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2E2D7" w14:textId="423DF7CA" w:rsidR="00403740" w:rsidRPr="00CC2E1D" w:rsidRDefault="00403740" w:rsidP="008B6186">
      <w:pPr>
        <w:spacing w:line="240" w:lineRule="auto"/>
        <w:rPr>
          <w:rFonts w:ascii="Angsana New" w:hAnsi="Angsana New" w:cs="Angsana New"/>
          <w:b/>
          <w:bCs/>
          <w:sz w:val="26"/>
          <w:szCs w:val="26"/>
        </w:rPr>
      </w:pPr>
      <w:r w:rsidRPr="00CC2E1D">
        <w:rPr>
          <w:rFonts w:ascii="Angsana New" w:hAnsi="Angsana New" w:cs="Angsana New"/>
          <w:b/>
          <w:bCs/>
          <w:sz w:val="26"/>
          <w:szCs w:val="26"/>
          <w:cs/>
        </w:rPr>
        <w:t>หมายเหตุ</w:t>
      </w:r>
      <w:r w:rsidR="008B6186">
        <w:rPr>
          <w:rFonts w:ascii="Angsana New" w:hAnsi="Angsana New" w:cs="Angsana New"/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rFonts w:ascii="Angsana New" w:hAnsi="Angsana New" w:cs="Angsana New"/>
          <w:b/>
          <w:bCs/>
          <w:sz w:val="26"/>
          <w:szCs w:val="26"/>
          <w:cs/>
        </w:rPr>
        <w:t>สารบัญ</w:t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b/>
          <w:bCs/>
          <w:sz w:val="26"/>
          <w:szCs w:val="26"/>
        </w:rPr>
        <w:tab/>
      </w:r>
      <w:r w:rsidRPr="00CC2E1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CC2E1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</w:t>
      </w:r>
      <w:r w:rsidRPr="00CC2E1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CC2E1D">
        <w:rPr>
          <w:rFonts w:ascii="Angsana New" w:hAnsi="Angsana New" w:cs="Angsana New"/>
          <w:b/>
          <w:bCs/>
          <w:sz w:val="26"/>
          <w:szCs w:val="26"/>
          <w:cs/>
        </w:rPr>
        <w:tab/>
        <w:t>หน้า</w:t>
      </w:r>
    </w:p>
    <w:sdt>
      <w:sdtPr>
        <w:rPr>
          <w:rFonts w:asciiTheme="majorBidi" w:hAnsiTheme="majorBidi"/>
          <w:sz w:val="26"/>
          <w:szCs w:val="26"/>
        </w:rPr>
        <w:id w:val="-10704263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186DC95" w14:textId="656B38D5" w:rsidR="00964082" w:rsidRPr="00221FDF" w:rsidRDefault="00BB4F7F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r w:rsidRPr="00BF00A1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fldChar w:fldCharType="begin"/>
          </w:r>
          <w:r w:rsidRPr="00964082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instrText xml:space="preserve"> TOC \o "</w:instrText>
          </w:r>
          <w:r w:rsidRPr="00964082">
            <w:rPr>
              <w:rStyle w:val="Hyperlink"/>
              <w:rFonts w:asciiTheme="majorBidi" w:hAnsiTheme="majorBidi"/>
              <w:noProof/>
              <w:sz w:val="26"/>
              <w:szCs w:val="26"/>
              <w:cs/>
              <w:lang w:val="th-TH"/>
            </w:rPr>
            <w:instrText xml:space="preserve">1-3" </w:instrText>
          </w:r>
          <w:r w:rsidRPr="00964082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instrText xml:space="preserve">\h \z \u </w:instrText>
          </w:r>
          <w:r w:rsidRPr="00BF00A1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fldChar w:fldCharType="separate"/>
          </w:r>
          <w:hyperlink w:anchor="_Toc33611504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ข้อมูลทั่วไป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_Toc33611504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19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DC925E2" w14:textId="20DEEAB8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5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_Toc33611505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19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8BF1C33" w14:textId="6EE2B58C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6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3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นโยบายการบัญชีที่สำคัญ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_Toc33611506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21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6A9CD36" w14:textId="7B72ED2E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7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4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บุคคลหรือกิจการที่เกี่ยวข้องกัน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_Toc33611507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35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B324DAF" w14:textId="7EB8E8DA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8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5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_Toc33611508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39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3DB0DD7" w14:textId="5BDC20B1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09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6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_Toc33611509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39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5AEADB9" w14:textId="56E0F68C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0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7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_Toc33611510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43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94B6A06" w14:textId="538A5ECB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1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8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ลูกหนี้สินเชื่อรายย่อย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_Toc33611511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45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2F3D86" w14:textId="45D89A09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2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9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ลูกหนี้สินเชื่อเพื่อผู้บริโภครายย่อยภายใต้การจัดการสินเชื่อร่วมทางการเงิน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_Toc33611512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47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8581340" w14:textId="33885E15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3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10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ลูกหนี้สินเชื่อภาคธุรกิจและดอกเบี้ยค้างรับ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_Toc33611513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52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5E7425C" w14:textId="15B8F8D6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4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11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สินทรัพย์รอการขาย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_Toc33611514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54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3E9A189" w14:textId="47A6DF76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5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12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เงินลงทุนในบริษัทร่วม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_Toc33611515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55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4E6BDA4" w14:textId="51D57EE9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6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13  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เงินลงทุนในบริษัท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ย่อย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_Toc33611516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58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3061140" w14:textId="7354476C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7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14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ส่วนได้เสียที่ไม่มีอำนาจควบคุม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_Toc33611517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60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AD08178" w14:textId="07C9F221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8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15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เงินลงทุนระยะยาวอื่น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_Toc33611518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62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C039B6D" w14:textId="51A657C0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19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1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6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ที่ดิน อาคารและอุปกรณ์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_Toc33611519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63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16EA5B3" w14:textId="79F6816C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0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17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สินทรัพย์ไม่มีตัวตน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_Toc33611520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68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CD79CAA" w14:textId="451B9D3B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1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18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ค่าความนิยม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_Toc33611521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71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6A22163" w14:textId="751D724F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2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19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เงินรับฝากจากลูกค้า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_Toc33611522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72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4E7C814" w14:textId="62197179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3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20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หนี้สินที่มีภาระดอกเบี้ย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_Toc33611523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73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A22C0B0" w14:textId="2FF4FF2A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5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21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เจ้าหนี้หนี้อื่น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_Toc33611525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74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246FF52" w14:textId="10B7DD8B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6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22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หุ้นกู้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_Toc33611526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74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BDCF65" w14:textId="31B91496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7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23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หุ้นกู้แปลงสภาพ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_Toc33611527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75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4CA3108" w14:textId="4FA9C47B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8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24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ผลประโยชน์พนักงาน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_Toc33611528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77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BC7C37D" w14:textId="39B9A081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29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5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สำรอง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_Toc33611529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80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9A38C79" w14:textId="7B7C9632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0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</w:rPr>
              <w:t>6</w:t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 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ส่วนงานดำเนินงาน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_Toc33611530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81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250AD50" w14:textId="559CB639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1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27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ค่าใช้จ่ายตามลักษณะ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_Toc33611531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82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C15A81C" w14:textId="53C33F8C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2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28 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ต้นทุนทางการเงิน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_Toc33611532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83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5DF100A" w14:textId="67CD1348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3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29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การบัญชีป้องกันความเสี่ยงเงินลงทุนสุทธิในการดำเนินงานต่างประเทศ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_Toc33611533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83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9772F9E" w14:textId="0CE8BD91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4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30  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ภาษีเงินได้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_Toc33611534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84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C6A8E07" w14:textId="0B2590BE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5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31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กำไร (ขาดทุน) ต่อหุ้น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_Toc33611535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90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ED75CE9" w14:textId="00AD54B6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6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32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เครื่องมือทางการเงิน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_Toc33611536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90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7144397" w14:textId="132CFCB9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7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33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ภาระผูกพันกับบุคคลหรือกิจการที่ไม่เกี่ยวข้องกัน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_Toc33611537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98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F71D5E4" w14:textId="412F33D4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8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34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หนี้สินที่อาจเกิดขึ้น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_Toc33611538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98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D276419" w14:textId="2D61F62C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39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35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มาตรฐานการรายงานทางการเงินที่ยังไม่ได้ใช้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_Toc33611539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109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B37C582" w14:textId="503D5DD6" w:rsidR="00964082" w:rsidRPr="00221FDF" w:rsidRDefault="00E204A7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550"/>
            </w:tabs>
            <w:spacing w:line="228" w:lineRule="auto"/>
            <w:rPr>
              <w:rFonts w:asciiTheme="majorBidi" w:eastAsiaTheme="minorEastAsia" w:hAnsiTheme="majorBidi"/>
              <w:noProof/>
              <w:sz w:val="26"/>
              <w:szCs w:val="26"/>
            </w:rPr>
          </w:pPr>
          <w:hyperlink w:anchor="_Toc33611540" w:history="1"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 xml:space="preserve">36  </w:t>
            </w:r>
            <w:r w:rsidR="00964082" w:rsidRPr="00221FDF">
              <w:rPr>
                <w:rFonts w:asciiTheme="majorBidi" w:eastAsiaTheme="minorEastAsia" w:hAnsiTheme="majorBidi"/>
                <w:noProof/>
                <w:sz w:val="26"/>
                <w:szCs w:val="26"/>
              </w:rPr>
              <w:tab/>
            </w:r>
            <w:r w:rsidR="00964082" w:rsidRPr="00221FDF">
              <w:rPr>
                <w:rStyle w:val="Hyperlink"/>
                <w:rFonts w:asciiTheme="majorBidi" w:hAnsiTheme="majorBidi"/>
                <w:noProof/>
                <w:sz w:val="26"/>
                <w:szCs w:val="26"/>
                <w:cs/>
                <w:lang w:val="th-TH"/>
              </w:rPr>
              <w:t>การจัดประเภทรายการใหม่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ab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begin"/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instrText xml:space="preserve"> PAGEREF _Toc33611540 \h </w:instrTex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separate"/>
            </w:r>
            <w:r w:rsid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t>112</w:t>
            </w:r>
            <w:r w:rsidR="00964082" w:rsidRPr="00221FDF">
              <w:rPr>
                <w:rFonts w:asciiTheme="majorBidi" w:hAnsiTheme="majorBidi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09E0F64" w14:textId="1AA9EE58" w:rsidR="00CC2E1D" w:rsidRPr="008B6186" w:rsidRDefault="00BB4F7F" w:rsidP="00221FDF">
          <w:pPr>
            <w:pStyle w:val="TOC1"/>
            <w:tabs>
              <w:tab w:val="clear" w:pos="227"/>
              <w:tab w:val="clear" w:pos="454"/>
              <w:tab w:val="clear" w:pos="680"/>
              <w:tab w:val="left" w:pos="8460"/>
              <w:tab w:val="left" w:pos="8550"/>
            </w:tabs>
            <w:spacing w:line="228" w:lineRule="auto"/>
            <w:rPr>
              <w:rFonts w:asciiTheme="majorBidi" w:hAnsiTheme="majorBidi"/>
              <w:b/>
              <w:bCs/>
              <w:noProof/>
              <w:sz w:val="26"/>
              <w:szCs w:val="26"/>
            </w:rPr>
          </w:pPr>
          <w:r w:rsidRPr="00BF00A1">
            <w:rPr>
              <w:rStyle w:val="Hyperlink"/>
              <w:rFonts w:asciiTheme="majorBidi" w:hAnsiTheme="majorBidi"/>
              <w:noProof/>
              <w:sz w:val="26"/>
              <w:szCs w:val="26"/>
              <w:lang w:val="th-TH"/>
            </w:rPr>
            <w:fldChar w:fldCharType="end"/>
          </w:r>
        </w:p>
      </w:sdtContent>
    </w:sdt>
    <w:p w14:paraId="610E8B19" w14:textId="77777777" w:rsidR="00964082" w:rsidRDefault="00964082" w:rsidP="008B6186">
      <w:pPr>
        <w:pStyle w:val="TOC1"/>
        <w:tabs>
          <w:tab w:val="clear" w:pos="227"/>
          <w:tab w:val="clear" w:pos="454"/>
          <w:tab w:val="clear" w:pos="680"/>
          <w:tab w:val="left" w:pos="8460"/>
        </w:tabs>
        <w:ind w:firstLine="540"/>
        <w:rPr>
          <w:rFonts w:asciiTheme="majorBidi" w:hAnsiTheme="majorBidi"/>
          <w:sz w:val="26"/>
          <w:szCs w:val="26"/>
        </w:rPr>
      </w:pPr>
    </w:p>
    <w:p w14:paraId="7C0FE2E4" w14:textId="141E14BE" w:rsidR="00403740" w:rsidRPr="00CC2E1D" w:rsidRDefault="00403740" w:rsidP="008B6186">
      <w:pPr>
        <w:pStyle w:val="TOC1"/>
        <w:tabs>
          <w:tab w:val="clear" w:pos="227"/>
          <w:tab w:val="clear" w:pos="454"/>
          <w:tab w:val="clear" w:pos="680"/>
          <w:tab w:val="left" w:pos="8460"/>
        </w:tabs>
        <w:ind w:firstLine="540"/>
        <w:rPr>
          <w:b/>
          <w:bCs/>
          <w:noProof/>
          <w:sz w:val="26"/>
          <w:szCs w:val="26"/>
        </w:rPr>
      </w:pPr>
      <w:r w:rsidRPr="00CC2E1D">
        <w:rPr>
          <w:rFonts w:asciiTheme="majorBidi" w:hAnsiTheme="majorBidi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804688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E9311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CC2E1D">
        <w:rPr>
          <w:rFonts w:asciiTheme="majorBidi" w:hAnsiTheme="majorBidi" w:cstheme="majorBidi"/>
          <w:sz w:val="26"/>
          <w:szCs w:val="26"/>
        </w:rPr>
        <w:t xml:space="preserve"> 28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CC2E1D">
        <w:rPr>
          <w:rFonts w:asciiTheme="majorBidi" w:hAnsiTheme="majorBidi" w:cstheme="majorBidi"/>
          <w:sz w:val="26"/>
          <w:szCs w:val="26"/>
        </w:rPr>
        <w:t xml:space="preserve">2563 </w:t>
      </w:r>
    </w:p>
    <w:p w14:paraId="7BFCCDD6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C7182B4" w14:textId="77777777" w:rsidR="00403740" w:rsidRPr="00CC2E1D" w:rsidRDefault="00403740" w:rsidP="00403740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0" w:name="_Toc23425261"/>
      <w:bookmarkStart w:id="1" w:name="_Toc33611504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ข้อมูลทั่วไป</w:t>
      </w:r>
      <w:bookmarkEnd w:id="0"/>
      <w:bookmarkEnd w:id="1"/>
    </w:p>
    <w:p w14:paraId="19B005E4" w14:textId="77777777" w:rsidR="00403740" w:rsidRPr="00CC2E1D" w:rsidRDefault="00403740" w:rsidP="00403740">
      <w:pPr>
        <w:rPr>
          <w:rFonts w:asciiTheme="majorBidi" w:hAnsiTheme="majorBidi" w:cstheme="majorBidi"/>
          <w:sz w:val="26"/>
          <w:szCs w:val="26"/>
        </w:rPr>
      </w:pPr>
    </w:p>
    <w:p w14:paraId="0917A0DE" w14:textId="46F1963A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บริษัท กรุ๊ปลีส จำกัด (มหาชน)  (“บริษัท”)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เป็นนิติบุคคลที่จัดตั้งขึ้นในประเทศไทย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และ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จดทะเบียนกับตลาดหลักทรัพย์แห่งประเทศไทยเมื่อเดือนตุลาคม </w:t>
      </w:r>
      <w:r w:rsidRPr="00CC2E1D">
        <w:rPr>
          <w:rFonts w:asciiTheme="majorBidi" w:hAnsiTheme="majorBidi" w:cstheme="majorBidi"/>
          <w:sz w:val="26"/>
          <w:szCs w:val="26"/>
        </w:rPr>
        <w:t>2547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 xml:space="preserve"> โดยมีที่อยู่จดทะเบียนตั้งอยู่</w:t>
      </w:r>
      <w:r w:rsidR="00383076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เลขที่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63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ซอย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1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ถนนเทศบาลนิมิตรใต้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แขวงลาดยาว</w:t>
      </w:r>
      <w:r w:rsidRPr="00CC2E1D">
        <w:rPr>
          <w:rFonts w:asciiTheme="majorBidi" w:hAnsiTheme="majorBidi" w:cs="Angsana New"/>
          <w:sz w:val="26"/>
          <w:szCs w:val="26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เขตจตุจักร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กรุงเทพมหานคร</w:t>
      </w:r>
    </w:p>
    <w:p w14:paraId="6A830E15" w14:textId="77777777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0C026A0" w14:textId="77777777" w:rsidR="003646A3" w:rsidRPr="00CC2E1D" w:rsidRDefault="003646A3" w:rsidP="003646A3">
      <w:pPr>
        <w:spacing w:before="120" w:after="120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t>ผู้ถือหุ้นรายใหญ่ในระหว่างปี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คือ </w:t>
      </w:r>
      <w:r w:rsidRPr="00CC2E1D">
        <w:rPr>
          <w:rFonts w:asciiTheme="majorBidi" w:hAnsiTheme="majorBidi" w:cstheme="majorBidi"/>
          <w:sz w:val="26"/>
          <w:szCs w:val="26"/>
        </w:rPr>
        <w:t>Engine Holdings Asia Pte. Ltd. (</w:t>
      </w:r>
      <w:r w:rsidRPr="00CC2E1D">
        <w:rPr>
          <w:rFonts w:asciiTheme="majorBidi" w:hAnsiTheme="majorBidi" w:cstheme="majorBidi"/>
          <w:sz w:val="26"/>
          <w:szCs w:val="26"/>
          <w:cs/>
        </w:rPr>
        <w:t>จัดตั้งในประเทศสิงคโปร์</w:t>
      </w:r>
      <w:r w:rsidRPr="00CC2E1D">
        <w:rPr>
          <w:rFonts w:asciiTheme="majorBidi" w:hAnsiTheme="majorBidi" w:cstheme="majorBidi"/>
          <w:sz w:val="26"/>
          <w:szCs w:val="26"/>
        </w:rPr>
        <w:t>)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ซึ่ง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 xml:space="preserve">เป็นบริษัทย่อยของ </w:t>
      </w:r>
      <w:r w:rsidRPr="00CC2E1D">
        <w:rPr>
          <w:rFonts w:asciiTheme="majorBidi" w:hAnsiTheme="majorBidi" w:cstheme="majorBidi"/>
          <w:sz w:val="26"/>
          <w:szCs w:val="26"/>
        </w:rPr>
        <w:t>Wedge Holdings Co., Ltd.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(จัดตั้งในประเทศญี่ปุ่น) และบริษัท เอ.</w:t>
      </w:r>
      <w:proofErr w:type="gramStart"/>
      <w:r w:rsidRPr="00CC2E1D">
        <w:rPr>
          <w:rFonts w:asciiTheme="majorBidi" w:hAnsiTheme="majorBidi" w:cstheme="majorBidi"/>
          <w:sz w:val="26"/>
          <w:szCs w:val="26"/>
          <w:cs/>
        </w:rPr>
        <w:t>พี.เอฟ</w:t>
      </w:r>
      <w:proofErr w:type="gramEnd"/>
      <w:r w:rsidRPr="00CC2E1D">
        <w:rPr>
          <w:rFonts w:asciiTheme="majorBidi" w:hAnsiTheme="majorBidi" w:cstheme="majorBidi"/>
          <w:sz w:val="26"/>
          <w:szCs w:val="26"/>
          <w:cs/>
        </w:rPr>
        <w:t>. โฮลดิ้งส์ จำกัด (จัดตั้งในประเทศไทย)</w:t>
      </w:r>
    </w:p>
    <w:p w14:paraId="2696B0A7" w14:textId="77777777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3B90D" w14:textId="6DB0C756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221FDF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บริษัทและบริษัทย่อย </w:t>
      </w:r>
      <w:r w:rsidRPr="00221FDF">
        <w:rPr>
          <w:rFonts w:asciiTheme="majorBidi" w:hAnsiTheme="majorBidi" w:cstheme="majorBidi"/>
          <w:spacing w:val="-4"/>
          <w:sz w:val="26"/>
          <w:szCs w:val="26"/>
        </w:rPr>
        <w:t>(“</w:t>
      </w:r>
      <w:r w:rsidRPr="00221FDF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</w:t>
      </w:r>
      <w:r w:rsidRPr="00221FDF">
        <w:rPr>
          <w:rFonts w:asciiTheme="majorBidi" w:hAnsiTheme="majorBidi" w:cstheme="majorBidi"/>
          <w:spacing w:val="-4"/>
          <w:sz w:val="26"/>
          <w:szCs w:val="26"/>
        </w:rPr>
        <w:t xml:space="preserve">”) </w:t>
      </w:r>
      <w:r w:rsidRPr="00221FDF">
        <w:rPr>
          <w:rFonts w:asciiTheme="majorBidi" w:hAnsiTheme="majorBidi" w:cstheme="majorBidi"/>
          <w:spacing w:val="-4"/>
          <w:sz w:val="26"/>
          <w:szCs w:val="26"/>
          <w:cs/>
        </w:rPr>
        <w:t>ดำเนินธุรกิจหลักเกี่ยวกับ การให้บริการสินเชื่อเช่าซื้อ และให้บริการสินเชื่อ</w:t>
      </w:r>
      <w:r w:rsidRPr="00221FDF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221FDF">
        <w:rPr>
          <w:rFonts w:asciiTheme="majorBidi" w:hAnsiTheme="majorBidi" w:cstheme="majorBidi"/>
          <w:spacing w:val="-4"/>
          <w:sz w:val="26"/>
          <w:szCs w:val="26"/>
          <w:cs/>
        </w:rPr>
        <w:t>บริษัทย่อยในต่างประเทศ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ดำเนินธุรกิจหลักเกี่ยวกับ การเป็นที่ปรึกษาด้านธุรกิจ การให้บริการทางการเงินแก่บริษัท การจัดการเงินลงทุน </w:t>
      </w:r>
      <w:r w:rsidR="00FF14D8">
        <w:rPr>
          <w:rFonts w:asciiTheme="majorBidi" w:hAnsiTheme="majorBidi" w:cstheme="majorBidi"/>
          <w:sz w:val="26"/>
          <w:szCs w:val="26"/>
        </w:rPr>
        <w:br/>
      </w:r>
      <w:r w:rsidRPr="00221FDF">
        <w:rPr>
          <w:rFonts w:asciiTheme="majorBidi" w:hAnsiTheme="majorBidi" w:cstheme="majorBidi"/>
          <w:spacing w:val="2"/>
          <w:sz w:val="26"/>
          <w:szCs w:val="26"/>
          <w:cs/>
        </w:rPr>
        <w:t>การให้บริการสินเชื่อเช่าซื้อ ธุรกิจสินเชื่อรายย่อย</w:t>
      </w:r>
      <w:r w:rsidRPr="00221FDF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Pr="00221FDF">
        <w:rPr>
          <w:rFonts w:asciiTheme="majorBidi" w:hAnsiTheme="majorBidi" w:cstheme="majorBidi"/>
          <w:spacing w:val="2"/>
          <w:sz w:val="26"/>
          <w:szCs w:val="26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31AF66B5" w14:textId="77777777" w:rsidR="00403740" w:rsidRPr="00CC2E1D" w:rsidRDefault="00403740" w:rsidP="00185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Theme="majorBidi" w:eastAsia="Calibri" w:hAnsiTheme="majorBidi" w:cstheme="majorBidi"/>
          <w:i/>
          <w:iCs/>
          <w:sz w:val="26"/>
          <w:szCs w:val="26"/>
          <w:shd w:val="clear" w:color="auto" w:fill="E0E0E0"/>
          <w:cs/>
          <w:lang w:val="en-GB"/>
        </w:rPr>
      </w:pPr>
    </w:p>
    <w:p w14:paraId="3103EBCC" w14:textId="71FC1B05" w:rsidR="00403740" w:rsidRPr="00CC2E1D" w:rsidRDefault="00403740" w:rsidP="001855C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2" w:name="_Toc23425262"/>
      <w:bookmarkStart w:id="3" w:name="_Toc33611505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เกณฑ์การจัดทำงบการเงิ</w:t>
      </w:r>
      <w:bookmarkEnd w:id="2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น</w:t>
      </w:r>
      <w:bookmarkEnd w:id="3"/>
    </w:p>
    <w:p w14:paraId="6FA586A0" w14:textId="77777777" w:rsidR="001855CA" w:rsidRPr="00CC2E1D" w:rsidRDefault="001855CA" w:rsidP="001855CA">
      <w:pPr>
        <w:rPr>
          <w:rFonts w:ascii="Angsana New" w:hAnsi="Angsana New" w:cs="Angsana New"/>
          <w:sz w:val="26"/>
          <w:szCs w:val="26"/>
          <w:cs/>
          <w:lang w:val="th-TH"/>
        </w:rPr>
      </w:pPr>
    </w:p>
    <w:p w14:paraId="6292561A" w14:textId="77777777" w:rsidR="003646A3" w:rsidRPr="00CC2E1D" w:rsidRDefault="00403740" w:rsidP="003646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(ก)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="003646A3" w:rsidRPr="00CC2E1D">
        <w:rPr>
          <w:rFonts w:asciiTheme="majorBidi" w:hAnsiTheme="majorBidi" w:cstheme="majorBidi"/>
          <w:i/>
          <w:iCs/>
          <w:sz w:val="26"/>
          <w:szCs w:val="26"/>
          <w:cs/>
        </w:rPr>
        <w:t>เกณฑ์การถือปฏิบัติ</w:t>
      </w:r>
    </w:p>
    <w:p w14:paraId="22FE04A1" w14:textId="77777777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6045E85" w14:textId="6379DF8C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0AAD979" w14:textId="77777777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6565E9E5" w14:textId="77777777" w:rsidR="003646A3" w:rsidRPr="00CC2E1D" w:rsidRDefault="003646A3" w:rsidP="003646A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C2E1D">
        <w:rPr>
          <w:rFonts w:asciiTheme="majorBidi" w:hAnsiTheme="majorBidi" w:cstheme="majorBidi"/>
          <w:sz w:val="26"/>
          <w:szCs w:val="26"/>
          <w:rtl/>
          <w:cs/>
        </w:rPr>
        <w:t xml:space="preserve">1 </w:t>
      </w:r>
      <w:r w:rsidRPr="00CC2E1D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 xml:space="preserve">มกราคม </w:t>
      </w:r>
      <w:r w:rsidRPr="00CC2E1D">
        <w:rPr>
          <w:rFonts w:asciiTheme="majorBidi" w:hAnsiTheme="majorBidi" w:cstheme="majorBidi"/>
          <w:sz w:val="26"/>
          <w:szCs w:val="26"/>
        </w:rPr>
        <w:t>2562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ซึ่งไม่มีผลกระทบอย่างมีสาระสำคัญต่องบการเงินของกลุ่มบริษัท</w:t>
      </w:r>
    </w:p>
    <w:p w14:paraId="5AA6E884" w14:textId="0DD2945C" w:rsidR="000C38F2" w:rsidRPr="00435A42" w:rsidRDefault="000C38F2" w:rsidP="00435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/>
          <w:sz w:val="26"/>
          <w:szCs w:val="26"/>
          <w:lang w:val="en-GB"/>
        </w:rPr>
      </w:pPr>
    </w:p>
    <w:p w14:paraId="58660BB0" w14:textId="77777777" w:rsidR="003646A3" w:rsidRPr="00CC2E1D" w:rsidRDefault="003646A3" w:rsidP="003646A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กลุ่มบริษัทถือปฏิบัติตามมาตรฐานการรายงานทางการเงิน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ฉบับที่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15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เรื่อง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รายได้จากสัญญาที่ทำกับลูกค้า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(“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TFRS 15”)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เป็นครั้งแรกแทนมาตรฐานการบัญชี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ฉบับที่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18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เรื่อง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รายได้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(“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TAS 18”) 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และการตีความมาตรฐานการรายงานทางการเงินที่เกี่ยวข้อง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รายละเอียดของนโยบายการบัญชีได้เปิดเผยในหมายเหตุข้อ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>4</w:t>
      </w:r>
    </w:p>
    <w:p w14:paraId="5DDB44EA" w14:textId="77777777" w:rsidR="003646A3" w:rsidRPr="00CC2E1D" w:rsidRDefault="003646A3" w:rsidP="003646A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74E16D30" w14:textId="3D1D1A25" w:rsidR="00403740" w:rsidRDefault="003646A3" w:rsidP="00435A42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6"/>
          <w:szCs w:val="26"/>
          <w:cs/>
          <w:lang w:val="en-US" w:bidi="th-TH"/>
        </w:rPr>
      </w:pP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มาตรฐานการรายงานทางการเงินที่ออกและปรับปรุงใหม่ที่เกี่ยวกับ</w:t>
      </w:r>
      <w:r w:rsidR="00F8641D">
        <w:rPr>
          <w:rFonts w:asciiTheme="majorBidi" w:hAnsiTheme="majorBidi" w:cs="Angsana New"/>
          <w:sz w:val="26"/>
          <w:szCs w:val="26"/>
          <w:lang w:bidi="th-TH"/>
        </w:rPr>
        <w:br/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การดำเนินงานของกลุ่มบริษัทได้เปิดเผยในหมายเหตุข้อ</w:t>
      </w:r>
      <w:r w:rsidRPr="00CC2E1D">
        <w:rPr>
          <w:rFonts w:asciiTheme="majorBidi" w:hAnsiTheme="majorBidi" w:cs="Angsana New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="Angsana New"/>
          <w:sz w:val="26"/>
          <w:szCs w:val="26"/>
          <w:lang w:val="en-US" w:bidi="th-TH"/>
        </w:rPr>
        <w:t>3</w:t>
      </w:r>
      <w:r w:rsidR="00383076">
        <w:rPr>
          <w:rFonts w:asciiTheme="majorBidi" w:hAnsiTheme="majorBidi" w:cs="Angsana New"/>
          <w:sz w:val="26"/>
          <w:szCs w:val="26"/>
          <w:lang w:val="en-US" w:bidi="th-TH"/>
        </w:rPr>
        <w:t>5</w:t>
      </w:r>
    </w:p>
    <w:p w14:paraId="1AA20F0B" w14:textId="77777777" w:rsidR="006B4460" w:rsidRPr="00CC2E1D" w:rsidRDefault="006B4460" w:rsidP="00435A4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1ECC20BA" w14:textId="0BFA18D3" w:rsidR="003646A3" w:rsidRDefault="00403740" w:rsidP="006B446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(ข)</w:t>
      </w:r>
      <w:r w:rsidRPr="00CC2E1D">
        <w:rPr>
          <w:rFonts w:asciiTheme="majorBidi" w:hAnsiTheme="majorBidi" w:cstheme="majorBidi"/>
          <w:sz w:val="26"/>
          <w:szCs w:val="26"/>
          <w:cs/>
        </w:rPr>
        <w:tab/>
      </w:r>
      <w:r w:rsidR="003646A3" w:rsidRPr="00CC2E1D">
        <w:rPr>
          <w:rFonts w:asciiTheme="majorBidi" w:hAnsiTheme="majorBidi" w:cstheme="majorBidi"/>
          <w:i/>
          <w:iCs/>
          <w:sz w:val="26"/>
          <w:szCs w:val="26"/>
          <w:cs/>
        </w:rPr>
        <w:t>เกณฑ์การวัดมูลค่า</w:t>
      </w:r>
    </w:p>
    <w:p w14:paraId="1496FF0B" w14:textId="77777777" w:rsidR="000E42A2" w:rsidRPr="00221FDF" w:rsidRDefault="000E42A2" w:rsidP="006B446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  <w:rtl/>
        </w:rPr>
      </w:pPr>
    </w:p>
    <w:p w14:paraId="42F00919" w14:textId="77777777" w:rsidR="003646A3" w:rsidRPr="00CC2E1D" w:rsidRDefault="003646A3" w:rsidP="006B446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/>
          <w:sz w:val="26"/>
          <w:szCs w:val="26"/>
          <w:rtl/>
        </w:rPr>
        <w:tab/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งบการเงินนี้จัดทำขึ้นโดยถือหลักเกณฑ์การบันทึกตามราคาทุนเดิม</w:t>
      </w:r>
      <w:r w:rsidRPr="00CC2E1D">
        <w:rPr>
          <w:rFonts w:asciiTheme="majorBidi" w:hAnsiTheme="majorBidi" w:cs="Angsana New"/>
          <w:sz w:val="26"/>
          <w:szCs w:val="26"/>
          <w:lang w:bidi="th-TH"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  <w:lang w:bidi="th-TH"/>
        </w:rPr>
        <w:t>ยกเว้นบางรายการเปิดเผยในนโยบายบัญชี</w:t>
      </w:r>
    </w:p>
    <w:p w14:paraId="0D99D5AF" w14:textId="77777777" w:rsidR="003646A3" w:rsidRPr="00CC2E1D" w:rsidRDefault="003646A3" w:rsidP="006B446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746A1" w14:textId="77777777" w:rsidR="003646A3" w:rsidRPr="00CC2E1D" w:rsidRDefault="003646A3" w:rsidP="006B4460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CC2E1D">
        <w:rPr>
          <w:rFonts w:asciiTheme="majorBidi" w:hAnsiTheme="majorBidi" w:cstheme="majorBidi" w:hint="cs"/>
          <w:i/>
          <w:iCs/>
          <w:sz w:val="26"/>
          <w:szCs w:val="26"/>
          <w:cs/>
          <w:lang w:bidi="th-TH"/>
        </w:rPr>
        <w:t>ค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)</w:t>
      </w:r>
      <w:r w:rsidRPr="00CC2E1D">
        <w:rPr>
          <w:rFonts w:asciiTheme="majorBidi" w:hAnsiTheme="majorBidi" w:cstheme="majorBidi"/>
          <w:sz w:val="26"/>
          <w:szCs w:val="26"/>
          <w:cs/>
        </w:rPr>
        <w:tab/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สกุลเงินที่ใช้ในการดำเนินงานและนำเสนองบการเงิน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 </w:t>
      </w:r>
    </w:p>
    <w:p w14:paraId="694D8732" w14:textId="77777777" w:rsidR="003646A3" w:rsidRPr="00CC2E1D" w:rsidRDefault="003646A3" w:rsidP="006B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E487AE7" w14:textId="77777777" w:rsidR="003646A3" w:rsidRPr="00CC2E1D" w:rsidRDefault="003646A3" w:rsidP="006B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04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14:paraId="1D9FE5C8" w14:textId="77777777" w:rsidR="003646A3" w:rsidRPr="00CC2E1D" w:rsidRDefault="003646A3" w:rsidP="006B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14:paraId="1A3EF8C8" w14:textId="26439683" w:rsidR="003646A3" w:rsidRPr="00CC2E1D" w:rsidRDefault="003646A3" w:rsidP="006B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</w:rPr>
        <w:t>(</w:t>
      </w:r>
      <w:proofErr w:type="gramStart"/>
      <w:r w:rsidRPr="00CC2E1D">
        <w:rPr>
          <w:rFonts w:asciiTheme="majorBidi" w:hAnsiTheme="majorBidi" w:cstheme="majorBidi" w:hint="cs"/>
          <w:i/>
          <w:iCs/>
          <w:sz w:val="26"/>
          <w:szCs w:val="26"/>
          <w:cs/>
        </w:rPr>
        <w:t>ง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>)</w:t>
      </w:r>
      <w:r w:rsidRPr="00CC2E1D">
        <w:rPr>
          <w:rFonts w:asciiTheme="majorBidi" w:hAnsiTheme="majorBidi" w:cstheme="majorBidi"/>
          <w:sz w:val="26"/>
          <w:szCs w:val="26"/>
        </w:rPr>
        <w:t xml:space="preserve">   </w:t>
      </w:r>
      <w:proofErr w:type="gramEnd"/>
      <w:r w:rsidRPr="00CC2E1D">
        <w:rPr>
          <w:rFonts w:asciiTheme="majorBidi" w:hAnsiTheme="majorBidi" w:cstheme="majorBidi"/>
          <w:sz w:val="26"/>
          <w:szCs w:val="26"/>
        </w:rPr>
        <w:t xml:space="preserve">   </w:t>
      </w:r>
      <w:r w:rsidR="006B4460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การใช้วิจารณญาณและการประมาณการ</w:t>
      </w:r>
    </w:p>
    <w:p w14:paraId="7CDAE34C" w14:textId="77777777" w:rsidR="003646A3" w:rsidRPr="00CC2E1D" w:rsidRDefault="003646A3" w:rsidP="00221F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4EE839" w14:textId="77777777" w:rsidR="003646A3" w:rsidRPr="00CC2E1D" w:rsidRDefault="003646A3" w:rsidP="006B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การประมาณการและข้อสมมติหลายประการ ซึ่งมีผลกระทบต่อการกำหนดนโยบายการบัญชีของกลุ่มบริษัท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EEEE49A" w14:textId="6D20CFAD" w:rsidR="0064293B" w:rsidRPr="00221FDF" w:rsidRDefault="0064293B" w:rsidP="003646A3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C7135B" w14:textId="7166F268" w:rsidR="00403740" w:rsidRPr="00CC2E1D" w:rsidRDefault="00403740" w:rsidP="0040374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การใช้วิจารณญาณ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</w:p>
    <w:p w14:paraId="553E4660" w14:textId="77777777" w:rsidR="00403740" w:rsidRPr="00CC2E1D" w:rsidRDefault="00403740" w:rsidP="00221F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1EB32E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ประกอบด้วยหมายเหตุประกอบงบการเงินต่อไปนี้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</w:p>
    <w:p w14:paraId="21CCD18A" w14:textId="77777777" w:rsidR="00403740" w:rsidRPr="00221FDF" w:rsidRDefault="00403740" w:rsidP="00221F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601637" w:rsidRPr="00CC2E1D" w14:paraId="7EFBE3EC" w14:textId="77777777" w:rsidTr="001855CA">
        <w:tc>
          <w:tcPr>
            <w:tcW w:w="2430" w:type="dxa"/>
          </w:tcPr>
          <w:p w14:paraId="632953D8" w14:textId="0ECE1DAF" w:rsidR="00601637" w:rsidRPr="00CC2E1D" w:rsidRDefault="00601637" w:rsidP="0060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6750" w:type="dxa"/>
          </w:tcPr>
          <w:p w14:paraId="43827629" w14:textId="2080C693" w:rsidR="00601637" w:rsidRPr="00CC2E1D" w:rsidRDefault="00AA4E23" w:rsidP="0060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4E23"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</w:tr>
    </w:tbl>
    <w:p w14:paraId="6263E070" w14:textId="2157F5AD" w:rsidR="00601637" w:rsidRPr="00CC2E1D" w:rsidRDefault="00601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79077FB" w14:textId="77777777" w:rsidR="003646A3" w:rsidRPr="00CC2E1D" w:rsidRDefault="003646A3" w:rsidP="008B618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ข้อสมมติและความไม่แน่นอนของการประมาณการ </w:t>
      </w:r>
    </w:p>
    <w:p w14:paraId="1C579DB8" w14:textId="77777777" w:rsidR="003646A3" w:rsidRPr="00CC2E1D" w:rsidRDefault="003646A3" w:rsidP="0036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684A64E6" w14:textId="77777777" w:rsidR="003646A3" w:rsidRPr="00CC2E1D" w:rsidRDefault="003646A3" w:rsidP="003646A3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auto"/>
          <w:sz w:val="26"/>
          <w:szCs w:val="26"/>
          <w:shd w:val="clear" w:color="auto" w:fill="D9D9D9"/>
        </w:rPr>
      </w:pPr>
      <w:r w:rsidRPr="00CC2E1D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CC2E1D">
        <w:rPr>
          <w:rFonts w:asciiTheme="majorBidi" w:hAnsiTheme="majorBidi" w:cstheme="majorBidi"/>
          <w:color w:val="auto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 xml:space="preserve">ณ วันที่ </w:t>
      </w:r>
      <w:r w:rsidRPr="00CC2E1D">
        <w:rPr>
          <w:rFonts w:asciiTheme="majorBidi" w:hAnsiTheme="majorBidi" w:cstheme="majorBidi"/>
          <w:color w:val="auto"/>
          <w:sz w:val="26"/>
          <w:szCs w:val="26"/>
          <w:lang w:val="en-US" w:bidi="th-TH"/>
        </w:rPr>
        <w:t xml:space="preserve">31 </w:t>
      </w:r>
      <w:r w:rsidRPr="00CC2E1D">
        <w:rPr>
          <w:rFonts w:asciiTheme="majorBidi" w:hAnsiTheme="majorBidi" w:cstheme="majorBidi"/>
          <w:color w:val="auto"/>
          <w:sz w:val="26"/>
          <w:szCs w:val="26"/>
          <w:cs/>
          <w:lang w:val="en-US" w:bidi="th-TH"/>
        </w:rPr>
        <w:t xml:space="preserve">ธันวาคม </w:t>
      </w:r>
      <w:r w:rsidRPr="00CC2E1D">
        <w:rPr>
          <w:rFonts w:asciiTheme="majorBidi" w:hAnsiTheme="majorBidi" w:cstheme="majorBidi"/>
          <w:color w:val="auto"/>
          <w:sz w:val="26"/>
          <w:szCs w:val="26"/>
          <w:lang w:val="en-US" w:bidi="th-TH"/>
        </w:rPr>
        <w:t xml:space="preserve">2562 </w:t>
      </w:r>
      <w:r w:rsidRPr="00CC2E1D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C2E1D">
        <w:rPr>
          <w:rFonts w:asciiTheme="majorBidi" w:hAnsiTheme="majorBidi" w:cstheme="majorBidi"/>
          <w:color w:val="auto"/>
          <w:sz w:val="26"/>
          <w:szCs w:val="26"/>
          <w:rtl/>
          <w:cs/>
        </w:rPr>
        <w:t xml:space="preserve"> </w:t>
      </w:r>
      <w:r w:rsidRPr="00CC2E1D">
        <w:rPr>
          <w:rFonts w:asciiTheme="majorBidi" w:hAnsiTheme="majorBidi" w:cstheme="majorBidi"/>
          <w:color w:val="auto"/>
          <w:sz w:val="26"/>
          <w:szCs w:val="26"/>
          <w:cs/>
          <w:lang w:bidi="th-TH"/>
        </w:rPr>
        <w:t xml:space="preserve">ได้เปิดเผยในหมายเหตุประกอบงบการเงินต่อไปนี้ </w:t>
      </w:r>
    </w:p>
    <w:p w14:paraId="192CF68F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CD6747" w:rsidRPr="00CC2E1D" w14:paraId="1565A8EB" w14:textId="77777777" w:rsidTr="001855CA">
        <w:tc>
          <w:tcPr>
            <w:tcW w:w="3060" w:type="dxa"/>
          </w:tcPr>
          <w:p w14:paraId="4E1D4CF8" w14:textId="5F9994E1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601637"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="00601637"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ถึง</w:t>
            </w:r>
            <w:r w:rsidR="00601637"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10</w:t>
            </w:r>
          </w:p>
        </w:tc>
        <w:tc>
          <w:tcPr>
            <w:tcW w:w="6030" w:type="dxa"/>
          </w:tcPr>
          <w:p w14:paraId="551EB07E" w14:textId="2DA26F08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การวัดมูลค่าค่าเผื่อหนี้สงสัยจะสูญ</w:t>
            </w:r>
          </w:p>
        </w:tc>
      </w:tr>
      <w:tr w:rsidR="00CD6747" w:rsidRPr="00CC2E1D" w14:paraId="5722A538" w14:textId="77777777" w:rsidTr="001855CA">
        <w:tc>
          <w:tcPr>
            <w:tcW w:w="3060" w:type="dxa"/>
          </w:tcPr>
          <w:p w14:paraId="0BE62B77" w14:textId="32E9DDBE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หมายเหตุข้อ </w:t>
            </w:r>
            <w:r w:rsidR="00601637"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12 13 </w:t>
            </w:r>
            <w:r w:rsidR="00601637"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601637" w:rsidRPr="00CC2E1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6030" w:type="dxa"/>
          </w:tcPr>
          <w:p w14:paraId="181E229D" w14:textId="21F16C82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การทดสอบการด้อยค่า </w:t>
            </w:r>
          </w:p>
        </w:tc>
      </w:tr>
      <w:tr w:rsidR="00CD6747" w:rsidRPr="00CC2E1D" w14:paraId="7953575F" w14:textId="77777777" w:rsidTr="001855CA">
        <w:tc>
          <w:tcPr>
            <w:tcW w:w="3060" w:type="dxa"/>
          </w:tcPr>
          <w:p w14:paraId="67293A6C" w14:textId="074EB3AC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หมายเหตุข้อ</w:t>
            </w:r>
            <w:r w:rsidR="00601637"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01637" w:rsidRPr="00CC2E1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20E7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33B31C59" w14:textId="797B4869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ภาระผูกพันของโครงการผลประโยชน์ที่กำหนดไว้</w:t>
            </w:r>
          </w:p>
        </w:tc>
      </w:tr>
      <w:tr w:rsidR="00601637" w:rsidRPr="00CC2E1D" w14:paraId="2FA6DD51" w14:textId="77777777" w:rsidTr="001855CA">
        <w:tc>
          <w:tcPr>
            <w:tcW w:w="3060" w:type="dxa"/>
          </w:tcPr>
          <w:p w14:paraId="41A64424" w14:textId="1E86AB2B" w:rsidR="00601637" w:rsidRPr="00CC2E1D" w:rsidRDefault="00601637" w:rsidP="0060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หมายเหตุข้อ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5A4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2290FF82" w14:textId="714F7EC9" w:rsidR="00601637" w:rsidRPr="00CC2E1D" w:rsidRDefault="00AA4E23" w:rsidP="0060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4E23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76199BBF" w14:textId="066D91FF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4868E0C" w14:textId="2F615D6D" w:rsidR="00731D6E" w:rsidRDefault="00731D6E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6"/>
          <w:szCs w:val="26"/>
        </w:rPr>
      </w:pPr>
      <w:bookmarkStart w:id="4" w:name="_Hlk33034415"/>
      <w:r w:rsidRPr="00CC2E1D">
        <w:rPr>
          <w:rFonts w:asciiTheme="majorBidi" w:hAnsiTheme="majorBidi" w:cs="Angsana New" w:hint="cs"/>
          <w:sz w:val="26"/>
          <w:szCs w:val="26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</w:p>
    <w:p w14:paraId="4549D90B" w14:textId="4A2C00D9" w:rsidR="008B6186" w:rsidRDefault="008B6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1A70E74" w14:textId="65E3BB68" w:rsidR="00403740" w:rsidRPr="00221FDF" w:rsidRDefault="00820E77" w:rsidP="00221F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 w:hint="cs"/>
          <w:i/>
          <w:iCs/>
          <w:sz w:val="26"/>
          <w:szCs w:val="26"/>
          <w:cs/>
          <w:lang w:bidi="th-TH"/>
        </w:rPr>
        <w:lastRenderedPageBreak/>
        <w:t xml:space="preserve">(จ) </w:t>
      </w:r>
      <w:r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ab/>
      </w:r>
      <w:r w:rsidR="00403740" w:rsidRPr="00221FDF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การใช้เกณฑ์ในการดำเนินงานต่อเนื่อง </w:t>
      </w:r>
    </w:p>
    <w:p w14:paraId="70E24BD5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14:paraId="34842676" w14:textId="36E5A868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ตามที่ได้เปิดเผยในหมายเหตุประกอบงบการเงินข้อ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3B3FAB" w:rsidRPr="00CC2E1D">
        <w:rPr>
          <w:rFonts w:asciiTheme="majorBidi" w:hAnsiTheme="majorBidi" w:cstheme="majorBidi"/>
          <w:sz w:val="26"/>
          <w:szCs w:val="26"/>
        </w:rPr>
        <w:t>34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 ซึ่งอาจกระทบต่อความสามารถในการชำระหนี้ การเพิ่มทุน หรือการรักษาสภาพคล่องที่เหมาะสมของกลุ่มบริษัทในอนาคต ในปัจจุบันผู้บริหารเชื่อว่าคดีต่างๆ ดังกล่าวจะไม่กระทบต่อการดำเนินงานต่อเนื่องของกลุ่มบริษัท อย่างไรก็ตาม ยังมีความไม่แน่นอนในผลของคดีต่างๆ ซึ่งขึ้นอยู่กับการตัดสินของศาลยุติธรรมในที่สุด</w:t>
      </w:r>
      <w:bookmarkStart w:id="5" w:name="_Toc23425263"/>
    </w:p>
    <w:bookmarkEnd w:id="4"/>
    <w:p w14:paraId="115389EC" w14:textId="77777777" w:rsidR="00435A42" w:rsidRDefault="00435A42" w:rsidP="00435A4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</w:rPr>
      </w:pPr>
    </w:p>
    <w:p w14:paraId="02E59430" w14:textId="766810A5" w:rsidR="009E39E8" w:rsidRPr="00435A42" w:rsidRDefault="009E39E8" w:rsidP="00435A42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  <w:tab w:val="left" w:pos="540"/>
          <w:tab w:val="num" w:pos="3398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6" w:name="_Toc33611506"/>
      <w:r w:rsidRPr="00435A42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นโยบายการบัญชีที่สำคัญ</w:t>
      </w:r>
      <w:bookmarkEnd w:id="6"/>
      <w:r w:rsidRPr="00435A42">
        <w:rPr>
          <w:rFonts w:asciiTheme="majorBidi" w:hAnsiTheme="majorBidi" w:cstheme="majorBidi"/>
          <w:sz w:val="26"/>
          <w:szCs w:val="26"/>
          <w:u w:val="none"/>
          <w:lang w:val="th-TH"/>
        </w:rPr>
        <w:t xml:space="preserve">    </w:t>
      </w:r>
    </w:p>
    <w:p w14:paraId="3C729522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</w:rPr>
      </w:pPr>
    </w:p>
    <w:p w14:paraId="12D01B33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4B02F9E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61FB42B" w14:textId="77777777" w:rsidR="009E39E8" w:rsidRPr="00820E77" w:rsidRDefault="009E39E8" w:rsidP="009E39E8">
      <w:pPr>
        <w:pStyle w:val="Heading8"/>
        <w:numPr>
          <w:ilvl w:val="1"/>
          <w:numId w:val="26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820E77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เกณฑ์ในการจัดทำงบการเงินรวม</w:t>
      </w:r>
    </w:p>
    <w:p w14:paraId="094F7B17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931CDF0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16B64CF4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AB2DB2B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การรวมธุรกิจ </w:t>
      </w:r>
    </w:p>
    <w:p w14:paraId="6A8EF91A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9F75DA6" w14:textId="7A4FDC82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</w:t>
      </w:r>
      <w:r w:rsidR="004114F4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 ยกเว้นในกรณีที่เป็นการรวมธุรกิจภายใต้การควบคุมเดียวกัน</w:t>
      </w:r>
    </w:p>
    <w:p w14:paraId="71D05ECD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1D1D2D6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49923907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9A2A0DB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F01A6D5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D6A18D7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2A47B351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BB701A5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6C6DAE6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5C8A018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1CB279D5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5F8B44D" w14:textId="42140AEB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129B23C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7A76D7B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บริษัทย่อย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  </w:t>
      </w:r>
    </w:p>
    <w:p w14:paraId="5D1FDEAD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AAE6844" w14:textId="4F5A9136" w:rsidR="009E39E8" w:rsidRPr="00CC2E1D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</w:t>
      </w:r>
      <w:r w:rsidR="00E7067B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FE2D53C" w14:textId="77777777" w:rsidR="009E39E8" w:rsidRPr="00CC2E1D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B6B83" w14:textId="77777777" w:rsidR="009E39E8" w:rsidRPr="00CC2E1D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02F85F3A" w14:textId="77777777" w:rsidR="009E39E8" w:rsidRPr="00CC2E1D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0D69F75C" w14:textId="77777777" w:rsidR="009E39E8" w:rsidRPr="00CC2E1D" w:rsidRDefault="009E39E8" w:rsidP="009E39E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</w:p>
    <w:p w14:paraId="35433C3F" w14:textId="77777777" w:rsidR="009E39E8" w:rsidRPr="00CC2E1D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F6B13BA" w14:textId="77777777" w:rsidR="009E39E8" w:rsidRPr="00CC2E1D" w:rsidRDefault="009E39E8" w:rsidP="009E39E8">
      <w:pPr>
        <w:pStyle w:val="BodyText2"/>
        <w:tabs>
          <w:tab w:val="left" w:pos="540"/>
        </w:tabs>
        <w:ind w:left="547" w:right="47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79E0B469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6"/>
          <w:szCs w:val="26"/>
        </w:rPr>
      </w:pPr>
    </w:p>
    <w:p w14:paraId="3C762B70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การสูญเสียการควบคุม</w:t>
      </w:r>
    </w:p>
    <w:p w14:paraId="1C6D34F1" w14:textId="77777777" w:rsidR="009E39E8" w:rsidRPr="00CC2E1D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494BF72" w14:textId="11BFD2CB" w:rsidR="009E39E8" w:rsidRDefault="009E39E8" w:rsidP="009E39E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E7067B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ณ วันที่สูญเสียการควบคุม</w:t>
      </w:r>
    </w:p>
    <w:p w14:paraId="3F578580" w14:textId="77777777" w:rsidR="00435A42" w:rsidRPr="00CC2E1D" w:rsidRDefault="00435A42" w:rsidP="009E39E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B1592B" w14:textId="77777777" w:rsidR="009E39E8" w:rsidRPr="00CC2E1D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CC2E1D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t>การตัดรายการในงบการเงินรวม</w:t>
      </w:r>
    </w:p>
    <w:p w14:paraId="0DB6C8ED" w14:textId="77777777" w:rsidR="009E39E8" w:rsidRPr="00CC2E1D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3846DAC7" w14:textId="1C9ABA66" w:rsidR="009E39E8" w:rsidRPr="00CC2E1D" w:rsidRDefault="009E39E8" w:rsidP="002E08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</w:t>
      </w:r>
      <w:r w:rsidR="00E7067B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="00F02E4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CC2E1D">
        <w:rPr>
          <w:rFonts w:asciiTheme="majorBidi" w:eastAsia="EucrosiaUPCBold" w:hAnsiTheme="majorBidi" w:cstheme="majorBidi"/>
          <w:sz w:val="26"/>
          <w:szCs w:val="26"/>
          <w:cs/>
        </w:rPr>
        <w:t>เมื่อไม่มีหลักฐานการด้อยค่าเกิดขึ้น</w:t>
      </w:r>
      <w:r w:rsidRPr="00CC2E1D">
        <w:rPr>
          <w:rFonts w:asciiTheme="majorBidi" w:hAnsiTheme="majorBidi" w:cstheme="majorBidi"/>
          <w:b/>
          <w:bCs/>
          <w:color w:val="0000FF"/>
          <w:sz w:val="26"/>
          <w:szCs w:val="26"/>
        </w:rPr>
        <w:t xml:space="preserve">   </w:t>
      </w:r>
    </w:p>
    <w:p w14:paraId="1143E45B" w14:textId="55E37A16" w:rsidR="009E39E8" w:rsidRDefault="009E39E8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2CF859F" w14:textId="3E45E041" w:rsidR="006B4460" w:rsidRDefault="006B4460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B8FFFF" w14:textId="6941A011" w:rsidR="006B4460" w:rsidRDefault="006B4460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5A6A27E" w14:textId="77777777" w:rsidR="006B4460" w:rsidRPr="00CC2E1D" w:rsidRDefault="006B4460" w:rsidP="009E39E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9C2549" w14:textId="77777777" w:rsidR="009E39E8" w:rsidRPr="00CC2E1D" w:rsidRDefault="009E39E8" w:rsidP="009E39E8">
      <w:pPr>
        <w:pStyle w:val="Heading8"/>
        <w:numPr>
          <w:ilvl w:val="1"/>
          <w:numId w:val="2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CC2E1D">
        <w:rPr>
          <w:rFonts w:asciiTheme="majorBidi" w:eastAsia="EucrosiaUPCBold" w:hAnsiTheme="majorBidi" w:cstheme="majorBidi"/>
          <w:i/>
          <w:iCs/>
          <w:sz w:val="26"/>
          <w:szCs w:val="26"/>
          <w:cs/>
        </w:rPr>
        <w:lastRenderedPageBreak/>
        <w:t xml:space="preserve">เงินตราต่างประเทศ </w:t>
      </w:r>
    </w:p>
    <w:p w14:paraId="254F647F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1CF2317" w14:textId="77777777" w:rsidR="009E39E8" w:rsidRPr="00CC2E1D" w:rsidRDefault="009E39E8" w:rsidP="009E39E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32822A15" w14:textId="77777777" w:rsidR="009E39E8" w:rsidRPr="00CC2E1D" w:rsidRDefault="009E39E8" w:rsidP="009E39E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6"/>
          <w:szCs w:val="26"/>
        </w:rPr>
      </w:pPr>
    </w:p>
    <w:p w14:paraId="469543DE" w14:textId="1BA94A35" w:rsidR="009E39E8" w:rsidRPr="00CC2E1D" w:rsidRDefault="009E39E8" w:rsidP="009E39E8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7596620" w14:textId="77777777" w:rsidR="009E39E8" w:rsidRPr="00CC2E1D" w:rsidRDefault="009E39E8" w:rsidP="009E39E8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AFC897" w14:textId="77777777" w:rsidR="009E39E8" w:rsidRPr="00CC2E1D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51AF496F" w14:textId="77777777" w:rsidR="009E39E8" w:rsidRPr="00CC2E1D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CA0F579" w14:textId="77777777" w:rsidR="009E39E8" w:rsidRPr="00CC2E1D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5F60E1A" w14:textId="77777777" w:rsidR="009E39E8" w:rsidRPr="00CC2E1D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87F1E8" w14:textId="0CC8C76E" w:rsidR="009E39E8" w:rsidRPr="00CC2E1D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CC2E1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</w:t>
      </w:r>
      <w:r w:rsidR="00E7067B">
        <w:rPr>
          <w:rFonts w:asciiTheme="majorBidi" w:hAnsiTheme="majorBidi" w:cstheme="majorBidi"/>
          <w:color w:val="000000" w:themeColor="text1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95831CB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</w:p>
    <w:p w14:paraId="177AEA6D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หน่วยงานในต่างประเทศ  </w:t>
      </w:r>
    </w:p>
    <w:p w14:paraId="61801B7B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="Angsana New"/>
          <w:sz w:val="26"/>
          <w:szCs w:val="26"/>
        </w:rPr>
      </w:pPr>
    </w:p>
    <w:p w14:paraId="0AAB2D41" w14:textId="76ED95B8" w:rsidR="009E39E8" w:rsidRPr="00CC2E1D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t>สินทรัพย์และหนี้สินของหน่วยงานในต่างประ</w:t>
      </w:r>
      <w:r w:rsidR="00435A42">
        <w:rPr>
          <w:rFonts w:asciiTheme="majorBidi" w:hAnsiTheme="majorBidi" w:cs="Angsana New" w:hint="cs"/>
          <w:sz w:val="26"/>
          <w:szCs w:val="26"/>
          <w:cs/>
        </w:rPr>
        <w:t>เทศ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รวมถึงค่าความนิยมและรายการปรับปรุงมูลค่ายุติธรรมที่เกิดขึ้นจากการซื้</w:t>
      </w:r>
      <w:r w:rsidR="00E7067B">
        <w:rPr>
          <w:rFonts w:asciiTheme="majorBidi" w:hAnsiTheme="majorBidi" w:cs="Angsana New" w:hint="cs"/>
          <w:sz w:val="26"/>
          <w:szCs w:val="26"/>
          <w:cs/>
        </w:rPr>
        <w:t>อ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หน่วยงานในต่างประเทศ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แปลงค่าเป็นเงินบาทโดยใช้อัตราแลกเปลี่ยน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ณ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วันที่รายงาน</w:t>
      </w:r>
    </w:p>
    <w:p w14:paraId="63F3DBD8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D45E761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ณ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วันที่เกิดรายการ</w:t>
      </w:r>
    </w:p>
    <w:p w14:paraId="1DCA3C0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26D661A" w14:textId="0092C3C0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="Angsana New"/>
          <w:sz w:val="26"/>
          <w:szCs w:val="26"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t>ผลต่างจากอัตราแลกเปลี่ยนที่เกิดจากการแปลงค่าบันทึกในกำไรขาดทุนเบ็ดเสร็จอื่นและแสดงเป็นรายการผลต่างจากอัตรแลกเปลี่ยนในส่วนของผู้ถือหุ้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จนกว่ามีการจำหน่ายเงินลงทุนนั้นออกไป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69F2EEED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27C4E120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both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การป้องกันความเสี่ยง  </w:t>
      </w:r>
    </w:p>
    <w:p w14:paraId="46FD5919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004FF112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การบัญชีป้องกันความเสี่ยงของเงินลงทุนสุทธิในการดำเนินงานต่างประเทศ</w:t>
      </w:r>
    </w:p>
    <w:p w14:paraId="15E002FA" w14:textId="77777777" w:rsidR="009E39E8" w:rsidRPr="00CC2E1D" w:rsidRDefault="009E39E8" w:rsidP="009E39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DDEF694" w14:textId="1395BCAA" w:rsidR="009E39E8" w:rsidRPr="00CC2E1D" w:rsidRDefault="005434F3" w:rsidP="009E39E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="Angsana New" w:hint="cs"/>
          <w:sz w:val="26"/>
          <w:szCs w:val="26"/>
          <w:cs/>
        </w:rPr>
        <w:t>กลุ่ม</w:t>
      </w:r>
      <w:r w:rsidR="009E39E8" w:rsidRPr="00CC2E1D">
        <w:rPr>
          <w:rFonts w:asciiTheme="majorBidi" w:hAnsiTheme="majorBidi" w:cs="Angsana New" w:hint="cs"/>
          <w:sz w:val="26"/>
          <w:szCs w:val="26"/>
          <w:cs/>
        </w:rPr>
        <w:t>บริษัทจะนำการบัญชีสำหรับการป้องกันความเสี่ยงมาใช้เมื่อการป้องกันความเสี่ยงดังกล่าวสามารถระบุความเสี่ยงได้อย่างชัดเจน</w:t>
      </w:r>
      <w:r w:rsidR="009E39E8"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9E39E8" w:rsidRPr="00CC2E1D">
        <w:rPr>
          <w:rFonts w:asciiTheme="majorBidi" w:hAnsiTheme="majorBidi" w:cs="Angsana New" w:hint="cs"/>
          <w:sz w:val="26"/>
          <w:szCs w:val="26"/>
          <w:cs/>
        </w:rPr>
        <w:t>และสามารถวัดผลของการป้องกันได้อย่างมีประสิทธิภาพ</w:t>
      </w:r>
    </w:p>
    <w:p w14:paraId="7DA67817" w14:textId="0B574993" w:rsidR="005C7A19" w:rsidRDefault="005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</w:rPr>
      </w:pPr>
      <w:r>
        <w:rPr>
          <w:rFonts w:asciiTheme="majorBidi" w:hAnsiTheme="majorBidi" w:cs="Angsana New"/>
          <w:sz w:val="26"/>
          <w:szCs w:val="26"/>
          <w:cs/>
        </w:rPr>
        <w:br w:type="page"/>
      </w:r>
    </w:p>
    <w:p w14:paraId="76820B35" w14:textId="3B73813D" w:rsidR="009E39E8" w:rsidRDefault="009E39E8" w:rsidP="00435A42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sz w:val="26"/>
          <w:szCs w:val="26"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lastRenderedPageBreak/>
        <w:t>หนี้สินทางการเงินที่เป็นเงินตราต่างประเทศถูกนำมาใช้เพื่อป้องกันความเสี่ยงเงินลงทุนสุทธิในการดำเนินงานต่างประเทศรวมถึงป้องกันความเสี่ยงของรายการที่เป็นตัวเงินซึ่งเป็นส่วนหนึ่งของเงินลงทุนสุทธิในการป้องกันความเสี่ยงจากเงินตราต่างประเทศที่เกิดจากผลต่างจากการแปลงค่างบการเงินของบริษัทย่อยในต่างประเทศบนงบการเงินรวมของกลุ่มบริษัท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ผลต่างจากอัตราแลกเปลี่ยนของการแปลงค่าหนี้สินทางการเงินที่เป็นเงินตราต่างประเทศเฉพาะส่วนที่มีประสิทธิผลจะรับรู้ในกำไรขาดทุนเบ็ดเสร็จอื่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และจะไม่ถูกจัดประเภทไปยังงบกำไรขาดทุนจนกระทั่งจำหน่ายหน่วยงานต่างประเทศนั้น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ส่วนที่ไม่มีประสิทธิผลจะรับรู้ในกำไรหรือขาดทุนรวมทันที</w:t>
      </w:r>
    </w:p>
    <w:p w14:paraId="5931D767" w14:textId="77777777" w:rsidR="005C7A19" w:rsidRPr="00435A42" w:rsidRDefault="005C7A19" w:rsidP="00435A42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5F4F7F2" w14:textId="77777777" w:rsidR="009E39E8" w:rsidRPr="00CC2E1D" w:rsidRDefault="009E39E8" w:rsidP="009E39E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sz w:val="26"/>
          <w:szCs w:val="26"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t>อย่างไรก็ตามถ้าไม่เข้าเงื่อนไขการบันทึกบัญชีเกี่ยวกับการป้องกันความเสี่ยงอีกต่อไป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กำไรหรือขาดทุนในส่วนที่เกี่ยวข้องกับผลต่างจากอัตราแลกเปลี่ยนของการแปลงค่าหนี้สินทางการเงินที่เป็นเงินตราต่างประเทศ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จะรับรู้ในงบกำไรหรือขาดทุนรวมทันที</w:t>
      </w:r>
    </w:p>
    <w:p w14:paraId="51D8FD51" w14:textId="77777777" w:rsidR="009E39E8" w:rsidRPr="00CC2E1D" w:rsidRDefault="009E39E8" w:rsidP="009E39E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6"/>
          <w:szCs w:val="26"/>
        </w:rPr>
      </w:pPr>
    </w:p>
    <w:p w14:paraId="0C7AF6C1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เงินสดและรายการเทียบเท่าเงินสด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6458F3EC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</w:rPr>
      </w:pPr>
    </w:p>
    <w:p w14:paraId="43928C36" w14:textId="5C897836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ซึ่งถึงกำหนดจ่ายคืนภายในระยะเวลาไม่เกิน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3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เดือน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นับจากวันที่ได้มาและไม่มีข้อจำกัดในการเบิกใช้</w:t>
      </w:r>
    </w:p>
    <w:p w14:paraId="6819C789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008BD65" w14:textId="77777777" w:rsidR="009E39E8" w:rsidRPr="00CC2E1D" w:rsidRDefault="009E39E8" w:rsidP="009E39E8">
      <w:pPr>
        <w:pStyle w:val="ListParagraph"/>
        <w:numPr>
          <w:ilvl w:val="1"/>
          <w:numId w:val="26"/>
        </w:numPr>
        <w:tabs>
          <w:tab w:val="clear" w:pos="454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ลูกหนี้ตามสัญญาเช่าซื้อ</w:t>
      </w:r>
      <w:r w:rsidRPr="00CC2E1D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 xml:space="preserve"> และ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ลูกหนี้สินเชื่อ </w:t>
      </w:r>
    </w:p>
    <w:p w14:paraId="2A569160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613E6DE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แสดง</w:t>
      </w: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t>ด้วยยอดคงค้างตามสัญญาสุทธิจากดอกเบี้ย</w:t>
      </w:r>
      <w:r w:rsidRPr="00CC2E1D">
        <w:rPr>
          <w:rFonts w:asciiTheme="majorBidi" w:hAnsiTheme="majorBidi" w:cstheme="majorBidi" w:hint="cs"/>
          <w:sz w:val="26"/>
          <w:szCs w:val="26"/>
          <w:cs/>
          <w:lang w:val="th-TH"/>
        </w:rPr>
        <w:t>เช่าซื้อ</w:t>
      </w: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t>ที่ยังไม่ถือเป็นรายได้ และค่าเผื่อหนี้สงสัยจะสูญ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548CA811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1870B7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ลูกหนี้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สินเชื่อ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แสดงด้วยยอดคงค้างตามสัญญาสุทธิจากดอกเบี้ยที่ยังไม่ถือเป็นรายได้ และค่าเผื่อหนี้สงสัยจะสูญ </w:t>
      </w:r>
    </w:p>
    <w:p w14:paraId="4BA8DC78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81EC615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CC2E1D">
        <w:rPr>
          <w:rFonts w:asciiTheme="majorBidi" w:hAnsiTheme="majorBidi" w:cstheme="majorBidi"/>
          <w:sz w:val="26"/>
          <w:szCs w:val="26"/>
          <w:cs/>
        </w:rPr>
        <w:t>บริษัทตั้งค่าเผื่อหนี้สงสัยจะสูญสำหรับลูกหนี้เช่าซื้อและลูกหนี้สินเชื่อ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3FA1C8F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3CA8053F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ลูกหนี้สินเชื่อรายย่อย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14DE2758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</w:rPr>
      </w:pPr>
    </w:p>
    <w:p w14:paraId="29980C33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รายย่อยแสดงด้วยจำนวนหนี้คงเหลือตามสัญญาหักด้วยดอกเบี้ยรับที่ยังไม่ถือเป็นรายได้และค่าเผื่อหนี้สงสัยจะสูญ</w:t>
      </w:r>
    </w:p>
    <w:p w14:paraId="4918C0F7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5AFA5A9" w14:textId="542B287F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บริษัทย่อยตั้งค่าเผื่อหนี้สงสัยจะสูญสำหรับลูกหนี้สินเชื่อรายย่อยตามผลขาดทุนโดยประมาณที่อาจจะเก็บเงินจากลูกหนี้ไม่ได้ 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ที่เกิดขึ้นจริงในอดีต</w:t>
      </w:r>
    </w:p>
    <w:p w14:paraId="4E732DBE" w14:textId="6474A51F" w:rsidR="005C7A19" w:rsidRDefault="005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33AEBAB3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 xml:space="preserve">ลูกหนี้สินเชื่อเพื่อผู้บริโภครายย่อยภายใต้การจัดการสินเชื่อร่วมทางการเงิน </w:t>
      </w:r>
    </w:p>
    <w:p w14:paraId="513D355A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4348CBF" w14:textId="7273934E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สำหรับการจัดการสินเชื่อร่วมทางการเงินระหว่างบริษัทย่อยและผู้ให้วงเงินสินเชื่อร่วมทางการเงิน สัดส่วนการให้สินเชื่อของผู้ให้วงเงินสินเชื่อร่วมสูงสุดไม่เกินร้อยละ 95 จากยอดรวมของเงินให้สินเชื่อแก่ผู้บริโภครายย่อย และสัดส่วนการให้สินเชื่อของบริษัทย่อยประมาณร้อยละ 5 หรือจำนวนสินเชื่อคงเหลือ บริษัทย่อยปฏิบัติตามข้อกำหนดและภาระผูกพันตามรายละเอียดในสัญญาการให้สินเชื่อแก่ผู้บริโภครายย่อย บริษัทย่อยมีสิทธิคิดอัตราดอกเบี้ยให้แก่ผู้บริโภครายย่อยในอัตราที่สูงกว่าอัตราดอกเบี้ยที่ระบุในข้อตกลงในสินเชื่อร่วมทางการเงินที่บริษัทย่อยทำกับผู้ให้วงเงินสินเชื่อดังกล่าว สำหรับการเข้าทำสัญญาสินเชื่อร่วมทางการเงิน บริษัทย่อย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จะแสดงจำนวนลูกหนี้สินเชื่อผู้บริโภครายย่อยในส่วนที่บริษัทย่อยได้ให้สินเชื่อเงินกู้เท่านั้นในงบแสดงฐานะการเงิน (แสดงวิธีสุทธิจากสินเชื่อร่วมทางการเงิน)</w:t>
      </w:r>
    </w:p>
    <w:p w14:paraId="5F084710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9B1C2F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เพื่อผู้บริโภครายย่อยแสดงด้วยจำนวนหนี้คงเหลือตามสัญญาหักด้วยดอกเบี้ยที่ยังไม่ถือเป็นรายได้และค่าเผื่อหนี้สงสัยจะสูญ</w:t>
      </w:r>
    </w:p>
    <w:p w14:paraId="68951C13" w14:textId="77777777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B62FF69" w14:textId="28C26921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บริษัทย่อยตั้งค่าเผื่อหนี้สงสัยจะสูญสำหรับลูกหนี้สินเชื่อเพื่อผู้บริโภครายย่อยตามผลขาดทุน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3BB0B78C" w14:textId="77777777" w:rsidR="00435A42" w:rsidRDefault="00435A42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ED384F" w14:textId="4547ECEE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ลูกหนี้สินเชื่อเพื่อผู้บริโภครายย่อยที่ค้างชำระค่างวดเกินกว่า 720 วันนับจากวันครบกำหนดชำระค่างวดจะถูกพิจารณาตัดจำหน่าย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โดยการอนุมัติของคณะกรรมการของบริษัทย่อย รายได้จากลูกหนี้ตัดจำหน่ายที่ได้รับคืนถือเป็นรายได้อื่นเมื่อได้รับชำระเงิน</w:t>
      </w:r>
    </w:p>
    <w:p w14:paraId="2A960E62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59B29DB7" w14:textId="77777777" w:rsidR="009E39E8" w:rsidRPr="00CC2E1D" w:rsidRDefault="009E39E8" w:rsidP="009E39E8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ลูกหนี้</w:t>
      </w:r>
      <w:r w:rsidRPr="00CC2E1D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  <w:lang w:val="th-TH"/>
        </w:rPr>
        <w:t>สินเชื่อภาคธุรกิจและดอกเบี้ยค้างรับ</w:t>
      </w:r>
    </w:p>
    <w:p w14:paraId="345966B3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4C5A61C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t>ลูกหนี้สินเชื่อภาคธุรกิจ</w:t>
      </w:r>
      <w:r w:rsidRPr="00CC2E1D">
        <w:rPr>
          <w:rFonts w:asciiTheme="majorBidi" w:hAnsiTheme="majorBidi" w:cstheme="majorBidi"/>
          <w:sz w:val="26"/>
          <w:szCs w:val="26"/>
          <w:cs/>
        </w:rPr>
        <w:t>แสดงด้วยมูลค่าเงินต้นบวกดอกเบี้ยค้างรับหักค่าเผื่อหนี้สงสัยจะสูญ (ถ้ามี)</w:t>
      </w:r>
    </w:p>
    <w:p w14:paraId="0D826C2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F7B977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>ตั้งค่าเผื่อหนี้สงสัยจะสูญสำหรับลูกหนี้เงินให้กู้ยืม พิจารณาจากมูลค่าของหนี้ ที่คาดว่าจะได้รับคืนในอนาคตโดยเทียบกับมูลค่าหลักทรัพย์ค้ำประกัน ประกอบกับประมาณจากจำนวนที่อาจเกิดขึ้นจากการเก็บเงินจากลูกหนี้ไม่ได้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236E89C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2A826BA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สินค้าคงเหลือ</w:t>
      </w:r>
    </w:p>
    <w:p w14:paraId="67E29771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AD8BD23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สินค้าคงเหลือวัดมูลค่าด้วยราคาทุน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(ตามวิธีราคาเจาะจง</w:t>
      </w:r>
      <w:r w:rsidRPr="00CC2E1D">
        <w:rPr>
          <w:rFonts w:asciiTheme="majorBidi" w:hAnsiTheme="majorBidi" w:cstheme="majorBidi"/>
          <w:sz w:val="26"/>
          <w:szCs w:val="26"/>
        </w:rPr>
        <w:t xml:space="preserve">) </w:t>
      </w:r>
      <w:r w:rsidRPr="00CC2E1D">
        <w:rPr>
          <w:rFonts w:asciiTheme="majorBidi" w:hAnsiTheme="majorBidi" w:cstheme="majorBidi"/>
          <w:sz w:val="26"/>
          <w:szCs w:val="26"/>
          <w:cs/>
        </w:rPr>
        <w:t>หรือมูลค่าสุทธิที่จะได้รับแล้วแต่ราคาใดจะต่ำกว่า</w:t>
      </w:r>
      <w:r w:rsidRPr="00CC2E1D">
        <w:rPr>
          <w:rFonts w:asciiTheme="majorBidi" w:hAnsiTheme="majorBidi" w:cstheme="majorBidi"/>
          <w:color w:val="0000FF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0000FF"/>
          <w:sz w:val="26"/>
          <w:szCs w:val="26"/>
          <w:cs/>
        </w:rPr>
        <w:t xml:space="preserve"> </w:t>
      </w:r>
    </w:p>
    <w:p w14:paraId="67DCE7E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0B9F41F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</w:rPr>
        <w:tab/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8D70342" w14:textId="43FBA503" w:rsidR="005C7A19" w:rsidRDefault="005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0BA4C516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bookmarkStart w:id="7" w:name="_Hlk29552512"/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สินทรัพย์รอการขาย</w:t>
      </w:r>
    </w:p>
    <w:bookmarkEnd w:id="7"/>
    <w:p w14:paraId="4B2982C1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28A14EF" w14:textId="5D865048" w:rsidR="009E39E8" w:rsidRPr="00CC2E1D" w:rsidRDefault="009E39E8" w:rsidP="009E39E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สินทรัพย์รอการขายเป็นสินทรัพย์ซึ่งได้ยึดมาจากลูกหนี้เช่าซื้อ และได้แสดงไว้ในราคาทุน </w:t>
      </w:r>
      <w:r w:rsidRPr="00CC2E1D">
        <w:rPr>
          <w:rFonts w:asciiTheme="majorBidi" w:hAnsiTheme="majorBidi" w:cstheme="majorBidi"/>
          <w:sz w:val="26"/>
          <w:szCs w:val="26"/>
        </w:rPr>
        <w:t>(</w:t>
      </w:r>
      <w:r w:rsidRPr="00CC2E1D">
        <w:rPr>
          <w:rFonts w:asciiTheme="majorBidi" w:hAnsiTheme="majorBidi" w:cstheme="majorBidi"/>
          <w:sz w:val="26"/>
          <w:szCs w:val="26"/>
          <w:cs/>
        </w:rPr>
        <w:t>ซึ่งส่วนใหญ่ประกอบด้วยค่างวด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ที่ค้างชำระสุทธิ</w:t>
      </w:r>
      <w:r w:rsidRPr="00CC2E1D">
        <w:rPr>
          <w:rFonts w:asciiTheme="majorBidi" w:hAnsiTheme="majorBidi" w:cstheme="majorBidi"/>
          <w:sz w:val="26"/>
          <w:szCs w:val="26"/>
        </w:rPr>
        <w:t>)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หรือมูลค่าสุทธิที่คาดว่าจะขายได้แล้วแต่ราคาใดจะต่ำกว่า </w:t>
      </w:r>
    </w:p>
    <w:p w14:paraId="5651E11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E3578D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805E878" w14:textId="77777777" w:rsidR="006B4460" w:rsidRPr="00CC2E1D" w:rsidRDefault="006B4460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7AC647B2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เงินลงทุน</w:t>
      </w:r>
    </w:p>
    <w:p w14:paraId="23B97253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C639AF8" w14:textId="7A7BFB15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เงินลงทุนใน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บริษัทร่วม</w:t>
      </w:r>
      <w:r w:rsidR="005434F3">
        <w:rPr>
          <w:rFonts w:asciiTheme="majorBidi" w:hAnsiTheme="majorBidi" w:cstheme="majorBidi" w:hint="cs"/>
          <w:i/>
          <w:iCs/>
          <w:sz w:val="26"/>
          <w:szCs w:val="26"/>
          <w:cs/>
        </w:rPr>
        <w:t>และ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บริษัทย่อย</w:t>
      </w:r>
    </w:p>
    <w:p w14:paraId="343CD424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</w:p>
    <w:p w14:paraId="3D878BD6" w14:textId="35CC1EBE" w:rsidR="009E39E8" w:rsidRDefault="009E39E8" w:rsidP="00435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เงินลงทุนใน</w:t>
      </w:r>
      <w:r w:rsidR="005434F3">
        <w:rPr>
          <w:rFonts w:asciiTheme="majorBidi" w:hAnsiTheme="majorBidi" w:cstheme="majorBidi" w:hint="cs"/>
          <w:sz w:val="26"/>
          <w:szCs w:val="26"/>
          <w:cs/>
        </w:rPr>
        <w:t>บริษัทร่วมและ</w:t>
      </w:r>
      <w:r w:rsidRPr="00CC2E1D">
        <w:rPr>
          <w:rFonts w:asciiTheme="majorBidi" w:hAnsiTheme="majorBidi" w:cstheme="majorBidi"/>
          <w:sz w:val="26"/>
          <w:szCs w:val="26"/>
          <w:cs/>
        </w:rPr>
        <w:t>บริษัทย่อย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409EFFD9" w14:textId="77777777" w:rsidR="005C7A19" w:rsidRPr="00435A42" w:rsidRDefault="005C7A19" w:rsidP="00435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10D467" w14:textId="33B49524" w:rsidR="009E39E8" w:rsidRPr="00CC2E1D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ส่วนได้เสียในบริษัทร่วม 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</w:p>
    <w:p w14:paraId="49B1487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เงินลงทุนในตราสารทุนอื่น</w:t>
      </w:r>
    </w:p>
    <w:p w14:paraId="3135B6ED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4B776B0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D5140E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13417F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การจำหน่ายเงินลงทุน</w:t>
      </w:r>
    </w:p>
    <w:p w14:paraId="7688391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</w:p>
    <w:p w14:paraId="630329F4" w14:textId="31CA62D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B6D6690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F044B85" w14:textId="2AE3A41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ในกรณีที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่กลุ่มบริษัท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ถัวเฉลี่ยถ่วงน้ำหนัก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ปรับใช้กับมูลค่าตามบัญชีของเงินลงทุนที่เหลืออยู่ทั้งหมด</w:t>
      </w:r>
    </w:p>
    <w:p w14:paraId="62D229C5" w14:textId="22B7C6BF" w:rsidR="005C7A19" w:rsidRDefault="005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33995F88" w14:textId="77777777" w:rsidR="009E39E8" w:rsidRPr="00CC2E1D" w:rsidRDefault="009E39E8" w:rsidP="009E39E8">
      <w:pPr>
        <w:pStyle w:val="Heading8"/>
        <w:numPr>
          <w:ilvl w:val="1"/>
          <w:numId w:val="26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ที่ดิน อาคารและอุปกรณ์</w:t>
      </w:r>
    </w:p>
    <w:p w14:paraId="1DF2ACA4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1D5C6F4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การรับรู้และการวัดมูลค่า</w:t>
      </w:r>
    </w:p>
    <w:p w14:paraId="013E3B09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B6B8B2F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สินทรัพย์ที่เป็นกรรมสิทธิ์ของกิจการ</w:t>
      </w:r>
    </w:p>
    <w:p w14:paraId="77C75C69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6312D25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79DA7CE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63B48A1" w14:textId="16318FAD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="Angsana New" w:hint="cs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สำหรับเครื่องมือที่ควบคุมโดยลิขสิทธิ์ซอฟต์แวร์</w:t>
      </w:r>
      <w:r w:rsidR="005C7A19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ซึ่งไม่สามารถทำงานได้โดยปราศจากลิขสิทธิ์ซอฟต์แวร์นั้นให้ถือว่า</w:t>
      </w:r>
      <w:r w:rsidRPr="00CC2E1D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ลิขสิทธิ์ซอฟต์แวร์ดังกล่าวเป็นส่วนหนึ่งของอุปกรณ์</w:t>
      </w:r>
    </w:p>
    <w:p w14:paraId="7B5E0434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0D4362D" w14:textId="456D891A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 และอุปกรณ์ โดยรับรู้ในกำไรหรือขาดทุน </w:t>
      </w:r>
    </w:p>
    <w:p w14:paraId="482F3CC8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73B95B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ค่าเสื่อมราคา</w:t>
      </w:r>
    </w:p>
    <w:p w14:paraId="23EBEEF1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D3A5C62" w14:textId="77777777" w:rsidR="009E39E8" w:rsidRPr="00CC2E1D" w:rsidRDefault="009E39E8" w:rsidP="009E39E8">
      <w:pPr>
        <w:pStyle w:val="Defaul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หักด้วยมูลค่าคงเหลือของสินทรัพย์ </w:t>
      </w:r>
    </w:p>
    <w:p w14:paraId="32F6E45C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44A35F35" w14:textId="3C3EA700" w:rsidR="009E39E8" w:rsidRPr="00CC2E1D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ค่าเสื่อม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ราคาของอาคาร และอุปกรณ์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4A88608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E39E8" w:rsidRPr="00CC2E1D" w14:paraId="3E998CF0" w14:textId="77777777" w:rsidTr="00CC2E1D">
        <w:tc>
          <w:tcPr>
            <w:tcW w:w="5390" w:type="dxa"/>
            <w:vAlign w:val="bottom"/>
          </w:tcPr>
          <w:p w14:paraId="6CEBE093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195" w:type="dxa"/>
          </w:tcPr>
          <w:p w14:paraId="301356D2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675" w:type="dxa"/>
          </w:tcPr>
          <w:p w14:paraId="70F69406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9E39E8" w:rsidRPr="00CC2E1D" w14:paraId="1643D719" w14:textId="77777777" w:rsidTr="00CC2E1D">
        <w:tc>
          <w:tcPr>
            <w:tcW w:w="5390" w:type="dxa"/>
            <w:vAlign w:val="bottom"/>
          </w:tcPr>
          <w:p w14:paraId="23C09640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ส่วนปรับปรุงอาคารและสถานที่เช่า</w:t>
            </w:r>
          </w:p>
        </w:tc>
        <w:tc>
          <w:tcPr>
            <w:tcW w:w="1195" w:type="dxa"/>
          </w:tcPr>
          <w:p w14:paraId="2E50DE88" w14:textId="44BFE800" w:rsidR="009E39E8" w:rsidRPr="00CC2E1D" w:rsidRDefault="009E39E8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8306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6F75D39B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9E39E8" w:rsidRPr="00CC2E1D" w14:paraId="3E062F5B" w14:textId="77777777" w:rsidTr="00CC2E1D">
        <w:tc>
          <w:tcPr>
            <w:tcW w:w="5390" w:type="dxa"/>
            <w:vAlign w:val="bottom"/>
          </w:tcPr>
          <w:p w14:paraId="439FA23D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5E1FD4ED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10</w:t>
            </w:r>
          </w:p>
        </w:tc>
        <w:tc>
          <w:tcPr>
            <w:tcW w:w="675" w:type="dxa"/>
          </w:tcPr>
          <w:p w14:paraId="06386EFA" w14:textId="77777777" w:rsidR="009E39E8" w:rsidRPr="00CC2E1D" w:rsidRDefault="009E39E8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</w:tbl>
    <w:p w14:paraId="0E539B4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8792892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ค่าเสื่อม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ราคาของคอมพิวเตอร์ และยานพาหนะ</w:t>
      </w:r>
      <w:r w:rsidRPr="00CC2E1D">
        <w:rPr>
          <w:rFonts w:asciiTheme="majorBidi" w:hAnsiTheme="majorBidi" w:cstheme="majorBidi"/>
          <w:sz w:val="26"/>
          <w:szCs w:val="26"/>
          <w:cs/>
        </w:rPr>
        <w:t>บันทึกเป็นค่าใช้จ่ายในกำไรหรือขาดทุน คำนวณโดยวิธีผลรวมจำนวนปีตามระยะเวลา โดยประมาณของส่วนประกอบของสินทรัพย์แต่ละรายการ  ประมาณการอายุการให้ประโยชน์ของสินทรัพย์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 xml:space="preserve">คือ </w:t>
      </w:r>
      <w:r w:rsidRPr="00CC2E1D">
        <w:rPr>
          <w:rFonts w:asciiTheme="majorBidi" w:hAnsiTheme="majorBidi" w:cstheme="majorBidi"/>
          <w:sz w:val="26"/>
          <w:szCs w:val="26"/>
        </w:rPr>
        <w:t xml:space="preserve">3 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 xml:space="preserve">ถึง </w:t>
      </w:r>
      <w:r w:rsidRPr="00CC2E1D">
        <w:rPr>
          <w:rFonts w:asciiTheme="majorBidi" w:hAnsiTheme="majorBidi" w:cstheme="majorBidi"/>
          <w:sz w:val="26"/>
          <w:szCs w:val="26"/>
        </w:rPr>
        <w:t xml:space="preserve">5 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ปี</w:t>
      </w:r>
    </w:p>
    <w:p w14:paraId="1B1635D8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E1C59E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ไม่มีการคิดค่าเสื่อมราคาสำหรับที่ดิน</w:t>
      </w:r>
    </w:p>
    <w:p w14:paraId="60B2338F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70CEB7" w14:textId="17790CFD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15B70D30" w14:textId="6AA52E92" w:rsidR="005C7A19" w:rsidRDefault="005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A20C558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 xml:space="preserve">สินทรัพย์ไม่มีตัวตน </w:t>
      </w:r>
    </w:p>
    <w:p w14:paraId="663F903E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p w14:paraId="2F8D7B1B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ค่าความนิยม</w:t>
      </w:r>
    </w:p>
    <w:p w14:paraId="61B899D1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</w:p>
    <w:p w14:paraId="01F1CD0F" w14:textId="35B90E84" w:rsidR="009E39E8" w:rsidRPr="00CC2E1D" w:rsidRDefault="009E39E8" w:rsidP="002E08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Pr="00CC2E1D">
        <w:rPr>
          <w:rFonts w:asciiTheme="majorBidi" w:hAnsiTheme="majorBidi" w:cstheme="majorBidi"/>
          <w:sz w:val="26"/>
          <w:szCs w:val="26"/>
        </w:rPr>
        <w:t>3 (</w:t>
      </w:r>
      <w:r w:rsidRPr="00CC2E1D">
        <w:rPr>
          <w:rFonts w:asciiTheme="majorBidi" w:hAnsiTheme="majorBidi" w:cstheme="majorBidi"/>
          <w:sz w:val="26"/>
          <w:szCs w:val="26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ๆ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34545BAB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34D70D6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สินทรัพย์ไม่มีตัวตนอื่น ๆ</w:t>
      </w:r>
    </w:p>
    <w:p w14:paraId="6CEE97AF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83DFB87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ค่าตัดจำหน่ายสะสมและผลขาดทุนจากการด้อยค่าสะสม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</w:p>
    <w:p w14:paraId="61F9034E" w14:textId="77777777" w:rsidR="00844099" w:rsidRPr="00CC2E1D" w:rsidRDefault="00844099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E9BB54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ค่าตัดจำหน่าย 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6BC4782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B426CEC" w14:textId="201A8D63" w:rsidR="009E39E8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ค่าตัดจำหน่ายคำนวณจาก</w:t>
      </w:r>
      <w:r w:rsidRPr="00CC2E1D">
        <w:rPr>
          <w:rFonts w:asciiTheme="majorBidi" w:eastAsia="Calibri" w:hAnsiTheme="majorBidi" w:cstheme="majorBidi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5AEC25E" w14:textId="77777777" w:rsidR="005C7A19" w:rsidRPr="00CC2E1D" w:rsidRDefault="005C7A19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7B31C36F" w14:textId="5AA13AB4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โดยเริ่ม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ตัดจำหน่ายสินทรัพย์ไม่มีตัวตนเมื่อสินทรัพย์นั้นพร้อมที่จะให้ประโยชน์</w:t>
      </w:r>
    </w:p>
    <w:p w14:paraId="3F2385F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0D72C52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9CC2C9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5329"/>
        <w:gridCol w:w="1185"/>
        <w:gridCol w:w="506"/>
        <w:gridCol w:w="388"/>
        <w:gridCol w:w="1592"/>
      </w:tblGrid>
      <w:tr w:rsidR="009E39E8" w:rsidRPr="00CC2E1D" w14:paraId="421FC9C4" w14:textId="77777777" w:rsidTr="00844099">
        <w:tc>
          <w:tcPr>
            <w:tcW w:w="5329" w:type="dxa"/>
            <w:vAlign w:val="bottom"/>
          </w:tcPr>
          <w:p w14:paraId="58D77EC9" w14:textId="77777777" w:rsidR="009E39E8" w:rsidRPr="00CC2E1D" w:rsidRDefault="009E39E8" w:rsidP="00CC2E1D">
            <w:pPr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สัญญาสิทธิพิเศษ</w:t>
            </w:r>
          </w:p>
        </w:tc>
        <w:tc>
          <w:tcPr>
            <w:tcW w:w="1185" w:type="dxa"/>
          </w:tcPr>
          <w:p w14:paraId="5E27CE5E" w14:textId="77777777" w:rsidR="009E39E8" w:rsidRPr="00CC2E1D" w:rsidRDefault="009E39E8" w:rsidP="00CC2E1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CC2E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06" w:type="dxa"/>
            <w:vAlign w:val="bottom"/>
          </w:tcPr>
          <w:p w14:paraId="3824D4D3" w14:textId="77777777" w:rsidR="009E39E8" w:rsidRPr="00CC2E1D" w:rsidRDefault="009E39E8" w:rsidP="00CC2E1D">
            <w:pPr>
              <w:ind w:left="-20" w:right="-8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388" w:type="dxa"/>
          </w:tcPr>
          <w:p w14:paraId="780572F9" w14:textId="77777777" w:rsidR="009E39E8" w:rsidRPr="00CC2E1D" w:rsidRDefault="009E39E8" w:rsidP="00CC2E1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92" w:type="dxa"/>
          </w:tcPr>
          <w:p w14:paraId="0418AFE0" w14:textId="77777777" w:rsidR="009E39E8" w:rsidRPr="00CC2E1D" w:rsidRDefault="009E39E8" w:rsidP="00CC2E1D">
            <w:pPr>
              <w:ind w:right="-8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</w:tr>
      <w:tr w:rsidR="009E39E8" w:rsidRPr="00CC2E1D" w14:paraId="79551F7E" w14:textId="77777777" w:rsidTr="00844099">
        <w:tc>
          <w:tcPr>
            <w:tcW w:w="5329" w:type="dxa"/>
            <w:vAlign w:val="bottom"/>
          </w:tcPr>
          <w:p w14:paraId="588C302E" w14:textId="77777777" w:rsidR="009E39E8" w:rsidRPr="00CC2E1D" w:rsidRDefault="009E39E8" w:rsidP="00CC2E1D">
            <w:pPr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185" w:type="dxa"/>
          </w:tcPr>
          <w:p w14:paraId="15213599" w14:textId="3084F9F2" w:rsidR="009E39E8" w:rsidRPr="00CC2E1D" w:rsidRDefault="005434F3" w:rsidP="00CC2E1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06" w:type="dxa"/>
          </w:tcPr>
          <w:p w14:paraId="3611DCBD" w14:textId="78758710" w:rsidR="009E39E8" w:rsidRPr="00CC2E1D" w:rsidRDefault="005434F3" w:rsidP="00CC2E1D">
            <w:pPr>
              <w:ind w:left="-20" w:right="-8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และ</w:t>
            </w:r>
          </w:p>
        </w:tc>
        <w:tc>
          <w:tcPr>
            <w:tcW w:w="388" w:type="dxa"/>
          </w:tcPr>
          <w:p w14:paraId="664E144D" w14:textId="5AA967A2" w:rsidR="009E39E8" w:rsidRPr="00221FDF" w:rsidRDefault="005434F3" w:rsidP="00221FD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92" w:type="dxa"/>
          </w:tcPr>
          <w:p w14:paraId="5C6DBF6A" w14:textId="158B4053" w:rsidR="009E39E8" w:rsidRPr="00CC2E1D" w:rsidRDefault="005434F3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0" w:right="-86" w:firstLine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4673042F" w14:textId="77777777" w:rsidR="006B4460" w:rsidRDefault="006B4460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A62ABF" w14:textId="7655FF9A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ตามความเหมาะสม</w:t>
      </w:r>
      <w:r w:rsidRPr="00CC2E1D" w:rsidDel="00E44C55">
        <w:rPr>
          <w:rFonts w:asciiTheme="majorBidi" w:hAnsiTheme="majorBidi" w:cstheme="majorBidi"/>
          <w:sz w:val="26"/>
          <w:szCs w:val="26"/>
        </w:rPr>
        <w:t xml:space="preserve"> </w:t>
      </w:r>
    </w:p>
    <w:p w14:paraId="6EC2B288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E4800BF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การด้อยค่า</w:t>
      </w:r>
    </w:p>
    <w:p w14:paraId="6B51643E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C7F9BF4" w14:textId="4FCB5BF6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ยอดสินทรัพย์ตามบัญชีของกลุ่มบริษั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ท กลุ่มบริษัทได้</w:t>
      </w:r>
      <w:r w:rsidRPr="00CC2E1D">
        <w:rPr>
          <w:rFonts w:asciiTheme="majorBidi" w:hAnsiTheme="majorBidi" w:cstheme="majorBidi"/>
          <w:sz w:val="26"/>
          <w:szCs w:val="26"/>
          <w:cs/>
        </w:rPr>
        <w:t>รับการทบทวน ณ ทุกวันที่รายงานว่ามีข้อบ่งชี้เรื่องการด้อยค่าหรือไม่</w:t>
      </w:r>
      <w:r w:rsidR="0083061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ในกรณี</w:t>
      </w:r>
      <w:r w:rsidR="005C7A19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ที่มีข้อบ่งชี้จะทำการประมาณมูลค่าสินทรัพย์ที่คาดว่าจะได้รับคืน</w:t>
      </w:r>
      <w:r w:rsidR="0083061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368EBC2E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CD5F0B4" w14:textId="4793BC9E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lastRenderedPageBreak/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="005017E0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มีการด้อยค่าในเวลาต่อมา ในกรณีนี้จะรับรู้ในส่วนของผู้ถือหุ้น</w:t>
      </w:r>
    </w:p>
    <w:p w14:paraId="567FE183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2FB3A4E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6"/>
          <w:szCs w:val="26"/>
        </w:rPr>
      </w:pPr>
      <w:r w:rsidRPr="00CC2E1D">
        <w:rPr>
          <w:rFonts w:asciiTheme="majorBidi" w:hAnsiTheme="majorBidi" w:cstheme="majorBidi"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7AF88265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AAF6883" w14:textId="09B7C17C" w:rsidR="009E39E8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</w:t>
      </w:r>
      <w:r w:rsidR="005017E0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="005017E0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</w:t>
      </w:r>
      <w:r w:rsidR="005017E0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64931E6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10C02E5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6"/>
          <w:szCs w:val="26"/>
        </w:rPr>
      </w:pPr>
      <w:r w:rsidRPr="00CC2E1D">
        <w:rPr>
          <w:rFonts w:asciiTheme="majorBidi" w:hAnsiTheme="majorBidi" w:cstheme="majorBidi"/>
          <w:iCs/>
          <w:sz w:val="26"/>
          <w:szCs w:val="26"/>
          <w:cs/>
        </w:rPr>
        <w:t>การกลับรายการด้อยค่า</w:t>
      </w:r>
    </w:p>
    <w:p w14:paraId="24D7E9D4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322D4E" w14:textId="627068AE" w:rsidR="009E39E8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</w:t>
      </w:r>
      <w:r w:rsidRPr="00221FDF">
        <w:rPr>
          <w:rFonts w:asciiTheme="majorBidi" w:hAnsiTheme="majorBidi" w:cstheme="majorBidi"/>
          <w:spacing w:val="-4"/>
          <w:sz w:val="26"/>
          <w:szCs w:val="26"/>
          <w:cs/>
        </w:rPr>
        <w:t>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จะถูกกลับรายการ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เสมือนหนึ่ง</w:t>
      </w:r>
      <w:r w:rsidR="00B62510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 w:hint="cs"/>
          <w:sz w:val="26"/>
          <w:szCs w:val="26"/>
          <w:cs/>
        </w:rPr>
        <w:t>ไม่เคยมีการบันทึกขาดทุนจากการด้อยค่าม</w:t>
      </w:r>
      <w:r w:rsidRPr="00CC2E1D">
        <w:rPr>
          <w:rFonts w:asciiTheme="majorBidi" w:hAnsiTheme="majorBidi" w:cs="Angsana New" w:hint="cs"/>
          <w:sz w:val="26"/>
          <w:szCs w:val="26"/>
          <w:cs/>
        </w:rPr>
        <w:t>าก่อน</w:t>
      </w:r>
    </w:p>
    <w:p w14:paraId="4A21881D" w14:textId="77777777" w:rsidR="006B4460" w:rsidRPr="00CC2E1D" w:rsidRDefault="006B4460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200C128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="Angsana New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="Angsana New" w:hint="cs"/>
          <w:i/>
          <w:iCs/>
          <w:sz w:val="26"/>
          <w:szCs w:val="26"/>
          <w:cs/>
          <w:lang w:val="th-TH"/>
        </w:rPr>
        <w:t>หนี้สินที่มีภาระดอกเบี้ย</w:t>
      </w:r>
    </w:p>
    <w:p w14:paraId="31FF01BC" w14:textId="77777777" w:rsidR="009E39E8" w:rsidRPr="00CC2E1D" w:rsidRDefault="009E39E8" w:rsidP="009E39E8">
      <w:pPr>
        <w:ind w:left="518"/>
        <w:rPr>
          <w:rFonts w:ascii="Angsana New" w:hAnsi="Angsana New" w:cs="Angsana New"/>
          <w:sz w:val="26"/>
          <w:szCs w:val="26"/>
          <w:lang w:val="th-TH"/>
        </w:rPr>
      </w:pPr>
    </w:p>
    <w:p w14:paraId="1EF259D9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18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>หนี้สินที่มีภาระดอกเบี้ยแสดงในราคาทุน</w:t>
      </w:r>
    </w:p>
    <w:p w14:paraId="526D976C" w14:textId="77777777" w:rsidR="009E39E8" w:rsidRPr="00CC2E1D" w:rsidRDefault="009E39E8" w:rsidP="009E39E8">
      <w:pPr>
        <w:rPr>
          <w:rFonts w:ascii="Angsana New" w:hAnsi="Angsana New" w:cs="Angsana New"/>
          <w:sz w:val="26"/>
          <w:szCs w:val="26"/>
          <w:lang w:val="th-TH"/>
        </w:rPr>
      </w:pPr>
    </w:p>
    <w:p w14:paraId="5156EFE9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="Angsana New" w:hAnsi="Angsana New" w:cs="Angsana New"/>
          <w:i/>
          <w:iCs/>
          <w:sz w:val="26"/>
          <w:szCs w:val="26"/>
          <w:cs/>
          <w:lang w:val="th-TH"/>
        </w:rPr>
      </w:pPr>
      <w:r w:rsidRPr="00CC2E1D">
        <w:rPr>
          <w:rFonts w:ascii="Angsana New" w:hAnsi="Angsana New" w:cs="Angsana New" w:hint="cs"/>
          <w:i/>
          <w:iCs/>
          <w:sz w:val="26"/>
          <w:szCs w:val="26"/>
          <w:cs/>
          <w:lang w:val="th-TH"/>
        </w:rPr>
        <w:t>เจ้าหนี้การค้าและเจ้าหนี้อื่น</w:t>
      </w:r>
    </w:p>
    <w:p w14:paraId="0F3EAA25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2120184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>เจ้าหนี้การค้าและเจ้าหนี้อื่นแสดงในราคาทุน</w:t>
      </w:r>
    </w:p>
    <w:p w14:paraId="37D10802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92D13A9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ผลประโยชน์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ของ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พนักงาน </w:t>
      </w:r>
    </w:p>
    <w:p w14:paraId="0158198F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2BD92A4A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6"/>
          <w:szCs w:val="26"/>
        </w:rPr>
      </w:pPr>
      <w:r w:rsidRPr="00CC2E1D">
        <w:rPr>
          <w:rFonts w:asciiTheme="majorBidi" w:hAnsiTheme="majorBidi" w:cstheme="majorBidi"/>
          <w:iCs/>
          <w:sz w:val="26"/>
          <w:szCs w:val="26"/>
          <w:cs/>
        </w:rPr>
        <w:t>โครงการสมทบเงิน</w:t>
      </w:r>
    </w:p>
    <w:p w14:paraId="45381A39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1452CAAC" w14:textId="0C8D680D" w:rsidR="009E39E8" w:rsidRPr="00CC2E1D" w:rsidRDefault="009E39E8" w:rsidP="009E39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sz w:val="26"/>
          <w:szCs w:val="26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</w:t>
      </w:r>
      <w:r w:rsidR="00E374D6">
        <w:rPr>
          <w:rFonts w:asciiTheme="majorBidi" w:hAnsiTheme="majorBidi" w:cstheme="majorBidi"/>
          <w:i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>ได้ทำงานให้กับกิจการ</w:t>
      </w:r>
    </w:p>
    <w:p w14:paraId="4735EF11" w14:textId="731EC01D" w:rsidR="00E374D6" w:rsidRDefault="00E3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7B213D0F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6"/>
          <w:szCs w:val="26"/>
        </w:rPr>
      </w:pPr>
      <w:r w:rsidRPr="00CC2E1D">
        <w:rPr>
          <w:rFonts w:asciiTheme="majorBidi" w:hAnsiTheme="majorBidi" w:cstheme="majorBidi"/>
          <w:iCs/>
          <w:sz w:val="26"/>
          <w:szCs w:val="26"/>
          <w:cs/>
        </w:rPr>
        <w:lastRenderedPageBreak/>
        <w:t>โครงการผลประโยชน์ที่กำหนดไว้</w:t>
      </w:r>
    </w:p>
    <w:p w14:paraId="45305924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D89B1C" w14:textId="0D6CC3BD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i/>
          <w:sz w:val="26"/>
          <w:szCs w:val="26"/>
        </w:rPr>
      </w:pPr>
      <w:r w:rsidRPr="00CC2E1D">
        <w:rPr>
          <w:rFonts w:asciiTheme="majorBidi" w:hAnsiTheme="majorBidi" w:cstheme="majorBidi"/>
          <w:i/>
          <w:sz w:val="26"/>
          <w:szCs w:val="26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12C363A1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CD1E509" w14:textId="62E35498" w:rsidR="009E39E8" w:rsidRPr="00CC2E1D" w:rsidRDefault="009E39E8" w:rsidP="009E39E8">
      <w:pPr>
        <w:ind w:left="540"/>
        <w:jc w:val="thaiDistribute"/>
        <w:rPr>
          <w:rFonts w:asciiTheme="majorBidi" w:hAnsiTheme="majorBidi" w:cstheme="majorBidi"/>
          <w:i/>
          <w:sz w:val="26"/>
          <w:szCs w:val="26"/>
          <w:cs/>
        </w:rPr>
      </w:pPr>
      <w:r w:rsidRPr="00CC2E1D">
        <w:rPr>
          <w:rFonts w:asciiTheme="majorBidi" w:hAnsiTheme="majorBidi" w:cstheme="majorBidi"/>
          <w:i/>
          <w:sz w:val="26"/>
          <w:szCs w:val="26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ผลจากการคำนวณอาจทำให้กลุ่มบริษัทมีสินทรัพย์เกิดขึ้น</w:t>
      </w:r>
      <w:r w:rsidRPr="00CC2E1D">
        <w:rPr>
          <w:rFonts w:asciiTheme="majorBidi" w:hAnsiTheme="majorBidi" w:cstheme="majorBidi"/>
          <w:iCs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</w:t>
      </w:r>
      <w:r w:rsidRPr="00221FDF">
        <w:rPr>
          <w:rFonts w:asciiTheme="majorBidi" w:hAnsiTheme="majorBidi" w:cstheme="majorBidi"/>
          <w:i/>
          <w:spacing w:val="-2"/>
          <w:sz w:val="26"/>
          <w:szCs w:val="26"/>
          <w:cs/>
        </w:rPr>
        <w:t>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14:paraId="4B4C8A66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362EF0BB" w14:textId="1CB77864" w:rsidR="009E39E8" w:rsidRPr="00CC2E1D" w:rsidRDefault="009E39E8" w:rsidP="009E39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i/>
          <w:sz w:val="26"/>
          <w:szCs w:val="26"/>
          <w:cs/>
        </w:rPr>
        <w:t>ในการวัดมูลค่าใหม่ของหนี้สินผลประโยชน์ที่กำหนดไว้สุทธิ</w:t>
      </w:r>
      <w:r w:rsidRPr="00CC2E1D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C2E1D">
        <w:rPr>
          <w:rFonts w:asciiTheme="majorBidi" w:hAnsiTheme="majorBidi" w:cstheme="majorBidi"/>
          <w:i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>กำหนดดอกเบี้ยจ่ายของ</w:t>
      </w:r>
      <w:r w:rsidRPr="00CC2E1D">
        <w:rPr>
          <w:rFonts w:asciiTheme="majorBidi" w:hAnsiTheme="majorBidi" w:cstheme="majorBidi"/>
          <w:i/>
          <w:spacing w:val="-4"/>
          <w:sz w:val="26"/>
          <w:szCs w:val="26"/>
          <w:cs/>
        </w:rPr>
        <w:t>หนี้สินผลประโยชน์ที่กำหนดไว้สุทธิโดย</w:t>
      </w:r>
      <w:r w:rsidR="00E374D6">
        <w:rPr>
          <w:rFonts w:asciiTheme="majorBidi" w:hAnsiTheme="majorBidi" w:cstheme="majorBidi"/>
          <w:i/>
          <w:spacing w:val="-4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i/>
          <w:spacing w:val="-4"/>
          <w:sz w:val="26"/>
          <w:szCs w:val="26"/>
          <w:cs/>
        </w:rPr>
        <w:t>ใช้อัตราคิดลดที่ใช้วัดมูลค่าภาระผูกพันตามโครงการผลประโยชน์ ณ ต้นปี</w:t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 xml:space="preserve"> โดยคำนึงถึงการเปลี่ยนแปลงใดๆ ในหนี้สินผลประโยชน์</w:t>
      </w:r>
      <w:r w:rsidR="00E374D6">
        <w:rPr>
          <w:rFonts w:asciiTheme="majorBidi" w:hAnsiTheme="majorBidi" w:cstheme="majorBidi"/>
          <w:i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 xml:space="preserve">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41D5FB8B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91FD385" w14:textId="45925DAF" w:rsidR="009E39E8" w:rsidRPr="00CC2E1D" w:rsidRDefault="009E39E8" w:rsidP="009E39E8">
      <w:pPr>
        <w:pStyle w:val="BodyText"/>
        <w:spacing w:after="0"/>
        <w:ind w:left="547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i/>
          <w:sz w:val="26"/>
          <w:szCs w:val="26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</w:t>
      </w:r>
      <w:r w:rsidR="00E374D6">
        <w:rPr>
          <w:rFonts w:asciiTheme="majorBidi" w:hAnsiTheme="majorBidi" w:cstheme="majorBidi"/>
          <w:i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i/>
          <w:sz w:val="26"/>
          <w:szCs w:val="26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5026EDB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2963A3B9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ผลประโยชน์ระยะยาวอื่น </w:t>
      </w:r>
    </w:p>
    <w:p w14:paraId="6E8CB3B7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26D76692" w14:textId="1B20D5BF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</w:t>
      </w:r>
      <w:r w:rsidR="00E374D6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ในกำไรหรือขาดทุนเมื่อเกิดขึ้น </w:t>
      </w:r>
    </w:p>
    <w:p w14:paraId="3086C8E1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3DD53169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ผลประโยชน์เมื่อเลิกจ้าง </w:t>
      </w:r>
    </w:p>
    <w:p w14:paraId="36D56289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331EFFF" w14:textId="14A10761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12 เดือน</w:t>
      </w:r>
      <w:r w:rsidR="006F361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นับจากวันสิ้นรอบระยะเวลารายงาน ผลประโยชน์เมื่อเลิกจ้างจะถูกคิดลดกระแสเงินสด </w:t>
      </w:r>
    </w:p>
    <w:p w14:paraId="1DD0D564" w14:textId="13F70DD6" w:rsidR="00E374D6" w:rsidRDefault="00E3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F97294E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ผลประโยชน์ระยะสั้นของพนักงาน</w:t>
      </w:r>
    </w:p>
    <w:p w14:paraId="15187639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67C16F0" w14:textId="46313DA2" w:rsidR="009E39E8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221FDF">
        <w:rPr>
          <w:rFonts w:asciiTheme="majorBidi" w:hAnsiTheme="majorBidi" w:cstheme="majorBidi"/>
          <w:spacing w:val="-2"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</w:t>
      </w:r>
      <w:r w:rsidR="006F3612" w:rsidRPr="00221FDF">
        <w:rPr>
          <w:rFonts w:asciiTheme="majorBidi" w:hAnsiTheme="majorBidi" w:cstheme="majorBidi"/>
          <w:spacing w:val="-2"/>
          <w:sz w:val="26"/>
          <w:szCs w:val="26"/>
          <w:cs/>
        </w:rPr>
        <w:t>ม</w:t>
      </w:r>
      <w:r w:rsidRPr="00221FDF">
        <w:rPr>
          <w:rFonts w:asciiTheme="majorBidi" w:hAnsiTheme="majorBidi" w:cstheme="majorBidi"/>
          <w:spacing w:val="-2"/>
          <w:sz w:val="26"/>
          <w:szCs w:val="26"/>
          <w:cs/>
        </w:rPr>
        <w:t>บริษัท</w:t>
      </w:r>
      <w:r w:rsidRPr="00221FDF">
        <w:rPr>
          <w:rFonts w:asciiTheme="majorBidi" w:hAnsiTheme="majorBidi" w:cstheme="majorBidi"/>
          <w:spacing w:val="-4"/>
          <w:sz w:val="26"/>
          <w:szCs w:val="26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นี้สามารถประมาณได้อย่างสมเหตุสมผล </w:t>
      </w:r>
    </w:p>
    <w:p w14:paraId="5333A2CD" w14:textId="77777777" w:rsidR="0083061D" w:rsidRPr="00CC2E1D" w:rsidRDefault="0083061D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8E56C6E" w14:textId="0BD91538" w:rsidR="009E39E8" w:rsidRPr="0083061D" w:rsidRDefault="009E39E8" w:rsidP="0083061D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8306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ประมาณการหนี้สิน</w:t>
      </w:r>
    </w:p>
    <w:p w14:paraId="547D9253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63563D" w14:textId="632C0765" w:rsidR="009E39E8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ประมาณการหนี้สินจะรับรู้ก็ต่อเมื่อ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>ภาระผูกพันตามกฎหมายหรือภาระผูกพันจากการอนุมานที่เกิดขึ้นในปัจจุบัน</w:t>
      </w:r>
      <w:r w:rsidR="00E374D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</w:t>
      </w:r>
    </w:p>
    <w:p w14:paraId="676D8CD1" w14:textId="70C02BF4" w:rsidR="009662E4" w:rsidRDefault="009662E4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</w:p>
    <w:p w14:paraId="506C2307" w14:textId="77777777" w:rsidR="009662E4" w:rsidRPr="009662E4" w:rsidRDefault="009662E4" w:rsidP="009662E4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9662E4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การวัดมูลค่ายุติธรรม </w:t>
      </w:r>
    </w:p>
    <w:p w14:paraId="5F88B43C" w14:textId="77777777" w:rsidR="009662E4" w:rsidRPr="00CC2E1D" w:rsidRDefault="009662E4" w:rsidP="009662E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1A7742D5" w14:textId="77777777" w:rsidR="009662E4" w:rsidRPr="00CC2E1D" w:rsidRDefault="009662E4" w:rsidP="009662E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6C4BA178" w14:textId="77777777" w:rsidR="009662E4" w:rsidRPr="00CC2E1D" w:rsidRDefault="009662E4" w:rsidP="009662E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2C7E6C5C" w14:textId="77777777" w:rsidR="009662E4" w:rsidRPr="00CC2E1D" w:rsidRDefault="009662E4" w:rsidP="009662E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ข้อมูลระดับ 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>1</w:t>
      </w:r>
      <w:r w:rsidRPr="00CC2E1D">
        <w:rPr>
          <w:rFonts w:asciiTheme="majorBidi" w:hAnsiTheme="majorBidi" w:cstheme="majorBidi"/>
          <w:sz w:val="26"/>
          <w:szCs w:val="26"/>
        </w:rPr>
        <w:t xml:space="preserve"> 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เป็นราคาเสนอซื้อขาย </w:t>
      </w:r>
      <w:r w:rsidRPr="00CC2E1D">
        <w:rPr>
          <w:rFonts w:asciiTheme="majorBidi" w:hAnsiTheme="majorBidi" w:cstheme="majorBidi"/>
          <w:sz w:val="26"/>
          <w:szCs w:val="26"/>
        </w:rPr>
        <w:t>(</w:t>
      </w:r>
      <w:r w:rsidRPr="00CC2E1D">
        <w:rPr>
          <w:rFonts w:asciiTheme="majorBidi" w:hAnsiTheme="majorBidi" w:cstheme="majorBidi"/>
          <w:sz w:val="26"/>
          <w:szCs w:val="26"/>
          <w:cs/>
        </w:rPr>
        <w:t>ไม่ต้องปรับปรุง</w:t>
      </w:r>
      <w:r w:rsidRPr="00CC2E1D">
        <w:rPr>
          <w:rFonts w:asciiTheme="majorBidi" w:hAnsiTheme="majorBidi" w:cstheme="majorBidi"/>
          <w:sz w:val="26"/>
          <w:szCs w:val="26"/>
        </w:rPr>
        <w:t xml:space="preserve">) </w:t>
      </w:r>
      <w:r w:rsidRPr="00CC2E1D">
        <w:rPr>
          <w:rFonts w:asciiTheme="majorBidi" w:hAnsiTheme="majorBidi" w:cstheme="majorBidi"/>
          <w:sz w:val="26"/>
          <w:szCs w:val="26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90FD154" w14:textId="77777777" w:rsidR="009662E4" w:rsidRPr="00CC2E1D" w:rsidRDefault="009662E4" w:rsidP="009662E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ข้อมูลระดับ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2</w:t>
      </w:r>
      <w:r w:rsidRPr="00CC2E1D">
        <w:rPr>
          <w:rFonts w:asciiTheme="majorBidi" w:hAnsiTheme="majorBidi" w:cstheme="majorBidi"/>
          <w:sz w:val="26"/>
          <w:szCs w:val="26"/>
        </w:rPr>
        <w:t xml:space="preserve"> 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เป็นข้อมูลอื่นที่สังเกตได้โดยตรง </w:t>
      </w:r>
      <w:r w:rsidRPr="00CC2E1D">
        <w:rPr>
          <w:rFonts w:asciiTheme="majorBidi" w:hAnsiTheme="majorBidi" w:cstheme="majorBidi"/>
          <w:sz w:val="26"/>
          <w:szCs w:val="26"/>
        </w:rPr>
        <w:t>(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C2E1D">
        <w:rPr>
          <w:rFonts w:asciiTheme="majorBidi" w:hAnsiTheme="majorBidi" w:cstheme="majorBidi"/>
          <w:sz w:val="26"/>
          <w:szCs w:val="26"/>
        </w:rPr>
        <w:t>1</w:t>
      </w:r>
    </w:p>
    <w:p w14:paraId="3EDE3711" w14:textId="77777777" w:rsidR="009662E4" w:rsidRPr="00CC2E1D" w:rsidRDefault="009662E4" w:rsidP="009662E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ข้อมูลระดับ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3</w:t>
      </w:r>
      <w:r w:rsidRPr="00CC2E1D">
        <w:rPr>
          <w:rFonts w:asciiTheme="majorBidi" w:hAnsiTheme="majorBidi" w:cstheme="majorBidi"/>
          <w:sz w:val="26"/>
          <w:szCs w:val="26"/>
        </w:rPr>
        <w:t xml:space="preserve">  </w:t>
      </w:r>
      <w:r w:rsidRPr="00CC2E1D">
        <w:rPr>
          <w:rFonts w:asciiTheme="majorBidi" w:hAnsiTheme="majorBidi" w:cstheme="majorBidi"/>
          <w:sz w:val="26"/>
          <w:szCs w:val="26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6DF35FD0" w14:textId="77777777" w:rsidR="009662E4" w:rsidRPr="00CC2E1D" w:rsidRDefault="009662E4" w:rsidP="009662E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2CAFAA32" w14:textId="49E7DD74" w:rsidR="009662E4" w:rsidRDefault="009662E4" w:rsidP="009662E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</w:t>
      </w:r>
      <w:r w:rsidR="006F3612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ที่มีนัยสำคัญสำหรับการวัดมูลค่ายุติธรรมโดยรวม</w:t>
      </w:r>
    </w:p>
    <w:p w14:paraId="6DBE2CCF" w14:textId="77777777" w:rsidR="006B4460" w:rsidRPr="00CC2E1D" w:rsidRDefault="006B4460" w:rsidP="009662E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5966E05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ทุนเรือนหุ้น</w:t>
      </w:r>
    </w:p>
    <w:p w14:paraId="2707B5A5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DD05048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หุ้นสามัญ</w:t>
      </w:r>
    </w:p>
    <w:p w14:paraId="6BA4D616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DB5F49E" w14:textId="6A1657B3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รับรู้เป็นรายการหักจากส่วนของทุน </w:t>
      </w:r>
    </w:p>
    <w:p w14:paraId="38761728" w14:textId="65AF42F0" w:rsidR="00E557D8" w:rsidRDefault="00E55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2563377E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รายได้</w:t>
      </w:r>
    </w:p>
    <w:p w14:paraId="6A54AE12" w14:textId="77777777" w:rsidR="009E39E8" w:rsidRPr="00CC2E1D" w:rsidRDefault="009E39E8" w:rsidP="009E39E8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DA6C573" w14:textId="77777777" w:rsidR="009E39E8" w:rsidRPr="00CC2E1D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uto"/>
        <w:ind w:left="900" w:hanging="338"/>
        <w:contextualSpacing w:val="0"/>
        <w:rPr>
          <w:rFonts w:asciiTheme="majorBidi" w:eastAsia="Times New Roman" w:hAnsiTheme="majorBidi" w:cstheme="majorBidi"/>
          <w:b w:val="0"/>
          <w:bCs w:val="0"/>
          <w:i/>
          <w:iCs/>
          <w:color w:val="auto"/>
          <w:sz w:val="26"/>
          <w:szCs w:val="26"/>
        </w:rPr>
      </w:pPr>
      <w:r w:rsidRPr="00CC2E1D">
        <w:rPr>
          <w:rFonts w:asciiTheme="majorBidi" w:eastAsia="Times New Roman" w:hAnsiTheme="majorBidi" w:cstheme="majorBidi"/>
          <w:b w:val="0"/>
          <w:bCs w:val="0"/>
          <w:i/>
          <w:iCs/>
          <w:color w:val="auto"/>
          <w:sz w:val="26"/>
          <w:szCs w:val="26"/>
          <w:cs/>
        </w:rPr>
        <w:t>รายได้ดอก</w:t>
      </w:r>
      <w:r w:rsidRPr="00CC2E1D">
        <w:rPr>
          <w:rFonts w:asciiTheme="majorBidi" w:eastAsia="Times New Roman" w:hAnsiTheme="majorBidi" w:cstheme="majorBidi" w:hint="cs"/>
          <w:b w:val="0"/>
          <w:bCs w:val="0"/>
          <w:i/>
          <w:iCs/>
          <w:color w:val="auto"/>
          <w:sz w:val="26"/>
          <w:szCs w:val="26"/>
          <w:cs/>
        </w:rPr>
        <w:t>เบี้ย</w:t>
      </w:r>
      <w:r w:rsidRPr="00CC2E1D">
        <w:rPr>
          <w:rFonts w:asciiTheme="majorBidi" w:eastAsia="Times New Roman" w:hAnsiTheme="majorBidi" w:cstheme="majorBidi"/>
          <w:b w:val="0"/>
          <w:bCs w:val="0"/>
          <w:i/>
          <w:iCs/>
          <w:color w:val="auto"/>
          <w:sz w:val="26"/>
          <w:szCs w:val="26"/>
          <w:cs/>
        </w:rPr>
        <w:t>เช่าซื้อ</w:t>
      </w:r>
    </w:p>
    <w:p w14:paraId="11F1AF9C" w14:textId="77777777" w:rsidR="009E39E8" w:rsidRPr="00CC2E1D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uto"/>
        <w:ind w:left="900" w:hanging="338"/>
        <w:contextualSpacing w:val="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</w:p>
    <w:p w14:paraId="7FEABD8C" w14:textId="133A6F6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รับรู้รายได้ดอกเบี้ยเช่าซื้อโดยการปันส่วนดอกเบี้ยเช่าซื้อตลอดระยะเวลาของสัญญาตามวิธีอัตราดอกเบี้ย</w:t>
      </w:r>
      <w:r w:rsidR="00E557D8">
        <w:rPr>
          <w:rFonts w:asciiTheme="majorBidi" w:hAnsiTheme="majorBidi" w:cstheme="majorBidi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ที่แท้จริง โดยจะรับรู้ในวันที่ถึงกำหนดชำระค่างวด ไม่ว่าจะเก็บเงินได้หรือไม่ อย่างไรก็ตาม บริษัทและบริษัทย่อยจะหยุดรับรู้รายได้เมื่อลูกหนี้ค้างชำระค่างวดเกินกว่า 4 งวด</w:t>
      </w:r>
    </w:p>
    <w:p w14:paraId="6B76A7CE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2108518" w14:textId="77777777" w:rsidR="009E39E8" w:rsidRPr="00CC2E1D" w:rsidRDefault="009E39E8" w:rsidP="009E39E8">
      <w:pPr>
        <w:pStyle w:val="02Heading"/>
        <w:spacing w:before="0" w:after="0" w:line="240" w:lineRule="auto"/>
        <w:ind w:left="900" w:hanging="338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 w:val="0"/>
          <w:bCs w:val="0"/>
          <w:i/>
          <w:iCs/>
          <w:sz w:val="26"/>
          <w:szCs w:val="26"/>
          <w:cs/>
        </w:rPr>
        <w:t>รายได้ดอก</w:t>
      </w:r>
      <w:r w:rsidRPr="00CC2E1D">
        <w:rPr>
          <w:rFonts w:asciiTheme="majorBidi" w:hAnsiTheme="majorBidi" w:cstheme="majorBidi" w:hint="cs"/>
          <w:b w:val="0"/>
          <w:bCs w:val="0"/>
          <w:i/>
          <w:iCs/>
          <w:sz w:val="26"/>
          <w:szCs w:val="26"/>
          <w:cs/>
        </w:rPr>
        <w:t>เบี้ย</w:t>
      </w:r>
      <w:r w:rsidRPr="00CC2E1D">
        <w:rPr>
          <w:rFonts w:asciiTheme="majorBidi" w:hAnsiTheme="majorBidi" w:cstheme="majorBidi"/>
          <w:b w:val="0"/>
          <w:bCs w:val="0"/>
          <w:i/>
          <w:iCs/>
          <w:sz w:val="26"/>
          <w:szCs w:val="26"/>
          <w:cs/>
        </w:rPr>
        <w:t>จากสินเชื่อ</w:t>
      </w:r>
    </w:p>
    <w:p w14:paraId="0ECEBBEB" w14:textId="77777777" w:rsidR="009E39E8" w:rsidRPr="00CC2E1D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uto"/>
        <w:ind w:left="900" w:hanging="338"/>
        <w:contextualSpacing w:val="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 w:val="0"/>
          <w:bCs w:val="0"/>
          <w:i/>
          <w:iCs/>
          <w:sz w:val="26"/>
          <w:szCs w:val="26"/>
          <w:cs/>
        </w:rPr>
        <w:tab/>
      </w:r>
    </w:p>
    <w:p w14:paraId="2C0BE3D0" w14:textId="324A0134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บริษัทและบริษัทย่อยรับรู้รายได้ดอก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เบี้ย</w:t>
      </w:r>
      <w:r w:rsidRPr="00CC2E1D">
        <w:rPr>
          <w:rFonts w:asciiTheme="majorBidi" w:hAnsiTheme="majorBidi" w:cstheme="majorBidi"/>
          <w:sz w:val="26"/>
          <w:szCs w:val="26"/>
          <w:cs/>
        </w:rPr>
        <w:t>จากสินเชื่อ โดยการปันส่วนดอกเบี้ยจากสินเชื่อแก่ผู้บริโภคตลอดระยะเวลาของสัญญา</w:t>
      </w:r>
      <w:r w:rsidR="00E557D8">
        <w:rPr>
          <w:rFonts w:asciiTheme="majorBidi" w:hAnsiTheme="majorBidi" w:cstheme="majorBidi"/>
          <w:sz w:val="26"/>
          <w:szCs w:val="26"/>
          <w:cs/>
        </w:rPr>
        <w:br/>
      </w:r>
      <w:r w:rsidRPr="00221FDF">
        <w:rPr>
          <w:rFonts w:asciiTheme="majorBidi" w:hAnsiTheme="majorBidi" w:cstheme="majorBidi"/>
          <w:spacing w:val="-6"/>
          <w:sz w:val="26"/>
          <w:szCs w:val="26"/>
          <w:cs/>
        </w:rPr>
        <w:t>ตามวิธีอัตราดอกเบี้ย ที่แท้จริง โดยจะรับรู้ในวันที่ถึงกำหนดชำระค่างวด ไม่ว่าจะเก็บเงินได้หรือไม่ อย่างไรก็ตาม บริษัทและบริษัทย่อย</w:t>
      </w:r>
      <w:r w:rsidR="00E557D8">
        <w:rPr>
          <w:rFonts w:asciiTheme="majorBidi" w:hAnsiTheme="majorBidi" w:cstheme="majorBidi"/>
          <w:spacing w:val="-6"/>
          <w:sz w:val="26"/>
          <w:szCs w:val="26"/>
          <w:cs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จะหยุดรับรู้รายได้เมื่อลูกหนี้ค้างชำระค่างวดเกินกว่า 4 งวด</w:t>
      </w:r>
    </w:p>
    <w:p w14:paraId="5F2F7A4D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B73D0B6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รายได้ดอกเบี้ยจากลูกหนี้สินเชื่อรายย่อย</w:t>
      </w:r>
    </w:p>
    <w:p w14:paraId="651AAFCE" w14:textId="77777777" w:rsidR="009E39E8" w:rsidRPr="00CC2E1D" w:rsidRDefault="009E39E8" w:rsidP="009E39E8">
      <w:pPr>
        <w:pStyle w:val="02Heading"/>
        <w:tabs>
          <w:tab w:val="clear" w:pos="567"/>
          <w:tab w:val="left" w:pos="900"/>
        </w:tabs>
        <w:spacing w:before="0" w:after="0" w:line="240" w:lineRule="atLeast"/>
        <w:ind w:left="900" w:hanging="338"/>
        <w:contextualSpacing w:val="0"/>
        <w:rPr>
          <w:rFonts w:asciiTheme="majorBidi" w:hAnsiTheme="majorBidi" w:cstheme="majorBidi"/>
          <w:b w:val="0"/>
          <w:bCs w:val="0"/>
          <w:i/>
          <w:iCs/>
          <w:sz w:val="26"/>
          <w:szCs w:val="26"/>
        </w:rPr>
      </w:pPr>
    </w:p>
    <w:p w14:paraId="4BD75BEF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บริษัทย่อยรับรู้รายได้ดอกเบี้ยจากสินเชื่อรายย่อยโดยการปันส่วนดอกเบี้ยจากสินเชื่อรายย่อยตลอดระยะเวลาของสัญญาตามวิธีอัตราดอกเบี้ยที่แท้จริง โดยจะรับรู้ในวันที่ถึงกำหนดชำระค่างวดไม่ว่าจะเก็บเงินได้หรือไม่</w:t>
      </w:r>
    </w:p>
    <w:p w14:paraId="1FEEC175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58072FB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รายได้ดอกเบี้ยจากสินเชื่อเพื่อผู้บริโภครายย่อยภายใต้การจัดการสินเชื่อร่วมทางการเงิน</w:t>
      </w:r>
    </w:p>
    <w:p w14:paraId="4BC7D9FB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D024102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221FDF">
        <w:rPr>
          <w:rFonts w:asciiTheme="majorBidi" w:hAnsiTheme="majorBidi" w:cstheme="majorBidi"/>
          <w:spacing w:val="-6"/>
          <w:sz w:val="26"/>
          <w:szCs w:val="26"/>
          <w:cs/>
        </w:rPr>
        <w:t>รายได้ดอกเบี้ยจากลูกหนี้สินเชื่อเพื่อผู้บริโภครายย่อยภายใต้การจัดการสินเชื่อร่วมทางการเงิน รับรู้เป็นรายได้ตามระยะเวลาการชำระเงิน</w:t>
      </w:r>
      <w:r w:rsidRPr="00CC2E1D">
        <w:rPr>
          <w:rFonts w:asciiTheme="majorBidi" w:hAnsiTheme="majorBidi" w:cstheme="majorBidi"/>
          <w:sz w:val="26"/>
          <w:szCs w:val="26"/>
          <w:cs/>
        </w:rPr>
        <w:t>ของสัญญาตามวิธีอัตราดอกเบี้ยที่แท้จริงโดยจะรับรู้ในวันที่ถึงกำหนดชำระค่างวดไม่ว่าจะเก็บเงินได้หรือไม่ รายได้ดอกเบี้ยจากสินเชื่อเพื่อผู้บริโภครายย่อยแสดงในงบกำไรขาดทุนสุทธิหลังจากหักส่วนทางการเงินที่เป็นของผู้ให้วงเงินสินเชื่อร่วมทางการเงิน ดอกเบี้ยที่ยังไม่ถือเป็นรายได้ของลูกหนี้สินเชื่อเพื่อผู้บริโภครายย่อยแสดงเป็นส่วนต่างของจำนวนค่างวดทั้งหมดที่จะได้รับจากผู้บริโภครายย่อยและยอดเงินต้นของสินเชื่อ โดยรับรู้รายได้ดอกเบี้ยจากสินเชื่อเพื่อผู้บริโภครายย่อยโดยการปันส่วนดอกเบี้ยจากสินเชื่อรายย่อยตลอดระยะเวลาของสัญญาตามวิธีอัตราดอกเบี้ยที่แท้จริง</w:t>
      </w:r>
    </w:p>
    <w:p w14:paraId="656897D3" w14:textId="77777777" w:rsidR="006B4460" w:rsidRDefault="006B4460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DDDA9" w14:textId="33C9F27E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="Angsana New"/>
          <w:i/>
          <w:iCs/>
          <w:sz w:val="26"/>
          <w:szCs w:val="26"/>
        </w:rPr>
      </w:pPr>
      <w:r w:rsidRPr="00CC2E1D">
        <w:rPr>
          <w:rFonts w:asciiTheme="majorBidi" w:hAnsiTheme="majorBidi" w:cs="Angsana New" w:hint="cs"/>
          <w:i/>
          <w:iCs/>
          <w:sz w:val="26"/>
          <w:szCs w:val="26"/>
          <w:cs/>
        </w:rPr>
        <w:t>รายได้ดอกเบี้ยจากสินเชื่อภาคธุรกิจ</w:t>
      </w:r>
    </w:p>
    <w:p w14:paraId="2EBD59E9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312F1E5C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รายได้ดอกเบี้ยจากสินเชื่อภาคธุรกิจถือเป็นรายได้ตามเกณฑ์คงค้างตามอัตราดอกเบี้ยตามสัญญา</w:t>
      </w:r>
    </w:p>
    <w:p w14:paraId="77AC6A50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2C77766D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รายได้ดอกเบี้ยอื่น</w:t>
      </w:r>
    </w:p>
    <w:p w14:paraId="7E06F4B5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BE6BE09" w14:textId="5C1D095F" w:rsidR="009E39E8" w:rsidRPr="00CC2E1D" w:rsidRDefault="009E39E8" w:rsidP="009E39E8">
      <w:pPr>
        <w:pStyle w:val="04NormalTH"/>
        <w:spacing w:before="0" w:after="0"/>
        <w:ind w:left="900" w:hanging="361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ดอกเบี้ยรับถือเป็นรายได้</w:t>
      </w:r>
      <w:r w:rsidR="001728FB" w:rsidRPr="00CC2E1D">
        <w:rPr>
          <w:rFonts w:asciiTheme="majorBidi" w:hAnsiTheme="majorBidi" w:cstheme="majorBidi"/>
          <w:sz w:val="26"/>
          <w:szCs w:val="26"/>
          <w:cs/>
        </w:rPr>
        <w:t>ตามเกณฑ์คงค้างตามอัตราดอกเบี้ยตามสัญญา</w:t>
      </w:r>
    </w:p>
    <w:p w14:paraId="0E1549E5" w14:textId="09F31C08" w:rsidR="00E557D8" w:rsidRDefault="00E55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11EF291" w14:textId="60FD676A" w:rsidR="00C30424" w:rsidRPr="00CC2E1D" w:rsidRDefault="009E39E8" w:rsidP="00221F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>การขายสินค้าและบริการ</w:t>
      </w:r>
    </w:p>
    <w:p w14:paraId="352B973D" w14:textId="77777777" w:rsidR="009E39E8" w:rsidRPr="00C30424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455D075" w14:textId="77777777" w:rsidR="009E39E8" w:rsidRPr="00CC2E1D" w:rsidRDefault="009E39E8" w:rsidP="002E08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</w:t>
      </w:r>
      <w:r w:rsidRPr="00221FDF">
        <w:rPr>
          <w:rFonts w:asciiTheme="majorBidi" w:hAnsiTheme="majorBidi" w:cstheme="majorBidi"/>
          <w:spacing w:val="-2"/>
          <w:sz w:val="26"/>
          <w:szCs w:val="26"/>
          <w:cs/>
        </w:rPr>
        <w:t>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B2AF56A" w14:textId="77777777" w:rsidR="009E39E8" w:rsidRPr="00C30424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A15C657" w14:textId="77777777" w:rsidR="009E39E8" w:rsidRPr="00CC2E1D" w:rsidRDefault="009E39E8" w:rsidP="009E3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รายได้จากการให้บริการรับรู้เมื่อได้ให้บริการ</w:t>
      </w:r>
    </w:p>
    <w:p w14:paraId="4066C17C" w14:textId="77777777" w:rsidR="009E39E8" w:rsidRPr="00C30424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1198FA2" w14:textId="77777777" w:rsidR="009E39E8" w:rsidRPr="00CC2E1D" w:rsidRDefault="009E39E8" w:rsidP="009E39E8">
      <w:pPr>
        <w:pStyle w:val="04NormalTH"/>
        <w:spacing w:before="0" w:after="0"/>
        <w:ind w:left="900" w:hanging="361"/>
        <w:jc w:val="both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เงินปันผลรับ</w:t>
      </w:r>
    </w:p>
    <w:p w14:paraId="0CA80EAD" w14:textId="77777777" w:rsidR="009E39E8" w:rsidRPr="00C30424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47A7A4" w14:textId="7475288B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5F6F92D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C1E87A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ต้นทุนทางการเงิน</w:t>
      </w:r>
    </w:p>
    <w:p w14:paraId="40003B7B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3F6A922" w14:textId="77777777" w:rsidR="009E39E8" w:rsidRPr="00CC2E1D" w:rsidRDefault="009E39E8" w:rsidP="009E39E8">
      <w:pPr>
        <w:spacing w:line="240" w:lineRule="auto"/>
        <w:ind w:left="540" w:right="45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ดอกเบี้ยจ่าย</w:t>
      </w:r>
    </w:p>
    <w:p w14:paraId="08C37A30" w14:textId="77777777" w:rsidR="009E39E8" w:rsidRPr="00C30424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E332814" w14:textId="725A4B52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ดอกเบี้ยจ่ายถือเป็นค่าใช้จ่ายตามเกณฑ์คงค้าง </w:t>
      </w:r>
    </w:p>
    <w:p w14:paraId="1B955A4A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BB58640" w14:textId="77777777" w:rsidR="009E39E8" w:rsidRPr="00CC2E1D" w:rsidRDefault="009E39E8" w:rsidP="009E39E8">
      <w:pPr>
        <w:tabs>
          <w:tab w:val="left" w:pos="540"/>
        </w:tabs>
        <w:ind w:left="850" w:hanging="31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ค่านายหน้าและค่าใช้จ่ายทางตรงจากการให้เช่าซื้อ</w:t>
      </w:r>
    </w:p>
    <w:p w14:paraId="0DEC1607" w14:textId="77777777" w:rsidR="009E39E8" w:rsidRPr="00C30424" w:rsidRDefault="009E39E8" w:rsidP="002E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515B6AD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CC2E1D">
        <w:rPr>
          <w:rFonts w:asciiTheme="majorBidi" w:hAnsiTheme="majorBidi" w:cstheme="majorBidi"/>
          <w:sz w:val="26"/>
          <w:szCs w:val="26"/>
          <w:cs/>
        </w:rPr>
        <w:t>บริษัทบันทึกบัญชีการรับรู้ค่านายหน้าและค่าใช้จ่ายทางตรงเมื่อเริ่มแรกที่เกิดขึ้นจากการให้เช่าซื้อสำหรับสัญญาเช่าซื้อ โดยการปันส่วนทยอยรับรู้ตามวิธีอัตราดอกเบี้ยที่แท้จริงและแสดงหักจากรายได้ดอกเบี้ยตลอดอายุของสัญญาเช่าซื้อ</w:t>
      </w:r>
    </w:p>
    <w:p w14:paraId="1D0DE42A" w14:textId="77777777" w:rsidR="009E39E8" w:rsidRPr="00C30424" w:rsidRDefault="009E39E8" w:rsidP="002E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30424">
        <w:rPr>
          <w:rFonts w:asciiTheme="majorBidi" w:hAnsiTheme="majorBidi" w:cstheme="majorBidi"/>
          <w:sz w:val="26"/>
          <w:szCs w:val="26"/>
          <w:cs/>
        </w:rPr>
        <w:tab/>
      </w:r>
    </w:p>
    <w:p w14:paraId="38F6E684" w14:textId="78956180" w:rsidR="009E39E8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ายได้ดอกเบี้ยจากการให้เช่าซื้อรอตัดบัญชีแสดงสุทธิจากค่านายหน้าและค่าใช้จ่ายทางตรงที่เกิดขึ้นเมื่อเริ่มแรกจากการให้เช่าซื้อ</w:t>
      </w:r>
    </w:p>
    <w:p w14:paraId="15CA6244" w14:textId="77777777" w:rsidR="006B4460" w:rsidRPr="00C30424" w:rsidRDefault="006B4460" w:rsidP="002E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16019E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ภาษีเงินได้</w:t>
      </w:r>
    </w:p>
    <w:p w14:paraId="2F48EEE1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C00F778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6C22863D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384D597" w14:textId="77777777" w:rsidR="009E39E8" w:rsidRPr="00CC2E1D" w:rsidRDefault="009E39E8" w:rsidP="009E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C2E1D">
        <w:rPr>
          <w:rFonts w:asciiTheme="majorBidi" w:hAnsiTheme="majorBidi" w:cstheme="majorBidi"/>
          <w:b/>
          <w:bCs/>
          <w:i/>
          <w:iCs/>
          <w:color w:val="0000FF"/>
          <w:sz w:val="26"/>
          <w:szCs w:val="26"/>
        </w:rPr>
        <w:t xml:space="preserve"> </w:t>
      </w:r>
    </w:p>
    <w:p w14:paraId="1A02A60C" w14:textId="741EB666" w:rsidR="00C30424" w:rsidRDefault="00C3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2A8E9EE" w14:textId="2C3E9D2E" w:rsidR="009E39E8" w:rsidRPr="00CC2E1D" w:rsidRDefault="009E39E8" w:rsidP="009E39E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="00E06EDC">
        <w:rPr>
          <w:rFonts w:asciiTheme="majorBidi" w:hAnsiTheme="majorBidi" w:cstheme="majorBidi"/>
          <w:sz w:val="26"/>
          <w:szCs w:val="26"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</w:t>
      </w:r>
      <w:r w:rsidR="00E06EDC">
        <w:rPr>
          <w:rFonts w:asciiTheme="majorBidi" w:hAnsiTheme="majorBidi" w:cstheme="majorBidi"/>
          <w:sz w:val="26"/>
          <w:szCs w:val="26"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55234BEA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2444F9" w14:textId="77777777" w:rsidR="009E39E8" w:rsidRPr="00CC2E1D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CC2E1D">
        <w:rPr>
          <w:rFonts w:asciiTheme="majorBidi" w:hAnsiTheme="majorBidi" w:cstheme="majorBidi"/>
          <w:b/>
          <w:sz w:val="26"/>
          <w:szCs w:val="26"/>
        </w:rPr>
        <w:t xml:space="preserve"> </w:t>
      </w:r>
    </w:p>
    <w:p w14:paraId="7876CCAF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09759AD" w14:textId="77777777" w:rsidR="009E39E8" w:rsidRPr="00CC2E1D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957FE51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FC4334E" w14:textId="1669DC58" w:rsidR="009E39E8" w:rsidRPr="00CC2E1D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อาจจะทำให้กลุ่มบริษัทปลี่ยนการตัดสินใจโดยขึ้นอยู่กับความเพียงพอของภาษีเงินได้</w:t>
      </w:r>
      <w:r w:rsidR="00D23EFE">
        <w:rPr>
          <w:rFonts w:asciiTheme="majorBidi" w:hAnsiTheme="majorBidi" w:cstheme="majorBidi"/>
          <w:sz w:val="26"/>
          <w:szCs w:val="26"/>
        </w:rPr>
        <w:br/>
      </w:r>
      <w:r w:rsidRPr="00CC2E1D">
        <w:rPr>
          <w:rFonts w:asciiTheme="majorBidi" w:hAnsiTheme="majorBidi" w:cstheme="majorBidi"/>
          <w:sz w:val="26"/>
          <w:szCs w:val="26"/>
          <w:cs/>
        </w:rPr>
        <w:t>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4F12063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17442C5" w14:textId="7636DC1B" w:rsidR="009E39E8" w:rsidRPr="00CC2E1D" w:rsidRDefault="009E39E8" w:rsidP="009E39E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CC2E1D">
        <w:rPr>
          <w:rFonts w:asciiTheme="majorBidi" w:hAnsiTheme="majorBidi" w:cstheme="majorBidi"/>
          <w:b/>
          <w:bCs/>
          <w:color w:val="0000FF"/>
          <w:sz w:val="26"/>
          <w:szCs w:val="26"/>
        </w:rPr>
        <w:t xml:space="preserve"> </w:t>
      </w:r>
    </w:p>
    <w:p w14:paraId="04323A04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5E852A5" w14:textId="6A8E7EFA" w:rsidR="009E39E8" w:rsidRDefault="009E39E8" w:rsidP="009E39E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 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</w:p>
    <w:p w14:paraId="7BEDC2D9" w14:textId="77777777" w:rsidR="006B4460" w:rsidRPr="00221FDF" w:rsidRDefault="006B446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727A4FF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 xml:space="preserve">กำไรต่อหุ้น </w:t>
      </w:r>
    </w:p>
    <w:p w14:paraId="66F1987C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D73C2AF" w14:textId="77777777" w:rsidR="009E39E8" w:rsidRPr="00CC2E1D" w:rsidRDefault="009E39E8" w:rsidP="006B4460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D009428" w14:textId="332C0164" w:rsidR="00BD700B" w:rsidRDefault="00BD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5A40A18A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lastRenderedPageBreak/>
        <w:t>บุคคลหรือกิจการที่เกี่ยวข้องกัน</w:t>
      </w:r>
    </w:p>
    <w:p w14:paraId="7C821142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D791F99" w14:textId="254A7BB9" w:rsidR="009E39E8" w:rsidRDefault="009E39E8" w:rsidP="006B4460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CC2E1D">
        <w:rPr>
          <w:rFonts w:asciiTheme="majorBidi" w:hAnsiTheme="majorBidi" w:cstheme="majorBidi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</w:t>
      </w:r>
      <w:r w:rsidR="006B4460">
        <w:rPr>
          <w:rFonts w:asciiTheme="majorBidi" w:hAnsiTheme="majorBidi" w:cstheme="majorBidi" w:hint="cs"/>
          <w:b/>
          <w:sz w:val="26"/>
          <w:szCs w:val="26"/>
          <w:cs/>
        </w:rPr>
        <w:t>ี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</w:t>
      </w:r>
      <w:r w:rsidR="00BD700B">
        <w:rPr>
          <w:rFonts w:asciiTheme="majorBidi" w:hAnsiTheme="majorBidi" w:cstheme="majorBidi"/>
          <w:b/>
          <w:sz w:val="26"/>
          <w:szCs w:val="26"/>
        </w:rPr>
        <w:br/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</w:t>
      </w:r>
      <w:r w:rsidR="006B4460">
        <w:rPr>
          <w:rFonts w:asciiTheme="majorBidi" w:hAnsiTheme="majorBidi" w:cstheme="majorBidi" w:hint="cs"/>
          <w:b/>
          <w:sz w:val="26"/>
          <w:szCs w:val="26"/>
          <w:cs/>
        </w:rPr>
        <w:t>ง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ทางตรง</w:t>
      </w:r>
      <w:r w:rsidR="00BD700B">
        <w:rPr>
          <w:rFonts w:asciiTheme="majorBidi" w:hAnsiTheme="majorBidi" w:cstheme="majorBidi"/>
          <w:b/>
          <w:sz w:val="26"/>
          <w:szCs w:val="26"/>
        </w:rPr>
        <w:br/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 xml:space="preserve">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15DA57" w14:textId="77777777" w:rsidR="006B4460" w:rsidRPr="00221FDF" w:rsidRDefault="006B446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BDFD76" w14:textId="77777777" w:rsidR="009E39E8" w:rsidRPr="00CC2E1D" w:rsidRDefault="009E39E8" w:rsidP="009E39E8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25B15948" w14:textId="77777777" w:rsidR="009E39E8" w:rsidRPr="00221FDF" w:rsidRDefault="009E39E8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FBAE897" w14:textId="3579348F" w:rsidR="009E39E8" w:rsidRPr="00CC2E1D" w:rsidRDefault="009E39E8" w:rsidP="006B4460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ผลการดำเนินงานของส่วนงานที่รายงานต่อ</w:t>
      </w:r>
      <w:r w:rsidRPr="00CC2E1D">
        <w:rPr>
          <w:rFonts w:asciiTheme="majorBidi" w:hAnsiTheme="majorBidi" w:cstheme="majorBidi" w:hint="cs"/>
          <w:sz w:val="26"/>
          <w:szCs w:val="26"/>
          <w:cs/>
        </w:rPr>
        <w:t>ประธานเจ้าหน้าที่บริหาร</w:t>
      </w:r>
      <w:r w:rsidRPr="00CC2E1D">
        <w:rPr>
          <w:rFonts w:asciiTheme="majorBidi" w:hAnsiTheme="majorBidi" w:cstheme="majorBidi"/>
          <w:sz w:val="26"/>
          <w:szCs w:val="26"/>
          <w:cs/>
        </w:rPr>
        <w:t>ของกลุ่มบริษัท จะแสดงถึงรายการที่เกิดขึ้นจากส่วนงา</w:t>
      </w:r>
      <w:r w:rsidR="006B4460">
        <w:rPr>
          <w:rFonts w:asciiTheme="majorBidi" w:hAnsiTheme="majorBidi" w:cstheme="majorBidi" w:hint="cs"/>
          <w:sz w:val="26"/>
          <w:szCs w:val="26"/>
          <w:cs/>
        </w:rPr>
        <w:t>น</w:t>
      </w:r>
      <w:r w:rsidRPr="00CC2E1D">
        <w:rPr>
          <w:rFonts w:asciiTheme="majorBidi" w:hAnsiTheme="majorBidi" w:cstheme="majorBidi"/>
          <w:sz w:val="26"/>
          <w:szCs w:val="26"/>
          <w:cs/>
        </w:rPr>
        <w:t>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</w:p>
    <w:p w14:paraId="3870F1A2" w14:textId="259685B5" w:rsidR="00403740" w:rsidRPr="00221FDF" w:rsidRDefault="0040374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F2A406" w14:textId="77777777" w:rsidR="00403740" w:rsidRPr="00CC2E1D" w:rsidRDefault="00403740" w:rsidP="002D149F">
      <w:pPr>
        <w:pStyle w:val="Heading1"/>
        <w:keepLines/>
        <w:numPr>
          <w:ilvl w:val="0"/>
          <w:numId w:val="29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</w:rPr>
      </w:pPr>
      <w:bookmarkStart w:id="8" w:name="_Toc33611507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บุคคลหรือกิจการที่เกี่ยวข้องกัน</w:t>
      </w:r>
      <w:bookmarkEnd w:id="5"/>
      <w:bookmarkEnd w:id="8"/>
    </w:p>
    <w:p w14:paraId="7A8B61A7" w14:textId="77777777" w:rsidR="00403740" w:rsidRPr="00221FDF" w:rsidRDefault="0040374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2E3DF3" w14:textId="2C77AEED" w:rsidR="00403740" w:rsidRPr="00CC2E1D" w:rsidRDefault="00403740" w:rsidP="00403740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  <w:bookmarkStart w:id="9" w:name="_Hlk21521866"/>
      <w:r w:rsidRPr="00CC2E1D">
        <w:rPr>
          <w:rFonts w:asciiTheme="majorBidi" w:hAnsiTheme="majorBidi" w:cstheme="majorBidi"/>
          <w:sz w:val="26"/>
          <w:szCs w:val="26"/>
          <w:cs/>
        </w:rPr>
        <w:t>ความสัมพันธ์ที่มีกับบริษัทร่วม และบริษัทย่อย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ได้เปิดเผยในหมายเหตุประกอบงบการเงินข้อ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2648A2" w:rsidRPr="00CC2E1D">
        <w:rPr>
          <w:rFonts w:asciiTheme="majorBidi" w:hAnsiTheme="majorBidi" w:cstheme="majorBidi"/>
          <w:sz w:val="26"/>
          <w:szCs w:val="26"/>
        </w:rPr>
        <w:t>1</w:t>
      </w:r>
      <w:r w:rsidR="00A8527B" w:rsidRPr="00CC2E1D">
        <w:rPr>
          <w:rFonts w:asciiTheme="majorBidi" w:hAnsiTheme="majorBidi" w:cstheme="majorBidi"/>
          <w:sz w:val="26"/>
          <w:szCs w:val="26"/>
        </w:rPr>
        <w:t>2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CC2E1D">
        <w:rPr>
          <w:rFonts w:asciiTheme="majorBidi" w:hAnsiTheme="majorBidi" w:cstheme="majorBidi"/>
          <w:sz w:val="26"/>
          <w:szCs w:val="26"/>
        </w:rPr>
        <w:t xml:space="preserve"> 1</w:t>
      </w:r>
      <w:r w:rsidR="00A8527B" w:rsidRPr="00CC2E1D">
        <w:rPr>
          <w:rFonts w:asciiTheme="majorBidi" w:hAnsiTheme="majorBidi" w:cstheme="majorBidi"/>
          <w:sz w:val="26"/>
          <w:szCs w:val="26"/>
        </w:rPr>
        <w:t>3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A073C" w:rsidRPr="00CC2E1D">
        <w:rPr>
          <w:rFonts w:asciiTheme="majorBidi" w:hAnsiTheme="majorBidi" w:cs="Angsana New" w:hint="cs"/>
          <w:sz w:val="26"/>
          <w:szCs w:val="26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7B320F">
        <w:rPr>
          <w:rFonts w:asciiTheme="majorBidi" w:hAnsiTheme="majorBidi" w:cs="Angsana New"/>
          <w:sz w:val="26"/>
          <w:szCs w:val="26"/>
        </w:rPr>
        <w:t xml:space="preserve"> </w:t>
      </w:r>
      <w:r w:rsidR="000A073C" w:rsidRPr="00CC2E1D">
        <w:rPr>
          <w:rFonts w:asciiTheme="majorBidi" w:hAnsiTheme="majorBidi" w:cs="Angsana New" w:hint="cs"/>
          <w:sz w:val="26"/>
          <w:szCs w:val="26"/>
          <w:cs/>
        </w:rPr>
        <w:t>มีดังต่อไปนี้</w:t>
      </w:r>
    </w:p>
    <w:bookmarkEnd w:id="9"/>
    <w:p w14:paraId="598304A5" w14:textId="77777777" w:rsidR="005739B7" w:rsidRPr="00221FDF" w:rsidRDefault="005739B7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620"/>
        <w:gridCol w:w="3915"/>
      </w:tblGrid>
      <w:tr w:rsidR="005739B7" w:rsidRPr="00CC2E1D" w14:paraId="26CD0CCA" w14:textId="77777777" w:rsidTr="006327C8">
        <w:trPr>
          <w:tblHeader/>
        </w:trPr>
        <w:tc>
          <w:tcPr>
            <w:tcW w:w="3672" w:type="dxa"/>
            <w:vAlign w:val="center"/>
          </w:tcPr>
          <w:p w14:paraId="12560A2E" w14:textId="77777777" w:rsidR="005739B7" w:rsidRPr="00CC2E1D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20" w:type="dxa"/>
            <w:vAlign w:val="center"/>
          </w:tcPr>
          <w:p w14:paraId="09D15131" w14:textId="77777777" w:rsidR="005739B7" w:rsidRPr="00CC2E1D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3E248D68" w14:textId="77777777" w:rsidR="005739B7" w:rsidRPr="00CC2E1D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สัญชาติ</w:t>
            </w:r>
          </w:p>
        </w:tc>
        <w:tc>
          <w:tcPr>
            <w:tcW w:w="3915" w:type="dxa"/>
            <w:vAlign w:val="center"/>
          </w:tcPr>
          <w:p w14:paraId="1B51A8FF" w14:textId="77777777" w:rsidR="005739B7" w:rsidRPr="00CC2E1D" w:rsidRDefault="005739B7" w:rsidP="0063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018B" w:rsidRPr="00CC2E1D" w14:paraId="517C10B0" w14:textId="77777777" w:rsidTr="00221FDF">
        <w:trPr>
          <w:trHeight w:val="536"/>
        </w:trPr>
        <w:tc>
          <w:tcPr>
            <w:tcW w:w="3672" w:type="dxa"/>
          </w:tcPr>
          <w:p w14:paraId="65D0708B" w14:textId="487A02CE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Asia Partnership Fund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</w:t>
            </w:r>
          </w:p>
        </w:tc>
        <w:tc>
          <w:tcPr>
            <w:tcW w:w="1620" w:type="dxa"/>
          </w:tcPr>
          <w:p w14:paraId="087A7411" w14:textId="71675F77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14:paraId="5CC37568" w14:textId="5E5002D1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กรรมการของบริษัทเป็นผู้ถือหุ้นรายใหญ่</w:t>
            </w:r>
            <w:r w:rsidR="008B61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</w:r>
            <w:r w:rsidR="008B618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58018B" w:rsidRPr="00CC2E1D" w14:paraId="47D85829" w14:textId="77777777" w:rsidTr="00221FDF">
        <w:tc>
          <w:tcPr>
            <w:tcW w:w="3672" w:type="dxa"/>
          </w:tcPr>
          <w:p w14:paraId="1F991E16" w14:textId="0CD1E082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A.P.F. Group Co., Ltd.</w:t>
            </w:r>
          </w:p>
        </w:tc>
        <w:tc>
          <w:tcPr>
            <w:tcW w:w="1620" w:type="dxa"/>
          </w:tcPr>
          <w:p w14:paraId="5023E5EB" w14:textId="63591895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915" w:type="dxa"/>
          </w:tcPr>
          <w:p w14:paraId="795BC22C" w14:textId="3E88E218" w:rsidR="008B6186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กรรมการของบริษัทเป็นผู้ถือหุ้นรายใหญ่ </w:t>
            </w:r>
          </w:p>
          <w:p w14:paraId="649BCB6F" w14:textId="383B01C5" w:rsidR="0058018B" w:rsidRPr="008B6186" w:rsidRDefault="008B61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="0058018B"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6B4460" w:rsidRPr="00CC2E1D" w14:paraId="5260FC6E" w14:textId="77777777" w:rsidTr="00221FDF">
        <w:tc>
          <w:tcPr>
            <w:tcW w:w="3672" w:type="dxa"/>
          </w:tcPr>
          <w:p w14:paraId="54ED9ADD" w14:textId="486BC0D4" w:rsidR="006B4460" w:rsidRPr="00CC2E1D" w:rsidRDefault="006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APF Trading Plc.</w:t>
            </w:r>
          </w:p>
        </w:tc>
        <w:tc>
          <w:tcPr>
            <w:tcW w:w="1620" w:type="dxa"/>
          </w:tcPr>
          <w:p w14:paraId="3A5B0121" w14:textId="68D151F7" w:rsidR="006B4460" w:rsidRPr="00CC2E1D" w:rsidRDefault="006B4460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กัมพูชา</w:t>
            </w:r>
          </w:p>
        </w:tc>
        <w:tc>
          <w:tcPr>
            <w:tcW w:w="3915" w:type="dxa"/>
          </w:tcPr>
          <w:p w14:paraId="50471798" w14:textId="41425F7A" w:rsidR="006B4460" w:rsidRPr="00CC2E1D" w:rsidRDefault="006B4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กรรมการร่วมกันกับบริษัทย่อย</w:t>
            </w:r>
          </w:p>
        </w:tc>
      </w:tr>
      <w:tr w:rsidR="0058018B" w:rsidRPr="00CC2E1D" w14:paraId="7F20B7AD" w14:textId="77777777" w:rsidTr="00221FDF">
        <w:trPr>
          <w:trHeight w:val="551"/>
        </w:trPr>
        <w:tc>
          <w:tcPr>
            <w:tcW w:w="3672" w:type="dxa"/>
          </w:tcPr>
          <w:p w14:paraId="51BAF9E1" w14:textId="676A920F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Engine Holdings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</w:t>
            </w:r>
          </w:p>
        </w:tc>
        <w:tc>
          <w:tcPr>
            <w:tcW w:w="1620" w:type="dxa"/>
          </w:tcPr>
          <w:p w14:paraId="0D11168A" w14:textId="7CF431B7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14:paraId="68E021AF" w14:textId="24568837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กรรมการของบริษัทเป็นผู้ถือหุ้นรายใหญ่ </w:t>
            </w:r>
          </w:p>
          <w:p w14:paraId="371015CA" w14:textId="783C37EF" w:rsidR="0058018B" w:rsidRPr="008B6186" w:rsidRDefault="008B618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="0058018B"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58018B" w:rsidRPr="00CC2E1D" w14:paraId="1F68442B" w14:textId="77777777" w:rsidTr="00221FDF">
        <w:tc>
          <w:tcPr>
            <w:tcW w:w="3672" w:type="dxa"/>
          </w:tcPr>
          <w:p w14:paraId="25336B20" w14:textId="5B21C313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Cambodian People Micro Insurance Plc.</w:t>
            </w:r>
          </w:p>
        </w:tc>
        <w:tc>
          <w:tcPr>
            <w:tcW w:w="1620" w:type="dxa"/>
          </w:tcPr>
          <w:p w14:paraId="40A16718" w14:textId="3FC44187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กัมพูชา</w:t>
            </w:r>
          </w:p>
        </w:tc>
        <w:tc>
          <w:tcPr>
            <w:tcW w:w="3915" w:type="dxa"/>
          </w:tcPr>
          <w:p w14:paraId="0AFCCD9A" w14:textId="26B46320" w:rsidR="0058018B" w:rsidRPr="008B6186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 และบริษัทย่อย</w:t>
            </w:r>
          </w:p>
        </w:tc>
      </w:tr>
      <w:tr w:rsidR="006B4460" w:rsidRPr="00CC2E1D" w14:paraId="2015469B" w14:textId="77777777" w:rsidTr="00221FDF">
        <w:tc>
          <w:tcPr>
            <w:tcW w:w="3672" w:type="dxa"/>
          </w:tcPr>
          <w:p w14:paraId="215A5B99" w14:textId="03BE1D88" w:rsidR="006B4460" w:rsidRPr="00CC2E1D" w:rsidRDefault="006B4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proofErr w:type="spellStart"/>
            <w:proofErr w:type="gram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Co.,Ltd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  <w:proofErr w:type="gramEnd"/>
          </w:p>
        </w:tc>
        <w:tc>
          <w:tcPr>
            <w:tcW w:w="1620" w:type="dxa"/>
          </w:tcPr>
          <w:p w14:paraId="2278CEEE" w14:textId="2F7FAA2C" w:rsidR="006B4460" w:rsidRPr="00CC2E1D" w:rsidRDefault="006B4460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915" w:type="dxa"/>
          </w:tcPr>
          <w:p w14:paraId="0FA74BD8" w14:textId="29348145" w:rsidR="006B4460" w:rsidRPr="00CC2E1D" w:rsidRDefault="006B44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บริษัทใหญ่ของผู้ถือหุ้น</w:t>
            </w:r>
            <w:r w:rsidR="0098223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ของ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8018B" w:rsidRPr="00CC2E1D" w14:paraId="65494B30" w14:textId="77777777" w:rsidTr="00221FDF">
        <w:trPr>
          <w:trHeight w:val="353"/>
        </w:trPr>
        <w:tc>
          <w:tcPr>
            <w:tcW w:w="3672" w:type="dxa"/>
          </w:tcPr>
          <w:p w14:paraId="7E0BFA70" w14:textId="47A34F81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</w:t>
            </w:r>
          </w:p>
        </w:tc>
        <w:tc>
          <w:tcPr>
            <w:tcW w:w="1620" w:type="dxa"/>
          </w:tcPr>
          <w:p w14:paraId="2C938C35" w14:textId="7C024D00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915" w:type="dxa"/>
          </w:tcPr>
          <w:p w14:paraId="337687ED" w14:textId="601ED584" w:rsidR="0058018B" w:rsidRPr="008B6186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ผู้ถือหุ้นของบริษัทย่อย</w:t>
            </w:r>
          </w:p>
        </w:tc>
      </w:tr>
      <w:tr w:rsidR="0058018B" w:rsidRPr="00CC2E1D" w14:paraId="551FE59F" w14:textId="77777777" w:rsidTr="00221FDF">
        <w:trPr>
          <w:trHeight w:val="335"/>
        </w:trPr>
        <w:tc>
          <w:tcPr>
            <w:tcW w:w="3672" w:type="dxa"/>
          </w:tcPr>
          <w:p w14:paraId="07EC9957" w14:textId="5672A719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Indonesia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Tbk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.</w:t>
            </w:r>
          </w:p>
        </w:tc>
        <w:tc>
          <w:tcPr>
            <w:tcW w:w="1620" w:type="dxa"/>
          </w:tcPr>
          <w:p w14:paraId="1AC34A5E" w14:textId="7A764DD8" w:rsidR="0058018B" w:rsidRPr="00221FDF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ี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เซีย</w:t>
            </w:r>
          </w:p>
        </w:tc>
        <w:tc>
          <w:tcPr>
            <w:tcW w:w="3915" w:type="dxa"/>
          </w:tcPr>
          <w:p w14:paraId="5108AE9F" w14:textId="533EB64E" w:rsidR="0058018B" w:rsidRPr="008B6186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ผู้ถือหุ้น</w:t>
            </w:r>
            <w:r w:rsidR="006B446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</w:t>
            </w:r>
            <w:r w:rsidR="00FB38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งบริษัท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ย่อย</w:t>
            </w:r>
          </w:p>
        </w:tc>
      </w:tr>
      <w:tr w:rsidR="0058018B" w:rsidRPr="00CC2E1D" w14:paraId="0145BFED" w14:textId="77777777" w:rsidTr="00221FDF">
        <w:trPr>
          <w:trHeight w:val="80"/>
        </w:trPr>
        <w:tc>
          <w:tcPr>
            <w:tcW w:w="3672" w:type="dxa"/>
          </w:tcPr>
          <w:p w14:paraId="3B2077B5" w14:textId="510AED29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Wedge Holdings Co., Ltd.</w:t>
            </w:r>
          </w:p>
        </w:tc>
        <w:tc>
          <w:tcPr>
            <w:tcW w:w="1620" w:type="dxa"/>
          </w:tcPr>
          <w:p w14:paraId="679D362A" w14:textId="4699CEB9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915" w:type="dxa"/>
          </w:tcPr>
          <w:p w14:paraId="1533DA2D" w14:textId="27E4BA3C" w:rsidR="0058018B" w:rsidRPr="008B6186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B61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กรรมการของบริษัทเป็นผู้ถือหุ้นรายใหญ่</w:t>
            </w:r>
            <w:r w:rsidR="008B6186" w:rsidRPr="008B618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Pr="008B618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58018B" w:rsidRPr="00CC2E1D" w14:paraId="124F1A6B" w14:textId="77777777" w:rsidTr="00221FDF">
        <w:tc>
          <w:tcPr>
            <w:tcW w:w="3672" w:type="dxa"/>
          </w:tcPr>
          <w:p w14:paraId="6BE096D3" w14:textId="290E01F1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Showa Holdings Co., Ltd.</w:t>
            </w:r>
          </w:p>
        </w:tc>
        <w:tc>
          <w:tcPr>
            <w:tcW w:w="1620" w:type="dxa"/>
          </w:tcPr>
          <w:p w14:paraId="2207118B" w14:textId="10E1224C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915" w:type="dxa"/>
          </w:tcPr>
          <w:p w14:paraId="0438CE4D" w14:textId="0CC958DB" w:rsidR="0058018B" w:rsidRPr="008B6186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340" w:lineRule="exact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กรรมการของ</w:t>
            </w:r>
            <w:r w:rsidR="00E4783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เป็นผู้ถือหุ้นรายใหญ่</w:t>
            </w:r>
            <w:r w:rsidR="008B618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58018B" w:rsidRPr="00CC2E1D" w14:paraId="3C0A71A5" w14:textId="77777777" w:rsidTr="00221FDF">
        <w:trPr>
          <w:trHeight w:val="63"/>
        </w:trPr>
        <w:tc>
          <w:tcPr>
            <w:tcW w:w="3672" w:type="dxa"/>
          </w:tcPr>
          <w:p w14:paraId="7FB5486B" w14:textId="4F2F975F" w:rsidR="0058018B" w:rsidRPr="00CC2E1D" w:rsidRDefault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Century Finance Co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., Ltd</w:t>
            </w:r>
          </w:p>
        </w:tc>
        <w:tc>
          <w:tcPr>
            <w:tcW w:w="1620" w:type="dxa"/>
          </w:tcPr>
          <w:p w14:paraId="68A830FF" w14:textId="713BD94C" w:rsidR="0058018B" w:rsidRPr="00CC2E1D" w:rsidRDefault="0058018B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พม่า</w:t>
            </w:r>
          </w:p>
        </w:tc>
        <w:tc>
          <w:tcPr>
            <w:tcW w:w="3915" w:type="dxa"/>
          </w:tcPr>
          <w:p w14:paraId="176C97DB" w14:textId="0BBF056C" w:rsidR="0058018B" w:rsidRPr="008B6186" w:rsidRDefault="005801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กรรมการร่วมกันกับบริษัทย่อย</w:t>
            </w:r>
          </w:p>
        </w:tc>
      </w:tr>
      <w:tr w:rsidR="00844099" w:rsidRPr="00CC2E1D" w14:paraId="1CABB19B" w14:textId="77777777" w:rsidTr="00221FDF">
        <w:trPr>
          <w:trHeight w:val="63"/>
        </w:trPr>
        <w:tc>
          <w:tcPr>
            <w:tcW w:w="3672" w:type="dxa"/>
          </w:tcPr>
          <w:p w14:paraId="406BAB04" w14:textId="67686E41" w:rsidR="00844099" w:rsidRPr="00CC2E1D" w:rsidRDefault="00844099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lastRenderedPageBreak/>
              <w:t>PT Showa Rubber Indonesia</w:t>
            </w:r>
          </w:p>
        </w:tc>
        <w:tc>
          <w:tcPr>
            <w:tcW w:w="1620" w:type="dxa"/>
          </w:tcPr>
          <w:p w14:paraId="7D8C9CC7" w14:textId="07EDFBE1" w:rsidR="00844099" w:rsidRPr="00CC2E1D" w:rsidRDefault="00844099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ี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เซีย</w:t>
            </w:r>
          </w:p>
        </w:tc>
        <w:tc>
          <w:tcPr>
            <w:tcW w:w="3915" w:type="dxa"/>
            <w:vAlign w:val="center"/>
          </w:tcPr>
          <w:p w14:paraId="166786D1" w14:textId="236280DC" w:rsidR="00844099" w:rsidRPr="00CC2E1D" w:rsidRDefault="00844099" w:rsidP="009822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860"/>
              </w:tabs>
              <w:spacing w:line="276" w:lineRule="auto"/>
              <w:ind w:left="175" w:right="-108" w:hanging="17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กรรมการร่วมกันกับบริษัท</w:t>
            </w:r>
          </w:p>
        </w:tc>
      </w:tr>
    </w:tbl>
    <w:p w14:paraId="2C3A5E63" w14:textId="77777777" w:rsidR="0083061D" w:rsidRPr="00982231" w:rsidRDefault="0083061D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"/>
          <w:szCs w:val="2"/>
        </w:rPr>
      </w:pPr>
    </w:p>
    <w:p w14:paraId="52AB81CB" w14:textId="6DF35CC2" w:rsidR="00403740" w:rsidRPr="00CC2E1D" w:rsidRDefault="000A073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31 </w:t>
      </w:r>
      <w:r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20358" w:rsidRPr="00CC2E1D">
        <w:rPr>
          <w:rFonts w:ascii="Angsana New" w:hAnsi="Angsana New" w:cs="Angsana New"/>
          <w:sz w:val="26"/>
          <w:szCs w:val="26"/>
          <w:cs/>
        </w:rPr>
        <w:t>256</w:t>
      </w:r>
      <w:r w:rsidR="00420358" w:rsidRPr="00CC2E1D">
        <w:rPr>
          <w:rFonts w:ascii="Angsana New" w:hAnsi="Angsana New" w:cs="Angsana New"/>
          <w:sz w:val="26"/>
          <w:szCs w:val="26"/>
        </w:rPr>
        <w:t xml:space="preserve">2 </w:t>
      </w:r>
      <w:r w:rsidR="00420358" w:rsidRPr="00CC2E1D">
        <w:rPr>
          <w:rFonts w:ascii="Angsana New" w:hAnsi="Angsana New" w:cs="Angsana New" w:hint="cs"/>
          <w:sz w:val="26"/>
          <w:szCs w:val="26"/>
          <w:cs/>
        </w:rPr>
        <w:t>และ</w:t>
      </w:r>
      <w:r w:rsidR="00420358" w:rsidRPr="00CC2E1D">
        <w:rPr>
          <w:rFonts w:ascii="Angsana New" w:hAnsi="Angsana New" w:cs="Angsana New"/>
          <w:sz w:val="26"/>
          <w:szCs w:val="26"/>
        </w:rPr>
        <w:t xml:space="preserve"> 2561</w:t>
      </w:r>
      <w:r w:rsidR="00420358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สรุปได้ดังนี้  </w:t>
      </w:r>
    </w:p>
    <w:p w14:paraId="189F1CD2" w14:textId="77777777" w:rsidR="00403740" w:rsidRPr="00982231" w:rsidRDefault="00403740" w:rsidP="0083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948"/>
        <w:gridCol w:w="950"/>
        <w:gridCol w:w="178"/>
        <w:gridCol w:w="865"/>
        <w:gridCol w:w="178"/>
        <w:gridCol w:w="831"/>
        <w:gridCol w:w="180"/>
        <w:gridCol w:w="898"/>
      </w:tblGrid>
      <w:tr w:rsidR="00403740" w:rsidRPr="00CC2E1D" w14:paraId="79C96037" w14:textId="77777777" w:rsidTr="00F82227">
        <w:trPr>
          <w:cantSplit/>
          <w:trHeight w:val="515"/>
          <w:tblHeader/>
        </w:trPr>
        <w:tc>
          <w:tcPr>
            <w:tcW w:w="3161" w:type="dxa"/>
          </w:tcPr>
          <w:p w14:paraId="2B21502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</w:t>
            </w: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ปี</w:t>
            </w: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3</w:t>
            </w: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948" w:type="dxa"/>
          </w:tcPr>
          <w:p w14:paraId="380B991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นโยบาย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  <w:tc>
          <w:tcPr>
            <w:tcW w:w="1993" w:type="dxa"/>
            <w:gridSpan w:val="3"/>
          </w:tcPr>
          <w:p w14:paraId="2FFBF8E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70891DB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5747021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14:paraId="5A277D1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37F62A8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3740" w:rsidRPr="00CC2E1D" w14:paraId="7058EB42" w14:textId="77777777" w:rsidTr="00F82227">
        <w:trPr>
          <w:cantSplit/>
          <w:trHeight w:val="257"/>
          <w:tblHeader/>
        </w:trPr>
        <w:tc>
          <w:tcPr>
            <w:tcW w:w="3161" w:type="dxa"/>
          </w:tcPr>
          <w:p w14:paraId="3D7D178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48" w:type="dxa"/>
          </w:tcPr>
          <w:p w14:paraId="02FBEE6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15F5E24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14F57C4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28ACB3A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04744EE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7D02DF5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723EB8A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B3F241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403740" w:rsidRPr="00CC2E1D" w14:paraId="361B1C78" w14:textId="77777777" w:rsidTr="00F82227">
        <w:trPr>
          <w:cantSplit/>
          <w:trHeight w:val="241"/>
          <w:tblHeader/>
        </w:trPr>
        <w:tc>
          <w:tcPr>
            <w:tcW w:w="3161" w:type="dxa"/>
          </w:tcPr>
          <w:p w14:paraId="1E463FE2" w14:textId="77777777" w:rsidR="00403740" w:rsidRPr="00982231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948" w:type="dxa"/>
          </w:tcPr>
          <w:p w14:paraId="080D932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14:paraId="0BD2EEA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403740" w:rsidRPr="00CC2E1D" w14:paraId="68AABE62" w14:textId="77777777" w:rsidTr="00F82227">
        <w:trPr>
          <w:cantSplit/>
          <w:trHeight w:val="257"/>
        </w:trPr>
        <w:tc>
          <w:tcPr>
            <w:tcW w:w="3161" w:type="dxa"/>
          </w:tcPr>
          <w:p w14:paraId="491FF53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48" w:type="dxa"/>
          </w:tcPr>
          <w:p w14:paraId="6A0F461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670033D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0DD1E9B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4900022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2060330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259202E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D86720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59D2023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</w:tr>
      <w:tr w:rsidR="0058018B" w:rsidRPr="00CC2E1D" w14:paraId="69FAB434" w14:textId="77777777" w:rsidTr="00F82227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956925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948" w:type="dxa"/>
          </w:tcPr>
          <w:p w14:paraId="0939CEAF" w14:textId="6BB2B9C9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5.50-7.00</w:t>
            </w:r>
            <w:r w:rsidR="008B618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09BABB69" w14:textId="1622B35F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ind w:right="-27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BB46896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331D1A3C" w14:textId="4C480214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E843E2B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3251F7AD" w14:textId="01848672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361,773</w:t>
            </w:r>
          </w:p>
        </w:tc>
        <w:tc>
          <w:tcPr>
            <w:tcW w:w="180" w:type="dxa"/>
          </w:tcPr>
          <w:p w14:paraId="0D976BA9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509F4A3" w14:textId="54267A56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371,652</w:t>
            </w:r>
          </w:p>
        </w:tc>
      </w:tr>
      <w:tr w:rsidR="0058018B" w:rsidRPr="00CC2E1D" w14:paraId="7D297D14" w14:textId="77777777" w:rsidTr="00F82227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51E0286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การจัดการ</w:t>
            </w:r>
          </w:p>
        </w:tc>
        <w:tc>
          <w:tcPr>
            <w:tcW w:w="1948" w:type="dxa"/>
          </w:tcPr>
          <w:p w14:paraId="1F7BA8E7" w14:textId="46914C53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660B6E72" w14:textId="4F29E398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5F990505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0C628974" w14:textId="150D1716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B3FEB8D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1E3C53D8" w14:textId="323B6ACE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102,000</w:t>
            </w:r>
          </w:p>
        </w:tc>
        <w:tc>
          <w:tcPr>
            <w:tcW w:w="180" w:type="dxa"/>
            <w:vAlign w:val="bottom"/>
          </w:tcPr>
          <w:p w14:paraId="0B695439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2D0BE82" w14:textId="2C7D2313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84,000</w:t>
            </w:r>
          </w:p>
        </w:tc>
      </w:tr>
      <w:tr w:rsidR="0058018B" w:rsidRPr="00CC2E1D" w14:paraId="285C20E8" w14:textId="77777777" w:rsidTr="00F82227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3BB07222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7B176494" w14:textId="2FE80C26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4B7A86FD" w14:textId="7426D91B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6997040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37742702" w14:textId="1163CFB5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E0956CF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4754304B" w14:textId="3D23FFA3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3,520</w:t>
            </w:r>
          </w:p>
        </w:tc>
        <w:tc>
          <w:tcPr>
            <w:tcW w:w="180" w:type="dxa"/>
            <w:vAlign w:val="bottom"/>
          </w:tcPr>
          <w:p w14:paraId="03CD9912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17609A1" w14:textId="2912E27D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4,189</w:t>
            </w:r>
          </w:p>
        </w:tc>
      </w:tr>
      <w:tr w:rsidR="0058018B" w:rsidRPr="00CC2E1D" w14:paraId="2F988F30" w14:textId="77777777" w:rsidTr="00F82227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1673FB1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210365B9" w14:textId="7124E0E8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7.00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1A62222E" w14:textId="2ED51965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41C60C7D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65D9DFB7" w14:textId="403C0DEF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268542E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27726DB6" w14:textId="5AEF6649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E7A27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51077A" w14:textId="2D33DDE8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1,273</w:t>
            </w:r>
          </w:p>
        </w:tc>
      </w:tr>
      <w:tr w:rsidR="0058018B" w:rsidRPr="00CC2E1D" w14:paraId="2DBD2933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0ABA034D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1D1D52CD" w14:textId="3343F505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08FE544C" w14:textId="511B846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1FF4A893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07F3D564" w14:textId="27B3371D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04E0378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3BE7D787" w14:textId="21562941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628</w:t>
            </w:r>
          </w:p>
        </w:tc>
        <w:tc>
          <w:tcPr>
            <w:tcW w:w="180" w:type="dxa"/>
            <w:vAlign w:val="bottom"/>
          </w:tcPr>
          <w:p w14:paraId="48443414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8EBB87" w14:textId="017974AA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655</w:t>
            </w:r>
          </w:p>
        </w:tc>
      </w:tr>
      <w:tr w:rsidR="008B6186" w:rsidRPr="00CC2E1D" w14:paraId="5CB4B358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896DA19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48" w:type="dxa"/>
          </w:tcPr>
          <w:p w14:paraId="2E39CE72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0" w:type="dxa"/>
          </w:tcPr>
          <w:p w14:paraId="7AB1AB53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0D068D09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4F5D4BBD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2F77B6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3D106A18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C2E08D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42D6628" w14:textId="77777777" w:rsidR="008B6186" w:rsidRPr="00CC2E1D" w:rsidRDefault="008B6186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56E52901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6034120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C2E1D">
              <w:rPr>
                <w:rFonts w:ascii="Times New Roman" w:hAnsi="Times New Roman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48" w:type="dxa"/>
          </w:tcPr>
          <w:p w14:paraId="48A42D7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</w:p>
        </w:tc>
        <w:tc>
          <w:tcPr>
            <w:tcW w:w="950" w:type="dxa"/>
          </w:tcPr>
          <w:p w14:paraId="5D7144C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5D67C37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70C2387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FC383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1804946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BF17A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7FA42E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58018B" w:rsidRPr="00CC2E1D" w14:paraId="003A5A3E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062E5CE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948" w:type="dxa"/>
          </w:tcPr>
          <w:p w14:paraId="5D16CC87" w14:textId="77777777" w:rsidR="0058018B" w:rsidRPr="00CC2E1D" w:rsidRDefault="0058018B" w:rsidP="0058018B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6.50 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4EB135D4" w14:textId="435ECF11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11,503</w:t>
            </w:r>
          </w:p>
        </w:tc>
        <w:tc>
          <w:tcPr>
            <w:tcW w:w="178" w:type="dxa"/>
            <w:shd w:val="clear" w:color="auto" w:fill="auto"/>
          </w:tcPr>
          <w:p w14:paraId="7F6AD73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40D0151A" w14:textId="273A8AB5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11,974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C66D7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1C628B6F" w14:textId="0BE7F8D4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B8BD7F3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EE848B7" w14:textId="5D41A3E5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58018B" w:rsidRPr="00CC2E1D" w14:paraId="4C02E435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9A4B41E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1E9EDA90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4F338B3F" w14:textId="3A3981F3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1,152</w:t>
            </w:r>
          </w:p>
        </w:tc>
        <w:tc>
          <w:tcPr>
            <w:tcW w:w="178" w:type="dxa"/>
            <w:shd w:val="clear" w:color="auto" w:fill="auto"/>
          </w:tcPr>
          <w:p w14:paraId="0771CDED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33F5AF00" w14:textId="4B3B277C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5,816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476BC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15FF0797" w14:textId="3766A294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3D2F236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7EA2F0F5" w14:textId="7777DC22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58018B" w:rsidRPr="00CC2E1D" w14:paraId="74AE12F5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25F9B32D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775B8ABA" w14:textId="77777777" w:rsidR="0058018B" w:rsidRPr="00CC2E1D" w:rsidRDefault="0058018B" w:rsidP="005801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 xml:space="preserve">5.00 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0DE6096B" w14:textId="4C44F26C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280,210</w:t>
            </w:r>
          </w:p>
        </w:tc>
        <w:tc>
          <w:tcPr>
            <w:tcW w:w="178" w:type="dxa"/>
            <w:shd w:val="clear" w:color="auto" w:fill="auto"/>
          </w:tcPr>
          <w:p w14:paraId="4D040D7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F86300E" w14:textId="0C14ECA2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292,428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EE530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56F48B2F" w14:textId="19C6BCB3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280,210</w:t>
            </w:r>
          </w:p>
        </w:tc>
        <w:tc>
          <w:tcPr>
            <w:tcW w:w="180" w:type="dxa"/>
            <w:vAlign w:val="bottom"/>
          </w:tcPr>
          <w:p w14:paraId="7E8C8122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F42E73D" w14:textId="7841DB31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292,428</w:t>
            </w:r>
          </w:p>
        </w:tc>
      </w:tr>
      <w:tr w:rsidR="0058018B" w:rsidRPr="00CC2E1D" w14:paraId="7D3B1554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51A2E53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68700097" w14:textId="77777777" w:rsidR="0058018B" w:rsidRPr="00CC2E1D" w:rsidRDefault="0058018B" w:rsidP="005801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2BD383EA" w14:textId="1182E189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1,483</w:t>
            </w:r>
          </w:p>
        </w:tc>
        <w:tc>
          <w:tcPr>
            <w:tcW w:w="178" w:type="dxa"/>
            <w:shd w:val="clear" w:color="auto" w:fill="auto"/>
          </w:tcPr>
          <w:p w14:paraId="6C78606D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61182D2E" w14:textId="65130CA0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7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8A3A04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0CE09268" w14:textId="26D83762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5D6970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0A2B65F" w14:textId="4FD17B99" w:rsidR="0058018B" w:rsidRPr="00CC2E1D" w:rsidRDefault="0058018B" w:rsidP="0083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58018B" w:rsidRPr="00CC2E1D" w14:paraId="28272CD0" w14:textId="77777777" w:rsidTr="00F82227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EAE27E8" w14:textId="77777777" w:rsidR="0058018B" w:rsidRPr="00982231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948" w:type="dxa"/>
          </w:tcPr>
          <w:p w14:paraId="5A3DE657" w14:textId="77777777" w:rsidR="0058018B" w:rsidRPr="00CC2E1D" w:rsidRDefault="0058018B" w:rsidP="005801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0" w:type="dxa"/>
          </w:tcPr>
          <w:p w14:paraId="13BA8980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7639AA92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1D519049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D191410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262397F6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E896C4B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90C4E5E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58018B" w:rsidRPr="00CC2E1D" w14:paraId="32849B55" w14:textId="77777777" w:rsidTr="00F82227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01EEF80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Times New Roman" w:hAnsi="Times New Roman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48" w:type="dxa"/>
          </w:tcPr>
          <w:p w14:paraId="47AE4E41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04FCFD6B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7892A844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D4E33F6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C2C3691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3736161E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B54A4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4EAE5F4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58018B" w:rsidRPr="00CC2E1D" w14:paraId="5A679F95" w14:textId="77777777" w:rsidTr="00F82227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2447CF9E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="Times New Roman" w:hAnsi="Times New Roman" w:cs="Angsana New"/>
                <w:sz w:val="26"/>
                <w:szCs w:val="26"/>
              </w:rPr>
            </w:pPr>
            <w:r w:rsidRPr="00CC2E1D">
              <w:rPr>
                <w:rFonts w:cs="Angsana New" w:hint="cs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948" w:type="dxa"/>
          </w:tcPr>
          <w:p w14:paraId="71F49BA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004BC99" w14:textId="327F83FC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62,829</w:t>
            </w:r>
          </w:p>
        </w:tc>
        <w:tc>
          <w:tcPr>
            <w:tcW w:w="178" w:type="dxa"/>
            <w:shd w:val="clear" w:color="auto" w:fill="auto"/>
          </w:tcPr>
          <w:p w14:paraId="60C40C87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C2173CE" w14:textId="60F7277F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72,628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647AB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BC52A0E" w14:textId="04B321E2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19,719</w:t>
            </w:r>
          </w:p>
        </w:tc>
        <w:tc>
          <w:tcPr>
            <w:tcW w:w="180" w:type="dxa"/>
            <w:vAlign w:val="bottom"/>
          </w:tcPr>
          <w:p w14:paraId="65EB37E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0BCD349A" w14:textId="6727A068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25,914</w:t>
            </w:r>
          </w:p>
        </w:tc>
      </w:tr>
      <w:tr w:rsidR="0058018B" w:rsidRPr="00CC2E1D" w14:paraId="26A13F1C" w14:textId="77777777" w:rsidTr="00982231">
        <w:trPr>
          <w:cantSplit/>
          <w:trHeight w:val="74"/>
        </w:trPr>
        <w:tc>
          <w:tcPr>
            <w:tcW w:w="3161" w:type="dxa"/>
            <w:shd w:val="clear" w:color="auto" w:fill="auto"/>
          </w:tcPr>
          <w:p w14:paraId="5461F457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hanging="356"/>
              <w:rPr>
                <w:rFonts w:ascii="Times New Roman" w:hAnsi="Times New Roman"/>
                <w:sz w:val="26"/>
                <w:szCs w:val="26"/>
              </w:rPr>
            </w:pPr>
            <w:r w:rsidRPr="00CC2E1D">
              <w:rPr>
                <w:rFonts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48" w:type="dxa"/>
          </w:tcPr>
          <w:p w14:paraId="4CE785F2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690A74AC" w14:textId="7641B6A8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12AC991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7183ACC5" w14:textId="5209350E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87ED63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</w:tcPr>
          <w:p w14:paraId="70AAD77D" w14:textId="464534D3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519BF28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7C75F56" w14:textId="68085B3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2,685</w:t>
            </w:r>
          </w:p>
        </w:tc>
      </w:tr>
      <w:tr w:rsidR="0058018B" w:rsidRPr="00CC2E1D" w14:paraId="5676FD5E" w14:textId="77777777" w:rsidTr="00F82227">
        <w:trPr>
          <w:cantSplit/>
          <w:trHeight w:val="64"/>
        </w:trPr>
        <w:tc>
          <w:tcPr>
            <w:tcW w:w="3161" w:type="dxa"/>
            <w:shd w:val="clear" w:color="auto" w:fill="auto"/>
          </w:tcPr>
          <w:p w14:paraId="12FED8F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Times New Roman" w:hAnsi="Times New Roman" w:cs="Angsana New" w:hint="cs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948" w:type="dxa"/>
          </w:tcPr>
          <w:p w14:paraId="55D6FDC8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2D160" w14:textId="23A041A5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62,829</w:t>
            </w:r>
          </w:p>
        </w:tc>
        <w:tc>
          <w:tcPr>
            <w:tcW w:w="178" w:type="dxa"/>
            <w:shd w:val="clear" w:color="auto" w:fill="auto"/>
          </w:tcPr>
          <w:p w14:paraId="39B7230C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4EAA" w14:textId="560329A9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75,313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7E984A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52220" w14:textId="5262269D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19,719</w:t>
            </w:r>
          </w:p>
        </w:tc>
        <w:tc>
          <w:tcPr>
            <w:tcW w:w="180" w:type="dxa"/>
            <w:vAlign w:val="bottom"/>
          </w:tcPr>
          <w:p w14:paraId="5D1B1E42" w14:textId="77777777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464B4BF" w14:textId="1A70364B" w:rsidR="0058018B" w:rsidRPr="00CC2E1D" w:rsidRDefault="0058018B" w:rsidP="0058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28,599</w:t>
            </w:r>
          </w:p>
        </w:tc>
      </w:tr>
    </w:tbl>
    <w:p w14:paraId="50E9800A" w14:textId="285379FE" w:rsidR="007B320F" w:rsidRDefault="007B320F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6"/>
          <w:szCs w:val="26"/>
        </w:rPr>
      </w:pPr>
      <w:bookmarkStart w:id="10" w:name="_Hlk21521900"/>
    </w:p>
    <w:p w14:paraId="257BD287" w14:textId="77777777" w:rsidR="007B320F" w:rsidRDefault="007B3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76C18481" w14:textId="6D8B1336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CC2E1D">
        <w:rPr>
          <w:rFonts w:ascii="Angsana New" w:hAnsi="Angsana New" w:cs="Angsana New"/>
          <w:sz w:val="26"/>
          <w:szCs w:val="26"/>
        </w:rPr>
        <w:t xml:space="preserve"> </w:t>
      </w:r>
      <w:r w:rsidRPr="00CC2E1D">
        <w:rPr>
          <w:rFonts w:ascii="Angsana New" w:hAnsi="Angsana New" w:cs="Angsana New" w:hint="cs"/>
          <w:sz w:val="26"/>
          <w:szCs w:val="26"/>
          <w:cs/>
        </w:rPr>
        <w:t>3</w:t>
      </w:r>
      <w:r w:rsidRPr="00CC2E1D">
        <w:rPr>
          <w:rFonts w:ascii="Angsana New" w:hAnsi="Angsana New" w:cs="Angsana New"/>
          <w:sz w:val="26"/>
          <w:szCs w:val="26"/>
        </w:rPr>
        <w:t>1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420358" w:rsidRPr="00CC2E1D">
        <w:rPr>
          <w:rFonts w:ascii="Angsana New" w:hAnsi="Angsana New" w:cs="Angsana New"/>
          <w:sz w:val="26"/>
          <w:szCs w:val="26"/>
          <w:cs/>
        </w:rPr>
        <w:t>256</w:t>
      </w:r>
      <w:r w:rsidR="00420358" w:rsidRPr="00CC2E1D">
        <w:rPr>
          <w:rFonts w:ascii="Angsana New" w:hAnsi="Angsana New" w:cs="Angsana New"/>
          <w:sz w:val="26"/>
          <w:szCs w:val="26"/>
        </w:rPr>
        <w:t xml:space="preserve">2 </w:t>
      </w:r>
      <w:r w:rsidR="00420358" w:rsidRPr="00CC2E1D">
        <w:rPr>
          <w:rFonts w:ascii="Angsana New" w:hAnsi="Angsana New" w:cs="Angsana New" w:hint="cs"/>
          <w:sz w:val="26"/>
          <w:szCs w:val="26"/>
          <w:cs/>
        </w:rPr>
        <w:t>และ</w:t>
      </w:r>
      <w:r w:rsidR="00420358" w:rsidRPr="00CC2E1D">
        <w:rPr>
          <w:rFonts w:ascii="Angsana New" w:hAnsi="Angsana New" w:cs="Angsana New"/>
          <w:sz w:val="26"/>
          <w:szCs w:val="26"/>
        </w:rPr>
        <w:t xml:space="preserve"> 2561</w:t>
      </w:r>
      <w:r w:rsidR="00420358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Pr="00CC2E1D">
        <w:rPr>
          <w:rFonts w:ascii="Angsana New" w:hAnsi="Angsana New" w:cs="Angsana New"/>
          <w:sz w:val="26"/>
          <w:szCs w:val="26"/>
          <w:cs/>
        </w:rPr>
        <w:t>มีดังนี้</w:t>
      </w:r>
    </w:p>
    <w:bookmarkEnd w:id="10"/>
    <w:p w14:paraId="790544B7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6"/>
        <w:gridCol w:w="767"/>
        <w:gridCol w:w="311"/>
        <w:gridCol w:w="633"/>
        <w:gridCol w:w="273"/>
        <w:gridCol w:w="990"/>
        <w:gridCol w:w="273"/>
        <w:gridCol w:w="964"/>
        <w:gridCol w:w="22"/>
        <w:gridCol w:w="222"/>
        <w:gridCol w:w="21"/>
        <w:gridCol w:w="964"/>
        <w:gridCol w:w="243"/>
        <w:gridCol w:w="958"/>
      </w:tblGrid>
      <w:tr w:rsidR="003716F5" w:rsidRPr="00CC2E1D" w14:paraId="66305932" w14:textId="77777777" w:rsidTr="00844099">
        <w:trPr>
          <w:trHeight w:val="423"/>
          <w:tblHeader/>
        </w:trPr>
        <w:tc>
          <w:tcPr>
            <w:tcW w:w="1444" w:type="pct"/>
            <w:vMerge w:val="restart"/>
          </w:tcPr>
          <w:p w14:paraId="5A2A2A6C" w14:textId="77777777" w:rsidR="003716F5" w:rsidRPr="00CC2E1D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EAA5A83" w14:textId="77777777" w:rsidR="003716F5" w:rsidRPr="00CC2E1D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เงินให้กู้ยืมแก่บุคคลหรือ</w:t>
            </w:r>
          </w:p>
          <w:p w14:paraId="085F0EF0" w14:textId="77777777" w:rsidR="003716F5" w:rsidRPr="00CC2E1D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17" w:type="pct"/>
            <w:gridSpan w:val="3"/>
          </w:tcPr>
          <w:p w14:paraId="41CCBB45" w14:textId="5FECB082" w:rsidR="003716F5" w:rsidRPr="00CC2E1D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663914BD" w14:textId="77777777" w:rsidR="003716F5" w:rsidRPr="00CC2E1D" w:rsidRDefault="003716F5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pct"/>
            <w:gridSpan w:val="4"/>
          </w:tcPr>
          <w:p w14:paraId="36DD8C39" w14:textId="43CCFF61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gridSpan w:val="2"/>
          </w:tcPr>
          <w:p w14:paraId="6C594052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pct"/>
            <w:gridSpan w:val="3"/>
          </w:tcPr>
          <w:p w14:paraId="37056CEC" w14:textId="27FB969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44099" w:rsidRPr="00CC2E1D" w14:paraId="2ACF56F4" w14:textId="77777777" w:rsidTr="00844099">
        <w:trPr>
          <w:trHeight w:val="407"/>
          <w:tblHeader/>
        </w:trPr>
        <w:tc>
          <w:tcPr>
            <w:tcW w:w="1444" w:type="pct"/>
            <w:vMerge/>
          </w:tcPr>
          <w:p w14:paraId="67DACD98" w14:textId="77777777" w:rsidR="00844099" w:rsidRPr="00CC2E1D" w:rsidRDefault="008440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17" w:type="pct"/>
            <w:gridSpan w:val="3"/>
          </w:tcPr>
          <w:p w14:paraId="500E38C7" w14:textId="163C66B6" w:rsidR="00844099" w:rsidRPr="00CC2E1D" w:rsidRDefault="008440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14:paraId="4CA50E19" w14:textId="77777777" w:rsidR="00844099" w:rsidRPr="00CC2E1D" w:rsidRDefault="008440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pct"/>
            <w:gridSpan w:val="4"/>
          </w:tcPr>
          <w:p w14:paraId="774C8B61" w14:textId="2A6E0C5F" w:rsidR="00844099" w:rsidRPr="00CC2E1D" w:rsidRDefault="00844099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4E8C0046" w14:textId="77777777" w:rsidR="00844099" w:rsidRPr="00CC2E1D" w:rsidRDefault="00844099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pct"/>
            <w:gridSpan w:val="3"/>
          </w:tcPr>
          <w:p w14:paraId="7BB35BA2" w14:textId="79CCDE04" w:rsidR="00844099" w:rsidRPr="00CC2E1D" w:rsidRDefault="00844099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16F5" w:rsidRPr="00CC2E1D" w14:paraId="6F18F9CA" w14:textId="77777777" w:rsidTr="00844099">
        <w:trPr>
          <w:trHeight w:val="68"/>
          <w:tblHeader/>
        </w:trPr>
        <w:tc>
          <w:tcPr>
            <w:tcW w:w="1444" w:type="pct"/>
            <w:vMerge/>
          </w:tcPr>
          <w:p w14:paraId="6F47A747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1" w:type="pct"/>
          </w:tcPr>
          <w:p w14:paraId="2AE94A6D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67" w:type="pct"/>
          </w:tcPr>
          <w:p w14:paraId="52D90659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6AD55A7F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" w:type="pct"/>
          </w:tcPr>
          <w:p w14:paraId="15FDB5FF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413BB4DA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46" w:type="pct"/>
          </w:tcPr>
          <w:p w14:paraId="2A95F865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" w:type="pct"/>
            <w:gridSpan w:val="2"/>
          </w:tcPr>
          <w:p w14:paraId="5667156E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0" w:type="pct"/>
            <w:gridSpan w:val="2"/>
          </w:tcPr>
          <w:p w14:paraId="4BADF587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6BB10A57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0" w:type="pct"/>
          </w:tcPr>
          <w:p w14:paraId="01E6A4B2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0848E229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9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3716F5" w:rsidRPr="00CC2E1D" w14:paraId="0BFA2863" w14:textId="77777777" w:rsidTr="00844099">
        <w:trPr>
          <w:trHeight w:val="68"/>
          <w:tblHeader/>
        </w:trPr>
        <w:tc>
          <w:tcPr>
            <w:tcW w:w="1444" w:type="pct"/>
          </w:tcPr>
          <w:p w14:paraId="2C33A260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17" w:type="pct"/>
            <w:gridSpan w:val="3"/>
          </w:tcPr>
          <w:p w14:paraId="53E90C13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6" w:type="pct"/>
          </w:tcPr>
          <w:p w14:paraId="2E810E85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3" w:type="pct"/>
            <w:gridSpan w:val="9"/>
          </w:tcPr>
          <w:p w14:paraId="2816C116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</w:t>
            </w: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3716F5" w:rsidRPr="00CC2E1D" w14:paraId="69E6DE17" w14:textId="77777777" w:rsidTr="00844099">
        <w:trPr>
          <w:trHeight w:val="68"/>
        </w:trPr>
        <w:tc>
          <w:tcPr>
            <w:tcW w:w="1444" w:type="pct"/>
          </w:tcPr>
          <w:p w14:paraId="16EC04B5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17" w:type="pct"/>
            <w:gridSpan w:val="3"/>
          </w:tcPr>
          <w:p w14:paraId="777D43B4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1B9B5A30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3" w:type="pct"/>
            <w:gridSpan w:val="9"/>
          </w:tcPr>
          <w:p w14:paraId="31DF986A" w14:textId="77777777" w:rsidR="003716F5" w:rsidRPr="00CC2E1D" w:rsidRDefault="003716F5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3716F5" w:rsidRPr="00CC2E1D" w14:paraId="0ABDD0C5" w14:textId="77777777" w:rsidTr="00844099">
        <w:trPr>
          <w:trHeight w:val="68"/>
        </w:trPr>
        <w:tc>
          <w:tcPr>
            <w:tcW w:w="1444" w:type="pct"/>
          </w:tcPr>
          <w:p w14:paraId="58E3126A" w14:textId="77777777" w:rsidR="003716F5" w:rsidRPr="00CC2E1D" w:rsidRDefault="003716F5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1" w:type="pct"/>
          </w:tcPr>
          <w:p w14:paraId="1A46423A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  <w:tc>
          <w:tcPr>
            <w:tcW w:w="167" w:type="pct"/>
          </w:tcPr>
          <w:p w14:paraId="14677D1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6137BDC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  <w:tc>
          <w:tcPr>
            <w:tcW w:w="146" w:type="pct"/>
          </w:tcPr>
          <w:p w14:paraId="3277E830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3D134710" w14:textId="7845B942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79A118C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5C9FEE71" w14:textId="488CC014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" w:type="pct"/>
            <w:gridSpan w:val="2"/>
          </w:tcPr>
          <w:p w14:paraId="7E8B42E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3F93BB84" w14:textId="68AAA53B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</w:tcPr>
          <w:p w14:paraId="218D97F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" w:type="pct"/>
          </w:tcPr>
          <w:p w14:paraId="500C8101" w14:textId="7249E3B9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49,300</w:t>
            </w:r>
          </w:p>
        </w:tc>
      </w:tr>
      <w:tr w:rsidR="003716F5" w:rsidRPr="00CC2E1D" w14:paraId="539F6D5C" w14:textId="7954CB84" w:rsidTr="00844099">
        <w:trPr>
          <w:trHeight w:val="423"/>
        </w:trPr>
        <w:tc>
          <w:tcPr>
            <w:tcW w:w="2361" w:type="pct"/>
            <w:gridSpan w:val="4"/>
          </w:tcPr>
          <w:p w14:paraId="2EFEBB08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ดอกเบี้ยค้างรับจากบุคคลหรือ</w:t>
            </w: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6" w:type="pct"/>
          </w:tcPr>
          <w:p w14:paraId="7D59F4D9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7F132BF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1D8A2B0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58A24B7E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" w:type="pct"/>
            <w:gridSpan w:val="2"/>
          </w:tcPr>
          <w:p w14:paraId="6536FC5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097B47BC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597BBEA1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" w:type="pct"/>
          </w:tcPr>
          <w:p w14:paraId="7B4CFD5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716F5" w:rsidRPr="00CC2E1D" w14:paraId="69DA5888" w14:textId="77777777" w:rsidTr="00844099">
        <w:trPr>
          <w:trHeight w:val="68"/>
        </w:trPr>
        <w:tc>
          <w:tcPr>
            <w:tcW w:w="1444" w:type="pct"/>
          </w:tcPr>
          <w:p w14:paraId="2633475A" w14:textId="77777777" w:rsidR="003716F5" w:rsidRPr="00CC2E1D" w:rsidRDefault="003716F5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1" w:type="pct"/>
          </w:tcPr>
          <w:p w14:paraId="184514E0" w14:textId="4E32B49B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5.50</w:t>
            </w:r>
            <w:r w:rsidR="00C66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C66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  <w:tc>
          <w:tcPr>
            <w:tcW w:w="167" w:type="pct"/>
          </w:tcPr>
          <w:p w14:paraId="2D3E8C4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53991EEB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  <w:tc>
          <w:tcPr>
            <w:tcW w:w="146" w:type="pct"/>
          </w:tcPr>
          <w:p w14:paraId="3443F902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EB4A130" w14:textId="29A78184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629871A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0D4CC486" w14:textId="66F2D9DD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" w:type="pct"/>
            <w:gridSpan w:val="2"/>
          </w:tcPr>
          <w:p w14:paraId="551C0CA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DBFC1" w14:textId="54AF6833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144,127</w:t>
            </w:r>
          </w:p>
        </w:tc>
        <w:tc>
          <w:tcPr>
            <w:tcW w:w="130" w:type="pct"/>
          </w:tcPr>
          <w:p w14:paraId="0052103B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674554FD" w14:textId="135C6354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160,683</w:t>
            </w:r>
          </w:p>
        </w:tc>
      </w:tr>
      <w:tr w:rsidR="003716F5" w:rsidRPr="00CC2E1D" w14:paraId="63ADB501" w14:textId="33B9E684" w:rsidTr="00844099">
        <w:trPr>
          <w:trHeight w:val="58"/>
        </w:trPr>
        <w:tc>
          <w:tcPr>
            <w:tcW w:w="2507" w:type="pct"/>
            <w:gridSpan w:val="5"/>
          </w:tcPr>
          <w:p w14:paraId="788353D6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รวมเงินให้กู้ยืมระยะสั้นแก่</w:t>
            </w:r>
          </w:p>
          <w:p w14:paraId="6134314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5029D249" w14:textId="77777777" w:rsidR="003716F5" w:rsidRDefault="003716F5" w:rsidP="00830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A543ADB" w14:textId="2796683E" w:rsidR="003716F5" w:rsidRPr="00CC2E1D" w:rsidRDefault="003716F5" w:rsidP="00830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C629BE7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10A95300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556AAE9" w14:textId="4AE1D54E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1" w:type="pct"/>
            <w:gridSpan w:val="2"/>
          </w:tcPr>
          <w:p w14:paraId="08E773E8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09E36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25634CB" w14:textId="264231FE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144,127</w:t>
            </w:r>
          </w:p>
        </w:tc>
        <w:tc>
          <w:tcPr>
            <w:tcW w:w="130" w:type="pct"/>
          </w:tcPr>
          <w:p w14:paraId="30341B5A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0240C769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E245A6C" w14:textId="0A2EB381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209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983</w:t>
            </w:r>
          </w:p>
        </w:tc>
      </w:tr>
      <w:tr w:rsidR="003716F5" w:rsidRPr="00CC2E1D" w14:paraId="7A01FEB1" w14:textId="1B25E5E8" w:rsidTr="00844099">
        <w:trPr>
          <w:trHeight w:val="58"/>
        </w:trPr>
        <w:tc>
          <w:tcPr>
            <w:tcW w:w="2507" w:type="pct"/>
            <w:gridSpan w:val="5"/>
          </w:tcPr>
          <w:p w14:paraId="1A05C40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6A3EF4A5" w14:textId="77777777" w:rsidR="003716F5" w:rsidRPr="00CC2E1D" w:rsidRDefault="003716F5" w:rsidP="00830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0C3C5A8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026A8953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" w:type="pct"/>
            <w:gridSpan w:val="2"/>
          </w:tcPr>
          <w:p w14:paraId="4C22EE2C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7F097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</w:tcPr>
          <w:p w14:paraId="7875C331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58CE3632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716F5" w:rsidRPr="00CC2E1D" w14:paraId="3380E512" w14:textId="77777777" w:rsidTr="00844099">
        <w:trPr>
          <w:trHeight w:val="68"/>
        </w:trPr>
        <w:tc>
          <w:tcPr>
            <w:tcW w:w="1444" w:type="pct"/>
          </w:tcPr>
          <w:p w14:paraId="3994C709" w14:textId="77777777" w:rsidR="003716F5" w:rsidRPr="00CC2E1D" w:rsidRDefault="003716F5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411" w:type="pct"/>
          </w:tcPr>
          <w:p w14:paraId="1BA46C21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pct"/>
          </w:tcPr>
          <w:p w14:paraId="0DD4E8E3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3BF6F71A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C72617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1B129F00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346A8B62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7671F3E8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" w:type="pct"/>
            <w:gridSpan w:val="2"/>
          </w:tcPr>
          <w:p w14:paraId="0CA70C29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7F8A448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7674D63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7B4C26FE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16F5" w:rsidRPr="00CC2E1D" w14:paraId="697207DB" w14:textId="77777777" w:rsidTr="00844099">
        <w:trPr>
          <w:trHeight w:val="407"/>
        </w:trPr>
        <w:tc>
          <w:tcPr>
            <w:tcW w:w="1444" w:type="pct"/>
          </w:tcPr>
          <w:p w14:paraId="72E0B4AF" w14:textId="77777777" w:rsidR="003716F5" w:rsidRPr="00CC2E1D" w:rsidRDefault="003716F5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1" w:type="pct"/>
          </w:tcPr>
          <w:p w14:paraId="318092EA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5.50-7.00</w:t>
            </w:r>
          </w:p>
        </w:tc>
        <w:tc>
          <w:tcPr>
            <w:tcW w:w="167" w:type="pct"/>
          </w:tcPr>
          <w:p w14:paraId="2C90DFDE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4CE91EB7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  <w:tc>
          <w:tcPr>
            <w:tcW w:w="146" w:type="pct"/>
          </w:tcPr>
          <w:p w14:paraId="264C2EDE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3AED310" w14:textId="7E2FA7F6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4E3F389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6802D018" w14:textId="3A92BF84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" w:type="pct"/>
            <w:gridSpan w:val="2"/>
          </w:tcPr>
          <w:p w14:paraId="4EF61657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3D77A" w14:textId="214C66C2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4,646,075</w:t>
            </w:r>
          </w:p>
        </w:tc>
        <w:tc>
          <w:tcPr>
            <w:tcW w:w="130" w:type="pct"/>
          </w:tcPr>
          <w:p w14:paraId="612E5549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98AB5EC" w14:textId="56FF3A1C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5,307,792</w:t>
            </w:r>
          </w:p>
        </w:tc>
      </w:tr>
      <w:tr w:rsidR="003716F5" w:rsidRPr="00CC2E1D" w14:paraId="31881DEB" w14:textId="77777777" w:rsidTr="00844099">
        <w:trPr>
          <w:trHeight w:val="407"/>
        </w:trPr>
        <w:tc>
          <w:tcPr>
            <w:tcW w:w="1444" w:type="pct"/>
          </w:tcPr>
          <w:p w14:paraId="0DB2F63E" w14:textId="77777777" w:rsidR="003716F5" w:rsidRPr="00CC2E1D" w:rsidRDefault="003716F5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11" w:type="pct"/>
          </w:tcPr>
          <w:p w14:paraId="259D534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pct"/>
          </w:tcPr>
          <w:p w14:paraId="1F91CCA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3765CD8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578BB01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" w:type="pct"/>
          </w:tcPr>
          <w:p w14:paraId="24EED3E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7943CFDB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6" w:type="pct"/>
          </w:tcPr>
          <w:p w14:paraId="3989F25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" w:type="pct"/>
            <w:gridSpan w:val="2"/>
          </w:tcPr>
          <w:p w14:paraId="7C225E66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4D8C5FB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" w:type="pct"/>
          </w:tcPr>
          <w:p w14:paraId="1D42036C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088A025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6F5" w:rsidRPr="00CC2E1D" w14:paraId="4538B8E2" w14:textId="77777777" w:rsidTr="00844099">
        <w:trPr>
          <w:trHeight w:val="407"/>
        </w:trPr>
        <w:tc>
          <w:tcPr>
            <w:tcW w:w="2507" w:type="pct"/>
            <w:gridSpan w:val="5"/>
          </w:tcPr>
          <w:p w14:paraId="56A456B1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รวมเงินให้กู้ยืมระยะยาวแก่บุคคล</w:t>
            </w:r>
          </w:p>
          <w:p w14:paraId="799EA0FC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</w:tcPr>
          <w:p w14:paraId="6C1A8E26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592D7D6" w14:textId="51CC277D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D6F02FB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</w:tcPr>
          <w:p w14:paraId="3083EBC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ED3DE42" w14:textId="4FF8A58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1" w:type="pct"/>
            <w:gridSpan w:val="2"/>
          </w:tcPr>
          <w:p w14:paraId="51027A8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shd w:val="clear" w:color="auto" w:fill="auto"/>
          </w:tcPr>
          <w:p w14:paraId="10F31864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723138F" w14:textId="58FB80D4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4,646,075</w:t>
            </w:r>
          </w:p>
        </w:tc>
        <w:tc>
          <w:tcPr>
            <w:tcW w:w="130" w:type="pct"/>
          </w:tcPr>
          <w:p w14:paraId="47B24D9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</w:tcPr>
          <w:p w14:paraId="276C4B19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3086C8A" w14:textId="0089D65A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5,307,792</w:t>
            </w:r>
          </w:p>
        </w:tc>
      </w:tr>
      <w:tr w:rsidR="003716F5" w:rsidRPr="00CC2E1D" w14:paraId="772F23F1" w14:textId="77777777" w:rsidTr="00844099">
        <w:trPr>
          <w:trHeight w:val="423"/>
        </w:trPr>
        <w:tc>
          <w:tcPr>
            <w:tcW w:w="2507" w:type="pct"/>
            <w:gridSpan w:val="5"/>
          </w:tcPr>
          <w:p w14:paraId="2C198C4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  <w:p w14:paraId="6B27088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42F0ED1F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3803974" w14:textId="2FC5A178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928F95E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10C3ABD6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1F664DB" w14:textId="3DA3F6BA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1" w:type="pct"/>
            <w:gridSpan w:val="2"/>
          </w:tcPr>
          <w:p w14:paraId="0487DEF5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D0A12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8115B9" w14:textId="7EB83FD5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4,790,202</w:t>
            </w:r>
          </w:p>
        </w:tc>
        <w:tc>
          <w:tcPr>
            <w:tcW w:w="130" w:type="pct"/>
          </w:tcPr>
          <w:p w14:paraId="522B474D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2C23F4A3" w14:textId="77777777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4D19433" w14:textId="7A6CCAAE" w:rsidR="003716F5" w:rsidRPr="00CC2E1D" w:rsidRDefault="003716F5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5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517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775</w:t>
            </w:r>
          </w:p>
        </w:tc>
      </w:tr>
    </w:tbl>
    <w:p w14:paraId="6682D653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6"/>
          <w:szCs w:val="26"/>
        </w:rPr>
      </w:pPr>
    </w:p>
    <w:p w14:paraId="44651F12" w14:textId="1B67AF1F" w:rsidR="00403740" w:rsidRPr="00221FDF" w:rsidRDefault="00403740" w:rsidP="004B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bookmarkStart w:id="11" w:name="_Hlk21522437"/>
      <w:r w:rsidRPr="00CC2E1D">
        <w:rPr>
          <w:rFonts w:ascii="Angsana New" w:hAnsi="Angsana New" w:cs="Angsana New"/>
          <w:sz w:val="26"/>
          <w:szCs w:val="26"/>
          <w:cs/>
        </w:rPr>
        <w:t>รายการเคลื่อนไหวของเงินให้กู้ยืม</w:t>
      </w:r>
      <w:r w:rsidRPr="00CC2E1D">
        <w:rPr>
          <w:rFonts w:ascii="Angsana New" w:hAnsi="Angsana New" w:cs="Angsana New" w:hint="cs"/>
          <w:sz w:val="26"/>
          <w:szCs w:val="26"/>
          <w:cs/>
        </w:rPr>
        <w:t>และดอกเบี้ยค้างรับ</w:t>
      </w:r>
      <w:r w:rsidRPr="00CC2E1D">
        <w:rPr>
          <w:rFonts w:ascii="Angsana New" w:hAnsi="Angsana New" w:cs="Angsana New"/>
          <w:sz w:val="26"/>
          <w:szCs w:val="26"/>
          <w:cs/>
        </w:rPr>
        <w:t>แก่บุคคลหรือกิจการที่เกี่ยวข้องกันสำหรับ</w:t>
      </w:r>
      <w:r w:rsidRPr="00CC2E1D">
        <w:rPr>
          <w:rFonts w:ascii="Angsana New" w:hAnsi="Angsana New" w:cs="Angsana New" w:hint="cs"/>
          <w:sz w:val="26"/>
          <w:szCs w:val="26"/>
          <w:cs/>
        </w:rPr>
        <w:t>ปี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สิ้นสุดวันที่ </w:t>
      </w:r>
      <w:r w:rsidRPr="00221FDF">
        <w:rPr>
          <w:rFonts w:asciiTheme="majorBidi" w:hAnsiTheme="majorBidi" w:cstheme="majorBidi"/>
          <w:sz w:val="26"/>
          <w:szCs w:val="26"/>
          <w:cs/>
        </w:rPr>
        <w:t>3</w:t>
      </w:r>
      <w:r w:rsidRPr="00221FDF">
        <w:rPr>
          <w:rFonts w:asciiTheme="majorBidi" w:hAnsiTheme="majorBidi" w:cstheme="majorBidi"/>
          <w:sz w:val="26"/>
          <w:szCs w:val="26"/>
        </w:rPr>
        <w:t>1</w:t>
      </w:r>
      <w:r w:rsidRPr="00221FD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420358" w:rsidRPr="00221FDF">
        <w:rPr>
          <w:rFonts w:asciiTheme="majorBidi" w:hAnsiTheme="majorBidi" w:cstheme="majorBidi"/>
          <w:sz w:val="26"/>
          <w:szCs w:val="26"/>
          <w:cs/>
        </w:rPr>
        <w:t>256</w:t>
      </w:r>
      <w:r w:rsidR="00420358" w:rsidRPr="00221FDF">
        <w:rPr>
          <w:rFonts w:asciiTheme="majorBidi" w:hAnsiTheme="majorBidi" w:cstheme="majorBidi"/>
          <w:sz w:val="26"/>
          <w:szCs w:val="26"/>
        </w:rPr>
        <w:t xml:space="preserve">2 </w:t>
      </w:r>
      <w:r w:rsidR="00420358" w:rsidRPr="00221FDF">
        <w:rPr>
          <w:rFonts w:asciiTheme="majorBidi" w:hAnsiTheme="majorBidi" w:cstheme="majorBidi"/>
          <w:sz w:val="26"/>
          <w:szCs w:val="26"/>
          <w:cs/>
        </w:rPr>
        <w:t>และ</w:t>
      </w:r>
      <w:r w:rsidR="00420358" w:rsidRPr="00221FDF">
        <w:rPr>
          <w:rFonts w:asciiTheme="majorBidi" w:hAnsiTheme="majorBidi" w:cstheme="majorBidi"/>
          <w:sz w:val="26"/>
          <w:szCs w:val="26"/>
        </w:rPr>
        <w:t xml:space="preserve"> 2561</w:t>
      </w:r>
      <w:r w:rsidR="00420358" w:rsidRPr="00221FD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21FD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5A5B817E" w14:textId="77777777" w:rsidR="004B2D00" w:rsidRPr="00221FDF" w:rsidRDefault="004B2D00" w:rsidP="004B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bookmarkEnd w:id="11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252"/>
        <w:gridCol w:w="1143"/>
        <w:gridCol w:w="270"/>
        <w:gridCol w:w="1080"/>
        <w:gridCol w:w="45"/>
        <w:gridCol w:w="243"/>
        <w:gridCol w:w="1197"/>
      </w:tblGrid>
      <w:tr w:rsidR="00403740" w:rsidRPr="00CC2E1D" w14:paraId="56B5CC3A" w14:textId="77777777" w:rsidTr="00F213F1">
        <w:trPr>
          <w:cantSplit/>
          <w:tblHeader/>
        </w:trPr>
        <w:tc>
          <w:tcPr>
            <w:tcW w:w="3780" w:type="dxa"/>
          </w:tcPr>
          <w:p w14:paraId="7665C51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5" w:type="dxa"/>
            <w:gridSpan w:val="3"/>
          </w:tcPr>
          <w:p w14:paraId="3947BFA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08F521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5" w:type="dxa"/>
            <w:gridSpan w:val="4"/>
          </w:tcPr>
          <w:p w14:paraId="654D049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3740" w:rsidRPr="00CC2E1D" w14:paraId="04E026E8" w14:textId="77777777" w:rsidTr="00F213F1">
        <w:trPr>
          <w:cantSplit/>
          <w:tblHeader/>
        </w:trPr>
        <w:tc>
          <w:tcPr>
            <w:tcW w:w="3780" w:type="dxa"/>
          </w:tcPr>
          <w:p w14:paraId="1768AFD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262E1AE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52" w:type="dxa"/>
          </w:tcPr>
          <w:p w14:paraId="51CBD7C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1422CE4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6506ED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6B8B09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8" w:type="dxa"/>
            <w:gridSpan w:val="2"/>
          </w:tcPr>
          <w:p w14:paraId="165AF76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3AD1275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403740" w:rsidRPr="00CC2E1D" w14:paraId="2A903AC8" w14:textId="77777777" w:rsidTr="00F213F1">
        <w:trPr>
          <w:cantSplit/>
          <w:tblHeader/>
        </w:trPr>
        <w:tc>
          <w:tcPr>
            <w:tcW w:w="3780" w:type="dxa"/>
          </w:tcPr>
          <w:p w14:paraId="2641390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90" w:type="dxa"/>
            <w:gridSpan w:val="8"/>
          </w:tcPr>
          <w:p w14:paraId="2F354B2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 w:cstheme="minorBidi"/>
                <w:i/>
                <w:iCs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213F1" w:rsidRPr="00CC2E1D" w14:paraId="5DB22610" w14:textId="77777777" w:rsidTr="00F213F1">
        <w:trPr>
          <w:cantSplit/>
        </w:trPr>
        <w:tc>
          <w:tcPr>
            <w:tcW w:w="3780" w:type="dxa"/>
          </w:tcPr>
          <w:p w14:paraId="7A2BE5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60" w:type="dxa"/>
          </w:tcPr>
          <w:p w14:paraId="01204B5B" w14:textId="32E5C32A" w:rsidR="00F213F1" w:rsidRPr="00CC2E1D" w:rsidRDefault="00F213F1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EF7939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0AE5BDCF" w14:textId="7BC4AD6C" w:rsidR="00F213F1" w:rsidRPr="00383F7C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AF64C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</w:tcPr>
          <w:p w14:paraId="25B8D638" w14:textId="35561B1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3" w:type="dxa"/>
          </w:tcPr>
          <w:p w14:paraId="3EFEEC3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54B9244B" w14:textId="6203580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383F7C" w:rsidRPr="00CC2E1D" w14:paraId="659DEA90" w14:textId="77777777" w:rsidTr="001811C2">
        <w:trPr>
          <w:cantSplit/>
        </w:trPr>
        <w:tc>
          <w:tcPr>
            <w:tcW w:w="3780" w:type="dxa"/>
          </w:tcPr>
          <w:p w14:paraId="166B2555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</w:tcPr>
          <w:p w14:paraId="2783E87A" w14:textId="67E7F763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A7A4573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0FC6F7F0" w14:textId="490A7764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F227DA4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493AD30C" w14:textId="0BDABC6A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5,517,775</w:t>
            </w:r>
          </w:p>
        </w:tc>
        <w:tc>
          <w:tcPr>
            <w:tcW w:w="243" w:type="dxa"/>
          </w:tcPr>
          <w:p w14:paraId="70BF3E5C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73C848CE" w14:textId="617AF1DE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5,511,143</w:t>
            </w:r>
          </w:p>
        </w:tc>
      </w:tr>
      <w:tr w:rsidR="00383F7C" w:rsidRPr="00CC2E1D" w14:paraId="43A69602" w14:textId="77777777" w:rsidTr="00F213F1">
        <w:trPr>
          <w:cantSplit/>
        </w:trPr>
        <w:tc>
          <w:tcPr>
            <w:tcW w:w="3780" w:type="dxa"/>
          </w:tcPr>
          <w:p w14:paraId="763C8D85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C0E2726" w14:textId="40B0E3B0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6008BCA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2DFF7397" w14:textId="5D1BB8DE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C022BF7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3A5D80D7" w14:textId="449DB6CD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759,313</w:t>
            </w:r>
          </w:p>
        </w:tc>
        <w:tc>
          <w:tcPr>
            <w:tcW w:w="243" w:type="dxa"/>
          </w:tcPr>
          <w:p w14:paraId="30249757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vAlign w:val="bottom"/>
          </w:tcPr>
          <w:p w14:paraId="06CEB947" w14:textId="717AB88D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315,904</w:t>
            </w:r>
          </w:p>
        </w:tc>
      </w:tr>
      <w:tr w:rsidR="00383F7C" w:rsidRPr="00CC2E1D" w14:paraId="5557E9EE" w14:textId="77777777" w:rsidTr="001811C2">
        <w:trPr>
          <w:cantSplit/>
        </w:trPr>
        <w:tc>
          <w:tcPr>
            <w:tcW w:w="3780" w:type="dxa"/>
            <w:shd w:val="clear" w:color="auto" w:fill="auto"/>
          </w:tcPr>
          <w:p w14:paraId="68D5B3EC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shd w:val="clear" w:color="auto" w:fill="auto"/>
          </w:tcPr>
          <w:p w14:paraId="696465D5" w14:textId="3609FD63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A39B4F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5E89F3FF" w14:textId="384A8E04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6276B8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75715F0F" w14:textId="0C06F083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20"/>
              <w:rPr>
                <w:rFonts w:ascii="Angsana New" w:eastAsia="Arial Unicode MS" w:hAnsi="Angsana New" w:cs="Angsana New"/>
                <w:sz w:val="26"/>
                <w:szCs w:val="26"/>
                <w:lang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(1,102,205)</w:t>
            </w:r>
          </w:p>
        </w:tc>
        <w:tc>
          <w:tcPr>
            <w:tcW w:w="243" w:type="dxa"/>
            <w:shd w:val="clear" w:color="auto" w:fill="auto"/>
          </w:tcPr>
          <w:p w14:paraId="1958CA26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E4FC57B" w14:textId="01458BAA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(273,771)</w:t>
            </w:r>
          </w:p>
        </w:tc>
      </w:tr>
      <w:tr w:rsidR="00383F7C" w:rsidRPr="00CC2E1D" w14:paraId="7C9AD576" w14:textId="77777777" w:rsidTr="00F213F1">
        <w:trPr>
          <w:cantSplit/>
        </w:trPr>
        <w:tc>
          <w:tcPr>
            <w:tcW w:w="3780" w:type="dxa"/>
          </w:tcPr>
          <w:p w14:paraId="28B63F2E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A29AE1" w14:textId="75E00A6C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31C9B67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82AD63" w14:textId="2EFCCBBE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F42892E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577DC" w14:textId="640BA3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20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(384,681)</w:t>
            </w:r>
          </w:p>
        </w:tc>
        <w:tc>
          <w:tcPr>
            <w:tcW w:w="243" w:type="dxa"/>
          </w:tcPr>
          <w:p w14:paraId="5F241E11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7A268CB" w14:textId="2D8AFA9A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(35,501)</w:t>
            </w:r>
          </w:p>
        </w:tc>
      </w:tr>
      <w:tr w:rsidR="00383F7C" w:rsidRPr="00CC2E1D" w14:paraId="29724B21" w14:textId="77777777" w:rsidTr="00F213F1">
        <w:trPr>
          <w:cantSplit/>
          <w:trHeight w:val="112"/>
        </w:trPr>
        <w:tc>
          <w:tcPr>
            <w:tcW w:w="3780" w:type="dxa"/>
          </w:tcPr>
          <w:p w14:paraId="5AFC0607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</w:t>
            </w: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80259E" w14:textId="17AB6D45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7C2FE786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4D20AAC" w14:textId="268BBB4C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8F0403A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CBF72" w14:textId="2E419D43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  <w:t>4,790,202</w:t>
            </w:r>
          </w:p>
        </w:tc>
        <w:tc>
          <w:tcPr>
            <w:tcW w:w="243" w:type="dxa"/>
          </w:tcPr>
          <w:p w14:paraId="56A9521A" w14:textId="77777777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8BF998B" w14:textId="3D4DD386" w:rsidR="00383F7C" w:rsidRPr="00CC2E1D" w:rsidRDefault="00383F7C" w:rsidP="00383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  <w:t>5,517,775</w:t>
            </w:r>
          </w:p>
        </w:tc>
      </w:tr>
    </w:tbl>
    <w:p w14:paraId="20B8FE77" w14:textId="77777777" w:rsidR="00403740" w:rsidRPr="00CC2E1D" w:rsidRDefault="00403740" w:rsidP="00F82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6"/>
          <w:szCs w:val="26"/>
        </w:rPr>
      </w:pPr>
    </w:p>
    <w:p w14:paraId="7406EE06" w14:textId="3B622378" w:rsidR="00403740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60"/>
        <w:gridCol w:w="1129"/>
        <w:gridCol w:w="274"/>
        <w:gridCol w:w="1099"/>
        <w:gridCol w:w="261"/>
        <w:gridCol w:w="1196"/>
      </w:tblGrid>
      <w:tr w:rsidR="00403740" w:rsidRPr="00CC2E1D" w14:paraId="72757D76" w14:textId="77777777" w:rsidTr="001855CA">
        <w:trPr>
          <w:trHeight w:val="427"/>
          <w:tblHeader/>
        </w:trPr>
        <w:tc>
          <w:tcPr>
            <w:tcW w:w="2112" w:type="pct"/>
          </w:tcPr>
          <w:p w14:paraId="48E6515E" w14:textId="77777777" w:rsidR="00403740" w:rsidRPr="00CC2E1D" w:rsidRDefault="00403740" w:rsidP="001855C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361" w:type="pct"/>
            <w:gridSpan w:val="3"/>
          </w:tcPr>
          <w:p w14:paraId="46CC6049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996A1E5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pct"/>
            <w:gridSpan w:val="3"/>
          </w:tcPr>
          <w:p w14:paraId="12CD8BB6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40" w:rsidRPr="00CC2E1D" w14:paraId="2F7B0ECC" w14:textId="77777777" w:rsidTr="001855CA">
        <w:trPr>
          <w:trHeight w:val="442"/>
          <w:tblHeader/>
        </w:trPr>
        <w:tc>
          <w:tcPr>
            <w:tcW w:w="2112" w:type="pct"/>
          </w:tcPr>
          <w:p w14:paraId="205B087D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</w:tcPr>
          <w:p w14:paraId="5F61572F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0" w:type="pct"/>
          </w:tcPr>
          <w:p w14:paraId="345A939F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</w:tcPr>
          <w:p w14:paraId="11DE03AC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8" w:type="pct"/>
          </w:tcPr>
          <w:p w14:paraId="0D3F86D9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5924F07F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pct"/>
          </w:tcPr>
          <w:p w14:paraId="792B24C8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072EF509" w14:textId="77777777" w:rsidR="00403740" w:rsidRPr="00CC2E1D" w:rsidRDefault="00403740" w:rsidP="00473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403740" w:rsidRPr="00CC2E1D" w14:paraId="5CEB1B2B" w14:textId="77777777" w:rsidTr="001855CA">
        <w:trPr>
          <w:trHeight w:val="397"/>
          <w:tblHeader/>
        </w:trPr>
        <w:tc>
          <w:tcPr>
            <w:tcW w:w="2112" w:type="pct"/>
          </w:tcPr>
          <w:p w14:paraId="1EF36840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8" w:type="pct"/>
            <w:gridSpan w:val="7"/>
          </w:tcPr>
          <w:p w14:paraId="7AF3254E" w14:textId="77777777" w:rsidR="00403740" w:rsidRPr="00CC2E1D" w:rsidRDefault="00403740" w:rsidP="0031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</w:t>
            </w: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03740" w:rsidRPr="00CC2E1D" w14:paraId="39ECE5D8" w14:textId="77777777" w:rsidTr="001855CA">
        <w:trPr>
          <w:trHeight w:val="397"/>
          <w:tblHeader/>
        </w:trPr>
        <w:tc>
          <w:tcPr>
            <w:tcW w:w="2112" w:type="pct"/>
          </w:tcPr>
          <w:p w14:paraId="427E27F3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อื่น</w:t>
            </w:r>
          </w:p>
        </w:tc>
        <w:tc>
          <w:tcPr>
            <w:tcW w:w="2888" w:type="pct"/>
            <w:gridSpan w:val="7"/>
          </w:tcPr>
          <w:p w14:paraId="7CCF5B42" w14:textId="77777777" w:rsidR="00403740" w:rsidRPr="00CC2E1D" w:rsidRDefault="00403740" w:rsidP="00310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1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67836B96" w14:textId="77777777" w:rsidTr="003716F5">
        <w:trPr>
          <w:trHeight w:val="68"/>
        </w:trPr>
        <w:tc>
          <w:tcPr>
            <w:tcW w:w="2112" w:type="pct"/>
          </w:tcPr>
          <w:p w14:paraId="503A54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68C7B152" w14:textId="626B44B2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pct"/>
          </w:tcPr>
          <w:p w14:paraId="4FEA914C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</w:tcPr>
          <w:p w14:paraId="74D4E9C5" w14:textId="0F1BDB5E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2719309D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0C6ACF3B" w14:textId="3ABB5F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65,169</w:t>
            </w:r>
          </w:p>
        </w:tc>
        <w:tc>
          <w:tcPr>
            <w:tcW w:w="141" w:type="pct"/>
          </w:tcPr>
          <w:p w14:paraId="789CB5E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2EFAD328" w14:textId="35C2E68D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37,431</w:t>
            </w:r>
          </w:p>
        </w:tc>
      </w:tr>
      <w:tr w:rsidR="00F213F1" w:rsidRPr="00CC2E1D" w:rsidDel="004C3E0C" w14:paraId="799E108D" w14:textId="77777777" w:rsidTr="003716F5">
        <w:tblPrEx>
          <w:tblCellMar>
            <w:left w:w="79" w:type="dxa"/>
            <w:right w:w="79" w:type="dxa"/>
          </w:tblCellMar>
        </w:tblPrEx>
        <w:trPr>
          <w:cantSplit/>
          <w:trHeight w:val="68"/>
        </w:trPr>
        <w:tc>
          <w:tcPr>
            <w:tcW w:w="2112" w:type="pct"/>
            <w:shd w:val="clear" w:color="auto" w:fill="FFFFFF"/>
          </w:tcPr>
          <w:p w14:paraId="37C3535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612" w:type="pct"/>
            <w:shd w:val="clear" w:color="auto" w:fill="FFFFFF"/>
          </w:tcPr>
          <w:p w14:paraId="5B607E54" w14:textId="1113792E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558</w:t>
            </w:r>
          </w:p>
        </w:tc>
        <w:tc>
          <w:tcPr>
            <w:tcW w:w="140" w:type="pct"/>
            <w:shd w:val="clear" w:color="auto" w:fill="FFFFFF"/>
          </w:tcPr>
          <w:p w14:paraId="1FDB3AED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FFFFFF"/>
          </w:tcPr>
          <w:p w14:paraId="38706AD8" w14:textId="6AFC499D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1,863</w:t>
            </w:r>
          </w:p>
        </w:tc>
        <w:tc>
          <w:tcPr>
            <w:tcW w:w="148" w:type="pct"/>
            <w:shd w:val="clear" w:color="auto" w:fill="FFFFFF"/>
          </w:tcPr>
          <w:p w14:paraId="4BBFA4A7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FFFFFF"/>
          </w:tcPr>
          <w:p w14:paraId="121C7FC0" w14:textId="6BA0FDEC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14:paraId="6A5D9D7F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FFFFFF"/>
          </w:tcPr>
          <w:p w14:paraId="24700C8C" w14:textId="494A30BA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13F1" w:rsidRPr="00CC2E1D" w14:paraId="29F1690D" w14:textId="77777777" w:rsidTr="003716F5">
        <w:trPr>
          <w:trHeight w:val="68"/>
        </w:trPr>
        <w:tc>
          <w:tcPr>
            <w:tcW w:w="2112" w:type="pct"/>
          </w:tcPr>
          <w:p w14:paraId="3FEDEC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258A7D66" w14:textId="3E3C29EF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173,262</w:t>
            </w:r>
          </w:p>
        </w:tc>
        <w:tc>
          <w:tcPr>
            <w:tcW w:w="140" w:type="pct"/>
          </w:tcPr>
          <w:p w14:paraId="4CF97FFB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</w:tcPr>
          <w:p w14:paraId="1AAF966E" w14:textId="13E77A8E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189,635</w:t>
            </w:r>
          </w:p>
        </w:tc>
        <w:tc>
          <w:tcPr>
            <w:tcW w:w="148" w:type="pct"/>
          </w:tcPr>
          <w:p w14:paraId="5D2AB00F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49B10ED5" w14:textId="32554412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right="-186" w:hanging="75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2892E3FC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264115E3" w14:textId="72A13B8E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13F1" w:rsidRPr="00CC2E1D" w14:paraId="437C7470" w14:textId="77777777" w:rsidTr="003716F5">
        <w:trPr>
          <w:trHeight w:val="58"/>
        </w:trPr>
        <w:tc>
          <w:tcPr>
            <w:tcW w:w="2112" w:type="pct"/>
          </w:tcPr>
          <w:p w14:paraId="2D57EB6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20EF3D97" w14:textId="2E76A495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173,820</w:t>
            </w:r>
          </w:p>
        </w:tc>
        <w:tc>
          <w:tcPr>
            <w:tcW w:w="140" w:type="pct"/>
          </w:tcPr>
          <w:p w14:paraId="151A9BE8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8DBC2C9" w14:textId="1BDCB00C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191,498</w:t>
            </w:r>
          </w:p>
        </w:tc>
        <w:tc>
          <w:tcPr>
            <w:tcW w:w="148" w:type="pct"/>
          </w:tcPr>
          <w:p w14:paraId="61CC7900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C4AE8FC" w14:textId="7C5A7C45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65,169</w:t>
            </w:r>
          </w:p>
        </w:tc>
        <w:tc>
          <w:tcPr>
            <w:tcW w:w="141" w:type="pct"/>
          </w:tcPr>
          <w:p w14:paraId="60D912A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2AD0A9A" w14:textId="5DBA03BF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37,431</w:t>
            </w:r>
          </w:p>
        </w:tc>
      </w:tr>
      <w:tr w:rsidR="00F213F1" w:rsidRPr="00CC2E1D" w14:paraId="401CB7B0" w14:textId="77777777" w:rsidTr="003716F5">
        <w:trPr>
          <w:trHeight w:val="68"/>
        </w:trPr>
        <w:tc>
          <w:tcPr>
            <w:tcW w:w="2112" w:type="pct"/>
          </w:tcPr>
          <w:p w14:paraId="188BB2E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ค่าเผื่อหนี้สงสัยจะสูญ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25AF39A" w14:textId="442E9C70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(157,718)</w:t>
            </w:r>
          </w:p>
        </w:tc>
        <w:tc>
          <w:tcPr>
            <w:tcW w:w="140" w:type="pct"/>
          </w:tcPr>
          <w:p w14:paraId="364030D0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79D7B8B" w14:textId="32FA0898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(176,951)</w:t>
            </w:r>
          </w:p>
        </w:tc>
        <w:tc>
          <w:tcPr>
            <w:tcW w:w="148" w:type="pct"/>
          </w:tcPr>
          <w:p w14:paraId="4F99777C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D89B0C7" w14:textId="3D286DC9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364FAF3D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A02950C" w14:textId="08EAAC74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13F1" w:rsidRPr="00CC2E1D" w14:paraId="677A9A1C" w14:textId="77777777" w:rsidTr="003716F5">
        <w:trPr>
          <w:trHeight w:val="58"/>
        </w:trPr>
        <w:tc>
          <w:tcPr>
            <w:tcW w:w="2112" w:type="pct"/>
          </w:tcPr>
          <w:p w14:paraId="28BFBBF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E9AFB8C" w14:textId="2DE69716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16,102</w:t>
            </w:r>
          </w:p>
        </w:tc>
        <w:tc>
          <w:tcPr>
            <w:tcW w:w="140" w:type="pct"/>
          </w:tcPr>
          <w:p w14:paraId="7AB11D9F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7CA4EF3" w14:textId="4654B9F2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14,547</w:t>
            </w:r>
          </w:p>
        </w:tc>
        <w:tc>
          <w:tcPr>
            <w:tcW w:w="148" w:type="pct"/>
          </w:tcPr>
          <w:p w14:paraId="2743B997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26"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C338C53" w14:textId="3B6E627E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65,169</w:t>
            </w:r>
          </w:p>
        </w:tc>
        <w:tc>
          <w:tcPr>
            <w:tcW w:w="141" w:type="pct"/>
          </w:tcPr>
          <w:p w14:paraId="109B4E62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11AAD64" w14:textId="6EC058BE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37,431</w:t>
            </w:r>
          </w:p>
        </w:tc>
      </w:tr>
    </w:tbl>
    <w:p w14:paraId="65771AA2" w14:textId="73CB7689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CC2E1D" w14:paraId="344B371E" w14:textId="77777777" w:rsidTr="001855CA">
        <w:trPr>
          <w:trHeight w:val="397"/>
          <w:tblHeader/>
        </w:trPr>
        <w:tc>
          <w:tcPr>
            <w:tcW w:w="2112" w:type="pct"/>
          </w:tcPr>
          <w:p w14:paraId="2545995C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888" w:type="pct"/>
            <w:gridSpan w:val="7"/>
          </w:tcPr>
          <w:p w14:paraId="7A193676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32146AC4" w14:textId="77777777" w:rsidTr="008A32A5">
        <w:trPr>
          <w:trHeight w:val="68"/>
        </w:trPr>
        <w:tc>
          <w:tcPr>
            <w:tcW w:w="2112" w:type="pct"/>
          </w:tcPr>
          <w:p w14:paraId="448E434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20B6E7C9" w14:textId="354068AA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171,520</w:t>
            </w:r>
          </w:p>
        </w:tc>
        <w:tc>
          <w:tcPr>
            <w:tcW w:w="147" w:type="pct"/>
          </w:tcPr>
          <w:p w14:paraId="23E6D553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</w:tcPr>
          <w:p w14:paraId="699299AE" w14:textId="1CFACB69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76,470</w:t>
            </w:r>
          </w:p>
        </w:tc>
        <w:tc>
          <w:tcPr>
            <w:tcW w:w="148" w:type="pct"/>
          </w:tcPr>
          <w:p w14:paraId="381EA1D2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0A32C790" w14:textId="5C5A4699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591EA3B9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077BC3D5" w14:textId="0E53490E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450B75F" w14:textId="77777777" w:rsidR="00403740" w:rsidRPr="00CC2E1D" w:rsidRDefault="00403740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CC2E1D" w14:paraId="1A5720E2" w14:textId="77777777" w:rsidTr="008A32A5">
        <w:trPr>
          <w:trHeight w:val="68"/>
          <w:tblHeader/>
        </w:trPr>
        <w:tc>
          <w:tcPr>
            <w:tcW w:w="2112" w:type="pct"/>
          </w:tcPr>
          <w:p w14:paraId="37978D01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888" w:type="pct"/>
            <w:gridSpan w:val="7"/>
          </w:tcPr>
          <w:p w14:paraId="4C0942DE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3177F708" w14:textId="77777777" w:rsidTr="00221FDF">
        <w:trPr>
          <w:trHeight w:val="68"/>
        </w:trPr>
        <w:tc>
          <w:tcPr>
            <w:tcW w:w="2112" w:type="pct"/>
          </w:tcPr>
          <w:p w14:paraId="1B95369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บุคคลหรือกิจการ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อื่น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</w:tcPr>
          <w:p w14:paraId="465C63C6" w14:textId="4CD7D614" w:rsidR="00F213F1" w:rsidRPr="00CC2E1D" w:rsidRDefault="00C96E94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607,220</w:t>
            </w:r>
          </w:p>
        </w:tc>
        <w:tc>
          <w:tcPr>
            <w:tcW w:w="147" w:type="pct"/>
          </w:tcPr>
          <w:p w14:paraId="616C74C0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</w:tcPr>
          <w:p w14:paraId="18C7D114" w14:textId="231C0AF5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607,220</w:t>
            </w:r>
          </w:p>
        </w:tc>
        <w:tc>
          <w:tcPr>
            <w:tcW w:w="148" w:type="pct"/>
          </w:tcPr>
          <w:p w14:paraId="44ACB240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303F0DC1" w14:textId="05DD2AE8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7DFF6A0B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4A942C65" w14:textId="10C3A7DA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6E94" w:rsidRPr="00CC2E1D" w14:paraId="2BA12AD1" w14:textId="77777777" w:rsidTr="00221FDF">
        <w:trPr>
          <w:trHeight w:val="68"/>
        </w:trPr>
        <w:tc>
          <w:tcPr>
            <w:tcW w:w="2112" w:type="pct"/>
          </w:tcPr>
          <w:p w14:paraId="1C018E9E" w14:textId="575DC6A4" w:rsidR="00C96E94" w:rsidRPr="00CC2E1D" w:rsidRDefault="00C96E94" w:rsidP="00C96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ค่าเผื่อการด้อยค่า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- PT Bank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2C8F29B" w14:textId="3544DCAA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</w:t>
            </w:r>
            <w:r w:rsidR="007D055C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,4</w:t>
            </w:r>
            <w:r w:rsidR="007D055C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  <w:tc>
          <w:tcPr>
            <w:tcW w:w="147" w:type="pct"/>
            <w:tcBorders>
              <w:bottom w:val="nil"/>
            </w:tcBorders>
          </w:tcPr>
          <w:p w14:paraId="720FE86A" w14:textId="77777777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7542EFB" w14:textId="5F8DE422" w:rsidR="00C96E94" w:rsidRPr="00221FDF" w:rsidRDefault="00C96E94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239B497F" w14:textId="77777777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75F5FB6" w14:textId="2162B940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40E78309" w14:textId="77777777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C9AD9C6" w14:textId="6369A018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6E94" w:rsidRPr="00CC2E1D" w14:paraId="6117B4D6" w14:textId="77777777" w:rsidTr="00221FDF">
        <w:trPr>
          <w:trHeight w:val="68"/>
        </w:trPr>
        <w:tc>
          <w:tcPr>
            <w:tcW w:w="2112" w:type="pct"/>
          </w:tcPr>
          <w:p w14:paraId="6F03DDD8" w14:textId="5626E560" w:rsidR="00C96E94" w:rsidRPr="00CC2E1D" w:rsidRDefault="00C96E94" w:rsidP="00C96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2629551" w14:textId="71E0B666" w:rsidR="00C96E94" w:rsidRPr="00221FDF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471</w:t>
            </w: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733</w:t>
            </w:r>
          </w:p>
        </w:tc>
        <w:tc>
          <w:tcPr>
            <w:tcW w:w="147" w:type="pct"/>
            <w:tcBorders>
              <w:bottom w:val="nil"/>
            </w:tcBorders>
          </w:tcPr>
          <w:p w14:paraId="1B0702FE" w14:textId="77777777" w:rsidR="00C96E94" w:rsidRPr="00221FDF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0A9773" w14:textId="51219100" w:rsidR="00C96E94" w:rsidRPr="00221FDF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607,220</w:t>
            </w:r>
          </w:p>
        </w:tc>
        <w:tc>
          <w:tcPr>
            <w:tcW w:w="148" w:type="pct"/>
            <w:tcBorders>
              <w:bottom w:val="nil"/>
            </w:tcBorders>
          </w:tcPr>
          <w:p w14:paraId="6C610B10" w14:textId="77777777" w:rsidR="00C96E94" w:rsidRPr="00221FDF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1F2616B" w14:textId="0F3C8919" w:rsidR="00C96E94" w:rsidRPr="00221FDF" w:rsidRDefault="00A21E49" w:rsidP="00CF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2A902269" w14:textId="77777777" w:rsidR="00C96E94" w:rsidRPr="00CC2E1D" w:rsidRDefault="00C96E94" w:rsidP="00C96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684D621" w14:textId="206430AB" w:rsidR="00C96E94" w:rsidRPr="00221FDF" w:rsidRDefault="00A21E49" w:rsidP="00CF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77AD1D8" w14:textId="655AAC66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CC2E1D" w14:paraId="49B19248" w14:textId="77777777" w:rsidTr="008A32A5">
        <w:trPr>
          <w:trHeight w:val="68"/>
          <w:tblHeader/>
        </w:trPr>
        <w:tc>
          <w:tcPr>
            <w:tcW w:w="2112" w:type="pct"/>
          </w:tcPr>
          <w:p w14:paraId="0A7418E5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888" w:type="pct"/>
            <w:gridSpan w:val="7"/>
          </w:tcPr>
          <w:p w14:paraId="22EBC356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56CBEF85" w14:textId="77777777" w:rsidTr="00221FDF">
        <w:trPr>
          <w:trHeight w:val="236"/>
        </w:trPr>
        <w:tc>
          <w:tcPr>
            <w:tcW w:w="2112" w:type="pct"/>
          </w:tcPr>
          <w:p w14:paraId="3C45BE6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12" w:type="pct"/>
          </w:tcPr>
          <w:p w14:paraId="5AA664FC" w14:textId="2184226D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3C7D0325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</w:tcPr>
          <w:p w14:paraId="22EE75FD" w14:textId="01996CC2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313132B1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47728A97" w14:textId="75EDF630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401</w:t>
            </w:r>
          </w:p>
        </w:tc>
        <w:tc>
          <w:tcPr>
            <w:tcW w:w="141" w:type="pct"/>
          </w:tcPr>
          <w:p w14:paraId="103B97FA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5942127B" w14:textId="3D02543B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561</w:t>
            </w:r>
          </w:p>
        </w:tc>
      </w:tr>
      <w:tr w:rsidR="00F213F1" w:rsidRPr="00CC2E1D" w14:paraId="102EABF7" w14:textId="77777777" w:rsidTr="008A32A5">
        <w:trPr>
          <w:trHeight w:val="68"/>
        </w:trPr>
        <w:tc>
          <w:tcPr>
            <w:tcW w:w="2112" w:type="pct"/>
          </w:tcPr>
          <w:p w14:paraId="68B09E4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บุคคลหรือกิจการ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อื่น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AB5D9C5" w14:textId="3EABC685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646,13</w:t>
            </w:r>
            <w:r w:rsidR="003466B2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47" w:type="pct"/>
          </w:tcPr>
          <w:p w14:paraId="0D7046B1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754ABE6" w14:textId="34787B04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14:paraId="765367D9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8C3F31A" w14:textId="5EEBB135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646,13</w:t>
            </w:r>
            <w:r w:rsidR="003466B2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41" w:type="pct"/>
          </w:tcPr>
          <w:p w14:paraId="105235A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CE09E88" w14:textId="38CB488F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403,247</w:t>
            </w:r>
          </w:p>
        </w:tc>
      </w:tr>
      <w:tr w:rsidR="00F213F1" w:rsidRPr="00CC2E1D" w14:paraId="33A900A0" w14:textId="77777777" w:rsidTr="008A32A5">
        <w:trPr>
          <w:trHeight w:val="58"/>
        </w:trPr>
        <w:tc>
          <w:tcPr>
            <w:tcW w:w="2112" w:type="pct"/>
          </w:tcPr>
          <w:p w14:paraId="6987CD1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9D2D0B5" w14:textId="12FA36BE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646,13</w:t>
            </w:r>
            <w:r w:rsidR="003466B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7" w:type="pct"/>
          </w:tcPr>
          <w:p w14:paraId="479D66D3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C7E99E5" w14:textId="2AC1A67F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403,247</w:t>
            </w:r>
          </w:p>
        </w:tc>
        <w:tc>
          <w:tcPr>
            <w:tcW w:w="148" w:type="pct"/>
          </w:tcPr>
          <w:p w14:paraId="1FE2DFF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B64D8F" w14:textId="2412CD80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646,53</w:t>
            </w:r>
            <w:r w:rsidR="003466B2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41" w:type="pct"/>
          </w:tcPr>
          <w:p w14:paraId="35CA5073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D7D1C07" w14:textId="5E2CB2F6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403,808</w:t>
            </w:r>
          </w:p>
        </w:tc>
      </w:tr>
    </w:tbl>
    <w:p w14:paraId="7589C9EC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6"/>
          <w:szCs w:val="26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CC2E1D" w14:paraId="5E1A5C41" w14:textId="77777777" w:rsidTr="001855CA">
        <w:trPr>
          <w:trHeight w:val="397"/>
          <w:tblHeader/>
        </w:trPr>
        <w:tc>
          <w:tcPr>
            <w:tcW w:w="2112" w:type="pct"/>
          </w:tcPr>
          <w:p w14:paraId="42144DBB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888" w:type="pct"/>
            <w:gridSpan w:val="7"/>
          </w:tcPr>
          <w:p w14:paraId="1FF6E776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0B864B41" w14:textId="77777777" w:rsidTr="008A32A5">
        <w:trPr>
          <w:trHeight w:val="68"/>
        </w:trPr>
        <w:tc>
          <w:tcPr>
            <w:tcW w:w="2112" w:type="pct"/>
          </w:tcPr>
          <w:p w14:paraId="345200E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48F98F36" w14:textId="30027A51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8F7D6AC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</w:tcPr>
          <w:p w14:paraId="46F345F9" w14:textId="331BE821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7DD031DA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37157494" w14:textId="50A5031E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289</w:t>
            </w:r>
          </w:p>
        </w:tc>
        <w:tc>
          <w:tcPr>
            <w:tcW w:w="141" w:type="pct"/>
          </w:tcPr>
          <w:p w14:paraId="4D261952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49A64A89" w14:textId="66EA64B5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562</w:t>
            </w:r>
          </w:p>
        </w:tc>
      </w:tr>
      <w:tr w:rsidR="00F213F1" w:rsidRPr="00CC2E1D" w14:paraId="39E5F63A" w14:textId="77777777" w:rsidTr="008A32A5">
        <w:trPr>
          <w:trHeight w:val="68"/>
        </w:trPr>
        <w:tc>
          <w:tcPr>
            <w:tcW w:w="2112" w:type="pct"/>
          </w:tcPr>
          <w:p w14:paraId="3A01BC2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14:paraId="6F9BFF34" w14:textId="49266186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7" w:type="pct"/>
          </w:tcPr>
          <w:p w14:paraId="4E9A625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</w:tcPr>
          <w:p w14:paraId="13BB14D9" w14:textId="7DC2B821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82</w:t>
            </w:r>
          </w:p>
        </w:tc>
        <w:tc>
          <w:tcPr>
            <w:tcW w:w="148" w:type="pct"/>
          </w:tcPr>
          <w:p w14:paraId="0B1B84A1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39BBC604" w14:textId="321ED582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73A863C3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1E0827A7" w14:textId="4664AF94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F213F1" w:rsidRPr="00CC2E1D" w14:paraId="5B1EEC8A" w14:textId="77777777" w:rsidTr="008A32A5">
        <w:trPr>
          <w:trHeight w:val="68"/>
        </w:trPr>
        <w:tc>
          <w:tcPr>
            <w:tcW w:w="2112" w:type="pct"/>
          </w:tcPr>
          <w:p w14:paraId="4623F0A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BD316FE" w14:textId="1FB098F5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6,310</w:t>
            </w:r>
          </w:p>
        </w:tc>
        <w:tc>
          <w:tcPr>
            <w:tcW w:w="147" w:type="pct"/>
          </w:tcPr>
          <w:p w14:paraId="1C260B8E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A961508" w14:textId="003A45FC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3,453</w:t>
            </w:r>
          </w:p>
        </w:tc>
        <w:tc>
          <w:tcPr>
            <w:tcW w:w="148" w:type="pct"/>
          </w:tcPr>
          <w:p w14:paraId="6AB1DAED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289C3A" w14:textId="569B742A" w:rsidR="00F213F1" w:rsidRPr="00CC2E1D" w:rsidRDefault="00F213F1" w:rsidP="00383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64FE26A6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51D9662" w14:textId="1CF538F3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right="-13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F213F1" w:rsidRPr="00CC2E1D" w14:paraId="625BA075" w14:textId="77777777" w:rsidTr="008A32A5">
        <w:trPr>
          <w:trHeight w:val="58"/>
        </w:trPr>
        <w:tc>
          <w:tcPr>
            <w:tcW w:w="2112" w:type="pct"/>
          </w:tcPr>
          <w:p w14:paraId="4C655A2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74052D9" w14:textId="06967528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6,394</w:t>
            </w:r>
          </w:p>
        </w:tc>
        <w:tc>
          <w:tcPr>
            <w:tcW w:w="147" w:type="pct"/>
          </w:tcPr>
          <w:p w14:paraId="29B7300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3B9D37B" w14:textId="44B22F49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3,535</w:t>
            </w:r>
          </w:p>
        </w:tc>
        <w:tc>
          <w:tcPr>
            <w:tcW w:w="148" w:type="pct"/>
          </w:tcPr>
          <w:p w14:paraId="3AF30135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7821AE9" w14:textId="02CCCEC0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289</w:t>
            </w:r>
          </w:p>
        </w:tc>
        <w:tc>
          <w:tcPr>
            <w:tcW w:w="141" w:type="pct"/>
          </w:tcPr>
          <w:p w14:paraId="754F0926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41EF2F5" w14:textId="3C1C9D6F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562</w:t>
            </w:r>
          </w:p>
        </w:tc>
      </w:tr>
    </w:tbl>
    <w:p w14:paraId="7027814B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="Angsana New" w:hAnsi="Angsana New" w:cs="Angsana New"/>
          <w:sz w:val="26"/>
          <w:szCs w:val="26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403740" w:rsidRPr="00CC2E1D" w14:paraId="4523247B" w14:textId="77777777" w:rsidTr="008A32A5">
        <w:trPr>
          <w:trHeight w:val="68"/>
          <w:tblHeader/>
        </w:trPr>
        <w:tc>
          <w:tcPr>
            <w:tcW w:w="2112" w:type="pct"/>
          </w:tcPr>
          <w:p w14:paraId="3697FD74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หุ้นกู้แปลงสภาพ </w:t>
            </w:r>
            <w:r w:rsidRPr="00CC2E1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- </w:t>
            </w: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ก่อนต้นทุนทางตรง</w:t>
            </w:r>
          </w:p>
        </w:tc>
        <w:tc>
          <w:tcPr>
            <w:tcW w:w="2888" w:type="pct"/>
            <w:gridSpan w:val="7"/>
          </w:tcPr>
          <w:p w14:paraId="7FE3117F" w14:textId="77777777" w:rsidR="00403740" w:rsidRPr="00CC2E1D" w:rsidRDefault="00403740" w:rsidP="00185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28F8ED4C" w14:textId="77777777" w:rsidTr="008A32A5">
        <w:trPr>
          <w:trHeight w:val="68"/>
        </w:trPr>
        <w:tc>
          <w:tcPr>
            <w:tcW w:w="2112" w:type="pct"/>
          </w:tcPr>
          <w:p w14:paraId="703B59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Times New Roman" w:hAnsi="Times New Roman" w:cs="Angsana New" w:hint="cs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2FE65787" w14:textId="2B76DA66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5,433,801</w:t>
            </w:r>
          </w:p>
        </w:tc>
        <w:tc>
          <w:tcPr>
            <w:tcW w:w="147" w:type="pct"/>
          </w:tcPr>
          <w:p w14:paraId="32B8949C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2" w:type="pct"/>
          </w:tcPr>
          <w:p w14:paraId="6E29F1D8" w14:textId="233E6ED4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5,844,051</w:t>
            </w:r>
          </w:p>
        </w:tc>
        <w:tc>
          <w:tcPr>
            <w:tcW w:w="148" w:type="pct"/>
          </w:tcPr>
          <w:p w14:paraId="5A2FEF1E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3" w:type="pct"/>
          </w:tcPr>
          <w:p w14:paraId="7BF53147" w14:textId="2D2E7576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5,433,801</w:t>
            </w:r>
          </w:p>
        </w:tc>
        <w:tc>
          <w:tcPr>
            <w:tcW w:w="141" w:type="pct"/>
          </w:tcPr>
          <w:p w14:paraId="087079C4" w14:textId="77777777" w:rsidR="00F213F1" w:rsidRPr="00CC2E1D" w:rsidRDefault="00F213F1" w:rsidP="00F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5" w:type="pct"/>
          </w:tcPr>
          <w:p w14:paraId="5DFC092D" w14:textId="0C72CBA3" w:rsidR="00F213F1" w:rsidRPr="00CC2E1D" w:rsidRDefault="00F213F1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86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5,844,051</w:t>
            </w:r>
          </w:p>
        </w:tc>
      </w:tr>
    </w:tbl>
    <w:p w14:paraId="08F08772" w14:textId="2262F6C4" w:rsidR="00473DD2" w:rsidRPr="00CC2E1D" w:rsidRDefault="00473DD2" w:rsidP="00473DD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</w:p>
    <w:p w14:paraId="51674E41" w14:textId="4C64458F" w:rsidR="00E53B2C" w:rsidRPr="00CC2E1D" w:rsidRDefault="00E53B2C" w:rsidP="00A8527B">
      <w:pPr>
        <w:rPr>
          <w:rFonts w:ascii="Angsana New" w:hAnsi="Angsana New" w:cs="Angsana New"/>
          <w:sz w:val="26"/>
          <w:szCs w:val="26"/>
          <w:cs/>
          <w:lang w:val="th-TH"/>
        </w:rPr>
      </w:pPr>
      <w:r w:rsidRPr="00CC2E1D">
        <w:rPr>
          <w:rFonts w:cstheme="minorBidi"/>
          <w:sz w:val="26"/>
          <w:szCs w:val="26"/>
          <w:cs/>
          <w:lang w:val="th-TH"/>
        </w:rPr>
        <w:tab/>
      </w:r>
    </w:p>
    <w:p w14:paraId="5D2CF352" w14:textId="3D034BED" w:rsidR="004B2D00" w:rsidRPr="00CC2E1D" w:rsidRDefault="004B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6"/>
          <w:szCs w:val="26"/>
          <w:cs/>
          <w:lang w:val="th-TH"/>
        </w:rPr>
      </w:pPr>
      <w:r w:rsidRPr="00CC2E1D">
        <w:rPr>
          <w:rFonts w:cstheme="minorBidi"/>
          <w:sz w:val="26"/>
          <w:szCs w:val="26"/>
          <w:cs/>
          <w:lang w:val="th-TH"/>
        </w:rPr>
        <w:br w:type="page"/>
      </w:r>
    </w:p>
    <w:p w14:paraId="5079960E" w14:textId="209C1727" w:rsidR="00403740" w:rsidRPr="00CC2E1D" w:rsidRDefault="00403740" w:rsidP="00F30AE7">
      <w:pPr>
        <w:pStyle w:val="Heading1"/>
        <w:keepLines/>
        <w:numPr>
          <w:ilvl w:val="0"/>
          <w:numId w:val="29"/>
        </w:numPr>
        <w:shd w:val="clear" w:color="auto" w:fill="auto"/>
        <w:ind w:left="540" w:right="-45" w:hanging="486"/>
        <w:jc w:val="thaiDistribute"/>
        <w:rPr>
          <w:rFonts w:asciiTheme="majorBidi" w:hAnsiTheme="majorBidi" w:cstheme="majorBidi"/>
          <w:color w:val="0000FF"/>
          <w:sz w:val="26"/>
          <w:szCs w:val="26"/>
          <w:u w:val="none"/>
        </w:rPr>
      </w:pPr>
      <w:bookmarkStart w:id="12" w:name="_Toc33611508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เงินสดและรายการเทียบเท่าเงินสด</w:t>
      </w:r>
      <w:bookmarkEnd w:id="12"/>
      <w:r w:rsidRPr="00CC2E1D">
        <w:rPr>
          <w:rFonts w:asciiTheme="majorBidi" w:hAnsiTheme="majorBidi" w:cstheme="majorBidi"/>
          <w:sz w:val="26"/>
          <w:szCs w:val="26"/>
          <w:u w:val="none"/>
        </w:rPr>
        <w:t xml:space="preserve"> </w:t>
      </w:r>
      <w:r w:rsidRPr="00CC2E1D">
        <w:rPr>
          <w:rFonts w:asciiTheme="majorBidi" w:hAnsiTheme="majorBidi" w:cstheme="majorBidi"/>
          <w:color w:val="0000FF"/>
          <w:sz w:val="26"/>
          <w:szCs w:val="26"/>
          <w:u w:val="none"/>
        </w:rPr>
        <w:t xml:space="preserve"> </w:t>
      </w:r>
    </w:p>
    <w:p w14:paraId="1F30F69B" w14:textId="77777777" w:rsidR="00473DD2" w:rsidRPr="00C80092" w:rsidRDefault="00473DD2" w:rsidP="00473DD2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06"/>
        <w:gridCol w:w="270"/>
        <w:gridCol w:w="1088"/>
        <w:gridCol w:w="270"/>
        <w:gridCol w:w="1080"/>
      </w:tblGrid>
      <w:tr w:rsidR="00403740" w:rsidRPr="00CC2E1D" w14:paraId="54C65CCF" w14:textId="77777777" w:rsidTr="0058456B">
        <w:trPr>
          <w:tblHeader/>
        </w:trPr>
        <w:tc>
          <w:tcPr>
            <w:tcW w:w="4140" w:type="dxa"/>
          </w:tcPr>
          <w:p w14:paraId="637E692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422" w:type="dxa"/>
            <w:gridSpan w:val="3"/>
            <w:shd w:val="clear" w:color="auto" w:fill="auto"/>
          </w:tcPr>
          <w:p w14:paraId="0394133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CC2E1D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2B22B5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835032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40" w:rsidRPr="00CC2E1D" w14:paraId="33F12388" w14:textId="77777777" w:rsidTr="0058456B">
        <w:trPr>
          <w:tblHeader/>
        </w:trPr>
        <w:tc>
          <w:tcPr>
            <w:tcW w:w="4140" w:type="dxa"/>
          </w:tcPr>
          <w:p w14:paraId="58E35E2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9F8F5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center"/>
          </w:tcPr>
          <w:p w14:paraId="754A53D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F7F668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58C1F0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B8F4A4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center"/>
          </w:tcPr>
          <w:p w14:paraId="03214D8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A6FAD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355E330F" w14:textId="77777777" w:rsidTr="0058456B">
        <w:trPr>
          <w:tblHeader/>
        </w:trPr>
        <w:tc>
          <w:tcPr>
            <w:tcW w:w="4140" w:type="dxa"/>
          </w:tcPr>
          <w:p w14:paraId="44ECEFB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50B470F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Pr="00CC2E1D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CC2E1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213F1" w:rsidRPr="00CC2E1D" w14:paraId="6C0606D2" w14:textId="77777777" w:rsidTr="0058456B">
        <w:tc>
          <w:tcPr>
            <w:tcW w:w="4140" w:type="dxa"/>
          </w:tcPr>
          <w:p w14:paraId="79D987EF" w14:textId="77777777" w:rsidR="00F213F1" w:rsidRPr="00CC2E1D" w:rsidRDefault="00F213F1" w:rsidP="00F213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2940D296" w14:textId="4B574B7E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2,946</w:t>
            </w:r>
          </w:p>
        </w:tc>
        <w:tc>
          <w:tcPr>
            <w:tcW w:w="236" w:type="dxa"/>
          </w:tcPr>
          <w:p w14:paraId="36DB9A9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6" w:type="dxa"/>
          </w:tcPr>
          <w:p w14:paraId="21C63B05" w14:textId="6EF80A0C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4,880</w:t>
            </w:r>
          </w:p>
        </w:tc>
        <w:tc>
          <w:tcPr>
            <w:tcW w:w="270" w:type="dxa"/>
          </w:tcPr>
          <w:p w14:paraId="4CD2F01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8" w:type="dxa"/>
          </w:tcPr>
          <w:p w14:paraId="5351111F" w14:textId="3CA65011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270" w:type="dxa"/>
          </w:tcPr>
          <w:p w14:paraId="680AB4A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C0E45F" w14:textId="535A709E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</w:tr>
      <w:tr w:rsidR="00F213F1" w:rsidRPr="00CC2E1D" w14:paraId="6D355576" w14:textId="77777777" w:rsidTr="008A32A5">
        <w:trPr>
          <w:trHeight w:val="68"/>
        </w:trPr>
        <w:tc>
          <w:tcPr>
            <w:tcW w:w="4140" w:type="dxa"/>
          </w:tcPr>
          <w:p w14:paraId="3E409F4C" w14:textId="77777777" w:rsidR="00F213F1" w:rsidRPr="00CC2E1D" w:rsidRDefault="00F213F1" w:rsidP="00F213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502C0DEF" w14:textId="4F9F5270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631,195</w:t>
            </w:r>
          </w:p>
        </w:tc>
        <w:tc>
          <w:tcPr>
            <w:tcW w:w="236" w:type="dxa"/>
          </w:tcPr>
          <w:p w14:paraId="451F762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6" w:type="dxa"/>
          </w:tcPr>
          <w:p w14:paraId="6305427C" w14:textId="2E2A61E3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1,077,276</w:t>
            </w:r>
          </w:p>
        </w:tc>
        <w:tc>
          <w:tcPr>
            <w:tcW w:w="270" w:type="dxa"/>
          </w:tcPr>
          <w:p w14:paraId="5BD47A5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8" w:type="dxa"/>
          </w:tcPr>
          <w:p w14:paraId="01666002" w14:textId="2AFA1B15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113,979</w:t>
            </w:r>
          </w:p>
        </w:tc>
        <w:tc>
          <w:tcPr>
            <w:tcW w:w="270" w:type="dxa"/>
          </w:tcPr>
          <w:p w14:paraId="4F7DDEA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D29F48" w14:textId="57EDB165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36,289</w:t>
            </w:r>
          </w:p>
        </w:tc>
      </w:tr>
      <w:tr w:rsidR="00F213F1" w:rsidRPr="00CC2E1D" w14:paraId="62AADFAE" w14:textId="77777777" w:rsidTr="008A32A5">
        <w:trPr>
          <w:trHeight w:val="68"/>
        </w:trPr>
        <w:tc>
          <w:tcPr>
            <w:tcW w:w="4140" w:type="dxa"/>
          </w:tcPr>
          <w:p w14:paraId="321C7492" w14:textId="77777777" w:rsidR="00F213F1" w:rsidRPr="00CC2E1D" w:rsidRDefault="00F213F1" w:rsidP="00F213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08B0E3AD" w14:textId="54BB5571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336,340</w:t>
            </w:r>
          </w:p>
        </w:tc>
        <w:tc>
          <w:tcPr>
            <w:tcW w:w="236" w:type="dxa"/>
          </w:tcPr>
          <w:p w14:paraId="051B272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6" w:type="dxa"/>
          </w:tcPr>
          <w:p w14:paraId="7DB92188" w14:textId="31C9C384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526,174</w:t>
            </w:r>
          </w:p>
        </w:tc>
        <w:tc>
          <w:tcPr>
            <w:tcW w:w="270" w:type="dxa"/>
          </w:tcPr>
          <w:p w14:paraId="42486AF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8" w:type="dxa"/>
          </w:tcPr>
          <w:p w14:paraId="6F3CA301" w14:textId="245E7546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251,736</w:t>
            </w:r>
          </w:p>
        </w:tc>
        <w:tc>
          <w:tcPr>
            <w:tcW w:w="270" w:type="dxa"/>
          </w:tcPr>
          <w:p w14:paraId="0446415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44A642" w14:textId="56C5BB7F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373,375</w:t>
            </w:r>
          </w:p>
        </w:tc>
      </w:tr>
      <w:tr w:rsidR="00F213F1" w:rsidRPr="00CC2E1D" w14:paraId="59135A84" w14:textId="77777777" w:rsidTr="008A32A5">
        <w:trPr>
          <w:trHeight w:val="68"/>
        </w:trPr>
        <w:tc>
          <w:tcPr>
            <w:tcW w:w="4140" w:type="dxa"/>
          </w:tcPr>
          <w:p w14:paraId="14FD56EB" w14:textId="6148EEE2" w:rsidR="00F213F1" w:rsidRPr="00CC2E1D" w:rsidRDefault="00383F7C" w:rsidP="00F213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FC2A7F" w14:textId="7AB6D265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2,121,034</w:t>
            </w:r>
          </w:p>
        </w:tc>
        <w:tc>
          <w:tcPr>
            <w:tcW w:w="236" w:type="dxa"/>
          </w:tcPr>
          <w:p w14:paraId="45F71BA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3ECEDD9" w14:textId="52B27609" w:rsidR="00F213F1" w:rsidRPr="00CC2E1D" w:rsidRDefault="00F213F1" w:rsidP="00F21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2,136,673</w:t>
            </w:r>
          </w:p>
        </w:tc>
        <w:tc>
          <w:tcPr>
            <w:tcW w:w="270" w:type="dxa"/>
          </w:tcPr>
          <w:p w14:paraId="236D744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91378FA" w14:textId="23670F2A" w:rsidR="00F213F1" w:rsidRPr="00CC2E1D" w:rsidRDefault="00F213F1" w:rsidP="00383F7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14E1D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8D8D6" w14:textId="43BD7435" w:rsidR="00F213F1" w:rsidRPr="00CC2E1D" w:rsidRDefault="00F213F1" w:rsidP="00383F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5796EA3F" w14:textId="77777777" w:rsidTr="00982231">
        <w:trPr>
          <w:trHeight w:val="406"/>
        </w:trPr>
        <w:tc>
          <w:tcPr>
            <w:tcW w:w="4140" w:type="dxa"/>
          </w:tcPr>
          <w:p w14:paraId="2C75B118" w14:textId="73351BD2" w:rsidR="00F213F1" w:rsidRPr="00CC2E1D" w:rsidRDefault="00F213F1" w:rsidP="00982231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7ACFA" w14:textId="561FE6B3" w:rsidR="00F213F1" w:rsidRPr="00CC2E1D" w:rsidRDefault="00F213F1" w:rsidP="009822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3,091,515</w:t>
            </w:r>
          </w:p>
        </w:tc>
        <w:tc>
          <w:tcPr>
            <w:tcW w:w="236" w:type="dxa"/>
            <w:vAlign w:val="bottom"/>
          </w:tcPr>
          <w:p w14:paraId="3953C2B2" w14:textId="77777777" w:rsidR="00F213F1" w:rsidRPr="00CC2E1D" w:rsidRDefault="00F213F1" w:rsidP="0098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0F244" w14:textId="20E24BE1" w:rsidR="00F213F1" w:rsidRPr="00CC2E1D" w:rsidRDefault="00F213F1" w:rsidP="009822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3,745,003</w:t>
            </w:r>
          </w:p>
        </w:tc>
        <w:tc>
          <w:tcPr>
            <w:tcW w:w="270" w:type="dxa"/>
            <w:vAlign w:val="bottom"/>
          </w:tcPr>
          <w:p w14:paraId="6B3AFF1B" w14:textId="77777777" w:rsidR="00F213F1" w:rsidRPr="00CC2E1D" w:rsidRDefault="00F213F1" w:rsidP="0098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997EF" w14:textId="2485AAF7" w:rsidR="00F213F1" w:rsidRPr="00CC2E1D" w:rsidRDefault="00F213F1" w:rsidP="009822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365,980</w:t>
            </w:r>
          </w:p>
        </w:tc>
        <w:tc>
          <w:tcPr>
            <w:tcW w:w="270" w:type="dxa"/>
            <w:vAlign w:val="bottom"/>
          </w:tcPr>
          <w:p w14:paraId="75267FAB" w14:textId="77777777" w:rsidR="00F213F1" w:rsidRPr="00CC2E1D" w:rsidRDefault="00F213F1" w:rsidP="00982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CA6C6" w14:textId="36FC905C" w:rsidR="00F213F1" w:rsidRPr="00CC2E1D" w:rsidRDefault="00F213F1" w:rsidP="009822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409,893</w:t>
            </w:r>
          </w:p>
        </w:tc>
      </w:tr>
    </w:tbl>
    <w:p w14:paraId="53A55771" w14:textId="77777777" w:rsidR="00403740" w:rsidRPr="00C80092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9185AC1" w14:textId="0E88DBE9" w:rsidR="00403740" w:rsidRPr="00CC2E1D" w:rsidRDefault="00403740" w:rsidP="00473DD2">
      <w:pPr>
        <w:pStyle w:val="Heading1"/>
        <w:keepLines/>
        <w:numPr>
          <w:ilvl w:val="0"/>
          <w:numId w:val="29"/>
        </w:numPr>
        <w:shd w:val="clear" w:color="auto" w:fill="auto"/>
        <w:spacing w:line="240" w:lineRule="auto"/>
        <w:ind w:left="540" w:right="-45" w:hanging="486"/>
        <w:jc w:val="thaiDistribute"/>
        <w:rPr>
          <w:rFonts w:ascii="Angsana New" w:hAnsi="Angsana New" w:cs="Angsana New"/>
          <w:sz w:val="26"/>
          <w:szCs w:val="26"/>
          <w:u w:val="none"/>
          <w:cs/>
          <w:lang w:val="th-TH"/>
        </w:rPr>
      </w:pPr>
      <w:bookmarkStart w:id="13" w:name="_Toc23425264"/>
      <w:bookmarkStart w:id="14" w:name="_Toc33611509"/>
      <w:r w:rsidRPr="00CC2E1D">
        <w:rPr>
          <w:rFonts w:ascii="Angsana New" w:hAnsi="Angsana New" w:cs="Angsana New" w:hint="cs"/>
          <w:sz w:val="26"/>
          <w:szCs w:val="26"/>
          <w:u w:val="none"/>
          <w:cs/>
          <w:lang w:val="th-TH"/>
        </w:rPr>
        <w:t>ลูกหนี้ตามสัญญาเช่าซื้อ</w:t>
      </w:r>
      <w:bookmarkEnd w:id="13"/>
      <w:bookmarkEnd w:id="14"/>
    </w:p>
    <w:p w14:paraId="065E4348" w14:textId="77777777" w:rsidR="00403740" w:rsidRPr="00C80092" w:rsidRDefault="00403740" w:rsidP="00403740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947D83A" w14:textId="75AD2B47" w:rsidR="00403740" w:rsidRPr="00CC2E1D" w:rsidRDefault="00A31D6E" w:rsidP="00517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2"/>
        <w:rPr>
          <w:rFonts w:ascii="Angsana New" w:hAnsi="Angsana New" w:cs="Angsana New"/>
          <w:sz w:val="26"/>
          <w:szCs w:val="26"/>
        </w:rPr>
      </w:pPr>
      <w:proofErr w:type="gramStart"/>
      <w:r w:rsidRPr="00CC2E1D">
        <w:rPr>
          <w:rFonts w:ascii="Angsana New" w:hAnsi="Angsana New" w:cs="Angsana New"/>
          <w:sz w:val="26"/>
          <w:szCs w:val="26"/>
        </w:rPr>
        <w:t>6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.1  </w:t>
      </w:r>
      <w:r w:rsidR="00517BB9" w:rsidRPr="00CC2E1D">
        <w:rPr>
          <w:rFonts w:ascii="Angsana New" w:hAnsi="Angsana New" w:cs="Angsana New"/>
          <w:sz w:val="26"/>
          <w:szCs w:val="26"/>
          <w:cs/>
        </w:rPr>
        <w:tab/>
      </w:r>
      <w:proofErr w:type="gramEnd"/>
      <w:r w:rsidR="00403740" w:rsidRPr="00CC2E1D">
        <w:rPr>
          <w:rFonts w:ascii="Angsana New" w:hAnsi="Angsana New" w:cs="Angsana New" w:hint="cs"/>
          <w:sz w:val="26"/>
          <w:szCs w:val="26"/>
          <w:cs/>
        </w:rPr>
        <w:t>ยอดคงเหลือลูกหนี้ตามสัญญาเช่าซื้อ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>3</w:t>
      </w:r>
      <w:r w:rsidR="00403740" w:rsidRPr="00221FDF">
        <w:rPr>
          <w:rFonts w:asciiTheme="majorBidi" w:hAnsiTheme="majorBidi" w:cstheme="majorBidi"/>
          <w:sz w:val="26"/>
          <w:szCs w:val="26"/>
        </w:rPr>
        <w:t>1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 xml:space="preserve"> ธันวาคม 256</w:t>
      </w:r>
      <w:r w:rsidR="00403740" w:rsidRPr="00221FDF">
        <w:rPr>
          <w:rFonts w:asciiTheme="majorBidi" w:hAnsiTheme="majorBidi" w:cstheme="majorBidi"/>
          <w:sz w:val="26"/>
          <w:szCs w:val="26"/>
        </w:rPr>
        <w:t xml:space="preserve">2 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>และ</w:t>
      </w:r>
      <w:r w:rsidR="00403740" w:rsidRPr="00221FDF">
        <w:rPr>
          <w:rFonts w:asciiTheme="majorBidi" w:hAnsiTheme="majorBidi" w:cstheme="majorBidi"/>
          <w:sz w:val="26"/>
          <w:szCs w:val="26"/>
        </w:rPr>
        <w:t xml:space="preserve"> 2561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มีดังนี้</w:t>
      </w:r>
    </w:p>
    <w:p w14:paraId="043F1652" w14:textId="77777777" w:rsidR="00403740" w:rsidRPr="00C80092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Theme="majorBidi" w:hAnsiTheme="majorBidi" w:cstheme="majorBidi"/>
          <w:sz w:val="20"/>
          <w:szCs w:val="20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0"/>
        <w:gridCol w:w="929"/>
        <w:gridCol w:w="239"/>
        <w:gridCol w:w="1111"/>
        <w:gridCol w:w="236"/>
        <w:gridCol w:w="934"/>
        <w:gridCol w:w="245"/>
        <w:gridCol w:w="1016"/>
      </w:tblGrid>
      <w:tr w:rsidR="00403740" w:rsidRPr="00CC2E1D" w14:paraId="4DEE76AB" w14:textId="77777777" w:rsidTr="001E5845">
        <w:trPr>
          <w:trHeight w:val="380"/>
          <w:tblHeader/>
        </w:trPr>
        <w:tc>
          <w:tcPr>
            <w:tcW w:w="2563" w:type="dxa"/>
          </w:tcPr>
          <w:p w14:paraId="0347F4D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02" w:type="dxa"/>
            <w:gridSpan w:val="11"/>
          </w:tcPr>
          <w:p w14:paraId="7A87FC7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79B8739D" w14:textId="77777777" w:rsidTr="00F213F1">
        <w:trPr>
          <w:trHeight w:val="272"/>
          <w:tblHeader/>
        </w:trPr>
        <w:tc>
          <w:tcPr>
            <w:tcW w:w="2563" w:type="dxa"/>
          </w:tcPr>
          <w:p w14:paraId="504B697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781AEBC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40" w:type="dxa"/>
          </w:tcPr>
          <w:p w14:paraId="3BD4057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4FE172E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1702D4C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95" w:type="dxa"/>
            <w:gridSpan w:val="3"/>
          </w:tcPr>
          <w:p w14:paraId="62A89DB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4F56AD36" w14:textId="77777777" w:rsidTr="00F213F1">
        <w:trPr>
          <w:trHeight w:val="254"/>
          <w:tblHeader/>
        </w:trPr>
        <w:tc>
          <w:tcPr>
            <w:tcW w:w="2563" w:type="dxa"/>
          </w:tcPr>
          <w:p w14:paraId="343835F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6B7AF5C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0" w:type="dxa"/>
          </w:tcPr>
          <w:p w14:paraId="6734DF1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725E532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27A835E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95" w:type="dxa"/>
            <w:gridSpan w:val="3"/>
          </w:tcPr>
          <w:p w14:paraId="7B282D1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03740" w:rsidRPr="00CC2E1D" w14:paraId="78E5D6C5" w14:textId="77777777" w:rsidTr="00F213F1">
        <w:trPr>
          <w:tblHeader/>
        </w:trPr>
        <w:tc>
          <w:tcPr>
            <w:tcW w:w="2563" w:type="dxa"/>
          </w:tcPr>
          <w:p w14:paraId="4B3FD32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6A942D2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5195DF0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7D9AEF6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40" w:type="dxa"/>
            <w:vAlign w:val="bottom"/>
          </w:tcPr>
          <w:p w14:paraId="3BDF420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7EF4A08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9" w:type="dxa"/>
          </w:tcPr>
          <w:p w14:paraId="09BFCF7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1E86A92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2F13008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0706FA1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31B59BD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</w:tcPr>
          <w:p w14:paraId="1F28BCF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6218CB44" w14:textId="77777777" w:rsidTr="001E5845">
        <w:trPr>
          <w:tblHeader/>
        </w:trPr>
        <w:tc>
          <w:tcPr>
            <w:tcW w:w="2563" w:type="dxa"/>
          </w:tcPr>
          <w:p w14:paraId="246D469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02" w:type="dxa"/>
            <w:gridSpan w:val="11"/>
          </w:tcPr>
          <w:p w14:paraId="0F3AE96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3A2A813A" w14:textId="77777777" w:rsidTr="00F213F1">
        <w:tc>
          <w:tcPr>
            <w:tcW w:w="2563" w:type="dxa"/>
          </w:tcPr>
          <w:p w14:paraId="6C3AC80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26192DC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FD245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40683F0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A45C69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29" w:type="dxa"/>
          </w:tcPr>
          <w:p w14:paraId="61E004F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2B527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B079E2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4B593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BA9A5E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364DBD5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16" w:type="dxa"/>
          </w:tcPr>
          <w:p w14:paraId="5F64D41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68A02B7D" w14:textId="77777777" w:rsidTr="00F213F1">
        <w:tc>
          <w:tcPr>
            <w:tcW w:w="2563" w:type="dxa"/>
            <w:vAlign w:val="bottom"/>
          </w:tcPr>
          <w:p w14:paraId="0BAC715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71855705" w14:textId="1C2637D5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3,889,734</w:t>
            </w:r>
          </w:p>
        </w:tc>
        <w:tc>
          <w:tcPr>
            <w:tcW w:w="236" w:type="dxa"/>
            <w:vAlign w:val="bottom"/>
          </w:tcPr>
          <w:p w14:paraId="2368460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253C4C6" w14:textId="6C7D28A8" w:rsidR="00F213F1" w:rsidRPr="00CC2E1D" w:rsidRDefault="008A32A5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4,903,625</w:t>
            </w:r>
          </w:p>
        </w:tc>
        <w:tc>
          <w:tcPr>
            <w:tcW w:w="240" w:type="dxa"/>
            <w:vAlign w:val="bottom"/>
          </w:tcPr>
          <w:p w14:paraId="12B0C34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22409BF7" w14:textId="004B6703" w:rsidR="00F213F1" w:rsidRPr="00CC2E1D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2,762,698</w:t>
            </w:r>
          </w:p>
        </w:tc>
        <w:tc>
          <w:tcPr>
            <w:tcW w:w="239" w:type="dxa"/>
            <w:vAlign w:val="bottom"/>
          </w:tcPr>
          <w:p w14:paraId="23AC216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1D8A61FC" w14:textId="20E083F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3,466,378</w:t>
            </w:r>
          </w:p>
        </w:tc>
        <w:tc>
          <w:tcPr>
            <w:tcW w:w="236" w:type="dxa"/>
            <w:vAlign w:val="bottom"/>
          </w:tcPr>
          <w:p w14:paraId="60DDB3C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4477C3E" w14:textId="60330812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6,652,432</w:t>
            </w:r>
          </w:p>
        </w:tc>
        <w:tc>
          <w:tcPr>
            <w:tcW w:w="245" w:type="dxa"/>
            <w:vAlign w:val="bottom"/>
          </w:tcPr>
          <w:p w14:paraId="357615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0E337F1D" w14:textId="6FF1EBD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8,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370,003</w:t>
            </w:r>
          </w:p>
        </w:tc>
      </w:tr>
      <w:tr w:rsidR="00F213F1" w:rsidRPr="00CC2E1D" w14:paraId="4DCFA447" w14:textId="77777777" w:rsidTr="00F213F1">
        <w:tc>
          <w:tcPr>
            <w:tcW w:w="2563" w:type="dxa"/>
            <w:vAlign w:val="bottom"/>
          </w:tcPr>
          <w:p w14:paraId="63B13DD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219E3C5F" w14:textId="2EF0ECD9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154,433</w:t>
            </w:r>
          </w:p>
        </w:tc>
        <w:tc>
          <w:tcPr>
            <w:tcW w:w="236" w:type="dxa"/>
            <w:vAlign w:val="bottom"/>
          </w:tcPr>
          <w:p w14:paraId="4E7EC52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05D5ACD" w14:textId="016BA7A6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173,066</w:t>
            </w:r>
          </w:p>
        </w:tc>
        <w:tc>
          <w:tcPr>
            <w:tcW w:w="240" w:type="dxa"/>
            <w:vAlign w:val="bottom"/>
          </w:tcPr>
          <w:p w14:paraId="487166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4169C85B" w14:textId="1A0B2B01" w:rsidR="00F213F1" w:rsidRPr="00CC2E1D" w:rsidRDefault="00F213F1" w:rsidP="008A32A5">
            <w:pPr>
              <w:pStyle w:val="a2"/>
              <w:tabs>
                <w:tab w:val="decimal" w:pos="463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1238162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CB616B5" w14:textId="1C9D5846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4091D70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5F1EC26" w14:textId="5B503C29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154,433</w:t>
            </w:r>
          </w:p>
        </w:tc>
        <w:tc>
          <w:tcPr>
            <w:tcW w:w="245" w:type="dxa"/>
            <w:vAlign w:val="bottom"/>
          </w:tcPr>
          <w:p w14:paraId="1CFD3CC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3A11895E" w14:textId="77C040E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173,066</w:t>
            </w:r>
          </w:p>
        </w:tc>
      </w:tr>
      <w:tr w:rsidR="00F213F1" w:rsidRPr="00CC2E1D" w14:paraId="03B3B0C7" w14:textId="77777777" w:rsidTr="00221FDF">
        <w:trPr>
          <w:trHeight w:val="695"/>
        </w:trPr>
        <w:tc>
          <w:tcPr>
            <w:tcW w:w="2563" w:type="dxa"/>
            <w:vAlign w:val="bottom"/>
          </w:tcPr>
          <w:p w14:paraId="31DE1C6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30F532E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9AE8F53" w14:textId="2DEF6D0A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</w:t>
            </w:r>
            <w:r w:rsidR="00383F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1,150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383F7C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574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8BD40F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F720718" w14:textId="28F83E9D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550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085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40" w:type="dxa"/>
            <w:vAlign w:val="bottom"/>
          </w:tcPr>
          <w:p w14:paraId="7486E28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5AC774E" w14:textId="755B84A3" w:rsidR="00F213F1" w:rsidRPr="00CC2E1D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(</w:t>
            </w:r>
            <w:r w:rsidR="00FB5A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542,102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239" w:type="dxa"/>
            <w:vAlign w:val="bottom"/>
          </w:tcPr>
          <w:p w14:paraId="7469E2B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D2AAE24" w14:textId="4A83C7B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713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452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36" w:type="dxa"/>
            <w:vAlign w:val="bottom"/>
          </w:tcPr>
          <w:p w14:paraId="09676F1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01CF721" w14:textId="3C92970B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(1,692,676)</w:t>
            </w:r>
          </w:p>
        </w:tc>
        <w:tc>
          <w:tcPr>
            <w:tcW w:w="245" w:type="dxa"/>
            <w:vAlign w:val="bottom"/>
          </w:tcPr>
          <w:p w14:paraId="524194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8FAAC60" w14:textId="095A045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263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537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</w:tr>
      <w:tr w:rsidR="00F213F1" w:rsidRPr="00CC2E1D" w14:paraId="3E251D73" w14:textId="77777777" w:rsidTr="00221FDF">
        <w:tc>
          <w:tcPr>
            <w:tcW w:w="2563" w:type="dxa"/>
          </w:tcPr>
          <w:p w14:paraId="1F9163D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0D726" w14:textId="618F67C2" w:rsidR="00F213F1" w:rsidRPr="00CC2E1D" w:rsidRDefault="00383F7C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893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593</w:t>
            </w:r>
          </w:p>
        </w:tc>
        <w:tc>
          <w:tcPr>
            <w:tcW w:w="236" w:type="dxa"/>
            <w:vAlign w:val="bottom"/>
          </w:tcPr>
          <w:p w14:paraId="463A99A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68FFC" w14:textId="49E29E1E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526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606</w:t>
            </w:r>
          </w:p>
        </w:tc>
        <w:tc>
          <w:tcPr>
            <w:tcW w:w="240" w:type="dxa"/>
            <w:vAlign w:val="bottom"/>
          </w:tcPr>
          <w:p w14:paraId="4F6EA65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31BE" w14:textId="4CFAB687" w:rsidR="00F213F1" w:rsidRPr="00CC2E1D" w:rsidRDefault="00FB5A36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2,220,596</w:t>
            </w:r>
          </w:p>
        </w:tc>
        <w:tc>
          <w:tcPr>
            <w:tcW w:w="239" w:type="dxa"/>
            <w:vAlign w:val="bottom"/>
          </w:tcPr>
          <w:p w14:paraId="33B1339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30F2" w14:textId="3741D4D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752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926</w:t>
            </w:r>
          </w:p>
        </w:tc>
        <w:tc>
          <w:tcPr>
            <w:tcW w:w="236" w:type="dxa"/>
            <w:vAlign w:val="bottom"/>
          </w:tcPr>
          <w:p w14:paraId="11A683A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E83F" w14:textId="738DF252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5,114,189</w:t>
            </w:r>
          </w:p>
        </w:tc>
        <w:tc>
          <w:tcPr>
            <w:tcW w:w="245" w:type="dxa"/>
            <w:vAlign w:val="bottom"/>
          </w:tcPr>
          <w:p w14:paraId="091E7F2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17CFE" w14:textId="476C939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6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279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532</w:t>
            </w:r>
          </w:p>
        </w:tc>
      </w:tr>
      <w:tr w:rsidR="00383F7C" w:rsidRPr="00CC2E1D" w14:paraId="274A701F" w14:textId="77777777" w:rsidTr="00221FDF">
        <w:tc>
          <w:tcPr>
            <w:tcW w:w="2563" w:type="dxa"/>
          </w:tcPr>
          <w:p w14:paraId="56204A4E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FCF7CBC" w14:textId="77777777" w:rsidR="00383F7C" w:rsidRPr="00C80092" w:rsidRDefault="00383F7C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5F10F70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BEA1F0B" w14:textId="77777777" w:rsidR="00383F7C" w:rsidRPr="00C80092" w:rsidRDefault="00383F7C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40" w:type="dxa"/>
            <w:vAlign w:val="bottom"/>
          </w:tcPr>
          <w:p w14:paraId="6FB5BD4A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A2BA6FC" w14:textId="77777777" w:rsidR="00383F7C" w:rsidRPr="00C80092" w:rsidRDefault="00383F7C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67B1E8FC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F440AC7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05E381A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99B260C" w14:textId="77777777" w:rsidR="00383F7C" w:rsidRPr="00C80092" w:rsidRDefault="00383F7C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00F63B6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197136A7" w14:textId="77777777" w:rsidR="00383F7C" w:rsidRPr="00C80092" w:rsidRDefault="00383F7C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</w:tr>
      <w:tr w:rsidR="00403740" w:rsidRPr="00CC2E1D" w14:paraId="51FB4CC8" w14:textId="77777777" w:rsidTr="00383F7C">
        <w:tc>
          <w:tcPr>
            <w:tcW w:w="2563" w:type="dxa"/>
          </w:tcPr>
          <w:p w14:paraId="2E45403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31BE3A8E" w14:textId="77777777" w:rsidR="00403740" w:rsidRPr="00CC2E1D" w:rsidRDefault="00403740" w:rsidP="001855CA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9D91D9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495233E7" w14:textId="77777777" w:rsidR="00403740" w:rsidRPr="00CC2E1D" w:rsidRDefault="00403740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19E084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6B039B9" w14:textId="77777777" w:rsidR="00403740" w:rsidRPr="00CC2E1D" w:rsidRDefault="00403740" w:rsidP="001855CA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1A3556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20F6F0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5229AD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6B9AC7ED" w14:textId="77777777" w:rsidR="00403740" w:rsidRPr="00CC2E1D" w:rsidRDefault="00403740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2BF4B42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65B0FD8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3967842C" w14:textId="77777777" w:rsidTr="00F213F1">
        <w:tc>
          <w:tcPr>
            <w:tcW w:w="2563" w:type="dxa"/>
            <w:vAlign w:val="bottom"/>
          </w:tcPr>
          <w:p w14:paraId="30BD70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6E954C2F" w14:textId="1058765F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561,91</w:t>
            </w:r>
            <w:r w:rsidR="00A23065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6</w:t>
            </w:r>
          </w:p>
        </w:tc>
        <w:tc>
          <w:tcPr>
            <w:tcW w:w="236" w:type="dxa"/>
            <w:vAlign w:val="bottom"/>
          </w:tcPr>
          <w:p w14:paraId="7098A6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B3961D6" w14:textId="25F27DDF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493,104</w:t>
            </w:r>
          </w:p>
        </w:tc>
        <w:tc>
          <w:tcPr>
            <w:tcW w:w="240" w:type="dxa"/>
            <w:vAlign w:val="bottom"/>
          </w:tcPr>
          <w:p w14:paraId="536B0BA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4CAB1FB8" w14:textId="62D39473" w:rsidR="00F213F1" w:rsidRPr="00CC2E1D" w:rsidRDefault="00F213F1" w:rsidP="008A32A5">
            <w:pPr>
              <w:pStyle w:val="a2"/>
              <w:tabs>
                <w:tab w:val="decimal" w:pos="462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5BECC11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24B7803F" w14:textId="25C9C61B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EBFA6E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9731110" w14:textId="4A648E32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561,91</w:t>
            </w:r>
            <w:r w:rsidR="00A2306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</w:t>
            </w:r>
          </w:p>
        </w:tc>
        <w:tc>
          <w:tcPr>
            <w:tcW w:w="245" w:type="dxa"/>
            <w:vAlign w:val="bottom"/>
          </w:tcPr>
          <w:p w14:paraId="1E6253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3D1DC050" w14:textId="73C1668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493,104</w:t>
            </w:r>
          </w:p>
        </w:tc>
      </w:tr>
      <w:tr w:rsidR="00F213F1" w:rsidRPr="00CC2E1D" w14:paraId="27D42838" w14:textId="77777777" w:rsidTr="00F213F1">
        <w:tc>
          <w:tcPr>
            <w:tcW w:w="2563" w:type="dxa"/>
            <w:vAlign w:val="bottom"/>
          </w:tcPr>
          <w:p w14:paraId="53464DE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4B282A94" w14:textId="5D87AE2C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36,054</w:t>
            </w:r>
          </w:p>
        </w:tc>
        <w:tc>
          <w:tcPr>
            <w:tcW w:w="236" w:type="dxa"/>
            <w:vAlign w:val="bottom"/>
          </w:tcPr>
          <w:p w14:paraId="5EF6536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AEB200A" w14:textId="43A67CCE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34,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135</w:t>
            </w:r>
          </w:p>
        </w:tc>
        <w:tc>
          <w:tcPr>
            <w:tcW w:w="240" w:type="dxa"/>
            <w:vAlign w:val="bottom"/>
          </w:tcPr>
          <w:p w14:paraId="1938F64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394BCE31" w14:textId="650EB6BD" w:rsidR="00F213F1" w:rsidRPr="00CC2E1D" w:rsidRDefault="00F213F1" w:rsidP="008A32A5">
            <w:pPr>
              <w:pStyle w:val="a2"/>
              <w:tabs>
                <w:tab w:val="decimal" w:pos="462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2C31F8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141A2A3F" w14:textId="7BFC30F8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D37C9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2E60890C" w14:textId="2A42F544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36,054</w:t>
            </w:r>
          </w:p>
        </w:tc>
        <w:tc>
          <w:tcPr>
            <w:tcW w:w="245" w:type="dxa"/>
            <w:vAlign w:val="bottom"/>
          </w:tcPr>
          <w:p w14:paraId="48766E6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vAlign w:val="bottom"/>
          </w:tcPr>
          <w:p w14:paraId="0276EFA4" w14:textId="4679B4B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34,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135</w:t>
            </w:r>
          </w:p>
        </w:tc>
      </w:tr>
      <w:tr w:rsidR="00F213F1" w:rsidRPr="00CC2E1D" w14:paraId="5663AE0F" w14:textId="77777777" w:rsidTr="00F213F1">
        <w:tc>
          <w:tcPr>
            <w:tcW w:w="2563" w:type="dxa"/>
            <w:vAlign w:val="bottom"/>
          </w:tcPr>
          <w:p w14:paraId="1117A45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53079C3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6005C7E" w14:textId="4616AE97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(177,634)</w:t>
            </w:r>
          </w:p>
        </w:tc>
        <w:tc>
          <w:tcPr>
            <w:tcW w:w="236" w:type="dxa"/>
            <w:vAlign w:val="bottom"/>
          </w:tcPr>
          <w:p w14:paraId="36E9334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B61EF89" w14:textId="543A6506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161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228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40" w:type="dxa"/>
            <w:vAlign w:val="bottom"/>
          </w:tcPr>
          <w:p w14:paraId="672F171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1495894D" w14:textId="5F427AE8" w:rsidR="00F213F1" w:rsidRPr="00CC2E1D" w:rsidRDefault="00F213F1" w:rsidP="008A32A5">
            <w:pPr>
              <w:pStyle w:val="a2"/>
              <w:tabs>
                <w:tab w:val="decimal" w:pos="462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 w:bidi="ar-SA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47C10E7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453B2C2" w14:textId="7679945D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9FD8EA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F574049" w14:textId="313DB377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(177,634)</w:t>
            </w:r>
          </w:p>
        </w:tc>
        <w:tc>
          <w:tcPr>
            <w:tcW w:w="245" w:type="dxa"/>
            <w:vAlign w:val="bottom"/>
          </w:tcPr>
          <w:p w14:paraId="514A2EA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5EB7E94" w14:textId="43FEC24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161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228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</w:tr>
      <w:tr w:rsidR="00F213F1" w:rsidRPr="00CC2E1D" w14:paraId="124D7F30" w14:textId="77777777" w:rsidTr="00F213F1">
        <w:tc>
          <w:tcPr>
            <w:tcW w:w="2563" w:type="dxa"/>
          </w:tcPr>
          <w:p w14:paraId="49195B6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469A" w14:textId="40C6AD53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420,33</w:t>
            </w:r>
            <w:r w:rsidR="00A230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236" w:type="dxa"/>
            <w:vAlign w:val="bottom"/>
          </w:tcPr>
          <w:p w14:paraId="4D02724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658F7" w14:textId="5BD38DE1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366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011</w:t>
            </w:r>
          </w:p>
        </w:tc>
        <w:tc>
          <w:tcPr>
            <w:tcW w:w="240" w:type="dxa"/>
            <w:vAlign w:val="bottom"/>
          </w:tcPr>
          <w:p w14:paraId="2CEFF9C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D7566" w14:textId="5DF6EADF" w:rsidR="00F213F1" w:rsidRPr="00CC2E1D" w:rsidRDefault="00F213F1" w:rsidP="008A32A5">
            <w:pPr>
              <w:pStyle w:val="a2"/>
              <w:tabs>
                <w:tab w:val="decimal" w:pos="462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F9D8F7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49D2C" w14:textId="012125F5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5E609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CAF96" w14:textId="6D0CFDDD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420,33</w:t>
            </w:r>
            <w:r w:rsidR="00A230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245" w:type="dxa"/>
            <w:vAlign w:val="bottom"/>
          </w:tcPr>
          <w:p w14:paraId="70D8FDC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DE9C1" w14:textId="405CE03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366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011</w:t>
            </w:r>
          </w:p>
        </w:tc>
      </w:tr>
      <w:tr w:rsidR="00F213F1" w:rsidRPr="00CC2E1D" w14:paraId="3CA7A8D7" w14:textId="77777777" w:rsidTr="00F213F1">
        <w:tc>
          <w:tcPr>
            <w:tcW w:w="2563" w:type="dxa"/>
          </w:tcPr>
          <w:p w14:paraId="4215016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E358EE" w14:textId="3C1ECA14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3,</w:t>
            </w:r>
            <w:r w:rsidR="00C8009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313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,</w:t>
            </w:r>
            <w:r w:rsidR="00C8009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9</w:t>
            </w:r>
            <w:r w:rsidR="00A230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29</w:t>
            </w:r>
          </w:p>
        </w:tc>
        <w:tc>
          <w:tcPr>
            <w:tcW w:w="236" w:type="dxa"/>
            <w:vAlign w:val="bottom"/>
          </w:tcPr>
          <w:p w14:paraId="3ED7891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DB3F187" w14:textId="2EC0CB40" w:rsidR="00F213F1" w:rsidRPr="00CC2E1D" w:rsidRDefault="00C80092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3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F213F1"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="00F213F1"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892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="00F213F1"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617</w:t>
            </w:r>
          </w:p>
        </w:tc>
        <w:tc>
          <w:tcPr>
            <w:tcW w:w="240" w:type="dxa"/>
            <w:vAlign w:val="bottom"/>
          </w:tcPr>
          <w:p w14:paraId="2B45B9A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CEF63C7" w14:textId="0370C07D" w:rsidR="00F213F1" w:rsidRPr="00CC2E1D" w:rsidRDefault="002C7764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20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596</w:t>
            </w:r>
          </w:p>
        </w:tc>
        <w:tc>
          <w:tcPr>
            <w:tcW w:w="239" w:type="dxa"/>
            <w:vAlign w:val="bottom"/>
          </w:tcPr>
          <w:p w14:paraId="76D3A0A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FC7454B" w14:textId="2EF1164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752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926</w:t>
            </w:r>
          </w:p>
        </w:tc>
        <w:tc>
          <w:tcPr>
            <w:tcW w:w="236" w:type="dxa"/>
            <w:vAlign w:val="bottom"/>
          </w:tcPr>
          <w:p w14:paraId="0ABA164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FF48472" w14:textId="00625D01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5,534,52</w:t>
            </w:r>
            <w:r w:rsidR="007D055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245" w:type="dxa"/>
            <w:vAlign w:val="bottom"/>
          </w:tcPr>
          <w:p w14:paraId="0289D22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C50A3C5" w14:textId="191DBF3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6,645,543</w:t>
            </w:r>
          </w:p>
        </w:tc>
      </w:tr>
      <w:tr w:rsidR="00F213F1" w:rsidRPr="00CC2E1D" w14:paraId="34150CCD" w14:textId="77777777" w:rsidTr="00F213F1">
        <w:tc>
          <w:tcPr>
            <w:tcW w:w="2563" w:type="dxa"/>
          </w:tcPr>
          <w:p w14:paraId="07051CA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A28A5EE" w14:textId="52A56A51" w:rsidR="00F213F1" w:rsidRPr="00CC2E1D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(37</w:t>
            </w:r>
            <w:r w:rsidR="00C80092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,</w:t>
            </w:r>
            <w:r w:rsidR="00C80092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3</w:t>
            </w:r>
            <w:r w:rsidR="002E44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347279F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6BD14A1" w14:textId="5BB08ECA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357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252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40" w:type="dxa"/>
            <w:vAlign w:val="bottom"/>
          </w:tcPr>
          <w:p w14:paraId="3ECD248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001AAD" w14:textId="3C0C1C02" w:rsidR="00F213F1" w:rsidRPr="00CC2E1D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</w:t>
            </w:r>
            <w:r w:rsidR="002C776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2C776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9" w:type="dxa"/>
            <w:vAlign w:val="bottom"/>
          </w:tcPr>
          <w:p w14:paraId="220C36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49914D7D" w14:textId="7EF69C7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76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  <w:t>532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36" w:type="dxa"/>
            <w:vAlign w:val="bottom"/>
          </w:tcPr>
          <w:p w14:paraId="6656965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2D270F5" w14:textId="41E984BB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(429,84</w:t>
            </w:r>
            <w:r w:rsidR="002E442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0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45" w:type="dxa"/>
            <w:vAlign w:val="bottom"/>
          </w:tcPr>
          <w:p w14:paraId="7E44295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7F1D8C0" w14:textId="0340FEF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(433,784)</w:t>
            </w:r>
          </w:p>
        </w:tc>
      </w:tr>
      <w:tr w:rsidR="00F213F1" w:rsidRPr="00CC2E1D" w14:paraId="79A76B1B" w14:textId="77777777" w:rsidTr="00F213F1">
        <w:tc>
          <w:tcPr>
            <w:tcW w:w="2563" w:type="dxa"/>
          </w:tcPr>
          <w:p w14:paraId="2698E02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ลูกหนี้ตามสัญญาเช่าซื้</w:t>
            </w:r>
            <w:r w:rsidRPr="00CC2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อ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BFD2D" w14:textId="3809A8E1" w:rsidR="00F213F1" w:rsidRPr="00CC2E1D" w:rsidRDefault="00C80092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942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,5</w:t>
            </w:r>
            <w:r w:rsidR="00156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236" w:type="dxa"/>
            <w:vAlign w:val="bottom"/>
          </w:tcPr>
          <w:p w14:paraId="7F8C8C5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12CD7" w14:textId="08C6397E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01"/>
                <w:tab w:val="decimal" w:pos="834"/>
              </w:tabs>
              <w:spacing w:line="240" w:lineRule="auto"/>
              <w:ind w:left="-75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535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365</w:t>
            </w:r>
          </w:p>
        </w:tc>
        <w:tc>
          <w:tcPr>
            <w:tcW w:w="240" w:type="dxa"/>
            <w:vAlign w:val="bottom"/>
          </w:tcPr>
          <w:p w14:paraId="38520D5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6CF9F" w14:textId="7E9F5541" w:rsidR="00F213F1" w:rsidRPr="00CC2E1D" w:rsidRDefault="002C7764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62</w:t>
            </w:r>
            <w:r w:rsidR="00F213F1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239" w:type="dxa"/>
            <w:vAlign w:val="bottom"/>
          </w:tcPr>
          <w:p w14:paraId="51E7DAC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00FB4" w14:textId="47CD854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676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CC2E1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th-TH"/>
              </w:rPr>
              <w:t>394</w:t>
            </w:r>
          </w:p>
        </w:tc>
        <w:tc>
          <w:tcPr>
            <w:tcW w:w="236" w:type="dxa"/>
            <w:vAlign w:val="bottom"/>
          </w:tcPr>
          <w:p w14:paraId="5127545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A7ECA" w14:textId="595F4068" w:rsidR="00F213F1" w:rsidRPr="00CC2E1D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5,104,68</w:t>
            </w:r>
            <w:r w:rsidR="001562D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5</w:t>
            </w:r>
          </w:p>
        </w:tc>
        <w:tc>
          <w:tcPr>
            <w:tcW w:w="245" w:type="dxa"/>
            <w:vAlign w:val="bottom"/>
          </w:tcPr>
          <w:p w14:paraId="153F03A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98F3" w14:textId="7C7C4C0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6,211,759</w:t>
            </w:r>
          </w:p>
        </w:tc>
      </w:tr>
    </w:tbl>
    <w:p w14:paraId="7F0567C2" w14:textId="0D3B4258" w:rsidR="001E5845" w:rsidRPr="00E34038" w:rsidRDefault="001E5845">
      <w:pPr>
        <w:rPr>
          <w:sz w:val="2"/>
          <w:szCs w:val="2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403740" w:rsidRPr="00E34038" w14:paraId="4792E138" w14:textId="77777777" w:rsidTr="001855CA">
        <w:trPr>
          <w:trHeight w:val="380"/>
          <w:tblHeader/>
        </w:trPr>
        <w:tc>
          <w:tcPr>
            <w:tcW w:w="2563" w:type="dxa"/>
          </w:tcPr>
          <w:p w14:paraId="577BDA07" w14:textId="2B1C7D73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45682652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3740" w:rsidRPr="00E34038" w14:paraId="74A5C073" w14:textId="77777777" w:rsidTr="001855CA">
        <w:trPr>
          <w:trHeight w:val="272"/>
          <w:tblHeader/>
        </w:trPr>
        <w:tc>
          <w:tcPr>
            <w:tcW w:w="2563" w:type="dxa"/>
          </w:tcPr>
          <w:p w14:paraId="68D6FB7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1A7A8B3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41" w:type="dxa"/>
          </w:tcPr>
          <w:p w14:paraId="6A3C1F56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1F8B1C5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36CAA68C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17640F2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E34038" w14:paraId="07D055D8" w14:textId="77777777" w:rsidTr="001855CA">
        <w:trPr>
          <w:trHeight w:val="254"/>
          <w:tblHeader/>
        </w:trPr>
        <w:tc>
          <w:tcPr>
            <w:tcW w:w="2563" w:type="dxa"/>
          </w:tcPr>
          <w:p w14:paraId="15D4FCF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26F8FC2D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38EF1487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46F35223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7FA2F36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2960F62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03740" w:rsidRPr="00E34038" w14:paraId="722A607A" w14:textId="77777777" w:rsidTr="001855CA">
        <w:trPr>
          <w:tblHeader/>
        </w:trPr>
        <w:tc>
          <w:tcPr>
            <w:tcW w:w="2563" w:type="dxa"/>
          </w:tcPr>
          <w:p w14:paraId="5E79F5DD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07DA1A8C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5539189E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0A72423D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41" w:type="dxa"/>
            <w:vAlign w:val="bottom"/>
          </w:tcPr>
          <w:p w14:paraId="5C63D3A8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7CBBC86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9" w:type="dxa"/>
          </w:tcPr>
          <w:p w14:paraId="4B03A7E7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664D2142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3801C0BC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364BCB62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14C63556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14:paraId="12F8E9B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E34038" w14:paraId="06143C5A" w14:textId="77777777" w:rsidTr="001855CA">
        <w:trPr>
          <w:tblHeader/>
        </w:trPr>
        <w:tc>
          <w:tcPr>
            <w:tcW w:w="2563" w:type="dxa"/>
          </w:tcPr>
          <w:p w14:paraId="5EC40A1A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1C462EF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E34038" w14:paraId="3C57210B" w14:textId="77777777" w:rsidTr="001855CA">
        <w:tc>
          <w:tcPr>
            <w:tcW w:w="2563" w:type="dxa"/>
          </w:tcPr>
          <w:p w14:paraId="515BEDC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4EBE0E7C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3E9C6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39036187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1C15BC6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29" w:type="dxa"/>
          </w:tcPr>
          <w:p w14:paraId="01EA8BB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DFE4AE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F8BBFC8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4939EA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73FB32D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11C9B837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</w:tcPr>
          <w:p w14:paraId="02ACDAE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E34038" w14:paraId="64722CAB" w14:textId="77777777" w:rsidTr="001855CA">
        <w:tc>
          <w:tcPr>
            <w:tcW w:w="2563" w:type="dxa"/>
            <w:vAlign w:val="bottom"/>
          </w:tcPr>
          <w:p w14:paraId="759B7B4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</w:tcPr>
          <w:p w14:paraId="68D4A921" w14:textId="021B0A57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2,666,874</w:t>
            </w:r>
          </w:p>
        </w:tc>
        <w:tc>
          <w:tcPr>
            <w:tcW w:w="236" w:type="dxa"/>
            <w:vAlign w:val="bottom"/>
          </w:tcPr>
          <w:p w14:paraId="4169577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014E43F6" w14:textId="5A8A34F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3,150,762</w:t>
            </w:r>
          </w:p>
        </w:tc>
        <w:tc>
          <w:tcPr>
            <w:tcW w:w="241" w:type="dxa"/>
            <w:vAlign w:val="bottom"/>
          </w:tcPr>
          <w:p w14:paraId="3291D6E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</w:tcPr>
          <w:p w14:paraId="1FEE785F" w14:textId="031FA056" w:rsidR="00F213F1" w:rsidRPr="00E34038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1,974,139</w:t>
            </w:r>
          </w:p>
        </w:tc>
        <w:tc>
          <w:tcPr>
            <w:tcW w:w="239" w:type="dxa"/>
            <w:vAlign w:val="bottom"/>
          </w:tcPr>
          <w:p w14:paraId="1A8C9DAF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1F89F125" w14:textId="6B8D0F73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2,588,595</w:t>
            </w:r>
          </w:p>
        </w:tc>
        <w:tc>
          <w:tcPr>
            <w:tcW w:w="236" w:type="dxa"/>
            <w:vAlign w:val="bottom"/>
          </w:tcPr>
          <w:p w14:paraId="09F4DAD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117D3E3F" w14:textId="1D96955B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4,641,013</w:t>
            </w:r>
          </w:p>
        </w:tc>
        <w:tc>
          <w:tcPr>
            <w:tcW w:w="245" w:type="dxa"/>
            <w:vAlign w:val="bottom"/>
          </w:tcPr>
          <w:p w14:paraId="0CC9AC9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FEE4FA5" w14:textId="7289A836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5,739,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357</w:t>
            </w:r>
          </w:p>
        </w:tc>
      </w:tr>
      <w:tr w:rsidR="00F213F1" w:rsidRPr="00E34038" w14:paraId="2E9F5F47" w14:textId="77777777" w:rsidTr="001855CA">
        <w:tc>
          <w:tcPr>
            <w:tcW w:w="2563" w:type="dxa"/>
            <w:vAlign w:val="bottom"/>
          </w:tcPr>
          <w:p w14:paraId="0B287567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</w:tcPr>
          <w:p w14:paraId="2A2CA0F9" w14:textId="2607030D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110,215</w:t>
            </w:r>
          </w:p>
        </w:tc>
        <w:tc>
          <w:tcPr>
            <w:tcW w:w="236" w:type="dxa"/>
            <w:vAlign w:val="bottom"/>
          </w:tcPr>
          <w:p w14:paraId="0D283EE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C022AF0" w14:textId="61FC9C9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465</w:t>
            </w:r>
          </w:p>
        </w:tc>
        <w:tc>
          <w:tcPr>
            <w:tcW w:w="241" w:type="dxa"/>
            <w:vAlign w:val="bottom"/>
          </w:tcPr>
          <w:p w14:paraId="5A361F2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</w:tcPr>
          <w:p w14:paraId="69567043" w14:textId="331106E2" w:rsidR="00F213F1" w:rsidRPr="00E34038" w:rsidRDefault="00F213F1" w:rsidP="00E34038">
            <w:pPr>
              <w:pStyle w:val="a2"/>
              <w:tabs>
                <w:tab w:val="decimal" w:pos="550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341DAAA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7128D395" w14:textId="09D7F180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4649F23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1DDD0D68" w14:textId="3C586BC1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110,215</w:t>
            </w:r>
          </w:p>
        </w:tc>
        <w:tc>
          <w:tcPr>
            <w:tcW w:w="245" w:type="dxa"/>
            <w:vAlign w:val="bottom"/>
          </w:tcPr>
          <w:p w14:paraId="44580CD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0F0BD6B" w14:textId="29E477DE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106,465</w:t>
            </w:r>
          </w:p>
        </w:tc>
      </w:tr>
      <w:tr w:rsidR="00F213F1" w:rsidRPr="00E34038" w14:paraId="3AEE1236" w14:textId="77777777" w:rsidTr="00E34038">
        <w:trPr>
          <w:trHeight w:val="641"/>
        </w:trPr>
        <w:tc>
          <w:tcPr>
            <w:tcW w:w="2563" w:type="dxa"/>
            <w:vAlign w:val="bottom"/>
          </w:tcPr>
          <w:p w14:paraId="3317037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40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</w:p>
          <w:p w14:paraId="14ED5F1D" w14:textId="2F07E504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ไม่ถือ</w:t>
            </w:r>
            <w:r w:rsidR="00B80C4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ป็นรายได้ 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</w:tcPr>
          <w:p w14:paraId="3CD73DC4" w14:textId="77777777" w:rsidR="00F213F1" w:rsidRPr="00E34038" w:rsidRDefault="00F213F1" w:rsidP="00E34038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71669A0F" w14:textId="0C0C2EC3" w:rsidR="00F213F1" w:rsidRPr="00E34038" w:rsidRDefault="00F213F1" w:rsidP="00E34038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(86</w:t>
            </w:r>
            <w:r w:rsidR="002C7764"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2C7764"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48</w:t>
            </w:r>
            <w:r w:rsidR="00A2306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083134B1" w14:textId="77777777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62BF1023" w14:textId="1E06B805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094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530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56DB0480" w14:textId="77777777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02CE6260" w14:textId="77777777" w:rsidR="00F213F1" w:rsidRPr="00E34038" w:rsidRDefault="00F213F1" w:rsidP="00E34038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</w:p>
          <w:p w14:paraId="2B489105" w14:textId="29C268F2" w:rsidR="00F213F1" w:rsidRPr="00E34038" w:rsidRDefault="00F213F1" w:rsidP="00E34038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(</w:t>
            </w:r>
            <w:r w:rsidR="002C7764"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390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,</w:t>
            </w:r>
            <w:r w:rsidR="002C7764"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96</w:t>
            </w:r>
            <w:r w:rsidR="002E4425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5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239" w:type="dxa"/>
            <w:vAlign w:val="bottom"/>
          </w:tcPr>
          <w:p w14:paraId="19F04396" w14:textId="77777777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315D9202" w14:textId="19A8E186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(524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th-TH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910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DB71943" w14:textId="77777777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7EE089DF" w14:textId="77777777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24510492" w14:textId="0716390F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 w:hanging="16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(1,255,451)</w:t>
            </w:r>
          </w:p>
        </w:tc>
        <w:tc>
          <w:tcPr>
            <w:tcW w:w="245" w:type="dxa"/>
            <w:vAlign w:val="bottom"/>
          </w:tcPr>
          <w:p w14:paraId="532917CD" w14:textId="77777777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A82E73D" w14:textId="2859B207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19,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213F1" w:rsidRPr="00E34038" w14:paraId="69F52F6A" w14:textId="77777777" w:rsidTr="001855CA">
        <w:tc>
          <w:tcPr>
            <w:tcW w:w="2563" w:type="dxa"/>
          </w:tcPr>
          <w:p w14:paraId="5A3D6F8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1ECFDBE" w14:textId="781E2C61" w:rsidR="00F213F1" w:rsidRPr="00E34038" w:rsidRDefault="002C7764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</w:t>
            </w:r>
            <w:r w:rsidR="00F213F1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912</w:t>
            </w:r>
            <w:r w:rsidR="00F213F1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60</w:t>
            </w:r>
            <w:r w:rsidR="00A230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236" w:type="dxa"/>
            <w:vAlign w:val="bottom"/>
          </w:tcPr>
          <w:p w14:paraId="7BCF181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D3CA6" w14:textId="5A74AA40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162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697</w:t>
            </w:r>
          </w:p>
        </w:tc>
        <w:tc>
          <w:tcPr>
            <w:tcW w:w="241" w:type="dxa"/>
            <w:vAlign w:val="bottom"/>
          </w:tcPr>
          <w:p w14:paraId="0C6C7F8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966167F" w14:textId="30519213" w:rsidR="00F213F1" w:rsidRPr="00E34038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</w:t>
            </w:r>
            <w:r w:rsidR="002C7764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583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2C7764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174</w:t>
            </w:r>
          </w:p>
        </w:tc>
        <w:tc>
          <w:tcPr>
            <w:tcW w:w="239" w:type="dxa"/>
            <w:vAlign w:val="bottom"/>
          </w:tcPr>
          <w:p w14:paraId="1C79CA8C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307C" w14:textId="242BB83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2,0</w:t>
            </w:r>
            <w:r w:rsidR="00B80C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63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,</w:t>
            </w:r>
            <w:r w:rsidR="003160F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6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85</w:t>
            </w:r>
          </w:p>
        </w:tc>
        <w:tc>
          <w:tcPr>
            <w:tcW w:w="236" w:type="dxa"/>
            <w:vAlign w:val="bottom"/>
          </w:tcPr>
          <w:p w14:paraId="76BCAD6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F56517E" w14:textId="6ADEAD6D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3,495,777</w:t>
            </w:r>
          </w:p>
        </w:tc>
        <w:tc>
          <w:tcPr>
            <w:tcW w:w="245" w:type="dxa"/>
            <w:vAlign w:val="bottom"/>
          </w:tcPr>
          <w:p w14:paraId="6D81246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EE7F4" w14:textId="2DD2C4BF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4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226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382</w:t>
            </w:r>
          </w:p>
        </w:tc>
      </w:tr>
      <w:tr w:rsidR="00403740" w:rsidRPr="00E34038" w14:paraId="5D174FFA" w14:textId="77777777" w:rsidTr="00BB58FE">
        <w:tc>
          <w:tcPr>
            <w:tcW w:w="2563" w:type="dxa"/>
          </w:tcPr>
          <w:p w14:paraId="7E28E30D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19B58FF" w14:textId="77777777" w:rsidR="00403740" w:rsidRPr="00E34038" w:rsidRDefault="00403740" w:rsidP="001855CA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FB1D813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4BB158A" w14:textId="77777777" w:rsidR="00403740" w:rsidRPr="00E34038" w:rsidRDefault="00403740" w:rsidP="001E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8361CC2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EFA1F36" w14:textId="77777777" w:rsidR="00403740" w:rsidRPr="00E34038" w:rsidRDefault="00403740" w:rsidP="001855CA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2C8C2133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6E27F6A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A3ECFD7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6B825C7" w14:textId="77777777" w:rsidR="00403740" w:rsidRPr="00E34038" w:rsidRDefault="00403740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018DFF6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8B465E" w14:textId="77777777" w:rsidR="00403740" w:rsidRPr="00E34038" w:rsidRDefault="00403740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E34038" w14:paraId="785B0A42" w14:textId="77777777" w:rsidTr="001855CA">
        <w:tc>
          <w:tcPr>
            <w:tcW w:w="2563" w:type="dxa"/>
          </w:tcPr>
          <w:p w14:paraId="6264083A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329C942E" w14:textId="77777777" w:rsidR="00403740" w:rsidRPr="00E34038" w:rsidRDefault="00403740" w:rsidP="001855CA">
            <w:pPr>
              <w:pStyle w:val="a2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BED6CE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1E777246" w14:textId="77777777" w:rsidR="00403740" w:rsidRPr="00E34038" w:rsidRDefault="00403740" w:rsidP="001E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7679C2D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0CDF65C2" w14:textId="77777777" w:rsidR="00403740" w:rsidRPr="00E34038" w:rsidRDefault="00403740" w:rsidP="001855CA">
            <w:pPr>
              <w:pStyle w:val="a2"/>
              <w:tabs>
                <w:tab w:val="decimal" w:pos="73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14F7D2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1181D59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CEB6B7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2E860F11" w14:textId="77777777" w:rsidR="00403740" w:rsidRPr="00E34038" w:rsidRDefault="00403740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67FCD56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9944655" w14:textId="77777777" w:rsidR="00403740" w:rsidRPr="00E34038" w:rsidRDefault="00403740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E34038" w14:paraId="23732BE6" w14:textId="77777777" w:rsidTr="00983865">
        <w:tc>
          <w:tcPr>
            <w:tcW w:w="2563" w:type="dxa"/>
            <w:vAlign w:val="bottom"/>
          </w:tcPr>
          <w:p w14:paraId="57A58EF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</w:tcPr>
          <w:p w14:paraId="0569B541" w14:textId="4D3B8431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527,873</w:t>
            </w:r>
          </w:p>
        </w:tc>
        <w:tc>
          <w:tcPr>
            <w:tcW w:w="236" w:type="dxa"/>
            <w:vAlign w:val="bottom"/>
          </w:tcPr>
          <w:p w14:paraId="435B423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1F077239" w14:textId="02658571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455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373</w:t>
            </w:r>
          </w:p>
        </w:tc>
        <w:tc>
          <w:tcPr>
            <w:tcW w:w="241" w:type="dxa"/>
            <w:vAlign w:val="bottom"/>
          </w:tcPr>
          <w:p w14:paraId="7BB5CA6C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</w:tcPr>
          <w:p w14:paraId="082389A6" w14:textId="0BBCF46E" w:rsidR="00F213F1" w:rsidRPr="00E34038" w:rsidRDefault="00F213F1" w:rsidP="00E34038">
            <w:pPr>
              <w:pStyle w:val="a2"/>
              <w:tabs>
                <w:tab w:val="decimal" w:pos="550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Cs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566454E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6219490D" w14:textId="0D007A8E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F146796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4CD6ECF6" w14:textId="666A541A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527,873</w:t>
            </w:r>
          </w:p>
        </w:tc>
        <w:tc>
          <w:tcPr>
            <w:tcW w:w="245" w:type="dxa"/>
            <w:vAlign w:val="bottom"/>
          </w:tcPr>
          <w:p w14:paraId="6C4D82C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49F6F06" w14:textId="06FAC02A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455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373</w:t>
            </w:r>
          </w:p>
        </w:tc>
      </w:tr>
      <w:tr w:rsidR="00F213F1" w:rsidRPr="00E34038" w14:paraId="3385D158" w14:textId="77777777" w:rsidTr="00983865">
        <w:tc>
          <w:tcPr>
            <w:tcW w:w="2563" w:type="dxa"/>
            <w:vAlign w:val="bottom"/>
          </w:tcPr>
          <w:p w14:paraId="1467CDA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</w:tcPr>
          <w:p w14:paraId="6D48605E" w14:textId="5CAAAFF9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33,213</w:t>
            </w:r>
          </w:p>
        </w:tc>
        <w:tc>
          <w:tcPr>
            <w:tcW w:w="236" w:type="dxa"/>
            <w:vAlign w:val="bottom"/>
          </w:tcPr>
          <w:p w14:paraId="0CA5EFE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4F17790" w14:textId="44C99E06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999</w:t>
            </w:r>
          </w:p>
        </w:tc>
        <w:tc>
          <w:tcPr>
            <w:tcW w:w="241" w:type="dxa"/>
            <w:vAlign w:val="bottom"/>
          </w:tcPr>
          <w:p w14:paraId="4E84B8D0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</w:tcPr>
          <w:p w14:paraId="54B2D3CF" w14:textId="05C01D55" w:rsidR="00F213F1" w:rsidRPr="00E34038" w:rsidRDefault="00F213F1" w:rsidP="00E34038">
            <w:pPr>
              <w:pStyle w:val="a2"/>
              <w:tabs>
                <w:tab w:val="decimal" w:pos="550"/>
              </w:tabs>
              <w:ind w:left="-108" w:right="-108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Cs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6B749AA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735D7BBD" w14:textId="4FA61E8C" w:rsidR="00F213F1" w:rsidRPr="00E34038" w:rsidRDefault="00E34038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460ECB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7566B180" w14:textId="34971C7C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33,213</w:t>
            </w:r>
          </w:p>
        </w:tc>
        <w:tc>
          <w:tcPr>
            <w:tcW w:w="245" w:type="dxa"/>
            <w:vAlign w:val="bottom"/>
          </w:tcPr>
          <w:p w14:paraId="7FB46718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6E3FDA1" w14:textId="5BBDC4FA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999</w:t>
            </w:r>
          </w:p>
        </w:tc>
      </w:tr>
      <w:tr w:rsidR="00F213F1" w:rsidRPr="00E34038" w14:paraId="656DB818" w14:textId="77777777" w:rsidTr="00983865">
        <w:tc>
          <w:tcPr>
            <w:tcW w:w="2563" w:type="dxa"/>
            <w:vAlign w:val="bottom"/>
          </w:tcPr>
          <w:p w14:paraId="2FBCFE3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E340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ไม่ถือเป็นรายได้ 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A3A827D" w14:textId="77777777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0071C812" w14:textId="51ACBCD1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(166,298)</w:t>
            </w:r>
          </w:p>
        </w:tc>
        <w:tc>
          <w:tcPr>
            <w:tcW w:w="236" w:type="dxa"/>
            <w:vAlign w:val="bottom"/>
          </w:tcPr>
          <w:p w14:paraId="28151B9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CCFC9B8" w14:textId="749BC505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299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5A7A6BB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6E2360C" w14:textId="77777777" w:rsidR="00F213F1" w:rsidRPr="00E34038" w:rsidRDefault="00F213F1" w:rsidP="00E34038">
            <w:pPr>
              <w:pStyle w:val="a2"/>
              <w:tabs>
                <w:tab w:val="decimal" w:pos="550"/>
                <w:tab w:val="decimal" w:pos="667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  <w:p w14:paraId="2583927E" w14:textId="7F402D1E" w:rsidR="00F213F1" w:rsidRPr="00E34038" w:rsidRDefault="00F213F1" w:rsidP="00E34038">
            <w:pPr>
              <w:pStyle w:val="a2"/>
              <w:tabs>
                <w:tab w:val="decimal" w:pos="550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4397B00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5F959BE" w14:textId="77777777" w:rsidR="00F213F1" w:rsidRPr="00E34038" w:rsidRDefault="00F213F1" w:rsidP="00E34038">
            <w:pPr>
              <w:pStyle w:val="a2"/>
              <w:tabs>
                <w:tab w:val="decimal" w:pos="640"/>
                <w:tab w:val="decimal" w:pos="667"/>
              </w:tabs>
              <w:ind w:left="-108" w:right="-114"/>
              <w:jc w:val="lef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</w:p>
          <w:p w14:paraId="2D490EF4" w14:textId="29F4A9E3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CF7DA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A263778" w14:textId="77777777" w:rsidR="00F213F1" w:rsidRPr="00E34038" w:rsidRDefault="00F213F1" w:rsidP="008A32A5">
            <w:pPr>
              <w:pStyle w:val="a2"/>
              <w:tabs>
                <w:tab w:val="decimal" w:pos="720"/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1138545" w14:textId="172AAD72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(166,298)</w:t>
            </w:r>
          </w:p>
        </w:tc>
        <w:tc>
          <w:tcPr>
            <w:tcW w:w="245" w:type="dxa"/>
            <w:vAlign w:val="bottom"/>
          </w:tcPr>
          <w:p w14:paraId="24EC849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A7EE4D" w14:textId="25B1FC17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299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13F1" w:rsidRPr="00E34038" w14:paraId="40A6F42C" w14:textId="77777777" w:rsidTr="00983865">
        <w:tc>
          <w:tcPr>
            <w:tcW w:w="2563" w:type="dxa"/>
          </w:tcPr>
          <w:p w14:paraId="3D3C4C6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D4CFE63" w14:textId="3820B714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394,788</w:t>
            </w:r>
          </w:p>
        </w:tc>
        <w:tc>
          <w:tcPr>
            <w:tcW w:w="236" w:type="dxa"/>
            <w:vAlign w:val="bottom"/>
          </w:tcPr>
          <w:p w14:paraId="1DC8016C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3D77" w14:textId="08F66276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339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073</w:t>
            </w:r>
          </w:p>
        </w:tc>
        <w:tc>
          <w:tcPr>
            <w:tcW w:w="241" w:type="dxa"/>
            <w:vAlign w:val="bottom"/>
          </w:tcPr>
          <w:p w14:paraId="07A1BEAC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31C880D" w14:textId="6F2C0AF4" w:rsidR="00F213F1" w:rsidRPr="00E34038" w:rsidRDefault="00F213F1" w:rsidP="00E34038">
            <w:pPr>
              <w:pStyle w:val="a2"/>
              <w:tabs>
                <w:tab w:val="decimal" w:pos="550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89C441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DEC4F36" w14:textId="15F54EBA" w:rsidR="00F213F1" w:rsidRPr="00E34038" w:rsidRDefault="00F213F1" w:rsidP="00E3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A7C14D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7AF9C62" w14:textId="7ED9E0BA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394,788</w:t>
            </w:r>
          </w:p>
        </w:tc>
        <w:tc>
          <w:tcPr>
            <w:tcW w:w="245" w:type="dxa"/>
            <w:vAlign w:val="bottom"/>
          </w:tcPr>
          <w:p w14:paraId="070F4DB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57D2" w14:textId="1B667982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339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073</w:t>
            </w:r>
          </w:p>
        </w:tc>
      </w:tr>
      <w:tr w:rsidR="00F213F1" w:rsidRPr="00E34038" w14:paraId="761E9AB4" w14:textId="77777777" w:rsidTr="001855CA">
        <w:tc>
          <w:tcPr>
            <w:tcW w:w="2563" w:type="dxa"/>
          </w:tcPr>
          <w:p w14:paraId="5FF2109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472DA60" w14:textId="29FB057E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2,</w:t>
            </w:r>
            <w:r w:rsidR="00E34038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307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E34038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39</w:t>
            </w:r>
            <w:r w:rsidR="002E44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36" w:type="dxa"/>
            <w:vAlign w:val="bottom"/>
          </w:tcPr>
          <w:p w14:paraId="2530823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0FF9287" w14:textId="655AD2B3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2,501,770</w:t>
            </w:r>
          </w:p>
        </w:tc>
        <w:tc>
          <w:tcPr>
            <w:tcW w:w="241" w:type="dxa"/>
            <w:vAlign w:val="bottom"/>
          </w:tcPr>
          <w:p w14:paraId="77A52120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14F4D1E6" w14:textId="3C46D658" w:rsidR="00F213F1" w:rsidRPr="00E34038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1,</w:t>
            </w:r>
            <w:r w:rsidR="00E34038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583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,</w:t>
            </w:r>
            <w:r w:rsidR="00E34038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17</w:t>
            </w:r>
            <w:r w:rsidR="009820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ar-SA"/>
              </w:rPr>
              <w:t>4</w:t>
            </w:r>
          </w:p>
        </w:tc>
        <w:tc>
          <w:tcPr>
            <w:tcW w:w="239" w:type="dxa"/>
            <w:vAlign w:val="bottom"/>
          </w:tcPr>
          <w:p w14:paraId="0F250F0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BBECC1A" w14:textId="75B19190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2,063,685</w:t>
            </w:r>
          </w:p>
        </w:tc>
        <w:tc>
          <w:tcPr>
            <w:tcW w:w="236" w:type="dxa"/>
            <w:vAlign w:val="bottom"/>
          </w:tcPr>
          <w:p w14:paraId="01A8B048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F7F5B6D" w14:textId="382A43B0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3,890,565</w:t>
            </w:r>
          </w:p>
        </w:tc>
        <w:tc>
          <w:tcPr>
            <w:tcW w:w="245" w:type="dxa"/>
            <w:vAlign w:val="bottom"/>
          </w:tcPr>
          <w:p w14:paraId="13E330F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DD9C31B" w14:textId="14D67059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4,565,455</w:t>
            </w:r>
          </w:p>
        </w:tc>
      </w:tr>
      <w:tr w:rsidR="00F213F1" w:rsidRPr="00E34038" w14:paraId="18B4EB68" w14:textId="77777777" w:rsidTr="001855CA">
        <w:tc>
          <w:tcPr>
            <w:tcW w:w="2563" w:type="dxa"/>
          </w:tcPr>
          <w:p w14:paraId="0F21D89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07DD8D1" w14:textId="72C5BAA2" w:rsidR="00F213F1" w:rsidRPr="00E34038" w:rsidRDefault="00F213F1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(3</w:t>
            </w:r>
            <w:r w:rsidR="00E34038"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28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</w:t>
            </w:r>
            <w:r w:rsidR="00E34038"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29</w:t>
            </w:r>
            <w:r w:rsidR="002E442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16F38EDD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8BC6BF6" w14:textId="23E5207F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(294,851)</w:t>
            </w:r>
          </w:p>
        </w:tc>
        <w:tc>
          <w:tcPr>
            <w:tcW w:w="241" w:type="dxa"/>
            <w:vAlign w:val="bottom"/>
          </w:tcPr>
          <w:p w14:paraId="0F866E46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34125DC" w14:textId="5E7E2F5F" w:rsidR="00F213F1" w:rsidRPr="00E34038" w:rsidRDefault="00F213F1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(3</w:t>
            </w:r>
            <w:r w:rsidR="00E34038"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8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,</w:t>
            </w:r>
            <w:r w:rsidR="00E34038"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77</w:t>
            </w:r>
            <w:r w:rsidR="002E4425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4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239" w:type="dxa"/>
            <w:vAlign w:val="bottom"/>
          </w:tcPr>
          <w:p w14:paraId="655625C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4F39690" w14:textId="0C87DEC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(50,607)</w:t>
            </w:r>
          </w:p>
        </w:tc>
        <w:tc>
          <w:tcPr>
            <w:tcW w:w="236" w:type="dxa"/>
            <w:vAlign w:val="bottom"/>
          </w:tcPr>
          <w:p w14:paraId="7FE3DB4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360A2F0" w14:textId="537AF301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(367,068)</w:t>
            </w:r>
          </w:p>
        </w:tc>
        <w:tc>
          <w:tcPr>
            <w:tcW w:w="245" w:type="dxa"/>
            <w:vAlign w:val="bottom"/>
          </w:tcPr>
          <w:p w14:paraId="0D57B12D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34B29B" w14:textId="796A36D2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(345,458)</w:t>
            </w:r>
          </w:p>
        </w:tc>
      </w:tr>
      <w:tr w:rsidR="00F213F1" w:rsidRPr="00E34038" w14:paraId="4616385C" w14:textId="77777777" w:rsidTr="001855CA">
        <w:tc>
          <w:tcPr>
            <w:tcW w:w="2563" w:type="dxa"/>
          </w:tcPr>
          <w:p w14:paraId="6FB7BB70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69E9C8A" w14:textId="2050DAD7" w:rsidR="00F213F1" w:rsidRPr="00E34038" w:rsidRDefault="00E34038" w:rsidP="00F213F1">
            <w:pPr>
              <w:pStyle w:val="a2"/>
              <w:tabs>
                <w:tab w:val="decimal" w:pos="7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</w:t>
            </w:r>
            <w:r w:rsidR="00F213F1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979</w:t>
            </w:r>
            <w:r w:rsidR="00F213F1"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09</w:t>
            </w:r>
            <w:r w:rsidR="002E44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236" w:type="dxa"/>
            <w:vAlign w:val="bottom"/>
          </w:tcPr>
          <w:p w14:paraId="3DE846D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89E" w14:textId="20ACF68F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2,206,919</w:t>
            </w:r>
          </w:p>
        </w:tc>
        <w:tc>
          <w:tcPr>
            <w:tcW w:w="241" w:type="dxa"/>
            <w:vAlign w:val="bottom"/>
          </w:tcPr>
          <w:p w14:paraId="109E4CB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23F12474" w14:textId="31654068" w:rsidR="00F213F1" w:rsidRPr="00E34038" w:rsidRDefault="001562DB" w:rsidP="00F213F1">
            <w:pPr>
              <w:pStyle w:val="a2"/>
              <w:tabs>
                <w:tab w:val="decimal" w:pos="719"/>
              </w:tabs>
              <w:ind w:left="-108" w:right="-1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1,544,400</w:t>
            </w:r>
          </w:p>
        </w:tc>
        <w:tc>
          <w:tcPr>
            <w:tcW w:w="239" w:type="dxa"/>
            <w:vAlign w:val="bottom"/>
          </w:tcPr>
          <w:p w14:paraId="75103D2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7A252" w14:textId="2C1F8352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2,013,078</w:t>
            </w:r>
          </w:p>
        </w:tc>
        <w:tc>
          <w:tcPr>
            <w:tcW w:w="236" w:type="dxa"/>
            <w:vAlign w:val="bottom"/>
          </w:tcPr>
          <w:p w14:paraId="3EEAD578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20C207A" w14:textId="4FFD9A42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3,523,497</w:t>
            </w:r>
          </w:p>
        </w:tc>
        <w:tc>
          <w:tcPr>
            <w:tcW w:w="245" w:type="dxa"/>
            <w:vAlign w:val="bottom"/>
          </w:tcPr>
          <w:p w14:paraId="3646D7E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0B10" w14:textId="43214185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4,219,997</w:t>
            </w:r>
          </w:p>
        </w:tc>
      </w:tr>
    </w:tbl>
    <w:p w14:paraId="5D7CE934" w14:textId="04D8D5BD" w:rsidR="00E34038" w:rsidRDefault="00E34038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0D8C6F28" w14:textId="77777777" w:rsidR="00E34038" w:rsidRDefault="00E3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1C0B4A2F" w14:textId="0499C8F0" w:rsidR="00403740" w:rsidRPr="00E34038" w:rsidRDefault="00A31D6E" w:rsidP="00E3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34038">
        <w:rPr>
          <w:rFonts w:asciiTheme="majorBidi" w:hAnsiTheme="majorBidi" w:cstheme="majorBidi"/>
          <w:sz w:val="26"/>
          <w:szCs w:val="26"/>
        </w:rPr>
        <w:lastRenderedPageBreak/>
        <w:t>6</w:t>
      </w:r>
      <w:r w:rsidR="00403740" w:rsidRPr="00E34038">
        <w:rPr>
          <w:rFonts w:asciiTheme="majorBidi" w:hAnsiTheme="majorBidi" w:cstheme="majorBidi"/>
          <w:sz w:val="26"/>
          <w:szCs w:val="26"/>
        </w:rPr>
        <w:t>.2</w:t>
      </w:r>
      <w:r w:rsidR="00E34038" w:rsidRPr="00E34038">
        <w:rPr>
          <w:rFonts w:asciiTheme="majorBidi" w:hAnsiTheme="majorBidi" w:cstheme="majorBidi"/>
          <w:sz w:val="26"/>
          <w:szCs w:val="26"/>
        </w:rPr>
        <w:tab/>
      </w:r>
      <w:r w:rsidR="00403740" w:rsidRPr="00E34038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403740" w:rsidRPr="00E042C7">
        <w:rPr>
          <w:rFonts w:asciiTheme="majorBidi" w:hAnsiTheme="majorBidi" w:cstheme="majorBidi"/>
          <w:sz w:val="26"/>
          <w:szCs w:val="26"/>
          <w:cs/>
        </w:rPr>
        <w:t>วันที่ 3</w:t>
      </w:r>
      <w:r w:rsidR="00403740" w:rsidRPr="00E042C7">
        <w:rPr>
          <w:rFonts w:asciiTheme="majorBidi" w:hAnsiTheme="majorBidi" w:cstheme="majorBidi"/>
          <w:sz w:val="26"/>
          <w:szCs w:val="26"/>
        </w:rPr>
        <w:t xml:space="preserve">1 </w:t>
      </w:r>
      <w:r w:rsidR="00403740" w:rsidRPr="00E042C7">
        <w:rPr>
          <w:rFonts w:asciiTheme="majorBidi" w:hAnsiTheme="majorBidi" w:cstheme="majorBidi"/>
          <w:sz w:val="26"/>
          <w:szCs w:val="26"/>
          <w:cs/>
        </w:rPr>
        <w:t>ธันวาคม 2562 และ 2561</w:t>
      </w:r>
      <w:r w:rsidR="00403740" w:rsidRPr="00E34038">
        <w:rPr>
          <w:rFonts w:asciiTheme="majorBidi" w:hAnsiTheme="majorBidi" w:cstheme="majorBidi"/>
          <w:sz w:val="26"/>
          <w:szCs w:val="26"/>
          <w:cs/>
        </w:rPr>
        <w:t xml:space="preserve"> ลูกหนี้ตามสัญญาเช่าซื้อ (สุทธิจากดอกเบี้ยเช่าซื้อที่ยังไม่ถือเป็นรายได้)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78299BD4" w14:textId="77777777" w:rsidR="00403740" w:rsidRPr="00E34038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403740" w:rsidRPr="00E34038" w14:paraId="54DDA986" w14:textId="77777777" w:rsidTr="001855CA">
        <w:trPr>
          <w:trHeight w:val="380"/>
        </w:trPr>
        <w:tc>
          <w:tcPr>
            <w:tcW w:w="2385" w:type="dxa"/>
          </w:tcPr>
          <w:p w14:paraId="6F4BFB0A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14:paraId="50EAA58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E34038" w14:paraId="059DA702" w14:textId="77777777" w:rsidTr="001855CA">
        <w:trPr>
          <w:trHeight w:val="272"/>
        </w:trPr>
        <w:tc>
          <w:tcPr>
            <w:tcW w:w="2385" w:type="dxa"/>
          </w:tcPr>
          <w:p w14:paraId="56BD6653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B0B6687" w14:textId="77777777" w:rsidR="00403740" w:rsidRPr="00E34038" w:rsidRDefault="00403740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3F6923D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F916818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48532AE6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529" w:type="dxa"/>
            <w:gridSpan w:val="3"/>
          </w:tcPr>
          <w:p w14:paraId="39A18CA7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Pr="00E3403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403740" w:rsidRPr="00E34038" w14:paraId="197294AB" w14:textId="77777777" w:rsidTr="001855CA">
        <w:tc>
          <w:tcPr>
            <w:tcW w:w="2385" w:type="dxa"/>
          </w:tcPr>
          <w:p w14:paraId="0C1C9E0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0E6D253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721F8FF1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E20FEE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5E89EF35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6CAAA49C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6979E523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458624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4DBF339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3B2AA34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6DC6FE49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6161D66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E34038" w14:paraId="570B6037" w14:textId="77777777" w:rsidTr="001855CA">
        <w:tc>
          <w:tcPr>
            <w:tcW w:w="2385" w:type="dxa"/>
          </w:tcPr>
          <w:p w14:paraId="5BBE29F4" w14:textId="77777777" w:rsidR="00403740" w:rsidRPr="00E34038" w:rsidRDefault="00403740" w:rsidP="001855C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295C5A92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E34038" w14:paraId="2E0D51D2" w14:textId="77777777" w:rsidTr="001855CA">
        <w:tc>
          <w:tcPr>
            <w:tcW w:w="2385" w:type="dxa"/>
          </w:tcPr>
          <w:p w14:paraId="6A76FB44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14:paraId="71923F02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8831B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E88C1B" w14:textId="77777777" w:rsidR="00403740" w:rsidRPr="00E34038" w:rsidRDefault="00403740" w:rsidP="001855CA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53B1FD" w14:textId="77777777" w:rsidR="00403740" w:rsidRPr="00E34038" w:rsidRDefault="00403740" w:rsidP="001855CA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7EE00A01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3ECB30F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9E3976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0F5D2E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F76641B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60" w:lineRule="exact"/>
              <w:ind w:left="-108"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BEB5B11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F11844E" w14:textId="77777777" w:rsidR="00403740" w:rsidRPr="00E34038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E34038" w14:paraId="3D2D766B" w14:textId="77777777" w:rsidTr="001855CA">
        <w:tc>
          <w:tcPr>
            <w:tcW w:w="2385" w:type="dxa"/>
          </w:tcPr>
          <w:p w14:paraId="5008A29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7651F7EE" w14:textId="57CD7422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4,417,742</w:t>
            </w:r>
          </w:p>
        </w:tc>
        <w:tc>
          <w:tcPr>
            <w:tcW w:w="236" w:type="dxa"/>
            <w:vAlign w:val="bottom"/>
          </w:tcPr>
          <w:p w14:paraId="41A16271" w14:textId="77777777" w:rsidR="00F213F1" w:rsidRPr="00E34038" w:rsidRDefault="00F213F1" w:rsidP="00F213F1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74A61FD" w14:textId="04697E69" w:rsidR="00F213F1" w:rsidRPr="00E34038" w:rsidRDefault="008A32A5" w:rsidP="008A32A5">
            <w:pPr>
              <w:tabs>
                <w:tab w:val="clear" w:pos="227"/>
                <w:tab w:val="clear" w:pos="454"/>
                <w:tab w:val="clear" w:pos="680"/>
                <w:tab w:val="decimal" w:pos="76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F213F1" w:rsidRPr="00E34038">
              <w:rPr>
                <w:rFonts w:asciiTheme="majorBidi" w:hAnsiTheme="majorBidi" w:cstheme="majorBidi"/>
                <w:sz w:val="26"/>
                <w:szCs w:val="26"/>
              </w:rPr>
              <w:t>5,436,103</w:t>
            </w:r>
          </w:p>
        </w:tc>
        <w:tc>
          <w:tcPr>
            <w:tcW w:w="236" w:type="dxa"/>
            <w:vAlign w:val="bottom"/>
          </w:tcPr>
          <w:p w14:paraId="2B9E180E" w14:textId="77777777" w:rsidR="00F213F1" w:rsidRPr="00E34038" w:rsidRDefault="00F213F1" w:rsidP="00F213F1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</w:tcPr>
          <w:p w14:paraId="6B0D8F33" w14:textId="2A18927B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35,41</w:t>
            </w:r>
            <w:r w:rsidR="00A4108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023B87A0" w14:textId="77777777" w:rsidR="00F213F1" w:rsidRPr="00E34038" w:rsidRDefault="00F213F1" w:rsidP="00F213F1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CEAE69" w14:textId="1385D58D" w:rsidR="00F213F1" w:rsidRPr="00E34038" w:rsidRDefault="00F213F1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42,689</w:t>
            </w:r>
          </w:p>
        </w:tc>
        <w:tc>
          <w:tcPr>
            <w:tcW w:w="236" w:type="dxa"/>
            <w:vAlign w:val="bottom"/>
          </w:tcPr>
          <w:p w14:paraId="5405CF35" w14:textId="77777777" w:rsidR="00F213F1" w:rsidRPr="00E34038" w:rsidRDefault="00F213F1" w:rsidP="00F213F1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DEB05A8" w14:textId="35743C32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4,382,32</w:t>
            </w:r>
            <w:r w:rsidR="00A4108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5" w:type="dxa"/>
            <w:vAlign w:val="bottom"/>
          </w:tcPr>
          <w:p w14:paraId="3C450354" w14:textId="77777777" w:rsidR="00F213F1" w:rsidRPr="00E34038" w:rsidRDefault="00F213F1" w:rsidP="00F213F1">
            <w:pPr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E9D8CC0" w14:textId="2D277955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  <w:t>5,393,414</w:t>
            </w:r>
          </w:p>
        </w:tc>
      </w:tr>
      <w:tr w:rsidR="00F213F1" w:rsidRPr="00E34038" w14:paraId="697F0226" w14:textId="77777777" w:rsidTr="001855CA">
        <w:tc>
          <w:tcPr>
            <w:tcW w:w="2385" w:type="dxa"/>
          </w:tcPr>
          <w:p w14:paraId="1424CA7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14:paraId="627786FA" w14:textId="77777777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81FF90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C35E983" w14:textId="77777777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B4C3B4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</w:tcPr>
          <w:p w14:paraId="7689FF68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82DF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A8603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78088CF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690D2AB7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92C8D3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D315B0D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F213F1" w:rsidRPr="00E34038" w14:paraId="6CA04E82" w14:textId="77777777" w:rsidTr="001855CA">
        <w:tc>
          <w:tcPr>
            <w:tcW w:w="2385" w:type="dxa"/>
          </w:tcPr>
          <w:p w14:paraId="48825288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AA5065E" w14:textId="5E667889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410,002</w:t>
            </w:r>
          </w:p>
        </w:tc>
        <w:tc>
          <w:tcPr>
            <w:tcW w:w="236" w:type="dxa"/>
            <w:vAlign w:val="bottom"/>
          </w:tcPr>
          <w:p w14:paraId="37F2319F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16662B2" w14:textId="395D3455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416,296</w:t>
            </w:r>
          </w:p>
        </w:tc>
        <w:tc>
          <w:tcPr>
            <w:tcW w:w="236" w:type="dxa"/>
            <w:vAlign w:val="bottom"/>
          </w:tcPr>
          <w:p w14:paraId="2FE540E0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08F68EAC" w14:textId="47AD8249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33,361</w:t>
            </w:r>
          </w:p>
        </w:tc>
        <w:tc>
          <w:tcPr>
            <w:tcW w:w="236" w:type="dxa"/>
            <w:vAlign w:val="bottom"/>
          </w:tcPr>
          <w:p w14:paraId="75CBFFEC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E25FDB7" w14:textId="59B3864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29,866</w:t>
            </w:r>
          </w:p>
        </w:tc>
        <w:tc>
          <w:tcPr>
            <w:tcW w:w="236" w:type="dxa"/>
            <w:vAlign w:val="bottom"/>
          </w:tcPr>
          <w:p w14:paraId="02832E6D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7D98B002" w14:textId="573405A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376,641</w:t>
            </w:r>
          </w:p>
        </w:tc>
        <w:tc>
          <w:tcPr>
            <w:tcW w:w="245" w:type="dxa"/>
            <w:vAlign w:val="bottom"/>
          </w:tcPr>
          <w:p w14:paraId="65A5479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B78CC6" w14:textId="507E16E6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386,430</w:t>
            </w:r>
          </w:p>
        </w:tc>
      </w:tr>
      <w:tr w:rsidR="00F213F1" w:rsidRPr="00E34038" w14:paraId="319EE067" w14:textId="77777777" w:rsidTr="001855CA">
        <w:tc>
          <w:tcPr>
            <w:tcW w:w="2385" w:type="dxa"/>
          </w:tcPr>
          <w:p w14:paraId="5CF0D57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E3A73BA" w14:textId="104153D2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296,966</w:t>
            </w:r>
          </w:p>
        </w:tc>
        <w:tc>
          <w:tcPr>
            <w:tcW w:w="236" w:type="dxa"/>
            <w:vAlign w:val="bottom"/>
          </w:tcPr>
          <w:p w14:paraId="43766835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0889797" w14:textId="73C15405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328,840</w:t>
            </w:r>
          </w:p>
        </w:tc>
        <w:tc>
          <w:tcPr>
            <w:tcW w:w="236" w:type="dxa"/>
            <w:vAlign w:val="bottom"/>
          </w:tcPr>
          <w:p w14:paraId="032C49A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55119428" w14:textId="5AC128F8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81,017</w:t>
            </w:r>
          </w:p>
        </w:tc>
        <w:tc>
          <w:tcPr>
            <w:tcW w:w="236" w:type="dxa"/>
            <w:vAlign w:val="bottom"/>
          </w:tcPr>
          <w:p w14:paraId="1E6DA73D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B59E6F" w14:textId="1E401304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77,389</w:t>
            </w:r>
          </w:p>
        </w:tc>
        <w:tc>
          <w:tcPr>
            <w:tcW w:w="236" w:type="dxa"/>
            <w:vAlign w:val="bottom"/>
          </w:tcPr>
          <w:p w14:paraId="258BE8E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372EB5F" w14:textId="1B263248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215,949</w:t>
            </w:r>
          </w:p>
        </w:tc>
        <w:tc>
          <w:tcPr>
            <w:tcW w:w="245" w:type="dxa"/>
            <w:vAlign w:val="bottom"/>
          </w:tcPr>
          <w:p w14:paraId="6ABC3BE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52128F" w14:textId="45AEEF25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251,451</w:t>
            </w:r>
          </w:p>
        </w:tc>
      </w:tr>
      <w:tr w:rsidR="00F213F1" w:rsidRPr="00E34038" w14:paraId="3E76748D" w14:textId="77777777" w:rsidTr="001855CA">
        <w:tc>
          <w:tcPr>
            <w:tcW w:w="2385" w:type="dxa"/>
          </w:tcPr>
          <w:p w14:paraId="37138AD6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03C20F29" w14:textId="63194AC9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158,963</w:t>
            </w:r>
          </w:p>
        </w:tc>
        <w:tc>
          <w:tcPr>
            <w:tcW w:w="236" w:type="dxa"/>
            <w:vAlign w:val="bottom"/>
          </w:tcPr>
          <w:p w14:paraId="46CC3C16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29E791" w14:textId="0ED71067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204,656</w:t>
            </w:r>
          </w:p>
        </w:tc>
        <w:tc>
          <w:tcPr>
            <w:tcW w:w="236" w:type="dxa"/>
            <w:vAlign w:val="bottom"/>
          </w:tcPr>
          <w:p w14:paraId="76A57BC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458A0317" w14:textId="6B9CF716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80,069</w:t>
            </w:r>
          </w:p>
        </w:tc>
        <w:tc>
          <w:tcPr>
            <w:tcW w:w="236" w:type="dxa"/>
            <w:vAlign w:val="bottom"/>
          </w:tcPr>
          <w:p w14:paraId="5AA570F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EC2F0B" w14:textId="04A47DB5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98,317</w:t>
            </w:r>
          </w:p>
        </w:tc>
        <w:tc>
          <w:tcPr>
            <w:tcW w:w="236" w:type="dxa"/>
            <w:vAlign w:val="bottom"/>
          </w:tcPr>
          <w:p w14:paraId="5AD5750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49F6E0E3" w14:textId="35772D3F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78,894</w:t>
            </w:r>
          </w:p>
        </w:tc>
        <w:tc>
          <w:tcPr>
            <w:tcW w:w="245" w:type="dxa"/>
            <w:vAlign w:val="bottom"/>
          </w:tcPr>
          <w:p w14:paraId="1F1E346A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CD9914" w14:textId="47ECAC11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106,339</w:t>
            </w:r>
          </w:p>
        </w:tc>
      </w:tr>
      <w:tr w:rsidR="00F213F1" w:rsidRPr="00E34038" w14:paraId="17611480" w14:textId="77777777" w:rsidTr="001855CA">
        <w:tc>
          <w:tcPr>
            <w:tcW w:w="2385" w:type="dxa"/>
          </w:tcPr>
          <w:p w14:paraId="6162085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08E781AC" w14:textId="5D91D833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105,917</w:t>
            </w:r>
          </w:p>
        </w:tc>
        <w:tc>
          <w:tcPr>
            <w:tcW w:w="236" w:type="dxa"/>
            <w:vAlign w:val="bottom"/>
          </w:tcPr>
          <w:p w14:paraId="34666B9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8396979" w14:textId="482FC656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146,871</w:t>
            </w:r>
          </w:p>
        </w:tc>
        <w:tc>
          <w:tcPr>
            <w:tcW w:w="236" w:type="dxa"/>
            <w:vAlign w:val="bottom"/>
          </w:tcPr>
          <w:p w14:paraId="2D9031F5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0FD9462B" w14:textId="6BD8BB1D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76,226</w:t>
            </w:r>
          </w:p>
        </w:tc>
        <w:tc>
          <w:tcPr>
            <w:tcW w:w="236" w:type="dxa"/>
            <w:vAlign w:val="bottom"/>
          </w:tcPr>
          <w:p w14:paraId="1D65A20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F04FE04" w14:textId="35C8E5F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99,489</w:t>
            </w:r>
          </w:p>
        </w:tc>
        <w:tc>
          <w:tcPr>
            <w:tcW w:w="236" w:type="dxa"/>
            <w:vAlign w:val="bottom"/>
          </w:tcPr>
          <w:p w14:paraId="5D91D0B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3E01FB70" w14:textId="772B0679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29,691</w:t>
            </w:r>
          </w:p>
        </w:tc>
        <w:tc>
          <w:tcPr>
            <w:tcW w:w="245" w:type="dxa"/>
            <w:vAlign w:val="bottom"/>
          </w:tcPr>
          <w:p w14:paraId="6D17DF89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E78188" w14:textId="639E1B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47,382</w:t>
            </w:r>
          </w:p>
        </w:tc>
      </w:tr>
      <w:tr w:rsidR="00F213F1" w:rsidRPr="00E34038" w14:paraId="60E5DC45" w14:textId="77777777" w:rsidTr="001855CA">
        <w:trPr>
          <w:trHeight w:val="74"/>
        </w:trPr>
        <w:tc>
          <w:tcPr>
            <w:tcW w:w="2385" w:type="dxa"/>
          </w:tcPr>
          <w:p w14:paraId="025C4107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8376ACF" w14:textId="43907E4B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104,529</w:t>
            </w:r>
          </w:p>
        </w:tc>
        <w:tc>
          <w:tcPr>
            <w:tcW w:w="236" w:type="dxa"/>
            <w:vAlign w:val="bottom"/>
          </w:tcPr>
          <w:p w14:paraId="710942B1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B5079B0" w14:textId="439C10AE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106,097</w:t>
            </w:r>
          </w:p>
        </w:tc>
        <w:tc>
          <w:tcPr>
            <w:tcW w:w="236" w:type="dxa"/>
            <w:vAlign w:val="bottom"/>
          </w:tcPr>
          <w:p w14:paraId="2959124E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59200B1C" w14:textId="5538B28F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84,805</w:t>
            </w:r>
          </w:p>
        </w:tc>
        <w:tc>
          <w:tcPr>
            <w:tcW w:w="236" w:type="dxa"/>
            <w:vAlign w:val="bottom"/>
          </w:tcPr>
          <w:p w14:paraId="3D5703A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34906F" w14:textId="2224AC64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79,679</w:t>
            </w:r>
          </w:p>
        </w:tc>
        <w:tc>
          <w:tcPr>
            <w:tcW w:w="236" w:type="dxa"/>
            <w:vAlign w:val="bottom"/>
          </w:tcPr>
          <w:p w14:paraId="5195DFF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7DBD16C9" w14:textId="73F6388A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19,724</w:t>
            </w:r>
          </w:p>
        </w:tc>
        <w:tc>
          <w:tcPr>
            <w:tcW w:w="245" w:type="dxa"/>
            <w:vAlign w:val="bottom"/>
          </w:tcPr>
          <w:p w14:paraId="5A200EFC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EBBE07" w14:textId="0FE85908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26,418</w:t>
            </w:r>
          </w:p>
        </w:tc>
      </w:tr>
      <w:tr w:rsidR="00F213F1" w:rsidRPr="00E34038" w14:paraId="61B72357" w14:textId="77777777" w:rsidTr="00221FDF">
        <w:trPr>
          <w:trHeight w:val="191"/>
        </w:trPr>
        <w:tc>
          <w:tcPr>
            <w:tcW w:w="2385" w:type="dxa"/>
          </w:tcPr>
          <w:p w14:paraId="6D40391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3403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340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DA9153" w14:textId="5FAC4918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40,406</w:t>
            </w:r>
          </w:p>
        </w:tc>
        <w:tc>
          <w:tcPr>
            <w:tcW w:w="236" w:type="dxa"/>
            <w:vAlign w:val="bottom"/>
          </w:tcPr>
          <w:p w14:paraId="03060E13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56981E" w14:textId="285A38D0" w:rsidR="00F213F1" w:rsidRPr="00E34038" w:rsidRDefault="00F213F1" w:rsidP="008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6,680</w:t>
            </w:r>
          </w:p>
        </w:tc>
        <w:tc>
          <w:tcPr>
            <w:tcW w:w="236" w:type="dxa"/>
            <w:vAlign w:val="bottom"/>
          </w:tcPr>
          <w:p w14:paraId="071666A2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16C1405" w14:textId="2842499F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38,949</w:t>
            </w:r>
          </w:p>
        </w:tc>
        <w:tc>
          <w:tcPr>
            <w:tcW w:w="236" w:type="dxa"/>
            <w:vAlign w:val="bottom"/>
          </w:tcPr>
          <w:p w14:paraId="2A48BC04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61A1C6" w14:textId="6B20BA9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6,355</w:t>
            </w:r>
          </w:p>
        </w:tc>
        <w:tc>
          <w:tcPr>
            <w:tcW w:w="236" w:type="dxa"/>
            <w:vAlign w:val="bottom"/>
          </w:tcPr>
          <w:p w14:paraId="1387F060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1D60F3" w14:textId="61A3D114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1,457</w:t>
            </w:r>
          </w:p>
        </w:tc>
        <w:tc>
          <w:tcPr>
            <w:tcW w:w="245" w:type="dxa"/>
            <w:vAlign w:val="bottom"/>
          </w:tcPr>
          <w:p w14:paraId="3F1D2E75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8C12B9" w14:textId="58F1120F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</w:tr>
      <w:tr w:rsidR="00F213F1" w:rsidRPr="00E34038" w14:paraId="58B1A902" w14:textId="77777777" w:rsidTr="001855CA">
        <w:tc>
          <w:tcPr>
            <w:tcW w:w="2385" w:type="dxa"/>
          </w:tcPr>
          <w:p w14:paraId="49D39C2B" w14:textId="77777777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1AF61C" w14:textId="334EAE87" w:rsidR="00F213F1" w:rsidRPr="00E34038" w:rsidRDefault="00F213F1" w:rsidP="00F213F1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5,534,525</w:t>
            </w:r>
          </w:p>
        </w:tc>
        <w:tc>
          <w:tcPr>
            <w:tcW w:w="236" w:type="dxa"/>
            <w:vAlign w:val="bottom"/>
          </w:tcPr>
          <w:p w14:paraId="63607DDD" w14:textId="77777777" w:rsidR="00F213F1" w:rsidRPr="00E34038" w:rsidRDefault="00F213F1" w:rsidP="00F213F1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9847E" w14:textId="10986F94" w:rsidR="00F213F1" w:rsidRPr="00E34038" w:rsidRDefault="00F213F1" w:rsidP="008A32A5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6,645,543</w:t>
            </w:r>
          </w:p>
        </w:tc>
        <w:tc>
          <w:tcPr>
            <w:tcW w:w="236" w:type="dxa"/>
            <w:vAlign w:val="bottom"/>
          </w:tcPr>
          <w:p w14:paraId="58EC9D41" w14:textId="77777777" w:rsidR="00F213F1" w:rsidRPr="00E34038" w:rsidRDefault="00F213F1" w:rsidP="00F213F1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0859AB65" w14:textId="514429C6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429,84</w:t>
            </w:r>
            <w:r w:rsidR="00A410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731100EE" w14:textId="77777777" w:rsidR="00F213F1" w:rsidRPr="00E34038" w:rsidRDefault="00F213F1" w:rsidP="00F213F1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D8FFC" w14:textId="3D91165F" w:rsidR="00F213F1" w:rsidRPr="00E34038" w:rsidRDefault="00F213F1" w:rsidP="00F213F1">
            <w:pPr>
              <w:pStyle w:val="BodyText3"/>
              <w:tabs>
                <w:tab w:val="clear" w:pos="540"/>
                <w:tab w:val="decimal" w:pos="78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433,784</w:t>
            </w:r>
          </w:p>
        </w:tc>
        <w:tc>
          <w:tcPr>
            <w:tcW w:w="236" w:type="dxa"/>
            <w:vAlign w:val="bottom"/>
          </w:tcPr>
          <w:p w14:paraId="1669BB8C" w14:textId="77777777" w:rsidR="00F213F1" w:rsidRPr="00E34038" w:rsidRDefault="00F213F1" w:rsidP="00F213F1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14CAD38" w14:textId="7FA3537A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5,104,68</w:t>
            </w:r>
            <w:r w:rsidR="00A410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5" w:type="dxa"/>
            <w:vAlign w:val="bottom"/>
          </w:tcPr>
          <w:p w14:paraId="259E2280" w14:textId="77777777" w:rsidR="00F213F1" w:rsidRPr="00E34038" w:rsidRDefault="00F213F1" w:rsidP="00F213F1">
            <w:pPr>
              <w:pStyle w:val="BodyText3"/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E445E" w14:textId="55D4CE8C" w:rsidR="00F213F1" w:rsidRPr="00E34038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340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6,211,759</w:t>
            </w:r>
          </w:p>
        </w:tc>
      </w:tr>
    </w:tbl>
    <w:p w14:paraId="7D944772" w14:textId="77777777" w:rsidR="00A90624" w:rsidRPr="00CC2E1D" w:rsidRDefault="00A9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8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1260"/>
      </w:tblGrid>
      <w:tr w:rsidR="00403740" w:rsidRPr="00CC2E1D" w14:paraId="748E58F8" w14:textId="77777777" w:rsidTr="001855CA">
        <w:trPr>
          <w:trHeight w:val="380"/>
        </w:trPr>
        <w:tc>
          <w:tcPr>
            <w:tcW w:w="2385" w:type="dxa"/>
          </w:tcPr>
          <w:p w14:paraId="4690CE3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80" w:type="dxa"/>
            <w:gridSpan w:val="11"/>
          </w:tcPr>
          <w:p w14:paraId="3C43152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3740" w:rsidRPr="00CC2E1D" w14:paraId="5060C914" w14:textId="77777777" w:rsidTr="001855CA">
        <w:trPr>
          <w:trHeight w:val="272"/>
        </w:trPr>
        <w:tc>
          <w:tcPr>
            <w:tcW w:w="2385" w:type="dxa"/>
          </w:tcPr>
          <w:p w14:paraId="13F814F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2F48E66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1ABAD5E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  <w:gridSpan w:val="3"/>
          </w:tcPr>
          <w:p w14:paraId="0CABECE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3AAB734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5E71D76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03740" w:rsidRPr="00CC2E1D" w14:paraId="39B2D50C" w14:textId="77777777" w:rsidTr="001855CA">
        <w:tc>
          <w:tcPr>
            <w:tcW w:w="2385" w:type="dxa"/>
          </w:tcPr>
          <w:p w14:paraId="2C0EF5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EC5B2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0A70ECF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93F696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00BAFAD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2036F2D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770DD91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94D862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5E1F888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7AC4F25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7091CAE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2421A48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290B244C" w14:textId="77777777" w:rsidTr="001855CA">
        <w:tc>
          <w:tcPr>
            <w:tcW w:w="2385" w:type="dxa"/>
          </w:tcPr>
          <w:p w14:paraId="1CA3F1B2" w14:textId="77777777" w:rsidR="00403740" w:rsidRPr="00CC2E1D" w:rsidRDefault="00403740" w:rsidP="001855C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14:paraId="587C065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1FA59D24" w14:textId="77777777" w:rsidTr="001855CA">
        <w:tc>
          <w:tcPr>
            <w:tcW w:w="2385" w:type="dxa"/>
          </w:tcPr>
          <w:p w14:paraId="2B7C4D6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990" w:type="dxa"/>
          </w:tcPr>
          <w:p w14:paraId="5AB2416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385111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2ECBFE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8AA4A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34DBB38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82E42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76DEF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558CD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5B07FFE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CF0E97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138EB3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CC2E1D" w14:paraId="05E40FC2" w14:textId="77777777" w:rsidTr="001855CA">
        <w:tc>
          <w:tcPr>
            <w:tcW w:w="2385" w:type="dxa"/>
          </w:tcPr>
          <w:p w14:paraId="2F8A2BF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2C5A448" w14:textId="14E80B9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3,059,061</w:t>
            </w:r>
          </w:p>
        </w:tc>
        <w:tc>
          <w:tcPr>
            <w:tcW w:w="236" w:type="dxa"/>
            <w:vAlign w:val="bottom"/>
          </w:tcPr>
          <w:p w14:paraId="533C3A2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8905F8F" w14:textId="44C8443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3,795,185</w:t>
            </w:r>
          </w:p>
        </w:tc>
        <w:tc>
          <w:tcPr>
            <w:tcW w:w="236" w:type="dxa"/>
            <w:vAlign w:val="bottom"/>
          </w:tcPr>
          <w:p w14:paraId="65AEC5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right="-43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7CEBA175" w14:textId="51ED135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29,751</w:t>
            </w:r>
          </w:p>
        </w:tc>
        <w:tc>
          <w:tcPr>
            <w:tcW w:w="236" w:type="dxa"/>
            <w:vAlign w:val="bottom"/>
          </w:tcPr>
          <w:p w14:paraId="769E049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722A45E" w14:textId="5B833FF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37,045</w:t>
            </w:r>
          </w:p>
        </w:tc>
        <w:tc>
          <w:tcPr>
            <w:tcW w:w="236" w:type="dxa"/>
            <w:vAlign w:val="bottom"/>
          </w:tcPr>
          <w:p w14:paraId="770874B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1A71ECF8" w14:textId="5538F37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3,029,310</w:t>
            </w:r>
          </w:p>
        </w:tc>
        <w:tc>
          <w:tcPr>
            <w:tcW w:w="245" w:type="dxa"/>
            <w:vAlign w:val="bottom"/>
          </w:tcPr>
          <w:p w14:paraId="1F9C95F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5324DEB" w14:textId="6B746AC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3,758,140</w:t>
            </w:r>
          </w:p>
        </w:tc>
      </w:tr>
      <w:tr w:rsidR="00F213F1" w:rsidRPr="00CC2E1D" w14:paraId="4EB0EF81" w14:textId="77777777" w:rsidTr="001855CA">
        <w:tc>
          <w:tcPr>
            <w:tcW w:w="2385" w:type="dxa"/>
          </w:tcPr>
          <w:p w14:paraId="193D41B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5E0F0B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22CCDA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BDAA01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D3C681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717189F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BC5C66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D5A48B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BA5989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ADC6E9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7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058C641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5E78A4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52C1A848" w14:textId="77777777" w:rsidTr="001855CA">
        <w:tc>
          <w:tcPr>
            <w:tcW w:w="2385" w:type="dxa"/>
          </w:tcPr>
          <w:p w14:paraId="74E111B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9724C62" w14:textId="6C30937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289,525</w:t>
            </w:r>
          </w:p>
        </w:tc>
        <w:tc>
          <w:tcPr>
            <w:tcW w:w="236" w:type="dxa"/>
            <w:vAlign w:val="bottom"/>
          </w:tcPr>
          <w:p w14:paraId="30E94BC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10DEF96" w14:textId="152C013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256,617</w:t>
            </w:r>
          </w:p>
        </w:tc>
        <w:tc>
          <w:tcPr>
            <w:tcW w:w="236" w:type="dxa"/>
            <w:vAlign w:val="bottom"/>
          </w:tcPr>
          <w:p w14:paraId="0EAD07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1F051085" w14:textId="5436598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28,308</w:t>
            </w:r>
          </w:p>
        </w:tc>
        <w:tc>
          <w:tcPr>
            <w:tcW w:w="236" w:type="dxa"/>
            <w:vAlign w:val="bottom"/>
          </w:tcPr>
          <w:p w14:paraId="20576F9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607E3B" w14:textId="73525B2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25,225</w:t>
            </w:r>
          </w:p>
        </w:tc>
        <w:tc>
          <w:tcPr>
            <w:tcW w:w="236" w:type="dxa"/>
            <w:vAlign w:val="bottom"/>
          </w:tcPr>
          <w:p w14:paraId="71D7907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75CECE8B" w14:textId="3980050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261,217</w:t>
            </w:r>
          </w:p>
        </w:tc>
        <w:tc>
          <w:tcPr>
            <w:tcW w:w="245" w:type="dxa"/>
            <w:vAlign w:val="bottom"/>
          </w:tcPr>
          <w:p w14:paraId="19D6A11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9EF7754" w14:textId="78E2060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231,392</w:t>
            </w:r>
          </w:p>
        </w:tc>
      </w:tr>
      <w:tr w:rsidR="00F213F1" w:rsidRPr="00CC2E1D" w14:paraId="084F5687" w14:textId="77777777" w:rsidTr="001855CA">
        <w:tc>
          <w:tcPr>
            <w:tcW w:w="2385" w:type="dxa"/>
          </w:tcPr>
          <w:p w14:paraId="6A61B90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20450CE" w14:textId="120E72C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225,398</w:t>
            </w:r>
          </w:p>
        </w:tc>
        <w:tc>
          <w:tcPr>
            <w:tcW w:w="236" w:type="dxa"/>
            <w:vAlign w:val="bottom"/>
          </w:tcPr>
          <w:p w14:paraId="3A9CD41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8052DD" w14:textId="49A0F5E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208,980</w:t>
            </w:r>
          </w:p>
        </w:tc>
        <w:tc>
          <w:tcPr>
            <w:tcW w:w="236" w:type="dxa"/>
            <w:vAlign w:val="bottom"/>
          </w:tcPr>
          <w:p w14:paraId="2EF7B51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6FEAEDCC" w14:textId="3F075AE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66,187</w:t>
            </w:r>
          </w:p>
        </w:tc>
        <w:tc>
          <w:tcPr>
            <w:tcW w:w="236" w:type="dxa"/>
            <w:vAlign w:val="bottom"/>
          </w:tcPr>
          <w:p w14:paraId="22B19F0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2E8306" w14:textId="05EAF13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61,644</w:t>
            </w:r>
          </w:p>
        </w:tc>
        <w:tc>
          <w:tcPr>
            <w:tcW w:w="236" w:type="dxa"/>
            <w:vAlign w:val="bottom"/>
          </w:tcPr>
          <w:p w14:paraId="7A65287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15CF1CCD" w14:textId="2134AB5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159,211</w:t>
            </w:r>
          </w:p>
        </w:tc>
        <w:tc>
          <w:tcPr>
            <w:tcW w:w="245" w:type="dxa"/>
            <w:vAlign w:val="bottom"/>
          </w:tcPr>
          <w:p w14:paraId="4590B2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B2728A6" w14:textId="5274FC3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147,336</w:t>
            </w:r>
          </w:p>
        </w:tc>
      </w:tr>
      <w:tr w:rsidR="00F213F1" w:rsidRPr="00CC2E1D" w14:paraId="53FD5D61" w14:textId="77777777" w:rsidTr="001855CA">
        <w:tc>
          <w:tcPr>
            <w:tcW w:w="2385" w:type="dxa"/>
          </w:tcPr>
          <w:p w14:paraId="66B733E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D504F30" w14:textId="6CFDC55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112,175</w:t>
            </w:r>
          </w:p>
        </w:tc>
        <w:tc>
          <w:tcPr>
            <w:tcW w:w="236" w:type="dxa"/>
            <w:vAlign w:val="bottom"/>
          </w:tcPr>
          <w:p w14:paraId="2CFAA5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AB0646" w14:textId="379F806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136,459</w:t>
            </w:r>
          </w:p>
        </w:tc>
        <w:tc>
          <w:tcPr>
            <w:tcW w:w="236" w:type="dxa"/>
            <w:vAlign w:val="bottom"/>
          </w:tcPr>
          <w:p w14:paraId="0A1C73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0093B7E0" w14:textId="7D0ECDE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65,938</w:t>
            </w:r>
          </w:p>
        </w:tc>
        <w:tc>
          <w:tcPr>
            <w:tcW w:w="236" w:type="dxa"/>
            <w:vAlign w:val="bottom"/>
          </w:tcPr>
          <w:p w14:paraId="3E01C08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43BEB4" w14:textId="4464556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80,604</w:t>
            </w:r>
          </w:p>
        </w:tc>
        <w:tc>
          <w:tcPr>
            <w:tcW w:w="236" w:type="dxa"/>
            <w:vAlign w:val="bottom"/>
          </w:tcPr>
          <w:p w14:paraId="15F7E58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622CE8E5" w14:textId="582C8B2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46,237</w:t>
            </w:r>
          </w:p>
        </w:tc>
        <w:tc>
          <w:tcPr>
            <w:tcW w:w="245" w:type="dxa"/>
            <w:vAlign w:val="bottom"/>
          </w:tcPr>
          <w:p w14:paraId="6FEF814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3EF301" w14:textId="38CB4ED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55,855</w:t>
            </w:r>
          </w:p>
        </w:tc>
      </w:tr>
      <w:tr w:rsidR="00F213F1" w:rsidRPr="00CC2E1D" w14:paraId="256AB2BD" w14:textId="77777777" w:rsidTr="001855CA">
        <w:tc>
          <w:tcPr>
            <w:tcW w:w="2385" w:type="dxa"/>
          </w:tcPr>
          <w:p w14:paraId="39F4414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A794856" w14:textId="6A9B806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81,940</w:t>
            </w:r>
          </w:p>
        </w:tc>
        <w:tc>
          <w:tcPr>
            <w:tcW w:w="236" w:type="dxa"/>
            <w:vAlign w:val="bottom"/>
          </w:tcPr>
          <w:p w14:paraId="49D8FBA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3A6160" w14:textId="3D03B1B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93,075</w:t>
            </w:r>
          </w:p>
        </w:tc>
        <w:tc>
          <w:tcPr>
            <w:tcW w:w="236" w:type="dxa"/>
            <w:vAlign w:val="bottom"/>
          </w:tcPr>
          <w:p w14:paraId="6EB66C7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676B6A0A" w14:textId="51C640C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64,405</w:t>
            </w:r>
          </w:p>
        </w:tc>
        <w:tc>
          <w:tcPr>
            <w:tcW w:w="236" w:type="dxa"/>
            <w:vAlign w:val="bottom"/>
          </w:tcPr>
          <w:p w14:paraId="1ED001F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E90028" w14:textId="22A653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73,613</w:t>
            </w:r>
          </w:p>
        </w:tc>
        <w:tc>
          <w:tcPr>
            <w:tcW w:w="236" w:type="dxa"/>
            <w:vAlign w:val="bottom"/>
          </w:tcPr>
          <w:p w14:paraId="01B7CFA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3A71530" w14:textId="61D0719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17,535</w:t>
            </w:r>
          </w:p>
        </w:tc>
        <w:tc>
          <w:tcPr>
            <w:tcW w:w="245" w:type="dxa"/>
            <w:vAlign w:val="bottom"/>
          </w:tcPr>
          <w:p w14:paraId="3BE4972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B876CEE" w14:textId="51F0985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19,462</w:t>
            </w:r>
          </w:p>
        </w:tc>
      </w:tr>
      <w:tr w:rsidR="00F213F1" w:rsidRPr="00CC2E1D" w14:paraId="1900FA7C" w14:textId="77777777" w:rsidTr="001855CA">
        <w:tc>
          <w:tcPr>
            <w:tcW w:w="2385" w:type="dxa"/>
          </w:tcPr>
          <w:p w14:paraId="0957D30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09488420" w14:textId="1610B0D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84,123</w:t>
            </w:r>
          </w:p>
        </w:tc>
        <w:tc>
          <w:tcPr>
            <w:tcW w:w="236" w:type="dxa"/>
            <w:vAlign w:val="bottom"/>
          </w:tcPr>
          <w:p w14:paraId="3E01706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84202C6" w14:textId="052DA8F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72,868</w:t>
            </w:r>
          </w:p>
        </w:tc>
        <w:tc>
          <w:tcPr>
            <w:tcW w:w="236" w:type="dxa"/>
            <w:vAlign w:val="bottom"/>
          </w:tcPr>
          <w:p w14:paraId="77713A3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4DD383CF" w14:textId="43B8044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74,583</w:t>
            </w:r>
          </w:p>
        </w:tc>
        <w:tc>
          <w:tcPr>
            <w:tcW w:w="236" w:type="dxa"/>
            <w:vAlign w:val="bottom"/>
          </w:tcPr>
          <w:p w14:paraId="467473A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853371" w14:textId="04682DA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65,059</w:t>
            </w:r>
          </w:p>
        </w:tc>
        <w:tc>
          <w:tcPr>
            <w:tcW w:w="236" w:type="dxa"/>
            <w:vAlign w:val="bottom"/>
          </w:tcPr>
          <w:p w14:paraId="1D13603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B5F5363" w14:textId="2BAD3A9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9,540</w:t>
            </w:r>
          </w:p>
        </w:tc>
        <w:tc>
          <w:tcPr>
            <w:tcW w:w="245" w:type="dxa"/>
            <w:vAlign w:val="bottom"/>
          </w:tcPr>
          <w:p w14:paraId="630EA6E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26A126" w14:textId="2A35DCD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7,809</w:t>
            </w:r>
          </w:p>
        </w:tc>
      </w:tr>
      <w:tr w:rsidR="00F213F1" w:rsidRPr="00CC2E1D" w14:paraId="596BCCE7" w14:textId="77777777" w:rsidTr="001855CA">
        <w:tc>
          <w:tcPr>
            <w:tcW w:w="2385" w:type="dxa"/>
          </w:tcPr>
          <w:p w14:paraId="55962C0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24FA16" w14:textId="6F64D2D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38,343</w:t>
            </w:r>
          </w:p>
        </w:tc>
        <w:tc>
          <w:tcPr>
            <w:tcW w:w="236" w:type="dxa"/>
            <w:vAlign w:val="bottom"/>
          </w:tcPr>
          <w:p w14:paraId="0E9B188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07BFBD" w14:textId="30EF5E8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2,271</w:t>
            </w:r>
          </w:p>
        </w:tc>
        <w:tc>
          <w:tcPr>
            <w:tcW w:w="236" w:type="dxa"/>
            <w:vAlign w:val="bottom"/>
          </w:tcPr>
          <w:p w14:paraId="17539C5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DA07D34" w14:textId="6A09579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37,896</w:t>
            </w:r>
          </w:p>
        </w:tc>
        <w:tc>
          <w:tcPr>
            <w:tcW w:w="236" w:type="dxa"/>
            <w:vAlign w:val="bottom"/>
          </w:tcPr>
          <w:p w14:paraId="10F0336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F16FB4" w14:textId="7DB713E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2,268</w:t>
            </w:r>
          </w:p>
        </w:tc>
        <w:tc>
          <w:tcPr>
            <w:tcW w:w="236" w:type="dxa"/>
            <w:vAlign w:val="bottom"/>
          </w:tcPr>
          <w:p w14:paraId="6E5732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2370207" w14:textId="7384BB0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245" w:type="dxa"/>
            <w:vAlign w:val="bottom"/>
          </w:tcPr>
          <w:p w14:paraId="33558C7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FA03AC" w14:textId="3022A0F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225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213F1" w:rsidRPr="00CC2E1D" w14:paraId="0A68FFE6" w14:textId="77777777" w:rsidTr="001855CA">
        <w:tc>
          <w:tcPr>
            <w:tcW w:w="2385" w:type="dxa"/>
          </w:tcPr>
          <w:p w14:paraId="17A097A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6C46D" w14:textId="3B851D9C" w:rsidR="00F213F1" w:rsidRPr="00CC2E1D" w:rsidRDefault="00F213F1" w:rsidP="00F213F1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3,890,565</w:t>
            </w:r>
          </w:p>
        </w:tc>
        <w:tc>
          <w:tcPr>
            <w:tcW w:w="236" w:type="dxa"/>
            <w:vAlign w:val="bottom"/>
          </w:tcPr>
          <w:p w14:paraId="5E0A4C82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25F8EF" w14:textId="7C091350" w:rsidR="00F213F1" w:rsidRPr="00CC2E1D" w:rsidRDefault="00F213F1" w:rsidP="00F213F1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4,565,455</w:t>
            </w:r>
          </w:p>
        </w:tc>
        <w:tc>
          <w:tcPr>
            <w:tcW w:w="236" w:type="dxa"/>
          </w:tcPr>
          <w:p w14:paraId="67CBBD44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0E28CEBF" w14:textId="0336D163" w:rsidR="00F213F1" w:rsidRPr="00CC2E1D" w:rsidRDefault="00F213F1" w:rsidP="00F213F1">
            <w:pPr>
              <w:pStyle w:val="BodyText3"/>
              <w:tabs>
                <w:tab w:val="clear" w:pos="540"/>
                <w:tab w:val="decimal" w:pos="71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367,068</w:t>
            </w:r>
          </w:p>
        </w:tc>
        <w:tc>
          <w:tcPr>
            <w:tcW w:w="236" w:type="dxa"/>
          </w:tcPr>
          <w:p w14:paraId="4E901E39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E44A53" w14:textId="77E29DB0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345,458</w:t>
            </w:r>
          </w:p>
        </w:tc>
        <w:tc>
          <w:tcPr>
            <w:tcW w:w="236" w:type="dxa"/>
          </w:tcPr>
          <w:p w14:paraId="16040EEC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BD3320" w14:textId="4BC85EB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25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3,523,497</w:t>
            </w:r>
          </w:p>
        </w:tc>
        <w:tc>
          <w:tcPr>
            <w:tcW w:w="245" w:type="dxa"/>
          </w:tcPr>
          <w:p w14:paraId="595F1FBA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360" w:lineRule="exact"/>
              <w:ind w:lef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50F8E4" w14:textId="116F2F5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Autospacing="1" w:line="360" w:lineRule="exact"/>
              <w:ind w:left="-225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4,219,997</w:t>
            </w:r>
          </w:p>
        </w:tc>
      </w:tr>
    </w:tbl>
    <w:p w14:paraId="300A3416" w14:textId="66D510BC" w:rsidR="008A32A5" w:rsidRDefault="008A32A5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16EFFC6D" w14:textId="77777777" w:rsidR="008A32A5" w:rsidRDefault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6D7C781E" w14:textId="0D19C0E8" w:rsidR="00403740" w:rsidRPr="00CC2E1D" w:rsidRDefault="0053321F" w:rsidP="004037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6</w:t>
      </w:r>
      <w:r w:rsidR="00403740" w:rsidRPr="00CC2E1D">
        <w:rPr>
          <w:rFonts w:ascii="Angsana New" w:hAnsi="Angsana New" w:cs="Angsana New"/>
          <w:sz w:val="26"/>
          <w:szCs w:val="26"/>
        </w:rPr>
        <w:t>.3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3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1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403740" w:rsidRPr="00CC2E1D">
        <w:rPr>
          <w:rFonts w:ascii="Angsana New" w:hAnsi="Angsana New" w:cs="Angsana New"/>
          <w:sz w:val="26"/>
          <w:szCs w:val="26"/>
        </w:rPr>
        <w:t>2562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="00403740" w:rsidRPr="00CC2E1D">
        <w:rPr>
          <w:rFonts w:ascii="Angsana New" w:hAnsi="Angsana New" w:cs="Angsana New"/>
          <w:sz w:val="26"/>
          <w:szCs w:val="26"/>
        </w:rPr>
        <w:t>2561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ผลรวมของเงินลงทุนขั้นต่ำ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5B191527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="Angsana New" w:hAnsi="Angsana New" w:cs="Angsana New"/>
          <w:sz w:val="26"/>
          <w:szCs w:val="26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270"/>
        <w:gridCol w:w="1350"/>
        <w:gridCol w:w="270"/>
        <w:gridCol w:w="1170"/>
        <w:gridCol w:w="270"/>
        <w:gridCol w:w="1350"/>
      </w:tblGrid>
      <w:tr w:rsidR="00403740" w:rsidRPr="00CC2E1D" w14:paraId="12AB43BB" w14:textId="77777777" w:rsidTr="001855CA">
        <w:tc>
          <w:tcPr>
            <w:tcW w:w="3312" w:type="dxa"/>
          </w:tcPr>
          <w:p w14:paraId="6C4D558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6DD8010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6A9B6952" w14:textId="77777777" w:rsidTr="001855CA">
        <w:tc>
          <w:tcPr>
            <w:tcW w:w="3312" w:type="dxa"/>
          </w:tcPr>
          <w:p w14:paraId="4F52119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1A7A5BC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31E929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26E998E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</w:p>
        </w:tc>
      </w:tr>
      <w:tr w:rsidR="00403740" w:rsidRPr="00CC2E1D" w14:paraId="18DA2800" w14:textId="77777777" w:rsidTr="001855CA">
        <w:tc>
          <w:tcPr>
            <w:tcW w:w="3312" w:type="dxa"/>
          </w:tcPr>
          <w:p w14:paraId="672470B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C04F4F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ต่ำ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ในสัญญาเช่าซื้อ</w:t>
            </w:r>
          </w:p>
        </w:tc>
        <w:tc>
          <w:tcPr>
            <w:tcW w:w="270" w:type="dxa"/>
            <w:vAlign w:val="bottom"/>
          </w:tcPr>
          <w:p w14:paraId="6536BBC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FCF0B3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44EE778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04C44F78" w14:textId="77777777" w:rsidR="00A41081" w:rsidRDefault="00A41081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6D4128" w14:textId="3F0382F9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เงินลงทุนขั้น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14:paraId="7969425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5623074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CC2E1D" w14:paraId="0705B6E0" w14:textId="77777777" w:rsidTr="001855CA">
        <w:tc>
          <w:tcPr>
            <w:tcW w:w="3312" w:type="dxa"/>
          </w:tcPr>
          <w:p w14:paraId="043D443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D6FD9D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13F1" w:rsidRPr="00CC2E1D" w14:paraId="013C40CB" w14:textId="77777777" w:rsidTr="001855CA">
        <w:tc>
          <w:tcPr>
            <w:tcW w:w="3312" w:type="dxa"/>
          </w:tcPr>
          <w:p w14:paraId="01455CB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</w:tcPr>
          <w:p w14:paraId="5D026178" w14:textId="38C34DC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4,642,137</w:t>
            </w:r>
          </w:p>
        </w:tc>
        <w:tc>
          <w:tcPr>
            <w:tcW w:w="270" w:type="dxa"/>
          </w:tcPr>
          <w:p w14:paraId="3F623101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</w:tcPr>
          <w:p w14:paraId="34FED4B2" w14:textId="4AD4061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41081">
              <w:rPr>
                <w:rFonts w:asciiTheme="majorBidi" w:hAnsiTheme="majorBidi" w:cstheme="majorBidi"/>
                <w:sz w:val="26"/>
                <w:szCs w:val="26"/>
              </w:rPr>
              <w:t>,313,929</w:t>
            </w:r>
          </w:p>
        </w:tc>
        <w:tc>
          <w:tcPr>
            <w:tcW w:w="270" w:type="dxa"/>
          </w:tcPr>
          <w:p w14:paraId="2F3288A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0B06BC5" w14:textId="6CA11B7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5,603,930</w:t>
            </w:r>
          </w:p>
        </w:tc>
        <w:tc>
          <w:tcPr>
            <w:tcW w:w="270" w:type="dxa"/>
            <w:vAlign w:val="bottom"/>
          </w:tcPr>
          <w:p w14:paraId="4B2331E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03DE30E" w14:textId="05F27ED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3,892,617</w:t>
            </w:r>
          </w:p>
        </w:tc>
      </w:tr>
      <w:tr w:rsidR="00F213F1" w:rsidRPr="00CC2E1D" w14:paraId="0F8FDC30" w14:textId="77777777" w:rsidTr="001855CA">
        <w:trPr>
          <w:trHeight w:val="65"/>
        </w:trPr>
        <w:tc>
          <w:tcPr>
            <w:tcW w:w="3312" w:type="dxa"/>
          </w:tcPr>
          <w:p w14:paraId="7F8E61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499AFC" w14:textId="42F7989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762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698</w:t>
            </w:r>
          </w:p>
        </w:tc>
        <w:tc>
          <w:tcPr>
            <w:tcW w:w="270" w:type="dxa"/>
          </w:tcPr>
          <w:p w14:paraId="66CB8172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F2B1" w14:textId="07774184" w:rsidR="00F213F1" w:rsidRPr="00CC2E1D" w:rsidRDefault="00A4108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2,220,596</w:t>
            </w:r>
          </w:p>
        </w:tc>
        <w:tc>
          <w:tcPr>
            <w:tcW w:w="270" w:type="dxa"/>
          </w:tcPr>
          <w:p w14:paraId="1F3848F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531AD2" w14:textId="79B5432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3,466,378</w:t>
            </w:r>
          </w:p>
        </w:tc>
        <w:tc>
          <w:tcPr>
            <w:tcW w:w="270" w:type="dxa"/>
            <w:vAlign w:val="bottom"/>
          </w:tcPr>
          <w:p w14:paraId="0838B8E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19CB10" w14:textId="7E4FB4D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2,752,926</w:t>
            </w:r>
          </w:p>
        </w:tc>
      </w:tr>
      <w:tr w:rsidR="00F213F1" w:rsidRPr="00CC2E1D" w14:paraId="47EDE333" w14:textId="77777777" w:rsidTr="001855CA">
        <w:tc>
          <w:tcPr>
            <w:tcW w:w="3312" w:type="dxa"/>
          </w:tcPr>
          <w:p w14:paraId="1CFED9D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F79A4A" w14:textId="52DA8C7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7,404,835</w:t>
            </w:r>
          </w:p>
        </w:tc>
        <w:tc>
          <w:tcPr>
            <w:tcW w:w="270" w:type="dxa"/>
          </w:tcPr>
          <w:p w14:paraId="70E707E2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2664CE" w14:textId="254B15E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534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525</w:t>
            </w:r>
          </w:p>
        </w:tc>
        <w:tc>
          <w:tcPr>
            <w:tcW w:w="270" w:type="dxa"/>
          </w:tcPr>
          <w:p w14:paraId="5DF62ED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6FDF8C" w14:textId="4A101B0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9,070,308</w:t>
            </w:r>
          </w:p>
        </w:tc>
        <w:tc>
          <w:tcPr>
            <w:tcW w:w="270" w:type="dxa"/>
            <w:vAlign w:val="bottom"/>
          </w:tcPr>
          <w:p w14:paraId="06DFD7D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87F71" w14:textId="1491514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6,645,543</w:t>
            </w:r>
          </w:p>
        </w:tc>
      </w:tr>
      <w:tr w:rsidR="00F213F1" w:rsidRPr="00CC2E1D" w14:paraId="238D3BDC" w14:textId="77777777" w:rsidTr="008A32A5">
        <w:trPr>
          <w:trHeight w:val="58"/>
        </w:trPr>
        <w:tc>
          <w:tcPr>
            <w:tcW w:w="3312" w:type="dxa"/>
          </w:tcPr>
          <w:p w14:paraId="0C31EA8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FE1B92" w14:textId="25E82AF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(1,870,310)</w:t>
            </w:r>
          </w:p>
        </w:tc>
        <w:tc>
          <w:tcPr>
            <w:tcW w:w="270" w:type="dxa"/>
          </w:tcPr>
          <w:p w14:paraId="3C749F88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190909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87C75F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C53F97" w14:textId="1048B02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caps/>
                <w:sz w:val="26"/>
                <w:szCs w:val="26"/>
                <w:lang w:val="en-GB" w:bidi="ar-SA"/>
              </w:rPr>
              <w:t>(2,424,765)</w:t>
            </w:r>
          </w:p>
        </w:tc>
        <w:tc>
          <w:tcPr>
            <w:tcW w:w="270" w:type="dxa"/>
            <w:vAlign w:val="bottom"/>
          </w:tcPr>
          <w:p w14:paraId="1F25880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E05E4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F213F1" w:rsidRPr="00CC2E1D" w14:paraId="1E5D57BB" w14:textId="77777777" w:rsidTr="008A32A5">
        <w:trPr>
          <w:trHeight w:val="58"/>
        </w:trPr>
        <w:tc>
          <w:tcPr>
            <w:tcW w:w="3312" w:type="dxa"/>
          </w:tcPr>
          <w:p w14:paraId="7C3E22C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76C97E3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CE8DE" w14:textId="4F9A7EF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5,534,525</w:t>
            </w:r>
          </w:p>
        </w:tc>
        <w:tc>
          <w:tcPr>
            <w:tcW w:w="270" w:type="dxa"/>
            <w:vAlign w:val="bottom"/>
          </w:tcPr>
          <w:p w14:paraId="437E461E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54D2F3" w14:textId="77777777" w:rsidR="00F213F1" w:rsidRPr="00CC2E1D" w:rsidRDefault="00F213F1" w:rsidP="00F213F1">
            <w:pPr>
              <w:tabs>
                <w:tab w:val="decimal" w:pos="801"/>
              </w:tabs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2D9D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68C73" w14:textId="509DA59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eastAsia="Arial Unicode MS" w:hAnsiTheme="majorBidi" w:cstheme="majorBidi"/>
                <w:b/>
                <w:bCs/>
                <w:caps/>
                <w:sz w:val="26"/>
                <w:szCs w:val="26"/>
                <w:lang w:val="en-GB" w:bidi="ar-SA"/>
              </w:rPr>
              <w:t>6,645,543</w:t>
            </w:r>
          </w:p>
        </w:tc>
        <w:tc>
          <w:tcPr>
            <w:tcW w:w="270" w:type="dxa"/>
            <w:vAlign w:val="bottom"/>
          </w:tcPr>
          <w:p w14:paraId="2C76D65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609BB2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</w:tbl>
    <w:p w14:paraId="3991A900" w14:textId="7922D391" w:rsidR="00BB58FE" w:rsidRPr="00CC2E1D" w:rsidRDefault="00B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350"/>
        <w:gridCol w:w="270"/>
        <w:gridCol w:w="1170"/>
        <w:gridCol w:w="270"/>
        <w:gridCol w:w="1350"/>
      </w:tblGrid>
      <w:tr w:rsidR="00403740" w:rsidRPr="00CC2E1D" w14:paraId="1558A854" w14:textId="77777777" w:rsidTr="00A90624">
        <w:tc>
          <w:tcPr>
            <w:tcW w:w="3312" w:type="dxa"/>
          </w:tcPr>
          <w:p w14:paraId="2EB3E86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5940" w:type="dxa"/>
            <w:gridSpan w:val="7"/>
          </w:tcPr>
          <w:p w14:paraId="46E68A6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CC2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3740" w:rsidRPr="00CC2E1D" w14:paraId="3566B9DB" w14:textId="77777777" w:rsidTr="00A90624">
        <w:tc>
          <w:tcPr>
            <w:tcW w:w="3312" w:type="dxa"/>
          </w:tcPr>
          <w:p w14:paraId="053E4B4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1D99A9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40C392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73F9134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</w:p>
        </w:tc>
      </w:tr>
      <w:tr w:rsidR="00403740" w:rsidRPr="00CC2E1D" w14:paraId="4F39DA77" w14:textId="77777777" w:rsidTr="00A90624">
        <w:tc>
          <w:tcPr>
            <w:tcW w:w="3312" w:type="dxa"/>
          </w:tcPr>
          <w:p w14:paraId="40F4DFA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061CDCCF" w14:textId="77777777" w:rsidR="00A90624" w:rsidRDefault="00403740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D34BC06" w14:textId="3C685974" w:rsidR="00403740" w:rsidRPr="00CC2E1D" w:rsidRDefault="00403740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ขั้น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ต่ำ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</w:t>
            </w:r>
            <w:r w:rsidR="00A9062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น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3B1DE80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55C2B9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3C00224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33FD8E96" w14:textId="77777777" w:rsidR="00A90624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  <w:p w14:paraId="6C2FFE5E" w14:textId="1C4F946B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ขั้น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ในสัญญาเช่าซื้อ</w:t>
            </w:r>
          </w:p>
        </w:tc>
        <w:tc>
          <w:tcPr>
            <w:tcW w:w="270" w:type="dxa"/>
          </w:tcPr>
          <w:p w14:paraId="083E50A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59A94E9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CC2E1D" w14:paraId="52659E4A" w14:textId="77777777" w:rsidTr="00A90624">
        <w:tc>
          <w:tcPr>
            <w:tcW w:w="3312" w:type="dxa"/>
          </w:tcPr>
          <w:p w14:paraId="797EE39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5940" w:type="dxa"/>
            <w:gridSpan w:val="7"/>
          </w:tcPr>
          <w:p w14:paraId="13EEFCD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13F1" w:rsidRPr="00CC2E1D" w14:paraId="0B65DDBE" w14:textId="77777777" w:rsidTr="00A90624">
        <w:tc>
          <w:tcPr>
            <w:tcW w:w="3312" w:type="dxa"/>
          </w:tcPr>
          <w:p w14:paraId="1F7657D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260" w:type="dxa"/>
          </w:tcPr>
          <w:p w14:paraId="1A14E6F1" w14:textId="4D0C519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3,338,175</w:t>
            </w:r>
          </w:p>
        </w:tc>
        <w:tc>
          <w:tcPr>
            <w:tcW w:w="270" w:type="dxa"/>
          </w:tcPr>
          <w:p w14:paraId="2EEC6D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</w:tcPr>
          <w:p w14:paraId="3F312841" w14:textId="1E6D690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A41081">
              <w:rPr>
                <w:rFonts w:asciiTheme="majorBidi" w:hAnsiTheme="majorBidi" w:cstheme="majorBidi"/>
                <w:sz w:val="26"/>
                <w:szCs w:val="26"/>
              </w:rPr>
              <w:t>307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081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70" w:type="dxa"/>
          </w:tcPr>
          <w:p w14:paraId="5BE2294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5605E0" w14:textId="0DC1499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3,743,599</w:t>
            </w:r>
          </w:p>
        </w:tc>
        <w:tc>
          <w:tcPr>
            <w:tcW w:w="270" w:type="dxa"/>
            <w:vAlign w:val="bottom"/>
          </w:tcPr>
          <w:p w14:paraId="152C12A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6D3836D" w14:textId="23CDA29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2,501,770</w:t>
            </w:r>
          </w:p>
        </w:tc>
      </w:tr>
      <w:tr w:rsidR="00F213F1" w:rsidRPr="00CC2E1D" w14:paraId="790ADB4E" w14:textId="77777777" w:rsidTr="00A90624">
        <w:trPr>
          <w:trHeight w:val="65"/>
        </w:trPr>
        <w:tc>
          <w:tcPr>
            <w:tcW w:w="3312" w:type="dxa"/>
          </w:tcPr>
          <w:p w14:paraId="5DF8802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8AECF" w14:textId="22E3EBF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1,974,139</w:t>
            </w:r>
          </w:p>
        </w:tc>
        <w:tc>
          <w:tcPr>
            <w:tcW w:w="270" w:type="dxa"/>
          </w:tcPr>
          <w:p w14:paraId="62370AD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A803E4" w14:textId="2336F0D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1,</w:t>
            </w:r>
            <w:r w:rsidR="00A41081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583,174</w:t>
            </w:r>
          </w:p>
        </w:tc>
        <w:tc>
          <w:tcPr>
            <w:tcW w:w="270" w:type="dxa"/>
          </w:tcPr>
          <w:p w14:paraId="6CAA32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63D94B" w14:textId="485B7C7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2,588,595</w:t>
            </w:r>
          </w:p>
        </w:tc>
        <w:tc>
          <w:tcPr>
            <w:tcW w:w="270" w:type="dxa"/>
            <w:vAlign w:val="bottom"/>
          </w:tcPr>
          <w:p w14:paraId="0993F7A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8F85C0" w14:textId="5D84A1C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2,063,685</w:t>
            </w:r>
          </w:p>
        </w:tc>
      </w:tr>
      <w:tr w:rsidR="00F213F1" w:rsidRPr="00CC2E1D" w14:paraId="02F5D09C" w14:textId="77777777" w:rsidTr="00A90624">
        <w:tc>
          <w:tcPr>
            <w:tcW w:w="3312" w:type="dxa"/>
          </w:tcPr>
          <w:p w14:paraId="308C47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9675A3" w14:textId="443ECF8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5,312,314</w:t>
            </w:r>
          </w:p>
        </w:tc>
        <w:tc>
          <w:tcPr>
            <w:tcW w:w="270" w:type="dxa"/>
          </w:tcPr>
          <w:p w14:paraId="772BACB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8D61F6" w14:textId="38ABE9B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3,890,565</w:t>
            </w:r>
          </w:p>
        </w:tc>
        <w:tc>
          <w:tcPr>
            <w:tcW w:w="270" w:type="dxa"/>
          </w:tcPr>
          <w:p w14:paraId="07F3FBD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9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1199BC" w14:textId="1A0AE6C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6,332,194</w:t>
            </w:r>
          </w:p>
        </w:tc>
        <w:tc>
          <w:tcPr>
            <w:tcW w:w="270" w:type="dxa"/>
            <w:vAlign w:val="bottom"/>
          </w:tcPr>
          <w:p w14:paraId="5C439C5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15D52" w14:textId="47656D6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4,565,455</w:t>
            </w:r>
          </w:p>
        </w:tc>
      </w:tr>
      <w:tr w:rsidR="00F213F1" w:rsidRPr="00CC2E1D" w14:paraId="58232CE7" w14:textId="77777777" w:rsidTr="00A90624">
        <w:tc>
          <w:tcPr>
            <w:tcW w:w="3312" w:type="dxa"/>
          </w:tcPr>
          <w:p w14:paraId="2B509E8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7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DE812D" w14:textId="1921F3D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(1,421,749)</w:t>
            </w:r>
          </w:p>
        </w:tc>
        <w:tc>
          <w:tcPr>
            <w:tcW w:w="270" w:type="dxa"/>
          </w:tcPr>
          <w:p w14:paraId="490E8D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67196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4477F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6874" w14:textId="3D48BC9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(1,766,739)</w:t>
            </w:r>
          </w:p>
        </w:tc>
        <w:tc>
          <w:tcPr>
            <w:tcW w:w="270" w:type="dxa"/>
            <w:vAlign w:val="bottom"/>
          </w:tcPr>
          <w:p w14:paraId="5F9DEAA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3FF19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F213F1" w:rsidRPr="00CC2E1D" w14:paraId="7422C4D1" w14:textId="77777777" w:rsidTr="00A90624">
        <w:tc>
          <w:tcPr>
            <w:tcW w:w="3312" w:type="dxa"/>
          </w:tcPr>
          <w:p w14:paraId="587E82F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087330E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7851B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27A200" w14:textId="64E29C6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3,890,565</w:t>
            </w:r>
          </w:p>
        </w:tc>
        <w:tc>
          <w:tcPr>
            <w:tcW w:w="270" w:type="dxa"/>
            <w:vAlign w:val="bottom"/>
          </w:tcPr>
          <w:p w14:paraId="797EA78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AEEA5F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062A5C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E1549" w14:textId="406E553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4,565,455</w:t>
            </w:r>
          </w:p>
        </w:tc>
        <w:tc>
          <w:tcPr>
            <w:tcW w:w="270" w:type="dxa"/>
            <w:vAlign w:val="bottom"/>
          </w:tcPr>
          <w:p w14:paraId="77037D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BF2292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60" w:lineRule="atLeas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</w:tbl>
    <w:p w14:paraId="74E57079" w14:textId="240D3D31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4C386F33" w14:textId="0FA775C4" w:rsidR="00403740" w:rsidRPr="00CC2E1D" w:rsidRDefault="0066339F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6</w:t>
      </w:r>
      <w:r w:rsidR="00403740" w:rsidRPr="00CC2E1D">
        <w:rPr>
          <w:rFonts w:ascii="Angsana New" w:hAnsi="Angsana New" w:cs="Angsana New"/>
          <w:sz w:val="26"/>
          <w:szCs w:val="26"/>
        </w:rPr>
        <w:t>.4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เมื่อ</w:t>
      </w:r>
      <w:r w:rsidR="00A8527B" w:rsidRPr="00221FDF">
        <w:rPr>
          <w:rFonts w:asciiTheme="majorBidi" w:hAnsiTheme="majorBidi" w:cstheme="majorBidi"/>
          <w:sz w:val="26"/>
          <w:szCs w:val="26"/>
          <w:cs/>
        </w:rPr>
        <w:t>วันที่ 30 เมษายน 2547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สมาคม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(</w:t>
      </w:r>
      <w:r w:rsidR="00A8527B" w:rsidRPr="00CC2E1D">
        <w:rPr>
          <w:rFonts w:ascii="Angsana New" w:hAnsi="Angsana New" w:cs="Angsana New"/>
          <w:sz w:val="26"/>
          <w:szCs w:val="26"/>
        </w:rPr>
        <w:t xml:space="preserve">Consumer Finance) 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โดยให้หยุดรับรู้รายได้สำหรับลูกหนี้ที่ค้างชำระค่างวดเกินกว่า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3 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งวด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อย่างไรก็ตาม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แนวปฏิบัติดังกล่าวได้ให้ทางเลือกไว้โดยหากบริษัทใดเห็นว่าแนวทางปฏิบัตินี้ไม่เหมาะสมให้เปิดเผยแนวทางที่บริษัทใช้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ทั้งนี้กลุ่มบริษัทมีนโยบายในการหยุดรับรู้รายได้สำหรับลูกหนี้ตามสัญญาเช่าซื้อที่ค้างชำระค่างวดเกินกว่า 4 งวด ณ </w:t>
      </w:r>
      <w:r w:rsidR="00A8527B" w:rsidRPr="00221FDF">
        <w:rPr>
          <w:rFonts w:asciiTheme="majorBidi" w:hAnsiTheme="majorBidi" w:cstheme="majorBidi"/>
          <w:sz w:val="26"/>
          <w:szCs w:val="26"/>
          <w:cs/>
        </w:rPr>
        <w:t>วันที่ 3</w:t>
      </w:r>
      <w:r w:rsidR="00A8527B" w:rsidRPr="00221FDF">
        <w:rPr>
          <w:rFonts w:asciiTheme="majorBidi" w:hAnsiTheme="majorBidi" w:cstheme="majorBidi"/>
          <w:sz w:val="26"/>
          <w:szCs w:val="26"/>
        </w:rPr>
        <w:t>1</w:t>
      </w:r>
      <w:r w:rsidR="00A8527B" w:rsidRPr="00221FDF">
        <w:rPr>
          <w:rFonts w:asciiTheme="majorBidi" w:hAnsiTheme="majorBidi" w:cstheme="majorBidi"/>
          <w:sz w:val="26"/>
          <w:szCs w:val="26"/>
          <w:cs/>
        </w:rPr>
        <w:t xml:space="preserve"> ธันวาคม 2562 และ 2561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กลุ่มบริษัทมียอดลูกหนี้คงเหลือของลูกหนี้สินเชื่อที่ค้างชำระเกินกว่า 3 งวด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แต่กลุ่มบริษัทยังคงรับรู้รายได้เป็นจำนวนเงินประมาณ </w:t>
      </w:r>
      <w:r w:rsidR="00A8527B" w:rsidRPr="00CC2E1D">
        <w:rPr>
          <w:rFonts w:ascii="Angsana New" w:hAnsi="Angsana New" w:cs="Angsana New"/>
          <w:sz w:val="26"/>
          <w:szCs w:val="26"/>
        </w:rPr>
        <w:t xml:space="preserve">459 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ล้านบาท และ 375 ล้านบาท ตามลำดับ </w:t>
      </w:r>
      <w:r w:rsidR="00A8527B"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(บริษัท: </w:t>
      </w:r>
      <w:r w:rsidR="00AE76C6">
        <w:rPr>
          <w:rFonts w:ascii="Angsana New" w:hAnsi="Angsana New" w:cs="Angsana New"/>
          <w:i/>
          <w:iCs/>
          <w:sz w:val="26"/>
          <w:szCs w:val="26"/>
        </w:rPr>
        <w:t xml:space="preserve">423 </w:t>
      </w:r>
      <w:r w:rsidR="00A8527B"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ล้านบาท และ </w:t>
      </w:r>
      <w:r w:rsidR="00A8527B" w:rsidRPr="00CC2E1D">
        <w:rPr>
          <w:rFonts w:ascii="Angsana New" w:hAnsi="Angsana New" w:cs="Angsana New"/>
          <w:i/>
          <w:iCs/>
          <w:sz w:val="26"/>
          <w:szCs w:val="26"/>
        </w:rPr>
        <w:t>339</w:t>
      </w:r>
      <w:r w:rsidR="00A8527B"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 ล้านบาท ตามลำดับ)</w:t>
      </w:r>
    </w:p>
    <w:p w14:paraId="2C0ECB4C" w14:textId="57793E33" w:rsidR="00403740" w:rsidRPr="00CC2E1D" w:rsidRDefault="00403740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ab/>
      </w:r>
      <w:r w:rsidR="00A8527B" w:rsidRPr="00CC2E1D">
        <w:rPr>
          <w:rFonts w:ascii="Angsana New" w:hAnsi="Angsana New" w:cs="Angsana New"/>
          <w:sz w:val="26"/>
          <w:szCs w:val="26"/>
          <w:cs/>
        </w:rPr>
        <w:t>นอกจากนี้หากกลุ่มบริษัทต้องหยุดรับรู้รายได้ตามแนวทางปฏิบัติดังกล่าว จะมีผลทำให้รายได้</w:t>
      </w:r>
      <w:r w:rsidR="00A8527B" w:rsidRPr="00CC2E1D">
        <w:rPr>
          <w:rFonts w:ascii="Angsana New" w:hAnsi="Angsana New" w:cs="Angsana New"/>
          <w:sz w:val="26"/>
          <w:szCs w:val="26"/>
        </w:rPr>
        <w:t xml:space="preserve"> 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>สำหรับ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>ปี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>สิ้นสุดวันที่ 3</w:t>
      </w:r>
      <w:r w:rsidR="00A8527B" w:rsidRPr="00CC2E1D">
        <w:rPr>
          <w:rFonts w:ascii="Angsana New" w:hAnsi="Angsana New" w:cs="Angsana New"/>
          <w:sz w:val="26"/>
          <w:szCs w:val="26"/>
        </w:rPr>
        <w:t>1</w:t>
      </w:r>
      <w:r w:rsidR="00A8527B" w:rsidRPr="00CC2E1D">
        <w:rPr>
          <w:rFonts w:ascii="Angsana New" w:hAnsi="Angsana New" w:cs="Angsana New" w:hint="cs"/>
          <w:sz w:val="26"/>
          <w:szCs w:val="26"/>
          <w:cs/>
        </w:rPr>
        <w:t xml:space="preserve"> ธันวาคม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2562 และ 2561 ลดลงเป็นจำนวนเงินประมาณ </w:t>
      </w:r>
      <w:r w:rsidR="00A8527B" w:rsidRPr="00CC2E1D">
        <w:rPr>
          <w:rFonts w:ascii="Angsana New" w:hAnsi="Angsana New" w:cs="Angsana New"/>
          <w:sz w:val="26"/>
          <w:szCs w:val="26"/>
        </w:rPr>
        <w:t xml:space="preserve">13 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A8527B" w:rsidRPr="00CC2E1D">
        <w:rPr>
          <w:rFonts w:ascii="Angsana New" w:hAnsi="Angsana New" w:cs="Angsana New"/>
          <w:sz w:val="26"/>
          <w:szCs w:val="26"/>
        </w:rPr>
        <w:t>8</w:t>
      </w:r>
      <w:r w:rsidR="00A8527B" w:rsidRPr="00CC2E1D">
        <w:rPr>
          <w:rFonts w:ascii="Angsana New" w:hAnsi="Angsana New" w:cs="Angsana New"/>
          <w:sz w:val="26"/>
          <w:szCs w:val="26"/>
          <w:cs/>
        </w:rPr>
        <w:t xml:space="preserve"> ล้านบาท ตามลำดับ</w:t>
      </w:r>
      <w:r w:rsidR="00A8527B"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 (บริษัท: </w:t>
      </w:r>
      <w:r w:rsidR="00A8527B" w:rsidRPr="00CC2E1D">
        <w:rPr>
          <w:rFonts w:ascii="Angsana New" w:hAnsi="Angsana New" w:cs="Angsana New"/>
          <w:i/>
          <w:iCs/>
          <w:sz w:val="26"/>
          <w:szCs w:val="26"/>
        </w:rPr>
        <w:t>12</w:t>
      </w:r>
      <w:r w:rsidR="00A8527B"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 ล้านบาท และ </w:t>
      </w:r>
      <w:r w:rsidR="00A8527B" w:rsidRPr="00CC2E1D">
        <w:rPr>
          <w:rFonts w:ascii="Angsana New" w:hAnsi="Angsana New" w:cs="Angsana New"/>
          <w:i/>
          <w:iCs/>
          <w:sz w:val="26"/>
          <w:szCs w:val="26"/>
        </w:rPr>
        <w:t>7</w:t>
      </w:r>
      <w:r w:rsidR="00A8527B"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 ล้านบาท ตามลำดับ</w:t>
      </w:r>
      <w:r w:rsidR="00982231">
        <w:rPr>
          <w:rFonts w:ascii="Angsana New" w:hAnsi="Angsana New" w:cs="Angsana New"/>
          <w:i/>
          <w:iCs/>
          <w:sz w:val="26"/>
          <w:szCs w:val="26"/>
        </w:rPr>
        <w:t>)</w:t>
      </w:r>
    </w:p>
    <w:p w14:paraId="4E99FF4C" w14:textId="77777777" w:rsidR="00403740" w:rsidRPr="00CC2E1D" w:rsidRDefault="00403740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6"/>
          <w:szCs w:val="26"/>
        </w:rPr>
      </w:pPr>
    </w:p>
    <w:p w14:paraId="04E3D48A" w14:textId="450FC84D" w:rsidR="00403740" w:rsidRPr="00CC2E1D" w:rsidRDefault="001B7EC5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6</w:t>
      </w:r>
      <w:r w:rsidR="00403740" w:rsidRPr="00CC2E1D">
        <w:rPr>
          <w:rFonts w:ascii="Angsana New" w:hAnsi="Angsana New" w:cs="Angsana New"/>
          <w:sz w:val="26"/>
          <w:szCs w:val="26"/>
        </w:rPr>
        <w:t>.5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สัญญาเช่าซื้อของกลุ่มบริษัทมีระยะเวลาในการเช่าตามสัญญาโดยประมาณ 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8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เดือน ถึง </w:t>
      </w:r>
      <w:r w:rsidR="00403740" w:rsidRPr="00CC2E1D">
        <w:rPr>
          <w:rFonts w:ascii="Angsana New" w:hAnsi="Angsana New" w:cs="Angsana New"/>
          <w:sz w:val="26"/>
          <w:szCs w:val="26"/>
        </w:rPr>
        <w:t>5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ปีและค่าเช่ากำหนดในอัตราคงที่ตลอดอายุสัญญาเช่า</w:t>
      </w:r>
    </w:p>
    <w:p w14:paraId="335D6203" w14:textId="77777777" w:rsidR="00403740" w:rsidRPr="00CC2E1D" w:rsidRDefault="00403740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6"/>
          <w:szCs w:val="26"/>
        </w:rPr>
      </w:pPr>
    </w:p>
    <w:p w14:paraId="2085E98E" w14:textId="23A4741B" w:rsidR="00403740" w:rsidRDefault="00403740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cstheme="minorBidi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  <w:cs/>
        </w:rPr>
        <w:tab/>
        <w:t>ณ วันที่ 3</w:t>
      </w:r>
      <w:r w:rsidRPr="00CC2E1D">
        <w:rPr>
          <w:rFonts w:ascii="Angsana New" w:hAnsi="Angsana New" w:cs="Angsana New"/>
          <w:sz w:val="26"/>
          <w:szCs w:val="26"/>
        </w:rPr>
        <w:t xml:space="preserve">1 </w:t>
      </w:r>
      <w:r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Pr="00CC2E1D">
        <w:rPr>
          <w:rFonts w:ascii="Angsana New" w:hAnsi="Angsana New" w:cs="Angsana New"/>
          <w:sz w:val="26"/>
          <w:szCs w:val="26"/>
        </w:rPr>
        <w:t>2562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บริษัท</w:t>
      </w:r>
      <w:r w:rsidR="00B91F0A">
        <w:rPr>
          <w:rFonts w:ascii="Angsana New" w:hAnsi="Angsana New" w:cs="Angsana New" w:hint="cs"/>
          <w:sz w:val="26"/>
          <w:szCs w:val="26"/>
          <w:cs/>
        </w:rPr>
        <w:t>ไม่</w:t>
      </w:r>
      <w:r w:rsidRPr="00CC2E1D">
        <w:rPr>
          <w:rFonts w:ascii="Angsana New" w:hAnsi="Angsana New" w:cs="Angsana New"/>
          <w:sz w:val="26"/>
          <w:szCs w:val="26"/>
          <w:cs/>
        </w:rPr>
        <w:t>ได้โอนสิทธิเรียกร้องในลูกหนี้ตามสัญญาเช่าซื้อ (หัก</w:t>
      </w:r>
      <w:r w:rsidRPr="00CC2E1D">
        <w:rPr>
          <w:rFonts w:ascii="Angsana New" w:hAnsi="Angsana New" w:cs="Angsana New"/>
          <w:sz w:val="26"/>
          <w:szCs w:val="26"/>
        </w:rPr>
        <w:t xml:space="preserve"> 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ดอกเบี้ยเช่าซื้อที่ยังไม่ถือเป็นรายได้) </w:t>
      </w:r>
      <w:r w:rsidR="00B91F0A">
        <w:rPr>
          <w:rFonts w:ascii="Angsana New" w:hAnsi="Angsana New" w:cs="Angsana New"/>
          <w:sz w:val="26"/>
          <w:szCs w:val="26"/>
          <w:cs/>
        </w:rPr>
        <w:br/>
      </w:r>
      <w:r w:rsidRPr="00CC2E1D">
        <w:rPr>
          <w:rFonts w:ascii="Angsana New" w:hAnsi="Angsana New" w:cs="Angsana New"/>
          <w:i/>
          <w:iCs/>
          <w:sz w:val="26"/>
          <w:szCs w:val="26"/>
        </w:rPr>
        <w:t xml:space="preserve">(31 </w:t>
      </w:r>
      <w:r w:rsidRPr="00CC2E1D">
        <w:rPr>
          <w:rFonts w:ascii="Angsana New" w:hAnsi="Angsana New" w:cs="Angsana New"/>
          <w:i/>
          <w:iCs/>
          <w:sz w:val="26"/>
          <w:szCs w:val="26"/>
          <w:cs/>
        </w:rPr>
        <w:t xml:space="preserve">ธันวาคม </w:t>
      </w:r>
      <w:r w:rsidRPr="00CC2E1D">
        <w:rPr>
          <w:rFonts w:ascii="Angsana New" w:hAnsi="Angsana New" w:cs="Angsana New"/>
          <w:i/>
          <w:iCs/>
          <w:sz w:val="26"/>
          <w:szCs w:val="26"/>
        </w:rPr>
        <w:t xml:space="preserve">2561: 1,300 </w:t>
      </w:r>
      <w:r w:rsidRPr="00CC2E1D">
        <w:rPr>
          <w:rFonts w:ascii="Angsana New" w:hAnsi="Angsana New" w:cs="Angsana New"/>
          <w:i/>
          <w:iCs/>
          <w:sz w:val="26"/>
          <w:szCs w:val="26"/>
          <w:cs/>
        </w:rPr>
        <w:t>ล้านบาท)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เพื่อค้ำประกันวงเงินสินเชื่อระยะสั้น หุ้นกู้ และหนังสือค้ำประกันที่ได้รับจากธนาคารพาณิชย์</w:t>
      </w:r>
      <w:r w:rsidRPr="00CC2E1D">
        <w:rPr>
          <w:sz w:val="26"/>
          <w:szCs w:val="26"/>
        </w:rPr>
        <w:t xml:space="preserve"> </w:t>
      </w:r>
    </w:p>
    <w:p w14:paraId="288CAA55" w14:textId="77777777" w:rsidR="00A90624" w:rsidRPr="00A90624" w:rsidRDefault="00A9062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 w:cstheme="minorBidi"/>
          <w:sz w:val="26"/>
          <w:szCs w:val="26"/>
        </w:rPr>
      </w:pPr>
    </w:p>
    <w:p w14:paraId="06CDA559" w14:textId="77777777" w:rsidR="00403740" w:rsidRPr="00CC2E1D" w:rsidRDefault="00403740" w:rsidP="00F50B99">
      <w:pPr>
        <w:pStyle w:val="Heading1"/>
        <w:keepLines/>
        <w:numPr>
          <w:ilvl w:val="0"/>
          <w:numId w:val="29"/>
        </w:numPr>
        <w:shd w:val="clear" w:color="auto" w:fill="auto"/>
        <w:spacing w:line="240" w:lineRule="auto"/>
        <w:ind w:left="540" w:right="-45" w:hanging="486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15" w:name="_Toc23425265"/>
      <w:bookmarkStart w:id="16" w:name="_Toc33611510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ลูกหนี้สินเชื่อ</w:t>
      </w:r>
      <w:bookmarkEnd w:id="15"/>
      <w:bookmarkEnd w:id="16"/>
    </w:p>
    <w:p w14:paraId="1A4D0AEC" w14:textId="77777777" w:rsidR="00403740" w:rsidRPr="00CC2E1D" w:rsidRDefault="00403740" w:rsidP="00403740">
      <w:pPr>
        <w:spacing w:line="240" w:lineRule="auto"/>
        <w:rPr>
          <w:rFonts w:cstheme="minorBidi"/>
          <w:sz w:val="26"/>
          <w:szCs w:val="26"/>
          <w:cs/>
          <w:lang w:val="th-TH"/>
        </w:rPr>
      </w:pPr>
    </w:p>
    <w:p w14:paraId="18A8AD12" w14:textId="136B2A1F" w:rsidR="00403740" w:rsidRPr="00CC2E1D" w:rsidRDefault="00124D53" w:rsidP="00F50B9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</w:rPr>
        <w:t>7</w:t>
      </w:r>
      <w:r w:rsidR="00403740" w:rsidRPr="00CC2E1D">
        <w:rPr>
          <w:rFonts w:asciiTheme="majorBidi" w:hAnsiTheme="majorBidi" w:cstheme="majorBidi"/>
          <w:sz w:val="26"/>
          <w:szCs w:val="26"/>
        </w:rPr>
        <w:t>.1</w:t>
      </w:r>
      <w:r w:rsidR="00403740" w:rsidRPr="00CC2E1D">
        <w:rPr>
          <w:rFonts w:asciiTheme="majorBidi" w:hAnsiTheme="majorBidi" w:cstheme="majorBidi"/>
          <w:sz w:val="26"/>
          <w:szCs w:val="26"/>
        </w:rPr>
        <w:tab/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03740" w:rsidRPr="00E042C7">
        <w:rPr>
          <w:rFonts w:asciiTheme="majorBidi" w:hAnsiTheme="majorBidi" w:cstheme="majorBidi"/>
          <w:sz w:val="26"/>
          <w:szCs w:val="26"/>
          <w:cs/>
        </w:rPr>
        <w:t>31 ธันวาคม 256</w:t>
      </w:r>
      <w:r w:rsidR="00403740" w:rsidRPr="00E042C7">
        <w:rPr>
          <w:rFonts w:asciiTheme="majorBidi" w:hAnsiTheme="majorBidi" w:cstheme="majorBidi"/>
          <w:sz w:val="26"/>
          <w:szCs w:val="26"/>
        </w:rPr>
        <w:t>2</w:t>
      </w:r>
      <w:r w:rsidR="00403740" w:rsidRPr="00E042C7">
        <w:rPr>
          <w:rFonts w:asciiTheme="majorBidi" w:hAnsiTheme="majorBidi" w:cstheme="majorBidi"/>
          <w:sz w:val="26"/>
          <w:szCs w:val="26"/>
          <w:cs/>
        </w:rPr>
        <w:t xml:space="preserve"> และ 256</w:t>
      </w:r>
      <w:r w:rsidR="00403740" w:rsidRPr="00E042C7">
        <w:rPr>
          <w:rFonts w:asciiTheme="majorBidi" w:hAnsiTheme="majorBidi" w:cstheme="majorBidi"/>
          <w:sz w:val="26"/>
          <w:szCs w:val="26"/>
        </w:rPr>
        <w:t>1</w:t>
      </w:r>
      <w:r w:rsidR="00403740" w:rsidRPr="00E042C7">
        <w:rPr>
          <w:rFonts w:asciiTheme="majorBidi" w:hAnsiTheme="majorBidi" w:cstheme="majorBidi"/>
          <w:sz w:val="26"/>
          <w:szCs w:val="26"/>
          <w:cs/>
        </w:rPr>
        <w:t xml:space="preserve"> ลูกหนี้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>สินเชื่อประกอบด้วย</w:t>
      </w:r>
    </w:p>
    <w:p w14:paraId="1A043AE5" w14:textId="77777777" w:rsidR="00403740" w:rsidRPr="00CC2E1D" w:rsidRDefault="00403740" w:rsidP="00403740">
      <w:pPr>
        <w:spacing w:line="240" w:lineRule="auto"/>
        <w:ind w:left="495" w:hanging="495"/>
        <w:rPr>
          <w:rFonts w:asciiTheme="majorBidi" w:hAnsiTheme="majorBidi" w:cstheme="majorBidi"/>
          <w:sz w:val="26"/>
          <w:szCs w:val="26"/>
        </w:rPr>
      </w:pPr>
    </w:p>
    <w:tbl>
      <w:tblPr>
        <w:tblW w:w="952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95"/>
        <w:gridCol w:w="990"/>
        <w:gridCol w:w="236"/>
        <w:gridCol w:w="990"/>
        <w:gridCol w:w="236"/>
        <w:gridCol w:w="1058"/>
        <w:gridCol w:w="236"/>
        <w:gridCol w:w="990"/>
        <w:gridCol w:w="236"/>
        <w:gridCol w:w="1024"/>
        <w:gridCol w:w="245"/>
        <w:gridCol w:w="986"/>
      </w:tblGrid>
      <w:tr w:rsidR="00403740" w:rsidRPr="00CC2E1D" w14:paraId="14645B87" w14:textId="77777777" w:rsidTr="001855CA">
        <w:trPr>
          <w:trHeight w:val="380"/>
        </w:trPr>
        <w:tc>
          <w:tcPr>
            <w:tcW w:w="2295" w:type="dxa"/>
          </w:tcPr>
          <w:p w14:paraId="2F54353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4C8B3B0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6A89D023" w14:textId="77777777" w:rsidTr="001855CA">
        <w:trPr>
          <w:trHeight w:val="272"/>
        </w:trPr>
        <w:tc>
          <w:tcPr>
            <w:tcW w:w="2295" w:type="dxa"/>
          </w:tcPr>
          <w:p w14:paraId="691817A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5C50DBD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50F272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515D6DF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0850671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0F8E8B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0CDA938F" w14:textId="77777777" w:rsidTr="001855CA">
        <w:trPr>
          <w:trHeight w:val="254"/>
        </w:trPr>
        <w:tc>
          <w:tcPr>
            <w:tcW w:w="2295" w:type="dxa"/>
          </w:tcPr>
          <w:p w14:paraId="4402C27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8EBB48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578D88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4817DC8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5674224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4054B61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03740" w:rsidRPr="00CC2E1D" w14:paraId="11ED0723" w14:textId="77777777" w:rsidTr="001855CA">
        <w:tc>
          <w:tcPr>
            <w:tcW w:w="2295" w:type="dxa"/>
          </w:tcPr>
          <w:p w14:paraId="385B8A7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ADB2BC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52B4E8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96F833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260941A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</w:tcPr>
          <w:p w14:paraId="4C285C6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36D2F1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EB33E4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4D68C58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476E3AB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6AD019B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</w:tcPr>
          <w:p w14:paraId="4C7725A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5035CEA5" w14:textId="77777777" w:rsidTr="001855CA">
        <w:trPr>
          <w:trHeight w:val="84"/>
        </w:trPr>
        <w:tc>
          <w:tcPr>
            <w:tcW w:w="2295" w:type="dxa"/>
          </w:tcPr>
          <w:p w14:paraId="4D37806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65462CE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08C1D82A" w14:textId="77777777" w:rsidTr="001855CA">
        <w:tc>
          <w:tcPr>
            <w:tcW w:w="2295" w:type="dxa"/>
          </w:tcPr>
          <w:p w14:paraId="3B456E4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90" w:type="dxa"/>
          </w:tcPr>
          <w:p w14:paraId="71A4679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26145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EE758C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47CF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</w:tcPr>
          <w:p w14:paraId="4A7BDB7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E364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93F19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729F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202680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515D0F2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86" w:type="dxa"/>
          </w:tcPr>
          <w:p w14:paraId="7A1B6A1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424F7CB4" w14:textId="77777777" w:rsidTr="001855CA">
        <w:tc>
          <w:tcPr>
            <w:tcW w:w="2295" w:type="dxa"/>
            <w:vAlign w:val="bottom"/>
          </w:tcPr>
          <w:p w14:paraId="0F8E74A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671D5F96" w14:textId="59A21D0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287,702</w:t>
            </w:r>
          </w:p>
        </w:tc>
        <w:tc>
          <w:tcPr>
            <w:tcW w:w="236" w:type="dxa"/>
            <w:vAlign w:val="bottom"/>
          </w:tcPr>
          <w:p w14:paraId="6CE8FD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3A798" w14:textId="0A1E7F8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383,414</w:t>
            </w:r>
          </w:p>
        </w:tc>
        <w:tc>
          <w:tcPr>
            <w:tcW w:w="236" w:type="dxa"/>
            <w:vAlign w:val="bottom"/>
          </w:tcPr>
          <w:p w14:paraId="415153D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80A9FAB" w14:textId="4F0E891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77,930</w:t>
            </w:r>
          </w:p>
        </w:tc>
        <w:tc>
          <w:tcPr>
            <w:tcW w:w="236" w:type="dxa"/>
            <w:vAlign w:val="bottom"/>
          </w:tcPr>
          <w:p w14:paraId="7A9C5C4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B8D04FB" w14:textId="48F4446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17,570</w:t>
            </w:r>
          </w:p>
        </w:tc>
        <w:tc>
          <w:tcPr>
            <w:tcW w:w="236" w:type="dxa"/>
            <w:vAlign w:val="bottom"/>
          </w:tcPr>
          <w:p w14:paraId="4C04EE5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4379129" w14:textId="5DF0F9F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365,632</w:t>
            </w:r>
          </w:p>
        </w:tc>
        <w:tc>
          <w:tcPr>
            <w:tcW w:w="245" w:type="dxa"/>
            <w:vAlign w:val="bottom"/>
          </w:tcPr>
          <w:p w14:paraId="12C8B5C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38F24BB7" w14:textId="4D28EC8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400,984</w:t>
            </w:r>
          </w:p>
        </w:tc>
      </w:tr>
      <w:tr w:rsidR="00F213F1" w:rsidRPr="00CC2E1D" w14:paraId="23DF5D15" w14:textId="77777777" w:rsidTr="001855CA">
        <w:tc>
          <w:tcPr>
            <w:tcW w:w="2295" w:type="dxa"/>
            <w:vAlign w:val="bottom"/>
          </w:tcPr>
          <w:p w14:paraId="7E6FDB5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243E32D5" w14:textId="3605F4F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  <w:tc>
          <w:tcPr>
            <w:tcW w:w="236" w:type="dxa"/>
            <w:vAlign w:val="bottom"/>
          </w:tcPr>
          <w:p w14:paraId="0130DF0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E924F3" w14:textId="44732F7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13,506</w:t>
            </w:r>
          </w:p>
        </w:tc>
        <w:tc>
          <w:tcPr>
            <w:tcW w:w="236" w:type="dxa"/>
            <w:vAlign w:val="bottom"/>
          </w:tcPr>
          <w:p w14:paraId="6D3B5F7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19CA075D" w14:textId="11EFA62B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89380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9364134" w14:textId="2864F34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701C4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44F93545" w14:textId="43D605A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8,391</w:t>
            </w:r>
          </w:p>
        </w:tc>
        <w:tc>
          <w:tcPr>
            <w:tcW w:w="245" w:type="dxa"/>
            <w:vAlign w:val="bottom"/>
          </w:tcPr>
          <w:p w14:paraId="277D66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10CD0256" w14:textId="3074932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13,506</w:t>
            </w:r>
          </w:p>
        </w:tc>
      </w:tr>
      <w:tr w:rsidR="00F213F1" w:rsidRPr="00CC2E1D" w14:paraId="14B9808F" w14:textId="77777777" w:rsidTr="00AB2905">
        <w:trPr>
          <w:trHeight w:val="731"/>
        </w:trPr>
        <w:tc>
          <w:tcPr>
            <w:tcW w:w="2295" w:type="dxa"/>
            <w:vAlign w:val="bottom"/>
          </w:tcPr>
          <w:p w14:paraId="4B02BF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436D054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87140A6" w14:textId="033E92C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(54,535)</w:t>
            </w:r>
          </w:p>
        </w:tc>
        <w:tc>
          <w:tcPr>
            <w:tcW w:w="236" w:type="dxa"/>
            <w:vAlign w:val="bottom"/>
          </w:tcPr>
          <w:p w14:paraId="3BCA0CC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59EEE9" w14:textId="6980D1C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(104,497)</w:t>
            </w:r>
          </w:p>
        </w:tc>
        <w:tc>
          <w:tcPr>
            <w:tcW w:w="236" w:type="dxa"/>
            <w:vAlign w:val="bottom"/>
          </w:tcPr>
          <w:p w14:paraId="022F43B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vAlign w:val="bottom"/>
          </w:tcPr>
          <w:p w14:paraId="6A4508CF" w14:textId="0DFC792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(11,200)</w:t>
            </w:r>
          </w:p>
        </w:tc>
        <w:tc>
          <w:tcPr>
            <w:tcW w:w="236" w:type="dxa"/>
            <w:vAlign w:val="bottom"/>
          </w:tcPr>
          <w:p w14:paraId="756FE4C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0A8DFF7" w14:textId="4922434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(3,972)</w:t>
            </w:r>
          </w:p>
        </w:tc>
        <w:tc>
          <w:tcPr>
            <w:tcW w:w="236" w:type="dxa"/>
            <w:vAlign w:val="bottom"/>
          </w:tcPr>
          <w:p w14:paraId="49A4E4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5E90B78" w14:textId="427B02A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(65,735)</w:t>
            </w:r>
          </w:p>
        </w:tc>
        <w:tc>
          <w:tcPr>
            <w:tcW w:w="245" w:type="dxa"/>
            <w:vAlign w:val="bottom"/>
          </w:tcPr>
          <w:p w14:paraId="6869D36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EDF39CF" w14:textId="4535186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(108,469)</w:t>
            </w:r>
          </w:p>
        </w:tc>
      </w:tr>
      <w:tr w:rsidR="00F213F1" w:rsidRPr="00CC2E1D" w14:paraId="7EA07227" w14:textId="77777777" w:rsidTr="001855CA">
        <w:tc>
          <w:tcPr>
            <w:tcW w:w="2295" w:type="dxa"/>
          </w:tcPr>
          <w:p w14:paraId="2B85B6E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C79F27" w14:textId="20F71A9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241,558</w:t>
            </w:r>
          </w:p>
        </w:tc>
        <w:tc>
          <w:tcPr>
            <w:tcW w:w="236" w:type="dxa"/>
            <w:vAlign w:val="bottom"/>
          </w:tcPr>
          <w:p w14:paraId="5C317B1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4B74EC" w14:textId="12FA772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292,423</w:t>
            </w:r>
          </w:p>
        </w:tc>
        <w:tc>
          <w:tcPr>
            <w:tcW w:w="236" w:type="dxa"/>
            <w:vAlign w:val="bottom"/>
          </w:tcPr>
          <w:p w14:paraId="76D1669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A597536" w14:textId="2DB93B4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66,730</w:t>
            </w:r>
          </w:p>
        </w:tc>
        <w:tc>
          <w:tcPr>
            <w:tcW w:w="236" w:type="dxa"/>
            <w:vAlign w:val="bottom"/>
          </w:tcPr>
          <w:p w14:paraId="34F2880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599EEE" w14:textId="1ADAF8C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13,598</w:t>
            </w:r>
          </w:p>
        </w:tc>
        <w:tc>
          <w:tcPr>
            <w:tcW w:w="236" w:type="dxa"/>
            <w:vAlign w:val="bottom"/>
          </w:tcPr>
          <w:p w14:paraId="2432EC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09E1A48" w14:textId="5D874BA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308,288</w:t>
            </w:r>
          </w:p>
        </w:tc>
        <w:tc>
          <w:tcPr>
            <w:tcW w:w="245" w:type="dxa"/>
            <w:vAlign w:val="bottom"/>
          </w:tcPr>
          <w:p w14:paraId="5C631D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16F1C60" w14:textId="0261E9C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306,021</w:t>
            </w:r>
          </w:p>
        </w:tc>
      </w:tr>
      <w:tr w:rsidR="00403740" w:rsidRPr="00CC2E1D" w14:paraId="1E6B3AB5" w14:textId="77777777" w:rsidTr="001855CA">
        <w:tc>
          <w:tcPr>
            <w:tcW w:w="2295" w:type="dxa"/>
          </w:tcPr>
          <w:p w14:paraId="6C4835D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46FDC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382B8C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F84D7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8C0A28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127D5C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041311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564F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9FE821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3D16E9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348C869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13889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47FC8FDD" w14:textId="77777777" w:rsidTr="001855CA">
        <w:tc>
          <w:tcPr>
            <w:tcW w:w="2295" w:type="dxa"/>
          </w:tcPr>
          <w:p w14:paraId="12B7FA4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  <w:vAlign w:val="bottom"/>
          </w:tcPr>
          <w:p w14:paraId="370995C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5C3527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13FD6B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91D978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F4BF15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F76467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77ADF9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FE03D7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8A3762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1F92B5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7F00424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0F5262F8" w14:textId="77777777" w:rsidTr="001855CA">
        <w:tc>
          <w:tcPr>
            <w:tcW w:w="2295" w:type="dxa"/>
            <w:vAlign w:val="bottom"/>
          </w:tcPr>
          <w:p w14:paraId="3F27EFE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90" w:type="dxa"/>
            <w:vAlign w:val="bottom"/>
          </w:tcPr>
          <w:p w14:paraId="7A2BF404" w14:textId="7706F6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18,30</w:t>
            </w:r>
            <w:r w:rsidR="0098204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36" w:type="dxa"/>
            <w:vAlign w:val="bottom"/>
          </w:tcPr>
          <w:p w14:paraId="033D420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19E047" w14:textId="2534C81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22,052</w:t>
            </w:r>
          </w:p>
        </w:tc>
        <w:tc>
          <w:tcPr>
            <w:tcW w:w="236" w:type="dxa"/>
            <w:vAlign w:val="bottom"/>
          </w:tcPr>
          <w:p w14:paraId="5BBDDB4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1D935C8A" w14:textId="74EE096D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951D0C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C265EA" w14:textId="1129A5BD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CC87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2F81482A" w14:textId="612A181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18,30</w:t>
            </w:r>
            <w:r w:rsidR="0098204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45" w:type="dxa"/>
            <w:vAlign w:val="bottom"/>
          </w:tcPr>
          <w:p w14:paraId="0DBA448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3DE4D87F" w14:textId="26E8CB6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22,052</w:t>
            </w:r>
          </w:p>
        </w:tc>
      </w:tr>
      <w:tr w:rsidR="00F213F1" w:rsidRPr="00CC2E1D" w14:paraId="734B7332" w14:textId="77777777" w:rsidTr="001855CA">
        <w:tc>
          <w:tcPr>
            <w:tcW w:w="2295" w:type="dxa"/>
            <w:vAlign w:val="bottom"/>
          </w:tcPr>
          <w:p w14:paraId="66AB8DF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5E72670A" w14:textId="4BD0BB8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1,770</w:t>
            </w:r>
          </w:p>
        </w:tc>
        <w:tc>
          <w:tcPr>
            <w:tcW w:w="236" w:type="dxa"/>
            <w:vAlign w:val="bottom"/>
          </w:tcPr>
          <w:p w14:paraId="65E7E5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684E15" w14:textId="35B5970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2,421</w:t>
            </w:r>
          </w:p>
        </w:tc>
        <w:tc>
          <w:tcPr>
            <w:tcW w:w="236" w:type="dxa"/>
            <w:vAlign w:val="bottom"/>
          </w:tcPr>
          <w:p w14:paraId="1888363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3C950432" w14:textId="1270AA1D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CEC3B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6360265" w14:textId="75C77D37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068CC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354391D" w14:textId="011BA85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1,770</w:t>
            </w:r>
          </w:p>
        </w:tc>
        <w:tc>
          <w:tcPr>
            <w:tcW w:w="245" w:type="dxa"/>
            <w:vAlign w:val="bottom"/>
          </w:tcPr>
          <w:p w14:paraId="611FE0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1EF68B51" w14:textId="3C2F77E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2,421</w:t>
            </w:r>
          </w:p>
        </w:tc>
      </w:tr>
      <w:tr w:rsidR="00F213F1" w:rsidRPr="00CC2E1D" w14:paraId="2513BC2F" w14:textId="77777777" w:rsidTr="001855CA">
        <w:tc>
          <w:tcPr>
            <w:tcW w:w="2295" w:type="dxa"/>
            <w:vAlign w:val="bottom"/>
          </w:tcPr>
          <w:p w14:paraId="308F3E0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024B459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B8C044" w14:textId="0416C9D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(4,475)</w:t>
            </w:r>
          </w:p>
        </w:tc>
        <w:tc>
          <w:tcPr>
            <w:tcW w:w="236" w:type="dxa"/>
            <w:vAlign w:val="bottom"/>
          </w:tcPr>
          <w:p w14:paraId="76B4BC7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AEB77D" w14:textId="2E27C80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236" w:type="dxa"/>
            <w:vAlign w:val="bottom"/>
          </w:tcPr>
          <w:p w14:paraId="5FC1E7F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CEBBE80" w14:textId="4730A01C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AF805F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08FFC3" w14:textId="244E5583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48B6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C912455" w14:textId="6C334EB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(4,475)</w:t>
            </w:r>
          </w:p>
        </w:tc>
        <w:tc>
          <w:tcPr>
            <w:tcW w:w="245" w:type="dxa"/>
            <w:vAlign w:val="bottom"/>
          </w:tcPr>
          <w:p w14:paraId="572B9F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3F867A6F" w14:textId="7D21A35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</w:tr>
      <w:tr w:rsidR="00F213F1" w:rsidRPr="00CC2E1D" w14:paraId="73081EED" w14:textId="77777777" w:rsidTr="001855CA">
        <w:tc>
          <w:tcPr>
            <w:tcW w:w="2295" w:type="dxa"/>
          </w:tcPr>
          <w:p w14:paraId="012711F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92817" w14:textId="26EACA5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15,59</w:t>
            </w:r>
            <w:r w:rsidR="009820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236" w:type="dxa"/>
            <w:vAlign w:val="bottom"/>
          </w:tcPr>
          <w:p w14:paraId="55B3E1C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8A7E4" w14:textId="43C58AE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18,250</w:t>
            </w:r>
          </w:p>
        </w:tc>
        <w:tc>
          <w:tcPr>
            <w:tcW w:w="236" w:type="dxa"/>
            <w:vAlign w:val="bottom"/>
          </w:tcPr>
          <w:p w14:paraId="287DBC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76E9F" w14:textId="0C6EBDE0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A1BBE3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8EDB" w14:textId="6280DF7E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E149B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5C95E" w14:textId="1861A7A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15,59</w:t>
            </w:r>
            <w:r w:rsidR="00982044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</w:t>
            </w:r>
          </w:p>
        </w:tc>
        <w:tc>
          <w:tcPr>
            <w:tcW w:w="245" w:type="dxa"/>
            <w:vAlign w:val="bottom"/>
          </w:tcPr>
          <w:p w14:paraId="479B1DD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3F91A" w14:textId="2D10BE8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18,250</w:t>
            </w:r>
          </w:p>
        </w:tc>
      </w:tr>
      <w:tr w:rsidR="00F213F1" w:rsidRPr="00CC2E1D" w14:paraId="3DDBBC14" w14:textId="77777777" w:rsidTr="001855CA">
        <w:tc>
          <w:tcPr>
            <w:tcW w:w="2295" w:type="dxa"/>
          </w:tcPr>
          <w:p w14:paraId="19976B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9C6D" w14:textId="766976A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257,154</w:t>
            </w:r>
          </w:p>
        </w:tc>
        <w:tc>
          <w:tcPr>
            <w:tcW w:w="236" w:type="dxa"/>
            <w:vAlign w:val="bottom"/>
          </w:tcPr>
          <w:p w14:paraId="5667DF1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70305" w14:textId="62AFD22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310,673</w:t>
            </w:r>
          </w:p>
        </w:tc>
        <w:tc>
          <w:tcPr>
            <w:tcW w:w="236" w:type="dxa"/>
            <w:vAlign w:val="bottom"/>
          </w:tcPr>
          <w:p w14:paraId="5E6BCC7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F5EB9" w14:textId="0E1D554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66,730</w:t>
            </w:r>
          </w:p>
        </w:tc>
        <w:tc>
          <w:tcPr>
            <w:tcW w:w="236" w:type="dxa"/>
            <w:vAlign w:val="bottom"/>
          </w:tcPr>
          <w:p w14:paraId="5F31BE3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B2A1C" w14:textId="2BEC8DB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13,598</w:t>
            </w:r>
          </w:p>
        </w:tc>
        <w:tc>
          <w:tcPr>
            <w:tcW w:w="236" w:type="dxa"/>
            <w:vAlign w:val="bottom"/>
          </w:tcPr>
          <w:p w14:paraId="4E6B3DC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D6D4" w14:textId="2D05A47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323,884</w:t>
            </w:r>
          </w:p>
        </w:tc>
        <w:tc>
          <w:tcPr>
            <w:tcW w:w="245" w:type="dxa"/>
            <w:vAlign w:val="bottom"/>
          </w:tcPr>
          <w:p w14:paraId="6A3A41F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11DA9" w14:textId="7EC0380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324,271</w:t>
            </w:r>
          </w:p>
        </w:tc>
      </w:tr>
      <w:tr w:rsidR="00F213F1" w:rsidRPr="00CC2E1D" w14:paraId="735AEF4D" w14:textId="77777777" w:rsidTr="001855CA">
        <w:tc>
          <w:tcPr>
            <w:tcW w:w="2295" w:type="dxa"/>
          </w:tcPr>
          <w:p w14:paraId="31CB236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3174" w14:textId="2F322CC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(24,400)</w:t>
            </w:r>
          </w:p>
        </w:tc>
        <w:tc>
          <w:tcPr>
            <w:tcW w:w="236" w:type="dxa"/>
            <w:vAlign w:val="bottom"/>
          </w:tcPr>
          <w:p w14:paraId="368B1A9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7D878" w14:textId="36D0AD8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(28,430)</w:t>
            </w:r>
          </w:p>
        </w:tc>
        <w:tc>
          <w:tcPr>
            <w:tcW w:w="236" w:type="dxa"/>
            <w:vAlign w:val="bottom"/>
          </w:tcPr>
          <w:p w14:paraId="23881D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72027" w14:textId="7E9D63D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(2,530)</w:t>
            </w:r>
          </w:p>
        </w:tc>
        <w:tc>
          <w:tcPr>
            <w:tcW w:w="236" w:type="dxa"/>
            <w:vAlign w:val="bottom"/>
          </w:tcPr>
          <w:p w14:paraId="52F9545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0464" w14:textId="476C42B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(554)</w:t>
            </w:r>
          </w:p>
        </w:tc>
        <w:tc>
          <w:tcPr>
            <w:tcW w:w="236" w:type="dxa"/>
            <w:vAlign w:val="bottom"/>
          </w:tcPr>
          <w:p w14:paraId="21263D0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11BED" w14:textId="1F485B9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(26,930)</w:t>
            </w:r>
          </w:p>
        </w:tc>
        <w:tc>
          <w:tcPr>
            <w:tcW w:w="245" w:type="dxa"/>
            <w:vAlign w:val="bottom"/>
          </w:tcPr>
          <w:p w14:paraId="6C9924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472F5" w14:textId="2058277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(28,984)</w:t>
            </w:r>
          </w:p>
        </w:tc>
      </w:tr>
      <w:tr w:rsidR="00F213F1" w:rsidRPr="00CC2E1D" w14:paraId="35391BEE" w14:textId="77777777" w:rsidTr="001855CA">
        <w:tc>
          <w:tcPr>
            <w:tcW w:w="2295" w:type="dxa"/>
          </w:tcPr>
          <w:p w14:paraId="029B561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454F" w14:textId="70EE970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232,754</w:t>
            </w:r>
          </w:p>
        </w:tc>
        <w:tc>
          <w:tcPr>
            <w:tcW w:w="236" w:type="dxa"/>
            <w:vAlign w:val="bottom"/>
          </w:tcPr>
          <w:p w14:paraId="0F0CA29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68937" w14:textId="5D9EDAF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282,243</w:t>
            </w:r>
          </w:p>
        </w:tc>
        <w:tc>
          <w:tcPr>
            <w:tcW w:w="236" w:type="dxa"/>
            <w:vAlign w:val="bottom"/>
          </w:tcPr>
          <w:p w14:paraId="458B07A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26C11" w14:textId="3242085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64,200</w:t>
            </w:r>
          </w:p>
        </w:tc>
        <w:tc>
          <w:tcPr>
            <w:tcW w:w="236" w:type="dxa"/>
            <w:vAlign w:val="bottom"/>
          </w:tcPr>
          <w:p w14:paraId="34E8711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3994" w14:textId="02A5769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13,044</w:t>
            </w:r>
          </w:p>
        </w:tc>
        <w:tc>
          <w:tcPr>
            <w:tcW w:w="236" w:type="dxa"/>
            <w:vAlign w:val="bottom"/>
          </w:tcPr>
          <w:p w14:paraId="4B78B26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16991" w14:textId="20C4012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296,954</w:t>
            </w:r>
          </w:p>
        </w:tc>
        <w:tc>
          <w:tcPr>
            <w:tcW w:w="245" w:type="dxa"/>
            <w:vAlign w:val="bottom"/>
          </w:tcPr>
          <w:p w14:paraId="641BD0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86721" w14:textId="48D08BD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295,287</w:t>
            </w:r>
          </w:p>
        </w:tc>
      </w:tr>
    </w:tbl>
    <w:p w14:paraId="6AF1431D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br w:type="page"/>
      </w:r>
    </w:p>
    <w:p w14:paraId="44A89E94" w14:textId="397D95DF" w:rsidR="00403740" w:rsidRPr="00CC2E1D" w:rsidRDefault="00124D53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5" w:hanging="705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</w:rPr>
        <w:lastRenderedPageBreak/>
        <w:t>7</w:t>
      </w:r>
      <w:r w:rsidR="00403740" w:rsidRPr="00CC2E1D">
        <w:rPr>
          <w:rFonts w:asciiTheme="majorBidi" w:hAnsiTheme="majorBidi" w:cstheme="majorBidi"/>
          <w:sz w:val="26"/>
          <w:szCs w:val="26"/>
        </w:rPr>
        <w:t xml:space="preserve">.2   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ab/>
        <w:t xml:space="preserve">ณ </w:t>
      </w:r>
      <w:r w:rsidR="00403740" w:rsidRPr="00D70507">
        <w:rPr>
          <w:rFonts w:asciiTheme="majorBidi" w:hAnsiTheme="majorBidi" w:cstheme="majorBidi"/>
          <w:sz w:val="26"/>
          <w:szCs w:val="26"/>
          <w:cs/>
        </w:rPr>
        <w:t>วันที่ 31 ธันวาคม 256</w:t>
      </w:r>
      <w:r w:rsidR="00403740" w:rsidRPr="00D70507">
        <w:rPr>
          <w:rFonts w:asciiTheme="majorBidi" w:hAnsiTheme="majorBidi" w:cstheme="majorBidi"/>
          <w:sz w:val="26"/>
          <w:szCs w:val="26"/>
        </w:rPr>
        <w:t>2</w:t>
      </w:r>
      <w:r w:rsidR="00403740" w:rsidRPr="00D70507">
        <w:rPr>
          <w:rFonts w:asciiTheme="majorBidi" w:hAnsiTheme="majorBidi" w:cstheme="majorBidi"/>
          <w:sz w:val="26"/>
          <w:szCs w:val="26"/>
          <w:cs/>
        </w:rPr>
        <w:t xml:space="preserve"> และ 256</w:t>
      </w:r>
      <w:r w:rsidR="00403740" w:rsidRPr="00D70507">
        <w:rPr>
          <w:rFonts w:asciiTheme="majorBidi" w:hAnsiTheme="majorBidi" w:cstheme="majorBidi"/>
          <w:sz w:val="26"/>
          <w:szCs w:val="26"/>
        </w:rPr>
        <w:t>1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 (สุทธิจากดอกเบี้ยเช่าซื้อที่ยังไม่ถือเป็นรายได้)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tbl>
      <w:tblPr>
        <w:tblW w:w="98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1017"/>
        <w:gridCol w:w="236"/>
        <w:gridCol w:w="990"/>
        <w:gridCol w:w="236"/>
        <w:gridCol w:w="995"/>
        <w:gridCol w:w="236"/>
        <w:gridCol w:w="990"/>
        <w:gridCol w:w="236"/>
        <w:gridCol w:w="1024"/>
        <w:gridCol w:w="245"/>
        <w:gridCol w:w="1013"/>
      </w:tblGrid>
      <w:tr w:rsidR="00403740" w:rsidRPr="00CC2E1D" w14:paraId="3398CBFB" w14:textId="77777777" w:rsidTr="001855CA">
        <w:trPr>
          <w:trHeight w:val="380"/>
        </w:trPr>
        <w:tc>
          <w:tcPr>
            <w:tcW w:w="2655" w:type="dxa"/>
          </w:tcPr>
          <w:p w14:paraId="7211180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18" w:type="dxa"/>
            <w:gridSpan w:val="11"/>
          </w:tcPr>
          <w:p w14:paraId="14D467A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700B4A3E" w14:textId="77777777" w:rsidTr="001855CA">
        <w:trPr>
          <w:trHeight w:val="254"/>
        </w:trPr>
        <w:tc>
          <w:tcPr>
            <w:tcW w:w="2655" w:type="dxa"/>
          </w:tcPr>
          <w:p w14:paraId="07D6280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43" w:type="dxa"/>
            <w:gridSpan w:val="3"/>
          </w:tcPr>
          <w:p w14:paraId="3DC9CE0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01F20C0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21" w:type="dxa"/>
            <w:gridSpan w:val="3"/>
          </w:tcPr>
          <w:p w14:paraId="3DC463C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3235819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82" w:type="dxa"/>
            <w:gridSpan w:val="3"/>
          </w:tcPr>
          <w:p w14:paraId="49B9980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403740" w:rsidRPr="00CC2E1D" w14:paraId="4BA30939" w14:textId="77777777" w:rsidTr="001855CA">
        <w:tc>
          <w:tcPr>
            <w:tcW w:w="2655" w:type="dxa"/>
          </w:tcPr>
          <w:p w14:paraId="7C2C21B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7" w:type="dxa"/>
          </w:tcPr>
          <w:p w14:paraId="4416204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1FE02F1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67A3D4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4A8E673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</w:tcPr>
          <w:p w14:paraId="5419DA3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4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7ED5E6F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099FC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5F42F18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263995D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0A3687B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69004D5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0D386E3B" w14:textId="77777777" w:rsidTr="001855CA">
        <w:tc>
          <w:tcPr>
            <w:tcW w:w="2655" w:type="dxa"/>
          </w:tcPr>
          <w:p w14:paraId="48A59FA8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8" w:type="dxa"/>
            <w:gridSpan w:val="11"/>
          </w:tcPr>
          <w:p w14:paraId="14EAC29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15F3709F" w14:textId="77777777" w:rsidTr="001855CA">
        <w:tc>
          <w:tcPr>
            <w:tcW w:w="2655" w:type="dxa"/>
          </w:tcPr>
          <w:p w14:paraId="48E9909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017" w:type="dxa"/>
          </w:tcPr>
          <w:p w14:paraId="435C014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AA3BF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0CCB428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C4200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3B0E082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5BCF5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12EB45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C8749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502DDE1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AADB6E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454F802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CC2E1D" w14:paraId="33481446" w14:textId="77777777" w:rsidTr="001855CA">
        <w:tc>
          <w:tcPr>
            <w:tcW w:w="2655" w:type="dxa"/>
          </w:tcPr>
          <w:p w14:paraId="3734363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17" w:type="dxa"/>
          </w:tcPr>
          <w:p w14:paraId="690FB2A4" w14:textId="50B9B0D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239,73</w:t>
            </w:r>
            <w:r w:rsidR="00AB290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1A452A4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6A7494F3" w14:textId="628BD8F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234,081</w:t>
            </w:r>
          </w:p>
        </w:tc>
        <w:tc>
          <w:tcPr>
            <w:tcW w:w="236" w:type="dxa"/>
          </w:tcPr>
          <w:p w14:paraId="15832B5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64223BC9" w14:textId="2A100B9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2,348</w:t>
            </w:r>
          </w:p>
        </w:tc>
        <w:tc>
          <w:tcPr>
            <w:tcW w:w="236" w:type="dxa"/>
          </w:tcPr>
          <w:p w14:paraId="105C7B0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6E9137C" w14:textId="32143EE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2,325</w:t>
            </w:r>
          </w:p>
        </w:tc>
        <w:tc>
          <w:tcPr>
            <w:tcW w:w="236" w:type="dxa"/>
          </w:tcPr>
          <w:p w14:paraId="769D689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FC356CF" w14:textId="17DC7B1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237,3</w:t>
            </w:r>
            <w:r w:rsidR="00A9062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90</w:t>
            </w:r>
          </w:p>
        </w:tc>
        <w:tc>
          <w:tcPr>
            <w:tcW w:w="245" w:type="dxa"/>
          </w:tcPr>
          <w:p w14:paraId="53E5FBC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38F893BA" w14:textId="3DEA38E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231,756</w:t>
            </w:r>
          </w:p>
        </w:tc>
      </w:tr>
      <w:tr w:rsidR="00F213F1" w:rsidRPr="00CC2E1D" w14:paraId="51648C37" w14:textId="77777777" w:rsidTr="001855CA">
        <w:tc>
          <w:tcPr>
            <w:tcW w:w="2655" w:type="dxa"/>
          </w:tcPr>
          <w:p w14:paraId="6F3E82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017" w:type="dxa"/>
          </w:tcPr>
          <w:p w14:paraId="4C2B820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C2824E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6B1B998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CDD254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5" w:type="dxa"/>
          </w:tcPr>
          <w:p w14:paraId="6AEB39C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D1386B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124000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D212B4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2C86723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3CD7F0E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4341E11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537C6389" w14:textId="77777777" w:rsidTr="001855CA">
        <w:tc>
          <w:tcPr>
            <w:tcW w:w="2655" w:type="dxa"/>
          </w:tcPr>
          <w:p w14:paraId="1963EC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2976BD82" w14:textId="5D963AA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40,066</w:t>
            </w:r>
          </w:p>
        </w:tc>
        <w:tc>
          <w:tcPr>
            <w:tcW w:w="236" w:type="dxa"/>
          </w:tcPr>
          <w:p w14:paraId="4B50E75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9C8AB08" w14:textId="6915282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41,462</w:t>
            </w:r>
          </w:p>
        </w:tc>
        <w:tc>
          <w:tcPr>
            <w:tcW w:w="236" w:type="dxa"/>
          </w:tcPr>
          <w:p w14:paraId="2256405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</w:tcPr>
          <w:p w14:paraId="61EF8CA4" w14:textId="6BB2EBB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4,002</w:t>
            </w:r>
          </w:p>
        </w:tc>
        <w:tc>
          <w:tcPr>
            <w:tcW w:w="236" w:type="dxa"/>
          </w:tcPr>
          <w:p w14:paraId="3DF3688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DFD49E0" w14:textId="0F82B74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4,072</w:t>
            </w:r>
          </w:p>
        </w:tc>
        <w:tc>
          <w:tcPr>
            <w:tcW w:w="236" w:type="dxa"/>
          </w:tcPr>
          <w:p w14:paraId="3907D98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7D3046D6" w14:textId="24BCCE5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36,064</w:t>
            </w:r>
          </w:p>
        </w:tc>
        <w:tc>
          <w:tcPr>
            <w:tcW w:w="245" w:type="dxa"/>
          </w:tcPr>
          <w:p w14:paraId="401A6E3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5101F763" w14:textId="3D6DAF5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37,390</w:t>
            </w:r>
          </w:p>
        </w:tc>
      </w:tr>
      <w:tr w:rsidR="00F213F1" w:rsidRPr="00CC2E1D" w14:paraId="1208E962" w14:textId="77777777" w:rsidTr="001855CA">
        <w:tc>
          <w:tcPr>
            <w:tcW w:w="2655" w:type="dxa"/>
          </w:tcPr>
          <w:p w14:paraId="66035F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2A625F39" w14:textId="1BE583FD" w:rsidR="00F213F1" w:rsidRPr="00A90624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27,0</w:t>
            </w:r>
            <w:r w:rsidR="00A90624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1AEBDDF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5AEC815" w14:textId="25AFA8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26,773</w:t>
            </w:r>
          </w:p>
        </w:tc>
        <w:tc>
          <w:tcPr>
            <w:tcW w:w="236" w:type="dxa"/>
          </w:tcPr>
          <w:p w14:paraId="7D3EC3C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</w:tcPr>
          <w:p w14:paraId="6BEA0761" w14:textId="5EDDC92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8,095</w:t>
            </w:r>
          </w:p>
        </w:tc>
        <w:tc>
          <w:tcPr>
            <w:tcW w:w="236" w:type="dxa"/>
          </w:tcPr>
          <w:p w14:paraId="0C29FC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1D2ADAA" w14:textId="04FD492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7,895</w:t>
            </w:r>
          </w:p>
        </w:tc>
        <w:tc>
          <w:tcPr>
            <w:tcW w:w="236" w:type="dxa"/>
          </w:tcPr>
          <w:p w14:paraId="4A5D310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742E539F" w14:textId="203A131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18,92</w:t>
            </w:r>
            <w:r w:rsidR="00AB290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245" w:type="dxa"/>
          </w:tcPr>
          <w:p w14:paraId="304AED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45881E8D" w14:textId="307DB08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18,878</w:t>
            </w:r>
          </w:p>
        </w:tc>
      </w:tr>
      <w:tr w:rsidR="00F213F1" w:rsidRPr="00CC2E1D" w14:paraId="18435FDE" w14:textId="77777777" w:rsidTr="001855CA">
        <w:tc>
          <w:tcPr>
            <w:tcW w:w="2655" w:type="dxa"/>
          </w:tcPr>
          <w:p w14:paraId="7AEE062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186DFC4D" w14:textId="60E8FF0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7,387</w:t>
            </w:r>
          </w:p>
        </w:tc>
        <w:tc>
          <w:tcPr>
            <w:tcW w:w="236" w:type="dxa"/>
          </w:tcPr>
          <w:p w14:paraId="4E74E76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5DEDEB7" w14:textId="3E7B947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9,405</w:t>
            </w:r>
          </w:p>
        </w:tc>
        <w:tc>
          <w:tcPr>
            <w:tcW w:w="236" w:type="dxa"/>
          </w:tcPr>
          <w:p w14:paraId="0213137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</w:tcPr>
          <w:p w14:paraId="30DD5407" w14:textId="25FAEF5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4,403</w:t>
            </w:r>
          </w:p>
        </w:tc>
        <w:tc>
          <w:tcPr>
            <w:tcW w:w="236" w:type="dxa"/>
          </w:tcPr>
          <w:p w14:paraId="35ED6E0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0A3F3F0" w14:textId="3919043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5,224</w:t>
            </w:r>
          </w:p>
        </w:tc>
        <w:tc>
          <w:tcPr>
            <w:tcW w:w="236" w:type="dxa"/>
          </w:tcPr>
          <w:p w14:paraId="5CD22AC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5BF35F6" w14:textId="0FC3C67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2,984</w:t>
            </w:r>
          </w:p>
        </w:tc>
        <w:tc>
          <w:tcPr>
            <w:tcW w:w="245" w:type="dxa"/>
          </w:tcPr>
          <w:p w14:paraId="1385DDE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119EE853" w14:textId="49A33F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4,181</w:t>
            </w:r>
          </w:p>
        </w:tc>
      </w:tr>
      <w:tr w:rsidR="00F213F1" w:rsidRPr="00CC2E1D" w14:paraId="7EC4B295" w14:textId="77777777" w:rsidTr="001855CA">
        <w:tc>
          <w:tcPr>
            <w:tcW w:w="2655" w:type="dxa"/>
          </w:tcPr>
          <w:p w14:paraId="6BC1857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17" w:type="dxa"/>
          </w:tcPr>
          <w:p w14:paraId="7A29FA72" w14:textId="16BA557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3,985</w:t>
            </w:r>
          </w:p>
        </w:tc>
        <w:tc>
          <w:tcPr>
            <w:tcW w:w="236" w:type="dxa"/>
          </w:tcPr>
          <w:p w14:paraId="3779EDE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BA8DF48" w14:textId="5B95422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6,641</w:t>
            </w:r>
          </w:p>
        </w:tc>
        <w:tc>
          <w:tcPr>
            <w:tcW w:w="236" w:type="dxa"/>
          </w:tcPr>
          <w:p w14:paraId="788AAC9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</w:tcPr>
          <w:p w14:paraId="7B0CEC9B" w14:textId="081808B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3,016</w:t>
            </w:r>
          </w:p>
        </w:tc>
        <w:tc>
          <w:tcPr>
            <w:tcW w:w="236" w:type="dxa"/>
          </w:tcPr>
          <w:p w14:paraId="39DDF3F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2E515BD" w14:textId="6423BF3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4,748</w:t>
            </w:r>
          </w:p>
        </w:tc>
        <w:tc>
          <w:tcPr>
            <w:tcW w:w="236" w:type="dxa"/>
          </w:tcPr>
          <w:p w14:paraId="797FA05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30362728" w14:textId="4A6AB27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969</w:t>
            </w:r>
          </w:p>
        </w:tc>
        <w:tc>
          <w:tcPr>
            <w:tcW w:w="245" w:type="dxa"/>
          </w:tcPr>
          <w:p w14:paraId="2888FA6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29FA34B4" w14:textId="7F14F61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1,893</w:t>
            </w:r>
          </w:p>
        </w:tc>
      </w:tr>
      <w:tr w:rsidR="00F213F1" w:rsidRPr="00CC2E1D" w14:paraId="615C073D" w14:textId="77777777" w:rsidTr="001855CA">
        <w:tc>
          <w:tcPr>
            <w:tcW w:w="2655" w:type="dxa"/>
          </w:tcPr>
          <w:p w14:paraId="5B03EC1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17" w:type="dxa"/>
            <w:vAlign w:val="bottom"/>
          </w:tcPr>
          <w:p w14:paraId="408653FA" w14:textId="6232F39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4,579</w:t>
            </w:r>
          </w:p>
        </w:tc>
        <w:tc>
          <w:tcPr>
            <w:tcW w:w="236" w:type="dxa"/>
          </w:tcPr>
          <w:p w14:paraId="7C507B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69279FD" w14:textId="2FED4F5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5,551</w:t>
            </w:r>
          </w:p>
        </w:tc>
        <w:tc>
          <w:tcPr>
            <w:tcW w:w="236" w:type="dxa"/>
          </w:tcPr>
          <w:p w14:paraId="2C5EB68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</w:tcPr>
          <w:p w14:paraId="488C334D" w14:textId="3E0A43D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3,956</w:t>
            </w:r>
          </w:p>
        </w:tc>
        <w:tc>
          <w:tcPr>
            <w:tcW w:w="236" w:type="dxa"/>
          </w:tcPr>
          <w:p w14:paraId="4598F2E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7AB7145" w14:textId="60F4FD6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236" w:type="dxa"/>
          </w:tcPr>
          <w:p w14:paraId="2725266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573E278F" w14:textId="31A9310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623</w:t>
            </w:r>
          </w:p>
        </w:tc>
        <w:tc>
          <w:tcPr>
            <w:tcW w:w="245" w:type="dxa"/>
          </w:tcPr>
          <w:p w14:paraId="06808E5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0CE25177" w14:textId="768CBA0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1,145</w:t>
            </w:r>
          </w:p>
        </w:tc>
      </w:tr>
      <w:tr w:rsidR="00F213F1" w:rsidRPr="00CC2E1D" w14:paraId="74E0AAEC" w14:textId="77777777" w:rsidTr="001855CA">
        <w:tc>
          <w:tcPr>
            <w:tcW w:w="2655" w:type="dxa"/>
          </w:tcPr>
          <w:p w14:paraId="228E942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2D6E367" w14:textId="0FCA3EC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1,110</w:t>
            </w:r>
          </w:p>
        </w:tc>
        <w:tc>
          <w:tcPr>
            <w:tcW w:w="236" w:type="dxa"/>
          </w:tcPr>
          <w:p w14:paraId="18DEBF9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6896D0" w14:textId="5C5C9A2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36" w:type="dxa"/>
          </w:tcPr>
          <w:p w14:paraId="2B6E81A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971BB10" w14:textId="6793285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1,110</w:t>
            </w:r>
          </w:p>
        </w:tc>
        <w:tc>
          <w:tcPr>
            <w:tcW w:w="236" w:type="dxa"/>
          </w:tcPr>
          <w:p w14:paraId="2B22404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080FF2" w14:textId="0C49475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36" w:type="dxa"/>
          </w:tcPr>
          <w:p w14:paraId="3C58AD4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0FD3C83" w14:textId="724345B9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E0749C0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8A5349F" w14:textId="5D5CCFB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F213F1" w:rsidRPr="00CC2E1D" w14:paraId="0D482303" w14:textId="77777777" w:rsidTr="001855CA">
        <w:tc>
          <w:tcPr>
            <w:tcW w:w="2655" w:type="dxa"/>
          </w:tcPr>
          <w:p w14:paraId="6A0A26F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63FC8" w14:textId="4C991D15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323,884</w:t>
            </w:r>
          </w:p>
        </w:tc>
        <w:tc>
          <w:tcPr>
            <w:tcW w:w="236" w:type="dxa"/>
          </w:tcPr>
          <w:p w14:paraId="134991E8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6F383E" w14:textId="227D28DA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324,271</w:t>
            </w:r>
          </w:p>
        </w:tc>
        <w:tc>
          <w:tcPr>
            <w:tcW w:w="236" w:type="dxa"/>
          </w:tcPr>
          <w:p w14:paraId="2DCD5686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7D2EC4" w14:textId="36950099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26,930</w:t>
            </w:r>
          </w:p>
        </w:tc>
        <w:tc>
          <w:tcPr>
            <w:tcW w:w="236" w:type="dxa"/>
          </w:tcPr>
          <w:p w14:paraId="1277F81D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761B06" w14:textId="2089C418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28,984</w:t>
            </w:r>
          </w:p>
        </w:tc>
        <w:tc>
          <w:tcPr>
            <w:tcW w:w="236" w:type="dxa"/>
          </w:tcPr>
          <w:p w14:paraId="10F76849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86759" w14:textId="6034831D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296,954</w:t>
            </w:r>
          </w:p>
        </w:tc>
        <w:tc>
          <w:tcPr>
            <w:tcW w:w="245" w:type="dxa"/>
          </w:tcPr>
          <w:p w14:paraId="0651AF55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6BFF5DF" w14:textId="0DBA3FD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295,287</w:t>
            </w:r>
          </w:p>
        </w:tc>
      </w:tr>
    </w:tbl>
    <w:p w14:paraId="4B1FF091" w14:textId="77777777" w:rsidR="00BB58FE" w:rsidRPr="00CC2E1D" w:rsidRDefault="00BB58FE" w:rsidP="004C5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5C393A92" w14:textId="1474424B" w:rsidR="00403740" w:rsidRPr="00CC2E1D" w:rsidRDefault="00124D53" w:rsidP="00B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7</w:t>
      </w:r>
      <w:r w:rsidR="00403740" w:rsidRPr="00CC2E1D">
        <w:rPr>
          <w:rFonts w:ascii="Angsana New" w:hAnsi="Angsana New" w:cs="Angsana New"/>
          <w:sz w:val="26"/>
          <w:szCs w:val="26"/>
        </w:rPr>
        <w:t>.3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403740" w:rsidRPr="00221FDF">
        <w:rPr>
          <w:rFonts w:asciiTheme="majorBidi" w:hAnsiTheme="majorBidi" w:cstheme="majorBidi"/>
          <w:sz w:val="26"/>
          <w:szCs w:val="26"/>
        </w:rPr>
        <w:t xml:space="preserve">31 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>ธันวาคม 256</w:t>
      </w:r>
      <w:r w:rsidR="00403740" w:rsidRPr="00221FDF">
        <w:rPr>
          <w:rFonts w:asciiTheme="majorBidi" w:hAnsiTheme="majorBidi" w:cstheme="majorBidi"/>
          <w:sz w:val="26"/>
          <w:szCs w:val="26"/>
        </w:rPr>
        <w:t>2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 xml:space="preserve"> และ 256</w:t>
      </w:r>
      <w:r w:rsidR="00403740" w:rsidRPr="00221FDF">
        <w:rPr>
          <w:rFonts w:asciiTheme="majorBidi" w:hAnsiTheme="majorBidi" w:cstheme="majorBidi"/>
          <w:sz w:val="26"/>
          <w:szCs w:val="26"/>
        </w:rPr>
        <w:t>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ผลรวมของเงินลงทุนขั้นต่ำตามสัญญา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และมูลค่าปัจจุบันของจำนวนเงินขั้นต่ำที่ลูกหนี้ต้องจ่ายตามสัญญา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แสดงได้ดังนี้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270"/>
        <w:gridCol w:w="1170"/>
        <w:gridCol w:w="270"/>
        <w:gridCol w:w="1260"/>
        <w:gridCol w:w="270"/>
        <w:gridCol w:w="1170"/>
      </w:tblGrid>
      <w:tr w:rsidR="00403740" w:rsidRPr="00CC2E1D" w14:paraId="3DF3150C" w14:textId="77777777" w:rsidTr="001855CA">
        <w:tc>
          <w:tcPr>
            <w:tcW w:w="3402" w:type="dxa"/>
          </w:tcPr>
          <w:p w14:paraId="0EFD3055" w14:textId="43AA02C3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5760" w:type="dxa"/>
            <w:gridSpan w:val="7"/>
          </w:tcPr>
          <w:p w14:paraId="2233F2B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0750C6FA" w14:textId="77777777" w:rsidTr="001855CA">
        <w:tc>
          <w:tcPr>
            <w:tcW w:w="3402" w:type="dxa"/>
          </w:tcPr>
          <w:p w14:paraId="317B3A8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5F81770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4C1336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02DD855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</w:p>
        </w:tc>
      </w:tr>
      <w:tr w:rsidR="00403740" w:rsidRPr="00CC2E1D" w14:paraId="590202B6" w14:textId="77777777" w:rsidTr="001855CA">
        <w:tc>
          <w:tcPr>
            <w:tcW w:w="3402" w:type="dxa"/>
          </w:tcPr>
          <w:p w14:paraId="40EE280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82A91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2E9EB5D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19B3FAE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" w:type="dxa"/>
            <w:vAlign w:val="bottom"/>
          </w:tcPr>
          <w:p w14:paraId="28ADA0C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FCB30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246BEB4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5B2CF7C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672B4F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ต่ำ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039523F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" w:type="dxa"/>
          </w:tcPr>
          <w:p w14:paraId="0B924F8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D7C00F4" w14:textId="77777777" w:rsidR="00B80C4C" w:rsidRDefault="00B80C4C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01540C" w14:textId="06992DBB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CC2E1D" w14:paraId="261FCBBE" w14:textId="77777777" w:rsidTr="001855CA">
        <w:tc>
          <w:tcPr>
            <w:tcW w:w="3402" w:type="dxa"/>
          </w:tcPr>
          <w:p w14:paraId="3D2EDC5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49C8598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13F1" w:rsidRPr="00CC2E1D" w14:paraId="28ED4C9E" w14:textId="77777777" w:rsidTr="001855CA">
        <w:tc>
          <w:tcPr>
            <w:tcW w:w="3402" w:type="dxa"/>
          </w:tcPr>
          <w:p w14:paraId="2CD7EBE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7280BE86" w14:textId="1633750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316,164</w:t>
            </w:r>
          </w:p>
        </w:tc>
        <w:tc>
          <w:tcPr>
            <w:tcW w:w="270" w:type="dxa"/>
          </w:tcPr>
          <w:p w14:paraId="501A05D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115E6644" w14:textId="4F1D5E1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257,154</w:t>
            </w:r>
          </w:p>
        </w:tc>
        <w:tc>
          <w:tcPr>
            <w:tcW w:w="270" w:type="dxa"/>
          </w:tcPr>
          <w:p w14:paraId="6D8606C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9BF1CD1" w14:textId="4B40C86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421,393</w:t>
            </w:r>
          </w:p>
        </w:tc>
        <w:tc>
          <w:tcPr>
            <w:tcW w:w="270" w:type="dxa"/>
            <w:vAlign w:val="bottom"/>
          </w:tcPr>
          <w:p w14:paraId="43C1690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E5EE21" w14:textId="2345D1F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310,673</w:t>
            </w:r>
          </w:p>
        </w:tc>
      </w:tr>
      <w:tr w:rsidR="00F213F1" w:rsidRPr="00CC2E1D" w14:paraId="2E0D6427" w14:textId="77777777" w:rsidTr="001855CA">
        <w:trPr>
          <w:trHeight w:val="65"/>
        </w:trPr>
        <w:tc>
          <w:tcPr>
            <w:tcW w:w="3402" w:type="dxa"/>
          </w:tcPr>
          <w:p w14:paraId="32A1212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</w:t>
            </w:r>
          </w:p>
          <w:p w14:paraId="6A81307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943A5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792CABD4" w14:textId="798EADA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77,930</w:t>
            </w:r>
          </w:p>
        </w:tc>
        <w:tc>
          <w:tcPr>
            <w:tcW w:w="270" w:type="dxa"/>
          </w:tcPr>
          <w:p w14:paraId="41C8CE1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923F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F98102B" w14:textId="00D62A2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66,730</w:t>
            </w:r>
          </w:p>
        </w:tc>
        <w:tc>
          <w:tcPr>
            <w:tcW w:w="270" w:type="dxa"/>
          </w:tcPr>
          <w:p w14:paraId="17B10F1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E9D04E0" w14:textId="2C287B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17,570</w:t>
            </w:r>
          </w:p>
        </w:tc>
        <w:tc>
          <w:tcPr>
            <w:tcW w:w="270" w:type="dxa"/>
            <w:vAlign w:val="bottom"/>
          </w:tcPr>
          <w:p w14:paraId="68D0FA9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294373" w14:textId="7BCE18C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13,598</w:t>
            </w:r>
          </w:p>
        </w:tc>
      </w:tr>
      <w:tr w:rsidR="00F213F1" w:rsidRPr="00CC2E1D" w14:paraId="1E6EEC1B" w14:textId="77777777" w:rsidTr="001855CA">
        <w:tc>
          <w:tcPr>
            <w:tcW w:w="3402" w:type="dxa"/>
          </w:tcPr>
          <w:p w14:paraId="52C7E9A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5CBD48" w14:textId="2C98B70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394,094</w:t>
            </w:r>
          </w:p>
        </w:tc>
        <w:tc>
          <w:tcPr>
            <w:tcW w:w="270" w:type="dxa"/>
          </w:tcPr>
          <w:p w14:paraId="32D663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BE7CFE" w14:textId="79B1B8F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323,884</w:t>
            </w:r>
          </w:p>
        </w:tc>
        <w:tc>
          <w:tcPr>
            <w:tcW w:w="270" w:type="dxa"/>
          </w:tcPr>
          <w:p w14:paraId="57CE02D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9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503239" w14:textId="4C9482C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438,963</w:t>
            </w:r>
          </w:p>
        </w:tc>
        <w:tc>
          <w:tcPr>
            <w:tcW w:w="270" w:type="dxa"/>
            <w:vAlign w:val="bottom"/>
          </w:tcPr>
          <w:p w14:paraId="40A3840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DF4A3" w14:textId="758DDBF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324,271</w:t>
            </w:r>
          </w:p>
        </w:tc>
      </w:tr>
      <w:tr w:rsidR="00F213F1" w:rsidRPr="00CC2E1D" w14:paraId="5DF6993E" w14:textId="77777777" w:rsidTr="001855CA">
        <w:tc>
          <w:tcPr>
            <w:tcW w:w="3402" w:type="dxa"/>
          </w:tcPr>
          <w:p w14:paraId="206487F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230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03B56" w14:textId="5E3D2F8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(70,210)</w:t>
            </w:r>
          </w:p>
        </w:tc>
        <w:tc>
          <w:tcPr>
            <w:tcW w:w="270" w:type="dxa"/>
          </w:tcPr>
          <w:p w14:paraId="28B125B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009E4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5C581A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0BDEC6" w14:textId="220EBCE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(114,692)</w:t>
            </w:r>
          </w:p>
        </w:tc>
        <w:tc>
          <w:tcPr>
            <w:tcW w:w="270" w:type="dxa"/>
            <w:vAlign w:val="bottom"/>
          </w:tcPr>
          <w:p w14:paraId="736E3C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12F96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F213F1" w:rsidRPr="00CC2E1D" w14:paraId="6FDDA359" w14:textId="77777777" w:rsidTr="001855CA">
        <w:tc>
          <w:tcPr>
            <w:tcW w:w="3402" w:type="dxa"/>
          </w:tcPr>
          <w:p w14:paraId="5861BB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</w:t>
            </w:r>
          </w:p>
          <w:p w14:paraId="386452B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103F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  <w:p w14:paraId="7BC5BEB8" w14:textId="4CB1063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323,884</w:t>
            </w:r>
          </w:p>
        </w:tc>
        <w:tc>
          <w:tcPr>
            <w:tcW w:w="270" w:type="dxa"/>
          </w:tcPr>
          <w:p w14:paraId="6C32984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C09746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1C3505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C0A4" w14:textId="0119975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324,271</w:t>
            </w:r>
          </w:p>
        </w:tc>
        <w:tc>
          <w:tcPr>
            <w:tcW w:w="270" w:type="dxa"/>
            <w:vAlign w:val="bottom"/>
          </w:tcPr>
          <w:p w14:paraId="480445C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6F5698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6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45E2F371" w14:textId="0F1F840B" w:rsidR="00982044" w:rsidRDefault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ab/>
      </w:r>
      <w:r w:rsidR="00982044">
        <w:rPr>
          <w:rFonts w:ascii="Angsana New" w:hAnsi="Angsana New" w:cs="Angsana New"/>
          <w:sz w:val="26"/>
          <w:szCs w:val="26"/>
        </w:rPr>
        <w:br w:type="page"/>
      </w:r>
    </w:p>
    <w:p w14:paraId="6F14DB0D" w14:textId="2EA20C4B" w:rsidR="00403740" w:rsidRPr="00CC2E1D" w:rsidRDefault="00FD2E7F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7</w:t>
      </w:r>
      <w:r w:rsidR="00403740" w:rsidRPr="00CC2E1D">
        <w:rPr>
          <w:rFonts w:ascii="Angsana New" w:hAnsi="Angsana New" w:cs="Angsana New"/>
          <w:sz w:val="26"/>
          <w:szCs w:val="26"/>
        </w:rPr>
        <w:t>.4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เมื่อ</w:t>
      </w:r>
      <w:r w:rsidR="00D17A99" w:rsidRPr="00221FDF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17A99" w:rsidRPr="00221FDF">
        <w:rPr>
          <w:rFonts w:asciiTheme="majorBidi" w:hAnsiTheme="majorBidi" w:cstheme="majorBidi"/>
          <w:sz w:val="26"/>
          <w:szCs w:val="26"/>
        </w:rPr>
        <w:t>30</w:t>
      </w:r>
      <w:r w:rsidR="00D17A99" w:rsidRPr="00221FDF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="00D17A99" w:rsidRPr="00221FDF">
        <w:rPr>
          <w:rFonts w:asciiTheme="majorBidi" w:hAnsiTheme="majorBidi" w:cstheme="majorBidi"/>
          <w:sz w:val="26"/>
          <w:szCs w:val="26"/>
        </w:rPr>
        <w:t>2547</w:t>
      </w:r>
      <w:r w:rsidR="00D17A99" w:rsidRPr="00221FDF">
        <w:rPr>
          <w:rFonts w:asciiTheme="majorBidi" w:hAnsiTheme="majorBidi" w:cstheme="majorBidi"/>
          <w:sz w:val="26"/>
          <w:szCs w:val="26"/>
          <w:cs/>
        </w:rPr>
        <w:t xml:space="preserve"> สมาคม</w:t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นักบัญชีและผู้สอบบัญชีรับอนุญาตแห่งประเทศไทยโดยความเห็นชอบของสำนักงานคณะกรรมการกำกับหลักทรัพย์และตลาดหลักทรัพย์ได้กำหนดแนวปฏิบัติทางการบัญชีสำหรับธุรกิจสินเชื่อเพื่อการอุปโภคบริโภค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(</w:t>
      </w:r>
      <w:r w:rsidR="00D17A99" w:rsidRPr="00CC2E1D">
        <w:rPr>
          <w:rFonts w:ascii="Angsana New" w:hAnsi="Angsana New" w:cs="Angsana New"/>
          <w:sz w:val="26"/>
          <w:szCs w:val="26"/>
        </w:rPr>
        <w:t xml:space="preserve">Consumer Finance) </w:t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โดยให้หยุดรับรู้รายได้สำหรับลูกหนี้ที่ค้างชำระค่างวดเกินกว่า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D17A99" w:rsidRPr="00CC2E1D">
        <w:rPr>
          <w:rFonts w:ascii="Angsana New" w:hAnsi="Angsana New" w:cs="Angsana New"/>
          <w:sz w:val="26"/>
          <w:szCs w:val="26"/>
        </w:rPr>
        <w:t>3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งวด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อย่างไรก็ตาม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แนวปฏิบัติดังกล่าวได้ให้ทางเลือกไว้โดยหาก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>บริษัทใดเห็นว่าแนวทางปฏิบัตินี้ไม่เหมาะสมให้เปิดเผยแนวทางที่บริษัทใช้ ทั้งนี้กลุ่มบริษัทมีนโยบายในการหยุดรับรู้รายได้สำหรับ</w:t>
      </w:r>
      <w:r w:rsidR="00D17A99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ที่ค้างชำระค่างวดเกินกว่า </w:t>
      </w:r>
      <w:r w:rsidR="00D17A99" w:rsidRPr="00CC2E1D">
        <w:rPr>
          <w:rFonts w:ascii="Angsana New" w:hAnsi="Angsana New" w:cs="Angsana New"/>
          <w:sz w:val="26"/>
          <w:szCs w:val="26"/>
        </w:rPr>
        <w:t>4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งวด ณ วันที่ </w:t>
      </w:r>
      <w:r w:rsidR="00D17A99" w:rsidRPr="00CC2E1D">
        <w:rPr>
          <w:rFonts w:ascii="Angsana New" w:hAnsi="Angsana New" w:cs="Angsana New"/>
          <w:sz w:val="26"/>
          <w:szCs w:val="26"/>
        </w:rPr>
        <w:t xml:space="preserve">31 </w:t>
      </w:r>
      <w:r w:rsidR="00D17A99"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D17A99" w:rsidRPr="00CC2E1D">
        <w:rPr>
          <w:rFonts w:ascii="Angsana New" w:hAnsi="Angsana New" w:cs="Angsana New"/>
          <w:sz w:val="26"/>
          <w:szCs w:val="26"/>
        </w:rPr>
        <w:t>2562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D17A99" w:rsidRPr="00CC2E1D">
        <w:rPr>
          <w:rFonts w:ascii="Angsana New" w:hAnsi="Angsana New" w:cs="Angsana New"/>
          <w:sz w:val="26"/>
          <w:szCs w:val="26"/>
        </w:rPr>
        <w:t>2561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กลุ่มบริษัทมียอดลูกหนี้คงเหลือของ</w:t>
      </w:r>
      <w:r w:rsidR="00D17A99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และที่ค้างชำระเกินกว่า </w:t>
      </w:r>
      <w:r w:rsidR="00D17A99" w:rsidRPr="00CC2E1D">
        <w:rPr>
          <w:rFonts w:ascii="Angsana New" w:hAnsi="Angsana New" w:cs="Angsana New"/>
          <w:sz w:val="26"/>
          <w:szCs w:val="26"/>
        </w:rPr>
        <w:t>3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งวด แต่กลุ่มบริษัทยังคงรับรู้รายได้เป็นจำนวนเงินประมาณ </w:t>
      </w:r>
      <w:r w:rsidR="00D17A99" w:rsidRPr="00CC2E1D">
        <w:rPr>
          <w:rFonts w:ascii="Angsana New" w:hAnsi="Angsana New" w:cs="Angsana New"/>
          <w:sz w:val="26"/>
          <w:szCs w:val="26"/>
        </w:rPr>
        <w:t>16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ล้านบาท และ </w:t>
      </w:r>
      <w:r w:rsidR="00D17A99" w:rsidRPr="00CC2E1D">
        <w:rPr>
          <w:rFonts w:ascii="Angsana New" w:hAnsi="Angsana New" w:cs="Angsana New"/>
          <w:sz w:val="26"/>
          <w:szCs w:val="26"/>
        </w:rPr>
        <w:br/>
        <w:t>22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ล้านบาท ตามลำดับ</w:t>
      </w:r>
    </w:p>
    <w:p w14:paraId="3D2AF55A" w14:textId="77777777" w:rsidR="00D17A99" w:rsidRPr="00CC2E1D" w:rsidRDefault="00D17A99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41363C0" w14:textId="77777777" w:rsidR="00D17A99" w:rsidRPr="00CC2E1D" w:rsidRDefault="00D17A99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  <w:cs/>
        </w:rPr>
        <w:t>นอกจากนี้หากกลุ่มบริษัทต้องหยุดรับรู้รายได้ตามแนวทางปฏิบัติดังกล่าว จะมีผลทำให้รายได้สำหรับ</w:t>
      </w:r>
      <w:r w:rsidRPr="00CC2E1D">
        <w:rPr>
          <w:rFonts w:ascii="Angsana New" w:hAnsi="Angsana New" w:cs="Angsana New" w:hint="cs"/>
          <w:sz w:val="26"/>
          <w:szCs w:val="26"/>
          <w:cs/>
        </w:rPr>
        <w:t>ปี</w:t>
      </w:r>
      <w:r w:rsidRPr="00CC2E1D">
        <w:rPr>
          <w:rFonts w:ascii="Angsana New" w:hAnsi="Angsana New" w:cs="Angsana New"/>
          <w:sz w:val="26"/>
          <w:szCs w:val="26"/>
          <w:cs/>
        </w:rPr>
        <w:t>สิ้นสุดวันที่ 3</w:t>
      </w:r>
      <w:r w:rsidRPr="00CC2E1D">
        <w:rPr>
          <w:rFonts w:ascii="Angsana New" w:hAnsi="Angsana New" w:cs="Angsana New"/>
          <w:sz w:val="26"/>
          <w:szCs w:val="26"/>
        </w:rPr>
        <w:t>1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ธันวาคม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Pr="00CC2E1D">
        <w:rPr>
          <w:rFonts w:ascii="Angsana New" w:hAnsi="Angsana New" w:cs="Angsana New"/>
          <w:sz w:val="26"/>
          <w:szCs w:val="26"/>
        </w:rPr>
        <w:t xml:space="preserve">2562 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CC2E1D">
        <w:rPr>
          <w:rFonts w:ascii="Angsana New" w:hAnsi="Angsana New" w:cs="Angsana New"/>
          <w:sz w:val="26"/>
          <w:szCs w:val="26"/>
        </w:rPr>
        <w:t xml:space="preserve">2561 </w:t>
      </w:r>
      <w:r w:rsidRPr="00CC2E1D">
        <w:rPr>
          <w:rFonts w:ascii="Angsana New" w:hAnsi="Angsana New" w:cs="Angsana New"/>
          <w:sz w:val="26"/>
          <w:szCs w:val="26"/>
          <w:cs/>
        </w:rPr>
        <w:t>ลดลงเป็นจำนวนเงินประมาณ</w:t>
      </w:r>
      <w:r w:rsidRPr="00CC2E1D">
        <w:rPr>
          <w:rFonts w:ascii="Angsana New" w:hAnsi="Angsana New" w:cs="Angsana New"/>
          <w:sz w:val="26"/>
          <w:szCs w:val="26"/>
        </w:rPr>
        <w:t xml:space="preserve"> 0.4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ล้านบาท และ</w:t>
      </w:r>
      <w:r w:rsidRPr="00CC2E1D">
        <w:rPr>
          <w:rFonts w:ascii="Angsana New" w:hAnsi="Angsana New" w:cs="Angsana New"/>
          <w:sz w:val="26"/>
          <w:szCs w:val="26"/>
        </w:rPr>
        <w:t xml:space="preserve"> 0.5 </w:t>
      </w:r>
      <w:r w:rsidRPr="00CC2E1D">
        <w:rPr>
          <w:rFonts w:ascii="Angsana New" w:hAnsi="Angsana New" w:cs="Angsana New"/>
          <w:sz w:val="26"/>
          <w:szCs w:val="26"/>
          <w:cs/>
        </w:rPr>
        <w:t>ล้านบาท ตามลำดับ</w:t>
      </w:r>
    </w:p>
    <w:p w14:paraId="32FEC465" w14:textId="77777777" w:rsidR="00403740" w:rsidRPr="00CC2E1D" w:rsidRDefault="00403740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2C13061" w14:textId="6941EC08" w:rsidR="00403740" w:rsidRPr="00CC2E1D" w:rsidRDefault="00CD666D" w:rsidP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 w:cs="Angsana New"/>
          <w:sz w:val="26"/>
          <w:szCs w:val="26"/>
        </w:rPr>
      </w:pPr>
      <w:proofErr w:type="gramStart"/>
      <w:r w:rsidRPr="00CC2E1D">
        <w:rPr>
          <w:rFonts w:ascii="Angsana New" w:hAnsi="Angsana New" w:cs="Angsana New"/>
          <w:sz w:val="26"/>
          <w:szCs w:val="26"/>
        </w:rPr>
        <w:t>7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.5  </w:t>
      </w:r>
      <w:r w:rsidR="004C3CEE" w:rsidRPr="00CC2E1D">
        <w:rPr>
          <w:rFonts w:ascii="Angsana New" w:hAnsi="Angsana New" w:cs="Angsana New"/>
          <w:sz w:val="26"/>
          <w:szCs w:val="26"/>
          <w:cs/>
        </w:rPr>
        <w:tab/>
      </w:r>
      <w:proofErr w:type="gramEnd"/>
      <w:r w:rsidR="00403740" w:rsidRPr="00CC2E1D">
        <w:rPr>
          <w:rFonts w:ascii="Angsana New" w:hAnsi="Angsana New" w:cs="Angsana New"/>
          <w:sz w:val="26"/>
          <w:szCs w:val="26"/>
          <w:cs/>
        </w:rPr>
        <w:t>สัญญา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ของบริษัทย่อยมีระยะเวลาการกู้ยืมตามสัญญาโดยประมาณ </w:t>
      </w:r>
      <w:r w:rsidR="00403740" w:rsidRPr="00CC2E1D">
        <w:rPr>
          <w:rFonts w:ascii="Angsana New" w:hAnsi="Angsana New" w:cs="Angsana New"/>
          <w:sz w:val="26"/>
          <w:szCs w:val="26"/>
        </w:rPr>
        <w:t>1 - 5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ปี และกำหนดชำระเงินต้นใน</w:t>
      </w:r>
      <w:r w:rsidR="008A32A5">
        <w:rPr>
          <w:rFonts w:ascii="Angsana New" w:hAnsi="Angsana New" w:cs="Angsana New"/>
          <w:sz w:val="26"/>
          <w:szCs w:val="26"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>อัตราคงที่ตลอดอายุสัญญาเงินกู้</w:t>
      </w:r>
    </w:p>
    <w:p w14:paraId="11433BE0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1254D6DD" w14:textId="77777777" w:rsidR="00403740" w:rsidRPr="00CC2E1D" w:rsidRDefault="00403740" w:rsidP="00F50B99">
      <w:pPr>
        <w:pStyle w:val="Heading1"/>
        <w:keepLines/>
        <w:numPr>
          <w:ilvl w:val="0"/>
          <w:numId w:val="29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  <w:cs/>
          <w:lang w:val="th-TH"/>
        </w:rPr>
      </w:pPr>
      <w:bookmarkStart w:id="17" w:name="_Toc23425266"/>
      <w:bookmarkStart w:id="18" w:name="_Toc33611511"/>
      <w:r w:rsidRPr="00CC2E1D">
        <w:rPr>
          <w:rFonts w:ascii="Angsana New" w:hAnsi="Angsana New" w:cs="Angsana New" w:hint="cs"/>
          <w:sz w:val="26"/>
          <w:szCs w:val="26"/>
          <w:u w:val="none"/>
          <w:cs/>
          <w:lang w:val="th-TH"/>
        </w:rPr>
        <w:t>ลูกหนี้สินเชื่อรายย่อย</w:t>
      </w:r>
      <w:bookmarkEnd w:id="17"/>
      <w:bookmarkEnd w:id="18"/>
    </w:p>
    <w:p w14:paraId="5BC3A6FD" w14:textId="77777777" w:rsidR="00403740" w:rsidRPr="00CC2E1D" w:rsidRDefault="00403740" w:rsidP="00403740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BEA156B" w14:textId="50421852" w:rsidR="00403740" w:rsidRPr="00CC2E1D" w:rsidRDefault="00CD666D" w:rsidP="00F5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8</w:t>
      </w:r>
      <w:r w:rsidR="00403740" w:rsidRPr="00CC2E1D">
        <w:rPr>
          <w:rFonts w:ascii="Angsana New" w:hAnsi="Angsana New" w:cs="Angsana New"/>
          <w:sz w:val="26"/>
          <w:szCs w:val="26"/>
        </w:rPr>
        <w:t>.1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="00F50B99" w:rsidRPr="00CC2E1D">
        <w:rPr>
          <w:rFonts w:ascii="Angsana New" w:hAnsi="Angsana New" w:cs="Angsana New"/>
          <w:sz w:val="26"/>
          <w:szCs w:val="26"/>
          <w:cs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31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403740" w:rsidRPr="00CC2E1D">
        <w:rPr>
          <w:rFonts w:ascii="Angsana New" w:hAnsi="Angsana New" w:cs="Angsana New"/>
          <w:sz w:val="26"/>
          <w:szCs w:val="26"/>
        </w:rPr>
        <w:t>2562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>2561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ลูกหนี้สินเชื่อรายย่อยประกอบด้วย</w:t>
      </w:r>
    </w:p>
    <w:p w14:paraId="5E449E15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403740" w:rsidRPr="00CC2E1D" w14:paraId="42A0AF6B" w14:textId="77777777" w:rsidTr="001855CA">
        <w:trPr>
          <w:gridAfter w:val="1"/>
          <w:wAfter w:w="20" w:type="dxa"/>
          <w:trHeight w:val="380"/>
        </w:trPr>
        <w:tc>
          <w:tcPr>
            <w:tcW w:w="2655" w:type="dxa"/>
          </w:tcPr>
          <w:p w14:paraId="0971815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14:paraId="627BCE2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6849411F" w14:textId="77777777" w:rsidTr="001855CA">
        <w:trPr>
          <w:trHeight w:val="272"/>
        </w:trPr>
        <w:tc>
          <w:tcPr>
            <w:tcW w:w="2655" w:type="dxa"/>
          </w:tcPr>
          <w:p w14:paraId="2976826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27462EF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06043E4C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  <w:gridSpan w:val="3"/>
          </w:tcPr>
          <w:p w14:paraId="6BD6AA6C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554CFA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41AEC1A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779EC739" w14:textId="77777777" w:rsidTr="001855CA">
        <w:trPr>
          <w:trHeight w:val="272"/>
        </w:trPr>
        <w:tc>
          <w:tcPr>
            <w:tcW w:w="2655" w:type="dxa"/>
          </w:tcPr>
          <w:p w14:paraId="5D54275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00760FB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4C45DAE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2EEB168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0BCBF2B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A2C114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184057FC" w14:textId="77777777" w:rsidTr="001855CA">
        <w:trPr>
          <w:trHeight w:val="254"/>
        </w:trPr>
        <w:tc>
          <w:tcPr>
            <w:tcW w:w="2655" w:type="dxa"/>
          </w:tcPr>
          <w:p w14:paraId="214DC30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F3FBDF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14:paraId="0B68293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602E7F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14:paraId="2889002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AD714A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03740" w:rsidRPr="00CC2E1D" w14:paraId="04D4C132" w14:textId="77777777" w:rsidTr="001855CA">
        <w:tc>
          <w:tcPr>
            <w:tcW w:w="2655" w:type="dxa"/>
          </w:tcPr>
          <w:p w14:paraId="777C280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1195BD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74E4BD7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644616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0859A60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72432CD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161B125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79B40F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0A170CE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3156F25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6F9B566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354DCD9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4C07BA2F" w14:textId="77777777" w:rsidTr="001855CA">
        <w:trPr>
          <w:gridAfter w:val="1"/>
          <w:wAfter w:w="20" w:type="dxa"/>
        </w:trPr>
        <w:tc>
          <w:tcPr>
            <w:tcW w:w="2655" w:type="dxa"/>
          </w:tcPr>
          <w:p w14:paraId="71045C80" w14:textId="77777777" w:rsidR="00403740" w:rsidRPr="00CC2E1D" w:rsidRDefault="00403740" w:rsidP="00185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F5D8353" w14:textId="77777777" w:rsidR="00403740" w:rsidRPr="00CC2E1D" w:rsidRDefault="00403740" w:rsidP="00185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14:paraId="5183E5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13F1" w:rsidRPr="00CC2E1D" w14:paraId="20B4FC7E" w14:textId="77777777" w:rsidTr="001855CA">
        <w:tc>
          <w:tcPr>
            <w:tcW w:w="2655" w:type="dxa"/>
          </w:tcPr>
          <w:p w14:paraId="5F7E8BBE" w14:textId="77777777" w:rsidR="00F213F1" w:rsidRPr="00CC2E1D" w:rsidRDefault="00F213F1" w:rsidP="00F213F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14C3DCBB" w14:textId="5652BF6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722,314</w:t>
            </w:r>
          </w:p>
        </w:tc>
        <w:tc>
          <w:tcPr>
            <w:tcW w:w="236" w:type="dxa"/>
            <w:vAlign w:val="bottom"/>
          </w:tcPr>
          <w:p w14:paraId="38F7AA3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049768B" w14:textId="6F8296C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622,262</w:t>
            </w:r>
          </w:p>
        </w:tc>
        <w:tc>
          <w:tcPr>
            <w:tcW w:w="236" w:type="dxa"/>
            <w:vAlign w:val="bottom"/>
          </w:tcPr>
          <w:p w14:paraId="6D556A5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7" w:type="dxa"/>
            <w:vAlign w:val="bottom"/>
          </w:tcPr>
          <w:p w14:paraId="00DC8BA2" w14:textId="7FDE65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23,530</w:t>
            </w:r>
          </w:p>
        </w:tc>
        <w:tc>
          <w:tcPr>
            <w:tcW w:w="236" w:type="dxa"/>
            <w:vAlign w:val="bottom"/>
          </w:tcPr>
          <w:p w14:paraId="27E5700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807ED3A" w14:textId="5787B06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8,778</w:t>
            </w:r>
          </w:p>
        </w:tc>
        <w:tc>
          <w:tcPr>
            <w:tcW w:w="236" w:type="dxa"/>
            <w:vAlign w:val="bottom"/>
          </w:tcPr>
          <w:p w14:paraId="532494E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D709D3F" w14:textId="0B86EDA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745,844</w:t>
            </w:r>
          </w:p>
        </w:tc>
        <w:tc>
          <w:tcPr>
            <w:tcW w:w="245" w:type="dxa"/>
            <w:vAlign w:val="bottom"/>
          </w:tcPr>
          <w:p w14:paraId="244D54B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5B73690" w14:textId="16FCE00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631,040</w:t>
            </w:r>
          </w:p>
        </w:tc>
      </w:tr>
      <w:tr w:rsidR="00F213F1" w:rsidRPr="00CC2E1D" w14:paraId="521A956F" w14:textId="77777777" w:rsidTr="001855CA">
        <w:tc>
          <w:tcPr>
            <w:tcW w:w="2655" w:type="dxa"/>
          </w:tcPr>
          <w:p w14:paraId="5A4740D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7A906F58" w14:textId="7E2ACD4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3,349</w:t>
            </w:r>
          </w:p>
        </w:tc>
        <w:tc>
          <w:tcPr>
            <w:tcW w:w="236" w:type="dxa"/>
            <w:vAlign w:val="bottom"/>
          </w:tcPr>
          <w:p w14:paraId="120C75F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317177F" w14:textId="2966BAA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2,604</w:t>
            </w:r>
          </w:p>
        </w:tc>
        <w:tc>
          <w:tcPr>
            <w:tcW w:w="236" w:type="dxa"/>
            <w:vAlign w:val="bottom"/>
          </w:tcPr>
          <w:p w14:paraId="27ED19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4DF971AA" w14:textId="6513A395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8A6FE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F304DF" w14:textId="2CCA5D54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0EBBD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28494FB2" w14:textId="6A6B3CF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3,349</w:t>
            </w:r>
          </w:p>
        </w:tc>
        <w:tc>
          <w:tcPr>
            <w:tcW w:w="245" w:type="dxa"/>
            <w:vAlign w:val="bottom"/>
          </w:tcPr>
          <w:p w14:paraId="1F832DA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67BAFF9" w14:textId="4C759F1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2,604</w:t>
            </w:r>
          </w:p>
        </w:tc>
      </w:tr>
      <w:tr w:rsidR="00F213F1" w:rsidRPr="00CC2E1D" w14:paraId="60186C8C" w14:textId="77777777" w:rsidTr="001855CA">
        <w:tc>
          <w:tcPr>
            <w:tcW w:w="2655" w:type="dxa"/>
          </w:tcPr>
          <w:p w14:paraId="60E3A31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ดอกเบี้ยที่ยัง</w:t>
            </w:r>
          </w:p>
          <w:p w14:paraId="17F43BB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3A237" w14:textId="57647C1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(86,560)</w:t>
            </w:r>
          </w:p>
        </w:tc>
        <w:tc>
          <w:tcPr>
            <w:tcW w:w="236" w:type="dxa"/>
            <w:vAlign w:val="bottom"/>
          </w:tcPr>
          <w:p w14:paraId="1392DD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45FA24" w14:textId="4AC56DC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(65,142)</w:t>
            </w:r>
          </w:p>
        </w:tc>
        <w:tc>
          <w:tcPr>
            <w:tcW w:w="236" w:type="dxa"/>
            <w:vAlign w:val="bottom"/>
          </w:tcPr>
          <w:p w14:paraId="0B99F28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BF8CD8D" w14:textId="1310998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(1,602)</w:t>
            </w:r>
          </w:p>
        </w:tc>
        <w:tc>
          <w:tcPr>
            <w:tcW w:w="236" w:type="dxa"/>
            <w:vAlign w:val="bottom"/>
          </w:tcPr>
          <w:p w14:paraId="02F264C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10F5DE" w14:textId="5AECB4F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(2,013)</w:t>
            </w:r>
          </w:p>
        </w:tc>
        <w:tc>
          <w:tcPr>
            <w:tcW w:w="236" w:type="dxa"/>
            <w:vAlign w:val="bottom"/>
          </w:tcPr>
          <w:p w14:paraId="2DB51BB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7F62D8E" w14:textId="45E6B50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(88,162)</w:t>
            </w:r>
          </w:p>
        </w:tc>
        <w:tc>
          <w:tcPr>
            <w:tcW w:w="245" w:type="dxa"/>
            <w:vAlign w:val="bottom"/>
          </w:tcPr>
          <w:p w14:paraId="5A3E58C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24E0D357" w14:textId="1DBDD7A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(67,155)</w:t>
            </w:r>
          </w:p>
        </w:tc>
      </w:tr>
      <w:tr w:rsidR="00F213F1" w:rsidRPr="00CC2E1D" w14:paraId="03F6D57C" w14:textId="77777777" w:rsidTr="001855CA">
        <w:tc>
          <w:tcPr>
            <w:tcW w:w="2655" w:type="dxa"/>
          </w:tcPr>
          <w:p w14:paraId="24091CB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9E6003" w14:textId="1705D71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639,103</w:t>
            </w:r>
          </w:p>
        </w:tc>
        <w:tc>
          <w:tcPr>
            <w:tcW w:w="236" w:type="dxa"/>
            <w:vAlign w:val="bottom"/>
          </w:tcPr>
          <w:p w14:paraId="32D5FEE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A1878A" w14:textId="7E7494A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559,724</w:t>
            </w:r>
          </w:p>
        </w:tc>
        <w:tc>
          <w:tcPr>
            <w:tcW w:w="236" w:type="dxa"/>
            <w:vAlign w:val="bottom"/>
          </w:tcPr>
          <w:p w14:paraId="0DD990E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6E97AFBF" w14:textId="5978EDB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21,928</w:t>
            </w:r>
          </w:p>
        </w:tc>
        <w:tc>
          <w:tcPr>
            <w:tcW w:w="236" w:type="dxa"/>
            <w:vAlign w:val="bottom"/>
          </w:tcPr>
          <w:p w14:paraId="4C3E327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21DCDD" w14:textId="74CF146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6,765</w:t>
            </w:r>
          </w:p>
        </w:tc>
        <w:tc>
          <w:tcPr>
            <w:tcW w:w="236" w:type="dxa"/>
            <w:vAlign w:val="bottom"/>
          </w:tcPr>
          <w:p w14:paraId="7322CC8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90CFA0A" w14:textId="474E06F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661,031</w:t>
            </w:r>
          </w:p>
        </w:tc>
        <w:tc>
          <w:tcPr>
            <w:tcW w:w="245" w:type="dxa"/>
            <w:vAlign w:val="bottom"/>
          </w:tcPr>
          <w:p w14:paraId="21E0FE8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4F90E039" w14:textId="1226D38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566,489</w:t>
            </w:r>
          </w:p>
        </w:tc>
      </w:tr>
      <w:tr w:rsidR="00F213F1" w:rsidRPr="00CC2E1D" w14:paraId="4F2D42E6" w14:textId="77777777" w:rsidTr="001855CA">
        <w:tc>
          <w:tcPr>
            <w:tcW w:w="2655" w:type="dxa"/>
          </w:tcPr>
          <w:p w14:paraId="2F68A34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4DB616" w14:textId="339DCB8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C4F402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5D3A62" w14:textId="1079B22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(5,405)</w:t>
            </w:r>
          </w:p>
        </w:tc>
        <w:tc>
          <w:tcPr>
            <w:tcW w:w="236" w:type="dxa"/>
            <w:vAlign w:val="bottom"/>
          </w:tcPr>
          <w:p w14:paraId="4E95CB7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3AB9CD3" w14:textId="27B3A1D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(221)</w:t>
            </w:r>
          </w:p>
        </w:tc>
        <w:tc>
          <w:tcPr>
            <w:tcW w:w="236" w:type="dxa"/>
            <w:vAlign w:val="bottom"/>
          </w:tcPr>
          <w:p w14:paraId="49AC298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C15EC7" w14:textId="685A62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236" w:type="dxa"/>
            <w:vAlign w:val="bottom"/>
          </w:tcPr>
          <w:p w14:paraId="515DF0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BDF5FA6" w14:textId="513D7AD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5" w:type="dxa"/>
            <w:vAlign w:val="bottom"/>
          </w:tcPr>
          <w:p w14:paraId="6365294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AEDC863" w14:textId="559B248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(5,452)</w:t>
            </w:r>
          </w:p>
        </w:tc>
      </w:tr>
      <w:tr w:rsidR="00F213F1" w:rsidRPr="00CC2E1D" w14:paraId="33201CB5" w14:textId="77777777" w:rsidTr="001855CA">
        <w:tc>
          <w:tcPr>
            <w:tcW w:w="2655" w:type="dxa"/>
          </w:tcPr>
          <w:p w14:paraId="166C4F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62C1F" w14:textId="0C2E721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833</w:t>
            </w:r>
          </w:p>
        </w:tc>
        <w:tc>
          <w:tcPr>
            <w:tcW w:w="236" w:type="dxa"/>
            <w:vAlign w:val="bottom"/>
          </w:tcPr>
          <w:p w14:paraId="3D477A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227ED" w14:textId="45E8B46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554,319</w:t>
            </w:r>
          </w:p>
        </w:tc>
        <w:tc>
          <w:tcPr>
            <w:tcW w:w="236" w:type="dxa"/>
            <w:vAlign w:val="bottom"/>
          </w:tcPr>
          <w:p w14:paraId="0B629BD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09058" w14:textId="0B5C973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21,707</w:t>
            </w:r>
          </w:p>
        </w:tc>
        <w:tc>
          <w:tcPr>
            <w:tcW w:w="236" w:type="dxa"/>
            <w:vAlign w:val="bottom"/>
          </w:tcPr>
          <w:p w14:paraId="6DAE5DA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C546" w14:textId="6AD04F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6,718</w:t>
            </w:r>
          </w:p>
        </w:tc>
        <w:tc>
          <w:tcPr>
            <w:tcW w:w="236" w:type="dxa"/>
            <w:vAlign w:val="bottom"/>
          </w:tcPr>
          <w:p w14:paraId="307EFBE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8EDC" w14:textId="2B18CBA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45" w:type="dxa"/>
            <w:vAlign w:val="bottom"/>
          </w:tcPr>
          <w:p w14:paraId="1B7F3B6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6C212" w14:textId="0D59A4F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561,037</w:t>
            </w:r>
          </w:p>
        </w:tc>
      </w:tr>
    </w:tbl>
    <w:p w14:paraId="7DED4FEA" w14:textId="77777777" w:rsidR="00A90624" w:rsidRDefault="00A9062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 w:cs="Angsana New"/>
          <w:sz w:val="26"/>
          <w:szCs w:val="26"/>
        </w:rPr>
      </w:pPr>
    </w:p>
    <w:p w14:paraId="1F613844" w14:textId="77777777" w:rsidR="00A90624" w:rsidRDefault="00A9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6DD7E9CF" w14:textId="141FB4A1" w:rsidR="00403740" w:rsidRPr="00CC2E1D" w:rsidRDefault="00421555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8</w:t>
      </w:r>
      <w:r w:rsidR="00403740" w:rsidRPr="00CC2E1D">
        <w:rPr>
          <w:rFonts w:ascii="Angsana New" w:hAnsi="Angsana New" w:cs="Angsana New"/>
          <w:sz w:val="26"/>
          <w:szCs w:val="26"/>
        </w:rPr>
        <w:t>.2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31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>256</w:t>
      </w:r>
      <w:r w:rsidR="00403740" w:rsidRPr="00CC2E1D">
        <w:rPr>
          <w:rFonts w:ascii="Angsana New" w:hAnsi="Angsana New" w:cs="Angsana New"/>
          <w:sz w:val="26"/>
          <w:szCs w:val="26"/>
        </w:rPr>
        <w:t>2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และ 256</w:t>
      </w:r>
      <w:r w:rsidR="00403740" w:rsidRPr="00CC2E1D">
        <w:rPr>
          <w:rFonts w:ascii="Angsana New" w:hAnsi="Angsana New" w:cs="Angsana New"/>
          <w:sz w:val="26"/>
          <w:szCs w:val="26"/>
        </w:rPr>
        <w:t>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ลูกหนี้สินเชื่อรายย่อย (สุทธิจากดอกเบี้ยที่ยังไม่ถือเป็นรายได้) และค่าเผื่อหนี้สงสัยจะสูญจำแนกตามอายุหนี้ค้างชำระ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ได้ดังนี้</w:t>
      </w:r>
    </w:p>
    <w:p w14:paraId="0F318F0E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1013"/>
        <w:gridCol w:w="236"/>
        <w:gridCol w:w="990"/>
        <w:gridCol w:w="236"/>
        <w:gridCol w:w="1024"/>
        <w:gridCol w:w="245"/>
        <w:gridCol w:w="914"/>
      </w:tblGrid>
      <w:tr w:rsidR="00403740" w:rsidRPr="00CC2E1D" w14:paraId="5EE98188" w14:textId="77777777" w:rsidTr="001855CA">
        <w:trPr>
          <w:trHeight w:val="380"/>
        </w:trPr>
        <w:tc>
          <w:tcPr>
            <w:tcW w:w="2655" w:type="dxa"/>
          </w:tcPr>
          <w:p w14:paraId="7B49D27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10" w:type="dxa"/>
            <w:gridSpan w:val="11"/>
          </w:tcPr>
          <w:p w14:paraId="5A1B286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048AFFA4" w14:textId="77777777" w:rsidTr="001855CA">
        <w:trPr>
          <w:trHeight w:val="272"/>
        </w:trPr>
        <w:tc>
          <w:tcPr>
            <w:tcW w:w="2655" w:type="dxa"/>
            <w:vAlign w:val="center"/>
          </w:tcPr>
          <w:p w14:paraId="3F1B2C4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107D780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4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มูลค่าลูกหนี้</w:t>
            </w:r>
          </w:p>
        </w:tc>
        <w:tc>
          <w:tcPr>
            <w:tcW w:w="236" w:type="dxa"/>
          </w:tcPr>
          <w:p w14:paraId="38728A2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14:paraId="1D2A92F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55512A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14:paraId="2BB9735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มูลค่าลูกหนี้</w:t>
            </w:r>
          </w:p>
        </w:tc>
      </w:tr>
      <w:tr w:rsidR="00403740" w:rsidRPr="00CC2E1D" w14:paraId="62D4AC87" w14:textId="77777777" w:rsidTr="001855CA">
        <w:trPr>
          <w:trHeight w:val="272"/>
        </w:trPr>
        <w:tc>
          <w:tcPr>
            <w:tcW w:w="2655" w:type="dxa"/>
          </w:tcPr>
          <w:p w14:paraId="637DF60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7254D81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สินเชื่อรายย่อย</w:t>
            </w:r>
          </w:p>
        </w:tc>
        <w:tc>
          <w:tcPr>
            <w:tcW w:w="236" w:type="dxa"/>
          </w:tcPr>
          <w:p w14:paraId="3BF1D65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39" w:type="dxa"/>
            <w:gridSpan w:val="3"/>
          </w:tcPr>
          <w:p w14:paraId="47B9DE6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4095810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83" w:type="dxa"/>
            <w:gridSpan w:val="3"/>
          </w:tcPr>
          <w:p w14:paraId="428426E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สินเชื่อรายย่อย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03740" w:rsidRPr="00CC2E1D" w14:paraId="6C4EA147" w14:textId="77777777" w:rsidTr="001855CA">
        <w:tc>
          <w:tcPr>
            <w:tcW w:w="2655" w:type="dxa"/>
          </w:tcPr>
          <w:p w14:paraId="13EB9D9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10AA9C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212079B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5EAE27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4EFF89E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3C5B7C6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1CC0487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7A80CC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24FE7C6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51F6E33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07779B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1294AA1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442E707A" w14:textId="77777777" w:rsidTr="001855CA">
        <w:tc>
          <w:tcPr>
            <w:tcW w:w="2655" w:type="dxa"/>
          </w:tcPr>
          <w:p w14:paraId="1F8E07F9" w14:textId="77777777" w:rsidR="00403740" w:rsidRPr="00CC2E1D" w:rsidRDefault="00403740" w:rsidP="001855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11"/>
          </w:tcPr>
          <w:p w14:paraId="26D4939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6A335345" w14:textId="77777777" w:rsidTr="001855CA">
        <w:tc>
          <w:tcPr>
            <w:tcW w:w="2655" w:type="dxa"/>
          </w:tcPr>
          <w:p w14:paraId="449DDEB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990" w:type="dxa"/>
            <w:vAlign w:val="bottom"/>
          </w:tcPr>
          <w:p w14:paraId="77772AD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1B351B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52008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EB970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7C0DF32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E35486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D27645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4258E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B590E8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28E1F0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5148A01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CC2E1D" w14:paraId="5B6232B3" w14:textId="77777777" w:rsidTr="001855CA">
        <w:tc>
          <w:tcPr>
            <w:tcW w:w="2655" w:type="dxa"/>
          </w:tcPr>
          <w:p w14:paraId="4E0E7CF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CDE10F0" w14:textId="27387A77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36" w:type="dxa"/>
            <w:vAlign w:val="bottom"/>
          </w:tcPr>
          <w:p w14:paraId="0E3C99E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94780" w14:textId="3C38F63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544,275</w:t>
            </w:r>
          </w:p>
        </w:tc>
        <w:tc>
          <w:tcPr>
            <w:tcW w:w="236" w:type="dxa"/>
            <w:vAlign w:val="bottom"/>
          </w:tcPr>
          <w:p w14:paraId="2168DAC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</w:tcPr>
          <w:p w14:paraId="4E9D1579" w14:textId="03C481CE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36" w:type="dxa"/>
            <w:vAlign w:val="bottom"/>
          </w:tcPr>
          <w:p w14:paraId="7B4DAA5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8D585F" w14:textId="247A489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236" w:type="dxa"/>
            <w:vAlign w:val="bottom"/>
          </w:tcPr>
          <w:p w14:paraId="6284235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024C403C" w14:textId="39755DDB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A906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45" w:type="dxa"/>
            <w:vAlign w:val="bottom"/>
          </w:tcPr>
          <w:p w14:paraId="4248F4C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03E3F608" w14:textId="2D92B7D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539,285</w:t>
            </w:r>
          </w:p>
        </w:tc>
      </w:tr>
      <w:tr w:rsidR="00F213F1" w:rsidRPr="00CC2E1D" w14:paraId="10BC2CA5" w14:textId="77777777" w:rsidTr="001855CA">
        <w:tc>
          <w:tcPr>
            <w:tcW w:w="2655" w:type="dxa"/>
          </w:tcPr>
          <w:p w14:paraId="613FD3C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</w:tcPr>
          <w:p w14:paraId="68ACF99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F131A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60B05A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FE38D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3" w:type="dxa"/>
          </w:tcPr>
          <w:p w14:paraId="17C4315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69D9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EF89D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2C9685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23B44FB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763A46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14" w:type="dxa"/>
            <w:vAlign w:val="bottom"/>
          </w:tcPr>
          <w:p w14:paraId="24A6093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626BA348" w14:textId="77777777" w:rsidTr="001855CA">
        <w:tc>
          <w:tcPr>
            <w:tcW w:w="2655" w:type="dxa"/>
          </w:tcPr>
          <w:p w14:paraId="1E09691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A12800F" w14:textId="668B4E3E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62C7A95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0B7A1E2" w14:textId="4DEA28F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14,434</w:t>
            </w:r>
          </w:p>
        </w:tc>
        <w:tc>
          <w:tcPr>
            <w:tcW w:w="236" w:type="dxa"/>
            <w:vAlign w:val="bottom"/>
          </w:tcPr>
          <w:p w14:paraId="3FCA0E9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459E1570" w14:textId="4E819943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80C4C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6" w:type="dxa"/>
            <w:vAlign w:val="bottom"/>
          </w:tcPr>
          <w:p w14:paraId="5CA9431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7F247D" w14:textId="7776BA0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vAlign w:val="bottom"/>
          </w:tcPr>
          <w:p w14:paraId="7CA7C1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4AB82405" w14:textId="4EED42A9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45" w:type="dxa"/>
            <w:vAlign w:val="bottom"/>
          </w:tcPr>
          <w:p w14:paraId="154AB4D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E08CB49" w14:textId="6402D7B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14,364</w:t>
            </w:r>
          </w:p>
        </w:tc>
      </w:tr>
      <w:tr w:rsidR="00F213F1" w:rsidRPr="00CC2E1D" w14:paraId="76C74AB0" w14:textId="77777777" w:rsidTr="001855CA">
        <w:tc>
          <w:tcPr>
            <w:tcW w:w="2655" w:type="dxa"/>
          </w:tcPr>
          <w:p w14:paraId="5663F36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37E5026" w14:textId="04822501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236" w:type="dxa"/>
            <w:vAlign w:val="bottom"/>
          </w:tcPr>
          <w:p w14:paraId="2FD59A7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092DCAF" w14:textId="2A2F2F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6,055</w:t>
            </w:r>
          </w:p>
        </w:tc>
        <w:tc>
          <w:tcPr>
            <w:tcW w:w="236" w:type="dxa"/>
            <w:vAlign w:val="bottom"/>
          </w:tcPr>
          <w:p w14:paraId="0D28F4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772C2A93" w14:textId="0FD250D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077</w:t>
            </w:r>
          </w:p>
        </w:tc>
        <w:tc>
          <w:tcPr>
            <w:tcW w:w="236" w:type="dxa"/>
            <w:vAlign w:val="bottom"/>
          </w:tcPr>
          <w:p w14:paraId="746A4D8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2C0A55" w14:textId="7E635E4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236" w:type="dxa"/>
            <w:vAlign w:val="bottom"/>
          </w:tcPr>
          <w:p w14:paraId="0D9528D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2E4C57EF" w14:textId="029C21F1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245" w:type="dxa"/>
            <w:vAlign w:val="bottom"/>
          </w:tcPr>
          <w:p w14:paraId="41D63C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52DCAC35" w14:textId="67B090D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5,919</w:t>
            </w:r>
          </w:p>
        </w:tc>
      </w:tr>
      <w:tr w:rsidR="00F213F1" w:rsidRPr="00CC2E1D" w14:paraId="5355B785" w14:textId="77777777" w:rsidTr="001855CA">
        <w:tc>
          <w:tcPr>
            <w:tcW w:w="2655" w:type="dxa"/>
          </w:tcPr>
          <w:p w14:paraId="56892F2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7E3F19E" w14:textId="27C336C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236" w:type="dxa"/>
            <w:vAlign w:val="bottom"/>
          </w:tcPr>
          <w:p w14:paraId="2EB928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5536CA" w14:textId="66E366A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1,257</w:t>
            </w:r>
          </w:p>
        </w:tc>
        <w:tc>
          <w:tcPr>
            <w:tcW w:w="236" w:type="dxa"/>
            <w:vAlign w:val="bottom"/>
          </w:tcPr>
          <w:p w14:paraId="3023922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5FAA2FBD" w14:textId="0718219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236" w:type="dxa"/>
            <w:vAlign w:val="bottom"/>
          </w:tcPr>
          <w:p w14:paraId="1EF65C8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47511F" w14:textId="031EF20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36" w:type="dxa"/>
            <w:vAlign w:val="bottom"/>
          </w:tcPr>
          <w:p w14:paraId="06FFFC1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2575B793" w14:textId="191FB05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45" w:type="dxa"/>
            <w:vAlign w:val="bottom"/>
          </w:tcPr>
          <w:p w14:paraId="30103A0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798DE34B" w14:textId="5269398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</w:tr>
      <w:tr w:rsidR="00F213F1" w:rsidRPr="00CC2E1D" w14:paraId="41F3949F" w14:textId="77777777" w:rsidTr="00983865">
        <w:tc>
          <w:tcPr>
            <w:tcW w:w="2655" w:type="dxa"/>
          </w:tcPr>
          <w:p w14:paraId="1A6E4C2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46C17B0" w14:textId="234BB3F9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213F1"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36" w:type="dxa"/>
            <w:vAlign w:val="bottom"/>
          </w:tcPr>
          <w:p w14:paraId="11D5722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48963B7" w14:textId="47A6B9B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36" w:type="dxa"/>
            <w:vAlign w:val="bottom"/>
          </w:tcPr>
          <w:p w14:paraId="65C32EA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0BE0DDD0" w14:textId="2A441ED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36" w:type="dxa"/>
            <w:vAlign w:val="bottom"/>
          </w:tcPr>
          <w:p w14:paraId="4CAA29B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70E1676" w14:textId="0D7F606F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80785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594B843" w14:textId="1260E219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45" w:type="dxa"/>
            <w:vAlign w:val="bottom"/>
          </w:tcPr>
          <w:p w14:paraId="356D86F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45E01E34" w14:textId="3D46B54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  <w:tr w:rsidR="00F213F1" w:rsidRPr="00CC2E1D" w14:paraId="2F40E12D" w14:textId="77777777" w:rsidTr="00983865">
        <w:tc>
          <w:tcPr>
            <w:tcW w:w="2655" w:type="dxa"/>
          </w:tcPr>
          <w:p w14:paraId="389968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10 - 12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</w:tcPr>
          <w:p w14:paraId="704C2243" w14:textId="29CE9C7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425DF">
              <w:rPr>
                <w:rFonts w:asciiTheme="majorBidi" w:hAnsiTheme="majorBidi" w:cstheme="majorBidi"/>
                <w:sz w:val="26"/>
                <w:szCs w:val="26"/>
              </w:rPr>
              <w:t>020</w:t>
            </w:r>
          </w:p>
        </w:tc>
        <w:tc>
          <w:tcPr>
            <w:tcW w:w="236" w:type="dxa"/>
            <w:vAlign w:val="bottom"/>
          </w:tcPr>
          <w:p w14:paraId="33CB640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CC8DB13" w14:textId="163D5E09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8937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0B2D98E6" w14:textId="76548033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vAlign w:val="bottom"/>
          </w:tcPr>
          <w:p w14:paraId="6F4F6D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2C4958" w14:textId="2D14CD1A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0688D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58BB7737" w14:textId="22C72CF9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45" w:type="dxa"/>
            <w:vAlign w:val="bottom"/>
          </w:tcPr>
          <w:p w14:paraId="2AD9692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71A3AD6B" w14:textId="20C54878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25448C71" w14:textId="77777777" w:rsidTr="00983865">
        <w:tc>
          <w:tcPr>
            <w:tcW w:w="2655" w:type="dxa"/>
          </w:tcPr>
          <w:p w14:paraId="670B463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1" w:hanging="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มากกว่า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990" w:type="dxa"/>
          </w:tcPr>
          <w:p w14:paraId="3690FDFA" w14:textId="4E151D74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236" w:type="dxa"/>
            <w:vAlign w:val="bottom"/>
          </w:tcPr>
          <w:p w14:paraId="736C256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E4BCFD" w14:textId="646F615E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2E91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13" w:type="dxa"/>
          </w:tcPr>
          <w:p w14:paraId="1C24CD28" w14:textId="1B17D28B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4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36" w:type="dxa"/>
            <w:vAlign w:val="bottom"/>
          </w:tcPr>
          <w:p w14:paraId="4ADF3B0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0E8E1B8" w14:textId="4EE3EE47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28500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7293AE1A" w14:textId="7BF4EB72" w:rsidR="00F213F1" w:rsidRPr="00CC2E1D" w:rsidRDefault="003425DF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45" w:type="dxa"/>
            <w:vAlign w:val="bottom"/>
          </w:tcPr>
          <w:p w14:paraId="268B222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42AA95E0" w14:textId="19558AAB" w:rsidR="00F213F1" w:rsidRPr="00CC2E1D" w:rsidRDefault="00F213F1" w:rsidP="00A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182A5B01" w14:textId="77777777" w:rsidTr="001855CA">
        <w:tc>
          <w:tcPr>
            <w:tcW w:w="2655" w:type="dxa"/>
          </w:tcPr>
          <w:p w14:paraId="51CC8B4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77CBB" w14:textId="01B5723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661,031</w:t>
            </w:r>
          </w:p>
        </w:tc>
        <w:tc>
          <w:tcPr>
            <w:tcW w:w="236" w:type="dxa"/>
            <w:vAlign w:val="bottom"/>
          </w:tcPr>
          <w:p w14:paraId="4D48E14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76EB4" w14:textId="7CE639E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566,489</w:t>
            </w:r>
          </w:p>
        </w:tc>
        <w:tc>
          <w:tcPr>
            <w:tcW w:w="236" w:type="dxa"/>
            <w:vAlign w:val="bottom"/>
          </w:tcPr>
          <w:p w14:paraId="525EF0A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F42AA28" w14:textId="635DE15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236" w:type="dxa"/>
            <w:vAlign w:val="bottom"/>
          </w:tcPr>
          <w:p w14:paraId="5B868D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764C" w14:textId="0031290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5,452</w:t>
            </w:r>
          </w:p>
        </w:tc>
        <w:tc>
          <w:tcPr>
            <w:tcW w:w="236" w:type="dxa"/>
            <w:vAlign w:val="bottom"/>
          </w:tcPr>
          <w:p w14:paraId="7154292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4BBE4C8" w14:textId="117CA71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425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45" w:type="dxa"/>
            <w:vAlign w:val="bottom"/>
          </w:tcPr>
          <w:p w14:paraId="7744B33B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7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CD1D3" w14:textId="1D23662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40" w:lineRule="exact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561,037</w:t>
            </w:r>
          </w:p>
        </w:tc>
      </w:tr>
    </w:tbl>
    <w:p w14:paraId="2BF1F68D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 w:cs="Angsana New"/>
          <w:sz w:val="26"/>
          <w:szCs w:val="26"/>
        </w:rPr>
      </w:pPr>
    </w:p>
    <w:p w14:paraId="7C8C5A1B" w14:textId="2E971161" w:rsidR="00403740" w:rsidRPr="00CC2E1D" w:rsidRDefault="00A6059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8</w:t>
      </w:r>
      <w:r w:rsidR="00403740" w:rsidRPr="00CC2E1D">
        <w:rPr>
          <w:rFonts w:ascii="Angsana New" w:hAnsi="Angsana New" w:cs="Angsana New"/>
          <w:sz w:val="26"/>
          <w:szCs w:val="26"/>
        </w:rPr>
        <w:t>.3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3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1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>2562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>2561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14:paraId="2F69CAAD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440"/>
        <w:gridCol w:w="270"/>
        <w:gridCol w:w="1440"/>
        <w:gridCol w:w="270"/>
        <w:gridCol w:w="1440"/>
      </w:tblGrid>
      <w:tr w:rsidR="00403740" w:rsidRPr="00CC2E1D" w14:paraId="4D8A3BED" w14:textId="77777777" w:rsidTr="001855CA">
        <w:tc>
          <w:tcPr>
            <w:tcW w:w="3330" w:type="dxa"/>
          </w:tcPr>
          <w:p w14:paraId="089114E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40DBDBC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793C8024" w14:textId="77777777" w:rsidTr="001855CA">
        <w:tc>
          <w:tcPr>
            <w:tcW w:w="3330" w:type="dxa"/>
          </w:tcPr>
          <w:p w14:paraId="4B29D18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1E573CF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3CAE0A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</w:tcPr>
          <w:p w14:paraId="6918D8A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</w:p>
        </w:tc>
      </w:tr>
      <w:tr w:rsidR="00403740" w:rsidRPr="00CC2E1D" w14:paraId="3A7FB04F" w14:textId="77777777" w:rsidTr="001855CA">
        <w:tc>
          <w:tcPr>
            <w:tcW w:w="3330" w:type="dxa"/>
          </w:tcPr>
          <w:p w14:paraId="210CE07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0CD52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14:paraId="355B214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41852E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3431EF1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1A180BD5" w14:textId="1011A069" w:rsidR="00AB2905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</w:t>
            </w:r>
            <w:r w:rsidR="00B80C4C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ตามสัญญาสินเชื่</w:t>
            </w:r>
            <w:r w:rsidR="00AB290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</w:t>
            </w:r>
          </w:p>
          <w:p w14:paraId="7AAD3604" w14:textId="33568AD0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รายย่อย</w:t>
            </w:r>
          </w:p>
        </w:tc>
        <w:tc>
          <w:tcPr>
            <w:tcW w:w="270" w:type="dxa"/>
          </w:tcPr>
          <w:p w14:paraId="61FE254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6DE9B98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CC2E1D" w14:paraId="62B555FA" w14:textId="77777777" w:rsidTr="001855CA">
        <w:tc>
          <w:tcPr>
            <w:tcW w:w="3330" w:type="dxa"/>
          </w:tcPr>
          <w:p w14:paraId="4F9BA42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6480" w:type="dxa"/>
            <w:gridSpan w:val="7"/>
          </w:tcPr>
          <w:p w14:paraId="20F4999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13F1" w:rsidRPr="00CC2E1D" w14:paraId="5959E486" w14:textId="77777777" w:rsidTr="001855CA">
        <w:tc>
          <w:tcPr>
            <w:tcW w:w="3330" w:type="dxa"/>
          </w:tcPr>
          <w:p w14:paraId="61B0380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350" w:type="dxa"/>
          </w:tcPr>
          <w:p w14:paraId="40624713" w14:textId="35F3A8B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725,663</w:t>
            </w:r>
          </w:p>
        </w:tc>
        <w:tc>
          <w:tcPr>
            <w:tcW w:w="270" w:type="dxa"/>
          </w:tcPr>
          <w:p w14:paraId="154D7846" w14:textId="77777777" w:rsidR="00F213F1" w:rsidRPr="00CC2E1D" w:rsidRDefault="00F213F1" w:rsidP="00F213F1">
            <w:pPr>
              <w:tabs>
                <w:tab w:val="decimal" w:pos="792"/>
              </w:tabs>
              <w:spacing w:line="240" w:lineRule="auto"/>
              <w:ind w:left="-108" w:right="-128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</w:tcPr>
          <w:p w14:paraId="580BDD23" w14:textId="5F9CEEF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639,103</w:t>
            </w:r>
          </w:p>
        </w:tc>
        <w:tc>
          <w:tcPr>
            <w:tcW w:w="270" w:type="dxa"/>
          </w:tcPr>
          <w:p w14:paraId="5A2F5B0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65C44182" w14:textId="64456AD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624,866</w:t>
            </w:r>
          </w:p>
        </w:tc>
        <w:tc>
          <w:tcPr>
            <w:tcW w:w="270" w:type="dxa"/>
          </w:tcPr>
          <w:p w14:paraId="3511FEE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</w:tcPr>
          <w:p w14:paraId="0E6BD1BC" w14:textId="38BEF4C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559,724</w:t>
            </w:r>
          </w:p>
        </w:tc>
      </w:tr>
      <w:tr w:rsidR="00F213F1" w:rsidRPr="00CC2E1D" w14:paraId="4721570B" w14:textId="77777777" w:rsidTr="001855CA">
        <w:trPr>
          <w:trHeight w:val="65"/>
        </w:trPr>
        <w:tc>
          <w:tcPr>
            <w:tcW w:w="3330" w:type="dxa"/>
          </w:tcPr>
          <w:p w14:paraId="68A0D09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6FA1AC" w14:textId="10C1065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23,530</w:t>
            </w:r>
          </w:p>
        </w:tc>
        <w:tc>
          <w:tcPr>
            <w:tcW w:w="270" w:type="dxa"/>
          </w:tcPr>
          <w:p w14:paraId="619A3BBE" w14:textId="77777777" w:rsidR="00F213F1" w:rsidRPr="00CC2E1D" w:rsidRDefault="00F213F1" w:rsidP="00F213F1">
            <w:pPr>
              <w:tabs>
                <w:tab w:val="decimal" w:pos="792"/>
              </w:tabs>
              <w:spacing w:line="240" w:lineRule="auto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F2D664" w14:textId="581C996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21,928</w:t>
            </w:r>
          </w:p>
        </w:tc>
        <w:tc>
          <w:tcPr>
            <w:tcW w:w="270" w:type="dxa"/>
          </w:tcPr>
          <w:p w14:paraId="2317A9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5DCF426F" w14:textId="23F3C48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8,778</w:t>
            </w:r>
          </w:p>
        </w:tc>
        <w:tc>
          <w:tcPr>
            <w:tcW w:w="270" w:type="dxa"/>
          </w:tcPr>
          <w:p w14:paraId="7334847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B023B" w14:textId="5ED0ADA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6,765</w:t>
            </w:r>
          </w:p>
        </w:tc>
      </w:tr>
      <w:tr w:rsidR="00F213F1" w:rsidRPr="00CC2E1D" w14:paraId="269E234F" w14:textId="77777777" w:rsidTr="001855CA">
        <w:tc>
          <w:tcPr>
            <w:tcW w:w="3330" w:type="dxa"/>
          </w:tcPr>
          <w:p w14:paraId="6515110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3AC65A" w14:textId="06A2236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749,193</w:t>
            </w:r>
          </w:p>
        </w:tc>
        <w:tc>
          <w:tcPr>
            <w:tcW w:w="270" w:type="dxa"/>
          </w:tcPr>
          <w:p w14:paraId="0DD86D39" w14:textId="77777777" w:rsidR="00F213F1" w:rsidRPr="00CC2E1D" w:rsidRDefault="00F213F1" w:rsidP="00F213F1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E2E75E" w14:textId="1535E4F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661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031</w:t>
            </w:r>
          </w:p>
        </w:tc>
        <w:tc>
          <w:tcPr>
            <w:tcW w:w="270" w:type="dxa"/>
          </w:tcPr>
          <w:p w14:paraId="15D2DBD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478C29" w14:textId="4856E4F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633,644</w:t>
            </w:r>
          </w:p>
        </w:tc>
        <w:tc>
          <w:tcPr>
            <w:tcW w:w="270" w:type="dxa"/>
          </w:tcPr>
          <w:p w14:paraId="34D8D35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2F9CC5" w14:textId="227BACC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566,489</w:t>
            </w:r>
          </w:p>
        </w:tc>
      </w:tr>
      <w:tr w:rsidR="00F213F1" w:rsidRPr="00CC2E1D" w14:paraId="73253DB5" w14:textId="77777777" w:rsidTr="001855CA">
        <w:tc>
          <w:tcPr>
            <w:tcW w:w="3330" w:type="dxa"/>
          </w:tcPr>
          <w:p w14:paraId="1BBD5D5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B2FC65" w14:textId="7D9F508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(88,162)</w:t>
            </w:r>
          </w:p>
        </w:tc>
        <w:tc>
          <w:tcPr>
            <w:tcW w:w="270" w:type="dxa"/>
          </w:tcPr>
          <w:p w14:paraId="4F897918" w14:textId="77777777" w:rsidR="00F213F1" w:rsidRPr="00CC2E1D" w:rsidRDefault="00F213F1" w:rsidP="00F213F1">
            <w:pPr>
              <w:tabs>
                <w:tab w:val="decimal" w:pos="792"/>
              </w:tabs>
              <w:spacing w:line="240" w:lineRule="auto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775B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B6BF2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69C7D" w14:textId="043F223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(67,155)</w:t>
            </w:r>
          </w:p>
        </w:tc>
        <w:tc>
          <w:tcPr>
            <w:tcW w:w="270" w:type="dxa"/>
          </w:tcPr>
          <w:p w14:paraId="251E2FB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9643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F213F1" w:rsidRPr="00CC2E1D" w14:paraId="457D79BA" w14:textId="77777777" w:rsidTr="001855CA">
        <w:tc>
          <w:tcPr>
            <w:tcW w:w="3330" w:type="dxa"/>
          </w:tcPr>
          <w:p w14:paraId="76BD326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</w:t>
            </w:r>
          </w:p>
          <w:p w14:paraId="534377C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101CC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55F4F6" w14:textId="562CC9B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661,031</w:t>
            </w:r>
          </w:p>
        </w:tc>
        <w:tc>
          <w:tcPr>
            <w:tcW w:w="270" w:type="dxa"/>
          </w:tcPr>
          <w:p w14:paraId="22A37702" w14:textId="77777777" w:rsidR="00F213F1" w:rsidRPr="00CC2E1D" w:rsidRDefault="00F213F1" w:rsidP="00F213F1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1941F1" w14:textId="77777777" w:rsidR="00F213F1" w:rsidRPr="00CC2E1D" w:rsidRDefault="00F213F1" w:rsidP="00F213F1">
            <w:pPr>
              <w:tabs>
                <w:tab w:val="decimal" w:pos="792"/>
              </w:tabs>
              <w:spacing w:line="240" w:lineRule="auto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03BFE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6A6DD" w14:textId="5129EE9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566,489</w:t>
            </w:r>
          </w:p>
        </w:tc>
        <w:tc>
          <w:tcPr>
            <w:tcW w:w="270" w:type="dxa"/>
          </w:tcPr>
          <w:p w14:paraId="359C35D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14:paraId="44CB475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</w:tbl>
    <w:p w14:paraId="4CCDAFFF" w14:textId="77777777" w:rsidR="00A90624" w:rsidRDefault="00A9062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p w14:paraId="4D0A6AF8" w14:textId="77777777" w:rsidR="00A90624" w:rsidRDefault="00A9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79B39E39" w14:textId="09E5B982" w:rsidR="00403740" w:rsidRPr="00CC2E1D" w:rsidRDefault="00A6059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8</w:t>
      </w:r>
      <w:r w:rsidR="00403740" w:rsidRPr="00CC2E1D">
        <w:rPr>
          <w:rFonts w:ascii="Angsana New" w:hAnsi="Angsana New" w:cs="Angsana New"/>
          <w:sz w:val="26"/>
          <w:szCs w:val="26"/>
        </w:rPr>
        <w:t>.4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สัญญาสินเชื่อรายย่อยของบริษัทย่อยมีระยะเวลาการกู้ยืมตามสัญญาโดยประมาณ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>1 - 5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ปี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และกำหนดชำระเงินต้นในอัตราคงที่ตลอดอายุสัญญาเงินกู้</w:t>
      </w:r>
    </w:p>
    <w:p w14:paraId="7AC9DFBF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2D99AA15" w14:textId="77777777" w:rsidR="00403740" w:rsidRPr="00CC2E1D" w:rsidRDefault="00403740" w:rsidP="00F50B99">
      <w:pPr>
        <w:pStyle w:val="Heading1"/>
        <w:keepLines/>
        <w:numPr>
          <w:ilvl w:val="0"/>
          <w:numId w:val="29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  <w:cs/>
          <w:lang w:val="th-TH"/>
        </w:rPr>
      </w:pPr>
      <w:bookmarkStart w:id="19" w:name="_Toc23425267"/>
      <w:bookmarkStart w:id="20" w:name="_Toc33611512"/>
      <w:r w:rsidRPr="00CC2E1D">
        <w:rPr>
          <w:rFonts w:ascii="Angsana New" w:hAnsi="Angsana New" w:cs="Angsana New" w:hint="cs"/>
          <w:sz w:val="26"/>
          <w:szCs w:val="26"/>
          <w:u w:val="none"/>
          <w:cs/>
          <w:lang w:val="th-TH"/>
        </w:rPr>
        <w:t>ลูกหนี้สินเชื่อเพื่อผู้บริโภครายย่อยภายใต้การจัดการสินเชื่อร่วมทางการเงิน</w:t>
      </w:r>
      <w:bookmarkEnd w:id="19"/>
      <w:bookmarkEnd w:id="20"/>
    </w:p>
    <w:p w14:paraId="7B1EBFAB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26"/>
          <w:szCs w:val="26"/>
        </w:rPr>
      </w:pPr>
    </w:p>
    <w:p w14:paraId="65ABED5E" w14:textId="6234898A" w:rsidR="00403740" w:rsidRPr="00CC2E1D" w:rsidRDefault="00A6059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9</w:t>
      </w:r>
      <w:r w:rsidR="00403740" w:rsidRPr="00CC2E1D">
        <w:rPr>
          <w:rFonts w:ascii="Angsana New" w:hAnsi="Angsana New" w:cs="Angsana New"/>
          <w:sz w:val="26"/>
          <w:szCs w:val="26"/>
        </w:rPr>
        <w:t>.1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31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403740" w:rsidRPr="00CC2E1D">
        <w:rPr>
          <w:rFonts w:ascii="Angsana New" w:hAnsi="Angsana New" w:cs="Angsana New"/>
          <w:sz w:val="26"/>
          <w:szCs w:val="26"/>
        </w:rPr>
        <w:t>2562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</w:rPr>
        <w:t>2561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ยอดลูกหนี้สินเชื่อเพื่อผู้บริโภครายย่อยภายใต้การจัดการสินเชื่อร่วมทางการเงินประกอบด้วย</w:t>
      </w:r>
    </w:p>
    <w:p w14:paraId="0FBE1EDF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hanging="518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77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3"/>
        <w:gridCol w:w="989"/>
        <w:gridCol w:w="236"/>
        <w:gridCol w:w="962"/>
        <w:gridCol w:w="236"/>
        <w:gridCol w:w="937"/>
        <w:gridCol w:w="238"/>
        <w:gridCol w:w="1053"/>
        <w:gridCol w:w="270"/>
        <w:gridCol w:w="1050"/>
        <w:gridCol w:w="245"/>
        <w:gridCol w:w="906"/>
      </w:tblGrid>
      <w:tr w:rsidR="00403740" w:rsidRPr="00CC2E1D" w14:paraId="237B8BC0" w14:textId="77777777" w:rsidTr="004C3CEE">
        <w:trPr>
          <w:trHeight w:val="380"/>
          <w:tblHeader/>
        </w:trPr>
        <w:tc>
          <w:tcPr>
            <w:tcW w:w="2653" w:type="dxa"/>
          </w:tcPr>
          <w:p w14:paraId="0BB2FDD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2" w:type="dxa"/>
            <w:gridSpan w:val="11"/>
          </w:tcPr>
          <w:p w14:paraId="6CC02C9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1F32F79B" w14:textId="77777777" w:rsidTr="004C3CEE">
        <w:trPr>
          <w:trHeight w:val="272"/>
          <w:tblHeader/>
        </w:trPr>
        <w:tc>
          <w:tcPr>
            <w:tcW w:w="2653" w:type="dxa"/>
          </w:tcPr>
          <w:p w14:paraId="55AD17F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6C7E63E8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ลูกหนี้สินเชื่อเพื่อผู้บริโภค</w:t>
            </w:r>
          </w:p>
        </w:tc>
        <w:tc>
          <w:tcPr>
            <w:tcW w:w="236" w:type="dxa"/>
          </w:tcPr>
          <w:p w14:paraId="47CBA60E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8" w:type="dxa"/>
            <w:gridSpan w:val="3"/>
          </w:tcPr>
          <w:p w14:paraId="6AAE3AC7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ลูกหนี้สินเชื่อเพื่อผู้บริโภค</w:t>
            </w:r>
          </w:p>
        </w:tc>
        <w:tc>
          <w:tcPr>
            <w:tcW w:w="270" w:type="dxa"/>
          </w:tcPr>
          <w:p w14:paraId="3911E06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01" w:type="dxa"/>
            <w:gridSpan w:val="3"/>
          </w:tcPr>
          <w:p w14:paraId="7DD994E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5DC7CFDF" w14:textId="77777777" w:rsidTr="004C3CEE">
        <w:trPr>
          <w:trHeight w:val="272"/>
          <w:tblHeader/>
        </w:trPr>
        <w:tc>
          <w:tcPr>
            <w:tcW w:w="2653" w:type="dxa"/>
          </w:tcPr>
          <w:p w14:paraId="0151AF1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35B66DD4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รายย่อยภายใต้การจัดการ</w:t>
            </w:r>
          </w:p>
        </w:tc>
        <w:tc>
          <w:tcPr>
            <w:tcW w:w="236" w:type="dxa"/>
          </w:tcPr>
          <w:p w14:paraId="32A03682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8" w:type="dxa"/>
            <w:gridSpan w:val="3"/>
          </w:tcPr>
          <w:p w14:paraId="4757EC06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รายย่อยภายใต้การจัดการ</w:t>
            </w:r>
          </w:p>
        </w:tc>
        <w:tc>
          <w:tcPr>
            <w:tcW w:w="270" w:type="dxa"/>
          </w:tcPr>
          <w:p w14:paraId="1306710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01" w:type="dxa"/>
            <w:gridSpan w:val="3"/>
          </w:tcPr>
          <w:p w14:paraId="792A107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292241BF" w14:textId="77777777" w:rsidTr="004C3CEE">
        <w:trPr>
          <w:trHeight w:val="254"/>
          <w:tblHeader/>
        </w:trPr>
        <w:tc>
          <w:tcPr>
            <w:tcW w:w="2653" w:type="dxa"/>
          </w:tcPr>
          <w:p w14:paraId="557E820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714FA647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สินเชื่อร่วมทางการเงิน</w:t>
            </w:r>
          </w:p>
        </w:tc>
        <w:tc>
          <w:tcPr>
            <w:tcW w:w="236" w:type="dxa"/>
          </w:tcPr>
          <w:p w14:paraId="17AADA2C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8" w:type="dxa"/>
            <w:gridSpan w:val="3"/>
          </w:tcPr>
          <w:p w14:paraId="10807E83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14:paraId="2C8227B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01" w:type="dxa"/>
            <w:gridSpan w:val="3"/>
          </w:tcPr>
          <w:p w14:paraId="183AF6F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403740" w:rsidRPr="00CC2E1D" w14:paraId="154CA053" w14:textId="77777777" w:rsidTr="004C3CEE">
        <w:trPr>
          <w:trHeight w:val="254"/>
          <w:tblHeader/>
        </w:trPr>
        <w:tc>
          <w:tcPr>
            <w:tcW w:w="2653" w:type="dxa"/>
          </w:tcPr>
          <w:p w14:paraId="2240FD3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87" w:type="dxa"/>
            <w:gridSpan w:val="3"/>
          </w:tcPr>
          <w:p w14:paraId="323E6BF0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1FBFAAEF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8" w:type="dxa"/>
            <w:gridSpan w:val="3"/>
          </w:tcPr>
          <w:p w14:paraId="170D5703" w14:textId="77777777" w:rsidR="00403740" w:rsidRPr="00CC2E1D" w:rsidRDefault="00403740" w:rsidP="001855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กำหนดชำระเกินกว่าหนึ่งปี</w:t>
            </w:r>
          </w:p>
        </w:tc>
        <w:tc>
          <w:tcPr>
            <w:tcW w:w="270" w:type="dxa"/>
          </w:tcPr>
          <w:p w14:paraId="75CFCCC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01" w:type="dxa"/>
            <w:gridSpan w:val="3"/>
          </w:tcPr>
          <w:p w14:paraId="3FF0D5F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03740" w:rsidRPr="00CC2E1D" w14:paraId="2551A369" w14:textId="77777777" w:rsidTr="00221FDF">
        <w:trPr>
          <w:tblHeader/>
        </w:trPr>
        <w:tc>
          <w:tcPr>
            <w:tcW w:w="2653" w:type="dxa"/>
          </w:tcPr>
          <w:p w14:paraId="37AF49D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5AB0DE6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E51D83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</w:tcPr>
          <w:p w14:paraId="34E0569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5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</w:p>
        </w:tc>
        <w:tc>
          <w:tcPr>
            <w:tcW w:w="236" w:type="dxa"/>
            <w:vAlign w:val="bottom"/>
          </w:tcPr>
          <w:p w14:paraId="1D661FC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71DD7E4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2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8" w:type="dxa"/>
          </w:tcPr>
          <w:p w14:paraId="5942BFC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</w:tcPr>
          <w:p w14:paraId="70C4793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6BA5E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50" w:type="dxa"/>
          </w:tcPr>
          <w:p w14:paraId="08C83DE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04FB762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3DEF6DB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5EEF8AD7" w14:textId="77777777" w:rsidTr="004C3CEE">
        <w:trPr>
          <w:tblHeader/>
        </w:trPr>
        <w:tc>
          <w:tcPr>
            <w:tcW w:w="2653" w:type="dxa"/>
          </w:tcPr>
          <w:p w14:paraId="47F6AC0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2" w:type="dxa"/>
            <w:gridSpan w:val="11"/>
          </w:tcPr>
          <w:p w14:paraId="5D31EA1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4EA3B5A9" w14:textId="77777777" w:rsidTr="00221FDF">
        <w:tc>
          <w:tcPr>
            <w:tcW w:w="2653" w:type="dxa"/>
          </w:tcPr>
          <w:p w14:paraId="26AE434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989" w:type="dxa"/>
          </w:tcPr>
          <w:p w14:paraId="0658E21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E5CB7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62" w:type="dxa"/>
          </w:tcPr>
          <w:p w14:paraId="7CBB88E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F8BE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7" w:type="dxa"/>
          </w:tcPr>
          <w:p w14:paraId="552757D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1629A8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ECF977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F3A42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9EE1F4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4F33955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06" w:type="dxa"/>
          </w:tcPr>
          <w:p w14:paraId="08F5895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7E13094D" w14:textId="77777777" w:rsidTr="00221FDF">
        <w:tc>
          <w:tcPr>
            <w:tcW w:w="2653" w:type="dxa"/>
            <w:vAlign w:val="bottom"/>
          </w:tcPr>
          <w:p w14:paraId="797CFE6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  <w:p w14:paraId="4B3929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ภายใต้การจัดการ</w:t>
            </w:r>
          </w:p>
          <w:p w14:paraId="6AFB3E8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สินเชื่อร่วมทางการเงิน</w:t>
            </w:r>
          </w:p>
        </w:tc>
        <w:tc>
          <w:tcPr>
            <w:tcW w:w="989" w:type="dxa"/>
            <w:vAlign w:val="bottom"/>
          </w:tcPr>
          <w:p w14:paraId="439A2E50" w14:textId="4E610EE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14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="Angsana New"/>
                <w:sz w:val="26"/>
                <w:szCs w:val="26"/>
                <w:cs/>
              </w:rPr>
              <w:t>923</w:t>
            </w:r>
          </w:p>
        </w:tc>
        <w:tc>
          <w:tcPr>
            <w:tcW w:w="236" w:type="dxa"/>
            <w:vAlign w:val="bottom"/>
          </w:tcPr>
          <w:p w14:paraId="0CEF7D5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5AA7667D" w14:textId="08122AF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85,748</w:t>
            </w:r>
          </w:p>
        </w:tc>
        <w:tc>
          <w:tcPr>
            <w:tcW w:w="236" w:type="dxa"/>
            <w:vAlign w:val="bottom"/>
          </w:tcPr>
          <w:p w14:paraId="6313AFF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055349F1" w14:textId="3C06BCA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1,173</w:t>
            </w:r>
          </w:p>
        </w:tc>
        <w:tc>
          <w:tcPr>
            <w:tcW w:w="238" w:type="dxa"/>
            <w:vAlign w:val="bottom"/>
          </w:tcPr>
          <w:p w14:paraId="67484B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5B86AE52" w14:textId="069720D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44,373</w:t>
            </w:r>
          </w:p>
        </w:tc>
        <w:tc>
          <w:tcPr>
            <w:tcW w:w="270" w:type="dxa"/>
            <w:vAlign w:val="bottom"/>
          </w:tcPr>
          <w:p w14:paraId="58DA5AA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4BD58559" w14:textId="6ED35DC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16,096</w:t>
            </w:r>
          </w:p>
        </w:tc>
        <w:tc>
          <w:tcPr>
            <w:tcW w:w="245" w:type="dxa"/>
            <w:vAlign w:val="bottom"/>
          </w:tcPr>
          <w:p w14:paraId="596993C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42562695" w14:textId="63166AB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130,121</w:t>
            </w:r>
          </w:p>
        </w:tc>
      </w:tr>
      <w:tr w:rsidR="00F213F1" w:rsidRPr="00CC2E1D" w14:paraId="18BA67AE" w14:textId="77777777" w:rsidTr="00221FDF">
        <w:tc>
          <w:tcPr>
            <w:tcW w:w="2653" w:type="dxa"/>
            <w:vAlign w:val="bottom"/>
          </w:tcPr>
          <w:p w14:paraId="3B58D3B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89" w:type="dxa"/>
            <w:vAlign w:val="bottom"/>
          </w:tcPr>
          <w:p w14:paraId="59C01B21" w14:textId="6E09D17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2,050</w:t>
            </w:r>
          </w:p>
        </w:tc>
        <w:tc>
          <w:tcPr>
            <w:tcW w:w="236" w:type="dxa"/>
            <w:vAlign w:val="bottom"/>
          </w:tcPr>
          <w:p w14:paraId="39DDAB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080A8BDA" w14:textId="3D363A6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4,037</w:t>
            </w:r>
          </w:p>
        </w:tc>
        <w:tc>
          <w:tcPr>
            <w:tcW w:w="236" w:type="dxa"/>
            <w:vAlign w:val="bottom"/>
          </w:tcPr>
          <w:p w14:paraId="17A3DEF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04ACBEF6" w14:textId="646AD2A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2269D0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4E644368" w14:textId="0950DF0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7AC97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3C8FCE85" w14:textId="7E88726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2,050</w:t>
            </w:r>
          </w:p>
        </w:tc>
        <w:tc>
          <w:tcPr>
            <w:tcW w:w="245" w:type="dxa"/>
            <w:vAlign w:val="bottom"/>
          </w:tcPr>
          <w:p w14:paraId="73F29A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3D203C69" w14:textId="40F64A9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4,037</w:t>
            </w:r>
          </w:p>
        </w:tc>
      </w:tr>
      <w:tr w:rsidR="00F213F1" w:rsidRPr="00CC2E1D" w14:paraId="386EE7F5" w14:textId="77777777" w:rsidTr="00221FDF">
        <w:trPr>
          <w:trHeight w:val="830"/>
        </w:trPr>
        <w:tc>
          <w:tcPr>
            <w:tcW w:w="2653" w:type="dxa"/>
            <w:vAlign w:val="bottom"/>
          </w:tcPr>
          <w:p w14:paraId="4228486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ดอกเบี้ยที่ยังไม่ถือ</w:t>
            </w:r>
          </w:p>
          <w:p w14:paraId="1E6DF76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7" w:right="-1152" w:hanging="32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เป็นรายได้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BB9D4EE" w14:textId="4398984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(1,943)</w:t>
            </w:r>
          </w:p>
        </w:tc>
        <w:tc>
          <w:tcPr>
            <w:tcW w:w="236" w:type="dxa"/>
            <w:vAlign w:val="bottom"/>
          </w:tcPr>
          <w:p w14:paraId="232AA1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vAlign w:val="bottom"/>
          </w:tcPr>
          <w:p w14:paraId="35819844" w14:textId="7C5D95B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(15,965)</w:t>
            </w:r>
          </w:p>
        </w:tc>
        <w:tc>
          <w:tcPr>
            <w:tcW w:w="236" w:type="dxa"/>
            <w:vAlign w:val="bottom"/>
          </w:tcPr>
          <w:p w14:paraId="47BB457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7664BB1F" w14:textId="2D452C4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38" w:type="dxa"/>
            <w:vAlign w:val="bottom"/>
          </w:tcPr>
          <w:p w14:paraId="116B8CC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66035839" w14:textId="5E0D244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(7,519)</w:t>
            </w:r>
          </w:p>
        </w:tc>
        <w:tc>
          <w:tcPr>
            <w:tcW w:w="270" w:type="dxa"/>
            <w:vAlign w:val="bottom"/>
          </w:tcPr>
          <w:p w14:paraId="295C5E9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57A4D50A" w14:textId="3935DA5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(2,086)</w:t>
            </w:r>
          </w:p>
        </w:tc>
        <w:tc>
          <w:tcPr>
            <w:tcW w:w="245" w:type="dxa"/>
            <w:vAlign w:val="bottom"/>
          </w:tcPr>
          <w:p w14:paraId="698DBDD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7DB8DFCE" w14:textId="7613B90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(23,484)</w:t>
            </w:r>
          </w:p>
        </w:tc>
      </w:tr>
      <w:tr w:rsidR="00F213F1" w:rsidRPr="00CC2E1D" w14:paraId="2AB8EEC3" w14:textId="77777777" w:rsidTr="00221FDF">
        <w:trPr>
          <w:trHeight w:val="830"/>
        </w:trPr>
        <w:tc>
          <w:tcPr>
            <w:tcW w:w="2653" w:type="dxa"/>
            <w:vAlign w:val="bottom"/>
          </w:tcPr>
          <w:p w14:paraId="11C5813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ส่วนร่วมที่ลงทุนโดย</w:t>
            </w:r>
          </w:p>
          <w:p w14:paraId="60FBD5D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ธนาคารพาณิชย์ภายใต้การ</w:t>
            </w:r>
          </w:p>
          <w:p w14:paraId="3847099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847F56C" w14:textId="6DAD887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(8,967)</w:t>
            </w:r>
          </w:p>
        </w:tc>
        <w:tc>
          <w:tcPr>
            <w:tcW w:w="236" w:type="dxa"/>
            <w:vAlign w:val="bottom"/>
          </w:tcPr>
          <w:p w14:paraId="1B9EE49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9B50D3D" w14:textId="1C82030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(68,382)</w:t>
            </w:r>
          </w:p>
        </w:tc>
        <w:tc>
          <w:tcPr>
            <w:tcW w:w="236" w:type="dxa"/>
            <w:vAlign w:val="bottom"/>
          </w:tcPr>
          <w:p w14:paraId="71C9AB7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0C3A096" w14:textId="42BBAA8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(705)</w:t>
            </w:r>
          </w:p>
        </w:tc>
        <w:tc>
          <w:tcPr>
            <w:tcW w:w="238" w:type="dxa"/>
            <w:vAlign w:val="bottom"/>
          </w:tcPr>
          <w:p w14:paraId="4BF488B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F2D8F5F" w14:textId="3B7AC22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(17,599)</w:t>
            </w:r>
          </w:p>
        </w:tc>
        <w:tc>
          <w:tcPr>
            <w:tcW w:w="270" w:type="dxa"/>
            <w:vAlign w:val="bottom"/>
          </w:tcPr>
          <w:p w14:paraId="11E226E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BFA207D" w14:textId="6F76C31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(9,672)</w:t>
            </w:r>
          </w:p>
        </w:tc>
        <w:tc>
          <w:tcPr>
            <w:tcW w:w="245" w:type="dxa"/>
            <w:vAlign w:val="bottom"/>
          </w:tcPr>
          <w:p w14:paraId="35BD2F5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35CD9424" w14:textId="244E7DA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(85,981)</w:t>
            </w:r>
          </w:p>
        </w:tc>
      </w:tr>
      <w:tr w:rsidR="00F213F1" w:rsidRPr="00CC2E1D" w14:paraId="027333E1" w14:textId="77777777" w:rsidTr="00221FDF">
        <w:tc>
          <w:tcPr>
            <w:tcW w:w="2653" w:type="dxa"/>
          </w:tcPr>
          <w:p w14:paraId="13AC85D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รวมลูกหนี้ตามสัญญาเช่าซื้อ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C9711CC" w14:textId="7237CB8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6,063</w:t>
            </w:r>
          </w:p>
        </w:tc>
        <w:tc>
          <w:tcPr>
            <w:tcW w:w="236" w:type="dxa"/>
            <w:vAlign w:val="bottom"/>
          </w:tcPr>
          <w:p w14:paraId="2A929BA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5569EF4B" w14:textId="15B7E65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5,438</w:t>
            </w:r>
          </w:p>
        </w:tc>
        <w:tc>
          <w:tcPr>
            <w:tcW w:w="236" w:type="dxa"/>
            <w:vAlign w:val="center"/>
          </w:tcPr>
          <w:p w14:paraId="5C0DEEB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D8C57A6" w14:textId="4B0BAAC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</w:t>
            </w:r>
          </w:p>
        </w:tc>
        <w:tc>
          <w:tcPr>
            <w:tcW w:w="238" w:type="dxa"/>
            <w:vAlign w:val="center"/>
          </w:tcPr>
          <w:p w14:paraId="2C0B3B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center"/>
          </w:tcPr>
          <w:p w14:paraId="45F16A9A" w14:textId="5D3E3D3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19,255</w:t>
            </w:r>
          </w:p>
        </w:tc>
        <w:tc>
          <w:tcPr>
            <w:tcW w:w="270" w:type="dxa"/>
            <w:vAlign w:val="center"/>
          </w:tcPr>
          <w:p w14:paraId="59936D8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07DE0793" w14:textId="37BFF94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6,388</w:t>
            </w:r>
          </w:p>
        </w:tc>
        <w:tc>
          <w:tcPr>
            <w:tcW w:w="245" w:type="dxa"/>
            <w:vAlign w:val="center"/>
          </w:tcPr>
          <w:p w14:paraId="6BD54DF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center"/>
          </w:tcPr>
          <w:p w14:paraId="711D0C71" w14:textId="4DB5DA9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24,693</w:t>
            </w:r>
          </w:p>
        </w:tc>
      </w:tr>
      <w:tr w:rsidR="00F213F1" w:rsidRPr="00CC2E1D" w14:paraId="5A64A5AC" w14:textId="77777777" w:rsidTr="00221FDF">
        <w:tc>
          <w:tcPr>
            <w:tcW w:w="2653" w:type="dxa"/>
          </w:tcPr>
          <w:p w14:paraId="1899F6B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59A71E5" w14:textId="548EE2E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36" w:type="dxa"/>
            <w:vAlign w:val="bottom"/>
          </w:tcPr>
          <w:p w14:paraId="71103D7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17143324" w14:textId="1538A31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236" w:type="dxa"/>
            <w:vAlign w:val="bottom"/>
          </w:tcPr>
          <w:p w14:paraId="7CFAA53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36A2526E" w14:textId="38D4F90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38" w:type="dxa"/>
            <w:vAlign w:val="bottom"/>
          </w:tcPr>
          <w:p w14:paraId="0C41193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870D887" w14:textId="206FBAC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(145)</w:t>
            </w:r>
          </w:p>
        </w:tc>
        <w:tc>
          <w:tcPr>
            <w:tcW w:w="270" w:type="dxa"/>
            <w:vAlign w:val="bottom"/>
          </w:tcPr>
          <w:p w14:paraId="5C2F777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40670C3" w14:textId="795C25A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45" w:type="dxa"/>
            <w:vAlign w:val="bottom"/>
          </w:tcPr>
          <w:p w14:paraId="2620B79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02FF206" w14:textId="24C132E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(186)</w:t>
            </w:r>
          </w:p>
        </w:tc>
      </w:tr>
      <w:tr w:rsidR="00F213F1" w:rsidRPr="00CC2E1D" w14:paraId="279EDA62" w14:textId="77777777" w:rsidTr="00221FDF">
        <w:tc>
          <w:tcPr>
            <w:tcW w:w="2653" w:type="dxa"/>
          </w:tcPr>
          <w:p w14:paraId="62349AF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  <w:p w14:paraId="172ABE2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  <w:t>ภายใต้การจัดการ</w:t>
            </w:r>
          </w:p>
          <w:p w14:paraId="5DCD49F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  <w:t xml:space="preserve">สินเชื่อร่วมทางการเงิน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A5461" w14:textId="22CA3B2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6,011</w:t>
            </w:r>
          </w:p>
        </w:tc>
        <w:tc>
          <w:tcPr>
            <w:tcW w:w="236" w:type="dxa"/>
            <w:vAlign w:val="bottom"/>
          </w:tcPr>
          <w:p w14:paraId="66A3DF0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129C7" w14:textId="038B83E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5,397</w:t>
            </w:r>
          </w:p>
        </w:tc>
        <w:tc>
          <w:tcPr>
            <w:tcW w:w="236" w:type="dxa"/>
            <w:vAlign w:val="bottom"/>
          </w:tcPr>
          <w:p w14:paraId="229C7D4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ED94B" w14:textId="1A4F0EC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38" w:type="dxa"/>
            <w:vAlign w:val="bottom"/>
          </w:tcPr>
          <w:p w14:paraId="6562FD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59B89" w14:textId="6ABE62B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19,110</w:t>
            </w:r>
          </w:p>
        </w:tc>
        <w:tc>
          <w:tcPr>
            <w:tcW w:w="270" w:type="dxa"/>
            <w:vAlign w:val="bottom"/>
          </w:tcPr>
          <w:p w14:paraId="694C88A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40746" w14:textId="24DCE0B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6,333</w:t>
            </w:r>
          </w:p>
        </w:tc>
        <w:tc>
          <w:tcPr>
            <w:tcW w:w="245" w:type="dxa"/>
            <w:vAlign w:val="bottom"/>
          </w:tcPr>
          <w:p w14:paraId="5937EBA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292" w14:textId="399F4E3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24,507</w:t>
            </w:r>
          </w:p>
        </w:tc>
      </w:tr>
      <w:tr w:rsidR="00403740" w:rsidRPr="00CC2E1D" w14:paraId="54DF4B27" w14:textId="77777777" w:rsidTr="00221FDF">
        <w:tc>
          <w:tcPr>
            <w:tcW w:w="2653" w:type="dxa"/>
          </w:tcPr>
          <w:p w14:paraId="142CB84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2A6F52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2A17C63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6D1B044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080777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B737EA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38CD7FA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EA777C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9AB9B2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76D3E4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04FA17D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971268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43515AA8" w14:textId="77777777" w:rsidTr="00221FDF">
        <w:tc>
          <w:tcPr>
            <w:tcW w:w="2653" w:type="dxa"/>
          </w:tcPr>
          <w:p w14:paraId="1552EFA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29C0EDB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96CCF6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</w:tcPr>
          <w:p w14:paraId="0E5DDCF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1F3BAB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3E4DD78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4B52AEA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</w:tcPr>
          <w:p w14:paraId="3E0367F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3B7DE5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50" w:type="dxa"/>
          </w:tcPr>
          <w:p w14:paraId="5FD8D21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1C00C88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651A76E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50B99" w:rsidRPr="00CC2E1D" w14:paraId="530B13D8" w14:textId="77777777" w:rsidTr="00221FDF">
        <w:tc>
          <w:tcPr>
            <w:tcW w:w="2653" w:type="dxa"/>
          </w:tcPr>
          <w:p w14:paraId="48F1A8F8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79EC1F7C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280DFBD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</w:tcPr>
          <w:p w14:paraId="55145410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7E9D424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307C12E4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" w:type="dxa"/>
          </w:tcPr>
          <w:p w14:paraId="22ED75F1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</w:tcPr>
          <w:p w14:paraId="0AD27279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67E5037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50" w:type="dxa"/>
          </w:tcPr>
          <w:p w14:paraId="76D83A06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6036F588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37765E43" w14:textId="77777777" w:rsidR="00F50B99" w:rsidRPr="00CC2E1D" w:rsidRDefault="00F50B99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03740" w:rsidRPr="00CC2E1D" w14:paraId="28E71C29" w14:textId="77777777" w:rsidTr="00221FDF">
        <w:tc>
          <w:tcPr>
            <w:tcW w:w="2653" w:type="dxa"/>
          </w:tcPr>
          <w:p w14:paraId="7E15B897" w14:textId="77777777" w:rsidR="0018701F" w:rsidRDefault="0018701F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  <w:p w14:paraId="10562B94" w14:textId="77777777" w:rsidR="0018701F" w:rsidRDefault="0018701F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  <w:p w14:paraId="29274C5D" w14:textId="77777777" w:rsidR="0018701F" w:rsidRDefault="0018701F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  <w:p w14:paraId="71510376" w14:textId="77777777" w:rsidR="0018701F" w:rsidRDefault="0018701F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  <w:p w14:paraId="230FC2D6" w14:textId="63A94F38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lastRenderedPageBreak/>
              <w:t>ลูกหนี้สินเชื่อรายย่อย</w:t>
            </w:r>
          </w:p>
        </w:tc>
        <w:tc>
          <w:tcPr>
            <w:tcW w:w="989" w:type="dxa"/>
          </w:tcPr>
          <w:p w14:paraId="2EB263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F5A6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62" w:type="dxa"/>
          </w:tcPr>
          <w:p w14:paraId="585CBAE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7BD9D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7" w:type="dxa"/>
          </w:tcPr>
          <w:p w14:paraId="4260A20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0341AA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9EEDF5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AFDA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6E28D0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3C47E07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06" w:type="dxa"/>
          </w:tcPr>
          <w:p w14:paraId="2C7BEAB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011F905A" w14:textId="77777777" w:rsidTr="00221FDF">
        <w:tc>
          <w:tcPr>
            <w:tcW w:w="2653" w:type="dxa"/>
            <w:vAlign w:val="bottom"/>
          </w:tcPr>
          <w:p w14:paraId="4530098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ลูกหนี้สินเชื่อรายย่อย</w:t>
            </w:r>
          </w:p>
          <w:p w14:paraId="5EEAD9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ภายใต้การจัดการ</w:t>
            </w:r>
          </w:p>
          <w:p w14:paraId="729DA8E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สินเชื่อร่วมทางการเงิน</w:t>
            </w:r>
          </w:p>
        </w:tc>
        <w:tc>
          <w:tcPr>
            <w:tcW w:w="989" w:type="dxa"/>
            <w:vAlign w:val="bottom"/>
          </w:tcPr>
          <w:p w14:paraId="25662773" w14:textId="5DD82C7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36" w:type="dxa"/>
            <w:vAlign w:val="bottom"/>
          </w:tcPr>
          <w:p w14:paraId="5B0425C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492AAD5E" w14:textId="4CE20BC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236" w:type="dxa"/>
            <w:vAlign w:val="bottom"/>
          </w:tcPr>
          <w:p w14:paraId="0549DA1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5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7D3FC618" w14:textId="16EB9B5B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29F73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0A223EDA" w14:textId="729D220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70" w:type="dxa"/>
            <w:vAlign w:val="bottom"/>
          </w:tcPr>
          <w:p w14:paraId="5ED1E0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3494D3CA" w14:textId="112F8D5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245" w:type="dxa"/>
            <w:vAlign w:val="bottom"/>
          </w:tcPr>
          <w:p w14:paraId="4C8DAC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721A96FE" w14:textId="0E15014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1,337</w:t>
            </w:r>
          </w:p>
        </w:tc>
      </w:tr>
      <w:tr w:rsidR="00F213F1" w:rsidRPr="00CC2E1D" w14:paraId="09F1EF0A" w14:textId="77777777" w:rsidTr="00221FDF">
        <w:trPr>
          <w:trHeight w:val="830"/>
        </w:trPr>
        <w:tc>
          <w:tcPr>
            <w:tcW w:w="2653" w:type="dxa"/>
            <w:vAlign w:val="bottom"/>
          </w:tcPr>
          <w:p w14:paraId="32F18CC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ดอกเบี้ยที่ยังไม่ถือ</w:t>
            </w:r>
          </w:p>
          <w:p w14:paraId="77B1D3E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เป็นรายได้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C1C348D" w14:textId="56DEA18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36" w:type="dxa"/>
            <w:vAlign w:val="bottom"/>
          </w:tcPr>
          <w:p w14:paraId="6118FAC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vAlign w:val="bottom"/>
          </w:tcPr>
          <w:p w14:paraId="1659CAB6" w14:textId="1D7E9F6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(297)</w:t>
            </w:r>
          </w:p>
        </w:tc>
        <w:tc>
          <w:tcPr>
            <w:tcW w:w="236" w:type="dxa"/>
            <w:vAlign w:val="bottom"/>
          </w:tcPr>
          <w:p w14:paraId="0DC26BD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</w:tcPr>
          <w:p w14:paraId="76B06BD3" w14:textId="1DB55642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92571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vAlign w:val="bottom"/>
          </w:tcPr>
          <w:p w14:paraId="5C7FC1B8" w14:textId="2DF42E4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(75)</w:t>
            </w:r>
          </w:p>
        </w:tc>
        <w:tc>
          <w:tcPr>
            <w:tcW w:w="270" w:type="dxa"/>
            <w:vAlign w:val="bottom"/>
          </w:tcPr>
          <w:p w14:paraId="2C378C9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6A19EB33" w14:textId="0BA00C6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45" w:type="dxa"/>
            <w:vAlign w:val="bottom"/>
          </w:tcPr>
          <w:p w14:paraId="7F60FC0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vAlign w:val="bottom"/>
          </w:tcPr>
          <w:p w14:paraId="46B0DBED" w14:textId="3478F25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(372)</w:t>
            </w:r>
          </w:p>
        </w:tc>
      </w:tr>
      <w:tr w:rsidR="00F213F1" w:rsidRPr="00CC2E1D" w14:paraId="0FA4BDE4" w14:textId="77777777" w:rsidTr="00221FDF">
        <w:trPr>
          <w:trHeight w:val="830"/>
        </w:trPr>
        <w:tc>
          <w:tcPr>
            <w:tcW w:w="2653" w:type="dxa"/>
            <w:vAlign w:val="bottom"/>
          </w:tcPr>
          <w:p w14:paraId="216C013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ส่วนร่วมที่ลงทุนโดย</w:t>
            </w:r>
          </w:p>
          <w:p w14:paraId="47785A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ธนาคารพาณิชย์ภายใต้การ</w:t>
            </w:r>
          </w:p>
          <w:p w14:paraId="6F2B21F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จัดการสินเชื่อร่วมทางการเงิน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4C2DCF7" w14:textId="1EF6A38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(208)</w:t>
            </w:r>
          </w:p>
        </w:tc>
        <w:tc>
          <w:tcPr>
            <w:tcW w:w="236" w:type="dxa"/>
            <w:vAlign w:val="bottom"/>
          </w:tcPr>
          <w:p w14:paraId="22A3E0A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03EE0FE2" w14:textId="4F61C70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(653)</w:t>
            </w:r>
          </w:p>
        </w:tc>
        <w:tc>
          <w:tcPr>
            <w:tcW w:w="236" w:type="dxa"/>
            <w:vAlign w:val="bottom"/>
          </w:tcPr>
          <w:p w14:paraId="5EE400D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C00B9E7" w14:textId="751C6247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2E8BA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549486D" w14:textId="7914632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270" w:type="dxa"/>
            <w:vAlign w:val="bottom"/>
          </w:tcPr>
          <w:p w14:paraId="476C670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4B91A76" w14:textId="1E2D91D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(208)</w:t>
            </w:r>
          </w:p>
        </w:tc>
        <w:tc>
          <w:tcPr>
            <w:tcW w:w="245" w:type="dxa"/>
            <w:vAlign w:val="bottom"/>
          </w:tcPr>
          <w:p w14:paraId="6C38ED1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EEB9AF6" w14:textId="02C6A37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(800)</w:t>
            </w:r>
          </w:p>
        </w:tc>
      </w:tr>
      <w:tr w:rsidR="00F213F1" w:rsidRPr="00CC2E1D" w14:paraId="039E250C" w14:textId="77777777" w:rsidTr="00221FDF">
        <w:tc>
          <w:tcPr>
            <w:tcW w:w="2653" w:type="dxa"/>
          </w:tcPr>
          <w:p w14:paraId="3E15843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รวมลูกหนี้สินเชื่อรายย่อย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A7EB24F" w14:textId="197A526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36" w:type="dxa"/>
            <w:vAlign w:val="bottom"/>
          </w:tcPr>
          <w:p w14:paraId="498B699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 w14:paraId="045EF7D0" w14:textId="388DAFE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(44)</w:t>
            </w:r>
          </w:p>
        </w:tc>
        <w:tc>
          <w:tcPr>
            <w:tcW w:w="236" w:type="dxa"/>
            <w:vAlign w:val="center"/>
          </w:tcPr>
          <w:p w14:paraId="4A55A9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534AC90D" w14:textId="2EA24773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70FD88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center"/>
          </w:tcPr>
          <w:p w14:paraId="35F2A6F5" w14:textId="508944A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270" w:type="dxa"/>
            <w:vAlign w:val="center"/>
          </w:tcPr>
          <w:p w14:paraId="38FBDED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1A0D624" w14:textId="3D1AC5A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45" w:type="dxa"/>
            <w:vAlign w:val="bottom"/>
          </w:tcPr>
          <w:p w14:paraId="0243FC7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center"/>
          </w:tcPr>
          <w:p w14:paraId="053955D3" w14:textId="2EB214D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</w:t>
            </w:r>
          </w:p>
        </w:tc>
      </w:tr>
      <w:tr w:rsidR="00F213F1" w:rsidRPr="00CC2E1D" w14:paraId="538E680B" w14:textId="77777777" w:rsidTr="00221FDF">
        <w:tc>
          <w:tcPr>
            <w:tcW w:w="2653" w:type="dxa"/>
          </w:tcPr>
          <w:p w14:paraId="64FFF9F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B2567A7" w14:textId="00D5B24E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064C5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0DAB2A7B" w14:textId="4C6850A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center"/>
          </w:tcPr>
          <w:p w14:paraId="7A895C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02BA973F" w14:textId="58EBC9FC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B48ECC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47B08488" w14:textId="5E2F80A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70" w:type="dxa"/>
            <w:vAlign w:val="center"/>
          </w:tcPr>
          <w:p w14:paraId="59D9380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7D46A66D" w14:textId="5F679DB9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1A6B8D8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14:paraId="2B2207B5" w14:textId="09F53D9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F213F1" w:rsidRPr="00CC2E1D" w14:paraId="61E05114" w14:textId="77777777" w:rsidTr="00221FDF">
        <w:tc>
          <w:tcPr>
            <w:tcW w:w="2653" w:type="dxa"/>
          </w:tcPr>
          <w:p w14:paraId="193A5E2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ลูกหนี้สินเชื่อรายย่อย</w:t>
            </w:r>
          </w:p>
          <w:p w14:paraId="6F3B47D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  <w:t>ภายใต้การจัดการ</w:t>
            </w:r>
          </w:p>
          <w:p w14:paraId="5041355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558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  <w:t xml:space="preserve">สินเชื่อร่วมทางการเงิน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72F47" w14:textId="2049A3C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36" w:type="dxa"/>
            <w:vAlign w:val="bottom"/>
          </w:tcPr>
          <w:p w14:paraId="58CDA23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5EA48" w14:textId="43A74BE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42)</w:t>
            </w:r>
          </w:p>
        </w:tc>
        <w:tc>
          <w:tcPr>
            <w:tcW w:w="236" w:type="dxa"/>
            <w:vAlign w:val="bottom"/>
          </w:tcPr>
          <w:p w14:paraId="2089AA1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01232" w14:textId="04185323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6D6E51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EECBB" w14:textId="3327870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270" w:type="dxa"/>
            <w:vAlign w:val="bottom"/>
          </w:tcPr>
          <w:p w14:paraId="266CB2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4616" w14:textId="0E73349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45" w:type="dxa"/>
            <w:vAlign w:val="bottom"/>
          </w:tcPr>
          <w:p w14:paraId="1319766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F76E0" w14:textId="450E105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</w:t>
            </w:r>
          </w:p>
        </w:tc>
      </w:tr>
      <w:tr w:rsidR="00F213F1" w:rsidRPr="00CC2E1D" w14:paraId="30A3778D" w14:textId="77777777" w:rsidTr="00221FDF">
        <w:tc>
          <w:tcPr>
            <w:tcW w:w="2653" w:type="dxa"/>
          </w:tcPr>
          <w:p w14:paraId="7593671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2E6129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63871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8434B1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8A465E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55E54F3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91DC3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5E4FE9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081AC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5AF762E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F99733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CE5A2C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213F1" w:rsidRPr="00CC2E1D" w14:paraId="4A31E88B" w14:textId="77777777" w:rsidTr="00221FDF">
        <w:tc>
          <w:tcPr>
            <w:tcW w:w="2653" w:type="dxa"/>
          </w:tcPr>
          <w:p w14:paraId="0A2E375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ลูกหนี้สินเชื่อเพื่อผู้บริโภค</w:t>
            </w:r>
          </w:p>
          <w:p w14:paraId="2A0DB34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  <w:t>รายย่อยภายใต้การจัดการ</w:t>
            </w:r>
          </w:p>
          <w:p w14:paraId="6AA3D79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152" w:hanging="23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ab/>
              <w:t xml:space="preserve">สินเชื่อร่วมทางการเงิน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A921D5C" w14:textId="4796039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6,086</w:t>
            </w:r>
          </w:p>
        </w:tc>
        <w:tc>
          <w:tcPr>
            <w:tcW w:w="236" w:type="dxa"/>
            <w:vAlign w:val="bottom"/>
          </w:tcPr>
          <w:p w14:paraId="427D2F0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bottom"/>
          </w:tcPr>
          <w:p w14:paraId="5782333A" w14:textId="1636326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5,355</w:t>
            </w:r>
          </w:p>
        </w:tc>
        <w:tc>
          <w:tcPr>
            <w:tcW w:w="236" w:type="dxa"/>
            <w:vAlign w:val="bottom"/>
          </w:tcPr>
          <w:p w14:paraId="38F4126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0674086A" w14:textId="383805C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38" w:type="dxa"/>
            <w:vAlign w:val="bottom"/>
          </w:tcPr>
          <w:p w14:paraId="2C7387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6710CE91" w14:textId="17A2737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19,311</w:t>
            </w:r>
          </w:p>
        </w:tc>
        <w:tc>
          <w:tcPr>
            <w:tcW w:w="270" w:type="dxa"/>
            <w:vAlign w:val="bottom"/>
          </w:tcPr>
          <w:p w14:paraId="0AD1908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bottom"/>
          </w:tcPr>
          <w:p w14:paraId="24A17A0F" w14:textId="4E3353A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6,408</w:t>
            </w:r>
          </w:p>
        </w:tc>
        <w:tc>
          <w:tcPr>
            <w:tcW w:w="245" w:type="dxa"/>
            <w:vAlign w:val="bottom"/>
          </w:tcPr>
          <w:p w14:paraId="61D4591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2A6A46FC" w14:textId="47834AC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24,666</w:t>
            </w:r>
          </w:p>
        </w:tc>
      </w:tr>
    </w:tbl>
    <w:p w14:paraId="77B302C5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297E3D73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br w:type="page"/>
      </w:r>
    </w:p>
    <w:p w14:paraId="6B081E3F" w14:textId="520A06DB" w:rsidR="00403740" w:rsidRPr="00CC2E1D" w:rsidRDefault="00A6059C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9</w:t>
      </w:r>
      <w:r w:rsidR="00403740" w:rsidRPr="00CC2E1D">
        <w:rPr>
          <w:rFonts w:ascii="Angsana New" w:hAnsi="Angsana New" w:cs="Angsana New"/>
          <w:sz w:val="26"/>
          <w:szCs w:val="26"/>
        </w:rPr>
        <w:t>.2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proofErr w:type="gramStart"/>
      <w:r w:rsidR="00403740" w:rsidRPr="00CC2E1D">
        <w:rPr>
          <w:rFonts w:ascii="Angsana New" w:hAnsi="Angsana New" w:cs="Angsana New" w:hint="cs"/>
          <w:sz w:val="26"/>
          <w:szCs w:val="26"/>
          <w:cs/>
        </w:rPr>
        <w:t xml:space="preserve">ณ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วันที่</w:t>
      </w:r>
      <w:proofErr w:type="gramEnd"/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3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1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256</w:t>
      </w:r>
      <w:r w:rsidR="00403740" w:rsidRPr="00CC2E1D">
        <w:rPr>
          <w:rFonts w:ascii="Angsana New" w:hAnsi="Angsana New" w:cs="Angsana New"/>
          <w:sz w:val="26"/>
          <w:szCs w:val="26"/>
        </w:rPr>
        <w:t>2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256</w:t>
      </w:r>
      <w:r w:rsidR="00403740" w:rsidRPr="00CC2E1D">
        <w:rPr>
          <w:rFonts w:ascii="Angsana New" w:hAnsi="Angsana New" w:cs="Angsana New"/>
          <w:sz w:val="26"/>
          <w:szCs w:val="26"/>
        </w:rPr>
        <w:t>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ยอดลูกหนี้สินเชื่อเพื่อผู้บริโภครายย่อยภายใต้การจัดการสินเชื่อร่วมทางการเงิน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(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สุทธิจากดอกเบี้ยรับที่ยังไม่ถือเป็นรายได้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)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และค่าเผื่อหนี้สงสัยจะสูญจำแนกตามอายุหนี้ค้างชำระได้ดังนี้</w:t>
      </w:r>
    </w:p>
    <w:p w14:paraId="253A78AC" w14:textId="77777777" w:rsidR="00F72DFD" w:rsidRPr="00CC2E1D" w:rsidRDefault="00F72DFD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990"/>
        <w:gridCol w:w="270"/>
        <w:gridCol w:w="900"/>
        <w:gridCol w:w="270"/>
        <w:gridCol w:w="990"/>
        <w:gridCol w:w="270"/>
        <w:gridCol w:w="990"/>
        <w:gridCol w:w="270"/>
        <w:gridCol w:w="1170"/>
        <w:gridCol w:w="270"/>
        <w:gridCol w:w="1152"/>
        <w:gridCol w:w="20"/>
      </w:tblGrid>
      <w:tr w:rsidR="00403740" w:rsidRPr="00CC2E1D" w14:paraId="51BA4CD5" w14:textId="77777777" w:rsidTr="001855CA">
        <w:trPr>
          <w:gridAfter w:val="1"/>
          <w:wAfter w:w="20" w:type="dxa"/>
          <w:trHeight w:val="380"/>
        </w:trPr>
        <w:tc>
          <w:tcPr>
            <w:tcW w:w="2205" w:type="dxa"/>
          </w:tcPr>
          <w:p w14:paraId="317D3CF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542" w:type="dxa"/>
            <w:gridSpan w:val="11"/>
          </w:tcPr>
          <w:p w14:paraId="2C97AC5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40588C96" w14:textId="77777777" w:rsidTr="001855CA">
        <w:trPr>
          <w:trHeight w:val="272"/>
        </w:trPr>
        <w:tc>
          <w:tcPr>
            <w:tcW w:w="2205" w:type="dxa"/>
            <w:vAlign w:val="center"/>
          </w:tcPr>
          <w:p w14:paraId="7322641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0965AE1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มูลค่าลูกหนี้สินเชื่อเพื่อ</w:t>
            </w:r>
          </w:p>
        </w:tc>
        <w:tc>
          <w:tcPr>
            <w:tcW w:w="270" w:type="dxa"/>
          </w:tcPr>
          <w:p w14:paraId="1CD4F1B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3048C96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3632D7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3ED3044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มูลค่าลูกหนี้สินเชื่อเพื่อ</w:t>
            </w:r>
          </w:p>
        </w:tc>
      </w:tr>
      <w:tr w:rsidR="00403740" w:rsidRPr="00CC2E1D" w14:paraId="6258E2AC" w14:textId="77777777" w:rsidTr="001855CA">
        <w:trPr>
          <w:trHeight w:val="272"/>
        </w:trPr>
        <w:tc>
          <w:tcPr>
            <w:tcW w:w="2205" w:type="dxa"/>
            <w:vAlign w:val="center"/>
          </w:tcPr>
          <w:p w14:paraId="20161A1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0AF344F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ผู้บริโภคภายใต้การจัดการ</w:t>
            </w:r>
          </w:p>
        </w:tc>
        <w:tc>
          <w:tcPr>
            <w:tcW w:w="270" w:type="dxa"/>
          </w:tcPr>
          <w:p w14:paraId="31A9671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AE4890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C6A1A8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4D87807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ผู้บริโภคภายใต้การจัดการ</w:t>
            </w:r>
          </w:p>
        </w:tc>
      </w:tr>
      <w:tr w:rsidR="00403740" w:rsidRPr="00CC2E1D" w14:paraId="5E78B88F" w14:textId="77777777" w:rsidTr="001855CA">
        <w:trPr>
          <w:trHeight w:val="272"/>
        </w:trPr>
        <w:tc>
          <w:tcPr>
            <w:tcW w:w="2205" w:type="dxa"/>
          </w:tcPr>
          <w:p w14:paraId="06FCC13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298D47E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สินเชื่อร่วมทางการเงิน</w:t>
            </w:r>
          </w:p>
        </w:tc>
        <w:tc>
          <w:tcPr>
            <w:tcW w:w="270" w:type="dxa"/>
          </w:tcPr>
          <w:p w14:paraId="2C0D2CF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08389E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214D376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612" w:type="dxa"/>
            <w:gridSpan w:val="4"/>
          </w:tcPr>
          <w:p w14:paraId="2A53733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สินเชื่อร่วมทางการเงิน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03740" w:rsidRPr="00CC2E1D" w14:paraId="67873B7B" w14:textId="77777777" w:rsidTr="001855CA">
        <w:tc>
          <w:tcPr>
            <w:tcW w:w="2205" w:type="dxa"/>
            <w:vAlign w:val="center"/>
          </w:tcPr>
          <w:p w14:paraId="584D382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256F900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3F512F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BE47C7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14:paraId="7786F38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F39AB9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3279353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EFC86D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68CE58A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4F2BB11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A35C8E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5C69F27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35EBFBB3" w14:textId="77777777" w:rsidTr="001855CA">
        <w:trPr>
          <w:gridAfter w:val="1"/>
          <w:wAfter w:w="20" w:type="dxa"/>
        </w:trPr>
        <w:tc>
          <w:tcPr>
            <w:tcW w:w="2205" w:type="dxa"/>
          </w:tcPr>
          <w:p w14:paraId="4A01DABD" w14:textId="77777777" w:rsidR="00403740" w:rsidRPr="00CC2E1D" w:rsidRDefault="00403740" w:rsidP="001855C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42" w:type="dxa"/>
            <w:gridSpan w:val="11"/>
          </w:tcPr>
          <w:p w14:paraId="4431649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31FA002A" w14:textId="77777777" w:rsidTr="001855CA">
        <w:tc>
          <w:tcPr>
            <w:tcW w:w="2205" w:type="dxa"/>
            <w:vAlign w:val="center"/>
          </w:tcPr>
          <w:p w14:paraId="3923C08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อายุลูกหนี้</w:t>
            </w:r>
          </w:p>
        </w:tc>
        <w:tc>
          <w:tcPr>
            <w:tcW w:w="990" w:type="dxa"/>
            <w:vAlign w:val="bottom"/>
          </w:tcPr>
          <w:p w14:paraId="2B9D748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28C1A1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3D19CE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7E0F4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E1C24A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B7E8A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640B8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1C20B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2046C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47230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217468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740" w:rsidRPr="00CC2E1D" w14:paraId="0AD405E5" w14:textId="77777777" w:rsidTr="001855CA">
        <w:tc>
          <w:tcPr>
            <w:tcW w:w="2205" w:type="dxa"/>
          </w:tcPr>
          <w:p w14:paraId="5EE5118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vAlign w:val="bottom"/>
          </w:tcPr>
          <w:p w14:paraId="14DEC38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0FF2D0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86FB82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F913C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79729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2D0F5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FB3A28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6EE7E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C3D1C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7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9547E7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985532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CC2E1D" w14:paraId="25F95207" w14:textId="77777777" w:rsidTr="001855CA">
        <w:tc>
          <w:tcPr>
            <w:tcW w:w="2205" w:type="dxa"/>
          </w:tcPr>
          <w:p w14:paraId="02F2C61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36A5EDB2" w14:textId="0B29F38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5,636</w:t>
            </w:r>
          </w:p>
        </w:tc>
        <w:tc>
          <w:tcPr>
            <w:tcW w:w="270" w:type="dxa"/>
            <w:vAlign w:val="bottom"/>
          </w:tcPr>
          <w:p w14:paraId="169C85E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C8ECC5" w14:textId="665137F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12,541</w:t>
            </w:r>
          </w:p>
        </w:tc>
        <w:tc>
          <w:tcPr>
            <w:tcW w:w="270" w:type="dxa"/>
            <w:vAlign w:val="bottom"/>
          </w:tcPr>
          <w:p w14:paraId="703007D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DA9F834" w14:textId="54DDE2A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70" w:type="dxa"/>
            <w:vAlign w:val="bottom"/>
          </w:tcPr>
          <w:p w14:paraId="7CA3E42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6741FA8" w14:textId="14C3334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FEF3D2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80917AB" w14:textId="1F92067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5,608</w:t>
            </w:r>
          </w:p>
        </w:tc>
        <w:tc>
          <w:tcPr>
            <w:tcW w:w="270" w:type="dxa"/>
            <w:vAlign w:val="bottom"/>
          </w:tcPr>
          <w:p w14:paraId="4FDDDE8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DAFA27D" w14:textId="2491BCF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12,533</w:t>
            </w:r>
          </w:p>
        </w:tc>
      </w:tr>
      <w:tr w:rsidR="00F213F1" w:rsidRPr="00CC2E1D" w14:paraId="17FBCB5F" w14:textId="77777777" w:rsidTr="001855CA">
        <w:tc>
          <w:tcPr>
            <w:tcW w:w="2205" w:type="dxa"/>
          </w:tcPr>
          <w:p w14:paraId="68CCAE5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0F49D4C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7438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BB2C80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B105B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63629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D99DA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81A6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DE25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A54F39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10AFC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333742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CC2E1D" w14:paraId="2B727E0C" w14:textId="77777777" w:rsidTr="001855CA">
        <w:tc>
          <w:tcPr>
            <w:tcW w:w="2205" w:type="dxa"/>
          </w:tcPr>
          <w:p w14:paraId="31B5AED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20131D8" w14:textId="060A32F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  <w:tc>
          <w:tcPr>
            <w:tcW w:w="270" w:type="dxa"/>
            <w:vAlign w:val="bottom"/>
          </w:tcPr>
          <w:p w14:paraId="22E1E6B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5DAE23" w14:textId="0D03B45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5,404</w:t>
            </w:r>
          </w:p>
        </w:tc>
        <w:tc>
          <w:tcPr>
            <w:tcW w:w="270" w:type="dxa"/>
            <w:vAlign w:val="bottom"/>
          </w:tcPr>
          <w:p w14:paraId="57EE478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B3A3B69" w14:textId="622A10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0" w:type="dxa"/>
            <w:vAlign w:val="bottom"/>
          </w:tcPr>
          <w:p w14:paraId="34062EA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384163" w14:textId="40D68C1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45315D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1E8CF4E" w14:textId="01C87B3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270" w:type="dxa"/>
            <w:vAlign w:val="bottom"/>
          </w:tcPr>
          <w:p w14:paraId="2B65958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3269D6E" w14:textId="191968E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5,378</w:t>
            </w:r>
          </w:p>
        </w:tc>
      </w:tr>
      <w:tr w:rsidR="00F213F1" w:rsidRPr="00CC2E1D" w14:paraId="17E76A54" w14:textId="77777777" w:rsidTr="001855CA">
        <w:tc>
          <w:tcPr>
            <w:tcW w:w="2205" w:type="dxa"/>
          </w:tcPr>
          <w:p w14:paraId="625A5A3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F43D13D" w14:textId="7ED9C3D1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7BEE22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0F6FFEE" w14:textId="6A2C76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6,748</w:t>
            </w:r>
          </w:p>
        </w:tc>
        <w:tc>
          <w:tcPr>
            <w:tcW w:w="270" w:type="dxa"/>
            <w:vAlign w:val="bottom"/>
          </w:tcPr>
          <w:p w14:paraId="7EC540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052DAAC" w14:textId="46C9A486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9BE44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926CDD" w14:textId="29328A1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270" w:type="dxa"/>
            <w:vAlign w:val="bottom"/>
          </w:tcPr>
          <w:p w14:paraId="64671CA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2C3C9C6" w14:textId="12E818DB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20A23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AFC30C2" w14:textId="55B2DAA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6,596</w:t>
            </w:r>
          </w:p>
        </w:tc>
      </w:tr>
      <w:tr w:rsidR="00F213F1" w:rsidRPr="00CC2E1D" w14:paraId="17C4FAE7" w14:textId="77777777" w:rsidTr="001855CA">
        <w:tc>
          <w:tcPr>
            <w:tcW w:w="2205" w:type="dxa"/>
          </w:tcPr>
          <w:p w14:paraId="23E6E8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C822F06" w14:textId="497B9BC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52E71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C7895E7" w14:textId="6503D6A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1BA7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4F0A2EE" w14:textId="5F4E1B9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A75FE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5DEED" w14:textId="780E5BF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16200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D7CF5D" w14:textId="59EA91E8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3AF16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D4B2B33" w14:textId="021075A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73B5A9A8" w14:textId="77777777" w:rsidTr="001855CA">
        <w:tc>
          <w:tcPr>
            <w:tcW w:w="2205" w:type="dxa"/>
          </w:tcPr>
          <w:p w14:paraId="7ADA2C4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EE2BBFA" w14:textId="4C7F3EF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52213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8D1FC93" w14:textId="5218E1B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D35DF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9C84F94" w14:textId="1F9942D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A1B6D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F0E472" w14:textId="37A4700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78D10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F84E7D" w14:textId="3A6B3CCC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7E7F3C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880792D" w14:textId="3A8DA8F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4D68751A" w14:textId="77777777" w:rsidTr="001855CA">
        <w:tc>
          <w:tcPr>
            <w:tcW w:w="2205" w:type="dxa"/>
          </w:tcPr>
          <w:p w14:paraId="1B3A8B0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10 - 12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F4E5F6" w14:textId="67988DD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26D45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AD4D33" w14:textId="70479CE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77627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0926E8" w14:textId="065C6ED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2644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1577BC" w14:textId="1E0374C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9F466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5BE456" w14:textId="05A3C233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537CB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50E3C77A" w14:textId="085121E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7571D79F" w14:textId="77777777" w:rsidTr="001855CA">
        <w:tc>
          <w:tcPr>
            <w:tcW w:w="2205" w:type="dxa"/>
          </w:tcPr>
          <w:p w14:paraId="3B6141D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85F7A" w14:textId="2B8E96A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6,388</w:t>
            </w:r>
          </w:p>
        </w:tc>
        <w:tc>
          <w:tcPr>
            <w:tcW w:w="270" w:type="dxa"/>
            <w:vAlign w:val="bottom"/>
          </w:tcPr>
          <w:p w14:paraId="30E39AE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A1949" w14:textId="4FF269C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24,693</w:t>
            </w:r>
          </w:p>
        </w:tc>
        <w:tc>
          <w:tcPr>
            <w:tcW w:w="270" w:type="dxa"/>
            <w:vAlign w:val="bottom"/>
          </w:tcPr>
          <w:p w14:paraId="4C68D40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919F" w14:textId="21D0AF0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272E629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29EE" w14:textId="4066A65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186</w:t>
            </w:r>
          </w:p>
        </w:tc>
        <w:tc>
          <w:tcPr>
            <w:tcW w:w="270" w:type="dxa"/>
            <w:vAlign w:val="bottom"/>
          </w:tcPr>
          <w:p w14:paraId="047763D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DAA15" w14:textId="3D07550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6,333</w:t>
            </w:r>
          </w:p>
        </w:tc>
        <w:tc>
          <w:tcPr>
            <w:tcW w:w="270" w:type="dxa"/>
            <w:vAlign w:val="bottom"/>
          </w:tcPr>
          <w:p w14:paraId="1FB2E15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A934E" w14:textId="1E9D9F0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24,507</w:t>
            </w:r>
          </w:p>
        </w:tc>
      </w:tr>
      <w:tr w:rsidR="00403740" w:rsidRPr="00CC2E1D" w14:paraId="09268353" w14:textId="77777777" w:rsidTr="001855CA">
        <w:trPr>
          <w:trHeight w:val="70"/>
        </w:trPr>
        <w:tc>
          <w:tcPr>
            <w:tcW w:w="2205" w:type="dxa"/>
          </w:tcPr>
          <w:p w14:paraId="2B69E91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21159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45243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8AD87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A078C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46085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BAC53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D10D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EB1E7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FC43F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C9713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7109344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740" w:rsidRPr="00CC2E1D" w14:paraId="79FBEB5C" w14:textId="77777777" w:rsidTr="001855CA">
        <w:tc>
          <w:tcPr>
            <w:tcW w:w="2205" w:type="dxa"/>
          </w:tcPr>
          <w:p w14:paraId="2588B53C" w14:textId="77777777" w:rsidR="00403740" w:rsidRPr="00CC2E1D" w:rsidRDefault="00403740" w:rsidP="001855C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089D8D7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492A2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4E31A2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6EE09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3AA26C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9F06D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CD6892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585A3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8A8B0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05A19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214909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CC2E1D" w14:paraId="22A65FBF" w14:textId="77777777" w:rsidTr="001855CA">
        <w:tc>
          <w:tcPr>
            <w:tcW w:w="2205" w:type="dxa"/>
          </w:tcPr>
          <w:p w14:paraId="508127F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05E6751D" w14:textId="5BD31F4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7527993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B2E08AF" w14:textId="2B7133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270" w:type="dxa"/>
            <w:vAlign w:val="bottom"/>
          </w:tcPr>
          <w:p w14:paraId="000FE7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D304594" w14:textId="30CF3212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EA2E3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15FAAC73" w14:textId="5438FA6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B6766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E9BB05" w14:textId="28EB3A5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37B8619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785CA15" w14:textId="6DF0565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F213F1" w:rsidRPr="00CC2E1D" w14:paraId="3B48BEA6" w14:textId="77777777" w:rsidTr="001855CA">
        <w:tc>
          <w:tcPr>
            <w:tcW w:w="2205" w:type="dxa"/>
          </w:tcPr>
          <w:p w14:paraId="63B3ED3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990" w:type="dxa"/>
            <w:vAlign w:val="bottom"/>
          </w:tcPr>
          <w:p w14:paraId="08A1289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9FAE4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DEDD0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584E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1BEC97C" w14:textId="77777777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448AE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9115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F5DD4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36D91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3226B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C03DD2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792378B0" w14:textId="77777777" w:rsidTr="001855CA">
        <w:tc>
          <w:tcPr>
            <w:tcW w:w="2205" w:type="dxa"/>
          </w:tcPr>
          <w:p w14:paraId="70C6A74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00BC80D" w14:textId="382C580A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06676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3B8A0BF" w14:textId="0DADFF2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vAlign w:val="bottom"/>
          </w:tcPr>
          <w:p w14:paraId="7CFB95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96DEB9" w14:textId="67223BAE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EB575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27819EC9" w14:textId="0611F66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B54F2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A94AC0" w14:textId="7A26901A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A5969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08E2B64" w14:textId="40E9C98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F213F1" w:rsidRPr="00CC2E1D" w14:paraId="241B5197" w14:textId="77777777" w:rsidTr="001855CA">
        <w:tc>
          <w:tcPr>
            <w:tcW w:w="2205" w:type="dxa"/>
          </w:tcPr>
          <w:p w14:paraId="60D9DE3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12EBB93" w14:textId="63E6211A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DEB6D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319380A" w14:textId="66B2D33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vAlign w:val="bottom"/>
          </w:tcPr>
          <w:p w14:paraId="69879A9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438814" w14:textId="755DE554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C8113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49AD1E" w14:textId="145F058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E8349F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B867B6" w14:textId="1C650DED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6F7DB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E35E190" w14:textId="3F562B5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F213F1" w:rsidRPr="00CC2E1D" w14:paraId="7FABD46B" w14:textId="77777777" w:rsidTr="001855CA">
        <w:tc>
          <w:tcPr>
            <w:tcW w:w="2205" w:type="dxa"/>
          </w:tcPr>
          <w:p w14:paraId="4715E67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E386B68" w14:textId="67C91A24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7D436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18ECED4" w14:textId="06885A9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0EA19F1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961FE5D" w14:textId="3807BD94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68260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987B822" w14:textId="5E25A2C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6AF9EE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6F163A" w14:textId="64E28E5F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B465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DA8615C" w14:textId="6856778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F213F1" w:rsidRPr="00CC2E1D" w14:paraId="638BE824" w14:textId="77777777" w:rsidTr="001855CA">
        <w:tc>
          <w:tcPr>
            <w:tcW w:w="2205" w:type="dxa"/>
          </w:tcPr>
          <w:p w14:paraId="7E0110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9E0BDC2" w14:textId="5834E091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DC74F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D7F4DF7" w14:textId="069FDA3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DEE5B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D1F1696" w14:textId="3D82528E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B25D6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11B6C56A" w14:textId="396A8D9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C02A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2E5D04" w14:textId="47C5DF93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B30F7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F65E841" w14:textId="72A30D2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7A2FFFD3" w14:textId="77777777" w:rsidTr="001855CA">
        <w:tc>
          <w:tcPr>
            <w:tcW w:w="2205" w:type="dxa"/>
          </w:tcPr>
          <w:p w14:paraId="0955A7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11" w:right="-1152" w:hanging="1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6139E45" w14:textId="743CE00B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AB906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5CEFF35" w14:textId="6E68049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21548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6B52C7D" w14:textId="27858920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78A8F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F84CED" w14:textId="5F1DE14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ABF7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4441FF" w14:textId="1858A6FB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4BDD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E1296CD" w14:textId="60FC4DF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3550F7CC" w14:textId="77777777" w:rsidTr="001855CA">
        <w:tc>
          <w:tcPr>
            <w:tcW w:w="2205" w:type="dxa"/>
          </w:tcPr>
          <w:p w14:paraId="1E763B30" w14:textId="77777777" w:rsidR="00F213F1" w:rsidRPr="00CC2E1D" w:rsidRDefault="00F213F1" w:rsidP="00F213F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96BE4" w14:textId="4A47F5F7" w:rsidR="00F213F1" w:rsidRPr="00AB2905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29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223CE04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8E9E" w14:textId="1FD31FB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</w:t>
            </w:r>
          </w:p>
        </w:tc>
        <w:tc>
          <w:tcPr>
            <w:tcW w:w="270" w:type="dxa"/>
            <w:vAlign w:val="bottom"/>
          </w:tcPr>
          <w:p w14:paraId="7CECF0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22CD1" w14:textId="0173C16A" w:rsidR="00F213F1" w:rsidRPr="00CC2E1D" w:rsidRDefault="00F213F1" w:rsidP="0018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3E1E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F6B65" w14:textId="4C0C53F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5437D6E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B8A18" w14:textId="0FFE28B0" w:rsidR="00F213F1" w:rsidRPr="00D70507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702DAD6E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358C3" w14:textId="51274CC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</w:t>
            </w:r>
          </w:p>
        </w:tc>
      </w:tr>
      <w:tr w:rsidR="00403740" w:rsidRPr="00CC2E1D" w14:paraId="0EC58391" w14:textId="77777777" w:rsidTr="001855CA">
        <w:tc>
          <w:tcPr>
            <w:tcW w:w="2205" w:type="dxa"/>
          </w:tcPr>
          <w:p w14:paraId="7E3F2778" w14:textId="77777777" w:rsidR="00403740" w:rsidRPr="00CC2E1D" w:rsidRDefault="00403740" w:rsidP="001855C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DA290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656DF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38E7A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5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1B2D8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F9C8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145E6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7759B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B953F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D7E5A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922238" w14:textId="77777777" w:rsidR="00403740" w:rsidRPr="00CC2E1D" w:rsidRDefault="00403740" w:rsidP="001855CA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7F377D0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213F1" w:rsidRPr="00CC2E1D" w14:paraId="14992E66" w14:textId="77777777" w:rsidTr="001855CA">
        <w:tc>
          <w:tcPr>
            <w:tcW w:w="2205" w:type="dxa"/>
          </w:tcPr>
          <w:p w14:paraId="4A55005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รวมมูลค่าลูกหนี้สินเชื่อ</w:t>
            </w:r>
          </w:p>
          <w:p w14:paraId="39FB831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เพื่อผู้บริโภคภายใต้การ</w:t>
            </w:r>
          </w:p>
          <w:p w14:paraId="00E1EA7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จัดการสินเชื่อร่วมทาง</w:t>
            </w:r>
          </w:p>
          <w:p w14:paraId="75EDC06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28" w:right="-558" w:hanging="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 xml:space="preserve">การเงิน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CFA5CEC" w14:textId="4B63ABA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6,463</w:t>
            </w:r>
          </w:p>
        </w:tc>
        <w:tc>
          <w:tcPr>
            <w:tcW w:w="270" w:type="dxa"/>
            <w:vAlign w:val="bottom"/>
          </w:tcPr>
          <w:p w14:paraId="6BCBAFB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020BB21" w14:textId="03582F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24,858</w:t>
            </w:r>
          </w:p>
        </w:tc>
        <w:tc>
          <w:tcPr>
            <w:tcW w:w="270" w:type="dxa"/>
            <w:vAlign w:val="bottom"/>
          </w:tcPr>
          <w:p w14:paraId="02B784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660652" w14:textId="6921A14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270" w:type="dxa"/>
            <w:vAlign w:val="bottom"/>
          </w:tcPr>
          <w:p w14:paraId="460D56D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CA2319" w14:textId="46920AE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</w:t>
            </w:r>
          </w:p>
        </w:tc>
        <w:tc>
          <w:tcPr>
            <w:tcW w:w="270" w:type="dxa"/>
            <w:vAlign w:val="bottom"/>
          </w:tcPr>
          <w:p w14:paraId="4DB11C2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19BC6" w14:textId="6BB8DD2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6,408</w:t>
            </w:r>
          </w:p>
        </w:tc>
        <w:tc>
          <w:tcPr>
            <w:tcW w:w="270" w:type="dxa"/>
            <w:vAlign w:val="bottom"/>
          </w:tcPr>
          <w:p w14:paraId="5311B6B9" w14:textId="77777777" w:rsidR="00F213F1" w:rsidRPr="00CC2E1D" w:rsidRDefault="00F213F1" w:rsidP="00F213F1">
            <w:pPr>
              <w:pStyle w:val="BodyText3"/>
              <w:tabs>
                <w:tab w:val="clear" w:pos="540"/>
                <w:tab w:val="decimal" w:pos="94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14:paraId="699BAF19" w14:textId="17675EB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360" w:lineRule="exact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24,666</w:t>
            </w:r>
          </w:p>
        </w:tc>
      </w:tr>
    </w:tbl>
    <w:p w14:paraId="5395AA23" w14:textId="2C80338C" w:rsidR="00403740" w:rsidRPr="00CC2E1D" w:rsidRDefault="00315A8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9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.3 </w:t>
      </w:r>
      <w:r w:rsidR="00403740" w:rsidRPr="00CC2E1D">
        <w:rPr>
          <w:rFonts w:ascii="Angsana New" w:hAnsi="Angsana New" w:cs="Angsana New"/>
          <w:sz w:val="26"/>
          <w:szCs w:val="26"/>
        </w:rPr>
        <w:tab/>
        <w:t xml:space="preserve">  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31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2562 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="00403740" w:rsidRPr="00CC2E1D">
        <w:rPr>
          <w:rFonts w:ascii="Angsana New" w:hAnsi="Angsana New" w:cs="Angsana New"/>
          <w:sz w:val="26"/>
          <w:szCs w:val="26"/>
        </w:rPr>
        <w:t>2561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จำนวนเงินขั้นต่ำที่ต้องได้รับในอนาคตภายใต้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>สัญญาสินเชื่อเพื่อผู้บริโภครายย่อยภายใต้การจัดการสินเชื่อร่วมทางการเงินและมูลค่าปัจจุบันของจำนวนเงินขั้นต่ำที่ลูกหนี้ต้องจ่ายตามสัญญาสินเชื่อเพื่อผู้บริโภครายย่อยภายใต้การจัดการสินเชื่อร่วมทางการเงินแสดงได้ดังนี้</w:t>
      </w:r>
    </w:p>
    <w:p w14:paraId="2FACEB90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270"/>
        <w:gridCol w:w="1260"/>
        <w:gridCol w:w="270"/>
        <w:gridCol w:w="1440"/>
        <w:gridCol w:w="270"/>
        <w:gridCol w:w="1260"/>
      </w:tblGrid>
      <w:tr w:rsidR="00403740" w:rsidRPr="00CC2E1D" w14:paraId="07018E68" w14:textId="77777777" w:rsidTr="001855CA">
        <w:trPr>
          <w:trHeight w:val="371"/>
          <w:tblHeader/>
        </w:trPr>
        <w:tc>
          <w:tcPr>
            <w:tcW w:w="2952" w:type="dxa"/>
          </w:tcPr>
          <w:p w14:paraId="17D5CDE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6300" w:type="dxa"/>
            <w:gridSpan w:val="7"/>
          </w:tcPr>
          <w:p w14:paraId="0048E18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095E0109" w14:textId="77777777" w:rsidTr="001855CA">
        <w:trPr>
          <w:trHeight w:val="60"/>
          <w:tblHeader/>
        </w:trPr>
        <w:tc>
          <w:tcPr>
            <w:tcW w:w="2952" w:type="dxa"/>
          </w:tcPr>
          <w:p w14:paraId="61C0D76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3E13F49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E9BAE5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57BCC6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2561</w:t>
            </w:r>
          </w:p>
        </w:tc>
      </w:tr>
      <w:tr w:rsidR="00403740" w:rsidRPr="00CC2E1D" w14:paraId="682F8647" w14:textId="77777777" w:rsidTr="001855CA">
        <w:trPr>
          <w:tblHeader/>
        </w:trPr>
        <w:tc>
          <w:tcPr>
            <w:tcW w:w="2952" w:type="dxa"/>
          </w:tcPr>
          <w:p w14:paraId="765A79C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7FEBA6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เงินลงทุนขั้นต่ำตามสัญญา</w:t>
            </w:r>
          </w:p>
        </w:tc>
        <w:tc>
          <w:tcPr>
            <w:tcW w:w="270" w:type="dxa"/>
            <w:vAlign w:val="bottom"/>
          </w:tcPr>
          <w:p w14:paraId="52411B7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6C68FB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14:paraId="2A84859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9060CC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เงินลงทุนขั้นต่ำตามสัญญา</w:t>
            </w:r>
          </w:p>
        </w:tc>
        <w:tc>
          <w:tcPr>
            <w:tcW w:w="270" w:type="dxa"/>
            <w:vAlign w:val="bottom"/>
          </w:tcPr>
          <w:p w14:paraId="38262CF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B97589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03740" w:rsidRPr="00CC2E1D" w14:paraId="6BCED2DA" w14:textId="77777777" w:rsidTr="001855CA">
        <w:trPr>
          <w:tblHeader/>
        </w:trPr>
        <w:tc>
          <w:tcPr>
            <w:tcW w:w="2952" w:type="dxa"/>
          </w:tcPr>
          <w:p w14:paraId="023F4CA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6300" w:type="dxa"/>
            <w:gridSpan w:val="7"/>
          </w:tcPr>
          <w:p w14:paraId="516D5E7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3740" w:rsidRPr="00CC2E1D" w14:paraId="1698903C" w14:textId="77777777" w:rsidTr="001855CA">
        <w:tc>
          <w:tcPr>
            <w:tcW w:w="2952" w:type="dxa"/>
          </w:tcPr>
          <w:p w14:paraId="787BE62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300" w:type="dxa"/>
            <w:gridSpan w:val="7"/>
          </w:tcPr>
          <w:p w14:paraId="443A95F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F213F1" w:rsidRPr="00CC2E1D" w14:paraId="65D61139" w14:textId="77777777" w:rsidTr="001855CA">
        <w:tc>
          <w:tcPr>
            <w:tcW w:w="2952" w:type="dxa"/>
          </w:tcPr>
          <w:p w14:paraId="75E1FD4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14:paraId="79BF52F4" w14:textId="07C8576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16,973</w:t>
            </w:r>
          </w:p>
        </w:tc>
        <w:tc>
          <w:tcPr>
            <w:tcW w:w="270" w:type="dxa"/>
            <w:vAlign w:val="bottom"/>
          </w:tcPr>
          <w:p w14:paraId="3BDE4EB5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A7E372A" w14:textId="2BCE0A5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15,030</w:t>
            </w:r>
          </w:p>
        </w:tc>
        <w:tc>
          <w:tcPr>
            <w:tcW w:w="270" w:type="dxa"/>
            <w:vAlign w:val="bottom"/>
          </w:tcPr>
          <w:p w14:paraId="371736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0816ADD" w14:textId="26F99F2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89,785</w:t>
            </w:r>
          </w:p>
        </w:tc>
        <w:tc>
          <w:tcPr>
            <w:tcW w:w="270" w:type="dxa"/>
            <w:vAlign w:val="bottom"/>
          </w:tcPr>
          <w:p w14:paraId="4FED677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A72F7F" w14:textId="3AAD960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73,820</w:t>
            </w:r>
          </w:p>
        </w:tc>
      </w:tr>
      <w:tr w:rsidR="00F213F1" w:rsidRPr="00CC2E1D" w14:paraId="2BF981FA" w14:textId="77777777" w:rsidTr="001855CA">
        <w:trPr>
          <w:trHeight w:val="65"/>
        </w:trPr>
        <w:tc>
          <w:tcPr>
            <w:tcW w:w="2952" w:type="dxa"/>
          </w:tcPr>
          <w:p w14:paraId="605F9BB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ระยะเวลาที่เกินหนึ่งปี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E667F1" w14:textId="3061829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1,173</w:t>
            </w:r>
          </w:p>
        </w:tc>
        <w:tc>
          <w:tcPr>
            <w:tcW w:w="270" w:type="dxa"/>
            <w:vAlign w:val="bottom"/>
          </w:tcPr>
          <w:p w14:paraId="782E70EC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F0EEA" w14:textId="27DB412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1,030</w:t>
            </w:r>
          </w:p>
        </w:tc>
        <w:tc>
          <w:tcPr>
            <w:tcW w:w="270" w:type="dxa"/>
            <w:vAlign w:val="bottom"/>
          </w:tcPr>
          <w:p w14:paraId="5EDBE0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340EE4" w14:textId="6469033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44,373</w:t>
            </w:r>
          </w:p>
        </w:tc>
        <w:tc>
          <w:tcPr>
            <w:tcW w:w="270" w:type="dxa"/>
            <w:vAlign w:val="bottom"/>
          </w:tcPr>
          <w:p w14:paraId="4C2C13E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052F6E" w14:textId="42D52F0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36,854</w:t>
            </w:r>
          </w:p>
        </w:tc>
      </w:tr>
      <w:tr w:rsidR="00F213F1" w:rsidRPr="00CC2E1D" w14:paraId="0D2B9884" w14:textId="77777777" w:rsidTr="001855CA">
        <w:tc>
          <w:tcPr>
            <w:tcW w:w="2952" w:type="dxa"/>
          </w:tcPr>
          <w:p w14:paraId="1DFC26B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652A17" w14:textId="0779F41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18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</w:p>
        </w:tc>
        <w:tc>
          <w:tcPr>
            <w:tcW w:w="270" w:type="dxa"/>
            <w:vAlign w:val="bottom"/>
          </w:tcPr>
          <w:p w14:paraId="5D0CB3BB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58050B" w14:textId="6C94DF7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CC2E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060</w:t>
            </w:r>
          </w:p>
        </w:tc>
        <w:tc>
          <w:tcPr>
            <w:tcW w:w="270" w:type="dxa"/>
            <w:vAlign w:val="bottom"/>
          </w:tcPr>
          <w:p w14:paraId="0AC6575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20829" w14:textId="7FFF6C4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134,158</w:t>
            </w:r>
          </w:p>
        </w:tc>
        <w:tc>
          <w:tcPr>
            <w:tcW w:w="270" w:type="dxa"/>
            <w:vAlign w:val="bottom"/>
          </w:tcPr>
          <w:p w14:paraId="2CCFFF6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85416C" w14:textId="0738124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110,674</w:t>
            </w:r>
          </w:p>
        </w:tc>
      </w:tr>
      <w:tr w:rsidR="00F213F1" w:rsidRPr="00CC2E1D" w14:paraId="18B321E8" w14:textId="77777777" w:rsidTr="001855CA">
        <w:tc>
          <w:tcPr>
            <w:tcW w:w="2952" w:type="dxa"/>
          </w:tcPr>
          <w:p w14:paraId="5C86AFF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361A1A95" w14:textId="0D23180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(2,086)</w:t>
            </w:r>
          </w:p>
        </w:tc>
        <w:tc>
          <w:tcPr>
            <w:tcW w:w="270" w:type="dxa"/>
            <w:vAlign w:val="bottom"/>
          </w:tcPr>
          <w:p w14:paraId="227A9D46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F0436C" w14:textId="165C6D6D" w:rsidR="00F213F1" w:rsidRPr="00CC2E1D" w:rsidRDefault="00F213F1" w:rsidP="00FC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rtl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575A8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9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238D425" w14:textId="64EAC2D1" w:rsidR="00F213F1" w:rsidRPr="00CC2E1D" w:rsidRDefault="00F213F1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(23,484)</w:t>
            </w:r>
          </w:p>
        </w:tc>
        <w:tc>
          <w:tcPr>
            <w:tcW w:w="270" w:type="dxa"/>
            <w:vAlign w:val="bottom"/>
          </w:tcPr>
          <w:p w14:paraId="692F66E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8AC4F7" w14:textId="599EE2C3" w:rsidR="00F213F1" w:rsidRPr="00CC2E1D" w:rsidRDefault="00F213F1" w:rsidP="00FC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213F1" w:rsidRPr="00CC2E1D" w14:paraId="262CE10F" w14:textId="77777777" w:rsidTr="001855CA">
        <w:tc>
          <w:tcPr>
            <w:tcW w:w="2952" w:type="dxa"/>
          </w:tcPr>
          <w:p w14:paraId="2B28838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ส่วนที่ร่วมลงทุนโดยธนาคารพาณิชย์ภายใต้การจัดการ</w:t>
            </w:r>
          </w:p>
          <w:p w14:paraId="4C4A4EA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B8EFA7" w14:textId="3F6E426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(9,672)</w:t>
            </w:r>
          </w:p>
        </w:tc>
        <w:tc>
          <w:tcPr>
            <w:tcW w:w="270" w:type="dxa"/>
            <w:vAlign w:val="bottom"/>
          </w:tcPr>
          <w:p w14:paraId="26CECB56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5B6AC5" w14:textId="03F67B6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(9,672)</w:t>
            </w:r>
          </w:p>
        </w:tc>
        <w:tc>
          <w:tcPr>
            <w:tcW w:w="270" w:type="dxa"/>
            <w:vAlign w:val="bottom"/>
          </w:tcPr>
          <w:p w14:paraId="5C1C012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65ED9F" w14:textId="5E18E5CD" w:rsidR="00F213F1" w:rsidRPr="00CC2E1D" w:rsidRDefault="00F213F1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(85,981)</w:t>
            </w:r>
          </w:p>
        </w:tc>
        <w:tc>
          <w:tcPr>
            <w:tcW w:w="270" w:type="dxa"/>
            <w:vAlign w:val="bottom"/>
          </w:tcPr>
          <w:p w14:paraId="1659B1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EEB89C" w14:textId="0F46E4F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(85,981)</w:t>
            </w:r>
          </w:p>
        </w:tc>
      </w:tr>
      <w:tr w:rsidR="00F213F1" w:rsidRPr="00CC2E1D" w14:paraId="636513CA" w14:textId="77777777" w:rsidTr="001855CA">
        <w:tc>
          <w:tcPr>
            <w:tcW w:w="2952" w:type="dxa"/>
          </w:tcPr>
          <w:p w14:paraId="22C2D29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มูลค่าปัจจุบันของจำนวน</w:t>
            </w:r>
          </w:p>
          <w:p w14:paraId="2716CCE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เงินขั้นต่ำที่ต้องจ่าย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BF2A56" w14:textId="2DCA720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6,388</w:t>
            </w:r>
          </w:p>
        </w:tc>
        <w:tc>
          <w:tcPr>
            <w:tcW w:w="270" w:type="dxa"/>
            <w:vAlign w:val="bottom"/>
          </w:tcPr>
          <w:p w14:paraId="30C7E11C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3CE07" w14:textId="4A856D6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6,388</w:t>
            </w:r>
          </w:p>
        </w:tc>
        <w:tc>
          <w:tcPr>
            <w:tcW w:w="270" w:type="dxa"/>
            <w:vAlign w:val="bottom"/>
          </w:tcPr>
          <w:p w14:paraId="35D3E11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F4DFB" w14:textId="5C69178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24,693</w:t>
            </w:r>
          </w:p>
        </w:tc>
        <w:tc>
          <w:tcPr>
            <w:tcW w:w="270" w:type="dxa"/>
            <w:vAlign w:val="bottom"/>
          </w:tcPr>
          <w:p w14:paraId="750F5E1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66C2" w14:textId="0CE7F08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24,693</w:t>
            </w:r>
          </w:p>
        </w:tc>
      </w:tr>
      <w:tr w:rsidR="00403740" w:rsidRPr="00CC2E1D" w14:paraId="523337F1" w14:textId="77777777" w:rsidTr="001855CA">
        <w:tc>
          <w:tcPr>
            <w:tcW w:w="2952" w:type="dxa"/>
          </w:tcPr>
          <w:p w14:paraId="37B51B2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DE864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8D2EC2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B94B4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58A0A2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57EA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C95EE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4ABCA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3740" w:rsidRPr="00CC2E1D" w14:paraId="6D6489FA" w14:textId="77777777" w:rsidTr="001855CA">
        <w:tc>
          <w:tcPr>
            <w:tcW w:w="2952" w:type="dxa"/>
          </w:tcPr>
          <w:p w14:paraId="428A544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ลูกหนี้สินเชื่อรายย่อย</w:t>
            </w:r>
          </w:p>
        </w:tc>
        <w:tc>
          <w:tcPr>
            <w:tcW w:w="1530" w:type="dxa"/>
            <w:vAlign w:val="bottom"/>
          </w:tcPr>
          <w:p w14:paraId="4FCF424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2DFFD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BC025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FB1ADE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E692D8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04F10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C9EA67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13F1" w:rsidRPr="00CC2E1D" w14:paraId="01392654" w14:textId="77777777" w:rsidTr="001855CA">
        <w:tc>
          <w:tcPr>
            <w:tcW w:w="2952" w:type="dxa"/>
          </w:tcPr>
          <w:p w14:paraId="450E33E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530" w:type="dxa"/>
            <w:vAlign w:val="bottom"/>
          </w:tcPr>
          <w:p w14:paraId="4CEB11E5" w14:textId="3683E0F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vAlign w:val="bottom"/>
          </w:tcPr>
          <w:p w14:paraId="711A4F43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5FABB6" w14:textId="7C591B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vAlign w:val="bottom"/>
          </w:tcPr>
          <w:p w14:paraId="064B2E0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D316BE8" w14:textId="3FF66E7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906</w:t>
            </w:r>
          </w:p>
        </w:tc>
        <w:tc>
          <w:tcPr>
            <w:tcW w:w="270" w:type="dxa"/>
            <w:vAlign w:val="bottom"/>
          </w:tcPr>
          <w:p w14:paraId="3C0560F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5651090" w14:textId="21565DE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609</w:t>
            </w:r>
          </w:p>
        </w:tc>
      </w:tr>
      <w:tr w:rsidR="00F213F1" w:rsidRPr="00CC2E1D" w14:paraId="3F7541DA" w14:textId="77777777" w:rsidTr="001855CA">
        <w:tc>
          <w:tcPr>
            <w:tcW w:w="2952" w:type="dxa"/>
          </w:tcPr>
          <w:p w14:paraId="088018F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ระยะเวลาที่เกินหนึ่งปี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4A9B44" w14:textId="095D9894" w:rsidR="00F213F1" w:rsidRPr="00CC2E1D" w:rsidRDefault="00F213F1" w:rsidP="00AB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25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335563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5F7258" w14:textId="66B30C94" w:rsidR="00F213F1" w:rsidRPr="00CC2E1D" w:rsidRDefault="00F213F1" w:rsidP="00AB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B2851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8301A" w14:textId="70DC3D0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431</w:t>
            </w:r>
          </w:p>
        </w:tc>
        <w:tc>
          <w:tcPr>
            <w:tcW w:w="270" w:type="dxa"/>
            <w:vAlign w:val="bottom"/>
          </w:tcPr>
          <w:p w14:paraId="2C4A152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19A254" w14:textId="3E45AF0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356</w:t>
            </w:r>
          </w:p>
        </w:tc>
      </w:tr>
      <w:tr w:rsidR="00F213F1" w:rsidRPr="00CC2E1D" w14:paraId="4747599D" w14:textId="77777777" w:rsidTr="001855CA">
        <w:tc>
          <w:tcPr>
            <w:tcW w:w="2952" w:type="dxa"/>
          </w:tcPr>
          <w:p w14:paraId="106C156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7E2AC6" w14:textId="1258901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vAlign w:val="bottom"/>
          </w:tcPr>
          <w:p w14:paraId="0C3BA84D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B4588E" w14:textId="6A9C6F1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vAlign w:val="bottom"/>
          </w:tcPr>
          <w:p w14:paraId="0CB61D7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7549" w14:textId="5BD517F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1,337</w:t>
            </w:r>
          </w:p>
        </w:tc>
        <w:tc>
          <w:tcPr>
            <w:tcW w:w="270" w:type="dxa"/>
            <w:vAlign w:val="bottom"/>
          </w:tcPr>
          <w:p w14:paraId="1DC1528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88CDAE" w14:textId="660D7D6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965</w:t>
            </w:r>
          </w:p>
        </w:tc>
      </w:tr>
      <w:tr w:rsidR="00F213F1" w:rsidRPr="00CC2E1D" w14:paraId="73131651" w14:textId="77777777" w:rsidTr="001855CA">
        <w:tc>
          <w:tcPr>
            <w:tcW w:w="2952" w:type="dxa"/>
          </w:tcPr>
          <w:p w14:paraId="1745A7D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ดอกเบี้ยรับที่ยังไม่ถือเป็นรายได้</w:t>
            </w:r>
          </w:p>
        </w:tc>
        <w:tc>
          <w:tcPr>
            <w:tcW w:w="1530" w:type="dxa"/>
            <w:vAlign w:val="bottom"/>
          </w:tcPr>
          <w:p w14:paraId="66459C3B" w14:textId="2E8FF19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(52)</w:t>
            </w:r>
          </w:p>
        </w:tc>
        <w:tc>
          <w:tcPr>
            <w:tcW w:w="270" w:type="dxa"/>
            <w:vAlign w:val="bottom"/>
          </w:tcPr>
          <w:p w14:paraId="17876033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2330F" w14:textId="63350C2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ED989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02F5E0" w14:textId="2F40CD9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(372)</w:t>
            </w:r>
          </w:p>
        </w:tc>
        <w:tc>
          <w:tcPr>
            <w:tcW w:w="270" w:type="dxa"/>
            <w:vAlign w:val="bottom"/>
          </w:tcPr>
          <w:p w14:paraId="2A9F6E3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154F3A0" w14:textId="0C1383A7" w:rsidR="00F213F1" w:rsidRPr="00CC2E1D" w:rsidRDefault="00F213F1" w:rsidP="00FC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213F1" w:rsidRPr="00CC2E1D" w14:paraId="38DCFADC" w14:textId="77777777" w:rsidTr="001855CA">
        <w:tc>
          <w:tcPr>
            <w:tcW w:w="2952" w:type="dxa"/>
          </w:tcPr>
          <w:p w14:paraId="3E4C0F6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312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ส่วนที่ร่วมลงทุนโดย</w:t>
            </w:r>
          </w:p>
          <w:p w14:paraId="06F86E9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ธนาคารพาณิชย์ภายใต้การจัดการสินเชื่อร่วมทางการเงิน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B74DDB" w14:textId="63AE439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(208)</w:t>
            </w:r>
          </w:p>
        </w:tc>
        <w:tc>
          <w:tcPr>
            <w:tcW w:w="270" w:type="dxa"/>
            <w:vAlign w:val="bottom"/>
          </w:tcPr>
          <w:p w14:paraId="2A328A79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F71B78" w14:textId="2F63818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(208)</w:t>
            </w:r>
          </w:p>
        </w:tc>
        <w:tc>
          <w:tcPr>
            <w:tcW w:w="270" w:type="dxa"/>
            <w:vAlign w:val="bottom"/>
          </w:tcPr>
          <w:p w14:paraId="75E5D0C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7BB83" w14:textId="4084049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2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(800)</w:t>
            </w:r>
          </w:p>
        </w:tc>
        <w:tc>
          <w:tcPr>
            <w:tcW w:w="270" w:type="dxa"/>
            <w:vAlign w:val="bottom"/>
          </w:tcPr>
          <w:p w14:paraId="4E315A3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5FEB91" w14:textId="052CF23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(800)</w:t>
            </w:r>
          </w:p>
        </w:tc>
      </w:tr>
      <w:tr w:rsidR="00F213F1" w:rsidRPr="00CC2E1D" w14:paraId="5E718A94" w14:textId="77777777" w:rsidTr="001855CA">
        <w:tc>
          <w:tcPr>
            <w:tcW w:w="2952" w:type="dxa"/>
          </w:tcPr>
          <w:p w14:paraId="109093F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มูลค่าปัจจุบันของจำนวน</w:t>
            </w:r>
          </w:p>
          <w:p w14:paraId="1588BCC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ab/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เงินขั้นต่ำที่ต้องจ่าย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FD10D" w14:textId="285428E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0EC3ABA1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BF30B" w14:textId="3FB1FD5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10C79F4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615B2" w14:textId="155959B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165</w:t>
            </w:r>
          </w:p>
        </w:tc>
        <w:tc>
          <w:tcPr>
            <w:tcW w:w="270" w:type="dxa"/>
            <w:vAlign w:val="bottom"/>
          </w:tcPr>
          <w:p w14:paraId="16EB42A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7E2B8" w14:textId="73B23E4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165</w:t>
            </w:r>
          </w:p>
        </w:tc>
      </w:tr>
      <w:tr w:rsidR="00F213F1" w:rsidRPr="00CC2E1D" w14:paraId="3FEF88D9" w14:textId="77777777" w:rsidTr="001855CA">
        <w:tc>
          <w:tcPr>
            <w:tcW w:w="2952" w:type="dxa"/>
          </w:tcPr>
          <w:p w14:paraId="44DE328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B45019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5ADF90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3F6BC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15C02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967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7F5AC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9CDF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213F1" w:rsidRPr="00CC2E1D" w14:paraId="26453CF8" w14:textId="77777777" w:rsidTr="00221FDF">
        <w:trPr>
          <w:trHeight w:val="80"/>
        </w:trPr>
        <w:tc>
          <w:tcPr>
            <w:tcW w:w="2952" w:type="dxa"/>
          </w:tcPr>
          <w:p w14:paraId="6361B9E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รวมมูลค่าปัจจุบันของจำนวนเงินขั้นต่ำที่ต้องจ่าย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726DC24" w14:textId="180BD69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6,463</w:t>
            </w:r>
          </w:p>
        </w:tc>
        <w:tc>
          <w:tcPr>
            <w:tcW w:w="270" w:type="dxa"/>
            <w:vAlign w:val="bottom"/>
          </w:tcPr>
          <w:p w14:paraId="68D83481" w14:textId="77777777" w:rsidR="00F213F1" w:rsidRPr="00CC2E1D" w:rsidRDefault="00F213F1" w:rsidP="00F213F1">
            <w:pPr>
              <w:tabs>
                <w:tab w:val="decimal" w:pos="792"/>
              </w:tabs>
              <w:spacing w:line="218" w:lineRule="exact"/>
              <w:ind w:left="-108" w:right="-12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633A7D" w14:textId="19349D6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6,463</w:t>
            </w:r>
          </w:p>
        </w:tc>
        <w:tc>
          <w:tcPr>
            <w:tcW w:w="270" w:type="dxa"/>
            <w:vAlign w:val="bottom"/>
          </w:tcPr>
          <w:p w14:paraId="7EC7B06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DC6C425" w14:textId="662A67A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24,858</w:t>
            </w:r>
          </w:p>
        </w:tc>
        <w:tc>
          <w:tcPr>
            <w:tcW w:w="270" w:type="dxa"/>
            <w:vAlign w:val="bottom"/>
          </w:tcPr>
          <w:p w14:paraId="5D5F94C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DBB897" w14:textId="2270E5F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24,858</w:t>
            </w:r>
          </w:p>
        </w:tc>
      </w:tr>
    </w:tbl>
    <w:p w14:paraId="4940ADD7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</w:p>
    <w:p w14:paraId="5159F057" w14:textId="0D56E74F" w:rsidR="00403740" w:rsidRPr="00CC2E1D" w:rsidRDefault="00315A8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lastRenderedPageBreak/>
        <w:t>9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.4 </w:t>
      </w:r>
      <w:r w:rsidR="00403740" w:rsidRPr="00CC2E1D">
        <w:rPr>
          <w:rFonts w:ascii="Angsana New" w:hAnsi="Angsana New" w:cs="Angsana New"/>
          <w:sz w:val="26"/>
          <w:szCs w:val="26"/>
        </w:rPr>
        <w:tab/>
        <w:t xml:space="preserve">   </w:t>
      </w:r>
      <w:r w:rsidR="00403740" w:rsidRPr="00CC2E1D">
        <w:rPr>
          <w:rFonts w:ascii="Angsana New" w:hAnsi="Angsana New" w:cs="Angsana New" w:hint="cs"/>
          <w:sz w:val="26"/>
          <w:szCs w:val="26"/>
          <w:cs/>
        </w:rPr>
        <w:t>สัญญาสินเชื่อเพื่อผู้บริโภครายย่อย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>ภายใต้การจัดการสินเชื่อร่วมทางการเงินของบริษัทย่อยมีระยะเวลาการกู้ยืมตามสัญญา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>โดยประมาณ 2 - 4 ปี แล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>ะกำหนดชำระเงินต้นในอัตราคงที่ตลอดอายุสัญญาเงินกู้</w:t>
      </w:r>
    </w:p>
    <w:p w14:paraId="02660E47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</w:p>
    <w:p w14:paraId="203E7703" w14:textId="452BF0B0" w:rsidR="00403740" w:rsidRPr="00CC2E1D" w:rsidRDefault="00315A8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9</w:t>
      </w:r>
      <w:r w:rsidR="00403740" w:rsidRPr="00CC2E1D">
        <w:rPr>
          <w:rFonts w:ascii="Angsana New" w:hAnsi="Angsana New" w:cs="Angsana New"/>
          <w:sz w:val="26"/>
          <w:szCs w:val="26"/>
        </w:rPr>
        <w:t xml:space="preserve">.5 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  ณ 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>วันที่ 31 ธันวาคม 256</w:t>
      </w:r>
      <w:r w:rsidR="00403740" w:rsidRPr="00221FDF">
        <w:rPr>
          <w:rFonts w:asciiTheme="majorBidi" w:hAnsiTheme="majorBidi" w:cstheme="majorBidi"/>
          <w:sz w:val="26"/>
          <w:szCs w:val="26"/>
        </w:rPr>
        <w:t>2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 xml:space="preserve"> และ 256</w:t>
      </w:r>
      <w:r w:rsidR="00403740" w:rsidRPr="00221FDF">
        <w:rPr>
          <w:rFonts w:asciiTheme="majorBidi" w:hAnsiTheme="majorBidi" w:cstheme="majorBidi"/>
          <w:sz w:val="26"/>
          <w:szCs w:val="26"/>
        </w:rPr>
        <w:t>1</w:t>
      </w:r>
      <w:r w:rsidR="00403740" w:rsidRPr="00221FDF">
        <w:rPr>
          <w:rFonts w:asciiTheme="majorBidi" w:hAnsiTheme="majorBidi" w:cstheme="majorBidi"/>
          <w:sz w:val="26"/>
          <w:szCs w:val="26"/>
          <w:cs/>
        </w:rPr>
        <w:t xml:space="preserve"> บริษัท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ย่อยของบริษัทได้โอนสิทธิเรียกร้องในลูกหนี้ตามสัญญาเช่าซื้อภายใต้การจัดการสินเชื่อร่วมทางการเงินส่วนที่ร่วมลงทุนโดยธนาคารพาณิชย์ (หักดอกเบี้ยที่ยังไม่ถือเป็นรายได้) จำนวน </w:t>
      </w:r>
      <w:r w:rsidR="0018701F">
        <w:rPr>
          <w:rFonts w:ascii="Angsana New" w:hAnsi="Angsana New" w:cs="Angsana New"/>
          <w:sz w:val="26"/>
          <w:szCs w:val="26"/>
        </w:rPr>
        <w:t>4,3</w:t>
      </w:r>
      <w:r w:rsidR="0007089E">
        <w:rPr>
          <w:rFonts w:ascii="Angsana New" w:hAnsi="Angsana New" w:cs="Angsana New"/>
          <w:sz w:val="26"/>
          <w:szCs w:val="26"/>
        </w:rPr>
        <w:t>97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ล้านรูเปียอินโดนีเซีย และ </w:t>
      </w:r>
      <w:r w:rsidR="00403740" w:rsidRPr="00CC2E1D">
        <w:rPr>
          <w:rFonts w:ascii="Angsana New" w:hAnsi="Angsana New" w:cs="Angsana New"/>
          <w:sz w:val="26"/>
          <w:szCs w:val="26"/>
        </w:rPr>
        <w:t>38,214</w:t>
      </w:r>
      <w:r w:rsidR="00403740" w:rsidRPr="00CC2E1D">
        <w:rPr>
          <w:rFonts w:ascii="Angsana New" w:hAnsi="Angsana New" w:cs="Angsana New"/>
          <w:sz w:val="26"/>
          <w:szCs w:val="26"/>
          <w:cs/>
        </w:rPr>
        <w:t xml:space="preserve"> ล้านรูเปียอินโดนีเซีย ตามลำดับ เพื่อค้ำประกันวงเงินสินเชื่อร่วมทางการเงินกับธนาคารพาณิชย์ที่เกี่ยวข้องกันแห่งหนึ่ง</w:t>
      </w:r>
    </w:p>
    <w:p w14:paraId="176870EE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</w:p>
    <w:p w14:paraId="326005B1" w14:textId="77777777" w:rsidR="00D17A99" w:rsidRPr="00CC2E1D" w:rsidRDefault="00D17A99" w:rsidP="00D1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  <w:cs/>
        </w:rPr>
        <w:t xml:space="preserve">ณ </w:t>
      </w:r>
      <w:r w:rsidRPr="00221FDF">
        <w:rPr>
          <w:rFonts w:asciiTheme="majorBidi" w:hAnsiTheme="majorBidi" w:cstheme="majorBidi"/>
          <w:sz w:val="26"/>
          <w:szCs w:val="26"/>
          <w:cs/>
        </w:rPr>
        <w:t>วันที่ 31 ธันวาคม 256</w:t>
      </w:r>
      <w:r w:rsidRPr="00221FDF">
        <w:rPr>
          <w:rFonts w:asciiTheme="majorBidi" w:hAnsiTheme="majorBidi" w:cstheme="majorBidi"/>
          <w:sz w:val="26"/>
          <w:szCs w:val="26"/>
        </w:rPr>
        <w:t>2</w:t>
      </w:r>
      <w:r w:rsidRPr="00221FDF">
        <w:rPr>
          <w:rFonts w:asciiTheme="majorBidi" w:hAnsiTheme="majorBidi" w:cstheme="majorBidi"/>
          <w:sz w:val="26"/>
          <w:szCs w:val="26"/>
          <w:cs/>
        </w:rPr>
        <w:t xml:space="preserve"> และ 256</w:t>
      </w:r>
      <w:r w:rsidRPr="00221FDF">
        <w:rPr>
          <w:rFonts w:asciiTheme="majorBidi" w:hAnsiTheme="majorBidi" w:cstheme="majorBidi"/>
          <w:sz w:val="26"/>
          <w:szCs w:val="26"/>
        </w:rPr>
        <w:t>1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บริษัทย่อยของบริษัทได้โอนสิทธิเรียกร้องในยอดลูกหนี้สินเชื่อรายย่อยภายใต้การจัดการสินเชื่อร่วมทางการเงิน (หักดอกเบี้ยที่ยังไม่ถือเป็นรายได้) จำนวน </w:t>
      </w:r>
      <w:r w:rsidRPr="00CC2E1D">
        <w:rPr>
          <w:rFonts w:ascii="Angsana New" w:hAnsi="Angsana New" w:cs="Angsana New"/>
          <w:sz w:val="26"/>
          <w:szCs w:val="26"/>
        </w:rPr>
        <w:t xml:space="preserve">95 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ล้านรูเปียอินโดนีเซีย และ </w:t>
      </w:r>
      <w:r w:rsidRPr="00CC2E1D">
        <w:rPr>
          <w:rFonts w:ascii="Angsana New" w:hAnsi="Angsana New" w:cs="Angsana New"/>
          <w:sz w:val="26"/>
          <w:szCs w:val="26"/>
        </w:rPr>
        <w:t>356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ล้านรูเปียอินโดนีเซีย ตามลำดับ เพื่อค้ำประกันวงเงินสินเชื่อที่ได้รับจากธนาคารพาณิชย์</w:t>
      </w:r>
    </w:p>
    <w:p w14:paraId="38D5789B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26"/>
          <w:szCs w:val="26"/>
        </w:rPr>
      </w:pPr>
    </w:p>
    <w:p w14:paraId="7080A16E" w14:textId="5691D55C" w:rsidR="00403740" w:rsidRPr="00CC2E1D" w:rsidRDefault="00315A8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</w:rPr>
        <w:t>9</w:t>
      </w:r>
      <w:r w:rsidR="00403740" w:rsidRPr="00CC2E1D">
        <w:rPr>
          <w:rFonts w:ascii="Angsana New" w:hAnsi="Angsana New" w:cs="Angsana New"/>
          <w:sz w:val="26"/>
          <w:szCs w:val="26"/>
        </w:rPr>
        <w:t>.6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บริษัทย่อยแห่งหนึ่งทำสัญญาการให้วงเงินสินเชื่อร่วมทางการเงินกับธนาคารพาณิชย์ที่เกี่ยวข้องกันแห่งหนึ่ง เพื่อให้วงเงินสินเชื่อร่วมทางการเงินหมุนเวียนจำนวน </w:t>
      </w:r>
      <w:r w:rsidR="00D17A99" w:rsidRPr="00CC2E1D">
        <w:rPr>
          <w:rFonts w:ascii="Angsana New" w:hAnsi="Angsana New" w:cs="Angsana New"/>
          <w:sz w:val="26"/>
          <w:szCs w:val="26"/>
        </w:rPr>
        <w:t>100,000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ล้านรูเปียอินโดนีเซีย ในระหว่างปี </w:t>
      </w:r>
      <w:r w:rsidR="00D17A99" w:rsidRPr="00CC2E1D">
        <w:rPr>
          <w:rFonts w:ascii="Angsana New" w:hAnsi="Angsana New" w:cs="Angsana New"/>
          <w:sz w:val="26"/>
          <w:szCs w:val="26"/>
        </w:rPr>
        <w:t>2560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บริษัทย่อยมีการทำสัญญาการให้วงเงินสินเชื่อร่วมเพิ่มเติม โดยมียอดวงเงินสินเชื่อไม่หมุนเวียนทั้งหมด </w:t>
      </w:r>
      <w:r w:rsidR="00D17A99" w:rsidRPr="00CC2E1D">
        <w:rPr>
          <w:rFonts w:ascii="Angsana New" w:hAnsi="Angsana New" w:cs="Angsana New"/>
          <w:sz w:val="26"/>
          <w:szCs w:val="26"/>
        </w:rPr>
        <w:t>200,000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ล้านรูเปียอินโดนีเซีย วัตถุประสงค์ของสัญญาสินเชื่อร่วมทางการเงินดังกล่าวเพื่อใช้ในการปล่อยสินเชื่อให้กับผู้บริโภครายย่อยซื้อเครื่องมือและเครื่องจักรทางการเกษตร ยานพาหนะ แผงพลังงานแสงอาทิตย์ และเครื่องใช้ขนาดใหญ่ในครัวเรือน สัญญามีระยะเวลา </w:t>
      </w:r>
      <w:r w:rsidR="00D17A99" w:rsidRPr="00CC2E1D">
        <w:rPr>
          <w:rFonts w:ascii="Angsana New" w:hAnsi="Angsana New" w:cs="Angsana New"/>
          <w:sz w:val="26"/>
          <w:szCs w:val="26"/>
        </w:rPr>
        <w:t>72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เดือนนับจากวันที่ที่เบิกเงิน หรือตามที่ทั้งสองฝ่ายตกลงเพื่อต่ออายุสัญญาออกไป อัตราดอกเบี้ยตามสัญญาสินเชื่อร่วมนี้เท่ากับร้อยละ </w:t>
      </w:r>
      <w:r w:rsidR="00D17A99" w:rsidRPr="00CC2E1D">
        <w:rPr>
          <w:rFonts w:ascii="Angsana New" w:hAnsi="Angsana New" w:cs="Angsana New"/>
          <w:sz w:val="26"/>
          <w:szCs w:val="26"/>
        </w:rPr>
        <w:t xml:space="preserve">13 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ต่อปี สัญญาสินเชื่อร่วมทางการเงินดังกล่าวค้ำประกันโดยสินทรัพย์ของผู้ขอสินเชื่อ ณ วันที่ </w:t>
      </w:r>
      <w:r w:rsidR="00D17A99" w:rsidRPr="00CC2E1D">
        <w:rPr>
          <w:rFonts w:ascii="Angsana New" w:hAnsi="Angsana New" w:cs="Angsana New"/>
          <w:sz w:val="26"/>
          <w:szCs w:val="26"/>
        </w:rPr>
        <w:t>31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D17A99" w:rsidRPr="00CC2E1D">
        <w:rPr>
          <w:rFonts w:ascii="Angsana New" w:hAnsi="Angsana New" w:cs="Angsana New"/>
          <w:sz w:val="26"/>
          <w:szCs w:val="26"/>
        </w:rPr>
        <w:t>2562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D17A99" w:rsidRPr="00CC2E1D">
        <w:rPr>
          <w:rFonts w:ascii="Angsana New" w:hAnsi="Angsana New" w:cs="Angsana New"/>
          <w:sz w:val="26"/>
          <w:szCs w:val="26"/>
        </w:rPr>
        <w:t>2561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มีวงเงินสินเชื่อร่วมตามสัญญาสินเชื่อที่ยังมิได้เบิกใช้จำนวน </w:t>
      </w:r>
      <w:r w:rsidR="00D17A99" w:rsidRPr="00CC2E1D">
        <w:rPr>
          <w:rFonts w:ascii="Angsana New" w:hAnsi="Angsana New" w:cs="Angsana New"/>
          <w:sz w:val="26"/>
          <w:szCs w:val="26"/>
        </w:rPr>
        <w:t>137,235</w:t>
      </w:r>
      <w:r w:rsidR="00D17A99" w:rsidRPr="00CC2E1D">
        <w:rPr>
          <w:rFonts w:ascii="Angsana New" w:hAnsi="Angsana New" w:cs="Angsana New"/>
          <w:sz w:val="26"/>
          <w:szCs w:val="26"/>
          <w:cs/>
        </w:rPr>
        <w:t xml:space="preserve"> ล้านรูเปียอินโดนีเซีย</w:t>
      </w:r>
    </w:p>
    <w:p w14:paraId="11BDF1F9" w14:textId="77777777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 w:hanging="690"/>
        <w:jc w:val="thaiDistribute"/>
        <w:rPr>
          <w:rFonts w:ascii="Angsana New" w:hAnsi="Angsana New" w:cs="Angsana New"/>
          <w:sz w:val="26"/>
          <w:szCs w:val="26"/>
        </w:rPr>
      </w:pPr>
    </w:p>
    <w:p w14:paraId="3EF89E6C" w14:textId="063AFC13" w:rsidR="00403740" w:rsidRPr="00CC2E1D" w:rsidRDefault="00403740" w:rsidP="009B2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90"/>
        <w:jc w:val="thaiDistribute"/>
        <w:rPr>
          <w:rFonts w:ascii="Angsana New" w:hAnsi="Angsana New" w:cs="Angsana New"/>
          <w:sz w:val="26"/>
          <w:szCs w:val="26"/>
        </w:rPr>
      </w:pPr>
      <w:bookmarkStart w:id="21" w:name="_Hlk24103448"/>
      <w:r w:rsidRPr="00CC2E1D">
        <w:rPr>
          <w:rFonts w:ascii="Angsana New" w:hAnsi="Angsana New" w:cs="Angsana New"/>
          <w:sz w:val="26"/>
          <w:szCs w:val="26"/>
          <w:cs/>
        </w:rPr>
        <w:tab/>
        <w:t xml:space="preserve">ตั้งแต่เดือน พฤศจิกายน </w:t>
      </w:r>
      <w:r w:rsidRPr="00CC2E1D">
        <w:rPr>
          <w:rFonts w:ascii="Angsana New" w:hAnsi="Angsana New" w:cs="Angsana New"/>
          <w:sz w:val="26"/>
          <w:szCs w:val="26"/>
        </w:rPr>
        <w:t xml:space="preserve">2560 </w:t>
      </w:r>
      <w:proofErr w:type="spellStart"/>
      <w:r w:rsidRPr="00CC2E1D">
        <w:rPr>
          <w:rFonts w:ascii="Angsana New" w:hAnsi="Angsana New" w:cs="Angsana New"/>
          <w:sz w:val="26"/>
          <w:szCs w:val="26"/>
        </w:rPr>
        <w:t>JTrust</w:t>
      </w:r>
      <w:proofErr w:type="spellEnd"/>
      <w:r w:rsidRPr="00CC2E1D">
        <w:rPr>
          <w:rFonts w:ascii="Angsana New" w:hAnsi="Angsana New" w:cs="Angsana New"/>
          <w:sz w:val="26"/>
          <w:szCs w:val="26"/>
        </w:rPr>
        <w:t xml:space="preserve"> Group </w:t>
      </w:r>
      <w:r w:rsidRPr="00CC2E1D">
        <w:rPr>
          <w:rFonts w:ascii="Angsana New" w:hAnsi="Angsana New" w:cs="Angsana New"/>
          <w:sz w:val="26"/>
          <w:szCs w:val="26"/>
          <w:cs/>
        </w:rPr>
        <w:t>ได้ระงับการให้สินเชื่อร่วมทางการเงินแก่</w:t>
      </w:r>
      <w:r w:rsidRPr="00CC2E1D">
        <w:rPr>
          <w:rFonts w:ascii="Angsana New" w:hAnsi="Angsana New" w:cs="Angsana New"/>
          <w:sz w:val="26"/>
          <w:szCs w:val="26"/>
        </w:rPr>
        <w:t xml:space="preserve"> PT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</w:t>
      </w:r>
      <w:r w:rsidRPr="00CC2E1D">
        <w:rPr>
          <w:rFonts w:ascii="Angsana New" w:hAnsi="Angsana New" w:cs="Angsana New"/>
          <w:sz w:val="26"/>
          <w:szCs w:val="26"/>
        </w:rPr>
        <w:t xml:space="preserve">Group Lease Finance Indonesia (“GLFI”) 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เป็นการชั่วคราว ซึ่งส่งผลกระทบต่อการปล่อยสินเชื่อแก่ผู้ขอสินเชื่อรายใหม่ของ </w:t>
      </w:r>
      <w:r w:rsidRPr="00CC2E1D">
        <w:rPr>
          <w:rFonts w:ascii="Angsana New" w:hAnsi="Angsana New" w:cs="Angsana New"/>
          <w:sz w:val="26"/>
          <w:szCs w:val="26"/>
        </w:rPr>
        <w:t xml:space="preserve">GLFI </w:t>
      </w:r>
      <w:r w:rsidRPr="00CC2E1D">
        <w:rPr>
          <w:rFonts w:ascii="Angsana New" w:hAnsi="Angsana New" w:cs="Angsana New"/>
          <w:sz w:val="26"/>
          <w:szCs w:val="26"/>
          <w:cs/>
        </w:rPr>
        <w:t>แต่ไม่กระทบต่อลูกหนี้สินเชื่อรายเดิม ซึ่งสัญญาการให้วงเงินสินเชื่อร่วมทางการเงินนี้ยังมีผลบังคับใช้ และจะกลับมาเริ่มดำเนินงานตามปกติได้เมื่อการดำเนินการทางกฎหมายเป็นอันสิ้นสุดลง</w:t>
      </w:r>
      <w:r w:rsidRPr="00CC2E1D">
        <w:rPr>
          <w:rFonts w:ascii="Angsana New" w:hAnsi="Angsana New" w:cs="Angsana New"/>
          <w:sz w:val="26"/>
          <w:szCs w:val="26"/>
        </w:rPr>
        <w:t xml:space="preserve"> 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นอกจากนี้ สินเชื่อร่วมทางการเงินดังกล่าวอยู่ระหว่างกระบวนการทางกฎหมายโดย </w:t>
      </w:r>
      <w:proofErr w:type="spellStart"/>
      <w:r w:rsidRPr="00CC2E1D">
        <w:rPr>
          <w:rFonts w:ascii="Angsana New" w:hAnsi="Angsana New" w:cs="Angsana New"/>
          <w:sz w:val="26"/>
          <w:szCs w:val="26"/>
        </w:rPr>
        <w:t>JTrust</w:t>
      </w:r>
      <w:proofErr w:type="spellEnd"/>
      <w:r w:rsidRPr="00CC2E1D">
        <w:rPr>
          <w:rFonts w:ascii="Angsana New" w:hAnsi="Angsana New" w:cs="Angsana New"/>
          <w:sz w:val="26"/>
          <w:szCs w:val="26"/>
        </w:rPr>
        <w:t xml:space="preserve"> Group</w:t>
      </w:r>
      <w:r w:rsidRPr="00CC2E1D">
        <w:rPr>
          <w:rFonts w:ascii="Angsana New" w:hAnsi="Angsana New" w:cs="Angsana New"/>
          <w:sz w:val="26"/>
          <w:szCs w:val="26"/>
          <w:cs/>
        </w:rPr>
        <w:t xml:space="preserve"> ตามความในหมายเหตุประกอบงบการเงินข้อ </w:t>
      </w:r>
      <w:r w:rsidR="0068775B" w:rsidRPr="00CC2E1D">
        <w:rPr>
          <w:rFonts w:ascii="Angsana New" w:hAnsi="Angsana New" w:cs="Angsana New"/>
          <w:sz w:val="26"/>
          <w:szCs w:val="26"/>
        </w:rPr>
        <w:t>34</w:t>
      </w:r>
    </w:p>
    <w:bookmarkEnd w:id="21"/>
    <w:p w14:paraId="62E25B37" w14:textId="5E6F8EDA" w:rsidR="00403740" w:rsidRPr="00CC2E1D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78C83688" w14:textId="33E0EA7B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569039E3" w14:textId="197BD348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3E652C20" w14:textId="261AD70B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6EB885DA" w14:textId="43AF78BF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3DB815DF" w14:textId="0F844E4F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61BCDDED" w14:textId="4C265E65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7700315D" w14:textId="27463068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4ABBCACA" w14:textId="41BD5FD0" w:rsidR="004C5FB4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19117A2B" w14:textId="77777777" w:rsidR="0007089E" w:rsidRPr="00CC2E1D" w:rsidRDefault="0007089E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3364F7ED" w14:textId="38D5CDD4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7D46039F" w14:textId="77777777" w:rsidR="004C5FB4" w:rsidRPr="00CC2E1D" w:rsidRDefault="004C5FB4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</w:p>
    <w:p w14:paraId="20D23FD9" w14:textId="77777777" w:rsidR="00403740" w:rsidRPr="00CC2E1D" w:rsidRDefault="00403740" w:rsidP="00F50B99">
      <w:pPr>
        <w:pStyle w:val="Heading1"/>
        <w:keepLines/>
        <w:numPr>
          <w:ilvl w:val="0"/>
          <w:numId w:val="29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  <w:cs/>
          <w:lang w:val="th-TH"/>
        </w:rPr>
      </w:pPr>
      <w:bookmarkStart w:id="22" w:name="_Toc23425268"/>
      <w:bookmarkStart w:id="23" w:name="_Toc33611513"/>
      <w:r w:rsidRPr="00CC2E1D">
        <w:rPr>
          <w:rFonts w:ascii="Angsana New" w:hAnsi="Angsana New" w:cs="Angsana New"/>
          <w:sz w:val="26"/>
          <w:szCs w:val="26"/>
          <w:u w:val="none"/>
          <w:cs/>
          <w:lang w:val="th-TH"/>
        </w:rPr>
        <w:lastRenderedPageBreak/>
        <w:t>ลูกหนี้สินเชื่อภาคธุรกิจและดอกเบี้ยค้างรับ</w:t>
      </w:r>
      <w:bookmarkEnd w:id="22"/>
      <w:bookmarkEnd w:id="23"/>
    </w:p>
    <w:p w14:paraId="3CE82CC4" w14:textId="77777777" w:rsidR="00403740" w:rsidRPr="00221FDF" w:rsidRDefault="00403740" w:rsidP="004037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26"/>
          <w:szCs w:val="26"/>
          <w:cs/>
        </w:rPr>
      </w:pPr>
    </w:p>
    <w:p w14:paraId="320A393D" w14:textId="201F52CA" w:rsidR="00403740" w:rsidRPr="00CC2E1D" w:rsidRDefault="00F50B99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>1</w:t>
      </w:r>
      <w:r w:rsidR="00315A80" w:rsidRPr="00CC2E1D">
        <w:rPr>
          <w:rFonts w:ascii="Angsana New" w:hAnsi="Angsana New" w:cs="Angsana New"/>
          <w:sz w:val="26"/>
          <w:szCs w:val="26"/>
        </w:rPr>
        <w:t>0</w:t>
      </w:r>
      <w:r w:rsidR="00403740" w:rsidRPr="00CC2E1D">
        <w:rPr>
          <w:rFonts w:ascii="Angsana New" w:hAnsi="Angsana New" w:cs="Angsana New"/>
          <w:sz w:val="26"/>
          <w:szCs w:val="26"/>
        </w:rPr>
        <w:t>.1</w:t>
      </w:r>
      <w:r w:rsidR="00403740" w:rsidRPr="00CC2E1D">
        <w:rPr>
          <w:rFonts w:ascii="Angsana New" w:hAnsi="Angsana New" w:cs="Angsana New"/>
          <w:sz w:val="26"/>
          <w:szCs w:val="26"/>
        </w:rPr>
        <w:tab/>
      </w:r>
      <w:r w:rsidR="00403740" w:rsidRPr="00CC2E1D">
        <w:rPr>
          <w:rFonts w:ascii="Angsana New" w:hAnsi="Angsana New" w:cs="Angsana New"/>
          <w:sz w:val="26"/>
          <w:szCs w:val="26"/>
          <w:cs/>
          <w:lang w:val="th-TH"/>
        </w:rPr>
        <w:t>บริษัทได้ให้เงินกู้ยืมแก่บริษัทย่อยในสิงคโปร์ และบริษัทย่อยดังกล่าวได้ให้สินเชื่อภาคธุรกิจแก่บริษัทอื่นในประเทศไซปรัสและประเทศสิงคโปร์ รายละเอียดของลูกหนี้สินเชื่อภาคธุรกิจ แสดงได้ดังนี้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39"/>
        <w:gridCol w:w="186"/>
        <w:gridCol w:w="984"/>
        <w:gridCol w:w="6"/>
      </w:tblGrid>
      <w:tr w:rsidR="00403740" w:rsidRPr="00CC2E1D" w14:paraId="38102658" w14:textId="77777777" w:rsidTr="001855CA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14:paraId="4D42B16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29D7B6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5304" w:type="dxa"/>
            <w:gridSpan w:val="7"/>
          </w:tcPr>
          <w:p w14:paraId="3E93682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01EFF5B2" w14:textId="77777777" w:rsidTr="001855CA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5E9BC6F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14:paraId="192C2EF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F12C00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5" w:type="dxa"/>
          </w:tcPr>
          <w:p w14:paraId="1D5CAD0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14:paraId="07667DA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1FC25E15" w14:textId="77777777" w:rsidTr="001855CA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6DB168B5" w14:textId="77777777" w:rsidR="00403740" w:rsidRPr="00645D25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A0AC6B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14:paraId="1A75441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    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03740" w:rsidRPr="00CC2E1D" w14:paraId="5986D3E3" w14:textId="77777777" w:rsidTr="001855CA">
        <w:trPr>
          <w:cantSplit/>
          <w:trHeight w:val="258"/>
        </w:trPr>
        <w:tc>
          <w:tcPr>
            <w:tcW w:w="3060" w:type="dxa"/>
          </w:tcPr>
          <w:p w14:paraId="7EA00DC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D3DE72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D8DAC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80" w:type="dxa"/>
            <w:vAlign w:val="bottom"/>
          </w:tcPr>
          <w:p w14:paraId="5C4E769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2928D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14:paraId="4B10CF1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EE4AEE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86" w:type="dxa"/>
            <w:vAlign w:val="bottom"/>
          </w:tcPr>
          <w:p w14:paraId="06165A5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956D1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13F1" w:rsidRPr="00CC2E1D" w14:paraId="1ECD9980" w14:textId="77777777" w:rsidTr="00983865">
        <w:trPr>
          <w:cantSplit/>
          <w:trHeight w:val="258"/>
        </w:trPr>
        <w:tc>
          <w:tcPr>
            <w:tcW w:w="3060" w:type="dxa"/>
          </w:tcPr>
          <w:p w14:paraId="247B7EB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14:paraId="30B8DE6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14.5 - 17.0</w:t>
            </w:r>
          </w:p>
        </w:tc>
        <w:tc>
          <w:tcPr>
            <w:tcW w:w="1260" w:type="dxa"/>
          </w:tcPr>
          <w:p w14:paraId="3F3866BD" w14:textId="49E4629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9,243</w:t>
            </w:r>
          </w:p>
        </w:tc>
        <w:tc>
          <w:tcPr>
            <w:tcW w:w="180" w:type="dxa"/>
            <w:vAlign w:val="bottom"/>
          </w:tcPr>
          <w:p w14:paraId="71CA344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5447CE7" w14:textId="59A8507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278,706</w:t>
            </w:r>
          </w:p>
        </w:tc>
        <w:tc>
          <w:tcPr>
            <w:tcW w:w="185" w:type="dxa"/>
            <w:vAlign w:val="bottom"/>
          </w:tcPr>
          <w:p w14:paraId="5F78A68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32993F38" w14:textId="3A2C45E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9,243</w:t>
            </w:r>
          </w:p>
        </w:tc>
        <w:tc>
          <w:tcPr>
            <w:tcW w:w="186" w:type="dxa"/>
            <w:vAlign w:val="bottom"/>
          </w:tcPr>
          <w:p w14:paraId="3C1B075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F5265C" w14:textId="45E8FEF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299,926</w:t>
            </w:r>
          </w:p>
        </w:tc>
      </w:tr>
      <w:tr w:rsidR="00F213F1" w:rsidRPr="00CC2E1D" w14:paraId="60E70C9D" w14:textId="77777777" w:rsidTr="00983865">
        <w:trPr>
          <w:cantSplit/>
          <w:trHeight w:val="258"/>
        </w:trPr>
        <w:tc>
          <w:tcPr>
            <w:tcW w:w="3060" w:type="dxa"/>
          </w:tcPr>
          <w:p w14:paraId="5086839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537210C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14.5 - 25.0</w:t>
            </w:r>
          </w:p>
        </w:tc>
        <w:tc>
          <w:tcPr>
            <w:tcW w:w="1260" w:type="dxa"/>
          </w:tcPr>
          <w:p w14:paraId="59FA06CB" w14:textId="168A2D8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36,106</w:t>
            </w:r>
          </w:p>
        </w:tc>
        <w:tc>
          <w:tcPr>
            <w:tcW w:w="180" w:type="dxa"/>
            <w:vAlign w:val="bottom"/>
          </w:tcPr>
          <w:p w14:paraId="67E3808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DC75CCB" w14:textId="4E01B88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1,088,736</w:t>
            </w:r>
          </w:p>
        </w:tc>
        <w:tc>
          <w:tcPr>
            <w:tcW w:w="185" w:type="dxa"/>
            <w:vAlign w:val="bottom"/>
          </w:tcPr>
          <w:p w14:paraId="043F9AB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171FE09C" w14:textId="12A5A86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36,106</w:t>
            </w:r>
          </w:p>
        </w:tc>
        <w:tc>
          <w:tcPr>
            <w:tcW w:w="186" w:type="dxa"/>
            <w:vAlign w:val="bottom"/>
          </w:tcPr>
          <w:p w14:paraId="3CF890F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DF55B0" w14:textId="09BADDB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1,171,628</w:t>
            </w:r>
          </w:p>
        </w:tc>
      </w:tr>
      <w:tr w:rsidR="00F213F1" w:rsidRPr="00CC2E1D" w14:paraId="2B2F1553" w14:textId="77777777" w:rsidTr="00983865">
        <w:trPr>
          <w:cantSplit/>
          <w:trHeight w:val="258"/>
        </w:trPr>
        <w:tc>
          <w:tcPr>
            <w:tcW w:w="3060" w:type="dxa"/>
          </w:tcPr>
          <w:p w14:paraId="1ADBCE6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7D8A50C8" w14:textId="6AED035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4A032A" w14:textId="60D8F61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1,313</w:t>
            </w:r>
          </w:p>
        </w:tc>
        <w:tc>
          <w:tcPr>
            <w:tcW w:w="180" w:type="dxa"/>
            <w:vAlign w:val="bottom"/>
          </w:tcPr>
          <w:p w14:paraId="38683B8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BF5DCB" w14:textId="7E66DD0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39,586</w:t>
            </w:r>
          </w:p>
        </w:tc>
        <w:tc>
          <w:tcPr>
            <w:tcW w:w="185" w:type="dxa"/>
            <w:vAlign w:val="bottom"/>
          </w:tcPr>
          <w:p w14:paraId="757DE26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9626E77" w14:textId="0FF3EE7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1,166</w:t>
            </w:r>
          </w:p>
        </w:tc>
        <w:tc>
          <w:tcPr>
            <w:tcW w:w="186" w:type="dxa"/>
            <w:vAlign w:val="bottom"/>
          </w:tcPr>
          <w:p w14:paraId="5034B32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0C9DCFA" w14:textId="3D29D97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37,837</w:t>
            </w:r>
          </w:p>
        </w:tc>
      </w:tr>
      <w:tr w:rsidR="00F213F1" w:rsidRPr="00CC2E1D" w14:paraId="58A7CEAB" w14:textId="77777777" w:rsidTr="00983865">
        <w:trPr>
          <w:cantSplit/>
          <w:trHeight w:val="258"/>
        </w:trPr>
        <w:tc>
          <w:tcPr>
            <w:tcW w:w="3060" w:type="dxa"/>
          </w:tcPr>
          <w:p w14:paraId="4851D4F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รวมลูกหนี้สินเชื่อภาคธุรกิจ</w:t>
            </w:r>
          </w:p>
        </w:tc>
        <w:tc>
          <w:tcPr>
            <w:tcW w:w="1170" w:type="dxa"/>
            <w:vAlign w:val="bottom"/>
          </w:tcPr>
          <w:p w14:paraId="0663C9F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47F873" w14:textId="0987CB6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46,662</w:t>
            </w:r>
          </w:p>
        </w:tc>
        <w:tc>
          <w:tcPr>
            <w:tcW w:w="180" w:type="dxa"/>
            <w:vAlign w:val="bottom"/>
          </w:tcPr>
          <w:p w14:paraId="0D1326F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CA0395" w14:textId="3991D70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1,407,028</w:t>
            </w:r>
          </w:p>
        </w:tc>
        <w:tc>
          <w:tcPr>
            <w:tcW w:w="185" w:type="dxa"/>
            <w:vAlign w:val="bottom"/>
          </w:tcPr>
          <w:p w14:paraId="0AF833A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2ADA3" w14:textId="1E0B9C2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46,515</w:t>
            </w:r>
          </w:p>
        </w:tc>
        <w:tc>
          <w:tcPr>
            <w:tcW w:w="186" w:type="dxa"/>
            <w:vAlign w:val="bottom"/>
          </w:tcPr>
          <w:p w14:paraId="092C3ED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173F5C2" w14:textId="274D354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1,509,391</w:t>
            </w:r>
          </w:p>
        </w:tc>
      </w:tr>
      <w:tr w:rsidR="00F213F1" w:rsidRPr="00CC2E1D" w14:paraId="4EF14194" w14:textId="77777777" w:rsidTr="001855CA">
        <w:trPr>
          <w:cantSplit/>
          <w:trHeight w:val="258"/>
        </w:trPr>
        <w:tc>
          <w:tcPr>
            <w:tcW w:w="3060" w:type="dxa"/>
          </w:tcPr>
          <w:p w14:paraId="38B062F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1D28CA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6ACF7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A5D82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32F48" w14:textId="5802514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43,585</w:t>
            </w:r>
          </w:p>
        </w:tc>
        <w:tc>
          <w:tcPr>
            <w:tcW w:w="185" w:type="dxa"/>
            <w:vAlign w:val="bottom"/>
          </w:tcPr>
          <w:p w14:paraId="6E19BD7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6C855B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30AF0A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5BE41DA" w14:textId="1E16501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50,461</w:t>
            </w:r>
          </w:p>
        </w:tc>
      </w:tr>
      <w:tr w:rsidR="00F213F1" w:rsidRPr="00CC2E1D" w14:paraId="7B13278B" w14:textId="77777777" w:rsidTr="001855CA">
        <w:trPr>
          <w:cantSplit/>
          <w:trHeight w:val="258"/>
        </w:trPr>
        <w:tc>
          <w:tcPr>
            <w:tcW w:w="3060" w:type="dxa"/>
          </w:tcPr>
          <w:p w14:paraId="186DAE7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42CC0EE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64D32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04E56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E11AF4" w14:textId="590BA1B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1,450,613</w:t>
            </w:r>
          </w:p>
        </w:tc>
        <w:tc>
          <w:tcPr>
            <w:tcW w:w="185" w:type="dxa"/>
            <w:vAlign w:val="bottom"/>
          </w:tcPr>
          <w:p w14:paraId="10D3AC2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23801FC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54FC3F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01E0783" w14:textId="255EB4A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1,559,852</w:t>
            </w:r>
          </w:p>
        </w:tc>
      </w:tr>
      <w:tr w:rsidR="00F213F1" w:rsidRPr="00CC2E1D" w14:paraId="2556FCFC" w14:textId="77777777" w:rsidTr="001855CA">
        <w:trPr>
          <w:cantSplit/>
          <w:trHeight w:val="258"/>
        </w:trPr>
        <w:tc>
          <w:tcPr>
            <w:tcW w:w="3060" w:type="dxa"/>
          </w:tcPr>
          <w:p w14:paraId="28E10279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  <w:p w14:paraId="5B28A2E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40FEC5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E6A99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05357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6E1CD42" w14:textId="3D45D4B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(1,409,558)</w:t>
            </w:r>
          </w:p>
        </w:tc>
        <w:tc>
          <w:tcPr>
            <w:tcW w:w="185" w:type="dxa"/>
            <w:vAlign w:val="bottom"/>
          </w:tcPr>
          <w:p w14:paraId="3F8C36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0111624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2F2D28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8304AC" w14:textId="7343907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(1,517,729)</w:t>
            </w:r>
          </w:p>
        </w:tc>
      </w:tr>
      <w:tr w:rsidR="00F213F1" w:rsidRPr="00CC2E1D" w14:paraId="2EDD8A22" w14:textId="77777777" w:rsidTr="001855CA">
        <w:trPr>
          <w:cantSplit/>
          <w:trHeight w:val="258"/>
        </w:trPr>
        <w:tc>
          <w:tcPr>
            <w:tcW w:w="3060" w:type="dxa"/>
          </w:tcPr>
          <w:p w14:paraId="15341E1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14:paraId="0B73F01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CEE20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C33C0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E25087" w14:textId="020A387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(41,055)</w:t>
            </w:r>
          </w:p>
        </w:tc>
        <w:tc>
          <w:tcPr>
            <w:tcW w:w="185" w:type="dxa"/>
            <w:vAlign w:val="bottom"/>
          </w:tcPr>
          <w:p w14:paraId="013814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F6AC09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D6C1EB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7E2B243" w14:textId="701FD42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(42,123)</w:t>
            </w:r>
          </w:p>
        </w:tc>
      </w:tr>
      <w:tr w:rsidR="00F213F1" w:rsidRPr="00CC2E1D" w14:paraId="42E1E3ED" w14:textId="77777777" w:rsidTr="001855CA">
        <w:trPr>
          <w:cantSplit/>
          <w:trHeight w:val="243"/>
        </w:trPr>
        <w:tc>
          <w:tcPr>
            <w:tcW w:w="3060" w:type="dxa"/>
          </w:tcPr>
          <w:p w14:paraId="0409135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6B38CEE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66078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3C76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A0077" w14:textId="1019C32B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2F1076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258D99A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444B90B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E168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9BBC0D7" w14:textId="3BF3CC4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EF1E38C" w14:textId="77777777" w:rsidR="00403740" w:rsidRPr="00221FDF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0"/>
          <w:szCs w:val="10"/>
          <w:cs/>
        </w:rPr>
      </w:pPr>
    </w:p>
    <w:p w14:paraId="23269376" w14:textId="77777777" w:rsidR="009F3D91" w:rsidRPr="009F3D91" w:rsidRDefault="009F3D91" w:rsidP="0040374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0B353A4" w14:textId="2A809D7D" w:rsidR="00403740" w:rsidRPr="00CC2E1D" w:rsidRDefault="00403740" w:rsidP="0040374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  <w:cs/>
        </w:rPr>
        <w:t xml:space="preserve">ในเดือนเมษายน </w:t>
      </w:r>
      <w:r w:rsidRPr="00CC2E1D">
        <w:rPr>
          <w:rFonts w:ascii="Angsana New" w:hAnsi="Angsana New" w:cs="Angsana New"/>
          <w:sz w:val="26"/>
          <w:szCs w:val="26"/>
        </w:rPr>
        <w:t>2561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ผู้บริหารของบริษัทย่อยได้ส่งหนังสือแจ้งการชำระคืนสำหรับสินเชื่อภาคธุรกิจที่เหลืออยู่และดอกเบี้ยคงค้างที่ถึงกำหนดชำระถึงวันที่ </w:t>
      </w:r>
      <w:r w:rsidRPr="00CC2E1D">
        <w:rPr>
          <w:rFonts w:ascii="Angsana New" w:hAnsi="Angsana New" w:cs="Angsana New"/>
          <w:sz w:val="26"/>
          <w:szCs w:val="26"/>
        </w:rPr>
        <w:t>31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พฤษภาคม </w:t>
      </w:r>
      <w:r w:rsidRPr="00CC2E1D">
        <w:rPr>
          <w:rFonts w:ascii="Angsana New" w:hAnsi="Angsana New" w:cs="Angsana New"/>
          <w:sz w:val="26"/>
          <w:szCs w:val="26"/>
        </w:rPr>
        <w:t xml:space="preserve">2561 </w:t>
      </w:r>
      <w:r w:rsidRPr="00CC2E1D">
        <w:rPr>
          <w:rFonts w:ascii="Angsana New" w:hAnsi="Angsana New" w:cs="Angsana New" w:hint="cs"/>
          <w:sz w:val="26"/>
          <w:szCs w:val="26"/>
          <w:cs/>
        </w:rPr>
        <w:t>ทั้งหมดให้แก่ผู้กู้กลุ่มสิงคโปร์และไซปรัส จนถึงวันที่ 3</w:t>
      </w:r>
      <w:r w:rsidRPr="00CC2E1D">
        <w:rPr>
          <w:rFonts w:ascii="Angsana New" w:hAnsi="Angsana New" w:cs="Angsana New"/>
          <w:sz w:val="26"/>
          <w:szCs w:val="26"/>
        </w:rPr>
        <w:t>1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Pr="00CC2E1D">
        <w:rPr>
          <w:rFonts w:ascii="Angsana New" w:hAnsi="Angsana New" w:cs="Angsana New"/>
          <w:sz w:val="26"/>
          <w:szCs w:val="26"/>
        </w:rPr>
        <w:t>2562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บริษัทย่อยยังไม่ได้รับการชำระเงินต้นหรือดอกเบี้ยจากสินเชื่อภาคธุรกิจดังกล่าว</w:t>
      </w:r>
      <w:r w:rsidRPr="00CC2E1D">
        <w:rPr>
          <w:rFonts w:ascii="Angsana New" w:hAnsi="Angsana New" w:cs="Angsana New"/>
          <w:sz w:val="26"/>
          <w:szCs w:val="26"/>
        </w:rPr>
        <w:t xml:space="preserve"> </w:t>
      </w:r>
    </w:p>
    <w:p w14:paraId="0A9C9612" w14:textId="77777777" w:rsidR="00403740" w:rsidRPr="00221FDF" w:rsidRDefault="00403740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  <w:cs/>
        </w:rPr>
      </w:pPr>
    </w:p>
    <w:p w14:paraId="49C35F06" w14:textId="77777777" w:rsidR="00645D25" w:rsidRDefault="00403740" w:rsidP="009B29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>จากผลของการผิดนัดชำระหนี้ของเงินกู้ยืมและเรื่องอื่นๆ ซึ่งทำให้บริษัทไม่สามารถได้รับชำระเงิน ณ วันที่</w:t>
      </w:r>
      <w:r w:rsidRPr="00CC2E1D">
        <w:rPr>
          <w:rFonts w:ascii="Angsana New" w:hAnsi="Angsana New" w:cs="Angsana New"/>
          <w:sz w:val="26"/>
          <w:szCs w:val="26"/>
        </w:rPr>
        <w:t xml:space="preserve"> 31 </w:t>
      </w:r>
      <w:r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CC2E1D">
        <w:rPr>
          <w:rFonts w:ascii="Angsana New" w:hAnsi="Angsana New" w:cs="Angsana New"/>
          <w:sz w:val="26"/>
          <w:szCs w:val="26"/>
        </w:rPr>
        <w:t xml:space="preserve"> 2562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และ</w:t>
      </w:r>
      <w:r w:rsidRPr="00CC2E1D">
        <w:rPr>
          <w:rFonts w:ascii="Angsana New" w:hAnsi="Angsana New" w:cs="Angsana New"/>
          <w:sz w:val="26"/>
          <w:szCs w:val="26"/>
        </w:rPr>
        <w:t xml:space="preserve"> 2561 </w:t>
      </w:r>
      <w:r w:rsidRPr="00CC2E1D">
        <w:rPr>
          <w:rFonts w:ascii="Angsana New" w:hAnsi="Angsana New" w:cs="Angsana New" w:hint="cs"/>
          <w:sz w:val="26"/>
          <w:szCs w:val="26"/>
          <w:cs/>
        </w:rPr>
        <w:t>ผู้บริหารเชื่อว่าการตั้งสำรองเผื่อขาดทุนสำหรับเงินให้กู้ยืมกับกลุ่มลูกหนี้ไซปรัสและสิงคโปร์เต็มจำนวนนั้นเหมาะสมตามนโยบายการบัญชีของกลุ่มบริษัท</w:t>
      </w:r>
      <w:r w:rsidR="009B29F0">
        <w:rPr>
          <w:rFonts w:ascii="Angsana New" w:hAnsi="Angsana New" w:cs="Angsana New"/>
          <w:sz w:val="26"/>
          <w:szCs w:val="26"/>
        </w:rPr>
        <w:t xml:space="preserve"> </w:t>
      </w:r>
    </w:p>
    <w:p w14:paraId="02CA0058" w14:textId="19F3E18C" w:rsidR="009F3D91" w:rsidRDefault="009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7BE25BDF" w14:textId="6639A9BF" w:rsidR="00183070" w:rsidRDefault="00891037" w:rsidP="009B29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891037">
        <w:rPr>
          <w:rFonts w:ascii="Angsana New" w:hAnsi="Angsana New" w:cs="Angsana New" w:hint="cs"/>
          <w:sz w:val="26"/>
          <w:szCs w:val="26"/>
          <w:cs/>
        </w:rPr>
        <w:lastRenderedPageBreak/>
        <w:t>เมื่อวันที่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19 </w:t>
      </w:r>
      <w:r w:rsidRPr="00891037">
        <w:rPr>
          <w:rFonts w:ascii="Angsana New" w:hAnsi="Angsana New" w:cs="Angsana New" w:hint="cs"/>
          <w:sz w:val="26"/>
          <w:szCs w:val="26"/>
          <w:cs/>
        </w:rPr>
        <w:t>ตุลาคม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2560 </w:t>
      </w:r>
      <w:r w:rsidRPr="00891037">
        <w:rPr>
          <w:rFonts w:ascii="Angsana New" w:hAnsi="Angsana New" w:cs="Angsana New" w:hint="cs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(“</w:t>
      </w:r>
      <w:r w:rsidRPr="00891037">
        <w:rPr>
          <w:rFonts w:ascii="Angsana New" w:hAnsi="Angsana New" w:cs="Angsana New" w:hint="cs"/>
          <w:sz w:val="26"/>
          <w:szCs w:val="26"/>
          <w:cs/>
        </w:rPr>
        <w:t>ก</w:t>
      </w:r>
      <w:r w:rsidRPr="00891037">
        <w:rPr>
          <w:rFonts w:ascii="Angsana New" w:hAnsi="Angsana New" w:cs="Angsana New"/>
          <w:sz w:val="26"/>
          <w:szCs w:val="26"/>
          <w:cs/>
        </w:rPr>
        <w:t>.</w:t>
      </w:r>
      <w:r w:rsidRPr="00891037">
        <w:rPr>
          <w:rFonts w:ascii="Angsana New" w:hAnsi="Angsana New" w:cs="Angsana New" w:hint="cs"/>
          <w:sz w:val="26"/>
          <w:szCs w:val="26"/>
          <w:cs/>
        </w:rPr>
        <w:t>ล</w:t>
      </w:r>
      <w:r w:rsidRPr="00891037">
        <w:rPr>
          <w:rFonts w:ascii="Angsana New" w:hAnsi="Angsana New" w:cs="Angsana New"/>
          <w:sz w:val="26"/>
          <w:szCs w:val="26"/>
          <w:cs/>
        </w:rPr>
        <w:t>.</w:t>
      </w:r>
      <w:r w:rsidRPr="00891037">
        <w:rPr>
          <w:rFonts w:ascii="Angsana New" w:hAnsi="Angsana New" w:cs="Angsana New" w:hint="cs"/>
          <w:sz w:val="26"/>
          <w:szCs w:val="26"/>
          <w:cs/>
        </w:rPr>
        <w:t>ต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.”) </w:t>
      </w:r>
      <w:r w:rsidRPr="00891037">
        <w:rPr>
          <w:rFonts w:ascii="Angsana New" w:hAnsi="Angsana New" w:cs="Angsana New" w:hint="cs"/>
          <w:sz w:val="26"/>
          <w:szCs w:val="26"/>
          <w:cs/>
        </w:rPr>
        <w:t>ได้มีหนังสือแจ้งมายังบริษัทให้ดำเนินการแก้ไขงบการเงิน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แบบแสดงรายการข้อมูลประจำปี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(56-1) </w:t>
      </w:r>
      <w:r w:rsidRPr="00891037">
        <w:rPr>
          <w:rFonts w:ascii="Angsana New" w:hAnsi="Angsana New" w:cs="Angsana New" w:hint="cs"/>
          <w:sz w:val="26"/>
          <w:szCs w:val="26"/>
          <w:cs/>
        </w:rPr>
        <w:t>และรายงานประจำปี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(56-2) </w:t>
      </w:r>
      <w:r w:rsidRPr="00891037">
        <w:rPr>
          <w:rFonts w:ascii="Angsana New" w:hAnsi="Angsana New" w:cs="Angsana New" w:hint="cs"/>
          <w:sz w:val="26"/>
          <w:szCs w:val="26"/>
          <w:cs/>
        </w:rPr>
        <w:t>ของบริษัทให้ถูกต้อง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เนื่องจากวันที่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16 </w:t>
      </w:r>
      <w:r w:rsidRPr="00891037">
        <w:rPr>
          <w:rFonts w:ascii="Angsana New" w:hAnsi="Angsana New" w:cs="Angsana New" w:hint="cs"/>
          <w:sz w:val="26"/>
          <w:szCs w:val="26"/>
          <w:cs/>
        </w:rPr>
        <w:t>ตุลาคม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2560 </w:t>
      </w:r>
      <w:r w:rsidRPr="00891037">
        <w:rPr>
          <w:rFonts w:ascii="Angsana New" w:hAnsi="Angsana New" w:cs="Angsana New" w:hint="cs"/>
          <w:sz w:val="26"/>
          <w:szCs w:val="26"/>
          <w:cs/>
        </w:rPr>
        <w:t>ก</w:t>
      </w:r>
      <w:r w:rsidRPr="00891037">
        <w:rPr>
          <w:rFonts w:ascii="Angsana New" w:hAnsi="Angsana New" w:cs="Angsana New"/>
          <w:sz w:val="26"/>
          <w:szCs w:val="26"/>
          <w:cs/>
        </w:rPr>
        <w:t>.</w:t>
      </w:r>
      <w:r w:rsidRPr="00891037">
        <w:rPr>
          <w:rFonts w:ascii="Angsana New" w:hAnsi="Angsana New" w:cs="Angsana New" w:hint="cs"/>
          <w:sz w:val="26"/>
          <w:szCs w:val="26"/>
          <w:cs/>
        </w:rPr>
        <w:t>ล</w:t>
      </w:r>
      <w:r w:rsidRPr="00891037">
        <w:rPr>
          <w:rFonts w:ascii="Angsana New" w:hAnsi="Angsana New" w:cs="Angsana New"/>
          <w:sz w:val="26"/>
          <w:szCs w:val="26"/>
          <w:cs/>
        </w:rPr>
        <w:t>.</w:t>
      </w:r>
      <w:r w:rsidRPr="00891037">
        <w:rPr>
          <w:rFonts w:ascii="Angsana New" w:hAnsi="Angsana New" w:cs="Angsana New" w:hint="cs"/>
          <w:sz w:val="26"/>
          <w:szCs w:val="26"/>
          <w:cs/>
        </w:rPr>
        <w:t>ต</w:t>
      </w:r>
      <w:r w:rsidRPr="00891037">
        <w:rPr>
          <w:rFonts w:ascii="Angsana New" w:hAnsi="Angsana New" w:cs="Angsana New"/>
          <w:sz w:val="26"/>
          <w:szCs w:val="26"/>
          <w:cs/>
        </w:rPr>
        <w:t>.</w:t>
      </w:r>
      <w:r w:rsidRPr="00891037">
        <w:rPr>
          <w:rFonts w:ascii="Angsana New" w:hAnsi="Angsana New" w:cs="Angsana New" w:hint="cs"/>
          <w:sz w:val="26"/>
          <w:szCs w:val="26"/>
          <w:cs/>
        </w:rPr>
        <w:t>ได้เปิดเผยถึงการกล่าวโทษอดีตผู้บริหารท่านหนึ่งต่อกรมสอบสวนคดีพิเศษ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(“</w:t>
      </w:r>
      <w:r w:rsidRPr="00891037">
        <w:rPr>
          <w:rFonts w:ascii="Angsana New" w:hAnsi="Angsana New" w:cs="Angsana New" w:hint="cs"/>
          <w:sz w:val="26"/>
          <w:szCs w:val="26"/>
          <w:cs/>
        </w:rPr>
        <w:t>ดีเอสไอ</w:t>
      </w:r>
      <w:r w:rsidRPr="00891037">
        <w:rPr>
          <w:rFonts w:ascii="Angsana New" w:hAnsi="Angsana New" w:cs="Angsana New" w:hint="eastAsia"/>
          <w:sz w:val="26"/>
          <w:szCs w:val="26"/>
          <w:cs/>
        </w:rPr>
        <w:t>”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) </w:t>
      </w:r>
      <w:r w:rsidRPr="00891037">
        <w:rPr>
          <w:rFonts w:ascii="Angsana New" w:hAnsi="Angsana New" w:cs="Angsana New" w:hint="cs"/>
          <w:sz w:val="26"/>
          <w:szCs w:val="26"/>
          <w:cs/>
        </w:rPr>
        <w:t>กรณีทุจริต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เบียดบังทรัพย์สินของบริษัท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และทำบัญชีไม่ถูกต้อง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โดยทำธุรกรรมอำพรางผ่านบริษัทที่เกี่ยวข้องในต่างประเทศหลายแห่ง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เพื่อให้ผลประกอบการของกลุ่มบริษัทสูงเกินความจริง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ดังนั้นบริษัทได้ตั้งค่าเผื่อหนี้สงสัยจะสูญสำหรับลูกหนี้สินเชื่อภาคธุรกิจและดอกเบี้ยค้างรับเต็มจำนวน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และจะบันทึกรายการที่จะได้รับคืนในงวดที่ได้รับ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891037">
        <w:rPr>
          <w:rFonts w:ascii="Angsana New" w:hAnsi="Angsana New" w:cs="Angsana New"/>
          <w:sz w:val="26"/>
          <w:szCs w:val="26"/>
          <w:cs/>
        </w:rPr>
        <w:t xml:space="preserve"> </w:t>
      </w:r>
      <w:r w:rsidRPr="00891037">
        <w:rPr>
          <w:rFonts w:ascii="Angsana New" w:hAnsi="Angsana New" w:cs="Angsana New" w:hint="cs"/>
          <w:sz w:val="26"/>
          <w:szCs w:val="26"/>
          <w:cs/>
        </w:rPr>
        <w:t>แต่ในปัจจุบันยังไม่พบว่ามีเรื่องอื่นที่อาจจะเกิดขึ้นต่อบริษัทจากการสอบสวน</w:t>
      </w:r>
    </w:p>
    <w:p w14:paraId="2FC56CDE" w14:textId="77777777" w:rsidR="00891037" w:rsidRPr="00CC2E1D" w:rsidRDefault="00891037" w:rsidP="009B29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2693092C" w14:textId="4D31E74B" w:rsidR="00403740" w:rsidRPr="00CC2E1D" w:rsidRDefault="006D3CEF" w:rsidP="00403740">
      <w:pPr>
        <w:pStyle w:val="block"/>
        <w:spacing w:after="0" w:line="240" w:lineRule="atLeast"/>
        <w:ind w:left="518" w:right="-43" w:hanging="518"/>
        <w:rPr>
          <w:rFonts w:ascii="Angsana New" w:hAnsi="Angsana New" w:cs="Angsana New"/>
          <w:sz w:val="26"/>
          <w:szCs w:val="26"/>
          <w:lang w:val="en-US" w:bidi="th-TH"/>
        </w:rPr>
      </w:pPr>
      <w:r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1</w:t>
      </w:r>
      <w:r w:rsidR="00AA49FA" w:rsidRPr="00CC2E1D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="00403740" w:rsidRPr="00CC2E1D">
        <w:rPr>
          <w:rFonts w:ascii="Angsana New" w:hAnsi="Angsana New" w:cs="Angsana New"/>
          <w:sz w:val="26"/>
          <w:szCs w:val="26"/>
          <w:lang w:val="en-US" w:bidi="th-TH"/>
        </w:rPr>
        <w:t>.2</w:t>
      </w:r>
      <w:r w:rsidR="00403740" w:rsidRPr="00CC2E1D">
        <w:rPr>
          <w:rFonts w:ascii="Angsana New" w:hAnsi="Angsana New" w:cs="Angsana New"/>
          <w:sz w:val="26"/>
          <w:szCs w:val="26"/>
          <w:lang w:val="en-US" w:bidi="th-TH"/>
        </w:rPr>
        <w:tab/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ณ</w:t>
      </w:r>
      <w:r w:rsidR="00403740" w:rsidRPr="00CC2E1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วันที่</w:t>
      </w:r>
      <w:r w:rsidR="00403740" w:rsidRPr="00CC2E1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ธันวาคม</w:t>
      </w:r>
      <w:r w:rsidR="00403740" w:rsidRPr="00CC2E1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403740" w:rsidRPr="00CC2E1D">
        <w:rPr>
          <w:rFonts w:ascii="Angsana New" w:hAnsi="Angsana New" w:cs="Angsana New"/>
          <w:sz w:val="26"/>
          <w:szCs w:val="26"/>
          <w:lang w:val="en-US" w:bidi="th-TH"/>
        </w:rPr>
        <w:t xml:space="preserve">2562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 </w:t>
      </w:r>
      <w:r w:rsidR="00403740" w:rsidRPr="00CC2E1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2561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ยอดคงเหลือของทั้งลูกหนี้สินเชื่อภาคธุรกิจภายใต้ข้อพิพาท</w:t>
      </w:r>
      <w:r w:rsidR="00403740" w:rsidRPr="00CC2E1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และลูกหนี้สินเชื่อภาคธุรกิจอื่นแก่ผู้กู้กลุ่มสิงคโปร์</w:t>
      </w:r>
      <w:r w:rsidR="007D055C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ไซปรัส</w:t>
      </w:r>
      <w:r w:rsidR="007D055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และอื่น ๆ </w:t>
      </w:r>
      <w:r w:rsidR="00403740" w:rsidRPr="00CC2E1D">
        <w:rPr>
          <w:rFonts w:ascii="Angsana New" w:hAnsi="Angsana New" w:cs="Angsana New" w:hint="cs"/>
          <w:sz w:val="26"/>
          <w:szCs w:val="26"/>
          <w:cs/>
          <w:lang w:val="en-US" w:bidi="th-TH"/>
        </w:rPr>
        <w:t>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403740" w:rsidRPr="00CC2E1D" w14:paraId="61397378" w14:textId="77777777" w:rsidTr="001855CA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1D3B01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116D9F6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4B4A56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5016FEEA" w14:textId="77777777" w:rsidTr="001855CA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40FBEB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B15A4C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85EC4F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56B67EA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224FD5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</w:tr>
      <w:tr w:rsidR="00403740" w:rsidRPr="00CC2E1D" w14:paraId="08E070B1" w14:textId="77777777" w:rsidTr="00645D25">
        <w:trPr>
          <w:cantSplit/>
          <w:trHeight w:val="278"/>
        </w:trPr>
        <w:tc>
          <w:tcPr>
            <w:tcW w:w="6210" w:type="dxa"/>
          </w:tcPr>
          <w:p w14:paraId="1D3E45D4" w14:textId="77777777" w:rsidR="00403740" w:rsidRPr="00645D25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14"/>
                <w:szCs w:val="14"/>
                <w:lang w:val="en-GB" w:bidi="ar-SA"/>
              </w:rPr>
            </w:pPr>
          </w:p>
        </w:tc>
        <w:tc>
          <w:tcPr>
            <w:tcW w:w="180" w:type="dxa"/>
          </w:tcPr>
          <w:p w14:paraId="7909A24A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01A3EDA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403740" w:rsidRPr="00CC2E1D" w14:paraId="1C81DEDA" w14:textId="77777777" w:rsidTr="001855CA">
        <w:trPr>
          <w:cantSplit/>
        </w:trPr>
        <w:tc>
          <w:tcPr>
            <w:tcW w:w="6210" w:type="dxa"/>
          </w:tcPr>
          <w:p w14:paraId="254FEE0D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14:paraId="066C2D1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F0AD50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D9B9E4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613466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0959AF07" w14:textId="77777777" w:rsidTr="001855CA">
        <w:trPr>
          <w:cantSplit/>
        </w:trPr>
        <w:tc>
          <w:tcPr>
            <w:tcW w:w="6210" w:type="dxa"/>
          </w:tcPr>
          <w:p w14:paraId="3D4F127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1D83F45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A424FCD" w14:textId="422EDCE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545,071</w:t>
            </w:r>
          </w:p>
        </w:tc>
        <w:tc>
          <w:tcPr>
            <w:tcW w:w="180" w:type="dxa"/>
          </w:tcPr>
          <w:p w14:paraId="0CFC584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7D31F04" w14:textId="3EE645F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586,571</w:t>
            </w:r>
          </w:p>
        </w:tc>
      </w:tr>
      <w:tr w:rsidR="00F213F1" w:rsidRPr="00CC2E1D" w14:paraId="051CC105" w14:textId="77777777" w:rsidTr="001855CA">
        <w:trPr>
          <w:cantSplit/>
        </w:trPr>
        <w:tc>
          <w:tcPr>
            <w:tcW w:w="6210" w:type="dxa"/>
          </w:tcPr>
          <w:p w14:paraId="509C597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ค่าเผื่อหนี้สงสัยจะสูญสำหรับลูกหนี้สินเชื่อ</w:t>
            </w:r>
          </w:p>
          <w:p w14:paraId="1920ED5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5" w:hanging="735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ภาคธุรกิจภายใต้ข้อพิพาท</w:t>
            </w:r>
          </w:p>
        </w:tc>
        <w:tc>
          <w:tcPr>
            <w:tcW w:w="180" w:type="dxa"/>
          </w:tcPr>
          <w:p w14:paraId="1F3EFF6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3181B4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8B423" w14:textId="6EDA81B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(545,071)</w:t>
            </w:r>
          </w:p>
        </w:tc>
        <w:tc>
          <w:tcPr>
            <w:tcW w:w="180" w:type="dxa"/>
          </w:tcPr>
          <w:p w14:paraId="6A83728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FCCF696" w14:textId="1D9D324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(586,571)</w:t>
            </w:r>
          </w:p>
        </w:tc>
      </w:tr>
      <w:tr w:rsidR="00F213F1" w:rsidRPr="00CC2E1D" w14:paraId="5FD36E4E" w14:textId="77777777" w:rsidTr="001855CA">
        <w:trPr>
          <w:cantSplit/>
        </w:trPr>
        <w:tc>
          <w:tcPr>
            <w:tcW w:w="6210" w:type="dxa"/>
          </w:tcPr>
          <w:p w14:paraId="3B259F3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ลูกหนี้สินเชื่อภาคธุรกิจภายใต้ข้อพิพาทส่วนที่ถึงกำหนด</w:t>
            </w:r>
          </w:p>
          <w:p w14:paraId="2D59652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ชำระในหนึ่งปี</w:t>
            </w:r>
          </w:p>
        </w:tc>
        <w:tc>
          <w:tcPr>
            <w:tcW w:w="180" w:type="dxa"/>
          </w:tcPr>
          <w:p w14:paraId="598B870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9FA56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58C6FD6A" w14:textId="3199AD7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F4B35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91A0D3" w14:textId="2B6C308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213F1" w:rsidRPr="00CC2E1D" w14:paraId="69A92DE3" w14:textId="77777777" w:rsidTr="001855CA">
        <w:trPr>
          <w:cantSplit/>
        </w:trPr>
        <w:tc>
          <w:tcPr>
            <w:tcW w:w="6210" w:type="dxa"/>
          </w:tcPr>
          <w:p w14:paraId="4D3B944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ลูกหนี้สินเชื่อภาคธุรกิจภายใต้ข้อพิพาทส่วนที่ถึงกำหนดชำระเกินกว่าหนึ่งปี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01B36D5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7743E7" w14:textId="708EC6D1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74DAD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B9C54" w14:textId="0E7FBC4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</w:tr>
      <w:tr w:rsidR="00F213F1" w:rsidRPr="00CC2E1D" w14:paraId="249F6147" w14:textId="77777777" w:rsidTr="001855CA">
        <w:trPr>
          <w:cantSplit/>
          <w:trHeight w:val="272"/>
        </w:trPr>
        <w:tc>
          <w:tcPr>
            <w:tcW w:w="6210" w:type="dxa"/>
          </w:tcPr>
          <w:p w14:paraId="1A524279" w14:textId="77777777" w:rsidR="00F213F1" w:rsidRPr="00645D25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4"/>
                <w:szCs w:val="14"/>
                <w:lang w:val="en-GB" w:bidi="ar-SA"/>
              </w:rPr>
            </w:pPr>
          </w:p>
        </w:tc>
        <w:tc>
          <w:tcPr>
            <w:tcW w:w="180" w:type="dxa"/>
          </w:tcPr>
          <w:p w14:paraId="60CCC9B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6430D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DB1EE5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11315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219A92E1" w14:textId="77777777" w:rsidTr="001855CA">
        <w:trPr>
          <w:cantSplit/>
        </w:trPr>
        <w:tc>
          <w:tcPr>
            <w:tcW w:w="6210" w:type="dxa"/>
          </w:tcPr>
          <w:p w14:paraId="1163A5F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ลูกหนี้สินเชื่อภาคธุรกิจและดอกเบี้ยค้างรับ</w:t>
            </w:r>
          </w:p>
        </w:tc>
        <w:tc>
          <w:tcPr>
            <w:tcW w:w="180" w:type="dxa"/>
          </w:tcPr>
          <w:p w14:paraId="36E24E3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2DF8640" w14:textId="5565D63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905,542</w:t>
            </w:r>
          </w:p>
        </w:tc>
        <w:tc>
          <w:tcPr>
            <w:tcW w:w="180" w:type="dxa"/>
          </w:tcPr>
          <w:p w14:paraId="742DF8C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2AEA91D" w14:textId="549D904E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973,281</w:t>
            </w:r>
          </w:p>
        </w:tc>
      </w:tr>
      <w:tr w:rsidR="00F213F1" w:rsidRPr="00CC2E1D" w14:paraId="48A8B0E5" w14:textId="77777777" w:rsidTr="001855CA">
        <w:trPr>
          <w:cantSplit/>
        </w:trPr>
        <w:tc>
          <w:tcPr>
            <w:tcW w:w="6210" w:type="dxa"/>
          </w:tcPr>
          <w:p w14:paraId="4201974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ค่าเผื่อหนี้สงสัยจะสูญสำหรับลูกหนี้สินเชื่อภาคธุกิจ</w:t>
            </w:r>
          </w:p>
          <w:p w14:paraId="521675C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และดอกเบี้ยค้างรับ</w:t>
            </w:r>
          </w:p>
        </w:tc>
        <w:tc>
          <w:tcPr>
            <w:tcW w:w="180" w:type="dxa"/>
          </w:tcPr>
          <w:p w14:paraId="42B2644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BB5D8F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F09EF" w14:textId="4A51C41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(864,487)</w:t>
            </w:r>
          </w:p>
        </w:tc>
        <w:tc>
          <w:tcPr>
            <w:tcW w:w="180" w:type="dxa"/>
          </w:tcPr>
          <w:p w14:paraId="4BECEA7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ECC75A" w14:textId="4D7FA33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(931,158)</w:t>
            </w:r>
          </w:p>
        </w:tc>
      </w:tr>
      <w:tr w:rsidR="00F213F1" w:rsidRPr="00CC2E1D" w14:paraId="6F54FE49" w14:textId="77777777" w:rsidTr="001855CA">
        <w:trPr>
          <w:cantSplit/>
        </w:trPr>
        <w:tc>
          <w:tcPr>
            <w:tcW w:w="6210" w:type="dxa"/>
          </w:tcPr>
          <w:p w14:paraId="0A971BEF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</w:t>
            </w: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ถึงกำหนดชำระในหนึ่งปี</w:t>
            </w:r>
          </w:p>
        </w:tc>
        <w:tc>
          <w:tcPr>
            <w:tcW w:w="180" w:type="dxa"/>
          </w:tcPr>
          <w:p w14:paraId="6217520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4A6128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33B2A4D8" w14:textId="6221CE2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(41,055)</w:t>
            </w:r>
          </w:p>
        </w:tc>
        <w:tc>
          <w:tcPr>
            <w:tcW w:w="180" w:type="dxa"/>
          </w:tcPr>
          <w:p w14:paraId="676AC53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1BB0A9" w14:textId="78B4275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(42,123)</w:t>
            </w:r>
          </w:p>
        </w:tc>
      </w:tr>
      <w:tr w:rsidR="00F213F1" w:rsidRPr="00CC2E1D" w14:paraId="29367AAF" w14:textId="77777777" w:rsidTr="00983865">
        <w:trPr>
          <w:cantSplit/>
        </w:trPr>
        <w:tc>
          <w:tcPr>
            <w:tcW w:w="6210" w:type="dxa"/>
          </w:tcPr>
          <w:p w14:paraId="2AAC2DE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ถึงกำหนดชำระเกินกว่าหนึ่งปี</w:t>
            </w:r>
          </w:p>
        </w:tc>
        <w:tc>
          <w:tcPr>
            <w:tcW w:w="180" w:type="dxa"/>
          </w:tcPr>
          <w:p w14:paraId="2A68F83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95F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729E7" w14:textId="1866CD1F" w:rsidR="00F213F1" w:rsidRPr="00E45065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DF472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A7565" w14:textId="040937A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</w:tr>
    </w:tbl>
    <w:p w14:paraId="741D4554" w14:textId="77777777" w:rsidR="00982044" w:rsidRDefault="0098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A0D60FE" w14:textId="31DC8669" w:rsidR="00403740" w:rsidRPr="00CC2E1D" w:rsidRDefault="006D3CEF" w:rsidP="0040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 w:hint="cs"/>
          <w:sz w:val="26"/>
          <w:szCs w:val="26"/>
          <w:cs/>
        </w:rPr>
        <w:lastRenderedPageBreak/>
        <w:t>1</w:t>
      </w:r>
      <w:r w:rsidR="00AA49FA" w:rsidRPr="00CC2E1D">
        <w:rPr>
          <w:rFonts w:asciiTheme="majorBidi" w:hAnsiTheme="majorBidi" w:cstheme="majorBidi"/>
          <w:sz w:val="26"/>
          <w:szCs w:val="26"/>
        </w:rPr>
        <w:t>0</w:t>
      </w:r>
      <w:r w:rsidR="00403740" w:rsidRPr="00CC2E1D">
        <w:rPr>
          <w:rFonts w:asciiTheme="majorBidi" w:hAnsiTheme="majorBidi" w:cstheme="majorBidi"/>
          <w:sz w:val="26"/>
          <w:szCs w:val="26"/>
        </w:rPr>
        <w:t>.3</w:t>
      </w:r>
      <w:r w:rsidR="00403740" w:rsidRPr="00CC2E1D">
        <w:rPr>
          <w:rFonts w:asciiTheme="majorBidi" w:hAnsiTheme="majorBidi" w:cstheme="majorBidi"/>
          <w:sz w:val="26"/>
          <w:szCs w:val="26"/>
        </w:rPr>
        <w:tab/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03740" w:rsidRPr="00CC2E1D">
        <w:rPr>
          <w:rFonts w:asciiTheme="majorBidi" w:hAnsiTheme="majorBidi" w:cstheme="majorBidi"/>
          <w:sz w:val="26"/>
          <w:szCs w:val="26"/>
        </w:rPr>
        <w:t xml:space="preserve">31 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03740" w:rsidRPr="00CC2E1D">
        <w:rPr>
          <w:rFonts w:asciiTheme="majorBidi" w:hAnsiTheme="majorBidi" w:cstheme="majorBidi"/>
          <w:sz w:val="26"/>
          <w:szCs w:val="26"/>
        </w:rPr>
        <w:t xml:space="preserve">2562 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>และ 2561 ยอดคงเหลือของทั้งลูกหนี้สินเชื่อภาคธุรกิจภายใต้ข้อพิพาท และลูกหนี้สินเชื่อภาคธุรกิจ</w:t>
      </w:r>
      <w:r w:rsidR="00403740" w:rsidRPr="00CC2E1D">
        <w:rPr>
          <w:rFonts w:asciiTheme="majorBidi" w:hAnsiTheme="majorBidi" w:cstheme="majorBidi" w:hint="cs"/>
          <w:sz w:val="26"/>
          <w:szCs w:val="26"/>
          <w:cs/>
        </w:rPr>
        <w:t xml:space="preserve">อื่น </w:t>
      </w:r>
      <w:r w:rsidR="00403740" w:rsidRPr="00CC2E1D">
        <w:rPr>
          <w:rFonts w:asciiTheme="majorBidi" w:hAnsiTheme="majorBidi" w:cstheme="majorBidi"/>
          <w:sz w:val="26"/>
          <w:szCs w:val="26"/>
          <w:cs/>
        </w:rPr>
        <w:t>จำแนกตามอายุหนี้ค้างชำระได้ดังนี้</w:t>
      </w:r>
    </w:p>
    <w:p w14:paraId="5E4ECCCF" w14:textId="77777777" w:rsidR="00403740" w:rsidRPr="00645D25" w:rsidRDefault="00403740" w:rsidP="00403740">
      <w:pPr>
        <w:pStyle w:val="block"/>
        <w:spacing w:after="0" w:line="240" w:lineRule="auto"/>
        <w:ind w:left="518" w:right="-45" w:hanging="518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tbl>
      <w:tblPr>
        <w:tblW w:w="981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05"/>
        <w:gridCol w:w="1080"/>
        <w:gridCol w:w="236"/>
        <w:gridCol w:w="1069"/>
        <w:gridCol w:w="236"/>
        <w:gridCol w:w="1069"/>
        <w:gridCol w:w="236"/>
        <w:gridCol w:w="1076"/>
        <w:gridCol w:w="236"/>
        <w:gridCol w:w="1078"/>
        <w:gridCol w:w="245"/>
        <w:gridCol w:w="1051"/>
      </w:tblGrid>
      <w:tr w:rsidR="00403740" w:rsidRPr="00CC2E1D" w14:paraId="24401D78" w14:textId="77777777" w:rsidTr="001855CA">
        <w:trPr>
          <w:trHeight w:val="380"/>
        </w:trPr>
        <w:tc>
          <w:tcPr>
            <w:tcW w:w="2205" w:type="dxa"/>
          </w:tcPr>
          <w:p w14:paraId="1014078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12" w:type="dxa"/>
            <w:gridSpan w:val="11"/>
          </w:tcPr>
          <w:p w14:paraId="6B728AB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3740" w:rsidRPr="00CC2E1D" w14:paraId="178A8C3C" w14:textId="77777777" w:rsidTr="001855CA">
        <w:trPr>
          <w:trHeight w:val="272"/>
        </w:trPr>
        <w:tc>
          <w:tcPr>
            <w:tcW w:w="2205" w:type="dxa"/>
            <w:vAlign w:val="center"/>
          </w:tcPr>
          <w:p w14:paraId="4AB744A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73D1C67B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</w:tc>
        <w:tc>
          <w:tcPr>
            <w:tcW w:w="236" w:type="dxa"/>
          </w:tcPr>
          <w:p w14:paraId="51B85AA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14:paraId="287A061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C48894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14:paraId="35C667D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สินเชื่อภาคธุรกิจ</w:t>
            </w:r>
          </w:p>
        </w:tc>
      </w:tr>
      <w:tr w:rsidR="00403740" w:rsidRPr="00CC2E1D" w14:paraId="7E9F519C" w14:textId="77777777" w:rsidTr="001855CA">
        <w:trPr>
          <w:trHeight w:val="272"/>
        </w:trPr>
        <w:tc>
          <w:tcPr>
            <w:tcW w:w="2205" w:type="dxa"/>
          </w:tcPr>
          <w:p w14:paraId="39328734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6279B29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71C4A5B0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81" w:type="dxa"/>
            <w:gridSpan w:val="3"/>
          </w:tcPr>
          <w:p w14:paraId="20154D8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6C4CAA0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374" w:type="dxa"/>
            <w:gridSpan w:val="3"/>
          </w:tcPr>
          <w:p w14:paraId="5423DB4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และดอกเบี้ยค้างรับ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03740" w:rsidRPr="00CC2E1D" w14:paraId="2C0572D0" w14:textId="77777777" w:rsidTr="001855CA">
        <w:tc>
          <w:tcPr>
            <w:tcW w:w="2205" w:type="dxa"/>
          </w:tcPr>
          <w:p w14:paraId="410AB752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327A31F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2A9D067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37ACC7B9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7A76E8E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3ED21148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1BEDBA8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6" w:type="dxa"/>
          </w:tcPr>
          <w:p w14:paraId="0A193F1C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0596D0E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78" w:type="dxa"/>
          </w:tcPr>
          <w:p w14:paraId="05D88BC1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5" w:type="dxa"/>
          </w:tcPr>
          <w:p w14:paraId="5F76252E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1" w:type="dxa"/>
          </w:tcPr>
          <w:p w14:paraId="527D4D25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03740" w:rsidRPr="00CC2E1D" w14:paraId="00F62A92" w14:textId="77777777" w:rsidTr="001855CA">
        <w:tc>
          <w:tcPr>
            <w:tcW w:w="2205" w:type="dxa"/>
          </w:tcPr>
          <w:p w14:paraId="68125E64" w14:textId="77777777" w:rsidR="00403740" w:rsidRPr="00CC2E1D" w:rsidRDefault="00403740" w:rsidP="00185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7612" w:type="dxa"/>
            <w:gridSpan w:val="11"/>
          </w:tcPr>
          <w:p w14:paraId="23BC1173" w14:textId="77777777" w:rsidR="00403740" w:rsidRPr="00CC2E1D" w:rsidRDefault="00403740" w:rsidP="0018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13F1" w:rsidRPr="00CC2E1D" w14:paraId="26454562" w14:textId="77777777" w:rsidTr="00983865">
        <w:tc>
          <w:tcPr>
            <w:tcW w:w="2205" w:type="dxa"/>
          </w:tcPr>
          <w:p w14:paraId="7ECBC29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9F4BA06" w14:textId="0A54D44B" w:rsidR="00F213F1" w:rsidRPr="00CC2E1D" w:rsidRDefault="00DC79E5" w:rsidP="00DC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917322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69" w:type="dxa"/>
          </w:tcPr>
          <w:p w14:paraId="22FAE254" w14:textId="2F574C4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236" w:type="dxa"/>
          </w:tcPr>
          <w:p w14:paraId="0DC9777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04F93753" w14:textId="4317001D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CC20E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6" w:type="dxa"/>
          </w:tcPr>
          <w:p w14:paraId="1D161448" w14:textId="23099EC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14DF00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</w:tcPr>
          <w:p w14:paraId="02BC02D5" w14:textId="3DB2AAF2" w:rsidR="00F213F1" w:rsidRPr="00CC2E1D" w:rsidRDefault="00DC79E5" w:rsidP="00DC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center"/>
          </w:tcPr>
          <w:p w14:paraId="01C5545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0A4222FF" w14:textId="2E7C9432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</w:tr>
      <w:tr w:rsidR="00F213F1" w:rsidRPr="00CC2E1D" w14:paraId="2665906F" w14:textId="77777777" w:rsidTr="00983865">
        <w:tc>
          <w:tcPr>
            <w:tcW w:w="2205" w:type="dxa"/>
          </w:tcPr>
          <w:p w14:paraId="4A838E0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080" w:type="dxa"/>
          </w:tcPr>
          <w:p w14:paraId="33EC402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65754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69" w:type="dxa"/>
          </w:tcPr>
          <w:p w14:paraId="144FFFB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C12567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69" w:type="dxa"/>
          </w:tcPr>
          <w:p w14:paraId="468CE408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14F2F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6" w:type="dxa"/>
          </w:tcPr>
          <w:p w14:paraId="0CB951A3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C7D894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</w:tcPr>
          <w:p w14:paraId="3707F89B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center"/>
          </w:tcPr>
          <w:p w14:paraId="47D9124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vAlign w:val="center"/>
          </w:tcPr>
          <w:p w14:paraId="6D9FCC1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13F1" w:rsidRPr="00CC2E1D" w14:paraId="00970772" w14:textId="77777777" w:rsidTr="00983865">
        <w:tc>
          <w:tcPr>
            <w:tcW w:w="2205" w:type="dxa"/>
          </w:tcPr>
          <w:p w14:paraId="2162B264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1 - 6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262656A" w14:textId="7C4E042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D99176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7CAE42AA" w14:textId="081CBD6F" w:rsidR="00F213F1" w:rsidRPr="00CC2E1D" w:rsidRDefault="00F213F1" w:rsidP="00DC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407C0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78E3E825" w14:textId="519BEF2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4DC31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6" w:type="dxa"/>
          </w:tcPr>
          <w:p w14:paraId="7441EF57" w14:textId="28E381A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87E05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</w:tcPr>
          <w:p w14:paraId="17B5DCF2" w14:textId="3AF2E33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center"/>
          </w:tcPr>
          <w:p w14:paraId="36E9EF0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4782D0F4" w14:textId="1ABEC559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1922F6D6" w14:textId="77777777" w:rsidTr="00983865">
        <w:tc>
          <w:tcPr>
            <w:tcW w:w="2205" w:type="dxa"/>
          </w:tcPr>
          <w:p w14:paraId="3D055BF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  <w:t>7 - 12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1A69589" w14:textId="27C465B2" w:rsidR="00F213F1" w:rsidRPr="00CC2E1D" w:rsidRDefault="00DC79E5" w:rsidP="00DC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  <w:tc>
          <w:tcPr>
            <w:tcW w:w="236" w:type="dxa"/>
          </w:tcPr>
          <w:p w14:paraId="3EC3768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6BA7A12A" w14:textId="64905F9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1,472,210</w:t>
            </w:r>
          </w:p>
        </w:tc>
        <w:tc>
          <w:tcPr>
            <w:tcW w:w="236" w:type="dxa"/>
          </w:tcPr>
          <w:p w14:paraId="18DEACF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319E3801" w14:textId="11B0876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D741A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6" w:type="dxa"/>
          </w:tcPr>
          <w:p w14:paraId="65FE5B7D" w14:textId="26A96AAC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(1,472,210)</w:t>
            </w:r>
          </w:p>
        </w:tc>
        <w:tc>
          <w:tcPr>
            <w:tcW w:w="236" w:type="dxa"/>
          </w:tcPr>
          <w:p w14:paraId="6A08B09C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</w:tcPr>
          <w:p w14:paraId="6A6C4795" w14:textId="5E3B78D0" w:rsidR="00F213F1" w:rsidRPr="00CC2E1D" w:rsidRDefault="00DC79E5" w:rsidP="00DC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  <w:tc>
          <w:tcPr>
            <w:tcW w:w="245" w:type="dxa"/>
            <w:vAlign w:val="center"/>
          </w:tcPr>
          <w:p w14:paraId="57030315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299A224F" w14:textId="6AC8E8D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2DA6E23C" w14:textId="77777777" w:rsidTr="00983865">
        <w:tc>
          <w:tcPr>
            <w:tcW w:w="2205" w:type="dxa"/>
          </w:tcPr>
          <w:p w14:paraId="6D6423D1" w14:textId="50FDEF8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07089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กว่า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="0007089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ขึ้นไป</w:t>
            </w:r>
          </w:p>
        </w:tc>
        <w:tc>
          <w:tcPr>
            <w:tcW w:w="1080" w:type="dxa"/>
          </w:tcPr>
          <w:p w14:paraId="35BEEBFB" w14:textId="38990A85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1,409,558</w:t>
            </w:r>
          </w:p>
        </w:tc>
        <w:tc>
          <w:tcPr>
            <w:tcW w:w="236" w:type="dxa"/>
          </w:tcPr>
          <w:p w14:paraId="786FDB1D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7635ED0E" w14:textId="37A641A6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45,519</w:t>
            </w:r>
          </w:p>
        </w:tc>
        <w:tc>
          <w:tcPr>
            <w:tcW w:w="236" w:type="dxa"/>
          </w:tcPr>
          <w:p w14:paraId="0DD4264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69" w:type="dxa"/>
          </w:tcPr>
          <w:p w14:paraId="1ECE2753" w14:textId="0031604A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(1,409,558)</w:t>
            </w:r>
          </w:p>
        </w:tc>
        <w:tc>
          <w:tcPr>
            <w:tcW w:w="236" w:type="dxa"/>
          </w:tcPr>
          <w:p w14:paraId="65C75C5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6" w:type="dxa"/>
          </w:tcPr>
          <w:p w14:paraId="2C2E507F" w14:textId="3511C09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(45,519)</w:t>
            </w:r>
          </w:p>
        </w:tc>
        <w:tc>
          <w:tcPr>
            <w:tcW w:w="236" w:type="dxa"/>
          </w:tcPr>
          <w:p w14:paraId="07D2D84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8" w:type="dxa"/>
          </w:tcPr>
          <w:p w14:paraId="3EBFE1DA" w14:textId="05161E70" w:rsidR="00F213F1" w:rsidRPr="00CC2E1D" w:rsidRDefault="00F213F1" w:rsidP="009B29F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center"/>
          </w:tcPr>
          <w:p w14:paraId="62483BA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1" w:type="dxa"/>
            <w:vAlign w:val="center"/>
          </w:tcPr>
          <w:p w14:paraId="0825CFF0" w14:textId="09C5F62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13F1" w:rsidRPr="00CC2E1D" w14:paraId="0A33294F" w14:textId="77777777" w:rsidTr="00983865">
        <w:tc>
          <w:tcPr>
            <w:tcW w:w="2205" w:type="dxa"/>
          </w:tcPr>
          <w:p w14:paraId="7641EC8A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C54AE" w14:textId="0A811D3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1,450,613</w:t>
            </w:r>
          </w:p>
        </w:tc>
        <w:tc>
          <w:tcPr>
            <w:tcW w:w="236" w:type="dxa"/>
          </w:tcPr>
          <w:p w14:paraId="0BE97C71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757BDBD" w14:textId="29E26534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44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1,559,852</w:t>
            </w:r>
          </w:p>
        </w:tc>
        <w:tc>
          <w:tcPr>
            <w:tcW w:w="236" w:type="dxa"/>
          </w:tcPr>
          <w:p w14:paraId="1C16C87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537AD" w14:textId="6D513F53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(1,409,558)</w:t>
            </w:r>
          </w:p>
        </w:tc>
        <w:tc>
          <w:tcPr>
            <w:tcW w:w="236" w:type="dxa"/>
          </w:tcPr>
          <w:p w14:paraId="1605B567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40CE3D1" w14:textId="08433E78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(1,517,729)</w:t>
            </w:r>
          </w:p>
        </w:tc>
        <w:tc>
          <w:tcPr>
            <w:tcW w:w="236" w:type="dxa"/>
          </w:tcPr>
          <w:p w14:paraId="2D8CB9FE" w14:textId="77777777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AC822DD" w14:textId="16C03380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41,055</w:t>
            </w:r>
          </w:p>
        </w:tc>
        <w:tc>
          <w:tcPr>
            <w:tcW w:w="245" w:type="dxa"/>
          </w:tcPr>
          <w:p w14:paraId="3AEE26BE" w14:textId="77777777" w:rsidR="00F213F1" w:rsidRPr="00CC2E1D" w:rsidRDefault="00F213F1" w:rsidP="00F213F1">
            <w:pPr>
              <w:pStyle w:val="BodyText3"/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D51122D" w14:textId="0093D24F" w:rsidR="00F213F1" w:rsidRPr="00CC2E1D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42,123</w:t>
            </w:r>
          </w:p>
        </w:tc>
      </w:tr>
    </w:tbl>
    <w:p w14:paraId="67C470D2" w14:textId="77777777" w:rsidR="00403740" w:rsidRPr="00221FDF" w:rsidRDefault="00403740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7629202C" w14:textId="4FB4B70E" w:rsidR="00403740" w:rsidRDefault="00403740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ลูกหนี้สินเชื่อภาคธุรกิจภายใต้ข้อพิพาทและ</w:t>
      </w:r>
      <w:r w:rsidRPr="00CC2E1D">
        <w:rPr>
          <w:rFonts w:asciiTheme="majorBidi" w:hAnsiTheme="majorBidi" w:cstheme="majorBidi" w:hint="cs"/>
          <w:sz w:val="26"/>
          <w:szCs w:val="26"/>
          <w:cs/>
          <w:lang w:val="en-US" w:bidi="th-TH"/>
        </w:rPr>
        <w:t>ลูกหนี้</w:t>
      </w: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สินเชื่อภาคธุรกิจอื่นของบริษัทย่อยเหล่านี้มีหลักทรัพย์ค้ำประกัน อันประกอบด้วย อสังหาริมทรัพย์ในประเทศญี่ปุ่น เกาะไซปรัสและประเทศบราซิล</w:t>
      </w:r>
      <w:r w:rsidRPr="00CC2E1D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พันธบัตรรัฐบาลไซปรัส และหุ้นในบริษัทอื่นในต่างประเทศ </w:t>
      </w:r>
    </w:p>
    <w:p w14:paraId="62DF7A96" w14:textId="77777777" w:rsidR="00820F0B" w:rsidRPr="00CC2E1D" w:rsidRDefault="00820F0B" w:rsidP="00403740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5A847403" w14:textId="71ADEAEF" w:rsidR="00403740" w:rsidRPr="008B6186" w:rsidRDefault="00403740" w:rsidP="008B618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 w:val="0"/>
          <w:bCs w:val="0"/>
          <w:sz w:val="26"/>
          <w:szCs w:val="26"/>
          <w:u w:val="none"/>
          <w:lang w:val="th-TH"/>
        </w:rPr>
      </w:pPr>
      <w:bookmarkStart w:id="24" w:name="_Toc33611514"/>
      <w:r w:rsidRPr="008B6186">
        <w:rPr>
          <w:rFonts w:ascii="Angsana New" w:hAnsi="Angsana New" w:cs="Angsana New"/>
          <w:sz w:val="26"/>
          <w:szCs w:val="26"/>
          <w:u w:val="none"/>
          <w:cs/>
          <w:lang w:val="th-TH"/>
        </w:rPr>
        <w:t>1</w:t>
      </w:r>
      <w:r w:rsidR="00AA49FA" w:rsidRPr="008B6186">
        <w:rPr>
          <w:rFonts w:ascii="Angsana New" w:hAnsi="Angsana New" w:cs="Angsana New" w:hint="cs"/>
          <w:sz w:val="26"/>
          <w:szCs w:val="26"/>
          <w:u w:val="none"/>
          <w:cs/>
          <w:lang w:val="th-TH"/>
        </w:rPr>
        <w:t>1</w:t>
      </w:r>
      <w:r w:rsidRPr="008B6186">
        <w:rPr>
          <w:rFonts w:ascii="Angsana New" w:hAnsi="Angsana New" w:cs="Angsana New"/>
          <w:sz w:val="26"/>
          <w:szCs w:val="26"/>
          <w:u w:val="none"/>
          <w:cs/>
          <w:lang w:val="th-TH"/>
        </w:rPr>
        <w:tab/>
      </w:r>
      <w:r w:rsidRPr="008B6186">
        <w:rPr>
          <w:rFonts w:ascii="Angsana New" w:hAnsi="Angsana New" w:cs="Angsana New" w:hint="cs"/>
          <w:sz w:val="26"/>
          <w:szCs w:val="26"/>
          <w:u w:val="none"/>
          <w:cs/>
          <w:lang w:val="th-TH"/>
        </w:rPr>
        <w:t>สินทรัพย์รอการขาย</w:t>
      </w:r>
      <w:bookmarkEnd w:id="24"/>
    </w:p>
    <w:p w14:paraId="4EB63D7D" w14:textId="0E82F919" w:rsidR="008A32A5" w:rsidRDefault="008A32A5" w:rsidP="008A32A5">
      <w:pPr>
        <w:tabs>
          <w:tab w:val="clear" w:pos="454"/>
          <w:tab w:val="clear" w:pos="907"/>
          <w:tab w:val="left" w:pos="900"/>
        </w:tabs>
        <w:spacing w:after="120"/>
        <w:ind w:left="547" w:hanging="547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252"/>
        <w:gridCol w:w="1143"/>
        <w:gridCol w:w="270"/>
        <w:gridCol w:w="1080"/>
        <w:gridCol w:w="45"/>
        <w:gridCol w:w="243"/>
        <w:gridCol w:w="1197"/>
      </w:tblGrid>
      <w:tr w:rsidR="00780659" w:rsidRPr="00CC2E1D" w14:paraId="3C8F993A" w14:textId="77777777" w:rsidTr="00985004">
        <w:trPr>
          <w:cantSplit/>
          <w:tblHeader/>
        </w:trPr>
        <w:tc>
          <w:tcPr>
            <w:tcW w:w="3780" w:type="dxa"/>
          </w:tcPr>
          <w:p w14:paraId="21FD8C38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3"/>
          </w:tcPr>
          <w:p w14:paraId="16F8F1CD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760F473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5" w:type="dxa"/>
            <w:gridSpan w:val="4"/>
          </w:tcPr>
          <w:p w14:paraId="0D8EDBB6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80659" w:rsidRPr="00CC2E1D" w14:paraId="35865897" w14:textId="77777777" w:rsidTr="00985004">
        <w:trPr>
          <w:cantSplit/>
          <w:tblHeader/>
        </w:trPr>
        <w:tc>
          <w:tcPr>
            <w:tcW w:w="3780" w:type="dxa"/>
          </w:tcPr>
          <w:p w14:paraId="6BF6242E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5CD6D7F2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52" w:type="dxa"/>
          </w:tcPr>
          <w:p w14:paraId="392733A9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2FF59E95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CD178D7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B15D196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8" w:type="dxa"/>
            <w:gridSpan w:val="2"/>
          </w:tcPr>
          <w:p w14:paraId="5F16162C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6D5D760A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780659" w:rsidRPr="00CC2E1D" w14:paraId="41E6BC7A" w14:textId="77777777" w:rsidTr="00985004">
        <w:trPr>
          <w:cantSplit/>
          <w:tblHeader/>
        </w:trPr>
        <w:tc>
          <w:tcPr>
            <w:tcW w:w="3780" w:type="dxa"/>
          </w:tcPr>
          <w:p w14:paraId="7E01758A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90" w:type="dxa"/>
            <w:gridSpan w:val="8"/>
          </w:tcPr>
          <w:p w14:paraId="1907236D" w14:textId="77777777" w:rsidR="00780659" w:rsidRPr="00221FDF" w:rsidRDefault="00780659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0659" w:rsidRPr="00CC2E1D" w14:paraId="3553C660" w14:textId="77777777" w:rsidTr="00985004">
        <w:trPr>
          <w:cantSplit/>
        </w:trPr>
        <w:tc>
          <w:tcPr>
            <w:tcW w:w="3780" w:type="dxa"/>
          </w:tcPr>
          <w:p w14:paraId="4BD970C8" w14:textId="467FE273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สินทรัพย์ยึดคืน</w:t>
            </w:r>
          </w:p>
        </w:tc>
        <w:tc>
          <w:tcPr>
            <w:tcW w:w="1260" w:type="dxa"/>
          </w:tcPr>
          <w:p w14:paraId="6FC8880A" w14:textId="46AC125E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80</w:t>
            </w: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192</w:t>
            </w:r>
          </w:p>
        </w:tc>
        <w:tc>
          <w:tcPr>
            <w:tcW w:w="252" w:type="dxa"/>
          </w:tcPr>
          <w:p w14:paraId="7B17CA3C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5AB6617F" w14:textId="0B479B4B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75,664</w:t>
            </w:r>
          </w:p>
        </w:tc>
        <w:tc>
          <w:tcPr>
            <w:tcW w:w="270" w:type="dxa"/>
          </w:tcPr>
          <w:p w14:paraId="21C72F2A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</w:tcPr>
          <w:p w14:paraId="7169128E" w14:textId="172D8019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29,799</w:t>
            </w:r>
          </w:p>
        </w:tc>
        <w:tc>
          <w:tcPr>
            <w:tcW w:w="243" w:type="dxa"/>
          </w:tcPr>
          <w:p w14:paraId="66F9C98B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17B5D25C" w14:textId="168E30D4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15,905</w:t>
            </w:r>
          </w:p>
        </w:tc>
      </w:tr>
      <w:tr w:rsidR="00780659" w:rsidRPr="00CC2E1D" w14:paraId="388585EE" w14:textId="77777777" w:rsidTr="00985004">
        <w:trPr>
          <w:cantSplit/>
        </w:trPr>
        <w:tc>
          <w:tcPr>
            <w:tcW w:w="3780" w:type="dxa"/>
          </w:tcPr>
          <w:p w14:paraId="69EE1821" w14:textId="539DF948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8065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8065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</w:t>
            </w:r>
          </w:p>
        </w:tc>
        <w:tc>
          <w:tcPr>
            <w:tcW w:w="1260" w:type="dxa"/>
          </w:tcPr>
          <w:p w14:paraId="6E20A039" w14:textId="524987A0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dxa"/>
          </w:tcPr>
          <w:p w14:paraId="74AF9CAC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101A56F7" w14:textId="551D3142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D870B89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20D25D64" w14:textId="4798055D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3" w:type="dxa"/>
          </w:tcPr>
          <w:p w14:paraId="415577E8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</w:tcPr>
          <w:p w14:paraId="06E5CA10" w14:textId="67F3E4D1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80659" w:rsidRPr="00CC2E1D" w14:paraId="1E3D851E" w14:textId="77777777" w:rsidTr="00985004">
        <w:trPr>
          <w:cantSplit/>
        </w:trPr>
        <w:tc>
          <w:tcPr>
            <w:tcW w:w="3780" w:type="dxa"/>
          </w:tcPr>
          <w:p w14:paraId="7A3EC08D" w14:textId="41FC6FF6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สินทรัพย์รอการขาย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6DD7E8" w14:textId="5AB0EDB8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(20</w:t>
            </w: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637)</w:t>
            </w:r>
          </w:p>
        </w:tc>
        <w:tc>
          <w:tcPr>
            <w:tcW w:w="252" w:type="dxa"/>
          </w:tcPr>
          <w:p w14:paraId="1500D4B2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EC7C57" w14:textId="217088D9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(14,380)</w:t>
            </w:r>
          </w:p>
        </w:tc>
        <w:tc>
          <w:tcPr>
            <w:tcW w:w="270" w:type="dxa"/>
          </w:tcPr>
          <w:p w14:paraId="1A6B00FB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15BD4" w14:textId="41850D11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20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(13</w:t>
            </w: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598)</w:t>
            </w:r>
          </w:p>
        </w:tc>
        <w:tc>
          <w:tcPr>
            <w:tcW w:w="243" w:type="dxa"/>
          </w:tcPr>
          <w:p w14:paraId="32FC81CC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C0C4847" w14:textId="1A5AB14A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(7,238)</w:t>
            </w:r>
          </w:p>
        </w:tc>
      </w:tr>
      <w:tr w:rsidR="00780659" w:rsidRPr="00CC2E1D" w14:paraId="2B65BE73" w14:textId="77777777" w:rsidTr="00985004">
        <w:trPr>
          <w:cantSplit/>
          <w:trHeight w:val="112"/>
        </w:trPr>
        <w:tc>
          <w:tcPr>
            <w:tcW w:w="3780" w:type="dxa"/>
          </w:tcPr>
          <w:p w14:paraId="392881A7" w14:textId="294BB215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สินทรัพย์รอการขาย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02AE85" w14:textId="69CCD2DA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59</w:t>
            </w:r>
            <w:r w:rsidRPr="007806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221FD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555</w:t>
            </w:r>
          </w:p>
        </w:tc>
        <w:tc>
          <w:tcPr>
            <w:tcW w:w="252" w:type="dxa"/>
          </w:tcPr>
          <w:p w14:paraId="1BEE0FC4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6DF97D0" w14:textId="394657D9" w:rsidR="00780659" w:rsidRPr="00221FDF" w:rsidRDefault="00780659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61,284</w:t>
            </w:r>
          </w:p>
        </w:tc>
        <w:tc>
          <w:tcPr>
            <w:tcW w:w="270" w:type="dxa"/>
          </w:tcPr>
          <w:p w14:paraId="1ACFD697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81208" w14:textId="04B21CAE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16,201</w:t>
            </w:r>
          </w:p>
        </w:tc>
        <w:tc>
          <w:tcPr>
            <w:tcW w:w="243" w:type="dxa"/>
          </w:tcPr>
          <w:p w14:paraId="5D889911" w14:textId="77777777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C650B0C" w14:textId="4B72E3A1" w:rsidR="00780659" w:rsidRPr="00221FDF" w:rsidRDefault="00780659" w:rsidP="0078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806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8,667</w:t>
            </w:r>
          </w:p>
        </w:tc>
      </w:tr>
    </w:tbl>
    <w:p w14:paraId="7AE78CCC" w14:textId="1E6178A1" w:rsidR="008539C2" w:rsidRPr="00CC2E1D" w:rsidRDefault="008539C2" w:rsidP="00403740">
      <w:pPr>
        <w:rPr>
          <w:rFonts w:cstheme="minorBidi"/>
          <w:sz w:val="28"/>
          <w:szCs w:val="28"/>
        </w:rPr>
      </w:pPr>
    </w:p>
    <w:p w14:paraId="20116F23" w14:textId="77777777" w:rsidR="005E3333" w:rsidRPr="0069608B" w:rsidRDefault="005E3333" w:rsidP="00FE3D84">
      <w:pPr>
        <w:rPr>
          <w:rFonts w:cstheme="minorBidi"/>
          <w:cs/>
          <w:lang w:val="th-TH"/>
        </w:rPr>
        <w:sectPr w:rsidR="005E3333" w:rsidRPr="0069608B" w:rsidSect="002E089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57E16376" w14:textId="303377E1" w:rsidR="005E3333" w:rsidRPr="00CC2E1D" w:rsidRDefault="00DC3B0B" w:rsidP="00D96D5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bookmarkStart w:id="25" w:name="_Toc23425269"/>
      <w:bookmarkStart w:id="26" w:name="_Toc33611515"/>
      <w:r w:rsidRPr="00CC2E1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</w:t>
      </w:r>
      <w:r w:rsidR="003763AB" w:rsidRPr="00CC2E1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2</w:t>
      </w:r>
      <w:r w:rsidR="00D96D54" w:rsidRPr="00CC2E1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5E3333" w:rsidRPr="00CC2E1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เงินลงทุนในบริษัทร่วม</w:t>
      </w:r>
      <w:bookmarkEnd w:id="25"/>
      <w:bookmarkEnd w:id="26"/>
    </w:p>
    <w:p w14:paraId="7CB18639" w14:textId="77777777" w:rsidR="006F1268" w:rsidRPr="0069608B" w:rsidRDefault="006F126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 w:cstheme="minorBidi"/>
          <w:sz w:val="26"/>
          <w:szCs w:val="26"/>
          <w:cs/>
        </w:rPr>
      </w:pPr>
    </w:p>
    <w:tbl>
      <w:tblPr>
        <w:tblW w:w="152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6"/>
        <w:gridCol w:w="1177"/>
        <w:gridCol w:w="178"/>
        <w:gridCol w:w="981"/>
        <w:gridCol w:w="670"/>
        <w:gridCol w:w="178"/>
        <w:gridCol w:w="770"/>
        <w:gridCol w:w="178"/>
        <w:gridCol w:w="722"/>
        <w:gridCol w:w="178"/>
        <w:gridCol w:w="725"/>
        <w:gridCol w:w="36"/>
        <w:gridCol w:w="178"/>
        <w:gridCol w:w="838"/>
        <w:gridCol w:w="178"/>
        <w:gridCol w:w="843"/>
        <w:gridCol w:w="183"/>
        <w:gridCol w:w="804"/>
        <w:gridCol w:w="178"/>
        <w:gridCol w:w="812"/>
        <w:gridCol w:w="180"/>
        <w:gridCol w:w="900"/>
        <w:gridCol w:w="178"/>
        <w:gridCol w:w="904"/>
        <w:gridCol w:w="187"/>
        <w:gridCol w:w="803"/>
        <w:gridCol w:w="178"/>
        <w:gridCol w:w="927"/>
        <w:gridCol w:w="18"/>
      </w:tblGrid>
      <w:tr w:rsidR="00183CE5" w:rsidRPr="0069608B" w14:paraId="20AF2C5D" w14:textId="77777777" w:rsidTr="00C3647B">
        <w:trPr>
          <w:gridAfter w:val="1"/>
          <w:wAfter w:w="18" w:type="dxa"/>
          <w:cantSplit/>
          <w:trHeight w:val="374"/>
          <w:tblHeader/>
        </w:trPr>
        <w:tc>
          <w:tcPr>
            <w:tcW w:w="1166" w:type="dxa"/>
          </w:tcPr>
          <w:p w14:paraId="4177292D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736F8E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B43A5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FAEFF76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78B28A3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A2B5BB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7D228977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00A5D3" w14:textId="77777777" w:rsidR="00175169" w:rsidRPr="0069608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3" w:type="dxa"/>
            <w:gridSpan w:val="15"/>
            <w:vAlign w:val="bottom"/>
          </w:tcPr>
          <w:p w14:paraId="00E65DF5" w14:textId="77777777" w:rsidR="00175169" w:rsidRPr="0069608B" w:rsidRDefault="00A4031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69608B" w14:paraId="11CDFDBA" w14:textId="77777777" w:rsidTr="00C3647B">
        <w:trPr>
          <w:cantSplit/>
          <w:trHeight w:val="1066"/>
          <w:tblHeader/>
        </w:trPr>
        <w:tc>
          <w:tcPr>
            <w:tcW w:w="1166" w:type="dxa"/>
            <w:vAlign w:val="bottom"/>
          </w:tcPr>
          <w:p w14:paraId="7B45B3A4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C098756" w14:textId="1332DF5C" w:rsidR="002C02A0" w:rsidRPr="0069608B" w:rsidRDefault="00D0312F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ลักษณะ</w:t>
            </w:r>
            <w:r w:rsidR="002C02A0"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" w:type="dxa"/>
            <w:vAlign w:val="bottom"/>
          </w:tcPr>
          <w:p w14:paraId="5499CDED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56969D6" w14:textId="768BD203" w:rsidR="002C02A0" w:rsidRPr="0069608B" w:rsidRDefault="00D0312F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18" w:type="dxa"/>
            <w:gridSpan w:val="3"/>
            <w:vAlign w:val="bottom"/>
          </w:tcPr>
          <w:p w14:paraId="080DFBD4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78" w:type="dxa"/>
            <w:vAlign w:val="bottom"/>
          </w:tcPr>
          <w:p w14:paraId="1B82B9A0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0117FF27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42E59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78" w:type="dxa"/>
            <w:vAlign w:val="bottom"/>
          </w:tcPr>
          <w:p w14:paraId="0592C223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6A2E615C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A082A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8F7E71B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0969EB53" w14:textId="6040251D" w:rsidR="002C02A0" w:rsidRPr="0069608B" w:rsidRDefault="00CF32E9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</w:t>
            </w:r>
          </w:p>
          <w:p w14:paraId="3F7593F0" w14:textId="77777777" w:rsidR="002C02A0" w:rsidRPr="0069608B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1CB92E4A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7318708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215EF96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14:paraId="6E951160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4"/>
            <w:vAlign w:val="bottom"/>
          </w:tcPr>
          <w:p w14:paraId="67C87F71" w14:textId="77777777" w:rsidR="002C02A0" w:rsidRPr="0069608B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วิธีส่วนได้เสีย</w:t>
            </w:r>
            <w:r w:rsidR="002C02A0"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183CE5" w:rsidRPr="0069608B" w14:paraId="34C10731" w14:textId="77777777" w:rsidTr="0007089E">
        <w:trPr>
          <w:gridAfter w:val="1"/>
          <w:wAfter w:w="18" w:type="dxa"/>
          <w:cantSplit/>
          <w:trHeight w:val="434"/>
          <w:tblHeader/>
        </w:trPr>
        <w:tc>
          <w:tcPr>
            <w:tcW w:w="1166" w:type="dxa"/>
          </w:tcPr>
          <w:p w14:paraId="268B7CB9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03C88DE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D5B8750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62D9A8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vAlign w:val="bottom"/>
          </w:tcPr>
          <w:p w14:paraId="1A44FAD1" w14:textId="38DA8773" w:rsidR="002C02A0" w:rsidRPr="0069608B" w:rsidRDefault="002C02A0" w:rsidP="00CF32E9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6356F645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243622B3" w14:textId="328B2138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4BDDFC27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E1F36D1" w14:textId="1E861E0A" w:rsidR="002C02A0" w:rsidRPr="0069608B" w:rsidRDefault="002C02A0" w:rsidP="00CF32E9">
            <w:pPr>
              <w:tabs>
                <w:tab w:val="clear" w:pos="680"/>
              </w:tabs>
              <w:ind w:left="-82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2E86B0D1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4C42EE2C" w14:textId="219375A1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3EB7F8E9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32D4CC3A" w14:textId="31146DB1" w:rsidR="002C02A0" w:rsidRPr="0069608B" w:rsidRDefault="002C02A0" w:rsidP="00CF32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28AB8EC9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5F1A6E05" w14:textId="77C0EEB9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3" w:type="dxa"/>
          </w:tcPr>
          <w:p w14:paraId="13FBA4DD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vAlign w:val="bottom"/>
          </w:tcPr>
          <w:p w14:paraId="37F06D1B" w14:textId="3F931DBA" w:rsidR="002C02A0" w:rsidRPr="0069608B" w:rsidRDefault="002C02A0" w:rsidP="00CF32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1D966ED7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44F4449" w14:textId="09E83F6A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6FFB4A0E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54FB5E" w14:textId="2DD58CFE" w:rsidR="002C02A0" w:rsidRPr="0069608B" w:rsidRDefault="002C02A0" w:rsidP="00CF32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553BF76D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43724440" w14:textId="748EAAB0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7" w:type="dxa"/>
          </w:tcPr>
          <w:p w14:paraId="11B1138F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5148134A" w14:textId="2037078B" w:rsidR="002C02A0" w:rsidRPr="0069608B" w:rsidRDefault="002C02A0" w:rsidP="00CF32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5518DC84" w14:textId="77777777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F3AFB22" w14:textId="7A291EA8" w:rsidR="002C02A0" w:rsidRPr="0069608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83CE5" w:rsidRPr="0069608B" w14:paraId="12C5A57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6C3DB359" w14:textId="77777777" w:rsidR="003374D4" w:rsidRPr="0069608B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1616414A" w14:textId="77777777" w:rsidR="003374D4" w:rsidRPr="0069608B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37358" w14:textId="77777777" w:rsidR="003374D4" w:rsidRPr="0069608B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0FCF167" w14:textId="77777777" w:rsidR="003374D4" w:rsidRPr="0069608B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</w:tcPr>
          <w:p w14:paraId="42C5CEC4" w14:textId="33331B6B" w:rsidR="003374D4" w:rsidRPr="0069608B" w:rsidRDefault="00D70507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="003374D4" w:rsidRPr="0069608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14:paraId="399A0095" w14:textId="77777777" w:rsidR="003374D4" w:rsidRPr="0069608B" w:rsidRDefault="003374D4" w:rsidP="00FE3D8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5" w:type="dxa"/>
            <w:gridSpan w:val="3"/>
          </w:tcPr>
          <w:p w14:paraId="641523A0" w14:textId="73488946" w:rsidR="003374D4" w:rsidRPr="0069608B" w:rsidRDefault="003374D4" w:rsidP="00265661">
            <w:pPr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4" w:type="dxa"/>
            <w:gridSpan w:val="2"/>
          </w:tcPr>
          <w:p w14:paraId="1A04A69D" w14:textId="77777777" w:rsidR="003374D4" w:rsidRPr="0069608B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3" w:type="dxa"/>
            <w:gridSpan w:val="15"/>
          </w:tcPr>
          <w:p w14:paraId="3F78A7AE" w14:textId="77777777" w:rsidR="003374D4" w:rsidRPr="0069608B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69608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960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3CE5" w:rsidRPr="0069608B" w14:paraId="03086B8D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4369853F" w14:textId="77777777" w:rsidR="002C02A0" w:rsidRPr="0069608B" w:rsidRDefault="002C02A0" w:rsidP="00FE3D8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7" w:type="dxa"/>
          </w:tcPr>
          <w:p w14:paraId="42299282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FE67026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69435C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F4A0D4C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6ECCD29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58792B4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40A7C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34E32412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EB851C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E5E29FC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D7D85D6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23841BB1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E270A94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5ACD88DC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084980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4AF8645A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2EBB05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9C97EFE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199764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D184E3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E3BCBA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5CC0842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</w:tcPr>
          <w:p w14:paraId="6F6599E6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7CE092A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42466F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794D050" w14:textId="77777777" w:rsidR="002C02A0" w:rsidRPr="0069608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13F1" w:rsidRPr="0069608B" w14:paraId="5B411ED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7512B592" w14:textId="77777777" w:rsidR="00F213F1" w:rsidRPr="0069608B" w:rsidRDefault="00F213F1" w:rsidP="00F213F1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7" w:type="dxa"/>
          </w:tcPr>
          <w:p w14:paraId="69CC8877" w14:textId="532A1187" w:rsidR="00F213F1" w:rsidRPr="0069608B" w:rsidRDefault="00F213F1" w:rsidP="00F213F1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ธุรกิจสินเชื่อรายย่อย </w:t>
            </w: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 และธุรกิจเช่าซื้อ</w:t>
            </w:r>
          </w:p>
        </w:tc>
        <w:tc>
          <w:tcPr>
            <w:tcW w:w="178" w:type="dxa"/>
          </w:tcPr>
          <w:p w14:paraId="669C39AF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25DE377" w14:textId="5EA7E4FA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670" w:type="dxa"/>
          </w:tcPr>
          <w:p w14:paraId="36EC0D7E" w14:textId="7C44D4A1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034756">
              <w:rPr>
                <w:rFonts w:asciiTheme="majorBidi" w:hAnsiTheme="majorBidi" w:cs="Angsana New"/>
                <w:sz w:val="26"/>
                <w:szCs w:val="26"/>
                <w:cs/>
              </w:rPr>
              <w:t>29.99</w:t>
            </w:r>
          </w:p>
        </w:tc>
        <w:tc>
          <w:tcPr>
            <w:tcW w:w="178" w:type="dxa"/>
          </w:tcPr>
          <w:p w14:paraId="18CE7CA2" w14:textId="77777777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44900EDF" w14:textId="06ED0354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65974771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5F722052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4952D7E" w14:textId="384EC5E0" w:rsidR="00F213F1" w:rsidRPr="0069608B" w:rsidRDefault="00F213F1" w:rsidP="00F213F1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79FF0BD8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38796C01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7CC82D0" w14:textId="25313BD4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5BC34997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DEB1280" w14:textId="6CD10935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78" w:type="dxa"/>
            <w:tcBorders>
              <w:bottom w:val="nil"/>
            </w:tcBorders>
          </w:tcPr>
          <w:p w14:paraId="6E31A0DF" w14:textId="77777777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00F58C44" w14:textId="058A779B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3" w:type="dxa"/>
            <w:tcBorders>
              <w:bottom w:val="nil"/>
            </w:tcBorders>
          </w:tcPr>
          <w:p w14:paraId="6712CCEA" w14:textId="77777777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</w:tcPr>
          <w:p w14:paraId="574C2066" w14:textId="2C1B2C4F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2208A2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2208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08A2">
              <w:rPr>
                <w:rFonts w:asciiTheme="majorBidi" w:hAnsiTheme="majorBidi" w:cs="Angsana New"/>
                <w:sz w:val="26"/>
                <w:szCs w:val="26"/>
                <w:cs/>
              </w:rPr>
              <w:t>348</w:t>
            </w:r>
            <w:r w:rsidRPr="002208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08A2">
              <w:rPr>
                <w:rFonts w:asciiTheme="majorBidi" w:hAnsiTheme="majorBidi" w:cs="Angsana New"/>
                <w:sz w:val="26"/>
                <w:szCs w:val="26"/>
                <w:cs/>
              </w:rPr>
              <w:t>844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97F929D" w14:textId="77777777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83C3DF" w14:textId="05C4F379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3FFDFB2F" w14:textId="0F3FC90F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2,558,988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9A0442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A204B5" w14:textId="1D110424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208A2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9B7E74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2A4EF4CB" w14:textId="00D99B23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</w:tcPr>
          <w:p w14:paraId="3211E29E" w14:textId="77777777" w:rsidR="00F213F1" w:rsidRPr="0069608B" w:rsidRDefault="00F213F1" w:rsidP="00F213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</w:tcPr>
          <w:p w14:paraId="732F9D30" w14:textId="37214C48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2208A2">
              <w:rPr>
                <w:rFonts w:asciiTheme="majorBidi" w:hAnsiTheme="majorBidi" w:cstheme="majorBidi"/>
                <w:sz w:val="26"/>
                <w:szCs w:val="26"/>
              </w:rPr>
              <w:t>1,766,759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04AE39D2" w14:textId="77777777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2AECD8AD" w14:textId="05562CA2" w:rsidR="00F213F1" w:rsidRPr="0069608B" w:rsidRDefault="00F213F1" w:rsidP="00F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</w:rPr>
              <w:t>1,976,903</w:t>
            </w:r>
          </w:p>
        </w:tc>
      </w:tr>
    </w:tbl>
    <w:p w14:paraId="5CA72AB4" w14:textId="77777777" w:rsidR="00935757" w:rsidRPr="0069608B" w:rsidRDefault="00935757" w:rsidP="00FE3D84">
      <w:pPr>
        <w:jc w:val="both"/>
        <w:rPr>
          <w:rFonts w:ascii="Angsana New" w:hAnsi="Angsana New" w:cs="Angsana New"/>
          <w:sz w:val="26"/>
          <w:szCs w:val="26"/>
        </w:rPr>
      </w:pPr>
    </w:p>
    <w:p w14:paraId="3261ABCE" w14:textId="27D49988" w:rsidR="008A11E0" w:rsidRPr="0069608B" w:rsidRDefault="00134A3D" w:rsidP="00FE3D84">
      <w:pPr>
        <w:tabs>
          <w:tab w:val="left" w:pos="9990"/>
        </w:tabs>
        <w:jc w:val="both"/>
        <w:rPr>
          <w:rFonts w:ascii="Angsana New" w:hAnsi="Angsana New" w:cs="Angsana New"/>
          <w:sz w:val="26"/>
          <w:szCs w:val="26"/>
          <w:cs/>
        </w:rPr>
        <w:sectPr w:rsidR="008A11E0" w:rsidRPr="0069608B" w:rsidSect="00F31849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  <w:r>
        <w:rPr>
          <w:rFonts w:ascii="Angsana New" w:hAnsi="Angsana New" w:cs="Angsana New" w:hint="cs"/>
          <w:sz w:val="26"/>
          <w:szCs w:val="26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26"/>
          <w:szCs w:val="26"/>
        </w:rPr>
        <w:t xml:space="preserve">31 </w:t>
      </w:r>
      <w:r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 w:cs="Angsana New"/>
          <w:sz w:val="26"/>
          <w:szCs w:val="26"/>
        </w:rPr>
        <w:t xml:space="preserve">2562 </w:t>
      </w:r>
      <w:r>
        <w:rPr>
          <w:rFonts w:ascii="Angsana New" w:hAnsi="Angsana New" w:cs="Angsana New" w:hint="cs"/>
          <w:sz w:val="26"/>
          <w:szCs w:val="26"/>
          <w:cs/>
        </w:rPr>
        <w:t>และ</w:t>
      </w:r>
      <w:r>
        <w:rPr>
          <w:rFonts w:ascii="Angsana New" w:hAnsi="Angsana New" w:cs="Angsana New"/>
          <w:sz w:val="26"/>
          <w:szCs w:val="26"/>
        </w:rPr>
        <w:t xml:space="preserve"> 2561 </w:t>
      </w:r>
      <w:r w:rsidR="00451EA4" w:rsidRPr="0069608B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="00816A85" w:rsidRPr="0069608B">
        <w:rPr>
          <w:rFonts w:ascii="Angsana New" w:hAnsi="Angsana New" w:cs="Angsana New" w:hint="cs"/>
          <w:sz w:val="26"/>
          <w:szCs w:val="26"/>
          <w:cs/>
        </w:rPr>
        <w:t xml:space="preserve">รับรู้เงินปันผลรับจากบริษัทร่วมดังกล่าวในงบการเงินเฉพาะกิจการจำนวน </w:t>
      </w:r>
      <w:r w:rsidR="00D17A99">
        <w:rPr>
          <w:rFonts w:ascii="Angsana New" w:hAnsi="Angsana New" w:cs="Angsana New"/>
          <w:sz w:val="26"/>
          <w:szCs w:val="26"/>
        </w:rPr>
        <w:t>16.04</w:t>
      </w:r>
      <w:r w:rsidR="00D17A99" w:rsidRPr="0069608B">
        <w:rPr>
          <w:rFonts w:ascii="Angsana New" w:hAnsi="Angsana New" w:cs="Angsana New" w:hint="cs"/>
          <w:sz w:val="26"/>
          <w:szCs w:val="26"/>
          <w:cs/>
        </w:rPr>
        <w:t xml:space="preserve"> ล้านบาท และ </w:t>
      </w:r>
      <w:r w:rsidR="00D17A99">
        <w:rPr>
          <w:rFonts w:ascii="Angsana New" w:hAnsi="Angsana New" w:cs="Angsana New"/>
          <w:sz w:val="26"/>
          <w:szCs w:val="26"/>
        </w:rPr>
        <w:t>16.61</w:t>
      </w:r>
      <w:r w:rsidR="00D17A99" w:rsidRPr="0069608B">
        <w:rPr>
          <w:rFonts w:ascii="Angsana New" w:hAnsi="Angsana New" w:cs="Angsana New" w:hint="cs"/>
          <w:sz w:val="26"/>
          <w:szCs w:val="26"/>
          <w:cs/>
        </w:rPr>
        <w:t xml:space="preserve"> ล้านบาท ตามลำดับ</w:t>
      </w:r>
    </w:p>
    <w:p w14:paraId="6E28533E" w14:textId="77777777" w:rsidR="00E252BD" w:rsidRPr="00221FDF" w:rsidRDefault="00E252BD" w:rsidP="00E252BD">
      <w:pPr>
        <w:tabs>
          <w:tab w:val="clear" w:pos="454"/>
          <w:tab w:val="clear" w:pos="680"/>
          <w:tab w:val="left" w:pos="810"/>
          <w:tab w:val="left" w:pos="1170"/>
        </w:tabs>
        <w:ind w:left="540"/>
        <w:jc w:val="thaiDistribute"/>
        <w:rPr>
          <w:rFonts w:asciiTheme="majorBidi" w:hAnsiTheme="majorBidi" w:cstheme="majorBidi"/>
          <w:b/>
          <w:i/>
          <w:iCs/>
          <w:sz w:val="26"/>
          <w:szCs w:val="26"/>
        </w:rPr>
      </w:pPr>
      <w:r w:rsidRPr="00221FDF">
        <w:rPr>
          <w:rFonts w:asciiTheme="majorBidi" w:hAnsiTheme="majorBidi" w:cstheme="majorBidi"/>
          <w:b/>
          <w:i/>
          <w:iCs/>
          <w:sz w:val="26"/>
          <w:szCs w:val="26"/>
          <w:cs/>
        </w:rPr>
        <w:lastRenderedPageBreak/>
        <w:t>การทดสอบการด้อยค่า</w:t>
      </w:r>
    </w:p>
    <w:p w14:paraId="1C0E6EF5" w14:textId="77777777" w:rsidR="00E252BD" w:rsidRPr="002B584B" w:rsidRDefault="00E252BD" w:rsidP="00E252BD">
      <w:pPr>
        <w:tabs>
          <w:tab w:val="clear" w:pos="454"/>
          <w:tab w:val="left" w:pos="540"/>
          <w:tab w:val="left" w:pos="990"/>
        </w:tabs>
        <w:ind w:left="540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p w14:paraId="70C3632D" w14:textId="77777777" w:rsidR="00E252BD" w:rsidRPr="002B584B" w:rsidRDefault="00E252BD" w:rsidP="00E252BD">
      <w:pPr>
        <w:tabs>
          <w:tab w:val="clear" w:pos="454"/>
          <w:tab w:val="left" w:pos="540"/>
          <w:tab w:val="left" w:pos="990"/>
        </w:tabs>
        <w:ind w:left="540"/>
        <w:jc w:val="both"/>
        <w:rPr>
          <w:rFonts w:asciiTheme="majorBidi" w:hAnsiTheme="majorBidi" w:cstheme="majorBidi"/>
          <w:sz w:val="26"/>
          <w:szCs w:val="26"/>
          <w:cs/>
        </w:rPr>
      </w:pPr>
      <w:r w:rsidRPr="002B584B">
        <w:rPr>
          <w:rFonts w:asciiTheme="majorBidi" w:hAnsiTheme="majorBidi" w:cstheme="majorBidi"/>
          <w:sz w:val="26"/>
          <w:szCs w:val="26"/>
        </w:rPr>
        <w:t xml:space="preserve">Commercial Credit and Finance PLC (“CCF”) </w:t>
      </w:r>
      <w:r w:rsidRPr="002B584B">
        <w:rPr>
          <w:rFonts w:asciiTheme="majorBidi" w:hAnsiTheme="majorBidi" w:cstheme="majorBidi"/>
          <w:sz w:val="26"/>
          <w:szCs w:val="26"/>
          <w:cs/>
        </w:rPr>
        <w:t xml:space="preserve">เป็นบริษัทจดทะเบียนในตลาดหลักทรัพย์ประเทศศรีลังกา </w:t>
      </w:r>
      <w:r w:rsidRPr="002B584B">
        <w:rPr>
          <w:rFonts w:asciiTheme="majorBidi" w:hAnsiTheme="majorBidi" w:cstheme="majorBidi"/>
          <w:sz w:val="26"/>
          <w:szCs w:val="26"/>
        </w:rPr>
        <w:t xml:space="preserve">(“CSE”) </w:t>
      </w:r>
      <w:r w:rsidRPr="002B584B">
        <w:rPr>
          <w:rFonts w:asciiTheme="majorBidi" w:hAnsiTheme="majorBidi" w:cstheme="majorBidi"/>
          <w:sz w:val="26"/>
          <w:szCs w:val="26"/>
          <w:cs/>
        </w:rPr>
        <w:t xml:space="preserve">อย่างไรก็ตามผู้บริหารและที่ปรึกษาทางการเงินภายนอกอื่นได้ให้ข้อสรุปว่า </w:t>
      </w:r>
      <w:r w:rsidRPr="002B584B">
        <w:rPr>
          <w:rFonts w:asciiTheme="majorBidi" w:hAnsiTheme="majorBidi" w:cstheme="majorBidi"/>
          <w:sz w:val="26"/>
          <w:szCs w:val="26"/>
        </w:rPr>
        <w:t xml:space="preserve">CSE </w:t>
      </w:r>
      <w:r w:rsidRPr="002B584B">
        <w:rPr>
          <w:rFonts w:asciiTheme="majorBidi" w:hAnsiTheme="majorBidi" w:cstheme="majorBidi"/>
          <w:sz w:val="26"/>
          <w:szCs w:val="26"/>
          <w:cs/>
        </w:rPr>
        <w:t xml:space="preserve">เป็นตลาดที่มีสภาพคล่องต่ำ และไม่ถือเป็นตลาดที่ซื้อขายคล่อง ราคาตลาดของ </w:t>
      </w:r>
      <w:r w:rsidRPr="002B584B">
        <w:rPr>
          <w:rFonts w:asciiTheme="majorBidi" w:hAnsiTheme="majorBidi" w:cstheme="majorBidi"/>
          <w:sz w:val="26"/>
          <w:szCs w:val="26"/>
        </w:rPr>
        <w:t xml:space="preserve">CCF </w:t>
      </w:r>
      <w:r w:rsidRPr="002B584B">
        <w:rPr>
          <w:rFonts w:asciiTheme="majorBidi" w:hAnsiTheme="majorBidi" w:cstheme="majorBidi"/>
          <w:sz w:val="26"/>
          <w:szCs w:val="26"/>
          <w:cs/>
        </w:rPr>
        <w:t xml:space="preserve">จึงไม่ถือเป็นมูลค่ายุติธรรมของ </w:t>
      </w:r>
      <w:r w:rsidRPr="002B584B">
        <w:rPr>
          <w:rFonts w:asciiTheme="majorBidi" w:hAnsiTheme="majorBidi" w:cstheme="majorBidi"/>
          <w:sz w:val="26"/>
          <w:szCs w:val="26"/>
        </w:rPr>
        <w:t xml:space="preserve">CCF </w:t>
      </w:r>
    </w:p>
    <w:p w14:paraId="12C09BB4" w14:textId="77777777" w:rsidR="00E252BD" w:rsidRPr="002B584B" w:rsidRDefault="00E252BD" w:rsidP="00E252BD">
      <w:pPr>
        <w:tabs>
          <w:tab w:val="clear" w:pos="454"/>
          <w:tab w:val="left" w:pos="540"/>
          <w:tab w:val="left" w:pos="99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022200AA" w14:textId="77777777" w:rsidR="00E252BD" w:rsidRPr="00D56531" w:rsidRDefault="00E252BD" w:rsidP="00E252BD">
      <w:pPr>
        <w:tabs>
          <w:tab w:val="clear" w:pos="454"/>
          <w:tab w:val="left" w:pos="540"/>
          <w:tab w:val="left" w:pos="99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2B584B">
        <w:rPr>
          <w:rFonts w:asciiTheme="majorBidi" w:hAnsiTheme="majorBidi" w:cstheme="majorBidi"/>
          <w:sz w:val="26"/>
          <w:szCs w:val="26"/>
          <w:cs/>
        </w:rPr>
        <w:t xml:space="preserve">ในระหว่างปี </w:t>
      </w:r>
      <w:r w:rsidRPr="002B584B">
        <w:rPr>
          <w:rFonts w:asciiTheme="majorBidi" w:hAnsiTheme="majorBidi" w:cstheme="majorBidi"/>
          <w:sz w:val="26"/>
          <w:szCs w:val="26"/>
        </w:rPr>
        <w:t>256</w:t>
      </w:r>
      <w:r>
        <w:rPr>
          <w:rFonts w:asciiTheme="majorBidi" w:hAnsiTheme="majorBidi" w:cstheme="majorBidi"/>
          <w:sz w:val="26"/>
          <w:szCs w:val="26"/>
        </w:rPr>
        <w:t xml:space="preserve">0 </w:t>
      </w:r>
      <w:r>
        <w:rPr>
          <w:rFonts w:asciiTheme="majorBidi" w:hAnsiTheme="majorBidi" w:cs="Angsana New" w:hint="cs"/>
          <w:sz w:val="26"/>
          <w:szCs w:val="26"/>
          <w:cs/>
        </w:rPr>
        <w:t>กลุ่มบริษัท</w:t>
      </w:r>
      <w:r w:rsidRPr="00AD13A2">
        <w:rPr>
          <w:rFonts w:asciiTheme="majorBidi" w:hAnsiTheme="majorBidi" w:cs="Angsana New" w:hint="cs"/>
          <w:sz w:val="26"/>
          <w:szCs w:val="26"/>
          <w:cs/>
        </w:rPr>
        <w:t>ได้พิจารณาตั้งค่าเผื่อผลขาดทุน</w:t>
      </w:r>
      <w:r>
        <w:rPr>
          <w:rFonts w:asciiTheme="majorBidi" w:hAnsiTheme="majorBidi" w:cs="Angsana New" w:hint="cs"/>
          <w:sz w:val="26"/>
          <w:szCs w:val="26"/>
          <w:cs/>
        </w:rPr>
        <w:t>ของ</w:t>
      </w:r>
      <w:r w:rsidRPr="00AD13A2">
        <w:rPr>
          <w:rFonts w:asciiTheme="majorBidi" w:hAnsiTheme="majorBidi" w:cs="Angsana New" w:hint="cs"/>
          <w:sz w:val="26"/>
          <w:szCs w:val="26"/>
          <w:cs/>
        </w:rPr>
        <w:t>เงินลงทุนใน</w:t>
      </w:r>
      <w:r w:rsidRPr="00AD13A2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AD13A2">
        <w:rPr>
          <w:rFonts w:asciiTheme="majorBidi" w:hAnsiTheme="majorBidi" w:cstheme="majorBidi"/>
          <w:sz w:val="26"/>
          <w:szCs w:val="26"/>
        </w:rPr>
        <w:t xml:space="preserve">CCF </w:t>
      </w:r>
      <w:r w:rsidRPr="00AD13A2">
        <w:rPr>
          <w:rFonts w:asciiTheme="majorBidi" w:hAnsiTheme="majorBidi" w:cs="Angsana New" w:hint="cs"/>
          <w:sz w:val="26"/>
          <w:szCs w:val="26"/>
          <w:cs/>
        </w:rPr>
        <w:t>เป็นจำนวน</w:t>
      </w:r>
      <w:r w:rsidRPr="00AD13A2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AD13A2">
        <w:rPr>
          <w:rFonts w:asciiTheme="majorBidi" w:hAnsiTheme="majorBidi" w:cstheme="majorBidi"/>
          <w:sz w:val="26"/>
          <w:szCs w:val="26"/>
        </w:rPr>
        <w:t xml:space="preserve">582 </w:t>
      </w:r>
      <w:r w:rsidRPr="00AD13A2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AD13A2">
        <w:rPr>
          <w:rFonts w:asciiTheme="majorBidi" w:hAnsiTheme="majorBidi" w:cs="Angsana New" w:hint="cs"/>
          <w:sz w:val="26"/>
          <w:szCs w:val="26"/>
          <w:cs/>
        </w:rPr>
        <w:t>เนื่องมาจากในช่วงระยะเวลาดังกล่า</w:t>
      </w:r>
      <w:r w:rsidRPr="00D56531">
        <w:rPr>
          <w:rFonts w:asciiTheme="majorBidi" w:hAnsiTheme="majorBidi" w:cstheme="majorBidi"/>
          <w:sz w:val="26"/>
          <w:szCs w:val="26"/>
          <w:cs/>
        </w:rPr>
        <w:t>วเกิดเหตุการณ์น้ำท่วมอันเป็นปัจจัยที่อยู่เหนือการควบคุมซึ่งเป็นหนึ่งในปัจจัยที่ส่งผลกระทบต่อเศรษฐกิจของประเทศศรีลังกาซึ่งพึ่งพาเกษตรกรรมเป็นพื้นฐาน</w:t>
      </w:r>
    </w:p>
    <w:p w14:paraId="6D803D0A" w14:textId="77777777" w:rsidR="00E252BD" w:rsidRPr="00D56531" w:rsidRDefault="00E252BD" w:rsidP="00E252BD">
      <w:pPr>
        <w:tabs>
          <w:tab w:val="clear" w:pos="454"/>
          <w:tab w:val="left" w:pos="540"/>
          <w:tab w:val="left" w:pos="99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BB2AD2E" w14:textId="4E422260" w:rsidR="00E252BD" w:rsidRPr="00D56531" w:rsidRDefault="00E252BD" w:rsidP="00E252BD">
      <w:pPr>
        <w:tabs>
          <w:tab w:val="clear" w:pos="454"/>
          <w:tab w:val="left" w:pos="540"/>
          <w:tab w:val="left" w:pos="99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D56531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D56531">
        <w:rPr>
          <w:rFonts w:asciiTheme="majorBidi" w:hAnsiTheme="majorBidi" w:cstheme="majorBidi"/>
          <w:sz w:val="26"/>
          <w:szCs w:val="26"/>
        </w:rPr>
        <w:t xml:space="preserve">31 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56531">
        <w:rPr>
          <w:rFonts w:asciiTheme="majorBidi" w:hAnsiTheme="majorBidi" w:cstheme="majorBidi"/>
          <w:sz w:val="26"/>
          <w:szCs w:val="26"/>
        </w:rPr>
        <w:t xml:space="preserve">2562 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มูลค่าเงินลงทุนใน </w:t>
      </w:r>
      <w:r w:rsidRPr="00D56531">
        <w:rPr>
          <w:rFonts w:asciiTheme="majorBidi" w:hAnsiTheme="majorBidi" w:cstheme="majorBidi"/>
          <w:sz w:val="26"/>
          <w:szCs w:val="26"/>
        </w:rPr>
        <w:t xml:space="preserve">CCF </w:t>
      </w:r>
      <w:r w:rsidRPr="00D56531">
        <w:rPr>
          <w:rFonts w:asciiTheme="majorBidi" w:hAnsiTheme="majorBidi" w:cstheme="majorBidi"/>
          <w:sz w:val="26"/>
          <w:szCs w:val="26"/>
          <w:cs/>
        </w:rPr>
        <w:t>ตามวิธีส่วนได้เสียหลังหักค่าเผื่อผลขาดทุน</w:t>
      </w:r>
      <w:r w:rsidR="00226DCC">
        <w:rPr>
          <w:rFonts w:asciiTheme="majorBidi" w:hAnsiTheme="majorBidi" w:cstheme="majorBidi" w:hint="cs"/>
          <w:sz w:val="26"/>
          <w:szCs w:val="26"/>
          <w:cs/>
        </w:rPr>
        <w:t>มีมูลค่าเ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ท่ากับ </w:t>
      </w:r>
      <w:r w:rsidRPr="00D56531">
        <w:rPr>
          <w:rFonts w:asciiTheme="majorBidi" w:hAnsiTheme="majorBidi" w:cstheme="majorBidi"/>
          <w:sz w:val="26"/>
          <w:szCs w:val="26"/>
        </w:rPr>
        <w:t xml:space="preserve">1,974 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226DCC">
        <w:rPr>
          <w:rFonts w:asciiTheme="majorBidi" w:hAnsiTheme="majorBidi" w:cstheme="majorBidi" w:hint="cs"/>
          <w:sz w:val="26"/>
          <w:szCs w:val="26"/>
          <w:cs/>
        </w:rPr>
        <w:t xml:space="preserve">          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กลุ่มบริษัทได้ทดสอบการด้อยค่าของเงินลงทุนใน </w:t>
      </w:r>
      <w:r w:rsidRPr="00D56531">
        <w:rPr>
          <w:rFonts w:asciiTheme="majorBidi" w:hAnsiTheme="majorBidi" w:cstheme="majorBidi"/>
          <w:sz w:val="26"/>
          <w:szCs w:val="26"/>
        </w:rPr>
        <w:t xml:space="preserve">CCF 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โดยใช้รายงานการประเมินมูลค่าเงินลงทุนของ </w:t>
      </w:r>
      <w:proofErr w:type="spellStart"/>
      <w:r w:rsidRPr="00D56531">
        <w:rPr>
          <w:rFonts w:asciiTheme="majorBidi" w:hAnsiTheme="majorBidi" w:cstheme="majorBidi"/>
          <w:sz w:val="26"/>
          <w:szCs w:val="26"/>
        </w:rPr>
        <w:t>Gajma</w:t>
      </w:r>
      <w:proofErr w:type="spellEnd"/>
      <w:r w:rsidRPr="00D56531">
        <w:rPr>
          <w:rFonts w:asciiTheme="majorBidi" w:hAnsiTheme="majorBidi" w:cstheme="majorBidi"/>
          <w:sz w:val="26"/>
          <w:szCs w:val="26"/>
        </w:rPr>
        <w:t xml:space="preserve"> &amp; Co 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สำนักงานที่ปรึกษาและผู้ประเมินอิสระในประเทศศรีลังกาลงวันที่ </w:t>
      </w:r>
      <w:r w:rsidRPr="00D56531">
        <w:rPr>
          <w:rFonts w:asciiTheme="majorBidi" w:hAnsiTheme="majorBidi" w:cstheme="majorBidi"/>
          <w:sz w:val="26"/>
          <w:szCs w:val="26"/>
        </w:rPr>
        <w:t xml:space="preserve">22 </w:t>
      </w:r>
      <w:r w:rsidR="006A1309">
        <w:rPr>
          <w:rFonts w:asciiTheme="majorBidi" w:hAnsiTheme="majorBidi" w:cstheme="majorBidi" w:hint="cs"/>
          <w:sz w:val="26"/>
          <w:szCs w:val="26"/>
          <w:cs/>
        </w:rPr>
        <w:t>มกราคม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56531">
        <w:rPr>
          <w:rFonts w:asciiTheme="majorBidi" w:hAnsiTheme="majorBidi" w:cstheme="majorBidi"/>
          <w:sz w:val="26"/>
          <w:szCs w:val="26"/>
        </w:rPr>
        <w:t>256</w:t>
      </w:r>
      <w:r w:rsidR="006A1309">
        <w:rPr>
          <w:rFonts w:asciiTheme="majorBidi" w:hAnsiTheme="majorBidi" w:cstheme="majorBidi"/>
          <w:sz w:val="26"/>
          <w:szCs w:val="26"/>
        </w:rPr>
        <w:t>3</w:t>
      </w:r>
      <w:r w:rsidRPr="00D56531">
        <w:rPr>
          <w:rFonts w:asciiTheme="majorBidi" w:hAnsiTheme="majorBidi" w:cstheme="majorBidi"/>
          <w:sz w:val="26"/>
          <w:szCs w:val="26"/>
        </w:rPr>
        <w:t xml:space="preserve"> </w:t>
      </w:r>
      <w:r w:rsidRPr="00D56531">
        <w:rPr>
          <w:rFonts w:asciiTheme="majorBidi" w:hAnsiTheme="majorBidi" w:cstheme="majorBidi"/>
          <w:sz w:val="26"/>
          <w:szCs w:val="26"/>
          <w:cs/>
        </w:rPr>
        <w:t>มูลค่าที่คาดว่าจะรับตาม</w:t>
      </w:r>
      <w:r w:rsidR="00202C08">
        <w:rPr>
          <w:rFonts w:asciiTheme="majorBidi" w:hAnsiTheme="majorBidi" w:cstheme="majorBidi" w:hint="cs"/>
          <w:sz w:val="26"/>
          <w:szCs w:val="26"/>
          <w:cs/>
        </w:rPr>
        <w:t>วิธี</w:t>
      </w:r>
      <w:r w:rsidRPr="00D56531">
        <w:rPr>
          <w:rFonts w:asciiTheme="majorBidi" w:hAnsiTheme="majorBidi" w:cstheme="majorBidi"/>
          <w:sz w:val="26"/>
          <w:szCs w:val="26"/>
          <w:cs/>
        </w:rPr>
        <w:t>มู</w:t>
      </w:r>
      <w:r w:rsidR="00202C08">
        <w:rPr>
          <w:rFonts w:asciiTheme="majorBidi" w:hAnsiTheme="majorBidi" w:cstheme="majorBidi" w:hint="cs"/>
          <w:sz w:val="26"/>
          <w:szCs w:val="26"/>
          <w:cs/>
        </w:rPr>
        <w:t>ลค่าจากการใช้มีมูลค่า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เท่ากับ  </w:t>
      </w:r>
      <w:r w:rsidRPr="00D56531">
        <w:rPr>
          <w:rFonts w:asciiTheme="majorBidi" w:hAnsiTheme="majorBidi" w:cstheme="majorBidi"/>
          <w:sz w:val="26"/>
          <w:szCs w:val="26"/>
        </w:rPr>
        <w:t>1,767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 ล้านบาท เนื่องจากการลดลงของมูลค่าที่คาดว่าจะได้รับเป็นผลจากการเปลี่ยนแปลงในอัตราแลกเปลี่ยนของสกุลเงินที่ใช้ในการดำเนินงานของ </w:t>
      </w:r>
      <w:r w:rsidRPr="00D56531">
        <w:rPr>
          <w:rFonts w:asciiTheme="majorBidi" w:hAnsiTheme="majorBidi" w:cstheme="majorBidi"/>
          <w:sz w:val="26"/>
          <w:szCs w:val="26"/>
        </w:rPr>
        <w:t>CCF</w:t>
      </w:r>
      <w:r w:rsidRPr="00D56531">
        <w:rPr>
          <w:rFonts w:asciiTheme="majorBidi" w:hAnsiTheme="majorBidi" w:cstheme="majorBidi"/>
          <w:sz w:val="26"/>
          <w:szCs w:val="26"/>
          <w:cs/>
        </w:rPr>
        <w:t xml:space="preserve"> ต่อสกุลเงินที่ใช้ในการเสนองบการเงินของกลุ่มบริษัท กลุ่มบริษัทจึงรับรู้การลดลงของมูลค่าดังกล่าวในผลจากการแปลงค่างบการเงินในส่วนของผู้ถือหุ้น</w:t>
      </w:r>
    </w:p>
    <w:p w14:paraId="40AABAEB" w14:textId="77777777" w:rsidR="00E252BD" w:rsidRPr="00D56531" w:rsidRDefault="00E252BD" w:rsidP="00E252BD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0D190ED" w14:textId="77777777" w:rsidR="00E252BD" w:rsidRPr="00D56531" w:rsidRDefault="00E252BD" w:rsidP="00E252BD">
      <w:pPr>
        <w:spacing w:line="380" w:lineRule="exact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D56531">
        <w:rPr>
          <w:rFonts w:asciiTheme="majorBidi" w:hAnsiTheme="majorBidi" w:cstheme="majorBidi"/>
          <w:sz w:val="26"/>
          <w:szCs w:val="26"/>
          <w:cs/>
        </w:rPr>
        <w:t>ข้อสมมติฐานหลักที่ใช้ในการวัดมูลค่ายุติธรรม</w:t>
      </w:r>
    </w:p>
    <w:p w14:paraId="32B1BFD8" w14:textId="77777777" w:rsidR="00E252BD" w:rsidRPr="00D56531" w:rsidRDefault="00E252BD" w:rsidP="00E252BD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26"/>
          <w:szCs w:val="26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5580"/>
      </w:tblGrid>
      <w:tr w:rsidR="00E252BD" w:rsidRPr="00D56531" w14:paraId="6D20913A" w14:textId="77777777" w:rsidTr="00221FDF">
        <w:trPr>
          <w:trHeight w:val="432"/>
        </w:trPr>
        <w:tc>
          <w:tcPr>
            <w:tcW w:w="2430" w:type="dxa"/>
            <w:shd w:val="clear" w:color="auto" w:fill="auto"/>
            <w:vAlign w:val="bottom"/>
          </w:tcPr>
          <w:p w14:paraId="032AF999" w14:textId="77777777" w:rsidR="00226DCC" w:rsidRPr="00221FDF" w:rsidRDefault="00E252BD" w:rsidP="00226DCC">
            <w:pPr>
              <w:spacing w:line="380" w:lineRule="exact"/>
              <w:ind w:lef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A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ข้อมูลที่ไม่สามารถสังเกตได้</w:t>
            </w:r>
          </w:p>
          <w:p w14:paraId="6819A319" w14:textId="21DF00B6" w:rsidR="00E252BD" w:rsidRPr="00221FDF" w:rsidRDefault="00E252BD" w:rsidP="00221FDF">
            <w:pPr>
              <w:spacing w:line="380" w:lineRule="exact"/>
              <w:ind w:lef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A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92E9EC" w14:textId="77777777" w:rsidR="00E252BD" w:rsidRPr="00221FDF" w:rsidRDefault="00E252BD" w:rsidP="00221FDF">
            <w:pPr>
              <w:spacing w:line="380" w:lineRule="exact"/>
              <w:ind w:lef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A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อัตราที่ใช้</w:t>
            </w:r>
          </w:p>
        </w:tc>
        <w:tc>
          <w:tcPr>
            <w:tcW w:w="5580" w:type="dxa"/>
            <w:shd w:val="clear" w:color="auto" w:fill="auto"/>
            <w:vAlign w:val="bottom"/>
          </w:tcPr>
          <w:p w14:paraId="3124D588" w14:textId="77777777" w:rsidR="00E252BD" w:rsidRPr="00221FDF" w:rsidRDefault="00E252BD" w:rsidP="00221FDF">
            <w:pPr>
              <w:spacing w:line="380" w:lineRule="exact"/>
              <w:ind w:lef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A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ความอ่อนไหวที่มีต่อการเปลี่ยนแปลงในข้อมูล</w:t>
            </w:r>
          </w:p>
        </w:tc>
      </w:tr>
      <w:tr w:rsidR="00E252BD" w:rsidRPr="00D56531" w14:paraId="061BF5C9" w14:textId="77777777" w:rsidTr="00221FDF">
        <w:trPr>
          <w:trHeight w:val="432"/>
        </w:trPr>
        <w:tc>
          <w:tcPr>
            <w:tcW w:w="2430" w:type="dxa"/>
            <w:shd w:val="clear" w:color="auto" w:fill="auto"/>
          </w:tcPr>
          <w:p w14:paraId="15706193" w14:textId="77777777" w:rsidR="00E252BD" w:rsidRPr="00D56531" w:rsidRDefault="00E252BD" w:rsidP="00221FDF">
            <w:pPr>
              <w:spacing w:before="120" w:line="38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ต้นทุนของส่วนของผู้ถือหุ้น </w:t>
            </w:r>
          </w:p>
        </w:tc>
        <w:tc>
          <w:tcPr>
            <w:tcW w:w="1350" w:type="dxa"/>
            <w:shd w:val="clear" w:color="auto" w:fill="auto"/>
          </w:tcPr>
          <w:p w14:paraId="135BEF7D" w14:textId="77777777" w:rsidR="00E252BD" w:rsidRPr="00D56531" w:rsidRDefault="00E252BD" w:rsidP="00221FDF">
            <w:pPr>
              <w:spacing w:before="120" w:line="38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 xml:space="preserve"> 14.04</w:t>
            </w:r>
          </w:p>
        </w:tc>
        <w:tc>
          <w:tcPr>
            <w:tcW w:w="5580" w:type="dxa"/>
            <w:shd w:val="clear" w:color="auto" w:fill="auto"/>
          </w:tcPr>
          <w:p w14:paraId="48FF52E5" w14:textId="21FF1462" w:rsidR="00E252BD" w:rsidRPr="00D56531" w:rsidRDefault="00E252BD" w:rsidP="00221FDF">
            <w:pPr>
              <w:spacing w:before="120" w:line="38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หากใช้ต้นทุนของส่วนของผู้ถือหุ้นเท่ากับร้อยละ 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>13.04</w:t>
            </w:r>
            <w:r w:rsidR="00BC5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459E5"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มูลค่าที่คาดว่าจะได้รับ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จะเพิ่มขึ้น </w:t>
            </w:r>
            <w:r w:rsidR="00BC55D7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</w:t>
            </w: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และหากใช้ต้นทุนของส่วนของผู้ถือหุ้นเท่ากับร้อยละ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 xml:space="preserve"> 15.04 </w:t>
            </w:r>
            <w:r w:rsidR="00BC55D7"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มูลค่าที่คาดว่าจะได้รับ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จะลดลง </w:t>
            </w:r>
            <w:r w:rsidR="00BC55D7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E252BD" w:rsidRPr="00D56531" w14:paraId="0408DBCB" w14:textId="77777777" w:rsidTr="00221FDF">
        <w:trPr>
          <w:trHeight w:val="1296"/>
        </w:trPr>
        <w:tc>
          <w:tcPr>
            <w:tcW w:w="2430" w:type="dxa"/>
            <w:shd w:val="clear" w:color="auto" w:fill="auto"/>
            <w:hideMark/>
          </w:tcPr>
          <w:p w14:paraId="79B0C448" w14:textId="77777777" w:rsidR="00E252BD" w:rsidRPr="00D56531" w:rsidRDefault="00E252BD" w:rsidP="00221FDF">
            <w:pPr>
              <w:spacing w:line="380" w:lineRule="exact"/>
              <w:ind w:left="-1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อัตราการเติบโต ณ สิ้นปี </w:t>
            </w:r>
          </w:p>
        </w:tc>
        <w:tc>
          <w:tcPr>
            <w:tcW w:w="1350" w:type="dxa"/>
            <w:shd w:val="clear" w:color="auto" w:fill="auto"/>
            <w:hideMark/>
          </w:tcPr>
          <w:p w14:paraId="0D66FB11" w14:textId="77777777" w:rsidR="00E252BD" w:rsidRPr="00D56531" w:rsidRDefault="00E252BD" w:rsidP="00221FDF">
            <w:pPr>
              <w:spacing w:line="380" w:lineRule="exact"/>
              <w:ind w:left="-1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 xml:space="preserve"> 4.50</w:t>
            </w:r>
          </w:p>
        </w:tc>
        <w:tc>
          <w:tcPr>
            <w:tcW w:w="5580" w:type="dxa"/>
            <w:shd w:val="clear" w:color="auto" w:fill="auto"/>
          </w:tcPr>
          <w:p w14:paraId="42BA66DC" w14:textId="299DF7F0" w:rsidR="00E252BD" w:rsidRPr="00D56531" w:rsidRDefault="00E252BD" w:rsidP="00221FDF">
            <w:pPr>
              <w:spacing w:line="380" w:lineRule="exact"/>
              <w:ind w:lef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หากใช้อัตราการเติบโต ณ สิ้นปีเท่ากับร้อยละ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 xml:space="preserve"> 3.50 </w:t>
            </w:r>
            <w:r w:rsidR="00BC55D7"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มูลค่าที่คาดว่าจะได้รับ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จะลดลง </w:t>
            </w:r>
            <w:r w:rsidR="00BC55D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</w:t>
            </w: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และหากใช้อัตราการเติบโต ณ สิ้นปีเท่ากับ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D56531">
              <w:rPr>
                <w:rFonts w:asciiTheme="majorBidi" w:hAnsiTheme="majorBidi" w:cstheme="majorBidi"/>
                <w:sz w:val="26"/>
                <w:szCs w:val="26"/>
              </w:rPr>
              <w:t xml:space="preserve"> 5.50 </w:t>
            </w:r>
            <w:r w:rsidR="00BC55D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BC55D7" w:rsidRPr="00D565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มูลค่าที่คาดว่าจะได้รับ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จะเพิ่มขึ้น </w:t>
            </w:r>
            <w:r w:rsidR="00BC55D7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BC5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62E4B45D" w14:textId="77777777" w:rsidR="00E252BD" w:rsidRPr="00D56531" w:rsidRDefault="00E252BD" w:rsidP="00E25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1C12CA0" w14:textId="2958725F" w:rsidR="00134A3D" w:rsidRDefault="00134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1286022" w14:textId="77777777" w:rsidR="00134A3D" w:rsidRDefault="00134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A97BA11" w14:textId="60B4EF81" w:rsidR="00645D25" w:rsidRDefault="00645D25" w:rsidP="00D9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645D25">
        <w:rPr>
          <w:rFonts w:asciiTheme="majorBidi" w:hAnsiTheme="majorBidi" w:cstheme="majorBidi" w:hint="cs"/>
          <w:i/>
          <w:iCs/>
          <w:sz w:val="26"/>
          <w:szCs w:val="26"/>
          <w:cs/>
        </w:rPr>
        <w:lastRenderedPageBreak/>
        <w:t>สรุปข้อมูลทางการเงิน</w:t>
      </w:r>
    </w:p>
    <w:p w14:paraId="18550082" w14:textId="77777777" w:rsidR="00645D25" w:rsidRPr="00645D25" w:rsidRDefault="00645D25" w:rsidP="00D9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5ABF3564" w14:textId="2C3D79BF" w:rsidR="008A11E0" w:rsidRPr="00CC2E1D" w:rsidRDefault="008A11E0" w:rsidP="00D9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BDC56CC" w14:textId="77777777" w:rsidR="008A11E0" w:rsidRPr="00CC2E1D" w:rsidRDefault="008A11E0" w:rsidP="008A11E0">
      <w:pPr>
        <w:tabs>
          <w:tab w:val="left" w:pos="9990"/>
        </w:tabs>
        <w:jc w:val="both"/>
        <w:rPr>
          <w:rFonts w:ascii="Angsana New" w:hAnsi="Angsana New" w:cs="Angsana New"/>
          <w:sz w:val="26"/>
          <w:szCs w:val="26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990"/>
        <w:gridCol w:w="180"/>
        <w:gridCol w:w="990"/>
        <w:gridCol w:w="181"/>
        <w:gridCol w:w="989"/>
        <w:gridCol w:w="180"/>
        <w:gridCol w:w="990"/>
      </w:tblGrid>
      <w:tr w:rsidR="008A11E0" w:rsidRPr="00CC2E1D" w14:paraId="64C7A6B3" w14:textId="77777777" w:rsidTr="00645D25">
        <w:trPr>
          <w:tblHeader/>
        </w:trPr>
        <w:tc>
          <w:tcPr>
            <w:tcW w:w="5130" w:type="dxa"/>
          </w:tcPr>
          <w:p w14:paraId="4DA2C467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78558678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0414AEBF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59" w:type="dxa"/>
            <w:gridSpan w:val="3"/>
          </w:tcPr>
          <w:p w14:paraId="28808053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lang w:val="en-GB" w:bidi="ar-SA"/>
              </w:rPr>
              <w:t>Commercial Credit and Finance PLC</w:t>
            </w:r>
          </w:p>
        </w:tc>
      </w:tr>
      <w:tr w:rsidR="008A11E0" w:rsidRPr="00CC2E1D" w14:paraId="212C6590" w14:textId="77777777" w:rsidTr="00645D25">
        <w:trPr>
          <w:tblHeader/>
        </w:trPr>
        <w:tc>
          <w:tcPr>
            <w:tcW w:w="5130" w:type="dxa"/>
          </w:tcPr>
          <w:p w14:paraId="5A5303DB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DC7D8CD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6D50E0F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6892A45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77276437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3D3C994D" w14:textId="23246582" w:rsidR="008A11E0" w:rsidRPr="00221FDF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/>
              </w:rPr>
            </w:pPr>
            <w:r w:rsidRPr="00221FDF">
              <w:rPr>
                <w:rFonts w:ascii="Angsana New" w:hAnsi="Angsana New" w:cs="Angsana New"/>
                <w:b/>
                <w:sz w:val="26"/>
                <w:szCs w:val="26"/>
                <w:cs/>
                <w:lang w:val="en-GB"/>
              </w:rPr>
              <w:t>2562</w:t>
            </w:r>
          </w:p>
        </w:tc>
        <w:tc>
          <w:tcPr>
            <w:tcW w:w="180" w:type="dxa"/>
          </w:tcPr>
          <w:p w14:paraId="58D1FA9C" w14:textId="77777777" w:rsidR="008A11E0" w:rsidRPr="00221FDF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A881222" w14:textId="68F618FD" w:rsidR="008A11E0" w:rsidRPr="00221FDF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/>
              </w:rPr>
            </w:pPr>
            <w:r w:rsidRPr="00221FDF">
              <w:rPr>
                <w:rFonts w:ascii="Angsana New" w:hAnsi="Angsana New" w:cs="Angsana New"/>
                <w:b/>
                <w:sz w:val="26"/>
                <w:szCs w:val="26"/>
                <w:cs/>
                <w:lang w:val="en-GB"/>
              </w:rPr>
              <w:t>2561</w:t>
            </w:r>
          </w:p>
        </w:tc>
      </w:tr>
      <w:tr w:rsidR="008A11E0" w:rsidRPr="00CC2E1D" w14:paraId="33A4A2CB" w14:textId="77777777" w:rsidTr="00645D25">
        <w:trPr>
          <w:tblHeader/>
        </w:trPr>
        <w:tc>
          <w:tcPr>
            <w:tcW w:w="5130" w:type="dxa"/>
          </w:tcPr>
          <w:p w14:paraId="3F411C88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F0515E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16E5353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07F5845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</w:tcPr>
          <w:p w14:paraId="3069FCA0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159" w:type="dxa"/>
            <w:gridSpan w:val="3"/>
          </w:tcPr>
          <w:p w14:paraId="6D0D55E2" w14:textId="4A2349C8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lang w:val="en-GB" w:bidi="ar-SA"/>
              </w:rPr>
              <w:t>(</w:t>
            </w:r>
            <w:r w:rsidRPr="00221FDF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CC2E1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8A11E0" w:rsidRPr="00CC2E1D" w14:paraId="61A051CE" w14:textId="77777777" w:rsidTr="00D900E7">
        <w:trPr>
          <w:tblHeader/>
        </w:trPr>
        <w:tc>
          <w:tcPr>
            <w:tcW w:w="5130" w:type="dxa"/>
          </w:tcPr>
          <w:p w14:paraId="4E062654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4500" w:type="dxa"/>
            <w:gridSpan w:val="7"/>
          </w:tcPr>
          <w:p w14:paraId="5CF94386" w14:textId="77777777" w:rsidR="008A11E0" w:rsidRPr="00CC2E1D" w:rsidRDefault="008A11E0" w:rsidP="008A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</w:tr>
      <w:tr w:rsidR="0003620A" w:rsidRPr="00CC2E1D" w14:paraId="3F85DD11" w14:textId="77777777" w:rsidTr="00645D25">
        <w:trPr>
          <w:cantSplit/>
        </w:trPr>
        <w:tc>
          <w:tcPr>
            <w:tcW w:w="5130" w:type="dxa"/>
          </w:tcPr>
          <w:p w14:paraId="5E6F3BC7" w14:textId="13708DBD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990" w:type="dxa"/>
          </w:tcPr>
          <w:p w14:paraId="6C55295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A20E07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A4F8BCB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8B2D9CA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6059FBB7" w14:textId="1EAE0F61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1,872</w:t>
            </w:r>
          </w:p>
        </w:tc>
        <w:tc>
          <w:tcPr>
            <w:tcW w:w="180" w:type="dxa"/>
          </w:tcPr>
          <w:p w14:paraId="771A737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CCBBFB2" w14:textId="4B7A8592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2,233</w:t>
            </w:r>
          </w:p>
        </w:tc>
      </w:tr>
      <w:tr w:rsidR="0003620A" w:rsidRPr="00CC2E1D" w14:paraId="56F0197C" w14:textId="77777777" w:rsidTr="00645D25">
        <w:trPr>
          <w:cantSplit/>
        </w:trPr>
        <w:tc>
          <w:tcPr>
            <w:tcW w:w="5130" w:type="dxa"/>
          </w:tcPr>
          <w:p w14:paraId="0D7EA102" w14:textId="0F923683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990" w:type="dxa"/>
          </w:tcPr>
          <w:p w14:paraId="4DF3764F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0E917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9EF30C3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82E7AF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7A300C33" w14:textId="365918E5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212</w:t>
            </w:r>
          </w:p>
        </w:tc>
        <w:tc>
          <w:tcPr>
            <w:tcW w:w="180" w:type="dxa"/>
          </w:tcPr>
          <w:p w14:paraId="205102C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EE37443" w14:textId="4D7459C5" w:rsidR="0003620A" w:rsidRPr="00CB21C6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37</w:t>
            </w:r>
            <w:r w:rsidR="00820F0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03620A" w:rsidRPr="00CC2E1D" w14:paraId="493ED3B2" w14:textId="77777777" w:rsidTr="00645D25">
        <w:trPr>
          <w:cantSplit/>
        </w:trPr>
        <w:tc>
          <w:tcPr>
            <w:tcW w:w="5130" w:type="dxa"/>
          </w:tcPr>
          <w:p w14:paraId="540EA082" w14:textId="67DA4572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50307BB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F07B356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577D47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11FAF2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78E5829" w14:textId="13C3ECA1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1AD8E833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0B510" w14:textId="2E19FB36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(7)</w:t>
            </w:r>
          </w:p>
        </w:tc>
      </w:tr>
      <w:tr w:rsidR="0003620A" w:rsidRPr="00CC2E1D" w14:paraId="028A910D" w14:textId="77777777" w:rsidTr="00645D25">
        <w:trPr>
          <w:cantSplit/>
        </w:trPr>
        <w:tc>
          <w:tcPr>
            <w:tcW w:w="5130" w:type="dxa"/>
          </w:tcPr>
          <w:p w14:paraId="0A4C25F0" w14:textId="3362F81C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กำไรขาดทุนเบ็ดเสร็จรวม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 xml:space="preserve"> (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100)</w:t>
            </w:r>
          </w:p>
        </w:tc>
        <w:tc>
          <w:tcPr>
            <w:tcW w:w="990" w:type="dxa"/>
          </w:tcPr>
          <w:p w14:paraId="26582C99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FB3BD3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D6E42A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9FF63C0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5A26BE0" w14:textId="65A04921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215</w:t>
            </w:r>
          </w:p>
        </w:tc>
        <w:tc>
          <w:tcPr>
            <w:tcW w:w="180" w:type="dxa"/>
          </w:tcPr>
          <w:p w14:paraId="73117A3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8B7EC2" w14:textId="03A4BC0D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36</w:t>
            </w:r>
            <w:r w:rsidR="00820F0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</w:t>
            </w:r>
          </w:p>
        </w:tc>
      </w:tr>
      <w:tr w:rsidR="0003620A" w:rsidRPr="00CC2E1D" w14:paraId="286F2FBD" w14:textId="77777777" w:rsidTr="00645D25">
        <w:trPr>
          <w:cantSplit/>
        </w:trPr>
        <w:tc>
          <w:tcPr>
            <w:tcW w:w="5130" w:type="dxa"/>
          </w:tcPr>
          <w:p w14:paraId="18EB5886" w14:textId="5EC4C0C6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90" w:type="dxa"/>
          </w:tcPr>
          <w:p w14:paraId="17AFBF85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C530A4D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8BEF7EA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1399630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9438288" w14:textId="332278E0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180" w:type="dxa"/>
          </w:tcPr>
          <w:p w14:paraId="0DF3861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6C8676" w14:textId="5CFD2B60" w:rsidR="0003620A" w:rsidRPr="00CC2E1D" w:rsidRDefault="00820F0B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09</w:t>
            </w:r>
          </w:p>
        </w:tc>
      </w:tr>
      <w:tr w:rsidR="0003620A" w:rsidRPr="00CC2E1D" w14:paraId="64FB7DBF" w14:textId="77777777" w:rsidTr="00645D25">
        <w:trPr>
          <w:cantSplit/>
        </w:trPr>
        <w:tc>
          <w:tcPr>
            <w:tcW w:w="5130" w:type="dxa"/>
          </w:tcPr>
          <w:p w14:paraId="4C873B74" w14:textId="32397B95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การตัดกำไรระหว่างกันที่ยังไม่ได้รับรู้จากการขาย</w:t>
            </w:r>
            <w:r w:rsidRPr="00E4506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แบบ </w:t>
            </w: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downstream</w:t>
            </w:r>
          </w:p>
        </w:tc>
        <w:tc>
          <w:tcPr>
            <w:tcW w:w="990" w:type="dxa"/>
          </w:tcPr>
          <w:p w14:paraId="7B00AA2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38C924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2D48E3A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F61182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AE80B72" w14:textId="53E58446" w:rsidR="0003620A" w:rsidRPr="00CC2E1D" w:rsidRDefault="0003620A" w:rsidP="009B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30C039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F3406D" w14:textId="37A5C1EB" w:rsidR="0003620A" w:rsidRPr="00CC2E1D" w:rsidRDefault="0003620A" w:rsidP="009B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03620A" w:rsidRPr="00CC2E1D" w14:paraId="55DBCD2A" w14:textId="77777777" w:rsidTr="00645D25">
        <w:trPr>
          <w:cantSplit/>
        </w:trPr>
        <w:tc>
          <w:tcPr>
            <w:tcW w:w="5130" w:type="dxa"/>
          </w:tcPr>
          <w:p w14:paraId="1F13F4A9" w14:textId="2E95B513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</w:tcPr>
          <w:p w14:paraId="5B9DBCED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D65BF8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371089D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644AD3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C9747AF" w14:textId="669AF28B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180" w:type="dxa"/>
          </w:tcPr>
          <w:p w14:paraId="62A5E5E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71CD40" w14:textId="03773F3F" w:rsidR="0003620A" w:rsidRPr="00CC2E1D" w:rsidRDefault="00820F0B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09</w:t>
            </w:r>
          </w:p>
        </w:tc>
      </w:tr>
      <w:tr w:rsidR="0003620A" w:rsidRPr="00CC2E1D" w14:paraId="1ECAFD76" w14:textId="77777777" w:rsidTr="00645D25">
        <w:trPr>
          <w:cantSplit/>
        </w:trPr>
        <w:tc>
          <w:tcPr>
            <w:tcW w:w="5130" w:type="dxa"/>
          </w:tcPr>
          <w:p w14:paraId="6C5AB7F2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4FAA22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E3ED7DB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BEBCFFD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096F82D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ABB92F8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901E58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D0013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03620A" w:rsidRPr="00CC2E1D" w14:paraId="306C308E" w14:textId="77777777" w:rsidTr="00645D25">
        <w:trPr>
          <w:cantSplit/>
        </w:trPr>
        <w:tc>
          <w:tcPr>
            <w:tcW w:w="5130" w:type="dxa"/>
          </w:tcPr>
          <w:p w14:paraId="6C6A5BFA" w14:textId="108441BF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475763E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EA180B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4D30156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DE6FD9B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219C1A72" w14:textId="35FA256A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15,335</w:t>
            </w:r>
          </w:p>
        </w:tc>
        <w:tc>
          <w:tcPr>
            <w:tcW w:w="180" w:type="dxa"/>
          </w:tcPr>
          <w:p w14:paraId="7CAF5A0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E1ED8B3" w14:textId="62559F10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15,913</w:t>
            </w:r>
          </w:p>
        </w:tc>
      </w:tr>
      <w:tr w:rsidR="0003620A" w:rsidRPr="00CC2E1D" w14:paraId="5F69BC1F" w14:textId="77777777" w:rsidTr="00B80C4C">
        <w:trPr>
          <w:cantSplit/>
        </w:trPr>
        <w:tc>
          <w:tcPr>
            <w:tcW w:w="5130" w:type="dxa"/>
          </w:tcPr>
          <w:p w14:paraId="418F9638" w14:textId="41D15961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990" w:type="dxa"/>
          </w:tcPr>
          <w:p w14:paraId="3C82CBF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0D8AD76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38347B6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E62BB4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CB8686E" w14:textId="294137FF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(12,878)</w:t>
            </w: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698B11E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3B77A5" w14:textId="235F7E8E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(13,448)</w:t>
            </w:r>
          </w:p>
        </w:tc>
      </w:tr>
      <w:tr w:rsidR="0003620A" w:rsidRPr="00CC2E1D" w14:paraId="449ED8B1" w14:textId="77777777" w:rsidTr="00221FDF">
        <w:trPr>
          <w:cantSplit/>
        </w:trPr>
        <w:tc>
          <w:tcPr>
            <w:tcW w:w="5130" w:type="dxa"/>
          </w:tcPr>
          <w:p w14:paraId="7662E087" w14:textId="4D274C43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สินทรัพย์สุทธิ (ร้อยละ 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100)</w:t>
            </w:r>
          </w:p>
        </w:tc>
        <w:tc>
          <w:tcPr>
            <w:tcW w:w="990" w:type="dxa"/>
          </w:tcPr>
          <w:p w14:paraId="4A4C912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668830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2771D1A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EA4309B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BE99310" w14:textId="2688EFFA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2,457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BB7DBE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D3ACF4" w14:textId="1A029898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lang w:val="en-GB" w:bidi="ar-SA"/>
              </w:rPr>
              <w:t>2,465</w:t>
            </w:r>
          </w:p>
        </w:tc>
      </w:tr>
      <w:tr w:rsidR="0003620A" w:rsidRPr="00CC2E1D" w14:paraId="57625926" w14:textId="77777777" w:rsidTr="00221FDF">
        <w:trPr>
          <w:cantSplit/>
        </w:trPr>
        <w:tc>
          <w:tcPr>
            <w:tcW w:w="5130" w:type="dxa"/>
          </w:tcPr>
          <w:p w14:paraId="1CEBE627" w14:textId="7AEF16BF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</w:tcPr>
          <w:p w14:paraId="20E9369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DDF2EB2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60F2A38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ED3921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5985DD6" w14:textId="16462479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737</w:t>
            </w:r>
          </w:p>
        </w:tc>
        <w:tc>
          <w:tcPr>
            <w:tcW w:w="180" w:type="dxa"/>
          </w:tcPr>
          <w:p w14:paraId="0154C0B9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7234DA" w14:textId="2B3EB15E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739</w:t>
            </w:r>
          </w:p>
        </w:tc>
      </w:tr>
      <w:tr w:rsidR="0003620A" w:rsidRPr="00CC2E1D" w14:paraId="16D294CB" w14:textId="77777777" w:rsidTr="00221FDF">
        <w:trPr>
          <w:cantSplit/>
        </w:trPr>
        <w:tc>
          <w:tcPr>
            <w:tcW w:w="5130" w:type="dxa"/>
          </w:tcPr>
          <w:p w14:paraId="7302F6DB" w14:textId="3D58FEBB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990" w:type="dxa"/>
          </w:tcPr>
          <w:p w14:paraId="53C5353B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F97F412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37B3600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8D36135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60452BD5" w14:textId="6BC2003E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(55)</w:t>
            </w:r>
          </w:p>
        </w:tc>
        <w:tc>
          <w:tcPr>
            <w:tcW w:w="180" w:type="dxa"/>
          </w:tcPr>
          <w:p w14:paraId="58AF74B3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E1CED90" w14:textId="16EE6EFA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(55)</w:t>
            </w:r>
          </w:p>
        </w:tc>
      </w:tr>
      <w:tr w:rsidR="0003620A" w:rsidRPr="00CC2E1D" w14:paraId="2C59D93F" w14:textId="77777777" w:rsidTr="00221FDF">
        <w:trPr>
          <w:cantSplit/>
        </w:trPr>
        <w:tc>
          <w:tcPr>
            <w:tcW w:w="5130" w:type="dxa"/>
          </w:tcPr>
          <w:p w14:paraId="27A2DD4E" w14:textId="0B8457EE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รับรู้สินทรัพย์ไม่มีตัวตน</w:t>
            </w:r>
          </w:p>
        </w:tc>
        <w:tc>
          <w:tcPr>
            <w:tcW w:w="990" w:type="dxa"/>
          </w:tcPr>
          <w:p w14:paraId="2E10BD99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3465C44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D4E73B2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5B94915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4035872A" w14:textId="4F6C5B1D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523</w:t>
            </w:r>
          </w:p>
        </w:tc>
        <w:tc>
          <w:tcPr>
            <w:tcW w:w="180" w:type="dxa"/>
          </w:tcPr>
          <w:p w14:paraId="608F3C9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2150B27" w14:textId="3CDDDEFF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523</w:t>
            </w:r>
          </w:p>
        </w:tc>
      </w:tr>
      <w:tr w:rsidR="0003620A" w:rsidRPr="00CC2E1D" w14:paraId="7A35B1E0" w14:textId="77777777" w:rsidTr="00645D25">
        <w:trPr>
          <w:cantSplit/>
        </w:trPr>
        <w:tc>
          <w:tcPr>
            <w:tcW w:w="5130" w:type="dxa"/>
          </w:tcPr>
          <w:p w14:paraId="0DF005F4" w14:textId="4B10ED63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4C2120BB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DF17D8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469647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A40A49D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1CF80463" w14:textId="537FCC9C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1,322</w:t>
            </w:r>
          </w:p>
        </w:tc>
        <w:tc>
          <w:tcPr>
            <w:tcW w:w="180" w:type="dxa"/>
          </w:tcPr>
          <w:p w14:paraId="71CD0C6C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2628FDB" w14:textId="299C8079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1</w:t>
            </w:r>
            <w:r w:rsidR="00B80C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322</w:t>
            </w:r>
          </w:p>
        </w:tc>
      </w:tr>
      <w:tr w:rsidR="0003620A" w:rsidRPr="00CC2E1D" w14:paraId="7DAB0216" w14:textId="77777777" w:rsidTr="00645D25">
        <w:trPr>
          <w:cantSplit/>
        </w:trPr>
        <w:tc>
          <w:tcPr>
            <w:tcW w:w="5130" w:type="dxa"/>
          </w:tcPr>
          <w:p w14:paraId="78F5DF19" w14:textId="52142F2F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/>
              </w:rPr>
              <w:t>ต้นทุนที่เกี่ยวข้องกับการซื้อ</w:t>
            </w:r>
          </w:p>
        </w:tc>
        <w:tc>
          <w:tcPr>
            <w:tcW w:w="990" w:type="dxa"/>
          </w:tcPr>
          <w:p w14:paraId="0B7CC4B0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C923821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0801990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D617F67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5061874E" w14:textId="4DFEA6FE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30</w:t>
            </w:r>
          </w:p>
        </w:tc>
        <w:tc>
          <w:tcPr>
            <w:tcW w:w="180" w:type="dxa"/>
          </w:tcPr>
          <w:p w14:paraId="4890A2F6" w14:textId="77777777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FC89939" w14:textId="21381451" w:rsidR="0003620A" w:rsidRPr="00CC2E1D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lang w:val="en-GB" w:bidi="ar-SA"/>
              </w:rPr>
              <w:t>30</w:t>
            </w:r>
          </w:p>
        </w:tc>
      </w:tr>
      <w:tr w:rsidR="0042127F" w:rsidRPr="00CC2E1D" w14:paraId="17704FD2" w14:textId="77777777" w:rsidTr="00645D25">
        <w:trPr>
          <w:cantSplit/>
        </w:trPr>
        <w:tc>
          <w:tcPr>
            <w:tcW w:w="5130" w:type="dxa"/>
          </w:tcPr>
          <w:p w14:paraId="1876E2F0" w14:textId="1989CE35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6"/>
                <w:szCs w:val="26"/>
                <w:cs/>
                <w:lang w:val="en-GB"/>
              </w:rPr>
            </w:pPr>
            <w:r w:rsidRPr="00CC2E1D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/>
              </w:rPr>
              <w:t>ผลต่างจากการแปลงค่าอัตราแลกเปลี่ยนที่เป็นเงินตราต่างประเทศ</w:t>
            </w:r>
          </w:p>
        </w:tc>
        <w:tc>
          <w:tcPr>
            <w:tcW w:w="990" w:type="dxa"/>
          </w:tcPr>
          <w:p w14:paraId="23ECCEEE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ECB4DB6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871235E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66CEB3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1E14850B" w14:textId="56B88080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(208)</w:t>
            </w:r>
          </w:p>
        </w:tc>
        <w:tc>
          <w:tcPr>
            <w:tcW w:w="180" w:type="dxa"/>
          </w:tcPr>
          <w:p w14:paraId="1440AC93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293203" w14:textId="7F267FA5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42127F" w:rsidRPr="00CC2E1D" w14:paraId="622AADAC" w14:textId="77777777" w:rsidTr="00645D25">
        <w:trPr>
          <w:cantSplit/>
        </w:trPr>
        <w:tc>
          <w:tcPr>
            <w:tcW w:w="5130" w:type="dxa"/>
          </w:tcPr>
          <w:p w14:paraId="247BF2DD" w14:textId="10C201D2" w:rsidR="0042127F" w:rsidRPr="00CC2E1D" w:rsidRDefault="0042127F" w:rsidP="00221FDF">
            <w:pPr>
              <w:rPr>
                <w:rFonts w:ascii="Angsana New" w:hAnsi="Angsana New" w:cs="Angsana New"/>
                <w:bCs/>
                <w:sz w:val="26"/>
                <w:szCs w:val="26"/>
                <w:lang w:val="en-GB" w:bidi="ar-SA"/>
              </w:rPr>
            </w:pPr>
            <w:r w:rsidRPr="0069608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ค่าเผื่อผลขาดทุนจากเงินลงทุน</w:t>
            </w:r>
          </w:p>
        </w:tc>
        <w:tc>
          <w:tcPr>
            <w:tcW w:w="990" w:type="dxa"/>
          </w:tcPr>
          <w:p w14:paraId="4220DF47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2227C37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0040028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486BE86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047E9CD" w14:textId="7DCC9606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(582)</w:t>
            </w:r>
          </w:p>
        </w:tc>
        <w:tc>
          <w:tcPr>
            <w:tcW w:w="180" w:type="dxa"/>
          </w:tcPr>
          <w:p w14:paraId="51E11F55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7BF31E" w14:textId="2CA461FC" w:rsidR="0042127F" w:rsidRPr="00CC2E1D" w:rsidRDefault="0042127F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(582)</w:t>
            </w:r>
          </w:p>
        </w:tc>
      </w:tr>
      <w:tr w:rsidR="0042127F" w:rsidRPr="00CC2E1D" w14:paraId="3FF8F3C2" w14:textId="77777777" w:rsidTr="00645D25">
        <w:trPr>
          <w:cantSplit/>
        </w:trPr>
        <w:tc>
          <w:tcPr>
            <w:tcW w:w="5130" w:type="dxa"/>
          </w:tcPr>
          <w:p w14:paraId="1A558F48" w14:textId="47575B30" w:rsidR="0042127F" w:rsidRPr="00221FDF" w:rsidRDefault="00BC55D7" w:rsidP="00221FD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21FD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มูลค่าตามบัญชีของส่วนที่เป็นของกลุ่มบริษัท</w:t>
            </w:r>
          </w:p>
        </w:tc>
        <w:tc>
          <w:tcPr>
            <w:tcW w:w="990" w:type="dxa"/>
          </w:tcPr>
          <w:p w14:paraId="5F6670EE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8074801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A623DA2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5E33FA7" w14:textId="77777777" w:rsidR="0042127F" w:rsidRPr="00CC2E1D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A0DAE4D" w14:textId="7D5224EA" w:rsidR="0042127F" w:rsidRPr="00221FDF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1,767</w:t>
            </w:r>
          </w:p>
        </w:tc>
        <w:tc>
          <w:tcPr>
            <w:tcW w:w="180" w:type="dxa"/>
          </w:tcPr>
          <w:p w14:paraId="29E4A880" w14:textId="77777777" w:rsidR="0042127F" w:rsidRPr="00221FDF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20F8E3" w14:textId="535F151A" w:rsidR="0042127F" w:rsidRPr="00221FDF" w:rsidRDefault="0042127F" w:rsidP="0042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1,977</w:t>
            </w:r>
          </w:p>
        </w:tc>
      </w:tr>
    </w:tbl>
    <w:p w14:paraId="2695FC8A" w14:textId="74701B83" w:rsidR="008A11E0" w:rsidRPr="00CC2E1D" w:rsidRDefault="008A11E0" w:rsidP="008A11E0">
      <w:pPr>
        <w:tabs>
          <w:tab w:val="left" w:pos="9990"/>
        </w:tabs>
        <w:jc w:val="both"/>
        <w:rPr>
          <w:rFonts w:ascii="Angsana New" w:hAnsi="Angsana New" w:cs="Angsana New"/>
          <w:sz w:val="26"/>
          <w:szCs w:val="26"/>
          <w:cs/>
        </w:rPr>
        <w:sectPr w:rsidR="008A11E0" w:rsidRPr="00CC2E1D" w:rsidSect="00FE25F2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07EE310A" w14:textId="709E815B" w:rsidR="005E3333" w:rsidRPr="0069608B" w:rsidRDefault="00DC3B0B" w:rsidP="000300F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27" w:name="_Toc23425270"/>
      <w:bookmarkStart w:id="28" w:name="_Toc33611516"/>
      <w:r w:rsidRPr="0069608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1</w:t>
      </w:r>
      <w:r w:rsidR="003763A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</w:t>
      </w:r>
      <w:r w:rsidRPr="0069608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  </w:t>
      </w:r>
      <w:r w:rsidR="000300F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5E3333" w:rsidRPr="00CC2E1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เงินลงทุนในบริษัท</w:t>
      </w:r>
      <w:r w:rsidR="005E3333" w:rsidRPr="00CC2E1D">
        <w:rPr>
          <w:rFonts w:asciiTheme="majorBidi" w:hAnsiTheme="majorBidi" w:cstheme="majorBidi" w:hint="cs"/>
          <w:sz w:val="28"/>
          <w:szCs w:val="28"/>
          <w:u w:val="none"/>
          <w:cs/>
        </w:rPr>
        <w:t>ย่อย</w:t>
      </w:r>
      <w:bookmarkEnd w:id="27"/>
      <w:bookmarkEnd w:id="28"/>
    </w:p>
    <w:p w14:paraId="57DBFA90" w14:textId="77777777" w:rsidR="005E3333" w:rsidRPr="0069608B" w:rsidRDefault="005E3333" w:rsidP="00FE3D84">
      <w:pPr>
        <w:spacing w:line="240" w:lineRule="auto"/>
        <w:ind w:right="14"/>
        <w:jc w:val="both"/>
        <w:rPr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183CE5" w:rsidRPr="0069608B" w14:paraId="3FA1B7BC" w14:textId="77777777" w:rsidTr="00221FDF">
        <w:trPr>
          <w:cantSplit/>
          <w:trHeight w:val="193"/>
          <w:tblHeader/>
        </w:trPr>
        <w:tc>
          <w:tcPr>
            <w:tcW w:w="2699" w:type="dxa"/>
            <w:vAlign w:val="bottom"/>
          </w:tcPr>
          <w:p w14:paraId="2D284D6A" w14:textId="77777777" w:rsidR="005E3333" w:rsidRPr="0069608B" w:rsidRDefault="005E3333" w:rsidP="00FE3D8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EB2F2" w14:textId="77777777" w:rsidR="005E3333" w:rsidRPr="0069608B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093ED24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D6867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59B0798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F1355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14:paraId="511577CC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69608B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3CE5" w:rsidRPr="0069608B" w14:paraId="2692903E" w14:textId="77777777" w:rsidTr="00221FDF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3A126CFB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6FEBB02C" w14:textId="77777777" w:rsidR="005E3333" w:rsidRPr="0069608B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FD283C4" w14:textId="77777777" w:rsidR="005E3333" w:rsidRPr="0069608B" w:rsidRDefault="005E3333" w:rsidP="00FE3D84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6960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0A15D2BE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2428304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CA8E893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14:paraId="06EF2B1F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55F4F8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1CA3841F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104B50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342622CA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6117A59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78F6F70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B303FD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2ACD4C1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69608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6AD3C4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C4AF65F" w14:textId="77777777" w:rsidR="005E3333" w:rsidRPr="0069608B" w:rsidRDefault="005E3333" w:rsidP="00FE3D84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69608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รายได้</w:t>
            </w: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เงินปันผล</w:t>
            </w:r>
            <w:r w:rsidRPr="0069608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รับจาก</w:t>
            </w:r>
          </w:p>
          <w:p w14:paraId="471339DE" w14:textId="77777777" w:rsidR="0003620A" w:rsidRPr="0003620A" w:rsidRDefault="005E3333" w:rsidP="0003620A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</w:t>
            </w:r>
            <w:r w:rsidR="0003620A" w:rsidRPr="0003620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สำหรับปี</w:t>
            </w:r>
          </w:p>
          <w:p w14:paraId="7C82BF77" w14:textId="77777777" w:rsidR="002752F5" w:rsidRDefault="0003620A" w:rsidP="0003620A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03620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สิ้นสุดวันที่</w:t>
            </w:r>
            <w:r w:rsidR="002752F5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</w:p>
          <w:p w14:paraId="5132D7ED" w14:textId="1F0ACDB8" w:rsidR="005E3333" w:rsidRPr="0069608B" w:rsidRDefault="002752F5" w:rsidP="0003620A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proofErr w:type="gramStart"/>
            <w:r w:rsidRPr="00221FD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proofErr w:type="gramEnd"/>
          </w:p>
        </w:tc>
      </w:tr>
      <w:tr w:rsidR="00183CE5" w:rsidRPr="0069608B" w14:paraId="61D08E6E" w14:textId="77777777" w:rsidTr="00221FDF">
        <w:trPr>
          <w:cantSplit/>
          <w:trHeight w:val="344"/>
          <w:tblHeader/>
        </w:trPr>
        <w:tc>
          <w:tcPr>
            <w:tcW w:w="2699" w:type="dxa"/>
            <w:vAlign w:val="bottom"/>
          </w:tcPr>
          <w:p w14:paraId="5FB458A3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554F" w14:textId="77777777" w:rsidR="005E3333" w:rsidRPr="0069608B" w:rsidRDefault="005E3333" w:rsidP="00FE3D8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0A8758" w14:textId="0C3903D6" w:rsidR="005E3333" w:rsidRPr="0069608B" w:rsidRDefault="005E3333" w:rsidP="006340D8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FF73E65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F0777" w14:textId="0254EC8E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2BDE0FF6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171EE5" w14:textId="0F03C5D3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3" w:type="dxa"/>
            <w:vAlign w:val="bottom"/>
          </w:tcPr>
          <w:p w14:paraId="6F08F874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6338E" w14:textId="1EC8F903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1" w:type="dxa"/>
          </w:tcPr>
          <w:p w14:paraId="4834BA55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D305D" w14:textId="1F05ABE7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5951F54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5EBBE0" w14:textId="37A07F28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205A648E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D06FE1" w14:textId="233AEAE3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4560F1D7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C47FBA" w14:textId="2651D9A3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0164C662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1B5FD7" w14:textId="2D170D85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3F388476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FC650C" w14:textId="686E6FD8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2BBD5600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91345" w14:textId="2BF95B6E" w:rsidR="005E3333" w:rsidRPr="0069608B" w:rsidRDefault="005E3333" w:rsidP="006340D8">
            <w:pPr>
              <w:pStyle w:val="acctfourfigures"/>
              <w:tabs>
                <w:tab w:val="clear" w:pos="765"/>
              </w:tabs>
              <w:spacing w:line="240" w:lineRule="atLeast"/>
              <w:ind w:left="-76" w:right="-9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14:paraId="20850CAB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43C45B" w14:textId="6FC5AB13" w:rsidR="005E3333" w:rsidRPr="0069608B" w:rsidRDefault="005E3333" w:rsidP="006340D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60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183CE5" w:rsidRPr="0069608B" w14:paraId="4F26C787" w14:textId="77777777" w:rsidTr="00C21245">
        <w:trPr>
          <w:cantSplit/>
          <w:trHeight w:val="19"/>
        </w:trPr>
        <w:tc>
          <w:tcPr>
            <w:tcW w:w="2699" w:type="dxa"/>
          </w:tcPr>
          <w:p w14:paraId="18F4F4B8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5CF9C2" w14:textId="77777777" w:rsidR="005E3333" w:rsidRPr="0069608B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71E642D1" w14:textId="46717F85" w:rsidR="005E3333" w:rsidRPr="0069608B" w:rsidRDefault="00820F0B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="005E3333" w:rsidRPr="0069608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2430" w:type="dxa"/>
            <w:gridSpan w:val="5"/>
          </w:tcPr>
          <w:p w14:paraId="299E46BC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14:paraId="380C690C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83CE5" w:rsidRPr="0069608B" w14:paraId="01C5DAA3" w14:textId="77777777" w:rsidTr="00C21245">
        <w:trPr>
          <w:cantSplit/>
          <w:trHeight w:val="19"/>
        </w:trPr>
        <w:tc>
          <w:tcPr>
            <w:tcW w:w="2879" w:type="dxa"/>
            <w:gridSpan w:val="2"/>
          </w:tcPr>
          <w:p w14:paraId="1DC15B8A" w14:textId="77777777" w:rsidR="005E3333" w:rsidRPr="0069608B" w:rsidRDefault="005E3333" w:rsidP="00FE3D84">
            <w:pPr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9608B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DE17A47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1CB1A8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87F41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6B8F4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2424867" w14:textId="77777777" w:rsidR="005E3333" w:rsidRPr="0069608B" w:rsidRDefault="005E3333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E05024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F3BD0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566006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E8844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AE7A7C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C275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9F36B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C45CF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EC4B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BC7C5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BB831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611A8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03C69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8A74F1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1180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D2E12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C8D48D3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2F89C9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620A" w:rsidRPr="0069608B" w14:paraId="61A0D5D5" w14:textId="77777777" w:rsidTr="00C21245">
        <w:trPr>
          <w:cantSplit/>
          <w:trHeight w:val="19"/>
        </w:trPr>
        <w:tc>
          <w:tcPr>
            <w:tcW w:w="2699" w:type="dxa"/>
          </w:tcPr>
          <w:p w14:paraId="1E614103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14:paraId="1407C080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709FA8" w14:textId="02080018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3A9A980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8798C" w14:textId="5DDD3153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1BBFF32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46521E6E" w14:textId="77777777" w:rsidR="0003620A" w:rsidRPr="0069608B" w:rsidRDefault="0003620A" w:rsidP="000362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32224739" w14:textId="57663368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8131EC3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648613" w14:textId="77777777" w:rsidR="0003620A" w:rsidRPr="0069608B" w:rsidRDefault="0003620A" w:rsidP="000362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6ED69649" w14:textId="5E7877E5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39505BEA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E30157" w14:textId="60849844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1B73E92" w14:textId="77777777" w:rsidR="0003620A" w:rsidRPr="0069608B" w:rsidRDefault="0003620A" w:rsidP="0003620A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E84A51" w14:textId="766BB0D5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377F91D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CB8C2" w14:textId="6EF0CA9A" w:rsidR="0003620A" w:rsidRPr="0069608B" w:rsidRDefault="0003620A" w:rsidP="009B29F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68C18B" w14:textId="77777777" w:rsidR="0003620A" w:rsidRPr="0069608B" w:rsidRDefault="0003620A" w:rsidP="0003620A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5CDE2" w14:textId="63D5B57C" w:rsidR="0003620A" w:rsidRPr="0069608B" w:rsidRDefault="0003620A" w:rsidP="009B29F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82F84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3C1AE" w14:textId="56CF6CD0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53A0B2D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B8474" w14:textId="65191F70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0A53E71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948E6" w14:textId="6B9B1A89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24E5CD8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4CBAA2" w14:textId="541066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3C45E7E2" w14:textId="77777777" w:rsidTr="00C21245">
        <w:trPr>
          <w:cantSplit/>
          <w:trHeight w:val="19"/>
        </w:trPr>
        <w:tc>
          <w:tcPr>
            <w:tcW w:w="2699" w:type="dxa"/>
          </w:tcPr>
          <w:p w14:paraId="72382551" w14:textId="77777777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Group Lease Holdings Pte. Ltd.</w:t>
            </w:r>
          </w:p>
        </w:tc>
        <w:tc>
          <w:tcPr>
            <w:tcW w:w="180" w:type="dxa"/>
            <w:vAlign w:val="bottom"/>
          </w:tcPr>
          <w:p w14:paraId="6EFC8591" w14:textId="77777777" w:rsidR="0003620A" w:rsidRPr="0069608B" w:rsidRDefault="0003620A" w:rsidP="0003620A">
            <w:pPr>
              <w:tabs>
                <w:tab w:val="clear" w:pos="227"/>
                <w:tab w:val="clear" w:pos="454"/>
              </w:tabs>
              <w:ind w:right="-79" w:hanging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89CF04D" w14:textId="387A176E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7BBB813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1A5A4" w14:textId="70433CEE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98C5E45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90940CD" w14:textId="407C910F" w:rsidR="0003620A" w:rsidRPr="0069608B" w:rsidRDefault="0003620A" w:rsidP="000362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14:paraId="3307DA1B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70B49" w14:textId="7704E0F4" w:rsidR="0003620A" w:rsidRPr="0069608B" w:rsidRDefault="0003620A" w:rsidP="000362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14:paraId="7388C250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36C40" w14:textId="040A3CE9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12ACB064" w14:textId="77777777" w:rsidR="0003620A" w:rsidRPr="0069608B" w:rsidRDefault="0003620A" w:rsidP="0003620A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79757" w14:textId="0CE484E4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0675A220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D95DF8" w14:textId="42E415A2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2F6E3B6" w14:textId="77777777" w:rsidR="0003620A" w:rsidRPr="0069608B" w:rsidRDefault="0003620A" w:rsidP="0003620A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8A972E" w14:textId="104C7A35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33D6A64A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631E9" w14:textId="48B12608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</w:tcPr>
          <w:p w14:paraId="04A586FF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8A5D3" w14:textId="39115B80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  <w:vAlign w:val="bottom"/>
          </w:tcPr>
          <w:p w14:paraId="613E6A8A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8A16A3" w14:textId="3C688302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14:paraId="76933145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D61DE7" w14:textId="36395683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03F7312D" w14:textId="77777777" w:rsidTr="00C21245">
        <w:trPr>
          <w:cantSplit/>
          <w:trHeight w:val="19"/>
        </w:trPr>
        <w:tc>
          <w:tcPr>
            <w:tcW w:w="2699" w:type="dxa"/>
          </w:tcPr>
          <w:p w14:paraId="60DD8F15" w14:textId="77777777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EC70B7F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510CC13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1AC94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65BAA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787E9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95D8EE" w14:textId="596C659B" w:rsidR="0003620A" w:rsidRPr="0069608B" w:rsidRDefault="0003620A" w:rsidP="000362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14:paraId="0FAFC96D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F1F75" w14:textId="6C759615" w:rsidR="0003620A" w:rsidRPr="0069608B" w:rsidRDefault="0003620A" w:rsidP="0003620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14:paraId="55F6AE12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0D389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40174C" w14:textId="77777777" w:rsidR="0003620A" w:rsidRPr="0069608B" w:rsidRDefault="0003620A" w:rsidP="0003620A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A8113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66DCC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6F1848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34E95" w14:textId="77777777" w:rsidR="0003620A" w:rsidRPr="0069608B" w:rsidRDefault="0003620A" w:rsidP="0003620A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A8E7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800A9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E2B6F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52B93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56F9C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7778E8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662FD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0A459FCD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02F66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620A" w:rsidRPr="0069608B" w14:paraId="678B5CDB" w14:textId="77777777" w:rsidTr="00C21245">
        <w:trPr>
          <w:cantSplit/>
          <w:trHeight w:val="19"/>
        </w:trPr>
        <w:tc>
          <w:tcPr>
            <w:tcW w:w="2699" w:type="dxa"/>
          </w:tcPr>
          <w:p w14:paraId="3D264C03" w14:textId="77777777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DF91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13744C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17168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489A5F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6DE18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592FF50" w14:textId="362064FE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73594333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402FF" w14:textId="10EAAC12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14:paraId="77A3DA0F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16117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6A212" w14:textId="77777777" w:rsidR="0003620A" w:rsidRPr="0069608B" w:rsidRDefault="0003620A" w:rsidP="0003620A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2469E6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F82D4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AFCF8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D79CF8" w14:textId="77777777" w:rsidR="0003620A" w:rsidRPr="0069608B" w:rsidRDefault="0003620A" w:rsidP="0003620A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ADBEFD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4FB81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146A0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EF3BE5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CE2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6431AA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D21D01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FAF6576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D43F41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620A" w:rsidRPr="0069608B" w14:paraId="124DF523" w14:textId="77777777" w:rsidTr="00221FDF">
        <w:trPr>
          <w:cantSplit/>
          <w:trHeight w:val="19"/>
        </w:trPr>
        <w:tc>
          <w:tcPr>
            <w:tcW w:w="2699" w:type="dxa"/>
          </w:tcPr>
          <w:p w14:paraId="687618E5" w14:textId="77777777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GL Leasing (Lao) Company Limited</w:t>
            </w:r>
          </w:p>
        </w:tc>
        <w:tc>
          <w:tcPr>
            <w:tcW w:w="180" w:type="dxa"/>
            <w:vAlign w:val="bottom"/>
          </w:tcPr>
          <w:p w14:paraId="15A5F325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7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6D7FC7" w14:textId="193120A8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75CBA4A5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8465A" w14:textId="07541EDD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412FC0A3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390D654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31587F21" w14:textId="667B0631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Pr="006960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3" w:type="dxa"/>
          </w:tcPr>
          <w:p w14:paraId="2B11CFBC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C6BEE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7441ECB3" w14:textId="24054EB2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Pr="006960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1" w:type="dxa"/>
          </w:tcPr>
          <w:p w14:paraId="20228198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273B7" w14:textId="3A2E9D66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32AE28F8" w14:textId="77777777" w:rsidR="0003620A" w:rsidRPr="0069608B" w:rsidRDefault="0003620A" w:rsidP="0003620A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6684BD" w14:textId="5D0CC0D4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1DFF2DEA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912905" w14:textId="535780B2" w:rsidR="0003620A" w:rsidRPr="0069608B" w:rsidRDefault="0003620A" w:rsidP="009B29F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F9BCE" w14:textId="77777777" w:rsidR="0003620A" w:rsidRPr="0069608B" w:rsidRDefault="0003620A" w:rsidP="0003620A">
            <w:pPr>
              <w:pStyle w:val="acctfourfigures"/>
              <w:tabs>
                <w:tab w:val="decimal" w:pos="555"/>
                <w:tab w:val="decimal" w:pos="819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8F265" w14:textId="5EFDDB42" w:rsidR="0003620A" w:rsidRPr="0069608B" w:rsidRDefault="0003620A" w:rsidP="009B29F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7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27EE40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BD3C2" w14:textId="3AC9D994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5627906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B4124" w14:textId="3B2E1F4C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645EE2BC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D2C47" w14:textId="2F0E24BB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0B085B70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AA8A1A4" w14:textId="44EEF11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629488ED" w14:textId="77777777" w:rsidTr="00221FDF">
        <w:trPr>
          <w:cantSplit/>
          <w:trHeight w:val="19"/>
        </w:trPr>
        <w:tc>
          <w:tcPr>
            <w:tcW w:w="2699" w:type="dxa"/>
          </w:tcPr>
          <w:p w14:paraId="53C1EA0C" w14:textId="77777777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60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513CC040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A834B0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A0AD2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DEDAE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432C9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BED0530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EECD6CF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98AE8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52B999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A72230" w14:textId="3179E8B8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3CD74BBA" w14:textId="77777777" w:rsidR="0003620A" w:rsidRPr="0069608B" w:rsidRDefault="0003620A" w:rsidP="0003620A">
            <w:pPr>
              <w:pStyle w:val="acctfourfigures"/>
              <w:tabs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0F291" w14:textId="6554237E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2FE66FE8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FD8D8" w14:textId="778CE919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160EADD7" w14:textId="77777777" w:rsidR="0003620A" w:rsidRPr="0069608B" w:rsidRDefault="0003620A" w:rsidP="0003620A">
            <w:pPr>
              <w:pStyle w:val="acctfourfigures"/>
              <w:tabs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C2FBCA3" w14:textId="279128E4" w:rsidR="0003620A" w:rsidRPr="0069608B" w:rsidRDefault="0003620A" w:rsidP="0003620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E64A782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B0E73" w14:textId="07426598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49E6450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2923B" w14:textId="4C6EEDA1" w:rsidR="0003620A" w:rsidRPr="0069608B" w:rsidRDefault="0003620A" w:rsidP="0003620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71E0AADC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307BA6C" w14:textId="32B7AC8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A87AEDA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724BD76E" w14:textId="20823296" w:rsidR="0003620A" w:rsidRPr="0069608B" w:rsidRDefault="0003620A" w:rsidP="0003620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D093" w14:textId="77777777" w:rsidR="005E3333" w:rsidRPr="0069608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322F877F" w14:textId="5A8318F9" w:rsidR="005E3333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261F6E6" w14:textId="77777777" w:rsidR="007D055C" w:rsidRPr="0069608B" w:rsidRDefault="007D055C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46DE2C9" w14:textId="77777777" w:rsidR="005E3333" w:rsidRPr="0069608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6A21614" w14:textId="77777777" w:rsidR="005E3333" w:rsidRPr="0069608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335EE08" w14:textId="77777777" w:rsidR="005E3333" w:rsidRPr="0069608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6F990E7" w14:textId="77777777" w:rsidR="005E3333" w:rsidRPr="0069608B" w:rsidRDefault="005E3333" w:rsidP="00FE3D8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69608B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เงินลงทุนในบริษัทย่อยที่ถือหุ้นโดยบริษัทย่อย</w:t>
      </w:r>
      <w:r w:rsidRPr="0069608B">
        <w:rPr>
          <w:rFonts w:ascii="Angsana New" w:hAnsi="Angsana New" w:cs="Angsana New" w:hint="cs"/>
          <w:sz w:val="30"/>
          <w:szCs w:val="30"/>
          <w:cs/>
        </w:rPr>
        <w:t>ของบริษัทแสดงได้</w:t>
      </w:r>
      <w:r w:rsidRPr="0069608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521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720"/>
        <w:gridCol w:w="180"/>
        <w:gridCol w:w="720"/>
        <w:gridCol w:w="180"/>
        <w:gridCol w:w="1080"/>
        <w:gridCol w:w="180"/>
        <w:gridCol w:w="108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709"/>
        <w:gridCol w:w="199"/>
        <w:gridCol w:w="807"/>
      </w:tblGrid>
      <w:tr w:rsidR="00183CE5" w:rsidRPr="0069608B" w14:paraId="31A9AD25" w14:textId="77777777" w:rsidTr="00221FDF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F38F29D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26C06540" w14:textId="77777777" w:rsidR="005E3333" w:rsidRPr="0069608B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F91786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  <w:r w:rsidRPr="006960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18085044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1FBF95A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0A99B176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14:paraId="4539C572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88E7D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645F36B6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C2D423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10B65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42F02E0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A8E1567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D7FBF1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3E91920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69608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075D2E4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33284EBE" w14:textId="77777777" w:rsidR="005E3333" w:rsidRPr="0069608B" w:rsidRDefault="005E3333" w:rsidP="00FE3D84">
            <w:pPr>
              <w:pStyle w:val="acctmergecolhdg"/>
              <w:spacing w:line="240" w:lineRule="atLeast"/>
              <w:ind w:left="-75" w:right="-7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2C61A7AA" w14:textId="36B50A5D" w:rsidR="00296B8E" w:rsidRPr="0069608B" w:rsidRDefault="005E3333" w:rsidP="00296B8E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</w:t>
            </w:r>
            <w:r w:rsidR="00296B8E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ปี</w:t>
            </w:r>
          </w:p>
          <w:p w14:paraId="3076D8B9" w14:textId="77777777" w:rsidR="009F3D91" w:rsidRDefault="00E87AD0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สิ้นสุด</w:t>
            </w:r>
            <w:r w:rsidR="005E3333" w:rsidRPr="0069608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วันที่</w:t>
            </w:r>
            <w:r w:rsidR="009F3D91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</w:p>
          <w:p w14:paraId="3969FA07" w14:textId="1041340F" w:rsidR="005E3333" w:rsidRPr="0069608B" w:rsidRDefault="009F3D91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21FD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608B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183CE5" w:rsidRPr="0069608B" w14:paraId="32E99564" w14:textId="77777777" w:rsidTr="00221FDF">
        <w:trPr>
          <w:cantSplit/>
          <w:trHeight w:val="155"/>
          <w:tblHeader/>
        </w:trPr>
        <w:tc>
          <w:tcPr>
            <w:tcW w:w="2700" w:type="dxa"/>
            <w:vAlign w:val="bottom"/>
          </w:tcPr>
          <w:p w14:paraId="55642CAC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12A037" w14:textId="77777777" w:rsidR="005E3333" w:rsidRPr="0069608B" w:rsidRDefault="005E3333" w:rsidP="00FE3D8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99671A" w14:textId="58D7FB07" w:rsidR="005E3333" w:rsidRPr="0069608B" w:rsidRDefault="005E3333" w:rsidP="006340D8">
            <w:pPr>
              <w:tabs>
                <w:tab w:val="clear" w:pos="680"/>
              </w:tabs>
              <w:ind w:left="-78" w:right="-7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0151383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83E66F" w14:textId="5D4FC8D2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B2BE706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4A9B96" w14:textId="117F5796" w:rsidR="005E3333" w:rsidRPr="0069608B" w:rsidRDefault="005E3333" w:rsidP="00296B8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2F3F8B21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CBA2C4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7E301DE7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F82BEB" w14:textId="2BEB787E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49B999BB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7DAE13" w14:textId="538EE4C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F8BDFE6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1961F4" w14:textId="3AFB3E39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0CCFC0F5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D15E26" w14:textId="412EC9A9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6F1587D5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8E0C7" w14:textId="77FD0827" w:rsidR="005E3333" w:rsidRPr="0069608B" w:rsidRDefault="005E3333" w:rsidP="006340D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14:paraId="77A4096E" w14:textId="7777777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0E49A8" w14:textId="43358A07" w:rsidR="005E3333" w:rsidRPr="0069608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772C80C7" w14:textId="77777777" w:rsidR="005E3333" w:rsidRPr="0069608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1554ED4" w14:textId="0897D0E5" w:rsidR="005E3333" w:rsidRPr="0069608B" w:rsidRDefault="005E3333" w:rsidP="006340D8">
            <w:pPr>
              <w:pStyle w:val="acctfourfigures"/>
              <w:tabs>
                <w:tab w:val="clear" w:pos="765"/>
              </w:tabs>
              <w:spacing w:line="240" w:lineRule="atLeast"/>
              <w:ind w:left="-79" w:right="-8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9" w:type="dxa"/>
            <w:vAlign w:val="bottom"/>
          </w:tcPr>
          <w:p w14:paraId="40BDCA4C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C0690B0" w14:textId="72FDAB0C" w:rsidR="005E3333" w:rsidRPr="0069608B" w:rsidRDefault="005E3333" w:rsidP="006340D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608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183CE5" w:rsidRPr="0069608B" w14:paraId="4D9D76AF" w14:textId="77777777" w:rsidTr="00C21245">
        <w:trPr>
          <w:cantSplit/>
          <w:trHeight w:val="19"/>
        </w:trPr>
        <w:tc>
          <w:tcPr>
            <w:tcW w:w="2700" w:type="dxa"/>
          </w:tcPr>
          <w:p w14:paraId="4614F4EB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4C22D" w14:textId="77777777" w:rsidR="005E3333" w:rsidRPr="0069608B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A99F3EB" w14:textId="28AE6DE7" w:rsidR="005E3333" w:rsidRPr="0069608B" w:rsidRDefault="00820F0B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="005E3333" w:rsidRPr="0069608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2520" w:type="dxa"/>
            <w:gridSpan w:val="4"/>
          </w:tcPr>
          <w:p w14:paraId="6F2F415B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EB28BD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15" w:type="dxa"/>
            <w:gridSpan w:val="15"/>
          </w:tcPr>
          <w:p w14:paraId="128684B3" w14:textId="77777777" w:rsidR="005E3333" w:rsidRPr="0069608B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69608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83CE5" w:rsidRPr="0069608B" w14:paraId="2576105D" w14:textId="77777777" w:rsidTr="00C21245">
        <w:trPr>
          <w:cantSplit/>
          <w:trHeight w:val="19"/>
        </w:trPr>
        <w:tc>
          <w:tcPr>
            <w:tcW w:w="3600" w:type="dxa"/>
            <w:gridSpan w:val="3"/>
          </w:tcPr>
          <w:p w14:paraId="2CDEF623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 w:rsidRPr="006960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Group Lease Holding</w:t>
            </w:r>
            <w:r w:rsidR="00ED5BC4" w:rsidRPr="006960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s</w:t>
            </w:r>
            <w:r w:rsidRPr="006960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Pte. Ltd.</w:t>
            </w:r>
          </w:p>
        </w:tc>
        <w:tc>
          <w:tcPr>
            <w:tcW w:w="180" w:type="dxa"/>
          </w:tcPr>
          <w:p w14:paraId="00955909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6A35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87F73" w14:textId="77777777" w:rsidR="005E3333" w:rsidRPr="0069608B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E1818" w14:textId="77777777" w:rsidR="005E3333" w:rsidRPr="0069608B" w:rsidRDefault="005E3333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F4F32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E2262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C9CEC2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DDB6C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763ED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13C96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E16E3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0FED8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D9263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5CBC9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37C679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5CB60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7FD4B" w14:textId="77777777" w:rsidR="005E3333" w:rsidRPr="0069608B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CCA70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EFA43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63B270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67C11AD9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2FDE74" w14:textId="77777777" w:rsidR="005E3333" w:rsidRPr="0069608B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620A" w:rsidRPr="0069608B" w14:paraId="62D83A4D" w14:textId="77777777" w:rsidTr="00C21245">
        <w:trPr>
          <w:cantSplit/>
          <w:trHeight w:val="19"/>
        </w:trPr>
        <w:tc>
          <w:tcPr>
            <w:tcW w:w="2700" w:type="dxa"/>
          </w:tcPr>
          <w:p w14:paraId="3D5E7BF4" w14:textId="34B8F2CA" w:rsidR="0003620A" w:rsidRPr="0003620A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GL Finance Plc.</w:t>
            </w:r>
          </w:p>
        </w:tc>
        <w:tc>
          <w:tcPr>
            <w:tcW w:w="180" w:type="dxa"/>
            <w:shd w:val="clear" w:color="auto" w:fill="auto"/>
          </w:tcPr>
          <w:p w14:paraId="6CC61402" w14:textId="77777777" w:rsidR="0003620A" w:rsidRPr="0003620A" w:rsidRDefault="0003620A" w:rsidP="0003620A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7ECD" w14:textId="5C98D421" w:rsidR="0003620A" w:rsidRPr="0003620A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5DF2B80" w14:textId="77777777" w:rsidR="0003620A" w:rsidRPr="0003620A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94D413" w14:textId="4C868450" w:rsidR="0003620A" w:rsidRPr="0003620A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1989912" w14:textId="77777777" w:rsidR="0003620A" w:rsidRPr="0003620A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4BEDB" w14:textId="77777777" w:rsidR="0003620A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10,300</w:t>
            </w:r>
          </w:p>
          <w:p w14:paraId="6F604A84" w14:textId="77777777" w:rsidR="0003620A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พันเหรียญ</w:t>
            </w:r>
          </w:p>
          <w:p w14:paraId="76351BE8" w14:textId="1FD9CC88" w:rsidR="0003620A" w:rsidRPr="0003620A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80" w:type="dxa"/>
          </w:tcPr>
          <w:p w14:paraId="6E7C8159" w14:textId="77777777" w:rsidR="0003620A" w:rsidRPr="0003620A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9A4AE9" w14:textId="77777777" w:rsidR="0003620A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10,300</w:t>
            </w:r>
          </w:p>
          <w:p w14:paraId="51387A6D" w14:textId="77777777" w:rsidR="0003620A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พันเหรียญ</w:t>
            </w:r>
          </w:p>
          <w:p w14:paraId="397B2D17" w14:textId="7EBD80C2" w:rsidR="0003620A" w:rsidRPr="0003620A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80" w:type="dxa"/>
          </w:tcPr>
          <w:p w14:paraId="457DABA3" w14:textId="77777777" w:rsidR="0003620A" w:rsidRPr="0003620A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2E75B8" w14:textId="6C539B65" w:rsidR="0003620A" w:rsidRPr="0003620A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6E66BDBA" w14:textId="77777777" w:rsidR="0003620A" w:rsidRPr="0003620A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97703" w14:textId="0E140988" w:rsidR="0003620A" w:rsidRPr="0003620A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12A7AFCB" w14:textId="77777777" w:rsidR="0003620A" w:rsidRPr="0003620A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0FC268" w14:textId="6CF5B702" w:rsidR="0003620A" w:rsidRPr="0003620A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A1EA71" w14:textId="77777777" w:rsidR="0003620A" w:rsidRPr="0003620A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BE904" w14:textId="615B606C" w:rsidR="0003620A" w:rsidRPr="0003620A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16EA83" w14:textId="77777777" w:rsidR="0003620A" w:rsidRPr="0003620A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F75EF" w14:textId="4DE0496C" w:rsidR="0003620A" w:rsidRPr="0003620A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72CC4390" w14:textId="77777777" w:rsidR="0003620A" w:rsidRPr="0003620A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E154" w14:textId="77A80CC9" w:rsidR="0003620A" w:rsidRPr="0003620A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03F90A4B" w14:textId="77777777" w:rsidR="0003620A" w:rsidRPr="0003620A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C8A42" w14:textId="5594C925" w:rsidR="0003620A" w:rsidRPr="0003620A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020C37D" w14:textId="77777777" w:rsidR="0003620A" w:rsidRPr="0003620A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3F8977C" w14:textId="2CB34110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20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03620A" w14:paraId="23C12B6B" w14:textId="77777777" w:rsidTr="00C21245">
        <w:trPr>
          <w:cantSplit/>
          <w:trHeight w:val="19"/>
        </w:trPr>
        <w:tc>
          <w:tcPr>
            <w:tcW w:w="2700" w:type="dxa"/>
          </w:tcPr>
          <w:p w14:paraId="1C41760A" w14:textId="1FE4B9F1" w:rsidR="0003620A" w:rsidRPr="0069608B" w:rsidRDefault="0003620A" w:rsidP="0003620A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 xml:space="preserve">GL Leasing (Lao) Company Limited </w:t>
            </w:r>
          </w:p>
        </w:tc>
        <w:tc>
          <w:tcPr>
            <w:tcW w:w="180" w:type="dxa"/>
            <w:shd w:val="clear" w:color="auto" w:fill="auto"/>
          </w:tcPr>
          <w:p w14:paraId="165A1DD9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7DADC" w14:textId="289290DF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6BD3F945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0EB39E" w14:textId="57A28A70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550D8F6F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1544DB" w14:textId="77777777" w:rsidR="0003620A" w:rsidRPr="0061048C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5465E205" w14:textId="0DFF495F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พันกีบ</w:t>
            </w:r>
            <w:r w:rsidRPr="0061048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639CAE09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01261A" w14:textId="77777777" w:rsidR="0003620A" w:rsidRPr="0061048C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40379DFB" w14:textId="3E1FACFB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</w:t>
            </w:r>
            <w:r w:rsidRPr="0061048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180" w:type="dxa"/>
          </w:tcPr>
          <w:p w14:paraId="30B47EAD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C7A2F" w14:textId="74B957F0" w:rsidR="0003620A" w:rsidRPr="0069608B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7980D8E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CC811" w14:textId="2352E375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1FA418F5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E2E3E" w14:textId="40300F9A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0E60D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265F5C" w14:textId="5C99C32F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250FB5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870F0" w14:textId="1DF55A88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B718D6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A05E1" w14:textId="329ECB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48D0465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6EA31" w14:textId="73E38CE3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4F3464C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DCAC0C" w14:textId="6567B6D6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03620A" w14:paraId="078A2C55" w14:textId="77777777" w:rsidTr="00C21245">
        <w:trPr>
          <w:cantSplit/>
          <w:trHeight w:val="19"/>
        </w:trPr>
        <w:tc>
          <w:tcPr>
            <w:tcW w:w="2700" w:type="dxa"/>
          </w:tcPr>
          <w:p w14:paraId="44AB604B" w14:textId="202ADEE8" w:rsidR="0003620A" w:rsidRPr="0069608B" w:rsidRDefault="0003620A" w:rsidP="0003620A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PT Group Lease Finance Indonesia</w:t>
            </w:r>
          </w:p>
        </w:tc>
        <w:tc>
          <w:tcPr>
            <w:tcW w:w="180" w:type="dxa"/>
            <w:shd w:val="clear" w:color="auto" w:fill="auto"/>
          </w:tcPr>
          <w:p w14:paraId="7D99EE77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5E478A" w14:textId="113BA62B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5CEB39CB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51795" w14:textId="34FA4B5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0F368C1E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AA1E56" w14:textId="203E168E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 w:rsidRPr="0061048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14:paraId="2B5A8F01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CD0F6" w14:textId="175E01AC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</w:t>
            </w:r>
            <w:r w:rsidRPr="0061048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เปียอินโดนีเซีย</w:t>
            </w:r>
          </w:p>
        </w:tc>
        <w:tc>
          <w:tcPr>
            <w:tcW w:w="180" w:type="dxa"/>
          </w:tcPr>
          <w:p w14:paraId="6E593EA9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5DCAB" w14:textId="2E21AC4B" w:rsidR="0003620A" w:rsidRPr="0069608B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71AF6EF3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05098" w14:textId="6C3830A9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860BBD9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34B93" w14:textId="6A770731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714C7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4EFFC" w14:textId="27798B0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A75A48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3F5DCA" w14:textId="6C6508C6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1FDDBDC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59B8" w14:textId="777E434E" w:rsidR="0003620A" w:rsidRPr="0069608B" w:rsidRDefault="0003620A" w:rsidP="0003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46C6B6AB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A9B42" w14:textId="229C98D9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3F030459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CAAE35" w14:textId="6670C549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0EF680AF" w14:textId="77777777" w:rsidTr="00C21245">
        <w:trPr>
          <w:cantSplit/>
          <w:trHeight w:val="19"/>
        </w:trPr>
        <w:tc>
          <w:tcPr>
            <w:tcW w:w="2700" w:type="dxa"/>
          </w:tcPr>
          <w:p w14:paraId="5AD35CC5" w14:textId="28ECC51C" w:rsidR="0003620A" w:rsidRPr="0069608B" w:rsidRDefault="0003620A" w:rsidP="0003620A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14:paraId="799ACBA1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2C611" w14:textId="5E257E63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DF54747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BC451C" w14:textId="2DD7D86C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2B4269B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FD3FF6" w14:textId="77777777" w:rsidR="0003620A" w:rsidRPr="0061048C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561C7D3C" w14:textId="718B9376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1DFD3E9E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138753" w14:textId="77777777" w:rsidR="0003620A" w:rsidRPr="0061048C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219478CF" w14:textId="0B3B7464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57EB614F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0F1CE" w14:textId="51EB1E7E" w:rsidR="0003620A" w:rsidRPr="0069608B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4B49716F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18411" w14:textId="72F77AAD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78846AB8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F204A" w14:textId="3B0A3234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66BB4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EDAC4" w14:textId="2F4DEBBD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B6D25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16D30B" w14:textId="15635E03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2BAB4C73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0B07E" w14:textId="2C17C6ED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609FAE02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37391" w14:textId="0E4C74AA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8D570A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4F4428" w14:textId="5DE23336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2AD44825" w14:textId="77777777" w:rsidTr="00C21245">
        <w:trPr>
          <w:cantSplit/>
          <w:trHeight w:val="19"/>
        </w:trPr>
        <w:tc>
          <w:tcPr>
            <w:tcW w:w="2700" w:type="dxa"/>
          </w:tcPr>
          <w:p w14:paraId="21B37E5C" w14:textId="54E5A274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14:paraId="7E035F84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7451D3" w14:textId="02D898B6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2373E3B2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2E78D" w14:textId="7284D5CC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14A9D56E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FFE300" w14:textId="77777777" w:rsidR="0003620A" w:rsidRPr="0061048C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52F42BB5" w14:textId="31B455C9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7C3DACE5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70D77" w14:textId="77777777" w:rsidR="0003620A" w:rsidRPr="0061048C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69CBACA9" w14:textId="3CBC7542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45ABBD64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D71AE" w14:textId="6E7139A2" w:rsidR="0003620A" w:rsidRPr="0069608B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154EFD93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2B052" w14:textId="5124E49D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6F12EAF1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CBFF62" w14:textId="6D1299FC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1138BC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BA2784" w14:textId="0627E89C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8AB4AB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1C30F" w14:textId="34308195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78E50677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35F247" w14:textId="3821DBF5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019C48C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038CE" w14:textId="4ADB9548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9,816</w:t>
            </w:r>
          </w:p>
        </w:tc>
        <w:tc>
          <w:tcPr>
            <w:tcW w:w="199" w:type="dxa"/>
          </w:tcPr>
          <w:p w14:paraId="14B01A1F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E6C9B0" w14:textId="0563E54B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59B8009B" w14:textId="77777777" w:rsidTr="00C21245">
        <w:trPr>
          <w:cantSplit/>
          <w:trHeight w:val="19"/>
        </w:trPr>
        <w:tc>
          <w:tcPr>
            <w:tcW w:w="2700" w:type="dxa"/>
          </w:tcPr>
          <w:p w14:paraId="2CE079CD" w14:textId="563710AC" w:rsidR="0003620A" w:rsidRPr="0069608B" w:rsidRDefault="0003620A" w:rsidP="0003620A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9608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14:paraId="3AAD7674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616D6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C94A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4E28A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13ACFD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02C45" w14:textId="77777777" w:rsidR="0003620A" w:rsidRPr="0069608B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0F1C0C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B3CF0E" w14:textId="77777777" w:rsidR="0003620A" w:rsidRPr="0069608B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1B05A2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3DE83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C0614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219D7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1F27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5F109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CC641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7E793E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DF9E5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88CC6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D65D1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7CD42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A17A5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A9F767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284D19C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6A0113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620A" w:rsidRPr="0069608B" w14:paraId="2579EFFC" w14:textId="77777777" w:rsidTr="00645D25">
        <w:trPr>
          <w:cantSplit/>
          <w:trHeight w:val="19"/>
        </w:trPr>
        <w:tc>
          <w:tcPr>
            <w:tcW w:w="2700" w:type="dxa"/>
          </w:tcPr>
          <w:p w14:paraId="02FC17D3" w14:textId="7D9C1E6C" w:rsidR="0003620A" w:rsidRPr="0069608B" w:rsidRDefault="0003620A" w:rsidP="0003620A">
            <w:pPr>
              <w:spacing w:line="240" w:lineRule="exact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14:paraId="1C2AA124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15B" w14:textId="0CB343B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9C4C148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7BD19" w14:textId="3BD783B4" w:rsidR="0003620A" w:rsidRPr="0069608B" w:rsidRDefault="0003620A" w:rsidP="0003620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315E4F09" w14:textId="77777777" w:rsidR="0003620A" w:rsidRPr="0069608B" w:rsidRDefault="0003620A" w:rsidP="0003620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062B0D" w14:textId="77777777" w:rsidR="0003620A" w:rsidRPr="0061048C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5CBDADC7" w14:textId="6BAE5934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3C08C79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3CF9CD" w14:textId="77777777" w:rsidR="0003620A" w:rsidRPr="0061048C" w:rsidRDefault="0003620A" w:rsidP="0003620A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0F99B7DB" w14:textId="7447F39A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72F1923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41F9F" w14:textId="0A219185" w:rsidR="0003620A" w:rsidRPr="0069608B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E9DCA50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737B4" w14:textId="3B1C9EDB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00D0C9AA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526FE" w14:textId="2DAC2DCE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45CCDE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D149D8" w14:textId="03F78911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0AE492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EF8DAE" w14:textId="473BAFD5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351B217B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E03A48" w14:textId="2E025563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7128CABF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7057C" w14:textId="546DD923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539A48E0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0EAA99E" w14:textId="69F2DB2E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3620A" w:rsidRPr="0069608B" w14:paraId="0869F2A5" w14:textId="77777777" w:rsidTr="00645D25">
        <w:trPr>
          <w:cantSplit/>
          <w:trHeight w:val="19"/>
        </w:trPr>
        <w:tc>
          <w:tcPr>
            <w:tcW w:w="2700" w:type="dxa"/>
          </w:tcPr>
          <w:p w14:paraId="51F86B5D" w14:textId="422C3162" w:rsidR="0003620A" w:rsidRPr="0069608B" w:rsidRDefault="0003620A" w:rsidP="0003620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608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423BC04D" w14:textId="77777777" w:rsidR="0003620A" w:rsidRPr="0069608B" w:rsidRDefault="0003620A" w:rsidP="0003620A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D2AEF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4C7F2" w14:textId="77777777" w:rsidR="0003620A" w:rsidRPr="0069608B" w:rsidRDefault="0003620A" w:rsidP="0003620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786CD" w14:textId="77777777" w:rsidR="0003620A" w:rsidRPr="0069608B" w:rsidRDefault="0003620A" w:rsidP="0003620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6B31ED" w14:textId="77777777" w:rsidR="0003620A" w:rsidRPr="0069608B" w:rsidRDefault="0003620A" w:rsidP="0003620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72791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5B0AE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37D63B" w14:textId="77777777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27929" w14:textId="77777777" w:rsidR="0003620A" w:rsidRPr="0069608B" w:rsidRDefault="0003620A" w:rsidP="000362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8F1109" w14:textId="2E2320EC" w:rsidR="0003620A" w:rsidRPr="0069608B" w:rsidRDefault="0003620A" w:rsidP="0003620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0A8D328E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D93279" w14:textId="2AF3E05D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58723155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DB80DE" w14:textId="4EED8635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EB8936" w14:textId="77777777" w:rsidR="0003620A" w:rsidRPr="0069608B" w:rsidRDefault="0003620A" w:rsidP="0003620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FB97CF" w14:textId="5834A7FB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FBCD11" w14:textId="77777777" w:rsidR="0003620A" w:rsidRPr="0069608B" w:rsidRDefault="0003620A" w:rsidP="000362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70289" w14:textId="36D10DC5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B28F0E6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E8B0E" w14:textId="5773DE29" w:rsidR="0003620A" w:rsidRPr="0069608B" w:rsidRDefault="0003620A" w:rsidP="0003620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F19A0AE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361226" w14:textId="192417A9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48C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9,816</w:t>
            </w:r>
          </w:p>
        </w:tc>
        <w:tc>
          <w:tcPr>
            <w:tcW w:w="199" w:type="dxa"/>
          </w:tcPr>
          <w:p w14:paraId="2662F49A" w14:textId="77777777" w:rsidR="0003620A" w:rsidRPr="0069608B" w:rsidRDefault="0003620A" w:rsidP="000362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4E85A5" w14:textId="2C4F8A5A" w:rsidR="0003620A" w:rsidRPr="0069608B" w:rsidRDefault="0003620A" w:rsidP="000362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08B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24B25B38" w14:textId="69623F52" w:rsidR="00DC3B0B" w:rsidRPr="0069608B" w:rsidRDefault="00DC3B0B" w:rsidP="00DC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50"/>
        </w:tabs>
        <w:rPr>
          <w:rFonts w:ascii="Angsana New" w:hAnsi="Angsana New" w:cs="Angsana New"/>
          <w:sz w:val="26"/>
          <w:szCs w:val="26"/>
          <w:cs/>
        </w:rPr>
        <w:sectPr w:rsidR="00DC3B0B" w:rsidRPr="0069608B" w:rsidSect="00FE25F2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7919FE21" w14:textId="19F41BDD" w:rsidR="00DC3B0B" w:rsidRPr="00CC2E1D" w:rsidRDefault="00DC3B0B" w:rsidP="000300F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29" w:name="_Toc33611517"/>
      <w:r w:rsidRPr="0069608B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1</w:t>
      </w:r>
      <w:r w:rsidR="003763AB">
        <w:rPr>
          <w:rFonts w:asciiTheme="majorBidi" w:hAnsiTheme="majorBidi" w:cstheme="majorBidi" w:hint="cs"/>
          <w:szCs w:val="30"/>
          <w:u w:val="none"/>
          <w:cs/>
          <w:lang w:val="th-TH"/>
        </w:rPr>
        <w:t>4</w:t>
      </w:r>
      <w:r w:rsidR="00420358">
        <w:rPr>
          <w:rFonts w:asciiTheme="majorBidi" w:hAnsiTheme="majorBidi" w:cstheme="majorBidi"/>
          <w:szCs w:val="30"/>
          <w:u w:val="none"/>
          <w:cs/>
          <w:lang w:val="th-TH"/>
        </w:rPr>
        <w:tab/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ส่วนได้เสียที่ไม่มีอำนาจควบคุม</w:t>
      </w:r>
      <w:bookmarkEnd w:id="29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7537315F" w14:textId="77777777" w:rsidR="00DC3B0B" w:rsidRPr="00CC2E1D" w:rsidRDefault="00DC3B0B" w:rsidP="00DC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616DED3D" w14:textId="55B92A96" w:rsidR="00DC3B0B" w:rsidRPr="00CC2E1D" w:rsidRDefault="00DC3B0B" w:rsidP="00DC3B0B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95"/>
        <w:gridCol w:w="1668"/>
        <w:gridCol w:w="178"/>
        <w:gridCol w:w="1235"/>
        <w:gridCol w:w="182"/>
        <w:gridCol w:w="1033"/>
      </w:tblGrid>
      <w:tr w:rsidR="00D75AEE" w:rsidRPr="00CC2E1D" w14:paraId="1C1987AB" w14:textId="77777777" w:rsidTr="00983865">
        <w:trPr>
          <w:cantSplit/>
          <w:tblHeader/>
        </w:trPr>
        <w:tc>
          <w:tcPr>
            <w:tcW w:w="4795" w:type="dxa"/>
            <w:vAlign w:val="bottom"/>
          </w:tcPr>
          <w:p w14:paraId="41B3B863" w14:textId="77777777" w:rsidR="00D75AEE" w:rsidRPr="00CC2E1D" w:rsidRDefault="00D75AEE" w:rsidP="0098386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96" w:type="dxa"/>
            <w:gridSpan w:val="5"/>
          </w:tcPr>
          <w:p w14:paraId="26B580C3" w14:textId="77777777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lang w:val="en-US" w:bidi="th-TH"/>
              </w:rPr>
              <w:t xml:space="preserve">31 </w:t>
            </w: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D75AEE" w:rsidRPr="00CC2E1D" w14:paraId="274C9C23" w14:textId="77777777" w:rsidTr="00983865">
        <w:trPr>
          <w:cantSplit/>
          <w:tblHeader/>
        </w:trPr>
        <w:tc>
          <w:tcPr>
            <w:tcW w:w="4795" w:type="dxa"/>
            <w:vAlign w:val="bottom"/>
          </w:tcPr>
          <w:p w14:paraId="1A7661E5" w14:textId="77777777" w:rsidR="00D75AEE" w:rsidRPr="00CC2E1D" w:rsidRDefault="00D75AEE" w:rsidP="00983865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8" w:type="dxa"/>
          </w:tcPr>
          <w:p w14:paraId="4A965F90" w14:textId="77777777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 xml:space="preserve">PT. Group Lease Finance Indonesia </w:t>
            </w:r>
          </w:p>
        </w:tc>
        <w:tc>
          <w:tcPr>
            <w:tcW w:w="178" w:type="dxa"/>
          </w:tcPr>
          <w:p w14:paraId="05DCFB32" w14:textId="77777777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099D6584" w14:textId="77777777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GL-AMMK Co., Ltd.</w:t>
            </w:r>
          </w:p>
        </w:tc>
        <w:tc>
          <w:tcPr>
            <w:tcW w:w="182" w:type="dxa"/>
            <w:vAlign w:val="bottom"/>
          </w:tcPr>
          <w:p w14:paraId="764C1CD7" w14:textId="77777777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0FB6488" w14:textId="77777777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75AEE" w:rsidRPr="00CC2E1D" w14:paraId="26C822B5" w14:textId="77777777" w:rsidTr="00983865">
        <w:trPr>
          <w:cantSplit/>
          <w:tblHeader/>
        </w:trPr>
        <w:tc>
          <w:tcPr>
            <w:tcW w:w="4795" w:type="dxa"/>
            <w:vAlign w:val="bottom"/>
          </w:tcPr>
          <w:p w14:paraId="410E9F51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96" w:type="dxa"/>
            <w:gridSpan w:val="5"/>
            <w:vAlign w:val="bottom"/>
          </w:tcPr>
          <w:p w14:paraId="6902AD88" w14:textId="3E28B3C8" w:rsidR="00D75AEE" w:rsidRPr="00CC2E1D" w:rsidRDefault="00D75AEE" w:rsidP="0098386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</w:rPr>
              <w:t>(</w:t>
            </w:r>
            <w:r w:rsidR="001B65E4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บาท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D75AEE" w:rsidRPr="00CC2E1D" w14:paraId="1736F5F0" w14:textId="77777777" w:rsidTr="00983865">
        <w:trPr>
          <w:cantSplit/>
        </w:trPr>
        <w:tc>
          <w:tcPr>
            <w:tcW w:w="4795" w:type="dxa"/>
            <w:vAlign w:val="bottom"/>
          </w:tcPr>
          <w:p w14:paraId="66E84D99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68" w:type="dxa"/>
            <w:vAlign w:val="bottom"/>
          </w:tcPr>
          <w:p w14:paraId="78F5CA3C" w14:textId="7083765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085C4FF8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  <w:vAlign w:val="bottom"/>
          </w:tcPr>
          <w:p w14:paraId="58748D6C" w14:textId="7E5FDEF6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43</w:t>
            </w:r>
          </w:p>
        </w:tc>
        <w:tc>
          <w:tcPr>
            <w:tcW w:w="182" w:type="dxa"/>
            <w:vAlign w:val="bottom"/>
          </w:tcPr>
          <w:p w14:paraId="0A624825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7767A19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061CF2A5" w14:textId="77777777" w:rsidTr="00983865">
        <w:trPr>
          <w:cantSplit/>
        </w:trPr>
        <w:tc>
          <w:tcPr>
            <w:tcW w:w="4795" w:type="dxa"/>
          </w:tcPr>
          <w:p w14:paraId="3285BE8C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</w:tcPr>
          <w:p w14:paraId="4FEBC9D7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AB13CD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75235904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681ADB79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696295E2" w14:textId="77777777" w:rsidR="00D75AEE" w:rsidRPr="00CC2E1D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64C108CC" w14:textId="77777777" w:rsidTr="00983865">
        <w:trPr>
          <w:cantSplit/>
        </w:trPr>
        <w:tc>
          <w:tcPr>
            <w:tcW w:w="4795" w:type="dxa"/>
          </w:tcPr>
          <w:p w14:paraId="1F955ADE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68" w:type="dxa"/>
          </w:tcPr>
          <w:p w14:paraId="3FCBAF98" w14:textId="22376A18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200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,062</w:t>
            </w:r>
          </w:p>
        </w:tc>
        <w:tc>
          <w:tcPr>
            <w:tcW w:w="178" w:type="dxa"/>
          </w:tcPr>
          <w:p w14:paraId="041C35DC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494AF204" w14:textId="41ECEE2A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133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,289</w:t>
            </w:r>
          </w:p>
        </w:tc>
        <w:tc>
          <w:tcPr>
            <w:tcW w:w="182" w:type="dxa"/>
          </w:tcPr>
          <w:p w14:paraId="5B336D07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5EEA7CC2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4D5E3D23" w14:textId="77777777" w:rsidTr="00983865">
        <w:trPr>
          <w:cantSplit/>
        </w:trPr>
        <w:tc>
          <w:tcPr>
            <w:tcW w:w="4795" w:type="dxa"/>
          </w:tcPr>
          <w:p w14:paraId="5C7B70A5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68" w:type="dxa"/>
          </w:tcPr>
          <w:p w14:paraId="069D516C" w14:textId="284B503D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35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,022</w:t>
            </w:r>
          </w:p>
        </w:tc>
        <w:tc>
          <w:tcPr>
            <w:tcW w:w="178" w:type="dxa"/>
          </w:tcPr>
          <w:p w14:paraId="5C4949CA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02A0B503" w14:textId="3394A858" w:rsidR="00D75AEE" w:rsidRPr="00E45065" w:rsidRDefault="005741B1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3,550</w:t>
            </w:r>
          </w:p>
        </w:tc>
        <w:tc>
          <w:tcPr>
            <w:tcW w:w="182" w:type="dxa"/>
          </w:tcPr>
          <w:p w14:paraId="6A4CD368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20573A24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7DFB18FC" w14:textId="77777777" w:rsidTr="00983865">
        <w:trPr>
          <w:cantSplit/>
        </w:trPr>
        <w:tc>
          <w:tcPr>
            <w:tcW w:w="4795" w:type="dxa"/>
          </w:tcPr>
          <w:p w14:paraId="335C3B30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668" w:type="dxa"/>
          </w:tcPr>
          <w:p w14:paraId="7457613F" w14:textId="3A85CA10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(79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,1</w:t>
            </w:r>
            <w:r w:rsidR="00820F0B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9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4</w:t>
            </w: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73AB2A9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01E4D224" w14:textId="086E3A41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(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9,722</w:t>
            </w: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425E7343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3C78B66C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3662C73C" w14:textId="77777777" w:rsidTr="00983865">
        <w:trPr>
          <w:cantSplit/>
        </w:trPr>
        <w:tc>
          <w:tcPr>
            <w:tcW w:w="4795" w:type="dxa"/>
          </w:tcPr>
          <w:p w14:paraId="24FA6DE4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36567E7F" w14:textId="1AA775B2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5,890</w:t>
            </w:r>
          </w:p>
        </w:tc>
        <w:tc>
          <w:tcPr>
            <w:tcW w:w="178" w:type="dxa"/>
          </w:tcPr>
          <w:p w14:paraId="2F3FB098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966849F" w14:textId="3F34DCEE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,117</w:t>
            </w:r>
          </w:p>
        </w:tc>
        <w:tc>
          <w:tcPr>
            <w:tcW w:w="182" w:type="dxa"/>
          </w:tcPr>
          <w:p w14:paraId="2CFA9397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3FCDACE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32052FD7" w14:textId="77777777" w:rsidTr="00983865">
        <w:trPr>
          <w:cantSplit/>
        </w:trPr>
        <w:tc>
          <w:tcPr>
            <w:tcW w:w="4795" w:type="dxa"/>
          </w:tcPr>
          <w:p w14:paraId="06821DB2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</w:tcPr>
          <w:p w14:paraId="48B9E16C" w14:textId="6CB7A340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70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,926</w:t>
            </w:r>
          </w:p>
        </w:tc>
        <w:tc>
          <w:tcPr>
            <w:tcW w:w="178" w:type="dxa"/>
          </w:tcPr>
          <w:p w14:paraId="1E09C913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39366" w14:textId="7D9C7A99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54</w:t>
            </w:r>
            <w:r w:rsidR="005741B1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,671</w:t>
            </w:r>
          </w:p>
        </w:tc>
        <w:tc>
          <w:tcPr>
            <w:tcW w:w="182" w:type="dxa"/>
          </w:tcPr>
          <w:p w14:paraId="04EAA46C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38B27A28" w14:textId="77777777" w:rsidR="00D75AEE" w:rsidRPr="00E45065" w:rsidRDefault="00D75AEE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5A684796" w14:textId="77777777" w:rsidTr="00983865">
        <w:trPr>
          <w:cantSplit/>
          <w:trHeight w:val="270"/>
        </w:trPr>
        <w:tc>
          <w:tcPr>
            <w:tcW w:w="4795" w:type="dxa"/>
          </w:tcPr>
          <w:p w14:paraId="0C0926BF" w14:textId="77777777" w:rsidR="00D75AEE" w:rsidRPr="00CC2E1D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8" w:type="dxa"/>
            <w:tcBorders>
              <w:top w:val="double" w:sz="4" w:space="0" w:color="auto"/>
            </w:tcBorders>
          </w:tcPr>
          <w:p w14:paraId="5620267B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A712642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1D58931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7FD0721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10726CD" w14:textId="05B3ADA0" w:rsidR="00D75AEE" w:rsidRPr="00E45065" w:rsidRDefault="009B29F0" w:rsidP="009B29F0">
            <w:pPr>
              <w:pStyle w:val="acctmergecolhdg"/>
              <w:tabs>
                <w:tab w:val="left" w:pos="590"/>
              </w:tabs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    </w:t>
            </w:r>
            <w:r w:rsidR="00D75AEE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36A4B2B7" w14:textId="77777777" w:rsidTr="00983865">
        <w:trPr>
          <w:cantSplit/>
          <w:trHeight w:val="270"/>
        </w:trPr>
        <w:tc>
          <w:tcPr>
            <w:tcW w:w="4795" w:type="dxa"/>
          </w:tcPr>
          <w:p w14:paraId="6D8F1969" w14:textId="77777777" w:rsidR="00D75AEE" w:rsidRPr="00CC2E1D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8" w:type="dxa"/>
          </w:tcPr>
          <w:p w14:paraId="25CEBBC5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7063A54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4F8601E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78C09D6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2620D4A" w14:textId="76326DBB" w:rsidR="00D75AEE" w:rsidRPr="00E45065" w:rsidRDefault="009B29F0" w:rsidP="009B29F0">
            <w:pPr>
              <w:pStyle w:val="acctmergecolhdg"/>
              <w:tabs>
                <w:tab w:val="left" w:pos="590"/>
              </w:tabs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    </w:t>
            </w:r>
            <w:r w:rsidR="00D75AEE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4DBFFF82" w14:textId="77777777" w:rsidTr="00983865">
        <w:trPr>
          <w:cantSplit/>
          <w:trHeight w:val="270"/>
        </w:trPr>
        <w:tc>
          <w:tcPr>
            <w:tcW w:w="4795" w:type="dxa"/>
          </w:tcPr>
          <w:p w14:paraId="6768E06F" w14:textId="77777777" w:rsidR="00D75AEE" w:rsidRPr="00CC2E1D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8" w:type="dxa"/>
          </w:tcPr>
          <w:p w14:paraId="3D76E6E1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5841670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75D9238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BBF256B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F0B40C0" w14:textId="725DAA33" w:rsidR="00D75AEE" w:rsidRPr="00E45065" w:rsidRDefault="00D75AEE" w:rsidP="009B29F0">
            <w:pPr>
              <w:pStyle w:val="acctmergecolhdg"/>
              <w:tabs>
                <w:tab w:val="left" w:pos="500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,597</w:t>
            </w:r>
          </w:p>
        </w:tc>
      </w:tr>
      <w:tr w:rsidR="00D75AEE" w:rsidRPr="00CC2E1D" w14:paraId="5342DF09" w14:textId="77777777" w:rsidTr="00983865">
        <w:trPr>
          <w:cantSplit/>
          <w:trHeight w:val="183"/>
        </w:trPr>
        <w:tc>
          <w:tcPr>
            <w:tcW w:w="4795" w:type="dxa"/>
          </w:tcPr>
          <w:p w14:paraId="59B9FE6F" w14:textId="77777777" w:rsidR="00D75AEE" w:rsidRPr="00CC2E1D" w:rsidRDefault="00D75AEE" w:rsidP="00983865">
            <w:pPr>
              <w:pStyle w:val="ListBullet3"/>
              <w:spacing w:line="360" w:lineRule="exac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668" w:type="dxa"/>
          </w:tcPr>
          <w:p w14:paraId="4F62CADB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C0D07EE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AF5FD2B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9FE2DF2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77354FCA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5AEE" w:rsidRPr="00CC2E1D" w14:paraId="246D053E" w14:textId="77777777" w:rsidTr="00983865">
        <w:trPr>
          <w:cantSplit/>
          <w:trHeight w:val="270"/>
        </w:trPr>
        <w:tc>
          <w:tcPr>
            <w:tcW w:w="4795" w:type="dxa"/>
          </w:tcPr>
          <w:p w14:paraId="4773306A" w14:textId="77777777" w:rsidR="00D75AEE" w:rsidRPr="00CC2E1D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668" w:type="dxa"/>
          </w:tcPr>
          <w:p w14:paraId="29152BAD" w14:textId="673AB741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,259</w:t>
            </w:r>
          </w:p>
        </w:tc>
        <w:tc>
          <w:tcPr>
            <w:tcW w:w="178" w:type="dxa"/>
          </w:tcPr>
          <w:p w14:paraId="2C39452B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C1F5ABD" w14:textId="74109D79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5,552</w:t>
            </w:r>
          </w:p>
        </w:tc>
        <w:tc>
          <w:tcPr>
            <w:tcW w:w="182" w:type="dxa"/>
          </w:tcPr>
          <w:p w14:paraId="49E8CF83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36DC00B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62FDA3FC" w14:textId="77777777" w:rsidTr="00983865">
        <w:trPr>
          <w:cantSplit/>
          <w:trHeight w:val="270"/>
        </w:trPr>
        <w:tc>
          <w:tcPr>
            <w:tcW w:w="4795" w:type="dxa"/>
          </w:tcPr>
          <w:p w14:paraId="056EEB8D" w14:textId="0B64A997" w:rsidR="00D75AEE" w:rsidRPr="005741B1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กำไร </w:t>
            </w:r>
            <w:r w:rsidR="005741B1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5741B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ขาดทุน</w:t>
            </w:r>
            <w:r w:rsidR="005741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68" w:type="dxa"/>
          </w:tcPr>
          <w:p w14:paraId="0B4F3367" w14:textId="515D4280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(17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,374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873AC37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8A2A3DC" w14:textId="1930E33B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,297</w:t>
            </w:r>
          </w:p>
        </w:tc>
        <w:tc>
          <w:tcPr>
            <w:tcW w:w="182" w:type="dxa"/>
          </w:tcPr>
          <w:p w14:paraId="6274D55C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72A0B3B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7360ED4D" w14:textId="77777777" w:rsidTr="00983865">
        <w:trPr>
          <w:cantSplit/>
          <w:trHeight w:val="270"/>
        </w:trPr>
        <w:tc>
          <w:tcPr>
            <w:tcW w:w="4795" w:type="dxa"/>
          </w:tcPr>
          <w:p w14:paraId="3788D450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1745CBC5" w14:textId="7F3B848C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(17</w:t>
            </w:r>
            <w:r w:rsidR="005741B1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,374</w:t>
            </w: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BA6FBB6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0136956" w14:textId="253EA3D8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</w:t>
            </w:r>
            <w:r w:rsidR="005741B1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,297</w:t>
            </w:r>
          </w:p>
        </w:tc>
        <w:tc>
          <w:tcPr>
            <w:tcW w:w="182" w:type="dxa"/>
          </w:tcPr>
          <w:p w14:paraId="03BCB13B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78E7E59F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3722D960" w14:textId="77777777" w:rsidTr="00983865">
        <w:trPr>
          <w:cantSplit/>
          <w:trHeight w:val="270"/>
        </w:trPr>
        <w:tc>
          <w:tcPr>
            <w:tcW w:w="4795" w:type="dxa"/>
          </w:tcPr>
          <w:p w14:paraId="687CAA5E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</w:tcPr>
          <w:p w14:paraId="11A0BAAF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5E267994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51310D7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4779B510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324000E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AEE" w:rsidRPr="00CC2E1D" w14:paraId="1866C704" w14:textId="77777777" w:rsidTr="00983865">
        <w:trPr>
          <w:cantSplit/>
          <w:trHeight w:val="270"/>
        </w:trPr>
        <w:tc>
          <w:tcPr>
            <w:tcW w:w="4795" w:type="dxa"/>
          </w:tcPr>
          <w:p w14:paraId="4EFA0BDE" w14:textId="198799E6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5741B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(</w:t>
            </w:r>
            <w:r w:rsidR="005741B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ขาดทุน</w:t>
            </w:r>
            <w:r w:rsidR="005741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)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668" w:type="dxa"/>
            <w:tcBorders>
              <w:bottom w:val="double" w:sz="4" w:space="0" w:color="auto"/>
            </w:tcBorders>
            <w:shd w:val="clear" w:color="auto" w:fill="auto"/>
          </w:tcPr>
          <w:p w14:paraId="69A6353D" w14:textId="23B29DE6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,475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8554D16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6B7B1C5B" w14:textId="61084756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,748</w:t>
            </w:r>
          </w:p>
        </w:tc>
        <w:tc>
          <w:tcPr>
            <w:tcW w:w="182" w:type="dxa"/>
          </w:tcPr>
          <w:p w14:paraId="6CFBC751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21A5CCC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AEE" w:rsidRPr="00CC2E1D" w14:paraId="3E45D920" w14:textId="77777777" w:rsidTr="00983865">
        <w:trPr>
          <w:cantSplit/>
          <w:trHeight w:val="270"/>
        </w:trPr>
        <w:tc>
          <w:tcPr>
            <w:tcW w:w="4795" w:type="dxa"/>
          </w:tcPr>
          <w:p w14:paraId="39EDB42D" w14:textId="77777777" w:rsidR="00D75AEE" w:rsidRPr="00CC2E1D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8" w:type="dxa"/>
            <w:tcBorders>
              <w:top w:val="double" w:sz="4" w:space="0" w:color="auto"/>
            </w:tcBorders>
          </w:tcPr>
          <w:p w14:paraId="6F260660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0CF7D86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30F3FD7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B1103DC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6CDBFDA" w14:textId="7B97046E" w:rsidR="00D75AEE" w:rsidRPr="00E45065" w:rsidRDefault="009B29F0" w:rsidP="009B29F0">
            <w:pPr>
              <w:pStyle w:val="acctmergecolhdg"/>
              <w:tabs>
                <w:tab w:val="left" w:pos="590"/>
              </w:tabs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   </w:t>
            </w:r>
            <w:r w:rsidR="00D75AEE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24979173" w14:textId="77777777" w:rsidTr="00983865">
        <w:trPr>
          <w:cantSplit/>
          <w:trHeight w:val="270"/>
        </w:trPr>
        <w:tc>
          <w:tcPr>
            <w:tcW w:w="4795" w:type="dxa"/>
          </w:tcPr>
          <w:p w14:paraId="18A76CAE" w14:textId="77777777" w:rsidR="00D75AEE" w:rsidRPr="00CC2E1D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8" w:type="dxa"/>
          </w:tcPr>
          <w:p w14:paraId="6A0110B2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EA736D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E5AF29D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1A5EF5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8B9A264" w14:textId="6B91EBE4" w:rsidR="00D75AEE" w:rsidRPr="00E45065" w:rsidRDefault="009B29F0" w:rsidP="009B29F0">
            <w:pPr>
              <w:pStyle w:val="acctmergecolhdg"/>
              <w:tabs>
                <w:tab w:val="left" w:pos="590"/>
              </w:tabs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   </w:t>
            </w:r>
            <w:r w:rsidR="00D75AEE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596A5D5A" w14:textId="77777777" w:rsidTr="00983865">
        <w:trPr>
          <w:cantSplit/>
          <w:trHeight w:val="270"/>
        </w:trPr>
        <w:tc>
          <w:tcPr>
            <w:tcW w:w="4795" w:type="dxa"/>
          </w:tcPr>
          <w:p w14:paraId="65B3A851" w14:textId="77777777" w:rsidR="00D75AEE" w:rsidRPr="00221FDF" w:rsidRDefault="00D75AEE" w:rsidP="00983865">
            <w:pPr>
              <w:pStyle w:val="ListBullet3"/>
              <w:spacing w:line="360" w:lineRule="exact"/>
              <w:ind w:left="0" w:firstLine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8" w:type="dxa"/>
          </w:tcPr>
          <w:p w14:paraId="384D0677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FDD14D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D538185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9C793F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E44CFD" w14:textId="3D72C63C" w:rsidR="00D75AEE" w:rsidRPr="00E45065" w:rsidRDefault="005741B1" w:rsidP="00983865">
            <w:pPr>
              <w:pStyle w:val="acctmergecolhdg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11,273</w:t>
            </w:r>
          </w:p>
        </w:tc>
      </w:tr>
      <w:tr w:rsidR="00D75AEE" w:rsidRPr="00CC2E1D" w14:paraId="41466A5C" w14:textId="77777777" w:rsidTr="00983865">
        <w:trPr>
          <w:cantSplit/>
          <w:trHeight w:val="270"/>
        </w:trPr>
        <w:tc>
          <w:tcPr>
            <w:tcW w:w="4795" w:type="dxa"/>
          </w:tcPr>
          <w:p w14:paraId="608C1E8F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360" w:lineRule="exact"/>
              <w:ind w:left="191" w:hanging="18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68" w:type="dxa"/>
          </w:tcPr>
          <w:p w14:paraId="7A7D3E1F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C513DD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097CEA3" w14:textId="77777777" w:rsidR="00D75AEE" w:rsidRPr="00E45065" w:rsidRDefault="00D75AEE" w:rsidP="00983865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DF3CC1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12A5D34" w14:textId="77777777" w:rsidR="00D75AEE" w:rsidRPr="00E45065" w:rsidRDefault="00D75AEE" w:rsidP="00983865">
            <w:pPr>
              <w:pStyle w:val="acctfourfigures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AEE" w:rsidRPr="00CC2E1D" w14:paraId="0F527D36" w14:textId="77777777" w:rsidTr="00983865">
        <w:trPr>
          <w:cantSplit/>
          <w:trHeight w:val="270"/>
        </w:trPr>
        <w:tc>
          <w:tcPr>
            <w:tcW w:w="4795" w:type="dxa"/>
            <w:vAlign w:val="bottom"/>
          </w:tcPr>
          <w:p w14:paraId="456B166D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กระแสเงินสดใช้ไปในกิจกรรมดำเนินงาน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848269E" w14:textId="4070709C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13,826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2FE5F21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39445C3" w14:textId="40F51142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(35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,254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5A451C56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85CE88F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0C2C33F1" w14:textId="77777777" w:rsidTr="00983865">
        <w:trPr>
          <w:cantSplit/>
          <w:trHeight w:val="270"/>
        </w:trPr>
        <w:tc>
          <w:tcPr>
            <w:tcW w:w="4795" w:type="dxa"/>
            <w:vAlign w:val="bottom"/>
          </w:tcPr>
          <w:p w14:paraId="6A9A2A20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668" w:type="dxa"/>
            <w:shd w:val="clear" w:color="auto" w:fill="auto"/>
            <w:vAlign w:val="bottom"/>
          </w:tcPr>
          <w:p w14:paraId="374EFF97" w14:textId="320D09EC" w:rsidR="00D75AEE" w:rsidRPr="00E45065" w:rsidRDefault="009B29F0" w:rsidP="005741B1">
            <w:pPr>
              <w:tabs>
                <w:tab w:val="left" w:pos="107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(241)</w:t>
            </w:r>
          </w:p>
        </w:tc>
        <w:tc>
          <w:tcPr>
            <w:tcW w:w="178" w:type="dxa"/>
            <w:vAlign w:val="bottom"/>
          </w:tcPr>
          <w:p w14:paraId="6CB02842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D05551A" w14:textId="7CC3C723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,447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109E9A4B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F91EC8A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56250451" w14:textId="77777777" w:rsidTr="00983865">
        <w:trPr>
          <w:cantSplit/>
          <w:trHeight w:val="270"/>
        </w:trPr>
        <w:tc>
          <w:tcPr>
            <w:tcW w:w="4795" w:type="dxa"/>
            <w:vAlign w:val="bottom"/>
          </w:tcPr>
          <w:p w14:paraId="77AF3BC6" w14:textId="12A151AD" w:rsidR="00D75AEE" w:rsidRPr="005741B1" w:rsidRDefault="00D75AEE" w:rsidP="00134A3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กระแสเงินสดใช้ไปในกิจกรรมจัดหาเงิน</w:t>
            </w:r>
            <w:r w:rsidR="005741B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(</w:t>
            </w:r>
            <w:r w:rsidR="005741B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="005741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:</w:t>
            </w:r>
            <w:r w:rsidR="005741B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5741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8.2 </w:t>
            </w:r>
            <w:r w:rsidR="005741B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5741B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54ED54EE" w14:textId="77777777" w:rsidR="001F5639" w:rsidRPr="00E45065" w:rsidRDefault="001F5639" w:rsidP="005741B1">
            <w:pPr>
              <w:tabs>
                <w:tab w:val="left" w:pos="1070"/>
              </w:tabs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09904A" w14:textId="037C5C4B" w:rsidR="00D75AEE" w:rsidRPr="00E45065" w:rsidRDefault="00D75AEE" w:rsidP="005741B1">
            <w:pPr>
              <w:tabs>
                <w:tab w:val="left" w:pos="1070"/>
              </w:tabs>
              <w:ind w:right="2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8F12E4B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4012EA80" w14:textId="77777777" w:rsidR="001F5639" w:rsidRPr="00E45065" w:rsidRDefault="001F5639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99F555" w14:textId="2FE00454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741B1" w:rsidRPr="00E45065">
              <w:rPr>
                <w:rFonts w:ascii="Angsana New" w:hAnsi="Angsana New" w:cs="Angsana New"/>
                <w:sz w:val="26"/>
                <w:szCs w:val="26"/>
              </w:rPr>
              <w:t>19,123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6B659FF5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4B6714A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202885D1" w14:textId="77777777" w:rsidTr="00983865">
        <w:trPr>
          <w:cantSplit/>
          <w:trHeight w:val="270"/>
        </w:trPr>
        <w:tc>
          <w:tcPr>
            <w:tcW w:w="4795" w:type="dxa"/>
            <w:vAlign w:val="bottom"/>
          </w:tcPr>
          <w:p w14:paraId="6523687F" w14:textId="43FB1F32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</w:t>
            </w:r>
            <w:r w:rsidR="00B80C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สด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ลดลงสุทธิ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CBE82" w14:textId="3C9D0F36" w:rsidR="00D75AEE" w:rsidRPr="00E45065" w:rsidRDefault="00D75AEE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</w:t>
            </w:r>
            <w:r w:rsidR="005741B1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,067</w:t>
            </w: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8D54A0E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6EA35" w14:textId="0F02F635" w:rsidR="00D75AEE" w:rsidRPr="00E45065" w:rsidRDefault="00D75AEE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(55</w:t>
            </w:r>
            <w:r w:rsidR="005741B1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,824</w:t>
            </w: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7D3B50B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FD52CE8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966AC40" w14:textId="77777777" w:rsidR="00DC3B0B" w:rsidRPr="00CC2E1D" w:rsidRDefault="00DC3B0B" w:rsidP="00DC3B0B">
      <w:pPr>
        <w:ind w:right="-43" w:firstLine="450"/>
        <w:jc w:val="thaiDistribute"/>
        <w:rPr>
          <w:sz w:val="26"/>
          <w:szCs w:val="26"/>
        </w:rPr>
      </w:pPr>
    </w:p>
    <w:tbl>
      <w:tblPr>
        <w:tblW w:w="90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37"/>
        <w:gridCol w:w="1662"/>
        <w:gridCol w:w="181"/>
        <w:gridCol w:w="1246"/>
        <w:gridCol w:w="178"/>
        <w:gridCol w:w="887"/>
        <w:gridCol w:w="7"/>
      </w:tblGrid>
      <w:tr w:rsidR="00D75AEE" w:rsidRPr="00CC2E1D" w14:paraId="3DDB2810" w14:textId="77777777" w:rsidTr="00983865">
        <w:trPr>
          <w:gridAfter w:val="1"/>
          <w:wAfter w:w="7" w:type="dxa"/>
          <w:cantSplit/>
          <w:tblHeader/>
        </w:trPr>
        <w:tc>
          <w:tcPr>
            <w:tcW w:w="4937" w:type="dxa"/>
            <w:vAlign w:val="bottom"/>
          </w:tcPr>
          <w:p w14:paraId="119DF899" w14:textId="77777777" w:rsidR="00D75AEE" w:rsidRPr="00CC2E1D" w:rsidRDefault="00D75AEE" w:rsidP="009838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154" w:type="dxa"/>
            <w:gridSpan w:val="5"/>
          </w:tcPr>
          <w:p w14:paraId="7456B7EE" w14:textId="77777777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lang w:val="en-US" w:bidi="th-TH"/>
              </w:rPr>
              <w:t xml:space="preserve">31 </w:t>
            </w: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lang w:val="en-US" w:bidi="th-TH"/>
              </w:rPr>
              <w:t>256</w:t>
            </w: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D75AEE" w:rsidRPr="00CC2E1D" w14:paraId="7994180B" w14:textId="77777777" w:rsidTr="00983865">
        <w:trPr>
          <w:cantSplit/>
          <w:tblHeader/>
        </w:trPr>
        <w:tc>
          <w:tcPr>
            <w:tcW w:w="4937" w:type="dxa"/>
            <w:vAlign w:val="bottom"/>
          </w:tcPr>
          <w:p w14:paraId="1B9CB85E" w14:textId="77777777" w:rsidR="00D75AEE" w:rsidRPr="00CC2E1D" w:rsidRDefault="00D75AEE" w:rsidP="0098386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2" w:type="dxa"/>
          </w:tcPr>
          <w:p w14:paraId="6659BDB8" w14:textId="77777777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 xml:space="preserve">PT. Group Lease Finance Indonesia </w:t>
            </w:r>
          </w:p>
        </w:tc>
        <w:tc>
          <w:tcPr>
            <w:tcW w:w="181" w:type="dxa"/>
          </w:tcPr>
          <w:p w14:paraId="1BD0384D" w14:textId="77777777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E0CB080" w14:textId="77777777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GL-AMMK Co., Ltd.</w:t>
            </w:r>
          </w:p>
        </w:tc>
        <w:tc>
          <w:tcPr>
            <w:tcW w:w="178" w:type="dxa"/>
            <w:vAlign w:val="bottom"/>
          </w:tcPr>
          <w:p w14:paraId="67DBDFC3" w14:textId="77777777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79241DB1" w14:textId="77777777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75AEE" w:rsidRPr="00CC2E1D" w14:paraId="1BC65200" w14:textId="77777777" w:rsidTr="00983865">
        <w:trPr>
          <w:gridAfter w:val="1"/>
          <w:wAfter w:w="7" w:type="dxa"/>
          <w:cantSplit/>
          <w:tblHeader/>
        </w:trPr>
        <w:tc>
          <w:tcPr>
            <w:tcW w:w="4937" w:type="dxa"/>
            <w:vAlign w:val="bottom"/>
          </w:tcPr>
          <w:p w14:paraId="416B4ADE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54" w:type="dxa"/>
            <w:gridSpan w:val="5"/>
            <w:vAlign w:val="bottom"/>
          </w:tcPr>
          <w:p w14:paraId="4C23FDA4" w14:textId="22095769" w:rsidR="00D75AEE" w:rsidRPr="00CC2E1D" w:rsidRDefault="00D75AEE" w:rsidP="0098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</w:rPr>
              <w:t>(</w:t>
            </w:r>
            <w:r w:rsidR="006750C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บาท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D75AEE" w:rsidRPr="00CC2E1D" w14:paraId="61C36EDE" w14:textId="77777777" w:rsidTr="00983865">
        <w:trPr>
          <w:cantSplit/>
        </w:trPr>
        <w:tc>
          <w:tcPr>
            <w:tcW w:w="4937" w:type="dxa"/>
            <w:vAlign w:val="bottom"/>
          </w:tcPr>
          <w:p w14:paraId="2244802D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62" w:type="dxa"/>
            <w:vAlign w:val="bottom"/>
          </w:tcPr>
          <w:p w14:paraId="38F5FE56" w14:textId="3C67A803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02B07BA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D44649" w14:textId="6FA554B4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43</w:t>
            </w:r>
          </w:p>
        </w:tc>
        <w:tc>
          <w:tcPr>
            <w:tcW w:w="178" w:type="dxa"/>
            <w:vAlign w:val="bottom"/>
          </w:tcPr>
          <w:p w14:paraId="73991E95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4371F95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yellow"/>
              </w:rPr>
            </w:pPr>
          </w:p>
        </w:tc>
      </w:tr>
      <w:tr w:rsidR="00D75AEE" w:rsidRPr="00CC2E1D" w14:paraId="2D1E0FE7" w14:textId="77777777" w:rsidTr="00983865">
        <w:trPr>
          <w:cantSplit/>
        </w:trPr>
        <w:tc>
          <w:tcPr>
            <w:tcW w:w="4937" w:type="dxa"/>
          </w:tcPr>
          <w:p w14:paraId="21812F64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</w:tcPr>
          <w:p w14:paraId="7403C2A7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F4F6AC4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34BFC2D6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BA25938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94" w:type="dxa"/>
            <w:gridSpan w:val="2"/>
          </w:tcPr>
          <w:p w14:paraId="5E458C23" w14:textId="77777777" w:rsidR="00D75AEE" w:rsidRPr="00CC2E1D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yellow"/>
              </w:rPr>
            </w:pPr>
          </w:p>
        </w:tc>
      </w:tr>
      <w:tr w:rsidR="00D75AEE" w:rsidRPr="00CC2E1D" w14:paraId="63784AB9" w14:textId="77777777" w:rsidTr="00983865">
        <w:trPr>
          <w:cantSplit/>
        </w:trPr>
        <w:tc>
          <w:tcPr>
            <w:tcW w:w="4937" w:type="dxa"/>
          </w:tcPr>
          <w:p w14:paraId="7554EE0D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62" w:type="dxa"/>
          </w:tcPr>
          <w:p w14:paraId="563D6075" w14:textId="6CD0F843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17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6,649</w:t>
            </w:r>
          </w:p>
        </w:tc>
        <w:tc>
          <w:tcPr>
            <w:tcW w:w="181" w:type="dxa"/>
          </w:tcPr>
          <w:p w14:paraId="0BAA4C89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F46EA0E" w14:textId="15AD3643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119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,247</w:t>
            </w:r>
          </w:p>
        </w:tc>
        <w:tc>
          <w:tcPr>
            <w:tcW w:w="178" w:type="dxa"/>
          </w:tcPr>
          <w:p w14:paraId="7E8DDD18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2367E2E6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23090F1C" w14:textId="77777777" w:rsidTr="00983865">
        <w:trPr>
          <w:cantSplit/>
        </w:trPr>
        <w:tc>
          <w:tcPr>
            <w:tcW w:w="4937" w:type="dxa"/>
          </w:tcPr>
          <w:p w14:paraId="18D78BC1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62" w:type="dxa"/>
          </w:tcPr>
          <w:p w14:paraId="201917D9" w14:textId="760929B4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8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4,717</w:t>
            </w:r>
          </w:p>
        </w:tc>
        <w:tc>
          <w:tcPr>
            <w:tcW w:w="181" w:type="dxa"/>
          </w:tcPr>
          <w:p w14:paraId="7DB4A42A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0AD247" w14:textId="3DE2D365" w:rsidR="00D75AEE" w:rsidRPr="00E45065" w:rsidRDefault="006750C6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3,570</w:t>
            </w:r>
          </w:p>
        </w:tc>
        <w:tc>
          <w:tcPr>
            <w:tcW w:w="178" w:type="dxa"/>
          </w:tcPr>
          <w:p w14:paraId="38319A60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61FC31A2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601AF985" w14:textId="77777777" w:rsidTr="00983865">
        <w:trPr>
          <w:cantSplit/>
        </w:trPr>
        <w:tc>
          <w:tcPr>
            <w:tcW w:w="4937" w:type="dxa"/>
          </w:tcPr>
          <w:p w14:paraId="2D95774B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662" w:type="dxa"/>
          </w:tcPr>
          <w:p w14:paraId="5A0E5515" w14:textId="514DBE58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(84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,291</w:t>
            </w: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2E2E27D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</w:tcPr>
          <w:p w14:paraId="0517C9C7" w14:textId="267B1C93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(9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,077</w:t>
            </w: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CA48E36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FF0B34A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03D736A1" w14:textId="77777777" w:rsidTr="00983865">
        <w:trPr>
          <w:cantSplit/>
        </w:trPr>
        <w:tc>
          <w:tcPr>
            <w:tcW w:w="4937" w:type="dxa"/>
          </w:tcPr>
          <w:p w14:paraId="05E342C7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7A858F80" w14:textId="792B879E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17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7,075</w:t>
            </w:r>
          </w:p>
        </w:tc>
        <w:tc>
          <w:tcPr>
            <w:tcW w:w="181" w:type="dxa"/>
          </w:tcPr>
          <w:p w14:paraId="70DF1F14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3AB82C97" w14:textId="225D0EDF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3,740</w:t>
            </w:r>
          </w:p>
        </w:tc>
        <w:tc>
          <w:tcPr>
            <w:tcW w:w="178" w:type="dxa"/>
          </w:tcPr>
          <w:p w14:paraId="46936D1B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20CD6CE4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D75AEE" w:rsidRPr="00CC2E1D" w14:paraId="0C79941C" w14:textId="77777777" w:rsidTr="00983865">
        <w:trPr>
          <w:cantSplit/>
        </w:trPr>
        <w:tc>
          <w:tcPr>
            <w:tcW w:w="4937" w:type="dxa"/>
          </w:tcPr>
          <w:p w14:paraId="7257831F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224E24CA" w14:textId="622B2890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75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</w:t>
            </w: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1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38</w:t>
            </w:r>
          </w:p>
        </w:tc>
        <w:tc>
          <w:tcPr>
            <w:tcW w:w="181" w:type="dxa"/>
          </w:tcPr>
          <w:p w14:paraId="2AE61BD9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8C70BBA" w14:textId="17AD2B05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48</w:t>
            </w:r>
            <w:r w:rsidR="006750C6"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,908</w:t>
            </w:r>
          </w:p>
        </w:tc>
        <w:tc>
          <w:tcPr>
            <w:tcW w:w="178" w:type="dxa"/>
          </w:tcPr>
          <w:p w14:paraId="6719CBBD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63AA0473" w14:textId="77777777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0AF2CA9B" w14:textId="77777777" w:rsidTr="00983865">
        <w:trPr>
          <w:cantSplit/>
          <w:trHeight w:val="270"/>
        </w:trPr>
        <w:tc>
          <w:tcPr>
            <w:tcW w:w="4937" w:type="dxa"/>
          </w:tcPr>
          <w:p w14:paraId="2F33B1F7" w14:textId="77777777" w:rsidR="00D75AEE" w:rsidRPr="00CC2E1D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6D3F289E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2B063813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8A2025A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A40FB2D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59F0EE4C" w14:textId="77777777" w:rsidR="00D75AEE" w:rsidRPr="00E45065" w:rsidRDefault="00D75AEE" w:rsidP="009313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63A51C14" w14:textId="77777777" w:rsidTr="00983865">
        <w:trPr>
          <w:cantSplit/>
          <w:trHeight w:val="270"/>
        </w:trPr>
        <w:tc>
          <w:tcPr>
            <w:tcW w:w="4937" w:type="dxa"/>
          </w:tcPr>
          <w:p w14:paraId="1F534C7D" w14:textId="77777777" w:rsidR="00D75AEE" w:rsidRPr="00CC2E1D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2" w:type="dxa"/>
          </w:tcPr>
          <w:p w14:paraId="59AA2961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70026380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6B0099B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A6D4C8F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</w:tcPr>
          <w:p w14:paraId="5E1EEE34" w14:textId="77777777" w:rsidR="00D75AEE" w:rsidRPr="00E45065" w:rsidRDefault="00D75AEE" w:rsidP="009313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11553C5D" w14:textId="77777777" w:rsidTr="00983865">
        <w:trPr>
          <w:cantSplit/>
          <w:trHeight w:val="270"/>
        </w:trPr>
        <w:tc>
          <w:tcPr>
            <w:tcW w:w="4937" w:type="dxa"/>
          </w:tcPr>
          <w:p w14:paraId="50330747" w14:textId="77777777" w:rsidR="00D75AEE" w:rsidRPr="00CC2E1D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2" w:type="dxa"/>
          </w:tcPr>
          <w:p w14:paraId="50AB0ABB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4CC77CE7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C0F8303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A21BC72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47174A" w14:textId="33485E32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,046</w:t>
            </w:r>
          </w:p>
        </w:tc>
      </w:tr>
      <w:tr w:rsidR="00D75AEE" w:rsidRPr="00CC2E1D" w14:paraId="7A42E136" w14:textId="77777777" w:rsidTr="00983865">
        <w:trPr>
          <w:cantSplit/>
          <w:trHeight w:val="270"/>
        </w:trPr>
        <w:tc>
          <w:tcPr>
            <w:tcW w:w="4937" w:type="dxa"/>
          </w:tcPr>
          <w:p w14:paraId="0DF98465" w14:textId="77777777" w:rsidR="00D75AEE" w:rsidRPr="00CC2E1D" w:rsidRDefault="00D75AEE" w:rsidP="00983865">
            <w:pPr>
              <w:pStyle w:val="ListBullet3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662" w:type="dxa"/>
          </w:tcPr>
          <w:p w14:paraId="3858CA8B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415F04A6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5421916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3C95775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</w:tcBorders>
          </w:tcPr>
          <w:p w14:paraId="5E2CDDB9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75AEE" w:rsidRPr="00CC2E1D" w14:paraId="7F94A45B" w14:textId="77777777" w:rsidTr="00983865">
        <w:trPr>
          <w:cantSplit/>
          <w:trHeight w:val="270"/>
        </w:trPr>
        <w:tc>
          <w:tcPr>
            <w:tcW w:w="4937" w:type="dxa"/>
          </w:tcPr>
          <w:p w14:paraId="72C6E11B" w14:textId="77777777" w:rsidR="00D75AEE" w:rsidRPr="00CC2E1D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662" w:type="dxa"/>
          </w:tcPr>
          <w:p w14:paraId="52B6B8D3" w14:textId="699BEF55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,178</w:t>
            </w:r>
          </w:p>
        </w:tc>
        <w:tc>
          <w:tcPr>
            <w:tcW w:w="181" w:type="dxa"/>
          </w:tcPr>
          <w:p w14:paraId="46DD65C5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6961EB8" w14:textId="5659977D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91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,425</w:t>
            </w:r>
          </w:p>
        </w:tc>
        <w:tc>
          <w:tcPr>
            <w:tcW w:w="178" w:type="dxa"/>
          </w:tcPr>
          <w:p w14:paraId="38253EC1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07E537A7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179EAB7B" w14:textId="77777777" w:rsidTr="00983865">
        <w:trPr>
          <w:cantSplit/>
          <w:trHeight w:val="270"/>
        </w:trPr>
        <w:tc>
          <w:tcPr>
            <w:tcW w:w="4937" w:type="dxa"/>
          </w:tcPr>
          <w:p w14:paraId="04723B16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กำไร 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62" w:type="dxa"/>
          </w:tcPr>
          <w:p w14:paraId="2D517091" w14:textId="2FDF3444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(3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2,797</w:t>
            </w: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28583FA5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C8E7608" w14:textId="6F39256A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,258</w:t>
            </w:r>
          </w:p>
        </w:tc>
        <w:tc>
          <w:tcPr>
            <w:tcW w:w="178" w:type="dxa"/>
          </w:tcPr>
          <w:p w14:paraId="6052E99F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67D954FF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049060CF" w14:textId="77777777" w:rsidTr="00983865">
        <w:trPr>
          <w:cantSplit/>
          <w:trHeight w:val="270"/>
        </w:trPr>
        <w:tc>
          <w:tcPr>
            <w:tcW w:w="4937" w:type="dxa"/>
          </w:tcPr>
          <w:p w14:paraId="3D25564A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5C6C2F18" w14:textId="7A59BFA8" w:rsidR="00D75AEE" w:rsidRPr="00E45065" w:rsidRDefault="00D75AEE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(3</w:t>
            </w:r>
            <w:r w:rsidR="006750C6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2,797</w:t>
            </w:r>
            <w:r w:rsidRPr="00E4506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3D57A03C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5AAE294" w14:textId="1B457C15" w:rsidR="00D75AEE" w:rsidRPr="00E45065" w:rsidRDefault="00D75AEE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33</w:t>
            </w:r>
            <w:r w:rsidR="006750C6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,258</w:t>
            </w:r>
          </w:p>
        </w:tc>
        <w:tc>
          <w:tcPr>
            <w:tcW w:w="178" w:type="dxa"/>
          </w:tcPr>
          <w:p w14:paraId="67C33E3A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8371794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4D872CBA" w14:textId="77777777" w:rsidTr="00983865">
        <w:trPr>
          <w:cantSplit/>
          <w:trHeight w:val="270"/>
        </w:trPr>
        <w:tc>
          <w:tcPr>
            <w:tcW w:w="4937" w:type="dxa"/>
          </w:tcPr>
          <w:p w14:paraId="31DEA916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46097A32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74A1BBC2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BACFB62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34CCD2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22A2759F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AEE" w:rsidRPr="00CC2E1D" w14:paraId="0FE0A2F7" w14:textId="77777777" w:rsidTr="00983865">
        <w:trPr>
          <w:cantSplit/>
          <w:trHeight w:val="270"/>
        </w:trPr>
        <w:tc>
          <w:tcPr>
            <w:tcW w:w="4937" w:type="dxa"/>
          </w:tcPr>
          <w:p w14:paraId="55CBBED9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(ขาดทุน) ที่แบ่งให้กับส่วนได้เสียที่ไม่มีอำนาจควบคุม</w:t>
            </w:r>
          </w:p>
        </w:tc>
        <w:tc>
          <w:tcPr>
            <w:tcW w:w="1662" w:type="dxa"/>
            <w:tcBorders>
              <w:bottom w:val="double" w:sz="4" w:space="0" w:color="auto"/>
            </w:tcBorders>
          </w:tcPr>
          <w:p w14:paraId="04657E86" w14:textId="0AC4A9EF" w:rsidR="00D75AEE" w:rsidRPr="00E45065" w:rsidRDefault="00D35C6D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75AEE" w:rsidRPr="00E4506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6750C6" w:rsidRPr="00E45065">
              <w:rPr>
                <w:rFonts w:ascii="Angsana New" w:hAnsi="Angsana New" w:cs="Angsana New"/>
                <w:sz w:val="26"/>
                <w:szCs w:val="26"/>
              </w:rPr>
              <w:t>,599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4B39F8A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39FC4833" w14:textId="3D4C3D09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78" w:type="dxa"/>
          </w:tcPr>
          <w:p w14:paraId="1E6AA8EB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7CDEF16B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AEE" w:rsidRPr="00CC2E1D" w14:paraId="73CC28D6" w14:textId="77777777" w:rsidTr="00983865">
        <w:trPr>
          <w:cantSplit/>
          <w:trHeight w:val="270"/>
        </w:trPr>
        <w:tc>
          <w:tcPr>
            <w:tcW w:w="4937" w:type="dxa"/>
          </w:tcPr>
          <w:p w14:paraId="37D89268" w14:textId="77777777" w:rsidR="00D75AEE" w:rsidRPr="00CC2E1D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0A756DDC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56044EBD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E4D7CE0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BCA3DE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8E77DA6" w14:textId="77777777" w:rsidR="00D75AEE" w:rsidRPr="00E45065" w:rsidRDefault="00D75AEE" w:rsidP="009313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381C2DC8" w14:textId="77777777" w:rsidTr="00983865">
        <w:trPr>
          <w:cantSplit/>
          <w:trHeight w:val="270"/>
        </w:trPr>
        <w:tc>
          <w:tcPr>
            <w:tcW w:w="4937" w:type="dxa"/>
          </w:tcPr>
          <w:p w14:paraId="7A478A48" w14:textId="77777777" w:rsidR="00D75AEE" w:rsidRPr="00CC2E1D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2" w:type="dxa"/>
          </w:tcPr>
          <w:p w14:paraId="2590E5C4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42CB628D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F90869B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889172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</w:tcPr>
          <w:p w14:paraId="3040918A" w14:textId="77777777" w:rsidR="00D75AEE" w:rsidRPr="00E45065" w:rsidRDefault="00D75AEE" w:rsidP="009313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>-</w:t>
            </w:r>
          </w:p>
        </w:tc>
      </w:tr>
      <w:tr w:rsidR="00D75AEE" w:rsidRPr="00CC2E1D" w14:paraId="60388436" w14:textId="77777777" w:rsidTr="00983865">
        <w:trPr>
          <w:cantSplit/>
          <w:trHeight w:val="270"/>
        </w:trPr>
        <w:tc>
          <w:tcPr>
            <w:tcW w:w="4937" w:type="dxa"/>
          </w:tcPr>
          <w:p w14:paraId="2C15128C" w14:textId="77777777" w:rsidR="00D75AEE" w:rsidRPr="00221FDF" w:rsidRDefault="00D75AEE" w:rsidP="00983865">
            <w:pPr>
              <w:pStyle w:val="ListBullet3"/>
              <w:ind w:left="0" w:firstLine="0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221F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62" w:type="dxa"/>
          </w:tcPr>
          <w:p w14:paraId="3F7543E0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10B9B900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FFAF98F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A44C482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375BC" w14:textId="5B6B25BE" w:rsidR="00D75AEE" w:rsidRPr="00E45065" w:rsidRDefault="00D75AEE" w:rsidP="0098386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4506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239C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D75AEE" w:rsidRPr="00CC2E1D" w14:paraId="7AA56703" w14:textId="77777777" w:rsidTr="00983865">
        <w:trPr>
          <w:cantSplit/>
          <w:trHeight w:val="125"/>
        </w:trPr>
        <w:tc>
          <w:tcPr>
            <w:tcW w:w="4937" w:type="dxa"/>
          </w:tcPr>
          <w:p w14:paraId="7335006D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62" w:type="dxa"/>
          </w:tcPr>
          <w:p w14:paraId="535E5C9E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6613FF86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83EA7A0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B166D7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5EC3050B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AEE" w:rsidRPr="00CC2E1D" w14:paraId="795E5002" w14:textId="77777777" w:rsidTr="00983865">
        <w:trPr>
          <w:cantSplit/>
          <w:trHeight w:val="270"/>
        </w:trPr>
        <w:tc>
          <w:tcPr>
            <w:tcW w:w="4937" w:type="dxa"/>
            <w:vAlign w:val="bottom"/>
          </w:tcPr>
          <w:p w14:paraId="366DCD22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662" w:type="dxa"/>
            <w:vAlign w:val="bottom"/>
          </w:tcPr>
          <w:p w14:paraId="2D6372AF" w14:textId="33155324" w:rsidR="00D75AEE" w:rsidRPr="00E45065" w:rsidRDefault="00972B4C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sz w:val="26"/>
                <w:szCs w:val="26"/>
              </w:rPr>
              <w:t>4,630</w:t>
            </w:r>
          </w:p>
        </w:tc>
        <w:tc>
          <w:tcPr>
            <w:tcW w:w="181" w:type="dxa"/>
            <w:vAlign w:val="bottom"/>
          </w:tcPr>
          <w:p w14:paraId="5B337B8A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1174069" w14:textId="252D4DD4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6,651</w:t>
            </w:r>
          </w:p>
        </w:tc>
        <w:tc>
          <w:tcPr>
            <w:tcW w:w="178" w:type="dxa"/>
            <w:vAlign w:val="bottom"/>
          </w:tcPr>
          <w:p w14:paraId="540EEFD5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C13A99A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6EDB43A5" w14:textId="77777777" w:rsidTr="00983865">
        <w:trPr>
          <w:cantSplit/>
          <w:trHeight w:val="270"/>
        </w:trPr>
        <w:tc>
          <w:tcPr>
            <w:tcW w:w="4937" w:type="dxa"/>
            <w:vAlign w:val="bottom"/>
          </w:tcPr>
          <w:p w14:paraId="32305F7A" w14:textId="77777777" w:rsidR="00D75AEE" w:rsidRPr="00CC2E1D" w:rsidRDefault="00D75AEE" w:rsidP="0098386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662" w:type="dxa"/>
            <w:vAlign w:val="bottom"/>
          </w:tcPr>
          <w:p w14:paraId="04CBA3D1" w14:textId="5DE3B76D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3,724)</w:t>
            </w:r>
          </w:p>
        </w:tc>
        <w:tc>
          <w:tcPr>
            <w:tcW w:w="181" w:type="dxa"/>
            <w:vAlign w:val="bottom"/>
          </w:tcPr>
          <w:p w14:paraId="135829E6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84C0D09" w14:textId="43061562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(3</w:t>
            </w:r>
            <w:r w:rsidR="00972B4C" w:rsidRPr="00E45065">
              <w:rPr>
                <w:rFonts w:ascii="Angsana New" w:hAnsi="Angsana New" w:cs="Angsana New"/>
                <w:sz w:val="26"/>
                <w:szCs w:val="26"/>
              </w:rPr>
              <w:t>,146</w:t>
            </w:r>
            <w:r w:rsidRPr="00E45065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89CD9C0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145A7F88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5AEE" w:rsidRPr="00CC2E1D" w14:paraId="56624D38" w14:textId="77777777" w:rsidTr="00983865">
        <w:trPr>
          <w:cantSplit/>
          <w:trHeight w:val="270"/>
        </w:trPr>
        <w:tc>
          <w:tcPr>
            <w:tcW w:w="4937" w:type="dxa"/>
            <w:vAlign w:val="bottom"/>
          </w:tcPr>
          <w:p w14:paraId="3C9B0E15" w14:textId="77777777" w:rsidR="00D75AEE" w:rsidRPr="00CC2E1D" w:rsidRDefault="00D75AEE" w:rsidP="0098386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52749BE7" w14:textId="52F14148" w:rsidR="00D75AEE" w:rsidRPr="00E45065" w:rsidRDefault="00972B4C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</w:t>
            </w:r>
          </w:p>
        </w:tc>
        <w:tc>
          <w:tcPr>
            <w:tcW w:w="181" w:type="dxa"/>
          </w:tcPr>
          <w:p w14:paraId="5E8DBC91" w14:textId="77777777" w:rsidR="00D75AEE" w:rsidRPr="00E45065" w:rsidRDefault="00D75AEE" w:rsidP="0098386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E389410" w14:textId="3893D89E" w:rsidR="00D75AEE" w:rsidRPr="00E45065" w:rsidRDefault="00D75AEE" w:rsidP="0098386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506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="00820F0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972B4C" w:rsidRPr="00E45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,505</w:t>
            </w:r>
          </w:p>
        </w:tc>
        <w:tc>
          <w:tcPr>
            <w:tcW w:w="178" w:type="dxa"/>
          </w:tcPr>
          <w:p w14:paraId="1B9511E4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14:paraId="40DC16C5" w14:textId="77777777" w:rsidR="00D75AEE" w:rsidRPr="00E45065" w:rsidRDefault="00D75AEE" w:rsidP="0098386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2EAE7B2" w14:textId="77777777" w:rsidR="00DC3B0B" w:rsidRPr="00CC2E1D" w:rsidRDefault="00DC3B0B" w:rsidP="00DC3B0B">
      <w:pPr>
        <w:spacing w:line="240" w:lineRule="auto"/>
        <w:rPr>
          <w:sz w:val="26"/>
          <w:szCs w:val="26"/>
        </w:rPr>
      </w:pPr>
      <w:r w:rsidRPr="00CC2E1D">
        <w:rPr>
          <w:sz w:val="26"/>
          <w:szCs w:val="26"/>
        </w:rPr>
        <w:br w:type="page"/>
      </w:r>
    </w:p>
    <w:p w14:paraId="0DF8E906" w14:textId="0C223957" w:rsidR="00B650B8" w:rsidRPr="00CC2E1D" w:rsidRDefault="006D7EDB" w:rsidP="00820A5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="Angsana New"/>
          <w:sz w:val="26"/>
          <w:szCs w:val="26"/>
          <w:u w:val="none"/>
          <w:cs/>
          <w:lang w:val="th-TH"/>
        </w:rPr>
      </w:pPr>
      <w:bookmarkStart w:id="30" w:name="_Toc23425271"/>
      <w:bookmarkStart w:id="31" w:name="_Toc33611518"/>
      <w:r w:rsidRPr="00CC2E1D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lastRenderedPageBreak/>
        <w:t>1</w:t>
      </w:r>
      <w:r w:rsidR="003763AB" w:rsidRPr="00CC2E1D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>5</w:t>
      </w:r>
      <w:r w:rsidRPr="00CC2E1D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 xml:space="preserve"> </w:t>
      </w:r>
      <w:r w:rsidR="00820A5C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B650B8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เงินลงทุนระยะยาวอื่น</w:t>
      </w:r>
      <w:bookmarkEnd w:id="30"/>
      <w:bookmarkEnd w:id="31"/>
    </w:p>
    <w:p w14:paraId="2110313F" w14:textId="77777777" w:rsidR="00832CBA" w:rsidRPr="00CC2E1D" w:rsidRDefault="00832CBA" w:rsidP="00FE3D84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920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97"/>
        <w:gridCol w:w="180"/>
        <w:gridCol w:w="1214"/>
        <w:gridCol w:w="182"/>
        <w:gridCol w:w="1221"/>
      </w:tblGrid>
      <w:tr w:rsidR="00183CE5" w:rsidRPr="00CC2E1D" w14:paraId="06188E49" w14:textId="77777777" w:rsidTr="00B54189">
        <w:trPr>
          <w:cantSplit/>
        </w:trPr>
        <w:tc>
          <w:tcPr>
            <w:tcW w:w="5310" w:type="dxa"/>
            <w:shd w:val="clear" w:color="auto" w:fill="auto"/>
          </w:tcPr>
          <w:p w14:paraId="053DFBDB" w14:textId="77777777" w:rsidR="00B650B8" w:rsidRPr="00CC2E1D" w:rsidRDefault="00B650B8" w:rsidP="00FE3D8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35F3BC5A" w14:textId="77777777" w:rsidR="00B650B8" w:rsidRPr="00CC2E1D" w:rsidRDefault="00B650B8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8DA096" w14:textId="77777777" w:rsidR="00B650B8" w:rsidRPr="00CC2E1D" w:rsidRDefault="00B650B8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7" w:type="dxa"/>
            <w:gridSpan w:val="3"/>
          </w:tcPr>
          <w:p w14:paraId="6E5676CD" w14:textId="77777777" w:rsidR="00B650B8" w:rsidRPr="00CC2E1D" w:rsidRDefault="00B650B8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83CE5" w:rsidRPr="00CC2E1D" w14:paraId="09FB9646" w14:textId="77777777" w:rsidTr="00B54189">
        <w:trPr>
          <w:cantSplit/>
        </w:trPr>
        <w:tc>
          <w:tcPr>
            <w:tcW w:w="5310" w:type="dxa"/>
          </w:tcPr>
          <w:p w14:paraId="77174B13" w14:textId="77777777" w:rsidR="00B650B8" w:rsidRPr="00CC2E1D" w:rsidRDefault="00B650B8" w:rsidP="00FE3D8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53A81FD2" w14:textId="77777777" w:rsidR="00B650B8" w:rsidRPr="00CC2E1D" w:rsidRDefault="00B650B8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D9A84F" w14:textId="77777777" w:rsidR="00B650B8" w:rsidRPr="00CC2E1D" w:rsidRDefault="00B650B8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center"/>
          </w:tcPr>
          <w:p w14:paraId="001AC38F" w14:textId="1773007A" w:rsidR="00B650B8" w:rsidRPr="00CC2E1D" w:rsidRDefault="005D6A89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vAlign w:val="center"/>
          </w:tcPr>
          <w:p w14:paraId="1DCCE4F2" w14:textId="77777777" w:rsidR="00B650B8" w:rsidRPr="00CC2E1D" w:rsidRDefault="00B650B8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vAlign w:val="center"/>
          </w:tcPr>
          <w:p w14:paraId="5877E0E5" w14:textId="77777777" w:rsidR="00B650B8" w:rsidRPr="00CC2E1D" w:rsidRDefault="004A2E7F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183CE5" w:rsidRPr="00CC2E1D" w14:paraId="00EFE06D" w14:textId="77777777" w:rsidTr="00B54189">
        <w:trPr>
          <w:cantSplit/>
        </w:trPr>
        <w:tc>
          <w:tcPr>
            <w:tcW w:w="5310" w:type="dxa"/>
          </w:tcPr>
          <w:p w14:paraId="13C0B02F" w14:textId="77777777" w:rsidR="004A2E7F" w:rsidRPr="00CC2E1D" w:rsidRDefault="004A2E7F" w:rsidP="00FE3D8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33A9C1" w14:textId="77777777" w:rsidR="004A2E7F" w:rsidRPr="00CC2E1D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7304312B" w14:textId="77777777" w:rsidR="004A2E7F" w:rsidRPr="00CC2E1D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2DF3995" w14:textId="77777777" w:rsidR="004A2E7F" w:rsidRPr="00CC2E1D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8B0BF74" w14:textId="77777777" w:rsidR="004A2E7F" w:rsidRPr="00CC2E1D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</w:tcPr>
          <w:p w14:paraId="3FAD9312" w14:textId="77777777" w:rsidR="004A2E7F" w:rsidRPr="00CC2E1D" w:rsidRDefault="004A2E7F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183CE5" w:rsidRPr="00CC2E1D" w14:paraId="115350A2" w14:textId="77777777" w:rsidTr="00B54189">
        <w:trPr>
          <w:cantSplit/>
        </w:trPr>
        <w:tc>
          <w:tcPr>
            <w:tcW w:w="5310" w:type="dxa"/>
          </w:tcPr>
          <w:p w14:paraId="0D8162A2" w14:textId="77777777" w:rsidR="004A2E7F" w:rsidRPr="00CC2E1D" w:rsidRDefault="004A2E7F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7B19AB3" w14:textId="77777777" w:rsidR="004A2E7F" w:rsidRPr="00CC2E1D" w:rsidRDefault="004A2E7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888CB3" w14:textId="77777777" w:rsidR="004A2E7F" w:rsidRPr="00CC2E1D" w:rsidRDefault="004A2E7F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7" w:type="dxa"/>
            <w:gridSpan w:val="3"/>
          </w:tcPr>
          <w:p w14:paraId="188A6BB9" w14:textId="77777777" w:rsidR="004A2E7F" w:rsidRPr="00CC2E1D" w:rsidRDefault="004A2E7F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75AEE" w:rsidRPr="00CC2E1D" w14:paraId="32AAF8B0" w14:textId="77777777" w:rsidTr="00B54189">
        <w:trPr>
          <w:cantSplit/>
        </w:trPr>
        <w:tc>
          <w:tcPr>
            <w:tcW w:w="5310" w:type="dxa"/>
          </w:tcPr>
          <w:p w14:paraId="444901B6" w14:textId="7264FE82" w:rsidR="00D75AEE" w:rsidRPr="00221FDF" w:rsidRDefault="00D75AEE" w:rsidP="00D75AEE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1097" w:type="dxa"/>
          </w:tcPr>
          <w:p w14:paraId="3FD3790F" w14:textId="77777777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D81B67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3A007EC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D5CC9D8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</w:tcPr>
          <w:p w14:paraId="0BB82688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CC2E1D" w14:paraId="33CA1892" w14:textId="77777777" w:rsidTr="00B54189">
        <w:trPr>
          <w:cantSplit/>
        </w:trPr>
        <w:tc>
          <w:tcPr>
            <w:tcW w:w="5310" w:type="dxa"/>
          </w:tcPr>
          <w:p w14:paraId="64134423" w14:textId="2B734555" w:rsidR="00D75AEE" w:rsidRPr="00CC2E1D" w:rsidRDefault="00D75AEE" w:rsidP="00D75A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1097" w:type="dxa"/>
          </w:tcPr>
          <w:p w14:paraId="5229E880" w14:textId="6FC5CB0F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CC96505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45354795" w14:textId="120BF9A3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192,718</w:t>
            </w:r>
          </w:p>
        </w:tc>
        <w:tc>
          <w:tcPr>
            <w:tcW w:w="182" w:type="dxa"/>
          </w:tcPr>
          <w:p w14:paraId="28080602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</w:tcPr>
          <w:p w14:paraId="56DB3D43" w14:textId="4393F97D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192,718</w:t>
            </w:r>
          </w:p>
        </w:tc>
      </w:tr>
      <w:tr w:rsidR="00D75AEE" w:rsidRPr="00CC2E1D" w14:paraId="56E712C3" w14:textId="77777777" w:rsidTr="00B54189">
        <w:trPr>
          <w:cantSplit/>
        </w:trPr>
        <w:tc>
          <w:tcPr>
            <w:tcW w:w="5310" w:type="dxa"/>
          </w:tcPr>
          <w:p w14:paraId="2B084CB7" w14:textId="77777777" w:rsidR="00D75AEE" w:rsidRPr="00CC2E1D" w:rsidRDefault="00D75AEE" w:rsidP="00D75AE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7873C35F" w14:textId="77777777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C1B0AE0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47CF47E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8BC3354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</w:tcPr>
          <w:p w14:paraId="770A0823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CC2E1D" w14:paraId="0083F7DD" w14:textId="77777777" w:rsidTr="00AC6331">
        <w:trPr>
          <w:cantSplit/>
          <w:trHeight w:val="207"/>
        </w:trPr>
        <w:tc>
          <w:tcPr>
            <w:tcW w:w="5310" w:type="dxa"/>
          </w:tcPr>
          <w:p w14:paraId="6B1D5BB9" w14:textId="3D1DEEFD" w:rsidR="00D75AEE" w:rsidRPr="00221FDF" w:rsidRDefault="00D75AEE" w:rsidP="00D75AE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097" w:type="dxa"/>
          </w:tcPr>
          <w:p w14:paraId="6054BB5F" w14:textId="77777777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A50C65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2FD95336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5A1443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</w:tcPr>
          <w:p w14:paraId="7DC8196A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5AEE" w:rsidRPr="00CC2E1D" w14:paraId="26897ACB" w14:textId="77777777" w:rsidTr="00B54189">
        <w:trPr>
          <w:cantSplit/>
        </w:trPr>
        <w:tc>
          <w:tcPr>
            <w:tcW w:w="5310" w:type="dxa"/>
          </w:tcPr>
          <w:p w14:paraId="61C8929B" w14:textId="2B861AA6" w:rsidR="00D75AEE" w:rsidRPr="00CC2E1D" w:rsidRDefault="00D75AEE" w:rsidP="00D75AEE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1097" w:type="dxa"/>
          </w:tcPr>
          <w:p w14:paraId="66AD1C6C" w14:textId="77777777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2857EB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18C18F71" w14:textId="52B924A6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63,776</w:t>
            </w:r>
          </w:p>
        </w:tc>
        <w:tc>
          <w:tcPr>
            <w:tcW w:w="182" w:type="dxa"/>
          </w:tcPr>
          <w:p w14:paraId="54A896F3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</w:tcPr>
          <w:p w14:paraId="62B3CB41" w14:textId="13E929DC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63,776</w:t>
            </w:r>
          </w:p>
        </w:tc>
      </w:tr>
      <w:tr w:rsidR="00D75AEE" w:rsidRPr="00CC2E1D" w14:paraId="5C18DAE0" w14:textId="77777777" w:rsidTr="00983865">
        <w:trPr>
          <w:cantSplit/>
        </w:trPr>
        <w:tc>
          <w:tcPr>
            <w:tcW w:w="5310" w:type="dxa"/>
          </w:tcPr>
          <w:p w14:paraId="03389318" w14:textId="22901B02" w:rsidR="00D75AEE" w:rsidRPr="00CC2E1D" w:rsidRDefault="00D75AEE" w:rsidP="00D75AEE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PT Bank </w:t>
            </w:r>
            <w:proofErr w:type="spellStart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Indonesia </w:t>
            </w:r>
            <w:proofErr w:type="spellStart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Tbk</w:t>
            </w:r>
            <w:proofErr w:type="spellEnd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.</w:t>
            </w:r>
          </w:p>
        </w:tc>
        <w:tc>
          <w:tcPr>
            <w:tcW w:w="1097" w:type="dxa"/>
          </w:tcPr>
          <w:p w14:paraId="2C6FAEED" w14:textId="0AE7384A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53967E35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F74AC5E" w14:textId="63671505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414,502</w:t>
            </w:r>
          </w:p>
        </w:tc>
        <w:tc>
          <w:tcPr>
            <w:tcW w:w="182" w:type="dxa"/>
          </w:tcPr>
          <w:p w14:paraId="4A056851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C7FC0EB" w14:textId="47DAD292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414,502</w:t>
            </w:r>
          </w:p>
        </w:tc>
      </w:tr>
      <w:tr w:rsidR="00D75AEE" w:rsidRPr="00CC2E1D" w14:paraId="0E5EBFCB" w14:textId="77777777" w:rsidTr="00983865">
        <w:trPr>
          <w:cantSplit/>
        </w:trPr>
        <w:tc>
          <w:tcPr>
            <w:tcW w:w="5310" w:type="dxa"/>
          </w:tcPr>
          <w:p w14:paraId="03F87C17" w14:textId="30CD034E" w:rsidR="00D75AEE" w:rsidRPr="00CC2E1D" w:rsidRDefault="00D75AEE" w:rsidP="00D75AEE">
            <w:pPr>
              <w:pStyle w:val="1"/>
              <w:widowControl/>
              <w:tabs>
                <w:tab w:val="left" w:pos="162"/>
                <w:tab w:val="left" w:pos="360"/>
                <w:tab w:val="right" w:pos="7200"/>
              </w:tabs>
              <w:spacing w:line="380" w:lineRule="exact"/>
              <w:ind w:left="0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CC2E1D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 ค่าเผื่อการด้อยค่า</w:t>
            </w:r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PT Bank </w:t>
            </w:r>
            <w:proofErr w:type="spellStart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Indonesia </w:t>
            </w:r>
            <w:proofErr w:type="spellStart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Tbk</w:t>
            </w:r>
            <w:proofErr w:type="spellEnd"/>
            <w:r w:rsidRPr="00CC2E1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.</w:t>
            </w:r>
          </w:p>
        </w:tc>
        <w:tc>
          <w:tcPr>
            <w:tcW w:w="1097" w:type="dxa"/>
          </w:tcPr>
          <w:p w14:paraId="6EBD3D71" w14:textId="77777777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EB1601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1B80B3E" w14:textId="4404A020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(135,487)</w:t>
            </w:r>
          </w:p>
        </w:tc>
        <w:tc>
          <w:tcPr>
            <w:tcW w:w="182" w:type="dxa"/>
          </w:tcPr>
          <w:p w14:paraId="5C940C22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6A2608D" w14:textId="007FCED6" w:rsidR="00D75AEE" w:rsidRPr="00CC2E1D" w:rsidRDefault="00D75AEE" w:rsidP="00D35C6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75AEE" w:rsidRPr="00CC2E1D" w14:paraId="247203CA" w14:textId="77777777" w:rsidTr="00983865">
        <w:trPr>
          <w:cantSplit/>
        </w:trPr>
        <w:tc>
          <w:tcPr>
            <w:tcW w:w="5310" w:type="dxa"/>
          </w:tcPr>
          <w:p w14:paraId="4091A59B" w14:textId="0E1A26A5" w:rsidR="00D75AEE" w:rsidRPr="00CC2E1D" w:rsidRDefault="00D75AEE" w:rsidP="00D75A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รวมเงินลงทุนในบริษัทอื่น</w:t>
            </w:r>
          </w:p>
        </w:tc>
        <w:tc>
          <w:tcPr>
            <w:tcW w:w="1097" w:type="dxa"/>
          </w:tcPr>
          <w:p w14:paraId="2E8B0A2B" w14:textId="1D053A93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11EBD0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5905C62" w14:textId="1C4943BD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342,791</w:t>
            </w:r>
          </w:p>
        </w:tc>
        <w:tc>
          <w:tcPr>
            <w:tcW w:w="182" w:type="dxa"/>
          </w:tcPr>
          <w:p w14:paraId="3E3502EE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2BE2A86" w14:textId="588F1CBF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478,278</w:t>
            </w:r>
          </w:p>
        </w:tc>
      </w:tr>
      <w:tr w:rsidR="00D75AEE" w:rsidRPr="00CC2E1D" w14:paraId="1838F03A" w14:textId="77777777" w:rsidTr="00983865">
        <w:trPr>
          <w:cantSplit/>
        </w:trPr>
        <w:tc>
          <w:tcPr>
            <w:tcW w:w="5310" w:type="dxa"/>
          </w:tcPr>
          <w:p w14:paraId="45081D32" w14:textId="39A34003" w:rsidR="00D75AEE" w:rsidRPr="00CC2E1D" w:rsidRDefault="00D75AEE" w:rsidP="00D75AE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7" w:type="dxa"/>
          </w:tcPr>
          <w:p w14:paraId="6354E592" w14:textId="77777777" w:rsidR="00D75AEE" w:rsidRPr="00CC2E1D" w:rsidRDefault="00D75AEE" w:rsidP="00D75A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F80D25" w14:textId="77777777" w:rsidR="00D75AEE" w:rsidRPr="00CC2E1D" w:rsidRDefault="00D75AEE" w:rsidP="00D75A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291D2EFE" w14:textId="46DB8DAE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535,509</w:t>
            </w:r>
          </w:p>
        </w:tc>
        <w:tc>
          <w:tcPr>
            <w:tcW w:w="182" w:type="dxa"/>
          </w:tcPr>
          <w:p w14:paraId="5FA084FD" w14:textId="77777777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C1AB906" w14:textId="29940CA6" w:rsidR="00D75AEE" w:rsidRPr="00CC2E1D" w:rsidRDefault="00D75AEE" w:rsidP="00D75AEE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670,996</w:t>
            </w:r>
          </w:p>
        </w:tc>
      </w:tr>
    </w:tbl>
    <w:p w14:paraId="326B3F95" w14:textId="77777777" w:rsidR="00134A3D" w:rsidRDefault="00134A3D" w:rsidP="00FE3D84">
      <w:pPr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46CD1C4" w14:textId="5D481C1C" w:rsidR="00674410" w:rsidRPr="00CC2E1D" w:rsidRDefault="00674410" w:rsidP="00FE3D84">
      <w:pPr>
        <w:ind w:left="461"/>
        <w:jc w:val="thaiDistribute"/>
        <w:rPr>
          <w:rFonts w:asciiTheme="majorBidi" w:hAnsiTheme="majorBidi" w:cs="Angsana New"/>
          <w:i/>
          <w:iCs/>
          <w:sz w:val="26"/>
          <w:szCs w:val="26"/>
        </w:rPr>
      </w:pPr>
      <w:r w:rsidRPr="00CC2E1D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เงินลงทุนใน 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PT Bank </w:t>
      </w:r>
      <w:proofErr w:type="spellStart"/>
      <w:r w:rsidRPr="00CC2E1D">
        <w:rPr>
          <w:rFonts w:asciiTheme="majorBidi" w:hAnsiTheme="majorBidi" w:cstheme="majorBidi"/>
          <w:i/>
          <w:iCs/>
          <w:sz w:val="26"/>
          <w:szCs w:val="26"/>
        </w:rPr>
        <w:t>JTrust</w:t>
      </w:r>
      <w:proofErr w:type="spellEnd"/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 Indonesia </w:t>
      </w:r>
      <w:proofErr w:type="spellStart"/>
      <w:r w:rsidRPr="00CC2E1D">
        <w:rPr>
          <w:rFonts w:asciiTheme="majorBidi" w:hAnsiTheme="majorBidi" w:cstheme="majorBidi"/>
          <w:i/>
          <w:iCs/>
          <w:sz w:val="26"/>
          <w:szCs w:val="26"/>
        </w:rPr>
        <w:t>Tbk</w:t>
      </w:r>
      <w:proofErr w:type="spellEnd"/>
      <w:r w:rsidRPr="00CC2E1D">
        <w:rPr>
          <w:rFonts w:asciiTheme="majorBidi" w:hAnsiTheme="majorBidi" w:cstheme="majorBidi"/>
          <w:i/>
          <w:iCs/>
          <w:sz w:val="26"/>
          <w:szCs w:val="26"/>
        </w:rPr>
        <w:t>.</w:t>
      </w:r>
    </w:p>
    <w:p w14:paraId="1DB82871" w14:textId="77777777" w:rsidR="00674410" w:rsidRPr="00CC2E1D" w:rsidRDefault="00674410" w:rsidP="00FE3D84">
      <w:pPr>
        <w:ind w:left="461"/>
        <w:rPr>
          <w:rFonts w:asciiTheme="majorBidi" w:hAnsiTheme="majorBidi" w:cs="Angsana New"/>
          <w:sz w:val="26"/>
          <w:szCs w:val="26"/>
        </w:rPr>
      </w:pPr>
    </w:p>
    <w:p w14:paraId="3CB120CF" w14:textId="77777777" w:rsidR="00D17A99" w:rsidRDefault="00D17A99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  <w:r w:rsidRPr="00CC2E1D">
        <w:rPr>
          <w:rFonts w:asciiTheme="majorBidi" w:hAnsiTheme="majorBidi" w:hint="cs"/>
          <w:sz w:val="26"/>
          <w:szCs w:val="26"/>
          <w:cs/>
        </w:rPr>
        <w:t>ผู้ถือหุ้นใหญ่ของ</w:t>
      </w:r>
      <w:r w:rsidRPr="00CC2E1D">
        <w:rPr>
          <w:rFonts w:asciiTheme="majorBidi" w:hAnsi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</w:rPr>
        <w:t xml:space="preserve">PT Bank </w:t>
      </w:r>
      <w:proofErr w:type="spellStart"/>
      <w:r w:rsidRPr="00CC2E1D">
        <w:rPr>
          <w:rFonts w:asciiTheme="majorBidi" w:hAnsiTheme="majorBidi" w:cstheme="majorBidi"/>
          <w:sz w:val="26"/>
          <w:szCs w:val="26"/>
        </w:rPr>
        <w:t>JTrust</w:t>
      </w:r>
      <w:proofErr w:type="spellEnd"/>
      <w:r w:rsidRPr="00CC2E1D">
        <w:rPr>
          <w:rFonts w:asciiTheme="majorBidi" w:hAnsiTheme="majorBidi" w:cstheme="majorBidi"/>
          <w:sz w:val="26"/>
          <w:szCs w:val="26"/>
        </w:rPr>
        <w:t xml:space="preserve"> Indonesia </w:t>
      </w:r>
      <w:proofErr w:type="spellStart"/>
      <w:r w:rsidRPr="00CC2E1D">
        <w:rPr>
          <w:rFonts w:asciiTheme="majorBidi" w:hAnsiTheme="majorBidi" w:cstheme="majorBidi"/>
          <w:sz w:val="26"/>
          <w:szCs w:val="26"/>
        </w:rPr>
        <w:t>Tbk</w:t>
      </w:r>
      <w:proofErr w:type="spellEnd"/>
      <w:r w:rsidRPr="00CC2E1D">
        <w:rPr>
          <w:rFonts w:asciiTheme="majorBidi" w:hAnsiTheme="majorBidi" w:cstheme="majorBidi"/>
          <w:sz w:val="26"/>
          <w:szCs w:val="26"/>
        </w:rPr>
        <w:t>. (</w:t>
      </w:r>
      <w:r w:rsidRPr="00CC2E1D">
        <w:rPr>
          <w:rFonts w:asciiTheme="majorBidi" w:hAnsiTheme="majorBidi" w:hint="cs"/>
          <w:sz w:val="26"/>
          <w:szCs w:val="26"/>
          <w:cs/>
        </w:rPr>
        <w:t>ซึ่งถือหุ้นประมาณร้อยละ</w:t>
      </w:r>
      <w:r w:rsidRPr="00CC2E1D">
        <w:rPr>
          <w:rFonts w:asciiTheme="majorBidi" w:hAnsiTheme="majorBidi"/>
          <w:sz w:val="26"/>
          <w:szCs w:val="26"/>
          <w:cs/>
        </w:rPr>
        <w:t xml:space="preserve"> 97 </w:t>
      </w:r>
      <w:r w:rsidRPr="00CC2E1D">
        <w:rPr>
          <w:rFonts w:asciiTheme="majorBidi" w:hAnsiTheme="majorBidi" w:hint="cs"/>
          <w:sz w:val="26"/>
          <w:szCs w:val="26"/>
          <w:cs/>
        </w:rPr>
        <w:t>ของหุ้นทั้งหมด</w:t>
      </w:r>
      <w:r w:rsidRPr="00CC2E1D">
        <w:rPr>
          <w:rFonts w:asciiTheme="majorBidi" w:hAnsiTheme="majorBidi"/>
          <w:sz w:val="26"/>
          <w:szCs w:val="26"/>
          <w:cs/>
        </w:rPr>
        <w:t xml:space="preserve">) </w:t>
      </w:r>
      <w:r w:rsidRPr="00CC2E1D">
        <w:rPr>
          <w:rFonts w:asciiTheme="majorBidi" w:hAnsiTheme="majorBidi" w:hint="cs"/>
          <w:sz w:val="26"/>
          <w:szCs w:val="26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CC2E1D">
        <w:rPr>
          <w:rFonts w:asciiTheme="majorBidi" w:hAnsi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hint="cs"/>
          <w:sz w:val="26"/>
          <w:szCs w:val="26"/>
          <w:cs/>
        </w:rPr>
        <w:t>ตามที่กล่าวไว้ในหมายเหตุประกอบงบการเงินข้อ</w:t>
      </w:r>
      <w:r w:rsidRPr="00CC2E1D">
        <w:rPr>
          <w:rFonts w:asciiTheme="majorBidi" w:hAnsi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/>
          <w:sz w:val="26"/>
          <w:szCs w:val="26"/>
        </w:rPr>
        <w:t>34</w:t>
      </w:r>
    </w:p>
    <w:p w14:paraId="52B81B13" w14:textId="77777777" w:rsidR="00985004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</w:p>
    <w:p w14:paraId="47CDC74F" w14:textId="1AEA0323" w:rsidR="00985004" w:rsidRPr="00221FDF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hint="cs"/>
          <w:sz w:val="26"/>
          <w:szCs w:val="26"/>
          <w:cs/>
        </w:rPr>
        <w:t xml:space="preserve">หุ้นของ </w:t>
      </w:r>
      <w:r w:rsidRPr="00CC2E1D">
        <w:rPr>
          <w:rFonts w:asciiTheme="majorBidi" w:hAnsiTheme="majorBidi" w:cstheme="majorBidi"/>
          <w:sz w:val="26"/>
          <w:szCs w:val="26"/>
        </w:rPr>
        <w:t xml:space="preserve">PT Bank </w:t>
      </w:r>
      <w:proofErr w:type="spellStart"/>
      <w:r w:rsidRPr="00CC2E1D">
        <w:rPr>
          <w:rFonts w:asciiTheme="majorBidi" w:hAnsiTheme="majorBidi" w:cstheme="majorBidi"/>
          <w:sz w:val="26"/>
          <w:szCs w:val="26"/>
        </w:rPr>
        <w:t>JTrust</w:t>
      </w:r>
      <w:proofErr w:type="spellEnd"/>
      <w:r w:rsidRPr="00CC2E1D">
        <w:rPr>
          <w:rFonts w:asciiTheme="majorBidi" w:hAnsiTheme="majorBidi" w:cstheme="majorBidi"/>
          <w:sz w:val="26"/>
          <w:szCs w:val="26"/>
        </w:rPr>
        <w:t xml:space="preserve"> Indonesia </w:t>
      </w:r>
      <w:proofErr w:type="spellStart"/>
      <w:r w:rsidRPr="00CC2E1D">
        <w:rPr>
          <w:rFonts w:asciiTheme="majorBidi" w:hAnsiTheme="majorBidi" w:cstheme="majorBidi"/>
          <w:sz w:val="26"/>
          <w:szCs w:val="26"/>
        </w:rPr>
        <w:t>Tbk</w:t>
      </w:r>
      <w:proofErr w:type="spellEnd"/>
      <w:r w:rsidRPr="00CC2E1D">
        <w:rPr>
          <w:rFonts w:asciiTheme="majorBidi" w:hAnsiTheme="majorBidi" w:cstheme="majorBidi"/>
          <w:sz w:val="26"/>
          <w:szCs w:val="26"/>
        </w:rPr>
        <w:t>.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ได้กลับมาซื้อขายอีกครั้งในวันที่ </w:t>
      </w:r>
      <w:r>
        <w:rPr>
          <w:rFonts w:asciiTheme="majorBidi" w:hAnsiTheme="majorBidi" w:cstheme="majorBidi"/>
          <w:sz w:val="26"/>
          <w:szCs w:val="26"/>
        </w:rPr>
        <w:t>8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มกราคม </w:t>
      </w:r>
      <w:r>
        <w:rPr>
          <w:rFonts w:asciiTheme="majorBidi" w:hAnsiTheme="majorBidi" w:cstheme="majorBidi"/>
          <w:sz w:val="26"/>
          <w:szCs w:val="26"/>
        </w:rPr>
        <w:t>256</w:t>
      </w:r>
      <w:r w:rsidR="0056782C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ใน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221FDF">
        <w:rPr>
          <w:rFonts w:asciiTheme="majorBidi" w:hAnsiTheme="majorBidi" w:cstheme="majorBidi"/>
          <w:sz w:val="26"/>
          <w:szCs w:val="26"/>
        </w:rPr>
        <w:t>Indonesian Stock Exchange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กลุ่มบริษัทได้ประเมินการด้อยค่าของเงินลงทุนใน </w:t>
      </w:r>
      <w:r w:rsidRPr="00CC2E1D">
        <w:rPr>
          <w:rFonts w:asciiTheme="majorBidi" w:hAnsiTheme="majorBidi" w:cstheme="majorBidi"/>
          <w:sz w:val="26"/>
          <w:szCs w:val="26"/>
        </w:rPr>
        <w:t xml:space="preserve">PT Bank </w:t>
      </w:r>
      <w:proofErr w:type="spellStart"/>
      <w:r w:rsidRPr="00CC2E1D">
        <w:rPr>
          <w:rFonts w:asciiTheme="majorBidi" w:hAnsiTheme="majorBidi" w:cstheme="majorBidi"/>
          <w:sz w:val="26"/>
          <w:szCs w:val="26"/>
        </w:rPr>
        <w:t>JTrust</w:t>
      </w:r>
      <w:proofErr w:type="spellEnd"/>
      <w:r w:rsidRPr="00CC2E1D">
        <w:rPr>
          <w:rFonts w:asciiTheme="majorBidi" w:hAnsiTheme="majorBidi" w:cstheme="majorBidi"/>
          <w:sz w:val="26"/>
          <w:szCs w:val="26"/>
        </w:rPr>
        <w:t xml:space="preserve"> Indonesia </w:t>
      </w:r>
      <w:proofErr w:type="spellStart"/>
      <w:r w:rsidRPr="00CC2E1D">
        <w:rPr>
          <w:rFonts w:asciiTheme="majorBidi" w:hAnsiTheme="majorBidi" w:cstheme="majorBidi"/>
          <w:sz w:val="26"/>
          <w:szCs w:val="26"/>
        </w:rPr>
        <w:t>Tbk</w:t>
      </w:r>
      <w:proofErr w:type="spellEnd"/>
      <w:r w:rsidRPr="00CC2E1D">
        <w:rPr>
          <w:rFonts w:asciiTheme="majorBidi" w:hAnsiTheme="majorBidi" w:cstheme="majorBidi"/>
          <w:sz w:val="26"/>
          <w:szCs w:val="26"/>
        </w:rPr>
        <w:t>.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ตามมูลค่าตลาดในวันเดียวกัน </w:t>
      </w:r>
      <w:r w:rsidR="00C80E59" w:rsidRPr="00C80E59">
        <w:rPr>
          <w:rFonts w:asciiTheme="majorBidi" w:hAnsiTheme="majorBidi" w:hint="cs"/>
          <w:sz w:val="26"/>
          <w:szCs w:val="26"/>
          <w:cs/>
        </w:rPr>
        <w:t>ซึ่งมูลค่าที่คาดว่าจะได้รับคืน</w:t>
      </w:r>
      <w:r w:rsidR="00C80E59">
        <w:rPr>
          <w:rFonts w:asciiTheme="majorBidi" w:hAnsiTheme="majorBidi" w:hint="cs"/>
          <w:sz w:val="26"/>
          <w:szCs w:val="26"/>
          <w:cs/>
        </w:rPr>
        <w:t>ต่ำกว่า</w:t>
      </w:r>
      <w:r w:rsidR="00C80E59" w:rsidRPr="00C80E59">
        <w:rPr>
          <w:rFonts w:asciiTheme="majorBidi" w:hAnsiTheme="majorBidi" w:hint="cs"/>
          <w:sz w:val="26"/>
          <w:szCs w:val="26"/>
          <w:cs/>
        </w:rPr>
        <w:t>มูลค่าตามบัญชี</w:t>
      </w:r>
      <w:r w:rsidR="00C80E59" w:rsidRPr="00C80E59">
        <w:rPr>
          <w:rFonts w:asciiTheme="majorBidi" w:hAnsiTheme="majorBidi"/>
          <w:sz w:val="26"/>
          <w:szCs w:val="26"/>
          <w:cs/>
        </w:rPr>
        <w:t xml:space="preserve"> </w:t>
      </w:r>
      <w:r w:rsidR="00B80C4C">
        <w:rPr>
          <w:rFonts w:asciiTheme="majorBidi" w:hAnsiTheme="majorBidi" w:hint="cs"/>
          <w:sz w:val="26"/>
          <w:szCs w:val="26"/>
          <w:cs/>
        </w:rPr>
        <w:t>กลุ่</w:t>
      </w:r>
      <w:r w:rsidR="00C80E59">
        <w:rPr>
          <w:rFonts w:asciiTheme="majorBidi" w:hAnsiTheme="majorBidi" w:hint="cs"/>
          <w:sz w:val="26"/>
          <w:szCs w:val="26"/>
          <w:cs/>
        </w:rPr>
        <w:t>มบริษัท</w:t>
      </w:r>
      <w:r w:rsidR="00C80E59" w:rsidRPr="00C80E59">
        <w:rPr>
          <w:rFonts w:asciiTheme="majorBidi" w:hAnsiTheme="majorBidi" w:hint="cs"/>
          <w:sz w:val="26"/>
          <w:szCs w:val="26"/>
          <w:cs/>
        </w:rPr>
        <w:t>จึงบันทึกขาดทุนจากการด้อยค่าจำนวน</w:t>
      </w:r>
      <w:r w:rsidR="00C80E59" w:rsidRPr="00C80E59">
        <w:rPr>
          <w:rFonts w:asciiTheme="majorBidi" w:hAnsiTheme="majorBidi"/>
          <w:sz w:val="26"/>
          <w:szCs w:val="26"/>
          <w:cs/>
        </w:rPr>
        <w:t xml:space="preserve"> </w:t>
      </w:r>
      <w:r w:rsidR="00C80E59">
        <w:rPr>
          <w:rFonts w:asciiTheme="majorBidi" w:hAnsiTheme="majorBidi"/>
          <w:sz w:val="26"/>
          <w:szCs w:val="26"/>
        </w:rPr>
        <w:t>135</w:t>
      </w:r>
      <w:r w:rsidR="00C80E59" w:rsidRPr="00C80E59">
        <w:rPr>
          <w:rFonts w:asciiTheme="majorBidi" w:hAnsiTheme="majorBidi" w:cstheme="majorBidi"/>
          <w:sz w:val="26"/>
          <w:szCs w:val="26"/>
        </w:rPr>
        <w:t xml:space="preserve"> </w:t>
      </w:r>
      <w:r w:rsidR="00C80E59" w:rsidRPr="00C80E59">
        <w:rPr>
          <w:rFonts w:asciiTheme="majorBidi" w:hAnsiTheme="majorBidi" w:hint="cs"/>
          <w:sz w:val="26"/>
          <w:szCs w:val="26"/>
          <w:cs/>
        </w:rPr>
        <w:t>ล้านบาท</w:t>
      </w:r>
    </w:p>
    <w:p w14:paraId="60CD04CA" w14:textId="77777777" w:rsidR="00985004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</w:p>
    <w:p w14:paraId="3AB5B2D3" w14:textId="77777777" w:rsidR="00985004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</w:p>
    <w:p w14:paraId="2088BDAB" w14:textId="77777777" w:rsidR="00985004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</w:p>
    <w:p w14:paraId="2F5A90CD" w14:textId="77777777" w:rsidR="00985004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</w:p>
    <w:p w14:paraId="5F2651E0" w14:textId="38E11E77" w:rsidR="00985004" w:rsidRPr="0069608B" w:rsidRDefault="00985004" w:rsidP="00D17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30"/>
          <w:szCs w:val="30"/>
          <w:cs/>
        </w:rPr>
        <w:sectPr w:rsidR="00985004" w:rsidRPr="0069608B" w:rsidSect="00E85C64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40514016" w14:textId="00764F5D" w:rsidR="005D6A89" w:rsidRDefault="005D6A89" w:rsidP="000300FB">
      <w:pPr>
        <w:pStyle w:val="Heading1"/>
        <w:keepLines/>
        <w:numPr>
          <w:ilvl w:val="0"/>
          <w:numId w:val="0"/>
        </w:numPr>
        <w:shd w:val="clear" w:color="auto" w:fill="auto"/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32" w:name="_Toc33611519"/>
      <w:r w:rsidRPr="0069608B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1</w:t>
      </w:r>
      <w:r w:rsidR="003763AB">
        <w:rPr>
          <w:rFonts w:asciiTheme="majorBidi" w:hAnsiTheme="majorBidi" w:cstheme="majorBidi"/>
          <w:sz w:val="30"/>
          <w:szCs w:val="30"/>
          <w:u w:val="none"/>
        </w:rPr>
        <w:t>6</w:t>
      </w:r>
      <w:r w:rsidR="000300FB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Pr="0069608B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  <w:bookmarkEnd w:id="32"/>
      <w:r w:rsidRPr="0069608B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002F503B" w14:textId="7D68F462" w:rsidR="00290168" w:rsidRPr="003276CB" w:rsidRDefault="00290168" w:rsidP="0029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line="240" w:lineRule="auto"/>
        <w:ind w:left="533" w:hanging="533"/>
        <w:textAlignment w:val="baseline"/>
        <w:rPr>
          <w:rFonts w:ascii="Angsana New" w:hAnsi="Angsana New" w:cs="Angsana New"/>
          <w:sz w:val="16"/>
          <w:szCs w:val="16"/>
        </w:rPr>
      </w:pPr>
    </w:p>
    <w:tbl>
      <w:tblPr>
        <w:tblW w:w="140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236"/>
        <w:gridCol w:w="1058"/>
        <w:gridCol w:w="236"/>
        <w:gridCol w:w="1129"/>
        <w:gridCol w:w="270"/>
        <w:gridCol w:w="1167"/>
        <w:gridCol w:w="238"/>
        <w:gridCol w:w="1165"/>
        <w:gridCol w:w="236"/>
        <w:gridCol w:w="1061"/>
        <w:gridCol w:w="257"/>
        <w:gridCol w:w="1093"/>
        <w:gridCol w:w="236"/>
        <w:gridCol w:w="1158"/>
      </w:tblGrid>
      <w:tr w:rsidR="003276CB" w:rsidRPr="00290168" w14:paraId="303E15C3" w14:textId="77777777" w:rsidTr="008818D2">
        <w:trPr>
          <w:tblHeader/>
        </w:trPr>
        <w:tc>
          <w:tcPr>
            <w:tcW w:w="3420" w:type="dxa"/>
          </w:tcPr>
          <w:p w14:paraId="3F905F50" w14:textId="0D063FCE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5"/>
          </w:tcPr>
          <w:p w14:paraId="0F6852D3" w14:textId="43CA6F51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76CB" w:rsidRPr="00290168" w14:paraId="1F3E170E" w14:textId="77777777" w:rsidTr="008818D2">
        <w:trPr>
          <w:tblHeader/>
        </w:trPr>
        <w:tc>
          <w:tcPr>
            <w:tcW w:w="3420" w:type="dxa"/>
          </w:tcPr>
          <w:p w14:paraId="0A4B458C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B7AF61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5EF5BF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5CFD377" w14:textId="4376B08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062F78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0F02AAF" w14:textId="40428572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71" w:right="-9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14098F1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78A26D16" w14:textId="0B302679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6D239958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A3FEC51" w14:textId="6578FA34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CC147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15994B3" w14:textId="143878BE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12278940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4AA767C" w14:textId="48FFA346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46FD8C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A905C9F" w14:textId="10DEB809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76CB" w:rsidRPr="00290168" w14:paraId="340726CB" w14:textId="77777777" w:rsidTr="008818D2">
        <w:trPr>
          <w:tblHeader/>
        </w:trPr>
        <w:tc>
          <w:tcPr>
            <w:tcW w:w="3420" w:type="dxa"/>
          </w:tcPr>
          <w:p w14:paraId="2C073F04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094882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518AE68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82F64B6" w14:textId="45067DE6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0F5566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2D3790E1" w14:textId="2F57EC41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71" w:right="-9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68CE956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47BDDDC1" w14:textId="36383D1A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74ECEE2E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59F12308" w14:textId="09BEB9DC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27898C14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2D9D5A8" w14:textId="2E0F99BC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6CF97B5F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49E64926" w14:textId="11C92768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 w:hint="cs"/>
                <w:sz w:val="26"/>
                <w:szCs w:val="26"/>
                <w:cs/>
              </w:rPr>
              <w:t>งาน</w:t>
            </w:r>
          </w:p>
        </w:tc>
        <w:tc>
          <w:tcPr>
            <w:tcW w:w="236" w:type="dxa"/>
          </w:tcPr>
          <w:p w14:paraId="41EB13A6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2911CB6" w14:textId="7D79BA40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76CB" w:rsidRPr="00290168" w14:paraId="6D02DE7B" w14:textId="77777777" w:rsidTr="008818D2">
        <w:trPr>
          <w:tblHeader/>
        </w:trPr>
        <w:tc>
          <w:tcPr>
            <w:tcW w:w="3420" w:type="dxa"/>
          </w:tcPr>
          <w:p w14:paraId="116807D3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00E777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563448AB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0BCBAD0" w14:textId="3EE79B0E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02C781C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23579DB3" w14:textId="764C1772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71" w:right="-9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สถานที่เช่า</w:t>
            </w:r>
          </w:p>
        </w:tc>
        <w:tc>
          <w:tcPr>
            <w:tcW w:w="270" w:type="dxa"/>
          </w:tcPr>
          <w:p w14:paraId="65459DA8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73499139" w14:textId="06E04862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323226FE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6855368F" w14:textId="407A62EE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13C0E55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1" w:type="dxa"/>
          </w:tcPr>
          <w:p w14:paraId="281AF9B9" w14:textId="62CF9961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7" w:type="dxa"/>
          </w:tcPr>
          <w:p w14:paraId="03E4DA63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3" w:type="dxa"/>
          </w:tcPr>
          <w:p w14:paraId="2DEAE5A8" w14:textId="39FEED5D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33F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236" w:type="dxa"/>
          </w:tcPr>
          <w:p w14:paraId="0C945EC6" w14:textId="7777777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27792165" w14:textId="725D9E72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276CB" w:rsidRPr="00290168" w14:paraId="176C1E34" w14:textId="77777777" w:rsidTr="008818D2">
        <w:trPr>
          <w:tblHeader/>
        </w:trPr>
        <w:tc>
          <w:tcPr>
            <w:tcW w:w="3420" w:type="dxa"/>
          </w:tcPr>
          <w:p w14:paraId="221DF6C4" w14:textId="71145DAA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5"/>
          </w:tcPr>
          <w:p w14:paraId="0DAF4163" w14:textId="12EE2A57" w:rsidR="003276CB" w:rsidRPr="0098333F" w:rsidRDefault="003276CB" w:rsidP="00DE2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833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98333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9833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F3CA4" w:rsidRPr="00290168" w14:paraId="1C390338" w14:textId="77777777" w:rsidTr="008818D2">
        <w:tc>
          <w:tcPr>
            <w:tcW w:w="3420" w:type="dxa"/>
          </w:tcPr>
          <w:p w14:paraId="7C1A8E6C" w14:textId="3CED90F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21D6BFF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30336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8F6BE1" w14:textId="73DEDF7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C42C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72A67F7" w14:textId="61569CD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0898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0E31E50" w14:textId="689A454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719D5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40EA3A7" w14:textId="0CDF52A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33BF9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0A9072C" w14:textId="022DC03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3046089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F850F98" w14:textId="19C8328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BE880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EB40BE4" w14:textId="47A94B6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290168" w14:paraId="3F10E771" w14:textId="77777777" w:rsidTr="008818D2">
        <w:tc>
          <w:tcPr>
            <w:tcW w:w="3420" w:type="dxa"/>
          </w:tcPr>
          <w:p w14:paraId="29CF5CF3" w14:textId="233F2A3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มกรา</w:t>
            </w: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</w:tcPr>
          <w:p w14:paraId="132DA8A0" w14:textId="43FCFEA9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35,983</w:t>
            </w:r>
          </w:p>
        </w:tc>
        <w:tc>
          <w:tcPr>
            <w:tcW w:w="236" w:type="dxa"/>
          </w:tcPr>
          <w:p w14:paraId="6DED7629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9AACD80" w14:textId="4F38A60B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45,553</w:t>
            </w:r>
          </w:p>
        </w:tc>
        <w:tc>
          <w:tcPr>
            <w:tcW w:w="236" w:type="dxa"/>
          </w:tcPr>
          <w:p w14:paraId="7241BA06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89A9D5E" w14:textId="78502585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38,884</w:t>
            </w:r>
          </w:p>
        </w:tc>
        <w:tc>
          <w:tcPr>
            <w:tcW w:w="270" w:type="dxa"/>
          </w:tcPr>
          <w:p w14:paraId="7E1C0380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E93C7E9" w14:textId="1683E4D2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50,8</w:t>
            </w:r>
            <w:r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38" w:type="dxa"/>
          </w:tcPr>
          <w:p w14:paraId="2ABE9FD5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669084A" w14:textId="35C6C258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116,200</w:t>
            </w:r>
          </w:p>
        </w:tc>
        <w:tc>
          <w:tcPr>
            <w:tcW w:w="236" w:type="dxa"/>
          </w:tcPr>
          <w:p w14:paraId="71B58713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66FE623" w14:textId="045C581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257" w:type="dxa"/>
          </w:tcPr>
          <w:p w14:paraId="62D0E915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DDC8BE0" w14:textId="19BBC6A1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22710506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0EF154D" w14:textId="7DD75A0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331,786</w:t>
            </w:r>
          </w:p>
        </w:tc>
      </w:tr>
      <w:tr w:rsidR="00CF3CA4" w:rsidRPr="00290168" w14:paraId="58A223D6" w14:textId="77777777" w:rsidTr="008818D2">
        <w:tc>
          <w:tcPr>
            <w:tcW w:w="3420" w:type="dxa"/>
          </w:tcPr>
          <w:p w14:paraId="068BA3EF" w14:textId="7873819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61CBF0C" w14:textId="7231531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E24C8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7DA042F" w14:textId="0D380EC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4A641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1DF23DD" w14:textId="2842279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950</w:t>
            </w:r>
          </w:p>
        </w:tc>
        <w:tc>
          <w:tcPr>
            <w:tcW w:w="270" w:type="dxa"/>
          </w:tcPr>
          <w:p w14:paraId="2DD045E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86FB63D" w14:textId="5A8BACE3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3,968</w:t>
            </w:r>
          </w:p>
        </w:tc>
        <w:tc>
          <w:tcPr>
            <w:tcW w:w="238" w:type="dxa"/>
          </w:tcPr>
          <w:p w14:paraId="0B8ABF2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0AF4402" w14:textId="791B1B1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8,529</w:t>
            </w:r>
          </w:p>
        </w:tc>
        <w:tc>
          <w:tcPr>
            <w:tcW w:w="236" w:type="dxa"/>
          </w:tcPr>
          <w:p w14:paraId="4B3E3F6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0ED0F8B1" w14:textId="46E4B41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16,679</w:t>
            </w:r>
          </w:p>
        </w:tc>
        <w:tc>
          <w:tcPr>
            <w:tcW w:w="257" w:type="dxa"/>
          </w:tcPr>
          <w:p w14:paraId="7A4FD03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1E14A70" w14:textId="57FD4B2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11947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AF15DA4" w14:textId="343D2FC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30,126</w:t>
            </w:r>
          </w:p>
        </w:tc>
      </w:tr>
      <w:tr w:rsidR="00CF3CA4" w:rsidRPr="00290168" w14:paraId="7E4762E3" w14:textId="77777777" w:rsidTr="008818D2">
        <w:trPr>
          <w:trHeight w:val="162"/>
        </w:trPr>
        <w:tc>
          <w:tcPr>
            <w:tcW w:w="3420" w:type="dxa"/>
          </w:tcPr>
          <w:p w14:paraId="5D01F7A3" w14:textId="07574EE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080" w:type="dxa"/>
            <w:vAlign w:val="bottom"/>
          </w:tcPr>
          <w:p w14:paraId="2F8614B6" w14:textId="0FB65DC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2080B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D5648E" w14:textId="2028074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12938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267F7EA5" w14:textId="1E57026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4D77E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42A385E" w14:textId="38E0346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(392)</w:t>
            </w:r>
          </w:p>
        </w:tc>
        <w:tc>
          <w:tcPr>
            <w:tcW w:w="238" w:type="dxa"/>
          </w:tcPr>
          <w:p w14:paraId="4B3526E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2C11901" w14:textId="11DF2419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(4,837)</w:t>
            </w:r>
          </w:p>
        </w:tc>
        <w:tc>
          <w:tcPr>
            <w:tcW w:w="236" w:type="dxa"/>
          </w:tcPr>
          <w:p w14:paraId="4F6D2E37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24E937AC" w14:textId="55DAF9A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(4,</w:t>
            </w:r>
            <w:r w:rsidR="00764F3C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7" w:type="dxa"/>
          </w:tcPr>
          <w:p w14:paraId="7A0F41A3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2098213" w14:textId="3CE8A55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B7344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1CFDC68" w14:textId="4CA9A39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(10,1</w:t>
            </w:r>
            <w:r w:rsidR="00764F3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F3CA4" w:rsidRPr="00290168" w14:paraId="60B6753E" w14:textId="77777777" w:rsidTr="008818D2">
        <w:tc>
          <w:tcPr>
            <w:tcW w:w="3420" w:type="dxa"/>
          </w:tcPr>
          <w:p w14:paraId="00E0BC29" w14:textId="7C590698" w:rsidR="00CF3CA4" w:rsidRPr="0098333F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D2FC08" w14:textId="2C234BE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7224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8EB2906" w14:textId="2E578BE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AEF09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0919549" w14:textId="718262B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(185)</w:t>
            </w:r>
          </w:p>
        </w:tc>
        <w:tc>
          <w:tcPr>
            <w:tcW w:w="270" w:type="dxa"/>
          </w:tcPr>
          <w:p w14:paraId="6DAC852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C18DDA6" w14:textId="2C8D347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(172)</w:t>
            </w:r>
          </w:p>
        </w:tc>
        <w:tc>
          <w:tcPr>
            <w:tcW w:w="238" w:type="dxa"/>
          </w:tcPr>
          <w:p w14:paraId="4CED94A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0FBF1C3" w14:textId="44E821D3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(2,452)</w:t>
            </w:r>
          </w:p>
        </w:tc>
        <w:tc>
          <w:tcPr>
            <w:tcW w:w="236" w:type="dxa"/>
          </w:tcPr>
          <w:p w14:paraId="5D45814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7C76921D" w14:textId="08AEF10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(483)</w:t>
            </w:r>
          </w:p>
        </w:tc>
        <w:tc>
          <w:tcPr>
            <w:tcW w:w="257" w:type="dxa"/>
          </w:tcPr>
          <w:p w14:paraId="3296E5F6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BD05F4A" w14:textId="2E7830D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791543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3E4845B" w14:textId="5224133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(3,292)</w:t>
            </w:r>
          </w:p>
        </w:tc>
      </w:tr>
      <w:tr w:rsidR="00CF3CA4" w:rsidRPr="00290168" w14:paraId="08D41588" w14:textId="77777777" w:rsidTr="008818D2">
        <w:tc>
          <w:tcPr>
            <w:tcW w:w="3420" w:type="dxa"/>
          </w:tcPr>
          <w:p w14:paraId="52BCB1BA" w14:textId="376E0C9F" w:rsidR="00CF3CA4" w:rsidRPr="0098333F" w:rsidRDefault="00972B4C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F3CA4"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F3CA4"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1 และ </w:t>
            </w:r>
            <w:r w:rsidR="00CF3CA4"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="00CF3CA4"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="00CF3CA4" w:rsidRPr="00CB594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FAFD1F" w14:textId="2E274DF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36" w:type="dxa"/>
          </w:tcPr>
          <w:p w14:paraId="0889B23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6CD4BDA" w14:textId="6E08A5C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45,553</w:t>
            </w:r>
          </w:p>
        </w:tc>
        <w:tc>
          <w:tcPr>
            <w:tcW w:w="236" w:type="dxa"/>
          </w:tcPr>
          <w:p w14:paraId="4E23E7F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1CE3CFE0" w14:textId="2E732D2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39,649</w:t>
            </w:r>
          </w:p>
        </w:tc>
        <w:tc>
          <w:tcPr>
            <w:tcW w:w="270" w:type="dxa"/>
          </w:tcPr>
          <w:p w14:paraId="532CDDE3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AAA8A81" w14:textId="6196B84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54,26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</w:tcPr>
          <w:p w14:paraId="6106DC10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9077AB" w14:textId="2E418C0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117,440</w:t>
            </w:r>
          </w:p>
        </w:tc>
        <w:tc>
          <w:tcPr>
            <w:tcW w:w="236" w:type="dxa"/>
          </w:tcPr>
          <w:p w14:paraId="4ECADB87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04B97D0" w14:textId="251429D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55,249</w:t>
            </w:r>
          </w:p>
        </w:tc>
        <w:tc>
          <w:tcPr>
            <w:tcW w:w="257" w:type="dxa"/>
          </w:tcPr>
          <w:p w14:paraId="55BF831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F0BE559" w14:textId="33BBCE8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1B7DC91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66A588F" w14:textId="495ECB6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348,437</w:t>
            </w:r>
          </w:p>
        </w:tc>
      </w:tr>
      <w:tr w:rsidR="00CF3CA4" w:rsidRPr="00290168" w14:paraId="46DF7D9D" w14:textId="77777777" w:rsidTr="008818D2">
        <w:trPr>
          <w:trHeight w:val="225"/>
        </w:trPr>
        <w:tc>
          <w:tcPr>
            <w:tcW w:w="3420" w:type="dxa"/>
          </w:tcPr>
          <w:p w14:paraId="4B4AC2FE" w14:textId="427A312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0E277A25" w14:textId="64BB8CD6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494C8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B859830" w14:textId="0A16E362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7B9A4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F2C2C7F" w14:textId="2B1DE0D3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</w:tcPr>
          <w:p w14:paraId="42A633C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CB3F3C9" w14:textId="3446B74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780</w:t>
            </w:r>
          </w:p>
        </w:tc>
        <w:tc>
          <w:tcPr>
            <w:tcW w:w="238" w:type="dxa"/>
          </w:tcPr>
          <w:p w14:paraId="18ACD6C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E9C0C01" w14:textId="17F2C4B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3,793</w:t>
            </w:r>
          </w:p>
        </w:tc>
        <w:tc>
          <w:tcPr>
            <w:tcW w:w="236" w:type="dxa"/>
          </w:tcPr>
          <w:p w14:paraId="67D7877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3858616" w14:textId="5772503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1,883</w:t>
            </w:r>
          </w:p>
        </w:tc>
        <w:tc>
          <w:tcPr>
            <w:tcW w:w="257" w:type="dxa"/>
          </w:tcPr>
          <w:p w14:paraId="6C8B96B7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475E06B" w14:textId="577D1C3C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FDBF7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192F4E67" w14:textId="75B10F19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7,161</w:t>
            </w:r>
          </w:p>
        </w:tc>
      </w:tr>
      <w:tr w:rsidR="00CF3CA4" w:rsidRPr="00290168" w14:paraId="3F74ACF6" w14:textId="77777777" w:rsidTr="008818D2">
        <w:tc>
          <w:tcPr>
            <w:tcW w:w="3420" w:type="dxa"/>
          </w:tcPr>
          <w:p w14:paraId="06E2D2B8" w14:textId="3B32083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080" w:type="dxa"/>
            <w:vAlign w:val="bottom"/>
          </w:tcPr>
          <w:p w14:paraId="46BA98C9" w14:textId="097174AE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A1E86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F843CD8" w14:textId="6095FD1E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ADFD1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0F1F24E8" w14:textId="751C53C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</w:tcPr>
          <w:p w14:paraId="75BDE78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8D78444" w14:textId="5AC7822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(3,570)</w:t>
            </w:r>
          </w:p>
        </w:tc>
        <w:tc>
          <w:tcPr>
            <w:tcW w:w="238" w:type="dxa"/>
          </w:tcPr>
          <w:p w14:paraId="4A1580F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3EF9F015" w14:textId="32D962F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(3,029)</w:t>
            </w:r>
          </w:p>
        </w:tc>
        <w:tc>
          <w:tcPr>
            <w:tcW w:w="236" w:type="dxa"/>
          </w:tcPr>
          <w:p w14:paraId="7446D01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157C2521" w14:textId="58B78D0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(336)</w:t>
            </w:r>
          </w:p>
        </w:tc>
        <w:tc>
          <w:tcPr>
            <w:tcW w:w="257" w:type="dxa"/>
          </w:tcPr>
          <w:p w14:paraId="290CFA9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6A9321D" w14:textId="14AA2ED2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54B32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3F4552F" w14:textId="5FD2E9A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(6,961)</w:t>
            </w:r>
          </w:p>
        </w:tc>
      </w:tr>
      <w:tr w:rsidR="00CF3CA4" w:rsidRPr="00290168" w14:paraId="0D2BA624" w14:textId="77777777" w:rsidTr="00221FDF">
        <w:trPr>
          <w:trHeight w:val="162"/>
        </w:trPr>
        <w:tc>
          <w:tcPr>
            <w:tcW w:w="3420" w:type="dxa"/>
          </w:tcPr>
          <w:p w14:paraId="7A1C3EBE" w14:textId="4332F249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289FF603" w14:textId="1485A9B9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6A56C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BAD95A7" w14:textId="66CCD175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28F96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6D52E2DC" w14:textId="5A8C58A2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27E73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1FD5FECC" w14:textId="5531249A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4CFDF0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F9C88BC" w14:textId="59561B69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58E4A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63369014" w14:textId="57666176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7" w:type="dxa"/>
          </w:tcPr>
          <w:p w14:paraId="6EB8442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F422BCD" w14:textId="0DB5CF4D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41403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8973DD3" w14:textId="12DE71E0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3CA4" w:rsidRPr="00290168" w14:paraId="5F905F8E" w14:textId="77777777" w:rsidTr="00221FDF">
        <w:tc>
          <w:tcPr>
            <w:tcW w:w="3420" w:type="dxa"/>
          </w:tcPr>
          <w:p w14:paraId="7D873FA1" w14:textId="7566E652" w:rsidR="00CF3CA4" w:rsidRPr="0098333F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C132ED" w14:textId="309F7AB1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CE8A2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E6C99DD" w14:textId="7132B668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391CC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7155C31" w14:textId="418CB96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(1,535)</w:t>
            </w:r>
          </w:p>
        </w:tc>
        <w:tc>
          <w:tcPr>
            <w:tcW w:w="270" w:type="dxa"/>
          </w:tcPr>
          <w:p w14:paraId="12AEDD9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C946A2B" w14:textId="4EB092F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(707)</w:t>
            </w:r>
          </w:p>
        </w:tc>
        <w:tc>
          <w:tcPr>
            <w:tcW w:w="238" w:type="dxa"/>
          </w:tcPr>
          <w:p w14:paraId="07B383B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725D861" w14:textId="670391B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(4,938)</w:t>
            </w:r>
          </w:p>
        </w:tc>
        <w:tc>
          <w:tcPr>
            <w:tcW w:w="236" w:type="dxa"/>
          </w:tcPr>
          <w:p w14:paraId="288C3E3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44340BB" w14:textId="0EFA980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(1,583)</w:t>
            </w:r>
          </w:p>
        </w:tc>
        <w:tc>
          <w:tcPr>
            <w:tcW w:w="257" w:type="dxa"/>
          </w:tcPr>
          <w:p w14:paraId="4FEAB19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80E2D67" w14:textId="3EA68634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F96406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822868A" w14:textId="15774DF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(8,763)</w:t>
            </w:r>
          </w:p>
        </w:tc>
      </w:tr>
      <w:tr w:rsidR="00CF3CA4" w:rsidRPr="00290168" w14:paraId="40E65853" w14:textId="77777777" w:rsidTr="00221FDF">
        <w:tc>
          <w:tcPr>
            <w:tcW w:w="3420" w:type="dxa"/>
          </w:tcPr>
          <w:p w14:paraId="40AEBB81" w14:textId="2CAF5E73" w:rsidR="00CF3CA4" w:rsidRPr="0098333F" w:rsidRDefault="00972B4C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CF3CA4" w:rsidRPr="00CB594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5C1371" w14:textId="1B30E44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36" w:type="dxa"/>
          </w:tcPr>
          <w:p w14:paraId="008C48D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96285C9" w14:textId="3DB23EC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45,553</w:t>
            </w:r>
          </w:p>
        </w:tc>
        <w:tc>
          <w:tcPr>
            <w:tcW w:w="236" w:type="dxa"/>
          </w:tcPr>
          <w:p w14:paraId="644B8D5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3B3182F" w14:textId="7A1E261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38,793</w:t>
            </w:r>
          </w:p>
        </w:tc>
        <w:tc>
          <w:tcPr>
            <w:tcW w:w="270" w:type="dxa"/>
          </w:tcPr>
          <w:p w14:paraId="7B24264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8B38457" w14:textId="71A9029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50,766</w:t>
            </w:r>
          </w:p>
        </w:tc>
        <w:tc>
          <w:tcPr>
            <w:tcW w:w="238" w:type="dxa"/>
          </w:tcPr>
          <w:p w14:paraId="55CA150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9E8B91A" w14:textId="7BD670B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113,266</w:t>
            </w:r>
          </w:p>
        </w:tc>
        <w:tc>
          <w:tcPr>
            <w:tcW w:w="236" w:type="dxa"/>
          </w:tcPr>
          <w:p w14:paraId="465EAC7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4011D677" w14:textId="6CB000E9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55,213</w:t>
            </w:r>
          </w:p>
        </w:tc>
        <w:tc>
          <w:tcPr>
            <w:tcW w:w="257" w:type="dxa"/>
          </w:tcPr>
          <w:p w14:paraId="5AE895C6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075D59AB" w14:textId="371FED6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5AC373F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23459EB5" w14:textId="5EE3142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339,874</w:t>
            </w:r>
          </w:p>
        </w:tc>
      </w:tr>
      <w:tr w:rsidR="004E2C01" w:rsidRPr="00290168" w14:paraId="4E06A48B" w14:textId="77777777" w:rsidTr="00221FDF">
        <w:tc>
          <w:tcPr>
            <w:tcW w:w="3420" w:type="dxa"/>
          </w:tcPr>
          <w:p w14:paraId="7738DEE2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CB8A86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6EC8CC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8E0B6D" w14:textId="20D397AF" w:rsidR="004E2C01" w:rsidRPr="0098333F" w:rsidRDefault="004E2C01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FAFBF8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65918C9" w14:textId="417B0852" w:rsidR="004E2C01" w:rsidRPr="0098333F" w:rsidRDefault="004E2C01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before="240"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AF976D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31895BC" w14:textId="34DCA4EB" w:rsidR="004E2C01" w:rsidRPr="0098333F" w:rsidRDefault="004E2C01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E62371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1352869" w14:textId="449554E1" w:rsidR="004E2C01" w:rsidRPr="0098333F" w:rsidRDefault="004E2C01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4E47F2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0F5C1931" w14:textId="390A6EED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0D65894F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B3F267F" w14:textId="27C6B6F4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04CC4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0B4AABC" w14:textId="17442C9D" w:rsidR="004E2C01" w:rsidRPr="0098333F" w:rsidRDefault="004E2C01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2C01" w:rsidRPr="00290168" w14:paraId="667CA9F2" w14:textId="77777777" w:rsidTr="008818D2">
        <w:tc>
          <w:tcPr>
            <w:tcW w:w="3420" w:type="dxa"/>
          </w:tcPr>
          <w:p w14:paraId="343AA4B5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CD73D1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0FE62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E8BA6D5" w14:textId="77777777" w:rsidR="004E2C01" w:rsidRPr="0098333F" w:rsidRDefault="004E2C01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BF9D1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AFBA8DC" w14:textId="77777777" w:rsidR="004E2C01" w:rsidRPr="0098333F" w:rsidRDefault="004E2C01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9C2E8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70726F5" w14:textId="77777777" w:rsidR="004E2C01" w:rsidRPr="0098333F" w:rsidRDefault="004E2C01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86E5555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BCC4692" w14:textId="77777777" w:rsidR="004E2C01" w:rsidRPr="0098333F" w:rsidRDefault="004E2C01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BF45B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39A0C11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27CDCD2E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D4531DC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9677BA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17BD3E4" w14:textId="77777777" w:rsidR="004E2C01" w:rsidRPr="0098333F" w:rsidRDefault="004E2C01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290168" w14:paraId="71FCB8C4" w14:textId="77777777" w:rsidTr="008818D2">
        <w:tc>
          <w:tcPr>
            <w:tcW w:w="3420" w:type="dxa"/>
          </w:tcPr>
          <w:p w14:paraId="26DF1A04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F5E2E5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0E440F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155B743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644794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21AC21E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95F26F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E8257A1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9688405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99D870F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534316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3441678D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4C2E6DC7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C36582A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E11A2D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5B5FECC" w14:textId="77777777" w:rsidR="00134A3D" w:rsidRPr="0098333F" w:rsidRDefault="00134A3D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290168" w14:paraId="6C52F666" w14:textId="77777777" w:rsidTr="008818D2">
        <w:tc>
          <w:tcPr>
            <w:tcW w:w="3420" w:type="dxa"/>
          </w:tcPr>
          <w:p w14:paraId="0B4BE360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5E8927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C08E9C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82BD0D0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682BF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302A24A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8E6F8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1619C20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8AF3DE9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5E6D5A8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9F68D7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5860601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41A11E9E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D206D76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142E72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1469870" w14:textId="77777777" w:rsidR="00134A3D" w:rsidRPr="0098333F" w:rsidRDefault="00134A3D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290168" w14:paraId="31638E6D" w14:textId="77777777" w:rsidTr="008818D2">
        <w:tc>
          <w:tcPr>
            <w:tcW w:w="3420" w:type="dxa"/>
          </w:tcPr>
          <w:p w14:paraId="6CCE716E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E27562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BE0425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CB1ED96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F46DEE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C2A2683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1474BC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3CF47F5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085EFE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630F9B6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E880E0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45A50657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66F0FFE9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6967259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AD9EF8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3B85361" w14:textId="77777777" w:rsidR="00134A3D" w:rsidRPr="0098333F" w:rsidRDefault="00134A3D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4F3C" w:rsidRPr="00290168" w14:paraId="125E9FD3" w14:textId="77777777" w:rsidTr="008818D2">
        <w:tc>
          <w:tcPr>
            <w:tcW w:w="3420" w:type="dxa"/>
          </w:tcPr>
          <w:p w14:paraId="622A0A67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DDFD18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335DF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9766FAC" w14:textId="77777777" w:rsidR="00764F3C" w:rsidRPr="0098333F" w:rsidRDefault="00764F3C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A70B26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6639FC6" w14:textId="77777777" w:rsidR="00764F3C" w:rsidRPr="0098333F" w:rsidRDefault="00764F3C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54925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B03DE97" w14:textId="77777777" w:rsidR="00764F3C" w:rsidRPr="0098333F" w:rsidRDefault="00764F3C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7F3200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0AE2077" w14:textId="77777777" w:rsidR="00764F3C" w:rsidRPr="0098333F" w:rsidRDefault="00764F3C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202F73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4C92DCA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04EE5E27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79EA162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A214AE" w14:textId="77777777" w:rsidR="00764F3C" w:rsidRPr="0098333F" w:rsidRDefault="00764F3C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4001628" w14:textId="77777777" w:rsidR="00764F3C" w:rsidRPr="0098333F" w:rsidRDefault="00764F3C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290168" w14:paraId="05D679C4" w14:textId="77777777" w:rsidTr="008818D2">
        <w:tc>
          <w:tcPr>
            <w:tcW w:w="3420" w:type="dxa"/>
          </w:tcPr>
          <w:p w14:paraId="01804559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F10C6C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661B4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A8F0CE6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E8EDB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6EB7210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3B3D7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4972BC0" w14:textId="77777777" w:rsidR="00134A3D" w:rsidRPr="0098333F" w:rsidRDefault="00134A3D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764D47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37F5F2E" w14:textId="77777777" w:rsidR="00134A3D" w:rsidRPr="0098333F" w:rsidRDefault="00134A3D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33F00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844D44A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63910D4C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B80476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8FF345" w14:textId="77777777" w:rsidR="00134A3D" w:rsidRPr="0098333F" w:rsidRDefault="00134A3D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1744DB9" w14:textId="77777777" w:rsidR="00134A3D" w:rsidRPr="0098333F" w:rsidRDefault="00134A3D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290168" w14:paraId="37AECE54" w14:textId="77777777" w:rsidTr="008818D2">
        <w:tc>
          <w:tcPr>
            <w:tcW w:w="3420" w:type="dxa"/>
          </w:tcPr>
          <w:p w14:paraId="5FD7486F" w14:textId="6138106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6102B3D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AD972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FB975E7" w14:textId="651A369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29182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8ECE700" w14:textId="62A12C3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640663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366BACC" w14:textId="5E50F21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DB847D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7190F1B" w14:textId="2AEA688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5A75C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7656755" w14:textId="362B048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481B113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83A10A2" w14:textId="0B5146F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9BEA43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69CC7EE" w14:textId="483DCADA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290168" w14:paraId="337F4D3B" w14:textId="77777777" w:rsidTr="008818D2">
        <w:tc>
          <w:tcPr>
            <w:tcW w:w="3420" w:type="dxa"/>
          </w:tcPr>
          <w:p w14:paraId="482E3053" w14:textId="77F29EE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มกรา</w:t>
            </w: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</w:tcPr>
          <w:p w14:paraId="2F00C8C1" w14:textId="2A4F0ABA" w:rsidR="00CF3CA4" w:rsidRPr="004E2C01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109212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C225D78" w14:textId="08C0EB82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41,187</w:t>
            </w:r>
          </w:p>
        </w:tc>
        <w:tc>
          <w:tcPr>
            <w:tcW w:w="236" w:type="dxa"/>
          </w:tcPr>
          <w:p w14:paraId="3946C005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D6897C3" w14:textId="5D4DF373" w:rsidR="00CF3CA4" w:rsidRPr="004E2C01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17,497</w:t>
            </w:r>
          </w:p>
        </w:tc>
        <w:tc>
          <w:tcPr>
            <w:tcW w:w="270" w:type="dxa"/>
          </w:tcPr>
          <w:p w14:paraId="28581DE4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0930582" w14:textId="0C3D37DC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33,640</w:t>
            </w:r>
          </w:p>
        </w:tc>
        <w:tc>
          <w:tcPr>
            <w:tcW w:w="238" w:type="dxa"/>
          </w:tcPr>
          <w:p w14:paraId="74961BDD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34714C1" w14:textId="1B558AFC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69,948</w:t>
            </w:r>
          </w:p>
        </w:tc>
        <w:tc>
          <w:tcPr>
            <w:tcW w:w="236" w:type="dxa"/>
          </w:tcPr>
          <w:p w14:paraId="1585CA99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08F429BA" w14:textId="0EB63A3B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33,994</w:t>
            </w:r>
          </w:p>
        </w:tc>
        <w:tc>
          <w:tcPr>
            <w:tcW w:w="257" w:type="dxa"/>
          </w:tcPr>
          <w:p w14:paraId="07EB792E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9F1708E" w14:textId="036105EB" w:rsidR="00CF3CA4" w:rsidRPr="004E2C01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59613D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E77C2F6" w14:textId="1D90AA1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196,266</w:t>
            </w:r>
          </w:p>
        </w:tc>
      </w:tr>
      <w:tr w:rsidR="00CF3CA4" w:rsidRPr="00290168" w14:paraId="16FFD0E0" w14:textId="77777777" w:rsidTr="008818D2">
        <w:tc>
          <w:tcPr>
            <w:tcW w:w="3420" w:type="dxa"/>
          </w:tcPr>
          <w:p w14:paraId="35C29F8F" w14:textId="30DBD9D3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6700399" w14:textId="27E6A111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612CE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246C579" w14:textId="6E1480A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354</w:t>
            </w:r>
          </w:p>
        </w:tc>
        <w:tc>
          <w:tcPr>
            <w:tcW w:w="236" w:type="dxa"/>
          </w:tcPr>
          <w:p w14:paraId="677E1AA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01271F9" w14:textId="1E2FDAE7" w:rsidR="00CF3CA4" w:rsidRPr="0098333F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4,615</w:t>
            </w:r>
          </w:p>
        </w:tc>
        <w:tc>
          <w:tcPr>
            <w:tcW w:w="270" w:type="dxa"/>
          </w:tcPr>
          <w:p w14:paraId="5059EE1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EAB2E15" w14:textId="3196CBA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7,765</w:t>
            </w:r>
          </w:p>
        </w:tc>
        <w:tc>
          <w:tcPr>
            <w:tcW w:w="238" w:type="dxa"/>
          </w:tcPr>
          <w:p w14:paraId="50FCAA2A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813A031" w14:textId="75BF763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20,996</w:t>
            </w:r>
          </w:p>
        </w:tc>
        <w:tc>
          <w:tcPr>
            <w:tcW w:w="236" w:type="dxa"/>
          </w:tcPr>
          <w:p w14:paraId="266421F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13F532FF" w14:textId="1F40D92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5,801</w:t>
            </w:r>
          </w:p>
        </w:tc>
        <w:tc>
          <w:tcPr>
            <w:tcW w:w="257" w:type="dxa"/>
          </w:tcPr>
          <w:p w14:paraId="2F6C8DF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0B22725" w14:textId="60D45103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34B8E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D948D5D" w14:textId="204EB44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39,531</w:t>
            </w:r>
          </w:p>
        </w:tc>
      </w:tr>
      <w:tr w:rsidR="00CF3CA4" w:rsidRPr="00290168" w14:paraId="74BC3DE8" w14:textId="77777777" w:rsidTr="008818D2">
        <w:tc>
          <w:tcPr>
            <w:tcW w:w="3420" w:type="dxa"/>
          </w:tcPr>
          <w:p w14:paraId="28552DBE" w14:textId="4B1AAA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66C8A1AC" w14:textId="77777777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2AB71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9EF208C" w14:textId="4A1E583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56F85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5C06544" w14:textId="0DD3AB1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A8570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0F9A357" w14:textId="62D1189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38DB2D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3FC1EF0" w14:textId="70DFC4C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D8E74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A3BD153" w14:textId="4C2404C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6117991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3DA4BD2" w14:textId="28B5CA1E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2426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289B9BFF" w14:textId="7D27F3D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290168" w14:paraId="65B17D74" w14:textId="77777777" w:rsidTr="008818D2">
        <w:tc>
          <w:tcPr>
            <w:tcW w:w="3420" w:type="dxa"/>
          </w:tcPr>
          <w:p w14:paraId="749FD6ED" w14:textId="018F267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ส่วนที่จำหน่าย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330546CC" w14:textId="574B81C8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564436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C79CDF5" w14:textId="5E3117D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4186B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7DF25A5" w14:textId="20F9A1EE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73FD3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6B3E54F" w14:textId="7CCE086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(352)</w:t>
            </w:r>
          </w:p>
        </w:tc>
        <w:tc>
          <w:tcPr>
            <w:tcW w:w="238" w:type="dxa"/>
          </w:tcPr>
          <w:p w14:paraId="21BDA5F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E70F4A6" w14:textId="5628317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(1,644)</w:t>
            </w:r>
          </w:p>
        </w:tc>
        <w:tc>
          <w:tcPr>
            <w:tcW w:w="236" w:type="dxa"/>
          </w:tcPr>
          <w:p w14:paraId="25B452F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E663BD3" w14:textId="41803C9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(3,307)</w:t>
            </w:r>
          </w:p>
        </w:tc>
        <w:tc>
          <w:tcPr>
            <w:tcW w:w="257" w:type="dxa"/>
          </w:tcPr>
          <w:p w14:paraId="30D6FB5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311FE58" w14:textId="203D7A7A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04B8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4575700" w14:textId="47F9DD4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(5,303)</w:t>
            </w:r>
          </w:p>
        </w:tc>
      </w:tr>
      <w:tr w:rsidR="00CF3CA4" w:rsidRPr="00290168" w14:paraId="67956C28" w14:textId="77777777" w:rsidTr="008818D2">
        <w:tc>
          <w:tcPr>
            <w:tcW w:w="3420" w:type="dxa"/>
          </w:tcPr>
          <w:p w14:paraId="5269831E" w14:textId="1AF14FCB" w:rsidR="00CF3CA4" w:rsidRPr="0098333F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1B7302" w14:textId="179CBF27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35A240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717CA34" w14:textId="79DA709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EA3FD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6B4E264" w14:textId="4970699E" w:rsidR="00CF3CA4" w:rsidRPr="0098333F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FC8A1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45DE454" w14:textId="60B0D764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(5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1BD4BA05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10D47BA" w14:textId="7C08A7F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(501)</w:t>
            </w:r>
          </w:p>
        </w:tc>
        <w:tc>
          <w:tcPr>
            <w:tcW w:w="236" w:type="dxa"/>
          </w:tcPr>
          <w:p w14:paraId="38F05B3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58582E9" w14:textId="22630886" w:rsidR="00CF3CA4" w:rsidRPr="0098333F" w:rsidRDefault="00CF3CA4" w:rsidP="00FB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(3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7" w:type="dxa"/>
          </w:tcPr>
          <w:p w14:paraId="3EDC115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DCF9598" w14:textId="7C43A853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3B7CD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FAAD40A" w14:textId="13112FF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>(937)</w:t>
            </w:r>
          </w:p>
        </w:tc>
      </w:tr>
      <w:tr w:rsidR="00CF3CA4" w:rsidRPr="004E2C01" w14:paraId="22C8A1AC" w14:textId="77777777" w:rsidTr="008818D2">
        <w:tc>
          <w:tcPr>
            <w:tcW w:w="3420" w:type="dxa"/>
          </w:tcPr>
          <w:p w14:paraId="6A632347" w14:textId="6C965A25" w:rsidR="00CF3CA4" w:rsidRPr="004E2C01" w:rsidRDefault="008818D2" w:rsidP="0088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-380" w:firstLine="11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CF3CA4" w:rsidRPr="00CB594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F3CA4" w:rsidRPr="00CB594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="00CF3CA4" w:rsidRPr="00CB594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D5872" w14:textId="185AF612" w:rsidR="00CF3CA4" w:rsidRPr="004E2C01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037CE0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A46FEB5" w14:textId="0BEC26F2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41,541</w:t>
            </w:r>
          </w:p>
        </w:tc>
        <w:tc>
          <w:tcPr>
            <w:tcW w:w="236" w:type="dxa"/>
          </w:tcPr>
          <w:p w14:paraId="652C7358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0A631CF" w14:textId="4E77A577" w:rsidR="00CF3CA4" w:rsidRPr="004E2C01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22,04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5ED90DB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2D193B0" w14:textId="11018C6B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40,99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8" w:type="dxa"/>
          </w:tcPr>
          <w:p w14:paraId="1B482137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5D1B9756" w14:textId="2C4D1143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88,799</w:t>
            </w:r>
          </w:p>
        </w:tc>
        <w:tc>
          <w:tcPr>
            <w:tcW w:w="236" w:type="dxa"/>
          </w:tcPr>
          <w:p w14:paraId="4E26E61D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06899444" w14:textId="33D07474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7" w:type="dxa"/>
          </w:tcPr>
          <w:p w14:paraId="2FA9CF5A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70995E5" w14:textId="133626BD" w:rsidR="00CF3CA4" w:rsidRPr="004E2C01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CEDE3A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5C85DEF" w14:textId="77FF24F0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229,557</w:t>
            </w:r>
          </w:p>
        </w:tc>
      </w:tr>
      <w:tr w:rsidR="00CF3CA4" w:rsidRPr="00290168" w14:paraId="30DEC9DA" w14:textId="77777777" w:rsidTr="008818D2">
        <w:tc>
          <w:tcPr>
            <w:tcW w:w="3420" w:type="dxa"/>
          </w:tcPr>
          <w:p w14:paraId="05EF031A" w14:textId="2FF59E6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56B817" w14:textId="0B4EBC91" w:rsidR="00CF3CA4" w:rsidRPr="0098333F" w:rsidRDefault="00D35C6D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CF3C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D416D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2E1144F" w14:textId="09F1034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</w:t>
            </w:r>
          </w:p>
        </w:tc>
        <w:tc>
          <w:tcPr>
            <w:tcW w:w="236" w:type="dxa"/>
          </w:tcPr>
          <w:p w14:paraId="618D46C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FD4FF41" w14:textId="7E176C2B" w:rsidR="00CF3CA4" w:rsidRPr="0098333F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4,342</w:t>
            </w:r>
          </w:p>
        </w:tc>
        <w:tc>
          <w:tcPr>
            <w:tcW w:w="270" w:type="dxa"/>
          </w:tcPr>
          <w:p w14:paraId="5A2B096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9513150" w14:textId="639DA25C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6,254</w:t>
            </w:r>
          </w:p>
        </w:tc>
        <w:tc>
          <w:tcPr>
            <w:tcW w:w="238" w:type="dxa"/>
          </w:tcPr>
          <w:p w14:paraId="58DACC0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ADD9596" w14:textId="316A7D43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14,813</w:t>
            </w:r>
          </w:p>
        </w:tc>
        <w:tc>
          <w:tcPr>
            <w:tcW w:w="236" w:type="dxa"/>
          </w:tcPr>
          <w:p w14:paraId="2B727C4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21C09F4B" w14:textId="5D544503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6,336</w:t>
            </w:r>
          </w:p>
        </w:tc>
        <w:tc>
          <w:tcPr>
            <w:tcW w:w="257" w:type="dxa"/>
          </w:tcPr>
          <w:p w14:paraId="174CA21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5ABC733" w14:textId="04E85D7C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760A0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5A05F041" w14:textId="615705E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32,099</w:t>
            </w:r>
          </w:p>
        </w:tc>
      </w:tr>
      <w:tr w:rsidR="00CF3CA4" w:rsidRPr="00290168" w14:paraId="69B10288" w14:textId="77777777" w:rsidTr="008818D2">
        <w:tc>
          <w:tcPr>
            <w:tcW w:w="3420" w:type="dxa"/>
          </w:tcPr>
          <w:p w14:paraId="6DF27AAC" w14:textId="7779200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0A590775" w14:textId="77777777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576B3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47FC76F" w14:textId="2E7E0B55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7879AD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5129C15" w14:textId="03E1E771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E512E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7" w:type="dxa"/>
          </w:tcPr>
          <w:p w14:paraId="35FA924B" w14:textId="4014E6B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E5C5261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5" w:type="dxa"/>
          </w:tcPr>
          <w:p w14:paraId="68CB17B8" w14:textId="5CD2643D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067314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1" w:type="dxa"/>
          </w:tcPr>
          <w:p w14:paraId="5259CAD4" w14:textId="6217A6C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7" w:type="dxa"/>
          </w:tcPr>
          <w:p w14:paraId="6FC92D99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9C710D0" w14:textId="71F21980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2DC76F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44DCE7AF" w14:textId="726AAAF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3CA4" w:rsidRPr="00290168" w14:paraId="7F5618E3" w14:textId="77777777" w:rsidTr="008818D2">
        <w:tc>
          <w:tcPr>
            <w:tcW w:w="3420" w:type="dxa"/>
          </w:tcPr>
          <w:p w14:paraId="46BB1311" w14:textId="20D420F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594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B5948">
              <w:rPr>
                <w:rFonts w:ascii="Angsana New" w:hAnsi="Angsana New" w:cs="Angsana New"/>
                <w:sz w:val="26"/>
                <w:szCs w:val="26"/>
                <w:cs/>
              </w:rPr>
              <w:t>ส่วนที่จำหน่า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Pr="00CB5948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CB5948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1D75017" w14:textId="34F61CEB" w:rsidR="00CF3CA4" w:rsidRPr="0098333F" w:rsidRDefault="00D35C6D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CF3C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A8B39C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283ED3" w14:textId="36E79027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CDB9D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EFEEE87" w14:textId="6C91FE68" w:rsidR="00CF3CA4" w:rsidRPr="0098333F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14:paraId="352B928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511B4FF" w14:textId="37D9DE9B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(3,234)</w:t>
            </w:r>
          </w:p>
        </w:tc>
        <w:tc>
          <w:tcPr>
            <w:tcW w:w="238" w:type="dxa"/>
          </w:tcPr>
          <w:p w14:paraId="1A3B005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359492A" w14:textId="3C3DBFD8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(3,005)</w:t>
            </w:r>
          </w:p>
        </w:tc>
        <w:tc>
          <w:tcPr>
            <w:tcW w:w="236" w:type="dxa"/>
          </w:tcPr>
          <w:p w14:paraId="6D3ADF7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7358C8BD" w14:textId="27F58BA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(312)</w:t>
            </w:r>
          </w:p>
        </w:tc>
        <w:tc>
          <w:tcPr>
            <w:tcW w:w="257" w:type="dxa"/>
          </w:tcPr>
          <w:p w14:paraId="25FE938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019FDDC" w14:textId="11FB3267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BA8E37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702CBCDB" w14:textId="6CC95DC0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(6,568)</w:t>
            </w:r>
          </w:p>
        </w:tc>
      </w:tr>
      <w:tr w:rsidR="00CF3CA4" w:rsidRPr="00290168" w14:paraId="3779CA26" w14:textId="77777777" w:rsidTr="008818D2">
        <w:trPr>
          <w:trHeight w:val="162"/>
        </w:trPr>
        <w:tc>
          <w:tcPr>
            <w:tcW w:w="3420" w:type="dxa"/>
          </w:tcPr>
          <w:p w14:paraId="4C047EE1" w14:textId="42B12601" w:rsidR="00CF3CA4" w:rsidRPr="0098333F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846B35" w14:textId="49245BDC" w:rsidR="00CF3CA4" w:rsidRPr="0098333F" w:rsidRDefault="00D35C6D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CF3CA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872706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A11B88D" w14:textId="7CCC54BA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923A22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4E1F36E" w14:textId="45DB65DF" w:rsidR="00CF3CA4" w:rsidRPr="0098333F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(850)</w:t>
            </w:r>
          </w:p>
        </w:tc>
        <w:tc>
          <w:tcPr>
            <w:tcW w:w="270" w:type="dxa"/>
          </w:tcPr>
          <w:p w14:paraId="180A7C44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B44A69E" w14:textId="0CDFF10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(533)</w:t>
            </w:r>
          </w:p>
        </w:tc>
        <w:tc>
          <w:tcPr>
            <w:tcW w:w="238" w:type="dxa"/>
          </w:tcPr>
          <w:p w14:paraId="5FD5758B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3B8C535" w14:textId="062F8626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(4,195)</w:t>
            </w:r>
          </w:p>
        </w:tc>
        <w:tc>
          <w:tcPr>
            <w:tcW w:w="236" w:type="dxa"/>
          </w:tcPr>
          <w:p w14:paraId="47BF0DF8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2723282" w14:textId="683A0E09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(980)</w:t>
            </w:r>
          </w:p>
        </w:tc>
        <w:tc>
          <w:tcPr>
            <w:tcW w:w="257" w:type="dxa"/>
          </w:tcPr>
          <w:p w14:paraId="59503CB0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BB1E788" w14:textId="16394BE2" w:rsidR="00CF3CA4" w:rsidRPr="0098333F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4AFF9E" w14:textId="77777777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30C3C7F" w14:textId="2F20E40F" w:rsidR="00CF3CA4" w:rsidRPr="0098333F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(6,558)</w:t>
            </w:r>
          </w:p>
        </w:tc>
      </w:tr>
      <w:tr w:rsidR="00CF3CA4" w:rsidRPr="00290168" w14:paraId="57667B29" w14:textId="77777777" w:rsidTr="008818D2">
        <w:trPr>
          <w:trHeight w:val="63"/>
        </w:trPr>
        <w:tc>
          <w:tcPr>
            <w:tcW w:w="3420" w:type="dxa"/>
          </w:tcPr>
          <w:p w14:paraId="564CF0F1" w14:textId="4945532B" w:rsidR="00CF3CA4" w:rsidRPr="004E2C01" w:rsidRDefault="008818D2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CF3CA4" w:rsidRPr="00CB594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C41EEC" w14:textId="71336EA6" w:rsidR="00CF3CA4" w:rsidRPr="004E2C01" w:rsidRDefault="00D35C6D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730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</w:t>
            </w:r>
            <w:r w:rsidR="00CF3C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DF7737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E3279D" w14:textId="45E4DF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41,895</w:t>
            </w:r>
          </w:p>
        </w:tc>
        <w:tc>
          <w:tcPr>
            <w:tcW w:w="236" w:type="dxa"/>
          </w:tcPr>
          <w:p w14:paraId="093EA180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B7390BF" w14:textId="785DB1B1" w:rsidR="00CF3CA4" w:rsidRPr="004E2C01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25,518</w:t>
            </w:r>
          </w:p>
        </w:tc>
        <w:tc>
          <w:tcPr>
            <w:tcW w:w="270" w:type="dxa"/>
          </w:tcPr>
          <w:p w14:paraId="7E64F3F1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B84B9A4" w14:textId="3D76CEDC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43,483</w:t>
            </w:r>
          </w:p>
        </w:tc>
        <w:tc>
          <w:tcPr>
            <w:tcW w:w="238" w:type="dxa"/>
          </w:tcPr>
          <w:p w14:paraId="16DECB05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DD2A2A5" w14:textId="11EA95A2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96,412</w:t>
            </w:r>
          </w:p>
        </w:tc>
        <w:tc>
          <w:tcPr>
            <w:tcW w:w="236" w:type="dxa"/>
          </w:tcPr>
          <w:p w14:paraId="7E95C0EA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4B65428" w14:textId="6F7B14CE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41,222</w:t>
            </w:r>
          </w:p>
        </w:tc>
        <w:tc>
          <w:tcPr>
            <w:tcW w:w="257" w:type="dxa"/>
          </w:tcPr>
          <w:p w14:paraId="6BB84EA0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1C74F8F" w14:textId="5FDA2270" w:rsidR="00CF3CA4" w:rsidRPr="004E2C01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E9C19B" w14:textId="77777777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643F04C" w14:textId="4E68096A" w:rsidR="00CF3CA4" w:rsidRPr="004E2C01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248,530</w:t>
            </w:r>
          </w:p>
        </w:tc>
      </w:tr>
      <w:tr w:rsidR="004E2C01" w:rsidRPr="00290168" w14:paraId="268CB7DF" w14:textId="77777777" w:rsidTr="008818D2">
        <w:tc>
          <w:tcPr>
            <w:tcW w:w="3420" w:type="dxa"/>
          </w:tcPr>
          <w:p w14:paraId="118FAEC9" w14:textId="77777777" w:rsidR="004E2C01" w:rsidRPr="004E2C01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E2C0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50311528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222FE5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6058BF5" w14:textId="35ED42A3" w:rsidR="004E2C01" w:rsidRPr="0098333F" w:rsidRDefault="004E2C01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ACDE7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DD6E31D" w14:textId="42C671DC" w:rsidR="004E2C01" w:rsidRPr="0098333F" w:rsidRDefault="004E2C01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830BA7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7D39059" w14:textId="01EF685B" w:rsidR="004E2C01" w:rsidRPr="0098333F" w:rsidRDefault="004E2C01" w:rsidP="00F87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71AD36A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A5584BD" w14:textId="7C1F4805" w:rsidR="004E2C01" w:rsidRPr="0098333F" w:rsidRDefault="004E2C01" w:rsidP="00DF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889B5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6DD241C4" w14:textId="5216C60C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" w:type="dxa"/>
          </w:tcPr>
          <w:p w14:paraId="4A5D0A5E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631E6C1" w14:textId="18AD45D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5C854D" w14:textId="77777777" w:rsidR="004E2C01" w:rsidRPr="0098333F" w:rsidRDefault="004E2C01" w:rsidP="004E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36E38FB" w14:textId="1FB52516" w:rsidR="004E2C01" w:rsidRPr="0098333F" w:rsidRDefault="004E2C01" w:rsidP="00B5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290168" w14:paraId="397C7767" w14:textId="77777777" w:rsidTr="008818D2">
        <w:tc>
          <w:tcPr>
            <w:tcW w:w="3420" w:type="dxa"/>
          </w:tcPr>
          <w:p w14:paraId="7F76B2CF" w14:textId="0A63639F" w:rsidR="00CF3CA4" w:rsidRPr="001A79E5" w:rsidRDefault="008818D2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1A79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F3CA4" w:rsidRPr="001A79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1A79E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B6B660" w14:textId="0BE2DD8E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36" w:type="dxa"/>
          </w:tcPr>
          <w:p w14:paraId="1F363DE8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077F2811" w14:textId="36B86E12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4,012</w:t>
            </w:r>
          </w:p>
        </w:tc>
        <w:tc>
          <w:tcPr>
            <w:tcW w:w="236" w:type="dxa"/>
          </w:tcPr>
          <w:p w14:paraId="5D6D5994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3430C794" w14:textId="7156CBDB" w:rsidR="00CF3CA4" w:rsidRPr="001A79E5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17,60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A398600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4E654378" w14:textId="4ACB7DC3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13,267</w:t>
            </w:r>
          </w:p>
        </w:tc>
        <w:tc>
          <w:tcPr>
            <w:tcW w:w="238" w:type="dxa"/>
          </w:tcPr>
          <w:p w14:paraId="5657A9DE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DDA301B" w14:textId="72659A25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28,641</w:t>
            </w:r>
          </w:p>
        </w:tc>
        <w:tc>
          <w:tcPr>
            <w:tcW w:w="236" w:type="dxa"/>
          </w:tcPr>
          <w:p w14:paraId="2CB5A73A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</w:tcPr>
          <w:p w14:paraId="567449A8" w14:textId="69C2CE4B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19,07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7" w:type="dxa"/>
          </w:tcPr>
          <w:p w14:paraId="7E17FABE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463AA7AB" w14:textId="16CAF992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3A7070B3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33F2BB4" w14:textId="1DD26A86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118,880</w:t>
            </w:r>
          </w:p>
        </w:tc>
      </w:tr>
      <w:tr w:rsidR="00CF3CA4" w:rsidRPr="00290168" w14:paraId="022E20C7" w14:textId="77777777" w:rsidTr="008818D2">
        <w:tc>
          <w:tcPr>
            <w:tcW w:w="3420" w:type="dxa"/>
          </w:tcPr>
          <w:p w14:paraId="76FD6A2E" w14:textId="2D1B5457" w:rsidR="00CF3CA4" w:rsidRPr="001A79E5" w:rsidRDefault="008818D2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1A79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CF3CA4" w:rsidRPr="001A79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1A79E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2DF56A7" w14:textId="2C4D6B93" w:rsidR="00CF3CA4" w:rsidRPr="001A79E5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594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36" w:type="dxa"/>
          </w:tcPr>
          <w:p w14:paraId="195765A1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double" w:sz="4" w:space="0" w:color="auto"/>
            </w:tcBorders>
          </w:tcPr>
          <w:p w14:paraId="7D0C2CE4" w14:textId="3124B886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3,658</w:t>
            </w:r>
          </w:p>
        </w:tc>
        <w:tc>
          <w:tcPr>
            <w:tcW w:w="236" w:type="dxa"/>
          </w:tcPr>
          <w:p w14:paraId="295756E0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</w:tcPr>
          <w:p w14:paraId="57231A24" w14:textId="68C7C984" w:rsidR="00CF3CA4" w:rsidRPr="001A79E5" w:rsidRDefault="00CF3CA4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13,275</w:t>
            </w:r>
          </w:p>
        </w:tc>
        <w:tc>
          <w:tcPr>
            <w:tcW w:w="270" w:type="dxa"/>
          </w:tcPr>
          <w:p w14:paraId="4A6656FE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</w:tcPr>
          <w:p w14:paraId="78AEC5E5" w14:textId="538AA8D0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6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7,283</w:t>
            </w:r>
          </w:p>
        </w:tc>
        <w:tc>
          <w:tcPr>
            <w:tcW w:w="238" w:type="dxa"/>
          </w:tcPr>
          <w:p w14:paraId="6CFE634E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14:paraId="63EAD4D4" w14:textId="097B27EE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16,854</w:t>
            </w:r>
          </w:p>
        </w:tc>
        <w:tc>
          <w:tcPr>
            <w:tcW w:w="236" w:type="dxa"/>
          </w:tcPr>
          <w:p w14:paraId="709009AC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</w:tcPr>
          <w:p w14:paraId="42F3C5EC" w14:textId="54B78C4F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13,991</w:t>
            </w:r>
          </w:p>
        </w:tc>
        <w:tc>
          <w:tcPr>
            <w:tcW w:w="257" w:type="dxa"/>
          </w:tcPr>
          <w:p w14:paraId="589C232F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1CFCC0B5" w14:textId="208E8B0B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4DB6493F" w14:textId="77777777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double" w:sz="4" w:space="0" w:color="auto"/>
            </w:tcBorders>
          </w:tcPr>
          <w:p w14:paraId="2779AEA8" w14:textId="1778DE65" w:rsidR="00CF3CA4" w:rsidRPr="001A79E5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91,344</w:t>
            </w:r>
          </w:p>
        </w:tc>
      </w:tr>
    </w:tbl>
    <w:p w14:paraId="472889B8" w14:textId="77777777" w:rsidR="00564C3C" w:rsidRDefault="00564C3C" w:rsidP="00290168">
      <w:pPr>
        <w:rPr>
          <w:rFonts w:cstheme="minorBidi"/>
          <w:cs/>
          <w:lang w:val="th-TH"/>
        </w:rPr>
        <w:sectPr w:rsidR="00564C3C" w:rsidSect="00FE25F2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40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270"/>
        <w:gridCol w:w="1080"/>
        <w:gridCol w:w="270"/>
        <w:gridCol w:w="1080"/>
        <w:gridCol w:w="254"/>
        <w:gridCol w:w="1170"/>
        <w:gridCol w:w="236"/>
        <w:gridCol w:w="1170"/>
        <w:gridCol w:w="236"/>
        <w:gridCol w:w="1206"/>
        <w:gridCol w:w="236"/>
        <w:gridCol w:w="1114"/>
        <w:gridCol w:w="264"/>
        <w:gridCol w:w="1084"/>
      </w:tblGrid>
      <w:tr w:rsidR="00D01F6E" w:rsidRPr="008821F5" w14:paraId="778BD8CA" w14:textId="77777777" w:rsidTr="003E6DE9">
        <w:trPr>
          <w:tblHeader/>
        </w:trPr>
        <w:tc>
          <w:tcPr>
            <w:tcW w:w="3420" w:type="dxa"/>
          </w:tcPr>
          <w:p w14:paraId="64C7B176" w14:textId="03947C8E" w:rsidR="00D01F6E" w:rsidRPr="00BD615C" w:rsidRDefault="00D01F6E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60" w:type="dxa"/>
            <w:gridSpan w:val="15"/>
          </w:tcPr>
          <w:p w14:paraId="2DF6FE70" w14:textId="727B033D" w:rsidR="00D01F6E" w:rsidRPr="00BD615C" w:rsidRDefault="00D01F6E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291" w:rsidRPr="008821F5" w14:paraId="3711A66B" w14:textId="77777777" w:rsidTr="003E6DE9">
        <w:trPr>
          <w:tblHeader/>
        </w:trPr>
        <w:tc>
          <w:tcPr>
            <w:tcW w:w="3420" w:type="dxa"/>
          </w:tcPr>
          <w:p w14:paraId="56CC4D7C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6C56DBA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DEA2E5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F770D" w14:textId="7A9FBB3A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9A371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56F893" w14:textId="31ED747A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9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4" w:type="dxa"/>
          </w:tcPr>
          <w:p w14:paraId="3B5D7835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8B0ADA" w14:textId="2EF30041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45E4983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2C12CE" w14:textId="2A337D6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0CF94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8DA38DD" w14:textId="61559A4A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C6A36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C42977" w14:textId="4720B4D8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34ECCA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E777008" w14:textId="4FE9B19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7862134A" w14:textId="77777777" w:rsidTr="003E6DE9">
        <w:trPr>
          <w:tblHeader/>
        </w:trPr>
        <w:tc>
          <w:tcPr>
            <w:tcW w:w="3420" w:type="dxa"/>
          </w:tcPr>
          <w:p w14:paraId="3B2A2399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A47E6B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D44BC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92C6E7" w14:textId="641C0AB9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FC41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0E58BAB" w14:textId="20409E90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9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4" w:type="dxa"/>
          </w:tcPr>
          <w:p w14:paraId="2DFA9E8C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2C13C8" w14:textId="0BD964BF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280F98C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FFD8BD" w14:textId="0036D473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5D26A63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C2AB8E1" w14:textId="08C3DDF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3DE583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6E037111" w14:textId="7B78681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งาน</w:t>
            </w:r>
          </w:p>
        </w:tc>
        <w:tc>
          <w:tcPr>
            <w:tcW w:w="264" w:type="dxa"/>
          </w:tcPr>
          <w:p w14:paraId="4E130E6A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5159782" w14:textId="110D80CE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05556E0D" w14:textId="77777777" w:rsidTr="003E6DE9">
        <w:trPr>
          <w:tblHeader/>
        </w:trPr>
        <w:tc>
          <w:tcPr>
            <w:tcW w:w="3420" w:type="dxa"/>
          </w:tcPr>
          <w:p w14:paraId="658AFF82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79015C" w14:textId="77777777" w:rsidR="00832291" w:rsidRPr="00B80C4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1FD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2EE7642B" w14:textId="77777777" w:rsidR="00832291" w:rsidRPr="00221FDF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D35E5CF" w14:textId="456AD7D8" w:rsidR="00832291" w:rsidRPr="00221FDF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21FD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91F65E5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BE29A9" w14:textId="79E38983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9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สถานที่เช่า</w:t>
            </w:r>
          </w:p>
        </w:tc>
        <w:tc>
          <w:tcPr>
            <w:tcW w:w="254" w:type="dxa"/>
          </w:tcPr>
          <w:p w14:paraId="7C2DCF8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513513" w14:textId="02A12C51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6" w:type="dxa"/>
          </w:tcPr>
          <w:p w14:paraId="4244551C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6DFD56" w14:textId="38F24B6D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CCF10CE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419C8124" w14:textId="2EC37E3F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466DA04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2C13250F" w14:textId="429AC468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264" w:type="dxa"/>
          </w:tcPr>
          <w:p w14:paraId="0AB57B6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4" w:type="dxa"/>
          </w:tcPr>
          <w:p w14:paraId="75818843" w14:textId="4C1CDF7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832291" w:rsidRPr="008821F5" w14:paraId="5033D288" w14:textId="77777777" w:rsidTr="003E6DE9">
        <w:trPr>
          <w:tblHeader/>
        </w:trPr>
        <w:tc>
          <w:tcPr>
            <w:tcW w:w="3420" w:type="dxa"/>
          </w:tcPr>
          <w:p w14:paraId="551B8B3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B023C4" w14:textId="77777777" w:rsidR="00832291" w:rsidRPr="0098333F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70" w:type="dxa"/>
            <w:gridSpan w:val="14"/>
          </w:tcPr>
          <w:p w14:paraId="68A655BB" w14:textId="5CA36F46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33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98333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98333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F3CA4" w:rsidRPr="008821F5" w14:paraId="76D8E71B" w14:textId="77777777" w:rsidTr="003E6DE9">
        <w:tc>
          <w:tcPr>
            <w:tcW w:w="3420" w:type="dxa"/>
          </w:tcPr>
          <w:p w14:paraId="396B9801" w14:textId="6EDA0C0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6FB3297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CA5A4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49AE0A" w14:textId="7DFA9245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8B0A7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69550" w14:textId="3494CD0C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57C292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BB1C8B" w14:textId="047F5F6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452D6B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42CB5A" w14:textId="0358FF42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CE6ACD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78000C8" w14:textId="4EC4611D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F6CAA2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AABE44" w14:textId="76A98240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2398B2D3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55206BA" w14:textId="6F4ACC9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539CB423" w14:textId="77777777" w:rsidTr="003E6DE9">
        <w:tc>
          <w:tcPr>
            <w:tcW w:w="3420" w:type="dxa"/>
          </w:tcPr>
          <w:p w14:paraId="7A26F955" w14:textId="77E854EF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2" w:hanging="14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</w:tcPr>
          <w:p w14:paraId="44381BE7" w14:textId="10A8719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35,983</w:t>
            </w:r>
          </w:p>
        </w:tc>
        <w:tc>
          <w:tcPr>
            <w:tcW w:w="270" w:type="dxa"/>
          </w:tcPr>
          <w:p w14:paraId="4A7724F5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347A8" w14:textId="083103EF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45,553</w:t>
            </w:r>
          </w:p>
        </w:tc>
        <w:tc>
          <w:tcPr>
            <w:tcW w:w="270" w:type="dxa"/>
          </w:tcPr>
          <w:p w14:paraId="4FF51F34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30D099" w14:textId="07AFA56B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16,871</w:t>
            </w:r>
          </w:p>
        </w:tc>
        <w:tc>
          <w:tcPr>
            <w:tcW w:w="254" w:type="dxa"/>
          </w:tcPr>
          <w:p w14:paraId="7E238F1D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BF4BE1" w14:textId="22639BA8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25,31</w:t>
            </w:r>
            <w:r w:rsidR="003E6DE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D071CFA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CEEFD3" w14:textId="47510D8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50,911</w:t>
            </w:r>
          </w:p>
        </w:tc>
        <w:tc>
          <w:tcPr>
            <w:tcW w:w="236" w:type="dxa"/>
          </w:tcPr>
          <w:p w14:paraId="5FFCA3EB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9D33981" w14:textId="1F899F9C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26,56</w:t>
            </w:r>
            <w:r w:rsidR="00D35C6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3DC600E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752117C" w14:textId="037BCA35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0DECA9E6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759331" w14:textId="58E69F02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201,498</w:t>
            </w:r>
          </w:p>
        </w:tc>
      </w:tr>
      <w:tr w:rsidR="00CF3CA4" w:rsidRPr="008821F5" w14:paraId="6030A3A7" w14:textId="77777777" w:rsidTr="003E6DE9">
        <w:tc>
          <w:tcPr>
            <w:tcW w:w="3420" w:type="dxa"/>
          </w:tcPr>
          <w:p w14:paraId="3DB78DCA" w14:textId="16F16F9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45C74783" w14:textId="5421D85A" w:rsidR="00CF3CA4" w:rsidRPr="00BD615C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FADE1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0F5139" w14:textId="1360E2D4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4D431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ABA903" w14:textId="6F98623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933</w:t>
            </w:r>
          </w:p>
        </w:tc>
        <w:tc>
          <w:tcPr>
            <w:tcW w:w="254" w:type="dxa"/>
          </w:tcPr>
          <w:p w14:paraId="7DE7D022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7F9F7E" w14:textId="6706F08F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1,346</w:t>
            </w:r>
          </w:p>
        </w:tc>
        <w:tc>
          <w:tcPr>
            <w:tcW w:w="236" w:type="dxa"/>
          </w:tcPr>
          <w:p w14:paraId="228B5133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16A8F3" w14:textId="20F6701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1,505</w:t>
            </w:r>
          </w:p>
        </w:tc>
        <w:tc>
          <w:tcPr>
            <w:tcW w:w="236" w:type="dxa"/>
          </w:tcPr>
          <w:p w14:paraId="1D598A9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A5C35A3" w14:textId="621F159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346E6BD3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82935E" w14:textId="5EC81E9C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3DBA6B74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5C763B" w14:textId="62AF78D2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3,840</w:t>
            </w:r>
          </w:p>
        </w:tc>
      </w:tr>
      <w:tr w:rsidR="00CF3CA4" w:rsidRPr="008821F5" w14:paraId="4E87DEB1" w14:textId="77777777" w:rsidTr="003E6DE9">
        <w:trPr>
          <w:trHeight w:val="162"/>
        </w:trPr>
        <w:tc>
          <w:tcPr>
            <w:tcW w:w="3420" w:type="dxa"/>
          </w:tcPr>
          <w:p w14:paraId="45031F00" w14:textId="500E817F" w:rsidR="00CF3CA4" w:rsidRPr="00BD615C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/ </w:t>
            </w: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23C91AF8" w14:textId="67A610CE" w:rsidR="00CF3CA4" w:rsidRPr="00BD615C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BA4F6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C5902" w14:textId="6538B7A3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CD997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8F956A" w14:textId="635E9264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DAC5A5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3EEBB" w14:textId="5F3772A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(10)</w:t>
            </w:r>
          </w:p>
        </w:tc>
        <w:tc>
          <w:tcPr>
            <w:tcW w:w="236" w:type="dxa"/>
          </w:tcPr>
          <w:p w14:paraId="6040429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CA5300" w14:textId="6B8400A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6DDEF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EDF0363" w14:textId="1EB155B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(1,020)</w:t>
            </w:r>
          </w:p>
        </w:tc>
        <w:tc>
          <w:tcPr>
            <w:tcW w:w="236" w:type="dxa"/>
          </w:tcPr>
          <w:p w14:paraId="15FF6E8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91C561" w14:textId="5BC63AE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E4FEC3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4E00F7" w14:textId="40CD7BCC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(1,030)</w:t>
            </w:r>
          </w:p>
        </w:tc>
      </w:tr>
      <w:tr w:rsidR="00CF3CA4" w:rsidRPr="008821F5" w14:paraId="5541B173" w14:textId="77777777" w:rsidTr="003E6DE9">
        <w:tc>
          <w:tcPr>
            <w:tcW w:w="3420" w:type="dxa"/>
          </w:tcPr>
          <w:p w14:paraId="791245F2" w14:textId="1767C44B" w:rsidR="00CF3CA4" w:rsidRPr="00F63D83" w:rsidRDefault="00E76DDF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13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</w:t>
            </w:r>
            <w:r w:rsidR="00CF3CA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="00CF3CA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 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F3C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1241C9" w14:textId="7C770B34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70" w:type="dxa"/>
          </w:tcPr>
          <w:p w14:paraId="7801F284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729303" w14:textId="5716766F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45,553</w:t>
            </w:r>
          </w:p>
        </w:tc>
        <w:tc>
          <w:tcPr>
            <w:tcW w:w="270" w:type="dxa"/>
          </w:tcPr>
          <w:p w14:paraId="78093120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EAF82" w14:textId="53CC9C1F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17,804</w:t>
            </w:r>
          </w:p>
        </w:tc>
        <w:tc>
          <w:tcPr>
            <w:tcW w:w="254" w:type="dxa"/>
          </w:tcPr>
          <w:p w14:paraId="22758643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1FEAC3" w14:textId="69944552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26,6</w:t>
            </w:r>
            <w:r w:rsidR="003E6D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3BE42441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7E2131" w14:textId="63BB5D2C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52,416</w:t>
            </w:r>
          </w:p>
        </w:tc>
        <w:tc>
          <w:tcPr>
            <w:tcW w:w="236" w:type="dxa"/>
          </w:tcPr>
          <w:p w14:paraId="2D9769A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5CC3349" w14:textId="0AD8BC5B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25,60</w:t>
            </w:r>
            <w:r w:rsidR="003E6D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B4FC2DB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D8533B" w14:textId="1DFC5882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5DFD439C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6FDE4DD" w14:textId="3DD3CCE8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204,308</w:t>
            </w:r>
          </w:p>
        </w:tc>
      </w:tr>
      <w:tr w:rsidR="00CF3CA4" w:rsidRPr="008821F5" w14:paraId="58FD7DA5" w14:textId="77777777" w:rsidTr="003E6DE9">
        <w:tc>
          <w:tcPr>
            <w:tcW w:w="3420" w:type="dxa"/>
          </w:tcPr>
          <w:p w14:paraId="54416756" w14:textId="2918102D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C2630EC" w14:textId="1B316857" w:rsidR="00CF3CA4" w:rsidRPr="00BD615C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10E5F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2FB00B" w14:textId="517C965A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1B9AE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815577" w14:textId="33A0DA7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  <w:tc>
          <w:tcPr>
            <w:tcW w:w="254" w:type="dxa"/>
          </w:tcPr>
          <w:p w14:paraId="22A1F53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863F0" w14:textId="04F0B630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D055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36" w:type="dxa"/>
          </w:tcPr>
          <w:p w14:paraId="1B496BA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DEC062" w14:textId="1A1AE3B0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236" w:type="dxa"/>
          </w:tcPr>
          <w:p w14:paraId="7EBD899B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4875367" w14:textId="149D8758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BFB44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979487" w14:textId="7A5DFB7B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A952782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029A722" w14:textId="2189F62D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</w:t>
            </w:r>
            <w:r w:rsidR="007D055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F3CA4" w:rsidRPr="008821F5" w14:paraId="49D217E6" w14:textId="77777777" w:rsidTr="003E6DE9">
        <w:trPr>
          <w:trHeight w:val="162"/>
        </w:trPr>
        <w:tc>
          <w:tcPr>
            <w:tcW w:w="3420" w:type="dxa"/>
          </w:tcPr>
          <w:p w14:paraId="0FCA08EC" w14:textId="2CABF857" w:rsidR="00CF3CA4" w:rsidRPr="00BD615C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/ </w:t>
            </w: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4C50FC3" w14:textId="0A8650FB" w:rsidR="00CF3CA4" w:rsidRPr="00BD615C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A45B9B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FA975D" w14:textId="5DDD5E8F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8CE92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8D975C" w14:textId="108188B1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11AB95DB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F496B0" w14:textId="5465A1A0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(918)</w:t>
            </w:r>
          </w:p>
        </w:tc>
        <w:tc>
          <w:tcPr>
            <w:tcW w:w="236" w:type="dxa"/>
          </w:tcPr>
          <w:p w14:paraId="7F0E0DE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45B7ED" w14:textId="59F6613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(2,856)</w:t>
            </w:r>
          </w:p>
        </w:tc>
        <w:tc>
          <w:tcPr>
            <w:tcW w:w="236" w:type="dxa"/>
          </w:tcPr>
          <w:p w14:paraId="019002A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7ADDEB5" w14:textId="5BFCA956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190D9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44596E7" w14:textId="06F93C16" w:rsidR="00CF3CA4" w:rsidRPr="00BD615C" w:rsidRDefault="00CF3CA4" w:rsidP="00D35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298DFC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CBAEAE5" w14:textId="2282C46D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(3,774)</w:t>
            </w:r>
          </w:p>
        </w:tc>
      </w:tr>
      <w:tr w:rsidR="00CF3CA4" w:rsidRPr="008821F5" w14:paraId="119E31E8" w14:textId="77777777" w:rsidTr="003E6DE9">
        <w:trPr>
          <w:trHeight w:val="261"/>
        </w:trPr>
        <w:tc>
          <w:tcPr>
            <w:tcW w:w="3420" w:type="dxa"/>
          </w:tcPr>
          <w:p w14:paraId="5B84115A" w14:textId="37E147CE" w:rsidR="00CF3CA4" w:rsidRPr="00F63D83" w:rsidRDefault="00E76DDF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9A8661" w14:textId="51AD8B3D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70" w:type="dxa"/>
          </w:tcPr>
          <w:p w14:paraId="1596D5BE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222B86" w14:textId="09C37EB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45,553</w:t>
            </w:r>
          </w:p>
        </w:tc>
        <w:tc>
          <w:tcPr>
            <w:tcW w:w="270" w:type="dxa"/>
          </w:tcPr>
          <w:p w14:paraId="21BF642E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ECB04A" w14:textId="2BE157B3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18,499</w:t>
            </w:r>
          </w:p>
        </w:tc>
        <w:tc>
          <w:tcPr>
            <w:tcW w:w="254" w:type="dxa"/>
          </w:tcPr>
          <w:p w14:paraId="4E5B7C81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33BCFC" w14:textId="44B5F2A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25,90</w:t>
            </w:r>
            <w:r w:rsidR="007D055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28E6C294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E5C892" w14:textId="1381E144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49,815</w:t>
            </w:r>
          </w:p>
        </w:tc>
        <w:tc>
          <w:tcPr>
            <w:tcW w:w="236" w:type="dxa"/>
          </w:tcPr>
          <w:p w14:paraId="32CC828B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84C4548" w14:textId="78ABB542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25,602</w:t>
            </w:r>
          </w:p>
        </w:tc>
        <w:tc>
          <w:tcPr>
            <w:tcW w:w="236" w:type="dxa"/>
          </w:tcPr>
          <w:p w14:paraId="2D23F915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10AB67E" w14:textId="6E5590B9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2AD8B676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307E9B8" w14:textId="132B4731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201,66</w:t>
            </w:r>
            <w:r w:rsidR="007D055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832291" w:rsidRPr="008821F5" w14:paraId="44B6B108" w14:textId="77777777" w:rsidTr="003E6DE9">
        <w:tc>
          <w:tcPr>
            <w:tcW w:w="3420" w:type="dxa"/>
          </w:tcPr>
          <w:p w14:paraId="46A4AA7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2B6846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C1A4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7D468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C5461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DC25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0163B4F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E1128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95686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14DBA3" w14:textId="37C36F66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3AC73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BF9825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0B0D8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91251BA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ED61F11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772A87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72A30FCE" w14:textId="77777777" w:rsidTr="003E6DE9">
        <w:tc>
          <w:tcPr>
            <w:tcW w:w="3420" w:type="dxa"/>
          </w:tcPr>
          <w:p w14:paraId="19E5D943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CC925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7EE6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A4A0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8807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45364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C3F8AC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C8182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90BA5C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C14A6A" w14:textId="01D33B2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50BDD2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48ED7B0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F54FD6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047081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215CBB5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D8BAE1A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13A9EAF1" w14:textId="77777777" w:rsidTr="003E6DE9">
        <w:tc>
          <w:tcPr>
            <w:tcW w:w="3420" w:type="dxa"/>
          </w:tcPr>
          <w:p w14:paraId="74A2557B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B6556F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83FA3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AE58E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94BBEF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FA6D87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648CC9A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DE1F36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15A3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6050C8" w14:textId="0E4A0C9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07CD4B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15B7868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7168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9836B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2D773BF5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243F20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63183920" w14:textId="77777777" w:rsidTr="003E6DE9">
        <w:tc>
          <w:tcPr>
            <w:tcW w:w="3420" w:type="dxa"/>
          </w:tcPr>
          <w:p w14:paraId="78A6C995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90558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D4A26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825931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467EC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38847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1FFC07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789AB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87C3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B9494D" w14:textId="7F7FB325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3DE34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5448EC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274C4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8A618A8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70CCF3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175E67E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46ACF093" w14:textId="77777777" w:rsidTr="003E6DE9">
        <w:tc>
          <w:tcPr>
            <w:tcW w:w="3420" w:type="dxa"/>
          </w:tcPr>
          <w:p w14:paraId="33547A29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DF4232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FB670E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AD7DB2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BE803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C08678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59F3791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795CD7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0D41E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EB9D1E" w14:textId="1D931C49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F748D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4B30C46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A7F91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62CC8F9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6F26D67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FFF780A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153ACF3C" w14:textId="77777777" w:rsidTr="003E6DE9">
        <w:tc>
          <w:tcPr>
            <w:tcW w:w="3420" w:type="dxa"/>
          </w:tcPr>
          <w:p w14:paraId="7396022E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CDE8330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5BB89B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C5E8ED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5A50A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193B6A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4090FA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A936DC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98DF1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AA3F36" w14:textId="2DC65432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7B15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76A3AD5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5FBF0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12FDACA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13E94529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0EFE3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15C2" w:rsidRPr="008821F5" w14:paraId="61C8F52A" w14:textId="77777777" w:rsidTr="003E6DE9">
        <w:tc>
          <w:tcPr>
            <w:tcW w:w="3420" w:type="dxa"/>
          </w:tcPr>
          <w:p w14:paraId="4433AB54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4090EE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C505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06FA07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B2B4A3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C8AB3E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85E3967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CCC9A9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1166F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A68973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F3D48C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F2DDB8C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4C57C9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D09043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403B36CD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AB235DB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291" w:rsidRPr="008821F5" w14:paraId="07811CE8" w14:textId="77777777" w:rsidTr="003E6DE9">
        <w:tc>
          <w:tcPr>
            <w:tcW w:w="3420" w:type="dxa"/>
          </w:tcPr>
          <w:p w14:paraId="19726923" w14:textId="77777777" w:rsidR="00832291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4659E64" w14:textId="77777777" w:rsidR="00BD6018" w:rsidRDefault="00BD6018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2CE912" w14:textId="55381AB6" w:rsidR="00BD6018" w:rsidRPr="00BD615C" w:rsidRDefault="00BD6018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F61AD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6FEED6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2A6DF1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8AD7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36BD3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B3C3CF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FBBC3A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4BFC2E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0D782" w14:textId="7FB2BEBB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087948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8219DF0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B4F7C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923CDF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6361DF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528563C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3557E56F" w14:textId="77777777" w:rsidTr="003E6DE9">
        <w:tc>
          <w:tcPr>
            <w:tcW w:w="3420" w:type="dxa"/>
          </w:tcPr>
          <w:p w14:paraId="7CED40B5" w14:textId="283D6BE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90" w:type="dxa"/>
          </w:tcPr>
          <w:p w14:paraId="34D85F22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AAC3D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C66D19" w14:textId="569294F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0A54D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543871" w14:textId="46730DA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52FE26B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06114E" w14:textId="26C447AB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F1BB16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D2B765" w14:textId="270BE8E1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2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4DEC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DD2AAA1" w14:textId="6AB8D4B4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7FDA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5E8D5F3" w14:textId="58176D4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65D26F04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064C7F6" w14:textId="56DC8B22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3B599B4E" w14:textId="77777777" w:rsidTr="003E6DE9">
        <w:tc>
          <w:tcPr>
            <w:tcW w:w="3420" w:type="dxa"/>
          </w:tcPr>
          <w:p w14:paraId="0809AE98" w14:textId="4687847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</w:tcPr>
          <w:p w14:paraId="767BA1DB" w14:textId="14D4C55F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E55360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FD47F0" w14:textId="631FAB9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41,187</w:t>
            </w:r>
          </w:p>
        </w:tc>
        <w:tc>
          <w:tcPr>
            <w:tcW w:w="270" w:type="dxa"/>
          </w:tcPr>
          <w:p w14:paraId="2CC1632D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BDCC48" w14:textId="1748A3C5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9,502</w:t>
            </w:r>
          </w:p>
        </w:tc>
        <w:tc>
          <w:tcPr>
            <w:tcW w:w="254" w:type="dxa"/>
          </w:tcPr>
          <w:p w14:paraId="72CD3431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52B701" w14:textId="468A2184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19,803</w:t>
            </w:r>
          </w:p>
        </w:tc>
        <w:tc>
          <w:tcPr>
            <w:tcW w:w="236" w:type="dxa"/>
          </w:tcPr>
          <w:p w14:paraId="06D44C95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437AD4" w14:textId="4B746FA1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38,631</w:t>
            </w:r>
          </w:p>
        </w:tc>
        <w:tc>
          <w:tcPr>
            <w:tcW w:w="236" w:type="dxa"/>
          </w:tcPr>
          <w:p w14:paraId="0814E029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DCBEC36" w14:textId="7D2FDC96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20,888</w:t>
            </w:r>
          </w:p>
        </w:tc>
        <w:tc>
          <w:tcPr>
            <w:tcW w:w="236" w:type="dxa"/>
          </w:tcPr>
          <w:p w14:paraId="43EA2E7A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3319B40" w14:textId="7CC8079F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0359A85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11DB29B" w14:textId="4C203271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sz w:val="26"/>
                <w:szCs w:val="26"/>
              </w:rPr>
              <w:t>130,011</w:t>
            </w:r>
          </w:p>
        </w:tc>
      </w:tr>
      <w:tr w:rsidR="00CF3CA4" w:rsidRPr="008821F5" w14:paraId="3B506EDF" w14:textId="77777777" w:rsidTr="003E6DE9">
        <w:tc>
          <w:tcPr>
            <w:tcW w:w="3420" w:type="dxa"/>
          </w:tcPr>
          <w:p w14:paraId="77A7E59C" w14:textId="3AFB6E51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208F8C" w14:textId="29C5AFF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E5173A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2FF40F" w14:textId="3AE6219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1E62B0A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B2A337" w14:textId="7B42C6B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1,597</w:t>
            </w:r>
          </w:p>
        </w:tc>
        <w:tc>
          <w:tcPr>
            <w:tcW w:w="254" w:type="dxa"/>
          </w:tcPr>
          <w:p w14:paraId="63989467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C3E90" w14:textId="55F5AB0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2,336</w:t>
            </w:r>
          </w:p>
        </w:tc>
        <w:tc>
          <w:tcPr>
            <w:tcW w:w="236" w:type="dxa"/>
          </w:tcPr>
          <w:p w14:paraId="751B1557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68DC06" w14:textId="1AEB946B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7,551</w:t>
            </w:r>
          </w:p>
        </w:tc>
        <w:tc>
          <w:tcPr>
            <w:tcW w:w="236" w:type="dxa"/>
          </w:tcPr>
          <w:p w14:paraId="1CF5BB23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ECDB77C" w14:textId="340C83BD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2,625</w:t>
            </w:r>
          </w:p>
        </w:tc>
        <w:tc>
          <w:tcPr>
            <w:tcW w:w="236" w:type="dxa"/>
          </w:tcPr>
          <w:p w14:paraId="1FD1D11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504D9B3" w14:textId="69F39C0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0315090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6209712" w14:textId="7135C34F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14,463</w:t>
            </w:r>
          </w:p>
        </w:tc>
      </w:tr>
      <w:tr w:rsidR="00CF3CA4" w:rsidRPr="008821F5" w14:paraId="0EB1D971" w14:textId="77777777" w:rsidTr="003E6DE9">
        <w:tc>
          <w:tcPr>
            <w:tcW w:w="3420" w:type="dxa"/>
          </w:tcPr>
          <w:p w14:paraId="17BA38FB" w14:textId="32F87652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28B219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63F1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455CC5" w14:textId="4AB8C910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F4DF8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04DCCA" w14:textId="4B1E9DF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F511FF6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970872" w14:textId="6F82284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2008E8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2C002A" w14:textId="2B0EB41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2CC9B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30F23C0" w14:textId="1A18F02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ECEAA2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DB4415" w14:textId="4F4ED923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0278E14D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4CFB078" w14:textId="5907273B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140D894F" w14:textId="77777777" w:rsidTr="003E6DE9">
        <w:tc>
          <w:tcPr>
            <w:tcW w:w="3420" w:type="dxa"/>
          </w:tcPr>
          <w:p w14:paraId="1A6CF4D6" w14:textId="4AD95BD6" w:rsidR="00CF3CA4" w:rsidRPr="00BD615C" w:rsidRDefault="00CF3CA4" w:rsidP="0013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="00134A3D"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ส่วนที่จำหน่าย</w:t>
            </w:r>
            <w:r w:rsidR="00134A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34A3D"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/ </w:t>
            </w:r>
            <w:r w:rsidR="00134A3D"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974E8" w14:textId="3177A59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E2316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06C6D7" w14:textId="7ABE6FD8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230C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708C9" w14:textId="7C5084C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4A190708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E8E953" w14:textId="6578EC52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(4)</w:t>
            </w:r>
          </w:p>
        </w:tc>
        <w:tc>
          <w:tcPr>
            <w:tcW w:w="236" w:type="dxa"/>
          </w:tcPr>
          <w:p w14:paraId="26C28CD4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4BFAFB" w14:textId="354F8D88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99921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7E84354" w14:textId="2C79BD95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3F74C5A1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46BC6AF" w14:textId="79A6F4BC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17735CD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5B1E0E6" w14:textId="67AE520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(1,015)</w:t>
            </w:r>
          </w:p>
        </w:tc>
      </w:tr>
      <w:tr w:rsidR="00CF3CA4" w:rsidRPr="008821F5" w14:paraId="36EDC159" w14:textId="77777777" w:rsidTr="003E6DE9">
        <w:tc>
          <w:tcPr>
            <w:tcW w:w="3420" w:type="dxa"/>
          </w:tcPr>
          <w:p w14:paraId="6659668D" w14:textId="7DBA870D" w:rsidR="00CF3CA4" w:rsidRPr="00F63D83" w:rsidRDefault="003E6DE9" w:rsidP="003E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8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1 และ </w:t>
            </w:r>
            <w:r w:rsidR="00CF3CA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F3C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01AAC" w14:textId="5ABF2A55" w:rsidR="00CF3CA4" w:rsidRPr="003466B2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66B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F34ABB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CBFE17" w14:textId="79B1E6E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41,541</w:t>
            </w:r>
          </w:p>
        </w:tc>
        <w:tc>
          <w:tcPr>
            <w:tcW w:w="270" w:type="dxa"/>
          </w:tcPr>
          <w:p w14:paraId="63A916E3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DFAEBD" w14:textId="1BD76901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11,099</w:t>
            </w:r>
          </w:p>
        </w:tc>
        <w:tc>
          <w:tcPr>
            <w:tcW w:w="254" w:type="dxa"/>
          </w:tcPr>
          <w:p w14:paraId="6921C66C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F8890" w14:textId="14DF16D2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22,135</w:t>
            </w:r>
          </w:p>
        </w:tc>
        <w:tc>
          <w:tcPr>
            <w:tcW w:w="236" w:type="dxa"/>
          </w:tcPr>
          <w:p w14:paraId="1BC82E31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66D88D" w14:textId="0A76A4F0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46,182</w:t>
            </w:r>
          </w:p>
        </w:tc>
        <w:tc>
          <w:tcPr>
            <w:tcW w:w="236" w:type="dxa"/>
          </w:tcPr>
          <w:p w14:paraId="5BF6B0A8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A8E63B4" w14:textId="5ECF36FD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22,502</w:t>
            </w:r>
          </w:p>
        </w:tc>
        <w:tc>
          <w:tcPr>
            <w:tcW w:w="236" w:type="dxa"/>
          </w:tcPr>
          <w:p w14:paraId="7995A93D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393B900" w14:textId="3E99CC34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356F521E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52CE8D9" w14:textId="65F39369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143,459</w:t>
            </w:r>
          </w:p>
        </w:tc>
      </w:tr>
      <w:tr w:rsidR="00CF3CA4" w:rsidRPr="008821F5" w14:paraId="66DC9170" w14:textId="77777777" w:rsidTr="003E6DE9">
        <w:tc>
          <w:tcPr>
            <w:tcW w:w="3420" w:type="dxa"/>
          </w:tcPr>
          <w:p w14:paraId="5A1F381D" w14:textId="3FF3BBA8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AB8A6FE" w14:textId="04730409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FAE11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EB6526" w14:textId="4B6E853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71A5B064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94147C" w14:textId="69FA694C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1,454</w:t>
            </w:r>
          </w:p>
        </w:tc>
        <w:tc>
          <w:tcPr>
            <w:tcW w:w="254" w:type="dxa"/>
          </w:tcPr>
          <w:p w14:paraId="7CD4955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E29CEE" w14:textId="46A6774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1,749</w:t>
            </w:r>
          </w:p>
        </w:tc>
        <w:tc>
          <w:tcPr>
            <w:tcW w:w="236" w:type="dxa"/>
          </w:tcPr>
          <w:p w14:paraId="5B4842B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0AB4607" w14:textId="7B3AC37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4,100</w:t>
            </w:r>
          </w:p>
        </w:tc>
        <w:tc>
          <w:tcPr>
            <w:tcW w:w="236" w:type="dxa"/>
          </w:tcPr>
          <w:p w14:paraId="413D9DCA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5AA6623" w14:textId="186ABDC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1,694</w:t>
            </w:r>
          </w:p>
        </w:tc>
        <w:tc>
          <w:tcPr>
            <w:tcW w:w="236" w:type="dxa"/>
          </w:tcPr>
          <w:p w14:paraId="430A3178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51D46A0" w14:textId="51FF184A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28C1FF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F2B2FFB" w14:textId="4253B40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9,351</w:t>
            </w:r>
          </w:p>
        </w:tc>
      </w:tr>
      <w:tr w:rsidR="00CF3CA4" w:rsidRPr="008821F5" w14:paraId="18D73E57" w14:textId="77777777" w:rsidTr="003E6DE9">
        <w:tc>
          <w:tcPr>
            <w:tcW w:w="3420" w:type="dxa"/>
          </w:tcPr>
          <w:p w14:paraId="36C46D33" w14:textId="37A4109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289E0C81" w14:textId="77777777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D6C9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527592" w14:textId="6F9B5BCB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737B4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755188" w14:textId="7C6CD513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4EBC2C0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C5B308" w14:textId="0271DB03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D514C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7237F0" w14:textId="7E355A45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24C117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ED8B9BE" w14:textId="73DB179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2AD8DC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B5A99C5" w14:textId="79189C23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AFD1C93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DC9FC0D" w14:textId="64B2D0B2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2FF6FCF8" w14:textId="77777777" w:rsidTr="003E6DE9">
        <w:tc>
          <w:tcPr>
            <w:tcW w:w="3420" w:type="dxa"/>
          </w:tcPr>
          <w:p w14:paraId="7276A034" w14:textId="55D6D4E6" w:rsidR="00CF3CA4" w:rsidRPr="00BD615C" w:rsidRDefault="00CF3CA4" w:rsidP="0013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ส่วนที่จำหน่าย</w:t>
            </w:r>
            <w:r w:rsidR="00134A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="00134A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D615C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ECCF72" w14:textId="4C6F29A2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D615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3FF187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DF1943" w14:textId="5F9D1AF8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71BE85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D8F8CE" w14:textId="2920843F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348A0C7B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CDCC07" w14:textId="5F7E2ACB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(915)</w:t>
            </w:r>
          </w:p>
        </w:tc>
        <w:tc>
          <w:tcPr>
            <w:tcW w:w="236" w:type="dxa"/>
          </w:tcPr>
          <w:p w14:paraId="75CA5814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19168A" w14:textId="063C99A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(2,856)</w:t>
            </w:r>
          </w:p>
        </w:tc>
        <w:tc>
          <w:tcPr>
            <w:tcW w:w="236" w:type="dxa"/>
          </w:tcPr>
          <w:p w14:paraId="47AEFFB3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882787C" w14:textId="5DDF17FF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078E79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0550A69" w14:textId="52A86F4C" w:rsidR="00CF3CA4" w:rsidRPr="00BD615C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33AEF64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7D1E0F" w14:textId="22C2926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(3,771)</w:t>
            </w:r>
          </w:p>
        </w:tc>
      </w:tr>
      <w:tr w:rsidR="00CF3CA4" w:rsidRPr="008821F5" w14:paraId="4E983F3A" w14:textId="77777777" w:rsidTr="003E6DE9">
        <w:trPr>
          <w:trHeight w:val="171"/>
        </w:trPr>
        <w:tc>
          <w:tcPr>
            <w:tcW w:w="3420" w:type="dxa"/>
          </w:tcPr>
          <w:p w14:paraId="31537DF4" w14:textId="649DD101" w:rsidR="00CF3CA4" w:rsidRPr="00F63D83" w:rsidRDefault="003E6DE9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256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13B488" w14:textId="4D5D0B1E" w:rsidR="00CF3CA4" w:rsidRPr="003466B2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466B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83D70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01BCC4" w14:textId="05806155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41,895</w:t>
            </w:r>
          </w:p>
        </w:tc>
        <w:tc>
          <w:tcPr>
            <w:tcW w:w="270" w:type="dxa"/>
          </w:tcPr>
          <w:p w14:paraId="52236A0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B392AE" w14:textId="2922AEC8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12,553</w:t>
            </w:r>
          </w:p>
        </w:tc>
        <w:tc>
          <w:tcPr>
            <w:tcW w:w="254" w:type="dxa"/>
          </w:tcPr>
          <w:p w14:paraId="3A75EE74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0EF135" w14:textId="3297EB46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22,969</w:t>
            </w:r>
          </w:p>
        </w:tc>
        <w:tc>
          <w:tcPr>
            <w:tcW w:w="236" w:type="dxa"/>
          </w:tcPr>
          <w:p w14:paraId="57298222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48497B" w14:textId="0929B440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47,426</w:t>
            </w:r>
          </w:p>
        </w:tc>
        <w:tc>
          <w:tcPr>
            <w:tcW w:w="236" w:type="dxa"/>
          </w:tcPr>
          <w:p w14:paraId="17DA088C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7DB9C" w14:textId="1FF4AA3B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24,196</w:t>
            </w:r>
          </w:p>
        </w:tc>
        <w:tc>
          <w:tcPr>
            <w:tcW w:w="236" w:type="dxa"/>
          </w:tcPr>
          <w:p w14:paraId="6BF0861A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8F0C71E" w14:textId="08336F01" w:rsidR="00CF3CA4" w:rsidRPr="00F63D83" w:rsidRDefault="00CF3CA4" w:rsidP="00746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4" w:type="dxa"/>
          </w:tcPr>
          <w:p w14:paraId="5E85B9E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8137C66" w14:textId="38363D79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149,039</w:t>
            </w:r>
          </w:p>
        </w:tc>
      </w:tr>
      <w:tr w:rsidR="00832291" w:rsidRPr="008821F5" w14:paraId="47FBE08B" w14:textId="77777777" w:rsidTr="003E6DE9">
        <w:tc>
          <w:tcPr>
            <w:tcW w:w="3420" w:type="dxa"/>
          </w:tcPr>
          <w:p w14:paraId="5CF7D06E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A03E427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47DF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723A3D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30FC37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48C3D0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138CE9E4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595D0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7C56D0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811911" w14:textId="37D96173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AB661D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4791E35" w14:textId="77777777" w:rsidR="00832291" w:rsidRPr="00BD615C" w:rsidRDefault="00832291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8AF85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C25A1C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6607A103" w14:textId="77777777" w:rsidR="00832291" w:rsidRPr="00BD615C" w:rsidRDefault="00832291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B8DCCF" w14:textId="77777777" w:rsidR="00832291" w:rsidRPr="00BD615C" w:rsidRDefault="00832291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8821F5" w14:paraId="4CAC264A" w14:textId="77777777" w:rsidTr="003E6DE9">
        <w:tc>
          <w:tcPr>
            <w:tcW w:w="3420" w:type="dxa"/>
          </w:tcPr>
          <w:p w14:paraId="1EA1E410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B6F11C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C9AF5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E19667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53A863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FB5F0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2A365B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8314A6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BBE9F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C65E7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AE2457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1B4D3C8" w14:textId="77777777" w:rsidR="00134A3D" w:rsidRPr="00BD615C" w:rsidRDefault="00134A3D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2D5FA6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BB1B6D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918004F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8D0C898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8821F5" w14:paraId="03AC0A25" w14:textId="77777777" w:rsidTr="003E6DE9">
        <w:tc>
          <w:tcPr>
            <w:tcW w:w="3420" w:type="dxa"/>
          </w:tcPr>
          <w:p w14:paraId="0ACB2FA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FF0E7DA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B6529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4B1B9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02BD81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2CD9A6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3A6A2B3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BC8E5D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AE3762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8FB43E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02A24A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018BCC8" w14:textId="77777777" w:rsidR="00134A3D" w:rsidRPr="00BD615C" w:rsidRDefault="00134A3D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0F44F0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4D45D76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42127380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8E5D1BC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8821F5" w14:paraId="74E68DCC" w14:textId="77777777" w:rsidTr="003E6DE9">
        <w:tc>
          <w:tcPr>
            <w:tcW w:w="3420" w:type="dxa"/>
          </w:tcPr>
          <w:p w14:paraId="04860E06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D4A983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77DC4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4B94C0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63941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1F5298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FB08535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F322FC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20A91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C4187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5AC49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C359C72" w14:textId="77777777" w:rsidR="00134A3D" w:rsidRPr="00BD615C" w:rsidRDefault="00134A3D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F79FC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FB797B4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4143C874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06DF1EA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8821F5" w14:paraId="0ECECD67" w14:textId="77777777" w:rsidTr="003E6DE9">
        <w:tc>
          <w:tcPr>
            <w:tcW w:w="3420" w:type="dxa"/>
          </w:tcPr>
          <w:p w14:paraId="4A2DCE2A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4AFBEB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F5E56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C2B54D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B21D51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1B9E2C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58FA746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0DF21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4CBF65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574754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83FDB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7965BF9" w14:textId="77777777" w:rsidR="00134A3D" w:rsidRPr="00BD615C" w:rsidRDefault="00134A3D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5327C3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729488C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5D0DB21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8736AA3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8821F5" w14:paraId="4C3E2CCA" w14:textId="77777777" w:rsidTr="003E6DE9">
        <w:tc>
          <w:tcPr>
            <w:tcW w:w="3420" w:type="dxa"/>
          </w:tcPr>
          <w:p w14:paraId="525C190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3A1424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36BB0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E72B22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6E9C47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6E4355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419F12B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5B792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A01151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C50985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0B1CE5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1602E1F" w14:textId="77777777" w:rsidR="00134A3D" w:rsidRPr="00BD615C" w:rsidRDefault="00134A3D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D62632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F83F1DB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3E2200C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4F453C3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15C2" w:rsidRPr="008821F5" w14:paraId="69939B0F" w14:textId="77777777" w:rsidTr="003E6DE9">
        <w:tc>
          <w:tcPr>
            <w:tcW w:w="3420" w:type="dxa"/>
          </w:tcPr>
          <w:p w14:paraId="4A392638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7C1FE4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036BB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A09A05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195D9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1E6C1D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0A267CEA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92D176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7A5509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D2AD1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004C32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07803D0" w14:textId="77777777" w:rsidR="009315C2" w:rsidRPr="00BD615C" w:rsidRDefault="009315C2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720BF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F02596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2FDEE268" w14:textId="77777777" w:rsidR="009315C2" w:rsidRPr="00BD615C" w:rsidRDefault="009315C2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4A06D73" w14:textId="77777777" w:rsidR="009315C2" w:rsidRPr="00BD615C" w:rsidRDefault="009315C2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A3D" w:rsidRPr="008821F5" w14:paraId="215D47EB" w14:textId="77777777" w:rsidTr="003E6DE9">
        <w:tc>
          <w:tcPr>
            <w:tcW w:w="3420" w:type="dxa"/>
          </w:tcPr>
          <w:p w14:paraId="42C74C03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BBDB97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41B28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F28533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ECF428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5F7B53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D0ADBFE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68BFF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557EB2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EA29F5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89E27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AB82BA3" w14:textId="77777777" w:rsidR="00134A3D" w:rsidRPr="00BD615C" w:rsidRDefault="00134A3D" w:rsidP="0035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6EF498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AA1FBE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3E90A287" w14:textId="77777777" w:rsidR="00134A3D" w:rsidRPr="00BD615C" w:rsidRDefault="00134A3D" w:rsidP="00C1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B7DB1A" w14:textId="77777777" w:rsidR="00134A3D" w:rsidRPr="00BD615C" w:rsidRDefault="00134A3D" w:rsidP="00D0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494ACB87" w14:textId="77777777" w:rsidTr="003E6DE9">
        <w:tc>
          <w:tcPr>
            <w:tcW w:w="3420" w:type="dxa"/>
          </w:tcPr>
          <w:p w14:paraId="41BE7CAC" w14:textId="3A743F6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D615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990" w:type="dxa"/>
          </w:tcPr>
          <w:p w14:paraId="43C19BD7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AE9F3A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845A46" w14:textId="1B09E54E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69A16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882118" w14:textId="33A75EA4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BD8F4DE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A84B1" w14:textId="5949B60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93ACF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712E3A" w14:textId="221B41D5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3C1C28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C073C30" w14:textId="2286A386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83F3AD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C9CE476" w14:textId="055596B9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7F68D75A" w14:textId="77777777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F579B5" w14:textId="4B39B1DA" w:rsidR="00CF3CA4" w:rsidRPr="00BD615C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8821F5" w14:paraId="353AB84F" w14:textId="77777777" w:rsidTr="003E6DE9">
        <w:tc>
          <w:tcPr>
            <w:tcW w:w="3420" w:type="dxa"/>
          </w:tcPr>
          <w:p w14:paraId="556ECB6A" w14:textId="0E3F8276" w:rsidR="00CF3CA4" w:rsidRPr="00F63D83" w:rsidRDefault="00104F07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7E8564" w14:textId="38A8595E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70" w:type="dxa"/>
          </w:tcPr>
          <w:p w14:paraId="073072FE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D005AD" w14:textId="210AA791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4,012</w:t>
            </w:r>
          </w:p>
        </w:tc>
        <w:tc>
          <w:tcPr>
            <w:tcW w:w="270" w:type="dxa"/>
          </w:tcPr>
          <w:p w14:paraId="16041B28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76881A" w14:textId="7C73A91C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6,705</w:t>
            </w:r>
          </w:p>
        </w:tc>
        <w:tc>
          <w:tcPr>
            <w:tcW w:w="254" w:type="dxa"/>
          </w:tcPr>
          <w:p w14:paraId="4FA3B88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502783" w14:textId="2F04D381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4,51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A00705A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088CCE" w14:textId="20C21428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6,234</w:t>
            </w:r>
          </w:p>
        </w:tc>
        <w:tc>
          <w:tcPr>
            <w:tcW w:w="236" w:type="dxa"/>
          </w:tcPr>
          <w:p w14:paraId="5D9A7EF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680E87DC" w14:textId="6E58CD5D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3,</w:t>
            </w:r>
            <w:r w:rsidR="005165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4D3DA628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07EF8A3" w14:textId="04DEF7A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39707941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2154666" w14:textId="4A12DB02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60,849</w:t>
            </w:r>
          </w:p>
        </w:tc>
      </w:tr>
      <w:tr w:rsidR="00CF3CA4" w:rsidRPr="008821F5" w14:paraId="44534B48" w14:textId="77777777" w:rsidTr="00221FDF">
        <w:trPr>
          <w:trHeight w:val="33"/>
        </w:trPr>
        <w:tc>
          <w:tcPr>
            <w:tcW w:w="3420" w:type="dxa"/>
          </w:tcPr>
          <w:p w14:paraId="28BD6EEA" w14:textId="357C8E68" w:rsidR="00CF3CA4" w:rsidRPr="00F63D83" w:rsidRDefault="00104F07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CF3CA4"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256</w:t>
            </w:r>
            <w:r w:rsidR="00CF3CA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54D40A" w14:textId="6495D98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35,983</w:t>
            </w:r>
          </w:p>
        </w:tc>
        <w:tc>
          <w:tcPr>
            <w:tcW w:w="270" w:type="dxa"/>
          </w:tcPr>
          <w:p w14:paraId="7D106CCC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572C9D" w14:textId="63C77A6B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3,658</w:t>
            </w:r>
          </w:p>
        </w:tc>
        <w:tc>
          <w:tcPr>
            <w:tcW w:w="270" w:type="dxa"/>
          </w:tcPr>
          <w:p w14:paraId="30AD95E5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5790F3" w14:textId="76B03B4D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5,946</w:t>
            </w:r>
          </w:p>
        </w:tc>
        <w:tc>
          <w:tcPr>
            <w:tcW w:w="254" w:type="dxa"/>
          </w:tcPr>
          <w:p w14:paraId="0CBC9538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609552" w14:textId="1568119F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</w:t>
            </w:r>
            <w:r w:rsidR="007D055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7CBA6231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D1280" w14:textId="6716B44C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7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2,389</w:t>
            </w:r>
          </w:p>
        </w:tc>
        <w:tc>
          <w:tcPr>
            <w:tcW w:w="236" w:type="dxa"/>
          </w:tcPr>
          <w:p w14:paraId="751E4A27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CB9CAD" w14:textId="6D0FC4BD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6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1,406</w:t>
            </w:r>
          </w:p>
        </w:tc>
        <w:tc>
          <w:tcPr>
            <w:tcW w:w="236" w:type="dxa"/>
          </w:tcPr>
          <w:p w14:paraId="3F3844D9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46936E" w14:textId="10FB6D8A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8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D83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64" w:type="dxa"/>
          </w:tcPr>
          <w:p w14:paraId="33EE6C02" w14:textId="77777777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92C319" w14:textId="5478B6B6" w:rsidR="00CF3CA4" w:rsidRPr="00F63D83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0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52,62</w:t>
            </w:r>
            <w:r w:rsidR="007D055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</w:tbl>
    <w:p w14:paraId="7F3060D2" w14:textId="434E8E8E" w:rsidR="00D17A99" w:rsidRPr="00CC2E1D" w:rsidRDefault="00D17A99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CC2E1D">
        <w:rPr>
          <w:rFonts w:ascii="Angsana New" w:hAnsi="Angsana New" w:cs="Angsana New"/>
          <w:sz w:val="26"/>
          <w:szCs w:val="26"/>
        </w:rPr>
        <w:t xml:space="preserve">31 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CC2E1D">
        <w:rPr>
          <w:rFonts w:ascii="Angsana New" w:hAnsi="Angsana New" w:cs="Angsana New"/>
          <w:sz w:val="26"/>
          <w:szCs w:val="26"/>
        </w:rPr>
        <w:t>256</w:t>
      </w:r>
      <w:r w:rsidRPr="00CC2E1D">
        <w:rPr>
          <w:rFonts w:ascii="Angsana New" w:hAnsi="Angsana New" w:cs="Angsana New" w:hint="cs"/>
          <w:sz w:val="26"/>
          <w:szCs w:val="26"/>
          <w:cs/>
        </w:rPr>
        <w:t>2</w:t>
      </w:r>
      <w:r w:rsidRPr="00CC2E1D">
        <w:rPr>
          <w:rFonts w:ascii="Angsana New" w:hAnsi="Angsana New" w:cs="Angsana New"/>
          <w:sz w:val="26"/>
          <w:szCs w:val="26"/>
        </w:rPr>
        <w:t xml:space="preserve"> 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Pr="00CC2E1D">
        <w:rPr>
          <w:rFonts w:ascii="Angsana New" w:hAnsi="Angsana New" w:cs="Angsana New"/>
          <w:sz w:val="26"/>
          <w:szCs w:val="26"/>
        </w:rPr>
        <w:t>256</w:t>
      </w:r>
      <w:r w:rsidRPr="00CC2E1D">
        <w:rPr>
          <w:rFonts w:ascii="Angsana New" w:hAnsi="Angsana New" w:cs="Angsana New" w:hint="cs"/>
          <w:sz w:val="26"/>
          <w:szCs w:val="26"/>
          <w:cs/>
        </w:rPr>
        <w:t>1</w:t>
      </w:r>
      <w:r w:rsidRPr="00CC2E1D">
        <w:rPr>
          <w:rFonts w:ascii="Angsana New" w:hAnsi="Angsana New" w:cs="Angsana New"/>
          <w:sz w:val="26"/>
          <w:szCs w:val="26"/>
        </w:rPr>
        <w:t xml:space="preserve"> </w:t>
      </w:r>
      <w:r w:rsidR="00E4783C">
        <w:rPr>
          <w:rFonts w:ascii="Angsana New" w:hAnsi="Angsana New" w:cs="Angsana New"/>
          <w:sz w:val="26"/>
          <w:szCs w:val="26"/>
          <w:cs/>
        </w:rPr>
        <w:t>บริษัท</w:t>
      </w:r>
      <w:r w:rsidRPr="00CC2E1D">
        <w:rPr>
          <w:rFonts w:ascii="Angsana New" w:hAnsi="Angsana New" w:cs="Angsana New" w:hint="cs"/>
          <w:sz w:val="26"/>
          <w:szCs w:val="26"/>
          <w:cs/>
        </w:rPr>
        <w:t>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มูลค่าตามบัญชีก่อนหักค่าเสื่อมราคาสะสมของอาคารและอุปกรณ์ดังกล่าวมีจำนวนเงิน</w:t>
      </w:r>
      <w:r w:rsidRPr="00221FDF">
        <w:rPr>
          <w:rFonts w:asciiTheme="majorBidi" w:hAnsiTheme="majorBidi" w:cstheme="majorBidi"/>
          <w:sz w:val="26"/>
          <w:szCs w:val="26"/>
          <w:cs/>
        </w:rPr>
        <w:t>ประมาณ 158.66 ล้านบาท และ 105.52 ล้านบาท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ตามลำดับ</w:t>
      </w:r>
      <w:r w:rsidRPr="00CC2E1D">
        <w:rPr>
          <w:rFonts w:ascii="Angsana New" w:hAnsi="Angsana New" w:cs="Angsana New"/>
          <w:sz w:val="26"/>
          <w:szCs w:val="26"/>
        </w:rPr>
        <w:t xml:space="preserve"> (</w:t>
      </w:r>
      <w:r w:rsidRPr="00CC2E1D">
        <w:rPr>
          <w:rFonts w:ascii="Angsana New" w:hAnsi="Angsana New" w:cs="Angsana New" w:hint="cs"/>
          <w:sz w:val="26"/>
          <w:szCs w:val="26"/>
          <w:cs/>
        </w:rPr>
        <w:t>เฉพาะ</w:t>
      </w:r>
      <w:r w:rsidR="00E4783C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Pr="00CC2E1D">
        <w:rPr>
          <w:rFonts w:ascii="Angsana New" w:hAnsi="Angsana New" w:cs="Angsana New"/>
          <w:sz w:val="26"/>
          <w:szCs w:val="26"/>
        </w:rPr>
        <w:t xml:space="preserve">: 106.16 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ล้านบาท และ </w:t>
      </w:r>
      <w:r w:rsidRPr="00CC2E1D">
        <w:rPr>
          <w:rFonts w:ascii="Angsana New" w:hAnsi="Angsana New" w:cs="Angsana New"/>
          <w:sz w:val="26"/>
          <w:szCs w:val="26"/>
        </w:rPr>
        <w:t xml:space="preserve">92.49 </w:t>
      </w:r>
      <w:r w:rsidRPr="00CC2E1D">
        <w:rPr>
          <w:rFonts w:ascii="Angsana New" w:hAnsi="Angsana New" w:cs="Angsana New" w:hint="cs"/>
          <w:sz w:val="26"/>
          <w:szCs w:val="26"/>
          <w:cs/>
        </w:rPr>
        <w:t>ล้านบาท ตามลำดับ</w:t>
      </w:r>
      <w:r w:rsidRPr="00CC2E1D">
        <w:rPr>
          <w:rFonts w:ascii="Angsana New" w:hAnsi="Angsana New" w:cs="Angsana New"/>
          <w:sz w:val="26"/>
          <w:szCs w:val="26"/>
        </w:rPr>
        <w:t>)</w:t>
      </w:r>
    </w:p>
    <w:p w14:paraId="53704A3C" w14:textId="793839EC" w:rsidR="00290168" w:rsidRPr="00D17A99" w:rsidRDefault="00290168" w:rsidP="00290168">
      <w:pPr>
        <w:rPr>
          <w:rFonts w:cstheme="minorBidi"/>
        </w:rPr>
      </w:pPr>
    </w:p>
    <w:p w14:paraId="7D130A04" w14:textId="77777777" w:rsidR="00564C3C" w:rsidRDefault="00564C3C" w:rsidP="00290168">
      <w:pPr>
        <w:rPr>
          <w:rFonts w:cstheme="minorBidi"/>
          <w:lang w:val="th-TH"/>
        </w:rPr>
      </w:pPr>
    </w:p>
    <w:p w14:paraId="52C7117C" w14:textId="77777777" w:rsidR="00564C3C" w:rsidRDefault="00564C3C" w:rsidP="00290168">
      <w:pPr>
        <w:rPr>
          <w:rFonts w:cstheme="minorBidi"/>
          <w:lang w:val="th-TH"/>
        </w:rPr>
      </w:pPr>
    </w:p>
    <w:p w14:paraId="170F696F" w14:textId="15DCCD92" w:rsidR="00564C3C" w:rsidRPr="00290168" w:rsidRDefault="00564C3C" w:rsidP="00290168">
      <w:pPr>
        <w:rPr>
          <w:rFonts w:cstheme="minorBidi"/>
          <w:cs/>
          <w:lang w:val="th-TH"/>
        </w:rPr>
        <w:sectPr w:rsidR="00564C3C" w:rsidRPr="00290168" w:rsidSect="00FE25F2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287D3293" w14:textId="0F01D072" w:rsidR="00320F5D" w:rsidRPr="00CC2E1D" w:rsidRDefault="00320F5D" w:rsidP="00320F5D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486"/>
        <w:jc w:val="thaiDistribute"/>
        <w:rPr>
          <w:rFonts w:asciiTheme="majorBidi" w:hAnsiTheme="majorBidi" w:cstheme="majorBidi"/>
          <w:color w:val="0000FF"/>
          <w:sz w:val="26"/>
          <w:szCs w:val="26"/>
          <w:u w:val="none"/>
        </w:rPr>
      </w:pPr>
      <w:bookmarkStart w:id="33" w:name="_Toc33611520"/>
      <w:r w:rsidRPr="0069608B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1</w:t>
      </w:r>
      <w:r w:rsidR="003763AB">
        <w:rPr>
          <w:rFonts w:asciiTheme="majorBidi" w:hAnsiTheme="majorBidi" w:cstheme="majorBidi" w:hint="cs"/>
          <w:szCs w:val="30"/>
          <w:u w:val="none"/>
          <w:cs/>
          <w:lang w:val="th-TH"/>
        </w:rPr>
        <w:t>7</w:t>
      </w:r>
      <w:r>
        <w:rPr>
          <w:rFonts w:asciiTheme="majorBidi" w:hAnsiTheme="majorBidi" w:cstheme="majorBidi"/>
          <w:szCs w:val="30"/>
          <w:u w:val="none"/>
          <w:cs/>
          <w:lang w:val="th-TH"/>
        </w:rPr>
        <w:tab/>
      </w:r>
      <w:r w:rsidRPr="00CC2E1D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>สินทรัพย์ไม่มีตัวตน</w:t>
      </w:r>
      <w:bookmarkEnd w:id="33"/>
      <w:r w:rsidRPr="00CC2E1D">
        <w:rPr>
          <w:rFonts w:asciiTheme="majorBidi" w:hAnsiTheme="majorBidi" w:cstheme="majorBidi"/>
          <w:color w:val="0000FF"/>
          <w:sz w:val="26"/>
          <w:szCs w:val="26"/>
          <w:u w:val="none"/>
        </w:rPr>
        <w:t xml:space="preserve"> </w:t>
      </w:r>
    </w:p>
    <w:p w14:paraId="4E150679" w14:textId="17A6309E" w:rsidR="00320F5D" w:rsidRPr="00CC2E1D" w:rsidRDefault="00320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13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40"/>
        <w:gridCol w:w="271"/>
        <w:gridCol w:w="1439"/>
        <w:gridCol w:w="270"/>
        <w:gridCol w:w="1530"/>
        <w:gridCol w:w="271"/>
        <w:gridCol w:w="1348"/>
      </w:tblGrid>
      <w:tr w:rsidR="00BC7CC7" w:rsidRPr="00CC2E1D" w14:paraId="4C208B35" w14:textId="77777777" w:rsidTr="00510935">
        <w:trPr>
          <w:tblHeader/>
        </w:trPr>
        <w:tc>
          <w:tcPr>
            <w:tcW w:w="5670" w:type="dxa"/>
            <w:vAlign w:val="bottom"/>
          </w:tcPr>
          <w:p w14:paraId="10CD41E7" w14:textId="2B9D75CD" w:rsidR="00BC7CC7" w:rsidRPr="00CC2E1D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79" w:type="dxa"/>
            <w:gridSpan w:val="9"/>
            <w:vAlign w:val="bottom"/>
          </w:tcPr>
          <w:p w14:paraId="48ED213A" w14:textId="52BD0D52" w:rsidR="00BC7CC7" w:rsidRPr="00CC2E1D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F1BD0" w:rsidRPr="00CC2E1D" w14:paraId="611ADFAA" w14:textId="77777777" w:rsidTr="00510935">
        <w:trPr>
          <w:tblHeader/>
        </w:trPr>
        <w:tc>
          <w:tcPr>
            <w:tcW w:w="5670" w:type="dxa"/>
            <w:vAlign w:val="bottom"/>
          </w:tcPr>
          <w:p w14:paraId="4CDF0147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240E353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สัญญา</w:t>
            </w:r>
          </w:p>
          <w:p w14:paraId="2E5DBB86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สิทธิพิเศษ</w:t>
            </w:r>
          </w:p>
        </w:tc>
        <w:tc>
          <w:tcPr>
            <w:tcW w:w="270" w:type="dxa"/>
          </w:tcPr>
          <w:p w14:paraId="1194A83E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CEFCB62" w14:textId="6BC577DF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71" w:type="dxa"/>
          </w:tcPr>
          <w:p w14:paraId="48FC2613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65A6848" w14:textId="1FEC581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  <w:p w14:paraId="055F91C3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270" w:type="dxa"/>
          </w:tcPr>
          <w:p w14:paraId="2A3816B4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67A634" w14:textId="344DDD85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ซอฟต์แวร์ระหว่างพัฒนา</w:t>
            </w:r>
          </w:p>
        </w:tc>
        <w:tc>
          <w:tcPr>
            <w:tcW w:w="271" w:type="dxa"/>
          </w:tcPr>
          <w:p w14:paraId="76782647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295FF3DB" w14:textId="20B90EC4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C7CC7" w:rsidRPr="00CC2E1D" w14:paraId="765D1378" w14:textId="77777777" w:rsidTr="00510935">
        <w:trPr>
          <w:tblHeader/>
        </w:trPr>
        <w:tc>
          <w:tcPr>
            <w:tcW w:w="5670" w:type="dxa"/>
            <w:vAlign w:val="bottom"/>
          </w:tcPr>
          <w:p w14:paraId="0A43D112" w14:textId="34EBB975" w:rsidR="00BC7CC7" w:rsidRPr="00CC2E1D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279" w:type="dxa"/>
            <w:gridSpan w:val="9"/>
            <w:vAlign w:val="bottom"/>
          </w:tcPr>
          <w:p w14:paraId="4955A9BA" w14:textId="37BFB70D" w:rsidR="00BC7CC7" w:rsidRPr="00CC2E1D" w:rsidRDefault="00BC7CC7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F3CA4" w:rsidRPr="00CC2E1D" w14:paraId="5DA4AAFF" w14:textId="77777777" w:rsidTr="00510935">
        <w:tc>
          <w:tcPr>
            <w:tcW w:w="5670" w:type="dxa"/>
            <w:vAlign w:val="bottom"/>
            <w:hideMark/>
          </w:tcPr>
          <w:p w14:paraId="5F03650E" w14:textId="206935A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48C44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F79F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9F54E7" w14:textId="18DDBBE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C65E72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588EBB9" w14:textId="37C1AF1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7FA9A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0C7EED4" w14:textId="6EB4006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6004E9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1121ED98" w14:textId="4C33B05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CC2E1D" w14:paraId="7AEB0B93" w14:textId="77777777" w:rsidTr="00510935">
        <w:tc>
          <w:tcPr>
            <w:tcW w:w="5670" w:type="dxa"/>
            <w:vAlign w:val="bottom"/>
            <w:hideMark/>
          </w:tcPr>
          <w:p w14:paraId="1140E89F" w14:textId="6A69EB6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0228CDD1" w14:textId="2DAA611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19,961</w:t>
            </w:r>
          </w:p>
        </w:tc>
        <w:tc>
          <w:tcPr>
            <w:tcW w:w="270" w:type="dxa"/>
          </w:tcPr>
          <w:p w14:paraId="64F3BD9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6C8B49" w14:textId="059BD45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56,368</w:t>
            </w:r>
          </w:p>
        </w:tc>
        <w:tc>
          <w:tcPr>
            <w:tcW w:w="271" w:type="dxa"/>
          </w:tcPr>
          <w:p w14:paraId="4342930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92870D9" w14:textId="6130388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3707A07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7E1305" w14:textId="78C1B03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64,555</w:t>
            </w:r>
          </w:p>
        </w:tc>
        <w:tc>
          <w:tcPr>
            <w:tcW w:w="271" w:type="dxa"/>
          </w:tcPr>
          <w:p w14:paraId="56F85B4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12AC66A9" w14:textId="50EFF3B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140,924</w:t>
            </w:r>
          </w:p>
        </w:tc>
      </w:tr>
      <w:tr w:rsidR="00CF3CA4" w:rsidRPr="00CC2E1D" w14:paraId="44A4E1F0" w14:textId="77777777" w:rsidTr="00510935">
        <w:tc>
          <w:tcPr>
            <w:tcW w:w="5670" w:type="dxa"/>
            <w:vAlign w:val="bottom"/>
            <w:hideMark/>
          </w:tcPr>
          <w:p w14:paraId="262810B9" w14:textId="76E7C68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440" w:type="dxa"/>
            <w:vAlign w:val="bottom"/>
          </w:tcPr>
          <w:p w14:paraId="6A1648AB" w14:textId="33FA462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D60B2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EEC28D" w14:textId="34B2C9B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1,950</w:t>
            </w:r>
          </w:p>
        </w:tc>
        <w:tc>
          <w:tcPr>
            <w:tcW w:w="271" w:type="dxa"/>
          </w:tcPr>
          <w:p w14:paraId="2FBCFD2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9AA93C9" w14:textId="3A9DDED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6D60BD3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F4438A" w14:textId="576F927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23,326</w:t>
            </w:r>
          </w:p>
        </w:tc>
        <w:tc>
          <w:tcPr>
            <w:tcW w:w="271" w:type="dxa"/>
          </w:tcPr>
          <w:p w14:paraId="29A69D6E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8CFBD7B" w14:textId="1514B9D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25,296</w:t>
            </w:r>
          </w:p>
        </w:tc>
      </w:tr>
      <w:tr w:rsidR="00CF3CA4" w:rsidRPr="00CC2E1D" w14:paraId="1E43D765" w14:textId="77777777" w:rsidTr="00A07AB5">
        <w:tc>
          <w:tcPr>
            <w:tcW w:w="5670" w:type="dxa"/>
            <w:vAlign w:val="bottom"/>
          </w:tcPr>
          <w:p w14:paraId="047C8E41" w14:textId="0128FFB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396A13D4" w14:textId="04B6EBA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A08A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7790B" w14:textId="4853B10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(429)</w:t>
            </w:r>
          </w:p>
        </w:tc>
        <w:tc>
          <w:tcPr>
            <w:tcW w:w="271" w:type="dxa"/>
          </w:tcPr>
          <w:p w14:paraId="6DE7D4BE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293B6A59" w14:textId="06C7BE24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9499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6B9984" w14:textId="2E8126B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(8,688)</w:t>
            </w:r>
          </w:p>
        </w:tc>
        <w:tc>
          <w:tcPr>
            <w:tcW w:w="271" w:type="dxa"/>
          </w:tcPr>
          <w:p w14:paraId="27D853E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5ED5E35" w14:textId="7EE84AE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(9,117)</w:t>
            </w:r>
          </w:p>
        </w:tc>
      </w:tr>
      <w:tr w:rsidR="00CF3CA4" w:rsidRPr="00CC2E1D" w14:paraId="1EE8ABC1" w14:textId="77777777" w:rsidTr="00510935">
        <w:tc>
          <w:tcPr>
            <w:tcW w:w="5670" w:type="dxa"/>
            <w:vAlign w:val="bottom"/>
            <w:hideMark/>
          </w:tcPr>
          <w:p w14:paraId="2BAB03C0" w14:textId="5B702EC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(ออก)</w:t>
            </w:r>
          </w:p>
        </w:tc>
        <w:tc>
          <w:tcPr>
            <w:tcW w:w="1440" w:type="dxa"/>
            <w:vAlign w:val="bottom"/>
          </w:tcPr>
          <w:p w14:paraId="5ABBB038" w14:textId="2AD7425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63C25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643B84" w14:textId="102F099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75,760</w:t>
            </w:r>
          </w:p>
        </w:tc>
        <w:tc>
          <w:tcPr>
            <w:tcW w:w="271" w:type="dxa"/>
          </w:tcPr>
          <w:p w14:paraId="3F9A7AB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94C3BBA" w14:textId="5157D283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9A367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9C2351" w14:textId="2B0FD44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(75,760)</w:t>
            </w:r>
          </w:p>
        </w:tc>
        <w:tc>
          <w:tcPr>
            <w:tcW w:w="271" w:type="dxa"/>
          </w:tcPr>
          <w:p w14:paraId="674E079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D039E9C" w14:textId="27F116F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3CA4" w:rsidRPr="00CC2E1D" w14:paraId="1DD4D31B" w14:textId="77777777" w:rsidTr="00A07AB5">
        <w:tc>
          <w:tcPr>
            <w:tcW w:w="5670" w:type="dxa"/>
            <w:vAlign w:val="bottom"/>
            <w:hideMark/>
          </w:tcPr>
          <w:p w14:paraId="5AAD4BF3" w14:textId="7A82101E" w:rsidR="00CF3CA4" w:rsidRPr="00CC2E1D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7A07D" w14:textId="27025B4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(141)</w:t>
            </w:r>
          </w:p>
        </w:tc>
        <w:tc>
          <w:tcPr>
            <w:tcW w:w="270" w:type="dxa"/>
          </w:tcPr>
          <w:p w14:paraId="1D5DAC0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B4DF" w14:textId="3288F16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(201)</w:t>
            </w:r>
          </w:p>
        </w:tc>
        <w:tc>
          <w:tcPr>
            <w:tcW w:w="271" w:type="dxa"/>
          </w:tcPr>
          <w:p w14:paraId="7DF771B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BFBCA91" w14:textId="57000FA1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A1FA0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970AAC" w14:textId="023B64B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271" w:type="dxa"/>
          </w:tcPr>
          <w:p w14:paraId="326900B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E8134D6" w14:textId="475DEAD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(398)</w:t>
            </w:r>
          </w:p>
        </w:tc>
      </w:tr>
      <w:tr w:rsidR="00CF3CA4" w:rsidRPr="00CC2E1D" w14:paraId="67D4EF03" w14:textId="77777777" w:rsidTr="00A07AB5">
        <w:tc>
          <w:tcPr>
            <w:tcW w:w="5670" w:type="dxa"/>
            <w:vAlign w:val="bottom"/>
          </w:tcPr>
          <w:p w14:paraId="08B372BA" w14:textId="310AD37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และ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44FAB9" w14:textId="0BE9BA8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19,820</w:t>
            </w:r>
          </w:p>
        </w:tc>
        <w:tc>
          <w:tcPr>
            <w:tcW w:w="270" w:type="dxa"/>
          </w:tcPr>
          <w:p w14:paraId="0405FE2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36B0A" w14:textId="647FDBC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133,448</w:t>
            </w:r>
          </w:p>
        </w:tc>
        <w:tc>
          <w:tcPr>
            <w:tcW w:w="271" w:type="dxa"/>
          </w:tcPr>
          <w:p w14:paraId="340D1E9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73E44B0" w14:textId="6A4A209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0766AECD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DD68C" w14:textId="487B760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3,377</w:t>
            </w:r>
          </w:p>
        </w:tc>
        <w:tc>
          <w:tcPr>
            <w:tcW w:w="271" w:type="dxa"/>
          </w:tcPr>
          <w:p w14:paraId="7F32E35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B7CA50F" w14:textId="16B6082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156,705</w:t>
            </w:r>
          </w:p>
        </w:tc>
      </w:tr>
      <w:tr w:rsidR="00CF3CA4" w:rsidRPr="00CC2E1D" w14:paraId="6B3A2309" w14:textId="77777777" w:rsidTr="00510935">
        <w:tc>
          <w:tcPr>
            <w:tcW w:w="5670" w:type="dxa"/>
            <w:vAlign w:val="bottom"/>
            <w:hideMark/>
          </w:tcPr>
          <w:p w14:paraId="6EE239A0" w14:textId="6BF4E3E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440" w:type="dxa"/>
            <w:vAlign w:val="bottom"/>
          </w:tcPr>
          <w:p w14:paraId="77C9B2C5" w14:textId="2CD83CD5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4BEA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DC3551" w14:textId="7EA2937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271" w:type="dxa"/>
          </w:tcPr>
          <w:p w14:paraId="0A7F301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DF620BF" w14:textId="3E001F23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3CC56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652FB55" w14:textId="25B7529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8,797</w:t>
            </w:r>
          </w:p>
        </w:tc>
        <w:tc>
          <w:tcPr>
            <w:tcW w:w="271" w:type="dxa"/>
          </w:tcPr>
          <w:p w14:paraId="3478E58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2880AB58" w14:textId="04E737C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8,974</w:t>
            </w:r>
          </w:p>
        </w:tc>
      </w:tr>
      <w:tr w:rsidR="00CF3CA4" w:rsidRPr="00CC2E1D" w14:paraId="55C09947" w14:textId="77777777" w:rsidTr="00510935">
        <w:tc>
          <w:tcPr>
            <w:tcW w:w="5670" w:type="dxa"/>
            <w:vAlign w:val="bottom"/>
            <w:hideMark/>
          </w:tcPr>
          <w:p w14:paraId="5827B854" w14:textId="5EFDE97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(ออก)</w:t>
            </w:r>
          </w:p>
        </w:tc>
        <w:tc>
          <w:tcPr>
            <w:tcW w:w="1440" w:type="dxa"/>
            <w:vAlign w:val="bottom"/>
          </w:tcPr>
          <w:p w14:paraId="06D75612" w14:textId="4DF35A8B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DF542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0DA511" w14:textId="0BE5633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12,160</w:t>
            </w:r>
          </w:p>
        </w:tc>
        <w:tc>
          <w:tcPr>
            <w:tcW w:w="271" w:type="dxa"/>
          </w:tcPr>
          <w:p w14:paraId="6B324C7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C823D51" w14:textId="7A1ACFFF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85BBD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B77127B" w14:textId="71AA663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(12,160)</w:t>
            </w:r>
          </w:p>
        </w:tc>
        <w:tc>
          <w:tcPr>
            <w:tcW w:w="271" w:type="dxa"/>
          </w:tcPr>
          <w:p w14:paraId="317ED3D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520CF284" w14:textId="31213510" w:rsidR="00CF3CA4" w:rsidRPr="00CC2E1D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3CA4" w:rsidRPr="00CC2E1D" w14:paraId="2546DAFB" w14:textId="77777777" w:rsidTr="00510935">
        <w:tc>
          <w:tcPr>
            <w:tcW w:w="5670" w:type="dxa"/>
            <w:vAlign w:val="bottom"/>
            <w:hideMark/>
          </w:tcPr>
          <w:p w14:paraId="1E2EA295" w14:textId="3114800F" w:rsidR="00CF3CA4" w:rsidRPr="00CC2E1D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FF30F" w14:textId="7ED4909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(1,402)</w:t>
            </w:r>
          </w:p>
        </w:tc>
        <w:tc>
          <w:tcPr>
            <w:tcW w:w="270" w:type="dxa"/>
          </w:tcPr>
          <w:p w14:paraId="2032802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BC8AD9" w14:textId="3BBC711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(3,116)</w:t>
            </w:r>
          </w:p>
        </w:tc>
        <w:tc>
          <w:tcPr>
            <w:tcW w:w="271" w:type="dxa"/>
          </w:tcPr>
          <w:p w14:paraId="1D9C19D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E277F2D" w14:textId="474C211A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32F26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469ABE" w14:textId="4E9ECBC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(14)</w:t>
            </w:r>
          </w:p>
        </w:tc>
        <w:tc>
          <w:tcPr>
            <w:tcW w:w="271" w:type="dxa"/>
          </w:tcPr>
          <w:p w14:paraId="0D7834E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BAB4A1B" w14:textId="50DE42EA" w:rsidR="00CF3CA4" w:rsidRPr="00CC2E1D" w:rsidRDefault="00A2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(4,532)</w:t>
            </w:r>
          </w:p>
        </w:tc>
      </w:tr>
      <w:tr w:rsidR="00CF3CA4" w:rsidRPr="00CC2E1D" w14:paraId="26C8A21F" w14:textId="77777777" w:rsidTr="00510935">
        <w:tc>
          <w:tcPr>
            <w:tcW w:w="5670" w:type="dxa"/>
            <w:vAlign w:val="bottom"/>
            <w:hideMark/>
          </w:tcPr>
          <w:p w14:paraId="2A4B9BB0" w14:textId="293FCB0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073DF" w14:textId="0F5B8AA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18,418</w:t>
            </w:r>
          </w:p>
        </w:tc>
        <w:tc>
          <w:tcPr>
            <w:tcW w:w="270" w:type="dxa"/>
          </w:tcPr>
          <w:p w14:paraId="2231551E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100B" w14:textId="45E3FA3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142,669</w:t>
            </w:r>
          </w:p>
        </w:tc>
        <w:tc>
          <w:tcPr>
            <w:tcW w:w="271" w:type="dxa"/>
          </w:tcPr>
          <w:p w14:paraId="4AEDBF3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674A1" w14:textId="56031B5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1709878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4F711" w14:textId="503CF97A" w:rsidR="00CF3CA4" w:rsidRPr="00CC2E1D" w:rsidRDefault="00CF3CA4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ACA965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711F5" w14:textId="4E3B967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161,147</w:t>
            </w:r>
          </w:p>
        </w:tc>
      </w:tr>
      <w:tr w:rsidR="00AF1BD0" w:rsidRPr="00CC2E1D" w14:paraId="6D7B72F4" w14:textId="77777777" w:rsidTr="00510935">
        <w:tc>
          <w:tcPr>
            <w:tcW w:w="5670" w:type="dxa"/>
            <w:vAlign w:val="bottom"/>
          </w:tcPr>
          <w:p w14:paraId="6AE241BE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01024C" w14:textId="77777777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CA3578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1E339" w14:textId="599B16E5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09CA0DA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336AB5E" w14:textId="1DCD1B4A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EED5B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590EB0" w14:textId="63A22694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C6712CC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A95521A" w14:textId="08F57A72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F1BD0" w:rsidRPr="00CC2E1D" w14:paraId="00759D88" w14:textId="77777777" w:rsidTr="00510935">
        <w:tc>
          <w:tcPr>
            <w:tcW w:w="5670" w:type="dxa"/>
            <w:vAlign w:val="bottom"/>
          </w:tcPr>
          <w:p w14:paraId="4434AB44" w14:textId="77777777" w:rsidR="00AF1BD0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64981404" w14:textId="77777777" w:rsidR="008167DA" w:rsidRDefault="008167DA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50E3411" w14:textId="3944D471" w:rsidR="008167DA" w:rsidRPr="00CC2E1D" w:rsidRDefault="008167DA" w:rsidP="0081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F06A9C" w14:textId="77777777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A5601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36B504" w14:textId="4172141C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9273F2D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3CB4C32" w14:textId="73D3A329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3D1EA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936E9D0" w14:textId="77D4A3FB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00A51B2" w14:textId="77777777" w:rsidR="00AF1BD0" w:rsidRPr="00CC2E1D" w:rsidRDefault="00AF1BD0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AB4AD9F" w14:textId="2948FC78" w:rsidR="00AF1BD0" w:rsidRPr="00CC2E1D" w:rsidRDefault="00AF1BD0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055C" w:rsidRPr="00CC2E1D" w14:paraId="0A808CF2" w14:textId="77777777" w:rsidTr="00510935">
        <w:tc>
          <w:tcPr>
            <w:tcW w:w="5670" w:type="dxa"/>
            <w:vAlign w:val="bottom"/>
          </w:tcPr>
          <w:p w14:paraId="687F974B" w14:textId="77777777" w:rsidR="007D055C" w:rsidRDefault="007D055C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BFFF3" w14:textId="77777777" w:rsidR="007D055C" w:rsidRPr="00CC2E1D" w:rsidRDefault="007D055C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6CFBC" w14:textId="77777777" w:rsidR="007D055C" w:rsidRPr="00CC2E1D" w:rsidRDefault="007D055C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8C63EC" w14:textId="77777777" w:rsidR="007D055C" w:rsidRPr="00CC2E1D" w:rsidRDefault="007D055C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6E2329F" w14:textId="77777777" w:rsidR="007D055C" w:rsidRPr="00CC2E1D" w:rsidRDefault="007D055C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4EBCC817" w14:textId="77777777" w:rsidR="007D055C" w:rsidRPr="00CC2E1D" w:rsidRDefault="007D055C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54FB63" w14:textId="77777777" w:rsidR="007D055C" w:rsidRPr="00CC2E1D" w:rsidRDefault="007D055C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3CE76C" w14:textId="77777777" w:rsidR="007D055C" w:rsidRPr="00CC2E1D" w:rsidRDefault="007D055C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986E7A3" w14:textId="77777777" w:rsidR="007D055C" w:rsidRPr="00CC2E1D" w:rsidRDefault="007D055C" w:rsidP="00BC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771240B" w14:textId="77777777" w:rsidR="007D055C" w:rsidRPr="00CC2E1D" w:rsidRDefault="007D055C" w:rsidP="001C2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CC2E1D" w14:paraId="0C42A227" w14:textId="77777777" w:rsidTr="00510935">
        <w:tc>
          <w:tcPr>
            <w:tcW w:w="5670" w:type="dxa"/>
            <w:vAlign w:val="bottom"/>
            <w:hideMark/>
          </w:tcPr>
          <w:p w14:paraId="6FB95705" w14:textId="77777777" w:rsidR="00820F0B" w:rsidRDefault="00820F0B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7A0048FD" w14:textId="12BCCAB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การตัดจำหน่าย</w:t>
            </w:r>
          </w:p>
        </w:tc>
        <w:tc>
          <w:tcPr>
            <w:tcW w:w="1440" w:type="dxa"/>
            <w:vAlign w:val="bottom"/>
          </w:tcPr>
          <w:p w14:paraId="77FD07E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84320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5C5DF" w14:textId="156533E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BEC21E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124CD75" w14:textId="1DB60BB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565C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EAEC5A" w14:textId="779D369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370D7D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5E7A1348" w14:textId="7063102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CC2E1D" w14:paraId="61F7AD4D" w14:textId="77777777" w:rsidTr="00510935">
        <w:tc>
          <w:tcPr>
            <w:tcW w:w="5670" w:type="dxa"/>
            <w:vAlign w:val="bottom"/>
            <w:hideMark/>
          </w:tcPr>
          <w:p w14:paraId="73536258" w14:textId="5FE6F1F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60F0C24D" w14:textId="6EDAE6A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15,526</w:t>
            </w:r>
          </w:p>
        </w:tc>
        <w:tc>
          <w:tcPr>
            <w:tcW w:w="270" w:type="dxa"/>
          </w:tcPr>
          <w:p w14:paraId="7BD94EA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5AF963" w14:textId="37AAB72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9,36</w:t>
            </w:r>
            <w:r w:rsidR="0027304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1" w:type="dxa"/>
          </w:tcPr>
          <w:p w14:paraId="1398DE0D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301E16A5" w14:textId="5298300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7304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5674EC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D577CF4" w14:textId="2A5C5A90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7A8FB8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0615B47" w14:textId="27F1BFF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24,923</w:t>
            </w:r>
          </w:p>
        </w:tc>
      </w:tr>
      <w:tr w:rsidR="00CF3CA4" w:rsidRPr="00CC2E1D" w14:paraId="6CF9F643" w14:textId="77777777" w:rsidTr="00510935">
        <w:tc>
          <w:tcPr>
            <w:tcW w:w="5670" w:type="dxa"/>
            <w:vAlign w:val="bottom"/>
            <w:hideMark/>
          </w:tcPr>
          <w:p w14:paraId="75C03C36" w14:textId="2BAEC1B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6AD2CA44" w14:textId="1C78BA7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3,289</w:t>
            </w:r>
          </w:p>
        </w:tc>
        <w:tc>
          <w:tcPr>
            <w:tcW w:w="270" w:type="dxa"/>
          </w:tcPr>
          <w:p w14:paraId="28E6991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68D36" w14:textId="719CC2C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11,824</w:t>
            </w:r>
          </w:p>
        </w:tc>
        <w:tc>
          <w:tcPr>
            <w:tcW w:w="271" w:type="dxa"/>
          </w:tcPr>
          <w:p w14:paraId="7E7560F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78429DC" w14:textId="6561214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60A817A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469D36" w14:textId="5324FA64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7681E3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6409F49C" w14:textId="3007315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15,128</w:t>
            </w:r>
          </w:p>
        </w:tc>
      </w:tr>
      <w:tr w:rsidR="00CF3CA4" w:rsidRPr="00CC2E1D" w14:paraId="6401DF16" w14:textId="77777777" w:rsidTr="00510935">
        <w:tc>
          <w:tcPr>
            <w:tcW w:w="5670" w:type="dxa"/>
            <w:vAlign w:val="bottom"/>
          </w:tcPr>
          <w:p w14:paraId="4C695044" w14:textId="0D3E62E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14:paraId="7F391824" w14:textId="2498F03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65E92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601C4E" w14:textId="42207E8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(43)</w:t>
            </w:r>
          </w:p>
        </w:tc>
        <w:tc>
          <w:tcPr>
            <w:tcW w:w="271" w:type="dxa"/>
          </w:tcPr>
          <w:p w14:paraId="271C3BB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E2AC6A9" w14:textId="67166F53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58FF6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141191" w14:textId="0AC4D487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90DE0D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1EF2CF27" w14:textId="4C28D69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(43)</w:t>
            </w:r>
          </w:p>
        </w:tc>
      </w:tr>
      <w:tr w:rsidR="00CF3CA4" w:rsidRPr="00CC2E1D" w14:paraId="170BCF18" w14:textId="77777777" w:rsidTr="00510935">
        <w:tc>
          <w:tcPr>
            <w:tcW w:w="5670" w:type="dxa"/>
            <w:vAlign w:val="bottom"/>
            <w:hideMark/>
          </w:tcPr>
          <w:p w14:paraId="1CC63D19" w14:textId="59021C22" w:rsidR="00CF3CA4" w:rsidRPr="00CC2E1D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2A72B" w14:textId="16CC5A1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(96)</w:t>
            </w:r>
          </w:p>
        </w:tc>
        <w:tc>
          <w:tcPr>
            <w:tcW w:w="270" w:type="dxa"/>
          </w:tcPr>
          <w:p w14:paraId="1710531E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41A93" w14:textId="54976FC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71" w:type="dxa"/>
          </w:tcPr>
          <w:p w14:paraId="68140BC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92C6047" w14:textId="5E0986ED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B4D49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766CB2" w14:textId="055F952B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87C458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834A787" w14:textId="3BDDC6C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(113)</w:t>
            </w:r>
          </w:p>
        </w:tc>
      </w:tr>
      <w:tr w:rsidR="00CF3CA4" w:rsidRPr="00CC2E1D" w14:paraId="7CB548A4" w14:textId="77777777" w:rsidTr="00510935">
        <w:tc>
          <w:tcPr>
            <w:tcW w:w="5670" w:type="dxa"/>
            <w:vAlign w:val="bottom"/>
          </w:tcPr>
          <w:p w14:paraId="3B1498AC" w14:textId="3DA3B58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และ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1C6DE" w14:textId="1CF301F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18,719</w:t>
            </w:r>
          </w:p>
        </w:tc>
        <w:tc>
          <w:tcPr>
            <w:tcW w:w="270" w:type="dxa"/>
          </w:tcPr>
          <w:p w14:paraId="162BCF0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6F7F5" w14:textId="505C235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21,13</w:t>
            </w:r>
            <w:r w:rsidR="002730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</w:tcPr>
          <w:p w14:paraId="28E7CD9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0834C85" w14:textId="7ECFAE4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2730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1A4D1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1B4DFB" w14:textId="0BE20E5F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726059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A8B4A7B" w14:textId="1FD81A9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39,895</w:t>
            </w:r>
          </w:p>
        </w:tc>
      </w:tr>
      <w:tr w:rsidR="00CF3CA4" w:rsidRPr="00CC2E1D" w14:paraId="52FA8C11" w14:textId="77777777" w:rsidTr="00510935">
        <w:tc>
          <w:tcPr>
            <w:tcW w:w="5670" w:type="dxa"/>
            <w:vAlign w:val="bottom"/>
            <w:hideMark/>
          </w:tcPr>
          <w:p w14:paraId="51B0B45D" w14:textId="445A6D9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03042623" w14:textId="5C2B576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1,075</w:t>
            </w:r>
          </w:p>
        </w:tc>
        <w:tc>
          <w:tcPr>
            <w:tcW w:w="270" w:type="dxa"/>
          </w:tcPr>
          <w:p w14:paraId="3BD3340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7B1BB" w14:textId="05C5F06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18,233</w:t>
            </w:r>
          </w:p>
        </w:tc>
        <w:tc>
          <w:tcPr>
            <w:tcW w:w="271" w:type="dxa"/>
          </w:tcPr>
          <w:p w14:paraId="61EC562E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0AA226F" w14:textId="44DE595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7304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9861A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F7E273" w14:textId="0398E562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67DA8A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5B745B9" w14:textId="1BA4869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19,318</w:t>
            </w:r>
          </w:p>
        </w:tc>
      </w:tr>
      <w:tr w:rsidR="00CF3CA4" w:rsidRPr="00CC2E1D" w14:paraId="0CAF8EF7" w14:textId="77777777" w:rsidTr="00510935">
        <w:tc>
          <w:tcPr>
            <w:tcW w:w="5670" w:type="dxa"/>
            <w:vAlign w:val="bottom"/>
            <w:hideMark/>
          </w:tcPr>
          <w:p w14:paraId="6DC0B68E" w14:textId="6EBF5C25" w:rsidR="00CF3CA4" w:rsidRPr="00CC2E1D" w:rsidRDefault="00134A3D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2862B8" w14:textId="13786E1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(1,376)</w:t>
            </w:r>
          </w:p>
        </w:tc>
        <w:tc>
          <w:tcPr>
            <w:tcW w:w="270" w:type="dxa"/>
          </w:tcPr>
          <w:p w14:paraId="2EBE9B8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5FED82" w14:textId="0E2408E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(681)</w:t>
            </w:r>
          </w:p>
        </w:tc>
        <w:tc>
          <w:tcPr>
            <w:tcW w:w="271" w:type="dxa"/>
          </w:tcPr>
          <w:p w14:paraId="3919919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02764B4" w14:textId="17754CC6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86D7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24F0404" w14:textId="0A0F01C7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1FB91D3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C59D0E4" w14:textId="7CC3EB7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(2,057)</w:t>
            </w:r>
          </w:p>
        </w:tc>
      </w:tr>
      <w:tr w:rsidR="00CF3CA4" w:rsidRPr="00CC2E1D" w14:paraId="427F6CF3" w14:textId="77777777" w:rsidTr="00510935">
        <w:tc>
          <w:tcPr>
            <w:tcW w:w="5670" w:type="dxa"/>
            <w:vAlign w:val="bottom"/>
            <w:hideMark/>
          </w:tcPr>
          <w:p w14:paraId="460C4CA5" w14:textId="6BF0060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52CE5" w14:textId="7223A8B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18,418</w:t>
            </w:r>
          </w:p>
        </w:tc>
        <w:tc>
          <w:tcPr>
            <w:tcW w:w="270" w:type="dxa"/>
          </w:tcPr>
          <w:p w14:paraId="610D95E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83258" w14:textId="5D0C363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38,684</w:t>
            </w:r>
          </w:p>
        </w:tc>
        <w:tc>
          <w:tcPr>
            <w:tcW w:w="271" w:type="dxa"/>
          </w:tcPr>
          <w:p w14:paraId="10E18F23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03C0D" w14:textId="3887DB2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5E4F811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C8FA6" w14:textId="4EF04455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BA364B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F8D60" w14:textId="727A5BC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57,156</w:t>
            </w:r>
          </w:p>
        </w:tc>
      </w:tr>
      <w:tr w:rsidR="00CF3CA4" w:rsidRPr="00CC2E1D" w14:paraId="06B10EA5" w14:textId="77777777" w:rsidTr="00510935">
        <w:tc>
          <w:tcPr>
            <w:tcW w:w="5670" w:type="dxa"/>
            <w:vAlign w:val="bottom"/>
          </w:tcPr>
          <w:p w14:paraId="5BB0498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01C68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C28C7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2A77B3" w14:textId="613BC35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17C6E2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83EC027" w14:textId="383CD9C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B0449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5E85DE" w14:textId="2B186A3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327C6A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7425484" w14:textId="265B2F0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CC2E1D" w14:paraId="19F0B5D6" w14:textId="77777777" w:rsidTr="00510935">
        <w:tc>
          <w:tcPr>
            <w:tcW w:w="5670" w:type="dxa"/>
            <w:vAlign w:val="bottom"/>
            <w:hideMark/>
          </w:tcPr>
          <w:p w14:paraId="2D83854A" w14:textId="0F015E9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299D27A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D85E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06D4E3" w14:textId="5E93AE9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07F5EBD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A21CA2D" w14:textId="6D99CDF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B099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5605A6" w14:textId="1F43D83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D3CACD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823A153" w14:textId="77FCEDD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3CA4" w:rsidRPr="00CC2E1D" w14:paraId="2CA2E681" w14:textId="77777777" w:rsidTr="0061055D">
        <w:tc>
          <w:tcPr>
            <w:tcW w:w="5670" w:type="dxa"/>
            <w:vAlign w:val="bottom"/>
            <w:hideMark/>
          </w:tcPr>
          <w:p w14:paraId="427C8D90" w14:textId="0107FAD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F4F9758" w14:textId="53CEA62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1,101</w:t>
            </w:r>
          </w:p>
        </w:tc>
        <w:tc>
          <w:tcPr>
            <w:tcW w:w="270" w:type="dxa"/>
          </w:tcPr>
          <w:p w14:paraId="06D7831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B6DD020" w14:textId="6521DC3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112,31</w:t>
            </w:r>
            <w:r w:rsidR="00A2306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1" w:type="dxa"/>
          </w:tcPr>
          <w:p w14:paraId="61A2659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6ED64E90" w14:textId="688C8B7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2DB1AB1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E90DCBB" w14:textId="2842F00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3,377</w:t>
            </w:r>
          </w:p>
        </w:tc>
        <w:tc>
          <w:tcPr>
            <w:tcW w:w="271" w:type="dxa"/>
          </w:tcPr>
          <w:p w14:paraId="5F33C8E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70B380" w14:textId="4489F33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116,810</w:t>
            </w:r>
          </w:p>
        </w:tc>
      </w:tr>
      <w:tr w:rsidR="00CF3CA4" w:rsidRPr="00CC2E1D" w14:paraId="264C07A2" w14:textId="77777777" w:rsidTr="0061055D">
        <w:tc>
          <w:tcPr>
            <w:tcW w:w="5670" w:type="dxa"/>
            <w:vAlign w:val="bottom"/>
            <w:hideMark/>
          </w:tcPr>
          <w:p w14:paraId="0071B4C4" w14:textId="3550B12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C2E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3064C6" w14:textId="73A7E5E0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A8CE5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96C1CB" w14:textId="0B2AA6A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103,985</w:t>
            </w:r>
          </w:p>
        </w:tc>
        <w:tc>
          <w:tcPr>
            <w:tcW w:w="271" w:type="dxa"/>
          </w:tcPr>
          <w:p w14:paraId="21E02CD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956120" w14:textId="7E4749D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3CE0D8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BBD8A6" w14:textId="0FE80D9B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F63DA4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331D8" w14:textId="545EA0C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103,991</w:t>
            </w:r>
          </w:p>
        </w:tc>
      </w:tr>
    </w:tbl>
    <w:p w14:paraId="5DA3DD03" w14:textId="77777777" w:rsidR="00320F5D" w:rsidRPr="00CC2E1D" w:rsidRDefault="00320F5D" w:rsidP="00BD6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C674EE" w14:textId="77777777" w:rsidR="00320F5D" w:rsidRPr="00CC2E1D" w:rsidRDefault="00320F5D" w:rsidP="00BD6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8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28896B7" w14:textId="61150750" w:rsidR="00320F5D" w:rsidRPr="00CC2E1D" w:rsidRDefault="00320F5D" w:rsidP="00BD6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-810"/>
        <w:jc w:val="thaiDistribute"/>
        <w:rPr>
          <w:rFonts w:asciiTheme="majorBidi" w:hAnsiTheme="majorBidi" w:cstheme="majorBidi"/>
          <w:sz w:val="26"/>
          <w:szCs w:val="26"/>
          <w:cs/>
        </w:rPr>
        <w:sectPr w:rsidR="00320F5D" w:rsidRPr="00CC2E1D" w:rsidSect="00320F5D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637"/>
        <w:gridCol w:w="271"/>
        <w:gridCol w:w="1728"/>
        <w:gridCol w:w="252"/>
        <w:gridCol w:w="1728"/>
      </w:tblGrid>
      <w:tr w:rsidR="006014A9" w:rsidRPr="00CC2E1D" w14:paraId="7F7C22D3" w14:textId="77777777" w:rsidTr="004B5CA1">
        <w:tc>
          <w:tcPr>
            <w:tcW w:w="3510" w:type="dxa"/>
            <w:vAlign w:val="bottom"/>
          </w:tcPr>
          <w:p w14:paraId="559461DA" w14:textId="2FDBFF36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5"/>
            <w:vAlign w:val="bottom"/>
          </w:tcPr>
          <w:p w14:paraId="7E5434D7" w14:textId="25DA8FAA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4A9" w:rsidRPr="00CC2E1D" w14:paraId="6FEE0176" w14:textId="77777777" w:rsidTr="006014A9">
        <w:tc>
          <w:tcPr>
            <w:tcW w:w="3510" w:type="dxa"/>
            <w:vAlign w:val="bottom"/>
          </w:tcPr>
          <w:p w14:paraId="48B98EBC" w14:textId="77777777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7" w:type="dxa"/>
            <w:vAlign w:val="bottom"/>
          </w:tcPr>
          <w:p w14:paraId="11A590C0" w14:textId="2B01FBF7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1" w:type="dxa"/>
          </w:tcPr>
          <w:p w14:paraId="0D3504E5" w14:textId="77777777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7AED00C" w14:textId="3259C887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252" w:type="dxa"/>
          </w:tcPr>
          <w:p w14:paraId="34F0695E" w14:textId="77777777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8701BFA" w14:textId="4BD7EE34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014A9" w:rsidRPr="00CC2E1D" w14:paraId="3F4ED4FF" w14:textId="77777777" w:rsidTr="006014A9">
        <w:tc>
          <w:tcPr>
            <w:tcW w:w="3510" w:type="dxa"/>
            <w:vAlign w:val="bottom"/>
          </w:tcPr>
          <w:p w14:paraId="0E9D4776" w14:textId="77777777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7" w:type="dxa"/>
            <w:vAlign w:val="bottom"/>
          </w:tcPr>
          <w:p w14:paraId="42CB35BC" w14:textId="062BF040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271" w:type="dxa"/>
          </w:tcPr>
          <w:p w14:paraId="08D94C29" w14:textId="77777777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34B72BA" w14:textId="396EA3DB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252" w:type="dxa"/>
          </w:tcPr>
          <w:p w14:paraId="507CF507" w14:textId="77777777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4D0F4DE" w14:textId="35DA0B5F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014A9" w:rsidRPr="00CC2E1D" w14:paraId="5F0CF93C" w14:textId="77777777" w:rsidTr="004B5CA1">
        <w:tc>
          <w:tcPr>
            <w:tcW w:w="3510" w:type="dxa"/>
            <w:vAlign w:val="bottom"/>
          </w:tcPr>
          <w:p w14:paraId="3E60280E" w14:textId="7C20431E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jc w:val="center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5"/>
            <w:vAlign w:val="bottom"/>
          </w:tcPr>
          <w:p w14:paraId="0E4DF06B" w14:textId="79B9F900" w:rsidR="006014A9" w:rsidRPr="00CC2E1D" w:rsidRDefault="006014A9" w:rsidP="003D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2"/>
                <w:tab w:val="center" w:pos="4153"/>
                <w:tab w:val="center" w:pos="6840"/>
                <w:tab w:val="center" w:pos="8280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014A9" w:rsidRPr="00CC2E1D" w14:paraId="543E5D5E" w14:textId="77777777" w:rsidTr="006014A9">
        <w:tc>
          <w:tcPr>
            <w:tcW w:w="3510" w:type="dxa"/>
            <w:vAlign w:val="bottom"/>
          </w:tcPr>
          <w:p w14:paraId="18BAFC30" w14:textId="77777777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37" w:type="dxa"/>
            <w:vAlign w:val="bottom"/>
          </w:tcPr>
          <w:p w14:paraId="58697BB4" w14:textId="77777777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14200EA" w14:textId="77777777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1BB800E" w14:textId="10694328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EFF9642" w14:textId="77777777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12C86DA" w14:textId="0B1EFDE9" w:rsidR="006014A9" w:rsidRPr="00CC2E1D" w:rsidRDefault="006014A9" w:rsidP="0088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3CA4" w:rsidRPr="00CC2E1D" w14:paraId="27C84E42" w14:textId="77777777" w:rsidTr="006014A9">
        <w:tc>
          <w:tcPr>
            <w:tcW w:w="3510" w:type="dxa"/>
            <w:vAlign w:val="bottom"/>
          </w:tcPr>
          <w:p w14:paraId="7790C8DF" w14:textId="07BAB2F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637" w:type="dxa"/>
            <w:vAlign w:val="bottom"/>
          </w:tcPr>
          <w:p w14:paraId="0876F82B" w14:textId="1F5EC37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22,870</w:t>
            </w:r>
          </w:p>
        </w:tc>
        <w:tc>
          <w:tcPr>
            <w:tcW w:w="271" w:type="dxa"/>
          </w:tcPr>
          <w:p w14:paraId="001D6D4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71B457D" w14:textId="78C074F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56,796</w:t>
            </w:r>
          </w:p>
        </w:tc>
        <w:tc>
          <w:tcPr>
            <w:tcW w:w="252" w:type="dxa"/>
          </w:tcPr>
          <w:p w14:paraId="61E8152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C45AB45" w14:textId="40858DE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79,666</w:t>
            </w:r>
          </w:p>
        </w:tc>
      </w:tr>
      <w:tr w:rsidR="00CF3CA4" w:rsidRPr="00CC2E1D" w14:paraId="4B628ED8" w14:textId="77777777" w:rsidTr="006014A9">
        <w:tc>
          <w:tcPr>
            <w:tcW w:w="3510" w:type="dxa"/>
            <w:vAlign w:val="bottom"/>
          </w:tcPr>
          <w:p w14:paraId="4A6F0BC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637" w:type="dxa"/>
            <w:vAlign w:val="bottom"/>
          </w:tcPr>
          <w:p w14:paraId="21247870" w14:textId="0C183B1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660</w:t>
            </w:r>
          </w:p>
        </w:tc>
        <w:tc>
          <w:tcPr>
            <w:tcW w:w="271" w:type="dxa"/>
          </w:tcPr>
          <w:p w14:paraId="6E429B7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F2D26AD" w14:textId="38E7918C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19,188</w:t>
            </w:r>
          </w:p>
        </w:tc>
        <w:tc>
          <w:tcPr>
            <w:tcW w:w="252" w:type="dxa"/>
          </w:tcPr>
          <w:p w14:paraId="749BE86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23160FC" w14:textId="50570FB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19,848</w:t>
            </w:r>
          </w:p>
        </w:tc>
      </w:tr>
      <w:tr w:rsidR="00CF3CA4" w:rsidRPr="00CC2E1D" w14:paraId="3CFBA2DC" w14:textId="77777777" w:rsidTr="006014A9">
        <w:tc>
          <w:tcPr>
            <w:tcW w:w="3510" w:type="dxa"/>
            <w:vAlign w:val="bottom"/>
          </w:tcPr>
          <w:p w14:paraId="1F0ED28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37" w:type="dxa"/>
            <w:vAlign w:val="bottom"/>
          </w:tcPr>
          <w:p w14:paraId="16AE7722" w14:textId="0A5F284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07D60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E1D05C7" w14:textId="317ECFB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(7,769)</w:t>
            </w:r>
          </w:p>
        </w:tc>
        <w:tc>
          <w:tcPr>
            <w:tcW w:w="252" w:type="dxa"/>
          </w:tcPr>
          <w:p w14:paraId="795759B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A73867F" w14:textId="5F59D24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(7,769)</w:t>
            </w:r>
          </w:p>
        </w:tc>
      </w:tr>
      <w:tr w:rsidR="00CF3CA4" w:rsidRPr="00CC2E1D" w14:paraId="31328B3E" w14:textId="77777777" w:rsidTr="00AA6EF8">
        <w:tc>
          <w:tcPr>
            <w:tcW w:w="3510" w:type="dxa"/>
            <w:vAlign w:val="bottom"/>
          </w:tcPr>
          <w:p w14:paraId="1CA39AF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4B7D467B" w14:textId="4220475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65,443</w:t>
            </w:r>
          </w:p>
        </w:tc>
        <w:tc>
          <w:tcPr>
            <w:tcW w:w="271" w:type="dxa"/>
          </w:tcPr>
          <w:p w14:paraId="17D03CA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05B879" w14:textId="25FFD53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(65,443)</w:t>
            </w:r>
          </w:p>
        </w:tc>
        <w:tc>
          <w:tcPr>
            <w:tcW w:w="252" w:type="dxa"/>
          </w:tcPr>
          <w:p w14:paraId="5181E6E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82C0FE" w14:textId="487DFA3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CF3CA4" w:rsidRPr="00CC2E1D" w14:paraId="04997A4B" w14:textId="77777777" w:rsidTr="00AA6EF8">
        <w:tc>
          <w:tcPr>
            <w:tcW w:w="3510" w:type="dxa"/>
            <w:vAlign w:val="bottom"/>
          </w:tcPr>
          <w:p w14:paraId="7B14A17C" w14:textId="17002BD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และ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61841BB0" w14:textId="7D0A130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88,973</w:t>
            </w:r>
          </w:p>
        </w:tc>
        <w:tc>
          <w:tcPr>
            <w:tcW w:w="271" w:type="dxa"/>
          </w:tcPr>
          <w:p w14:paraId="25728D1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42722B4" w14:textId="77FD5FD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2,772</w:t>
            </w:r>
          </w:p>
        </w:tc>
        <w:tc>
          <w:tcPr>
            <w:tcW w:w="252" w:type="dxa"/>
          </w:tcPr>
          <w:p w14:paraId="6450E31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6B1F39" w14:textId="4AA2C4E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91,745</w:t>
            </w:r>
          </w:p>
        </w:tc>
      </w:tr>
      <w:tr w:rsidR="00CF3CA4" w:rsidRPr="00CC2E1D" w14:paraId="12890620" w14:textId="77777777" w:rsidTr="006014A9">
        <w:tc>
          <w:tcPr>
            <w:tcW w:w="3510" w:type="dxa"/>
            <w:vAlign w:val="bottom"/>
          </w:tcPr>
          <w:p w14:paraId="0EF545A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ซื้อเพิ่มระหว่างปี </w:t>
            </w:r>
          </w:p>
        </w:tc>
        <w:tc>
          <w:tcPr>
            <w:tcW w:w="1637" w:type="dxa"/>
            <w:vAlign w:val="bottom"/>
          </w:tcPr>
          <w:p w14:paraId="727D9FD5" w14:textId="6167962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271" w:type="dxa"/>
          </w:tcPr>
          <w:p w14:paraId="7615475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869A6DD" w14:textId="5DF8024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623</w:t>
            </w:r>
          </w:p>
        </w:tc>
        <w:tc>
          <w:tcPr>
            <w:tcW w:w="252" w:type="dxa"/>
          </w:tcPr>
          <w:p w14:paraId="2AE9C859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833491F" w14:textId="0E7D1D4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</w:tr>
      <w:tr w:rsidR="00CF3CA4" w:rsidRPr="00CC2E1D" w14:paraId="2D950AAB" w14:textId="77777777" w:rsidTr="00AA6EF8">
        <w:tc>
          <w:tcPr>
            <w:tcW w:w="3510" w:type="dxa"/>
            <w:vAlign w:val="bottom"/>
          </w:tcPr>
          <w:p w14:paraId="233BD2F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4918C676" w14:textId="3F1831A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3,395</w:t>
            </w:r>
          </w:p>
        </w:tc>
        <w:tc>
          <w:tcPr>
            <w:tcW w:w="271" w:type="dxa"/>
          </w:tcPr>
          <w:p w14:paraId="1A84A2B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828551" w14:textId="1E364E0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(3,395)</w:t>
            </w:r>
          </w:p>
        </w:tc>
        <w:tc>
          <w:tcPr>
            <w:tcW w:w="252" w:type="dxa"/>
          </w:tcPr>
          <w:p w14:paraId="158852D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8415634" w14:textId="245B50E2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F3CA4" w:rsidRPr="00CC2E1D" w14:paraId="39B95D21" w14:textId="77777777" w:rsidTr="00AA6EF8">
        <w:tc>
          <w:tcPr>
            <w:tcW w:w="3510" w:type="dxa"/>
            <w:vAlign w:val="bottom"/>
          </w:tcPr>
          <w:p w14:paraId="49C70CAD" w14:textId="5E7134E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E186B" w14:textId="5E3AC3B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92,545</w:t>
            </w:r>
          </w:p>
        </w:tc>
        <w:tc>
          <w:tcPr>
            <w:tcW w:w="271" w:type="dxa"/>
          </w:tcPr>
          <w:p w14:paraId="68133A2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BBD55" w14:textId="0F744178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2054E7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B0E1E" w14:textId="7A004C3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92,545</w:t>
            </w:r>
          </w:p>
        </w:tc>
      </w:tr>
      <w:tr w:rsidR="00CF3CA4" w:rsidRPr="00CC2E1D" w14:paraId="14DA1E39" w14:textId="77777777" w:rsidTr="00AA6EF8">
        <w:tc>
          <w:tcPr>
            <w:tcW w:w="3510" w:type="dxa"/>
            <w:vAlign w:val="bottom"/>
          </w:tcPr>
          <w:p w14:paraId="52884D0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520107F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650D0D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9C344E" w14:textId="44AAC4E8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73D15A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8F3B13" w14:textId="00A0E35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3CA4" w:rsidRPr="00CC2E1D" w14:paraId="46F0DAF7" w14:textId="77777777" w:rsidTr="006014A9">
        <w:tc>
          <w:tcPr>
            <w:tcW w:w="3510" w:type="dxa"/>
            <w:vAlign w:val="bottom"/>
          </w:tcPr>
          <w:p w14:paraId="173698B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37" w:type="dxa"/>
            <w:vAlign w:val="bottom"/>
          </w:tcPr>
          <w:p w14:paraId="248DD3F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3DE621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0096DA4" w14:textId="4568E32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1942A9D3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4C00E49" w14:textId="3D73A9B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3CA4" w:rsidRPr="00CC2E1D" w14:paraId="6CE468E9" w14:textId="77777777" w:rsidTr="006014A9">
        <w:tc>
          <w:tcPr>
            <w:tcW w:w="3510" w:type="dxa"/>
            <w:vAlign w:val="bottom"/>
          </w:tcPr>
          <w:p w14:paraId="210D0468" w14:textId="09D9FB5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637" w:type="dxa"/>
            <w:vAlign w:val="bottom"/>
          </w:tcPr>
          <w:p w14:paraId="0B6ED8FC" w14:textId="503464C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5,183</w:t>
            </w:r>
          </w:p>
        </w:tc>
        <w:tc>
          <w:tcPr>
            <w:tcW w:w="271" w:type="dxa"/>
          </w:tcPr>
          <w:p w14:paraId="778C05B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686EECC" w14:textId="21B23601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2565472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183EB3D" w14:textId="2A78E68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5,183</w:t>
            </w:r>
          </w:p>
        </w:tc>
      </w:tr>
      <w:tr w:rsidR="00CF3CA4" w:rsidRPr="00CC2E1D" w14:paraId="03F37979" w14:textId="77777777" w:rsidTr="00FB5A36">
        <w:tc>
          <w:tcPr>
            <w:tcW w:w="3510" w:type="dxa"/>
            <w:vAlign w:val="bottom"/>
          </w:tcPr>
          <w:p w14:paraId="3403B2DC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0CF1624A" w14:textId="7F092A3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7,531</w:t>
            </w:r>
          </w:p>
        </w:tc>
        <w:tc>
          <w:tcPr>
            <w:tcW w:w="271" w:type="dxa"/>
          </w:tcPr>
          <w:p w14:paraId="160B394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354657C" w14:textId="01F6FBA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A83602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C60D27" w14:textId="4D5A334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7,531</w:t>
            </w:r>
          </w:p>
        </w:tc>
      </w:tr>
      <w:tr w:rsidR="00CF3CA4" w:rsidRPr="00CC2E1D" w14:paraId="1ABFEECD" w14:textId="77777777" w:rsidTr="00FB5A36">
        <w:tc>
          <w:tcPr>
            <w:tcW w:w="3510" w:type="dxa"/>
            <w:vAlign w:val="bottom"/>
          </w:tcPr>
          <w:p w14:paraId="2E87C471" w14:textId="7C9E9BA9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1 และ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2987E058" w14:textId="287ED02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12,714</w:t>
            </w:r>
          </w:p>
        </w:tc>
        <w:tc>
          <w:tcPr>
            <w:tcW w:w="271" w:type="dxa"/>
          </w:tcPr>
          <w:p w14:paraId="62DCD4D0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B659C6" w14:textId="3081DEB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7C5BF0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9ED78C" w14:textId="7BD091B0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12,714</w:t>
            </w:r>
          </w:p>
        </w:tc>
      </w:tr>
      <w:tr w:rsidR="00CF3CA4" w:rsidRPr="00CC2E1D" w14:paraId="040506EC" w14:textId="77777777" w:rsidTr="00AA6EF8">
        <w:tc>
          <w:tcPr>
            <w:tcW w:w="3510" w:type="dxa"/>
            <w:vAlign w:val="bottom"/>
          </w:tcPr>
          <w:p w14:paraId="2258DF0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4670B8C1" w14:textId="10CBC43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11,96</w:t>
            </w:r>
            <w:r w:rsidR="0027304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1" w:type="dxa"/>
          </w:tcPr>
          <w:p w14:paraId="6FC5CE76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6C9A34" w14:textId="25236D44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5D5D66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A64B1C7" w14:textId="545E728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11,96</w:t>
            </w:r>
            <w:r w:rsidR="0027304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F3CA4" w:rsidRPr="00CC2E1D" w14:paraId="442B5F82" w14:textId="77777777" w:rsidTr="00AA6EF8">
        <w:tc>
          <w:tcPr>
            <w:tcW w:w="3510" w:type="dxa"/>
            <w:vAlign w:val="bottom"/>
          </w:tcPr>
          <w:p w14:paraId="4FE7474D" w14:textId="4F2F17B4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73E52" w14:textId="40C1C262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24,6</w:t>
            </w:r>
            <w:r w:rsidR="002730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71" w:type="dxa"/>
          </w:tcPr>
          <w:p w14:paraId="00DBB1F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EB878" w14:textId="2BBF9411" w:rsidR="00CF3CA4" w:rsidRPr="00CC2E1D" w:rsidRDefault="00CF3CA4" w:rsidP="0027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EC3C1BF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7DA2" w14:textId="0EB9A186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24,6</w:t>
            </w:r>
            <w:r w:rsidR="002730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</w:t>
            </w:r>
          </w:p>
        </w:tc>
      </w:tr>
      <w:tr w:rsidR="00CF3CA4" w:rsidRPr="00CC2E1D" w14:paraId="5AF9141B" w14:textId="77777777" w:rsidTr="00AA6EF8">
        <w:tc>
          <w:tcPr>
            <w:tcW w:w="3510" w:type="dxa"/>
            <w:vAlign w:val="bottom"/>
          </w:tcPr>
          <w:p w14:paraId="3E72714D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47716C8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335BA05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5DD49B" w14:textId="0747A94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06B1CC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B21C6B" w14:textId="46ECAB0E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3CA4" w:rsidRPr="00CC2E1D" w14:paraId="4131458B" w14:textId="77777777" w:rsidTr="006014A9">
        <w:tc>
          <w:tcPr>
            <w:tcW w:w="3510" w:type="dxa"/>
            <w:vAlign w:val="bottom"/>
          </w:tcPr>
          <w:p w14:paraId="4EFBC5C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37" w:type="dxa"/>
            <w:vAlign w:val="bottom"/>
          </w:tcPr>
          <w:p w14:paraId="2BDF7568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CF82371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6A7D1E7" w14:textId="1F2E441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2CD6931B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F2C4A75" w14:textId="283C500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3CA4" w:rsidRPr="00CC2E1D" w14:paraId="385D08FA" w14:textId="77777777" w:rsidTr="00AA6EF8">
        <w:tc>
          <w:tcPr>
            <w:tcW w:w="3510" w:type="dxa"/>
            <w:vAlign w:val="bottom"/>
          </w:tcPr>
          <w:p w14:paraId="1A45B393" w14:textId="7AD07F3B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14:paraId="7F06CC37" w14:textId="13535B2A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76,259</w:t>
            </w:r>
          </w:p>
        </w:tc>
        <w:tc>
          <w:tcPr>
            <w:tcW w:w="271" w:type="dxa"/>
          </w:tcPr>
          <w:p w14:paraId="1D586B24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14:paraId="42D55490" w14:textId="60FF98F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2,772</w:t>
            </w:r>
          </w:p>
        </w:tc>
        <w:tc>
          <w:tcPr>
            <w:tcW w:w="252" w:type="dxa"/>
          </w:tcPr>
          <w:p w14:paraId="3AE784D7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14:paraId="0D19F873" w14:textId="275BCF0F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79,031</w:t>
            </w:r>
          </w:p>
        </w:tc>
      </w:tr>
      <w:tr w:rsidR="00CF3CA4" w:rsidRPr="00CC2E1D" w14:paraId="4D2D6B2E" w14:textId="77777777" w:rsidTr="00AA6EF8">
        <w:tc>
          <w:tcPr>
            <w:tcW w:w="3510" w:type="dxa"/>
            <w:vAlign w:val="bottom"/>
          </w:tcPr>
          <w:p w14:paraId="642E374F" w14:textId="4D01EA8D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10" w:hanging="21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256</w:t>
            </w:r>
            <w:r w:rsidRPr="00CC2E1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6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0CBF65" w14:textId="2CE12DF3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67,86</w:t>
            </w:r>
            <w:r w:rsidR="002730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1" w:type="dxa"/>
          </w:tcPr>
          <w:p w14:paraId="4A75A8CE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75C88" w14:textId="4824FEC0" w:rsidR="00CF3CA4" w:rsidRPr="00CC2E1D" w:rsidRDefault="00CF3CA4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1FAD5FA" w14:textId="77777777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45BB40" w14:textId="5AB27275" w:rsidR="00CF3CA4" w:rsidRPr="00CC2E1D" w:rsidRDefault="00CF3CA4" w:rsidP="00CF3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67,86</w:t>
            </w:r>
            <w:r w:rsidR="002730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45BE4428" w14:textId="77777777" w:rsidR="008821F5" w:rsidRPr="00CC2E1D" w:rsidRDefault="008821F5" w:rsidP="0088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</w:p>
    <w:p w14:paraId="3BA5CCF7" w14:textId="3E026AA5" w:rsidR="00570A22" w:rsidRPr="00CC2E1D" w:rsidRDefault="0057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8CD820" w14:textId="185D5BC1" w:rsidR="00E85C64" w:rsidRPr="00CC2E1D" w:rsidRDefault="003763AB" w:rsidP="00CC2E1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26"/>
          <w:szCs w:val="26"/>
          <w:u w:val="none"/>
          <w:lang w:val="th-TH"/>
        </w:rPr>
      </w:pPr>
      <w:bookmarkStart w:id="34" w:name="_Toc33611521"/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18</w:t>
      </w:r>
      <w:r w:rsidR="00E85C64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C10D96" w:rsidRPr="00CC2E1D">
        <w:rPr>
          <w:rFonts w:ascii="Angsana New" w:hAnsi="Angsana New" w:cs="Angsana New" w:hint="cs"/>
          <w:sz w:val="26"/>
          <w:szCs w:val="26"/>
          <w:u w:val="none"/>
          <w:cs/>
          <w:lang w:val="th-TH"/>
        </w:rPr>
        <w:t>ค่าความนิยม</w:t>
      </w:r>
      <w:bookmarkEnd w:id="34"/>
    </w:p>
    <w:p w14:paraId="5095C6DD" w14:textId="77777777" w:rsidR="00CC2E1D" w:rsidRPr="00CC2E1D" w:rsidRDefault="00CC2E1D" w:rsidP="00CC2E1D">
      <w:pPr>
        <w:rPr>
          <w:rFonts w:cstheme="minorBidi"/>
          <w:sz w:val="26"/>
          <w:szCs w:val="26"/>
          <w:cs/>
          <w:lang w:val="th-TH"/>
        </w:rPr>
      </w:pPr>
    </w:p>
    <w:p w14:paraId="688BFCEE" w14:textId="7AC3E749" w:rsidR="00774C94" w:rsidRPr="00CC2E1D" w:rsidRDefault="00774C94" w:rsidP="00774C94">
      <w:pPr>
        <w:tabs>
          <w:tab w:val="clear" w:pos="680"/>
        </w:tabs>
        <w:ind w:left="540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2EA6EEDC" w14:textId="77777777" w:rsidR="00C10D96" w:rsidRPr="00CC2E1D" w:rsidRDefault="00C10D96" w:rsidP="00C10D96">
      <w:pPr>
        <w:spacing w:line="240" w:lineRule="auto"/>
        <w:ind w:left="360" w:hanging="360"/>
        <w:jc w:val="both"/>
        <w:rPr>
          <w:rFonts w:cs="Univers 45 Light"/>
          <w:color w:val="000000"/>
          <w:sz w:val="26"/>
          <w:szCs w:val="26"/>
        </w:rPr>
      </w:pPr>
    </w:p>
    <w:tbl>
      <w:tblPr>
        <w:tblW w:w="9076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74"/>
        <w:gridCol w:w="270"/>
        <w:gridCol w:w="1080"/>
        <w:gridCol w:w="270"/>
        <w:gridCol w:w="1082"/>
      </w:tblGrid>
      <w:tr w:rsidR="00E85C64" w:rsidRPr="00CC2E1D" w14:paraId="64734CC6" w14:textId="77777777" w:rsidTr="00E85C64">
        <w:trPr>
          <w:cantSplit/>
          <w:tblHeader/>
        </w:trPr>
        <w:tc>
          <w:tcPr>
            <w:tcW w:w="6374" w:type="dxa"/>
          </w:tcPr>
          <w:p w14:paraId="552631CE" w14:textId="77777777" w:rsidR="00E85C64" w:rsidRPr="00CC2E1D" w:rsidRDefault="00E85C64" w:rsidP="0003157C">
            <w:pPr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E2EFF" w14:textId="77777777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3AFF0518" w14:textId="407BB531" w:rsidR="00E85C64" w:rsidRPr="00CC2E1D" w:rsidRDefault="00E85C64" w:rsidP="00BD64C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5C64" w:rsidRPr="00CC2E1D" w14:paraId="1FB62146" w14:textId="77777777" w:rsidTr="00983865">
        <w:trPr>
          <w:cantSplit/>
          <w:tblHeader/>
        </w:trPr>
        <w:tc>
          <w:tcPr>
            <w:tcW w:w="6374" w:type="dxa"/>
          </w:tcPr>
          <w:p w14:paraId="365526B7" w14:textId="77777777" w:rsidR="00E85C64" w:rsidRPr="00CC2E1D" w:rsidRDefault="00E85C64" w:rsidP="000315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828E19" w14:textId="77777777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923EE1" w14:textId="756A02C4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14:paraId="648329DC" w14:textId="77777777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16E9BAF6" w14:textId="226A8D5E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</w:rPr>
              <w:t>2</w:t>
            </w:r>
            <w:r w:rsidRPr="00CC2E1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561</w:t>
            </w:r>
          </w:p>
        </w:tc>
      </w:tr>
      <w:tr w:rsidR="00E85C64" w:rsidRPr="00CC2E1D" w14:paraId="52761483" w14:textId="77777777" w:rsidTr="00E85C64">
        <w:trPr>
          <w:cantSplit/>
          <w:tblHeader/>
        </w:trPr>
        <w:tc>
          <w:tcPr>
            <w:tcW w:w="6374" w:type="dxa"/>
          </w:tcPr>
          <w:p w14:paraId="29272CDC" w14:textId="77777777" w:rsidR="00E85C64" w:rsidRPr="00CC2E1D" w:rsidRDefault="00E85C64" w:rsidP="000315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702C18" w14:textId="77777777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045881BE" w14:textId="5806A26D" w:rsidR="00E85C64" w:rsidRPr="00CC2E1D" w:rsidRDefault="00E85C64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บาท</w:t>
            </w:r>
            <w:r w:rsidRPr="00CC2E1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983865" w:rsidRPr="00CC2E1D" w14:paraId="608DCC3D" w14:textId="77777777" w:rsidTr="00983865">
        <w:trPr>
          <w:cantSplit/>
        </w:trPr>
        <w:tc>
          <w:tcPr>
            <w:tcW w:w="6374" w:type="dxa"/>
          </w:tcPr>
          <w:p w14:paraId="16FDD22A" w14:textId="06F855C9" w:rsidR="00983865" w:rsidRPr="00CC2E1D" w:rsidRDefault="00983865" w:rsidP="0098386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ส่วนงานธุรกิจเช่าซื้อ บริษัท ธนบรรณ จำกัด</w:t>
            </w:r>
          </w:p>
        </w:tc>
        <w:tc>
          <w:tcPr>
            <w:tcW w:w="270" w:type="dxa"/>
            <w:vAlign w:val="bottom"/>
          </w:tcPr>
          <w:p w14:paraId="3D7C4C74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8DC09A" w14:textId="1FB8C1B6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US"/>
              </w:rPr>
              <w:t>71,872</w:t>
            </w:r>
          </w:p>
        </w:tc>
        <w:tc>
          <w:tcPr>
            <w:tcW w:w="270" w:type="dxa"/>
            <w:vAlign w:val="bottom"/>
          </w:tcPr>
          <w:p w14:paraId="2D22B235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71B6210" w14:textId="36F78233" w:rsidR="00983865" w:rsidRPr="00CC2E1D" w:rsidRDefault="00983865" w:rsidP="009838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71,</w:t>
            </w: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87</w:t>
            </w: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</w:tr>
      <w:tr w:rsidR="00983865" w:rsidRPr="00CC2E1D" w14:paraId="3DF24320" w14:textId="77777777" w:rsidTr="00983865">
        <w:trPr>
          <w:cantSplit/>
        </w:trPr>
        <w:tc>
          <w:tcPr>
            <w:tcW w:w="6374" w:type="dxa"/>
          </w:tcPr>
          <w:p w14:paraId="3AE1247D" w14:textId="7FFFA99A" w:rsidR="00983865" w:rsidRPr="00CC2E1D" w:rsidRDefault="00983865" w:rsidP="0098386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ส่วนงานธุรกิจเช่าซื้อ บริษัท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GL Finance Plc.</w:t>
            </w:r>
          </w:p>
        </w:tc>
        <w:tc>
          <w:tcPr>
            <w:tcW w:w="270" w:type="dxa"/>
            <w:vAlign w:val="bottom"/>
          </w:tcPr>
          <w:p w14:paraId="72C59DE7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47A7DF" w14:textId="504AB0B9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US"/>
              </w:rPr>
              <w:t>42,318</w:t>
            </w:r>
          </w:p>
        </w:tc>
        <w:tc>
          <w:tcPr>
            <w:tcW w:w="270" w:type="dxa"/>
            <w:vAlign w:val="bottom"/>
          </w:tcPr>
          <w:p w14:paraId="31FFE0B7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05CA9FE" w14:textId="7EB083D4" w:rsidR="00983865" w:rsidRPr="00CC2E1D" w:rsidRDefault="00983865" w:rsidP="009838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45,540</w:t>
            </w:r>
          </w:p>
        </w:tc>
      </w:tr>
      <w:tr w:rsidR="00983865" w:rsidRPr="00CC2E1D" w14:paraId="7A41839E" w14:textId="77777777" w:rsidTr="00983865">
        <w:trPr>
          <w:cantSplit/>
        </w:trPr>
        <w:tc>
          <w:tcPr>
            <w:tcW w:w="6374" w:type="dxa"/>
          </w:tcPr>
          <w:p w14:paraId="1205F1E7" w14:textId="471A317E" w:rsidR="00983865" w:rsidRPr="00CC2E1D" w:rsidRDefault="00983865" w:rsidP="0098386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ส่วนงานธุรกิจเช่าซื้อ บริษัท </w:t>
            </w:r>
            <w:r w:rsidRPr="00CC2E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BG Microfinance Myanmar Co., Ltd.</w:t>
            </w:r>
          </w:p>
        </w:tc>
        <w:tc>
          <w:tcPr>
            <w:tcW w:w="270" w:type="dxa"/>
            <w:vAlign w:val="bottom"/>
          </w:tcPr>
          <w:p w14:paraId="61DD395D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EE8A16" w14:textId="54BE50C1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US"/>
              </w:rPr>
              <w:t>203,678</w:t>
            </w:r>
          </w:p>
        </w:tc>
        <w:tc>
          <w:tcPr>
            <w:tcW w:w="270" w:type="dxa"/>
            <w:vAlign w:val="bottom"/>
          </w:tcPr>
          <w:p w14:paraId="20345E03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40761D9" w14:textId="6718C34F" w:rsidR="00983865" w:rsidRPr="00CC2E1D" w:rsidRDefault="00983865" w:rsidP="009838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219,360</w:t>
            </w:r>
          </w:p>
        </w:tc>
      </w:tr>
      <w:tr w:rsidR="00983865" w:rsidRPr="00CC2E1D" w14:paraId="1EB7036A" w14:textId="77777777" w:rsidTr="00983865">
        <w:trPr>
          <w:cantSplit/>
        </w:trPr>
        <w:tc>
          <w:tcPr>
            <w:tcW w:w="6374" w:type="dxa"/>
          </w:tcPr>
          <w:p w14:paraId="3E6330AC" w14:textId="260DAB0A" w:rsidR="00983865" w:rsidRPr="00CC2E1D" w:rsidRDefault="00983865" w:rsidP="0098386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AEE1D6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A752F" w14:textId="3C09AD74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317,868</w:t>
            </w:r>
          </w:p>
        </w:tc>
        <w:tc>
          <w:tcPr>
            <w:tcW w:w="270" w:type="dxa"/>
            <w:vAlign w:val="bottom"/>
          </w:tcPr>
          <w:p w14:paraId="0E0E4686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29DE" w14:textId="4B8426E7" w:rsidR="00983865" w:rsidRPr="00CC2E1D" w:rsidRDefault="00983865" w:rsidP="009838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336,</w:t>
            </w:r>
            <w:r w:rsidRPr="00CC2E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772</w:t>
            </w:r>
          </w:p>
        </w:tc>
      </w:tr>
    </w:tbl>
    <w:p w14:paraId="6E0AC435" w14:textId="77777777" w:rsidR="00C10D96" w:rsidRPr="00CC2E1D" w:rsidRDefault="00C10D96" w:rsidP="00E85C64">
      <w:pPr>
        <w:spacing w:line="240" w:lineRule="auto"/>
        <w:ind w:left="540"/>
        <w:jc w:val="both"/>
        <w:rPr>
          <w:rFonts w:ascii="Angsana New" w:hAnsi="Angsana New" w:cs="Angsana New"/>
          <w:color w:val="000000"/>
          <w:sz w:val="26"/>
          <w:szCs w:val="26"/>
        </w:rPr>
      </w:pPr>
    </w:p>
    <w:p w14:paraId="382F6647" w14:textId="77777777" w:rsidR="002A7A9B" w:rsidRPr="00CC2E1D" w:rsidRDefault="002A7A9B" w:rsidP="00E85C6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26"/>
          <w:szCs w:val="26"/>
        </w:rPr>
      </w:pPr>
      <w:r w:rsidRPr="00CC2E1D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ส่วนงานธุรกิจเช่าซื้อของบริษัท ธนบรรณ จำกัดและบริษัท </w:t>
      </w:r>
      <w:r w:rsidRPr="00CC2E1D">
        <w:rPr>
          <w:rFonts w:ascii="Angsana New" w:hAnsi="Angsana New" w:cs="Angsana New" w:hint="cs"/>
          <w:i/>
          <w:iCs/>
          <w:sz w:val="26"/>
          <w:szCs w:val="26"/>
        </w:rPr>
        <w:t>GL Finance Plc.</w:t>
      </w:r>
    </w:p>
    <w:p w14:paraId="52F9AAC9" w14:textId="77777777" w:rsidR="00E85C64" w:rsidRPr="00CC2E1D" w:rsidRDefault="00E85C64" w:rsidP="00E85C6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22A70BC8" w14:textId="6E02C91D" w:rsidR="001D6818" w:rsidRPr="00CC2E1D" w:rsidRDefault="001D6818" w:rsidP="00BD601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Pr="00CC2E1D">
        <w:rPr>
          <w:rFonts w:ascii="Angsana New" w:hAnsi="Angsana New" w:cs="Angsana New" w:hint="cs"/>
          <w:sz w:val="26"/>
          <w:szCs w:val="26"/>
        </w:rPr>
        <w:t>31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Pr="00CC2E1D">
        <w:rPr>
          <w:rFonts w:ascii="Angsana New" w:hAnsi="Angsana New" w:cs="Angsana New" w:hint="cs"/>
          <w:sz w:val="26"/>
          <w:szCs w:val="26"/>
        </w:rPr>
        <w:t>256</w:t>
      </w:r>
      <w:r w:rsidR="00C84A5A">
        <w:rPr>
          <w:rFonts w:ascii="Angsana New" w:hAnsi="Angsana New" w:cs="Angsana New"/>
          <w:sz w:val="26"/>
          <w:szCs w:val="26"/>
        </w:rPr>
        <w:t>2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มูลค่าที่คาดว่าจะได้รับคืนของหน่วยสินทรัพย์ที่ก่อให้เกิดเงินสดของ</w:t>
      </w:r>
      <w:r w:rsidRPr="00CC2E1D">
        <w:rPr>
          <w:rFonts w:ascii="Angsana New" w:hAnsi="Angsana New" w:cs="Angsana New" w:hint="cs"/>
          <w:sz w:val="26"/>
          <w:szCs w:val="26"/>
        </w:rPr>
        <w:t xml:space="preserve"> </w:t>
      </w:r>
      <w:r w:rsidRPr="00CC2E1D">
        <w:rPr>
          <w:rFonts w:ascii="Angsana New" w:hAnsi="Angsana New" w:cs="Angsana New" w:hint="cs"/>
          <w:sz w:val="26"/>
          <w:szCs w:val="26"/>
          <w:cs/>
        </w:rPr>
        <w:t>ส่วนงานธุรกิจเช่าซื้อของ</w:t>
      </w:r>
      <w:r w:rsidR="00273049">
        <w:rPr>
          <w:rFonts w:ascii="Angsana New" w:hAnsi="Angsana New" w:cs="Angsana New"/>
          <w:sz w:val="26"/>
          <w:szCs w:val="26"/>
        </w:rPr>
        <w:br/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บริษัทธนบรรณ จำกัดและบริษัท </w:t>
      </w:r>
      <w:r w:rsidRPr="00CC2E1D">
        <w:rPr>
          <w:rFonts w:ascii="Angsana New" w:hAnsi="Angsana New" w:cs="Angsana New" w:hint="cs"/>
          <w:sz w:val="26"/>
          <w:szCs w:val="26"/>
        </w:rPr>
        <w:t xml:space="preserve">GL Finance Plc. </w:t>
      </w:r>
      <w:r w:rsidRPr="00CC2E1D">
        <w:rPr>
          <w:rFonts w:ascii="Angsana New" w:hAnsi="Angsana New" w:cs="Angsana New" w:hint="cs"/>
          <w:sz w:val="26"/>
          <w:szCs w:val="26"/>
          <w:cs/>
        </w:rPr>
        <w:t>ซึ่งคำนวณจากมูลค่ายุติธรรม โดยวิธีการประเมินมูลค่าสินทรัพย์ด้วยวิธีสัมพัทธ์ (</w:t>
      </w:r>
      <w:r w:rsidRPr="00CC2E1D">
        <w:rPr>
          <w:rFonts w:ascii="Angsana New" w:hAnsi="Angsana New" w:cs="Angsana New" w:hint="cs"/>
          <w:sz w:val="26"/>
          <w:szCs w:val="26"/>
        </w:rPr>
        <w:t xml:space="preserve">relative valuation approach) </w:t>
      </w:r>
      <w:r w:rsidRPr="00CC2E1D">
        <w:rPr>
          <w:rFonts w:ascii="Angsana New" w:hAnsi="Angsana New" w:cs="Angsana New" w:hint="cs"/>
          <w:sz w:val="26"/>
          <w:szCs w:val="26"/>
          <w:cs/>
        </w:rPr>
        <w:t xml:space="preserve">โดยการคำนวณใช้อัตราส่วนราคาต่อกำไรและอัตราส่วนราคาต่อมูลค่าตามบัญชีของบริษัทเปรียบเทียบที่อยู่ในตลาดหลักทรัพย์เพื่อใช้ในการประเมินหามูลค่ายุติธรรมของหน่วยสินทรัพย์ที่ก่อให้เกิดเงินสด ทั้งนี้ ฝ่ายบริหารของกลุ่มบริษัทได้รวบรวมข้อมูลเปรียบเทียบจากสินทรัพย์ในตลาด ที่มีลักษณะความคล้ายคลึงกับหน่วยสินทรัพย์ที่ก่อให้เกิดเงินสดในด้านต่างๆมากที่สุด และทำการวิเคราะห์เปรียบเทียบ ตลอดจนทดสอบการคำนวณมูลค่าที่คาดว่าจะได้รับคืนของสินทรัพย์ดังกล่าว </w:t>
      </w:r>
    </w:p>
    <w:p w14:paraId="4A28DC9E" w14:textId="77777777" w:rsidR="002A7A9B" w:rsidRPr="00CC2E1D" w:rsidRDefault="002A7A9B" w:rsidP="00E85C6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14:paraId="6617FB3D" w14:textId="6E9267B6" w:rsidR="002A7A9B" w:rsidRPr="00CC2E1D" w:rsidRDefault="002A7A9B" w:rsidP="00E85C64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6"/>
          <w:szCs w:val="26"/>
          <w:cs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>บริษัทใช้วิธีการประเมินมูลค่าด้วยวิธีสัมพัทธ์สำหรับการประเมินมูลค่าของบริษัทย่อยสองแห่ง ซึ่งเป็นการเปลี่ยนจากวิธีมูลค่าจากการใช้สินทรัพย์ที่ใช้ในปีก่อนหน้า เนื่องจากวิธีการที่อิงกับตลาดสะท้อนถึงมูลค่าทางธุรกิจที่แท้จริงและอาศัยสมมติฐานที่น้อยกว่า</w:t>
      </w:r>
    </w:p>
    <w:p w14:paraId="51775CBC" w14:textId="77777777" w:rsidR="00C10D96" w:rsidRPr="00CC2E1D" w:rsidRDefault="00C10D96" w:rsidP="00E85C64">
      <w:pPr>
        <w:pStyle w:val="BodyText"/>
        <w:spacing w:after="0" w:line="240" w:lineRule="auto"/>
        <w:ind w:left="540"/>
        <w:jc w:val="both"/>
        <w:rPr>
          <w:rFonts w:ascii="Angsana New" w:hAnsi="Angsana New" w:cs="Angsana New"/>
          <w:color w:val="000000"/>
          <w:sz w:val="26"/>
          <w:szCs w:val="26"/>
        </w:rPr>
      </w:pPr>
    </w:p>
    <w:p w14:paraId="4CD0743C" w14:textId="11170AE2" w:rsidR="00C10D96" w:rsidRDefault="002A7A9B" w:rsidP="00E85C64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C2E1D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Pr="00CC2E1D">
        <w:rPr>
          <w:rFonts w:ascii="Angsana New" w:hAnsi="Angsana New" w:cs="Angsana New" w:hint="cs"/>
          <w:sz w:val="26"/>
          <w:szCs w:val="26"/>
        </w:rPr>
        <w:t xml:space="preserve">31 </w:t>
      </w:r>
      <w:r w:rsidRPr="00CC2E1D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CC2E1D">
        <w:rPr>
          <w:rFonts w:ascii="Angsana New" w:hAnsi="Angsana New" w:cs="Angsana New" w:hint="cs"/>
          <w:sz w:val="26"/>
          <w:szCs w:val="26"/>
        </w:rPr>
        <w:t xml:space="preserve"> </w:t>
      </w:r>
      <w:r w:rsidRPr="00CC2E1D">
        <w:rPr>
          <w:rFonts w:ascii="Angsana New" w:hAnsi="Angsana New" w:cs="Angsana New" w:hint="cs"/>
          <w:sz w:val="26"/>
          <w:szCs w:val="26"/>
          <w:cs/>
        </w:rPr>
        <w:t>ข้อสมมติที่สำคัญในการคำนวณมูลค่าจากวิธีการประเมินมูลค่าสินทรัพย์ด้วยวิธีสัมพัทธ์ สรุปได้ดังนี้</w:t>
      </w:r>
    </w:p>
    <w:p w14:paraId="284179EB" w14:textId="77777777" w:rsidR="009F2D0A" w:rsidRDefault="009F2D0A" w:rsidP="00E85C64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524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4"/>
        <w:gridCol w:w="1080"/>
        <w:gridCol w:w="1260"/>
        <w:gridCol w:w="180"/>
        <w:gridCol w:w="990"/>
        <w:gridCol w:w="270"/>
        <w:gridCol w:w="990"/>
        <w:gridCol w:w="270"/>
        <w:gridCol w:w="1080"/>
      </w:tblGrid>
      <w:tr w:rsidR="002752F5" w:rsidRPr="00CC2E1D" w14:paraId="4174AFB9" w14:textId="77777777" w:rsidTr="00985004">
        <w:trPr>
          <w:cantSplit/>
          <w:tblHeader/>
        </w:trPr>
        <w:tc>
          <w:tcPr>
            <w:tcW w:w="3404" w:type="dxa"/>
          </w:tcPr>
          <w:p w14:paraId="5FF2F1FF" w14:textId="77777777" w:rsidR="002752F5" w:rsidRPr="00CC2E1D" w:rsidRDefault="002752F5" w:rsidP="000315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3A9D68" w14:textId="77777777" w:rsidR="002752F5" w:rsidRPr="00CC2E1D" w:rsidRDefault="002752F5" w:rsidP="000315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0A3B3D8F" w14:textId="77777777" w:rsidR="002752F5" w:rsidRPr="002752F5" w:rsidRDefault="002752F5" w:rsidP="002752F5">
            <w:pP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52F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ส่วนงานธุรกิจเช่าซื้อ </w:t>
            </w:r>
          </w:p>
          <w:p w14:paraId="409B4EC8" w14:textId="1DB559A3" w:rsidR="002752F5" w:rsidRPr="00CC2E1D" w:rsidRDefault="002752F5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21FDF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บริษัท</w:t>
            </w:r>
            <w:r w:rsidRPr="00221FDF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221FDF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ธนบรรณ</w:t>
            </w:r>
            <w:r w:rsidRPr="00221FDF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221FDF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70" w:type="dxa"/>
          </w:tcPr>
          <w:p w14:paraId="212A1E02" w14:textId="77777777" w:rsidR="002752F5" w:rsidRPr="00CC2E1D" w:rsidRDefault="002752F5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729461B1" w14:textId="55267671" w:rsidR="002752F5" w:rsidRPr="002752F5" w:rsidRDefault="002752F5" w:rsidP="0003157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21FDF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ส่วนงานธุรกิจเช่าซื้อบริษัท</w:t>
            </w:r>
            <w:r w:rsidRPr="002752F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2752F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GL Finance Plc.</w:t>
            </w:r>
          </w:p>
        </w:tc>
      </w:tr>
      <w:tr w:rsidR="002752F5" w:rsidRPr="00CC2E1D" w14:paraId="17E42B8C" w14:textId="77777777" w:rsidTr="00BA6F3E">
        <w:trPr>
          <w:cantSplit/>
          <w:tblHeader/>
        </w:trPr>
        <w:tc>
          <w:tcPr>
            <w:tcW w:w="3404" w:type="dxa"/>
          </w:tcPr>
          <w:p w14:paraId="25D4016E" w14:textId="77777777" w:rsidR="002752F5" w:rsidRPr="00CC2E1D" w:rsidRDefault="002752F5" w:rsidP="002752F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478D7C" w14:textId="77777777" w:rsidR="002752F5" w:rsidRPr="00CC2E1D" w:rsidRDefault="002752F5" w:rsidP="002752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0BB48D" w14:textId="68099FBD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791A4B47" w14:textId="77777777" w:rsidR="002752F5" w:rsidRPr="00CC2E1D" w:rsidRDefault="002752F5" w:rsidP="002752F5">
            <w:pPr>
              <w:pStyle w:val="acctmergecolhdg"/>
              <w:spacing w:line="240" w:lineRule="atLeast"/>
              <w:ind w:firstLine="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C6DCA1" w14:textId="5441F5A4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270" w:type="dxa"/>
          </w:tcPr>
          <w:p w14:paraId="680ACD73" w14:textId="77777777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78A121" w14:textId="01798892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2562</w:t>
            </w:r>
          </w:p>
        </w:tc>
        <w:tc>
          <w:tcPr>
            <w:tcW w:w="270" w:type="dxa"/>
          </w:tcPr>
          <w:p w14:paraId="0BCA2098" w14:textId="77777777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512422" w14:textId="2E790369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</w:tr>
      <w:tr w:rsidR="002752F5" w:rsidRPr="00CC2E1D" w14:paraId="61A6E79C" w14:textId="77777777" w:rsidTr="0003157C">
        <w:trPr>
          <w:cantSplit/>
          <w:tblHeader/>
        </w:trPr>
        <w:tc>
          <w:tcPr>
            <w:tcW w:w="3404" w:type="dxa"/>
          </w:tcPr>
          <w:p w14:paraId="48D31F3B" w14:textId="77777777" w:rsidR="002752F5" w:rsidRPr="00CC2E1D" w:rsidRDefault="002752F5" w:rsidP="002752F5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61EAD4" w14:textId="77777777" w:rsidR="002752F5" w:rsidRPr="00CC2E1D" w:rsidRDefault="002752F5" w:rsidP="002752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557AC365" w14:textId="3C094154" w:rsidR="002752F5" w:rsidRPr="00CC2E1D" w:rsidRDefault="002752F5" w:rsidP="00275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(เท่า)</w:t>
            </w:r>
          </w:p>
        </w:tc>
      </w:tr>
      <w:tr w:rsidR="002752F5" w:rsidRPr="00CC2E1D" w14:paraId="1F5E3323" w14:textId="77777777" w:rsidTr="0003157C">
        <w:trPr>
          <w:cantSplit/>
        </w:trPr>
        <w:tc>
          <w:tcPr>
            <w:tcW w:w="3404" w:type="dxa"/>
          </w:tcPr>
          <w:p w14:paraId="5B10376B" w14:textId="29434274" w:rsidR="002752F5" w:rsidRPr="00CC2E1D" w:rsidRDefault="002752F5" w:rsidP="002752F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อัตราส่วนราคาต่อกำไร</w:t>
            </w:r>
          </w:p>
        </w:tc>
        <w:tc>
          <w:tcPr>
            <w:tcW w:w="1080" w:type="dxa"/>
          </w:tcPr>
          <w:p w14:paraId="182AE55B" w14:textId="77777777" w:rsidR="002752F5" w:rsidRPr="00CC2E1D" w:rsidRDefault="002752F5" w:rsidP="002752F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AD9399" w14:textId="35A29C87" w:rsidR="002752F5" w:rsidRPr="00CC2E1D" w:rsidRDefault="002752F5" w:rsidP="002752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  <w:lang w:val="en-US"/>
              </w:rPr>
              <w:t>17.42x</w:t>
            </w:r>
          </w:p>
        </w:tc>
        <w:tc>
          <w:tcPr>
            <w:tcW w:w="180" w:type="dxa"/>
            <w:vAlign w:val="bottom"/>
          </w:tcPr>
          <w:p w14:paraId="5E042F9E" w14:textId="77777777" w:rsidR="002752F5" w:rsidRPr="00CC2E1D" w:rsidRDefault="002752F5" w:rsidP="002752F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A3B4D6" w14:textId="6B33349F" w:rsidR="002752F5" w:rsidRPr="00CC2E1D" w:rsidRDefault="002752F5" w:rsidP="002752F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13.89x</w:t>
            </w:r>
          </w:p>
        </w:tc>
        <w:tc>
          <w:tcPr>
            <w:tcW w:w="270" w:type="dxa"/>
            <w:vAlign w:val="bottom"/>
          </w:tcPr>
          <w:p w14:paraId="605D59EB" w14:textId="77777777" w:rsidR="002752F5" w:rsidRPr="00CC2E1D" w:rsidRDefault="002752F5" w:rsidP="002752F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4F86F3" w14:textId="26769B0B" w:rsidR="002752F5" w:rsidRPr="00CC2E1D" w:rsidRDefault="002752F5" w:rsidP="002752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/>
                <w:sz w:val="26"/>
                <w:szCs w:val="26"/>
              </w:rPr>
              <w:t>11.44x</w:t>
            </w:r>
          </w:p>
        </w:tc>
        <w:tc>
          <w:tcPr>
            <w:tcW w:w="270" w:type="dxa"/>
            <w:vAlign w:val="bottom"/>
          </w:tcPr>
          <w:p w14:paraId="1DF91EC7" w14:textId="77777777" w:rsidR="002752F5" w:rsidRPr="00CC2E1D" w:rsidRDefault="002752F5" w:rsidP="002752F5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1E6D90" w14:textId="7CFC8EE1" w:rsidR="002752F5" w:rsidRPr="00CC2E1D" w:rsidRDefault="002752F5" w:rsidP="002752F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CC2E1D">
              <w:rPr>
                <w:rFonts w:ascii="Angsana New" w:hAnsi="Angsana New" w:cs="Angsana New" w:hint="cs"/>
                <w:sz w:val="26"/>
                <w:szCs w:val="26"/>
              </w:rPr>
              <w:t>8.13x</w:t>
            </w:r>
          </w:p>
        </w:tc>
      </w:tr>
    </w:tbl>
    <w:p w14:paraId="626857A1" w14:textId="77777777" w:rsidR="002752F5" w:rsidRPr="00221FDF" w:rsidRDefault="002752F5" w:rsidP="002752F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3DFD90B" w14:textId="77777777" w:rsidR="009F2D0A" w:rsidRDefault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i/>
          <w:iCs/>
          <w:sz w:val="26"/>
          <w:szCs w:val="26"/>
          <w:cs/>
        </w:rPr>
        <w:br w:type="page"/>
      </w:r>
    </w:p>
    <w:p w14:paraId="489C24D7" w14:textId="72EEF2A7" w:rsidR="003D10AF" w:rsidRPr="00CC2E1D" w:rsidRDefault="003D10AF" w:rsidP="00221F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lastRenderedPageBreak/>
        <w:t xml:space="preserve">ส่วนงานธุรกิจสินเชื่อรายย่อย บริษัท </w:t>
      </w:r>
      <w:r w:rsidRPr="00CC2E1D">
        <w:rPr>
          <w:rFonts w:asciiTheme="majorBidi" w:hAnsiTheme="majorBidi" w:cstheme="majorBidi"/>
          <w:i/>
          <w:iCs/>
          <w:sz w:val="26"/>
          <w:szCs w:val="26"/>
        </w:rPr>
        <w:t>BG Microfinance Myanmar Co., Ltd.</w:t>
      </w:r>
    </w:p>
    <w:p w14:paraId="612571A7" w14:textId="77777777" w:rsidR="00C10D96" w:rsidRPr="00221FDF" w:rsidRDefault="00C10D96" w:rsidP="00C10D96">
      <w:pPr>
        <w:pStyle w:val="BodyText"/>
        <w:spacing w:after="0"/>
        <w:rPr>
          <w:rFonts w:asciiTheme="majorBidi" w:hAnsiTheme="majorBidi" w:cstheme="majorBidi"/>
          <w:bCs/>
          <w:sz w:val="16"/>
          <w:szCs w:val="16"/>
        </w:rPr>
      </w:pPr>
    </w:p>
    <w:p w14:paraId="543140A7" w14:textId="156E8333" w:rsidR="00C10D96" w:rsidRDefault="003D10AF" w:rsidP="003D10AF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31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sz w:val="26"/>
          <w:szCs w:val="26"/>
        </w:rPr>
        <w:t>256</w:t>
      </w:r>
      <w:r w:rsidR="00BD6018">
        <w:rPr>
          <w:rFonts w:asciiTheme="majorBidi" w:hAnsiTheme="majorBidi" w:cstheme="majorBidi"/>
          <w:sz w:val="26"/>
          <w:szCs w:val="26"/>
        </w:rPr>
        <w:t xml:space="preserve">2 </w:t>
      </w:r>
      <w:r w:rsidR="00BD6018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BD6018">
        <w:rPr>
          <w:rFonts w:asciiTheme="majorBidi" w:hAnsiTheme="majorBidi" w:cstheme="majorBidi"/>
          <w:sz w:val="26"/>
          <w:szCs w:val="26"/>
        </w:rPr>
        <w:t xml:space="preserve"> 2561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จากมูลค่าจากการใช้สินทรัพย์โดยวิธีกำไรคงเหลือ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CC2E1D">
        <w:rPr>
          <w:rFonts w:asciiTheme="majorBidi" w:hAnsiTheme="majorBidi" w:cstheme="majorBidi"/>
          <w:sz w:val="26"/>
          <w:szCs w:val="26"/>
        </w:rPr>
        <w:t xml:space="preserve">5 </w:t>
      </w:r>
      <w:r w:rsidRPr="00CC2E1D">
        <w:rPr>
          <w:rFonts w:asciiTheme="majorBidi" w:hAnsiTheme="majorBidi" w:cstheme="majorBidi"/>
          <w:sz w:val="26"/>
          <w:szCs w:val="26"/>
          <w:cs/>
        </w:rPr>
        <w:t>ปี</w:t>
      </w:r>
    </w:p>
    <w:p w14:paraId="037C786B" w14:textId="77777777" w:rsidR="00FB5A36" w:rsidRPr="00221FDF" w:rsidRDefault="00FB5A36" w:rsidP="003D10AF">
      <w:pPr>
        <w:pStyle w:val="BodyText"/>
        <w:spacing w:after="0"/>
        <w:ind w:left="540"/>
        <w:jc w:val="both"/>
        <w:rPr>
          <w:rFonts w:asciiTheme="majorBidi" w:hAnsiTheme="majorBidi" w:cstheme="majorBidi"/>
          <w:bCs/>
          <w:sz w:val="16"/>
          <w:szCs w:val="16"/>
        </w:rPr>
      </w:pPr>
    </w:p>
    <w:p w14:paraId="16F9A1E3" w14:textId="4D9655E2" w:rsidR="00C10D96" w:rsidRDefault="003D10AF" w:rsidP="00BD60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Pr="00CC2E1D">
        <w:rPr>
          <w:rFonts w:asciiTheme="majorBidi" w:hAnsiTheme="majorBidi" w:cstheme="majorBidi"/>
          <w:sz w:val="26"/>
          <w:szCs w:val="26"/>
        </w:rPr>
        <w:t xml:space="preserve"> 31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ธันวาคม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ข้อสมมติที่สำคัญในการคำนวณมูลค่าจากการใช้สินทรัพย์ สำหรับส่วนงานธุรกิจสินเชื่อรายย่อย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Pr="00CC2E1D">
        <w:rPr>
          <w:rFonts w:asciiTheme="majorBidi" w:hAnsiTheme="majorBidi" w:cstheme="majorBidi"/>
          <w:sz w:val="26"/>
          <w:szCs w:val="26"/>
        </w:rPr>
        <w:t>BG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</w:rPr>
        <w:t>Microfinance Myanmar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</w:rPr>
        <w:t xml:space="preserve">Co., Ltd </w:t>
      </w:r>
      <w:r w:rsidRPr="00CC2E1D">
        <w:rPr>
          <w:rFonts w:asciiTheme="majorBidi" w:hAnsiTheme="majorBidi" w:cstheme="majorBidi"/>
          <w:sz w:val="26"/>
          <w:szCs w:val="26"/>
          <w:cs/>
        </w:rPr>
        <w:t>สรุปได้ดังนี้</w:t>
      </w:r>
    </w:p>
    <w:p w14:paraId="1B69A59B" w14:textId="77777777" w:rsidR="009F2D0A" w:rsidRPr="00CC2E1D" w:rsidRDefault="009F2D0A" w:rsidP="00BD60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524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4"/>
        <w:gridCol w:w="1080"/>
        <w:gridCol w:w="1260"/>
        <w:gridCol w:w="180"/>
        <w:gridCol w:w="990"/>
        <w:gridCol w:w="270"/>
        <w:gridCol w:w="990"/>
        <w:gridCol w:w="270"/>
        <w:gridCol w:w="1080"/>
      </w:tblGrid>
      <w:tr w:rsidR="00C10D96" w:rsidRPr="00CC2E1D" w14:paraId="094101A5" w14:textId="77777777" w:rsidTr="0003157C">
        <w:trPr>
          <w:cantSplit/>
          <w:tblHeader/>
        </w:trPr>
        <w:tc>
          <w:tcPr>
            <w:tcW w:w="3404" w:type="dxa"/>
          </w:tcPr>
          <w:p w14:paraId="01C43F49" w14:textId="77777777" w:rsidR="00C10D96" w:rsidRPr="00CC2E1D" w:rsidRDefault="00C10D96" w:rsidP="0003157C">
            <w:pPr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C8160" w14:textId="77777777" w:rsidR="00C10D96" w:rsidRPr="00CC2E1D" w:rsidRDefault="00C10D96" w:rsidP="0003157C">
            <w:pPr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3ABC2003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24DF4A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7970FAC" w14:textId="1B36B5CA" w:rsidR="00C10D96" w:rsidRPr="00CC2E1D" w:rsidRDefault="003D10AF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ธุรกิจสินเชื่อรายย่อย</w:t>
            </w:r>
            <w:r w:rsidRPr="00221FDF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 </w:t>
            </w:r>
            <w:r w:rsidRPr="00221FD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บริษัท</w:t>
            </w:r>
            <w:r w:rsidR="007E17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E175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10D96" w:rsidRPr="00CC2E1D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 xml:space="preserve">BG Microfinance Myanmar </w:t>
            </w:r>
            <w:r w:rsidR="007E1751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="00C10D96" w:rsidRPr="00CC2E1D">
              <w:rPr>
                <w:rFonts w:asciiTheme="majorBidi" w:hAnsiTheme="majorBidi" w:cstheme="majorBidi"/>
                <w:color w:val="000000"/>
                <w:sz w:val="26"/>
                <w:szCs w:val="26"/>
                <w:lang w:val="en-US" w:bidi="th-TH"/>
              </w:rPr>
              <w:t>Co., Ltd.</w:t>
            </w:r>
          </w:p>
        </w:tc>
      </w:tr>
      <w:tr w:rsidR="00C10D96" w:rsidRPr="00CC2E1D" w14:paraId="18A0D361" w14:textId="77777777" w:rsidTr="0003157C">
        <w:trPr>
          <w:cantSplit/>
          <w:tblHeader/>
        </w:trPr>
        <w:tc>
          <w:tcPr>
            <w:tcW w:w="3404" w:type="dxa"/>
          </w:tcPr>
          <w:p w14:paraId="1DE8C759" w14:textId="77777777" w:rsidR="00C10D96" w:rsidRPr="00CC2E1D" w:rsidRDefault="00C10D96" w:rsidP="0003157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3461D9" w14:textId="77777777" w:rsidR="00C10D96" w:rsidRPr="00CC2E1D" w:rsidRDefault="00C10D96" w:rsidP="000315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A845F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D4EF61" w14:textId="77777777" w:rsidR="00C10D96" w:rsidRPr="00CC2E1D" w:rsidRDefault="00C10D96" w:rsidP="0003157C">
            <w:pPr>
              <w:pStyle w:val="acctmergecolhdg"/>
              <w:spacing w:line="240" w:lineRule="atLeast"/>
              <w:ind w:firstLine="88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F01EED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F36E7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9F65C" w14:textId="4350569E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</w:t>
            </w:r>
            <w:r w:rsidR="00CC0E93"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562</w:t>
            </w:r>
          </w:p>
        </w:tc>
        <w:tc>
          <w:tcPr>
            <w:tcW w:w="270" w:type="dxa"/>
          </w:tcPr>
          <w:p w14:paraId="777D1B55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8E8C16" w14:textId="74B60F06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</w:t>
            </w:r>
            <w:r w:rsidR="00CC0E93"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561</w:t>
            </w:r>
          </w:p>
        </w:tc>
      </w:tr>
      <w:tr w:rsidR="00C10D96" w:rsidRPr="00CC2E1D" w14:paraId="00F03328" w14:textId="77777777" w:rsidTr="0003157C">
        <w:trPr>
          <w:cantSplit/>
          <w:tblHeader/>
        </w:trPr>
        <w:tc>
          <w:tcPr>
            <w:tcW w:w="3404" w:type="dxa"/>
          </w:tcPr>
          <w:p w14:paraId="6CD9EA3B" w14:textId="77777777" w:rsidR="00C10D96" w:rsidRPr="00CC2E1D" w:rsidRDefault="00C10D96" w:rsidP="0003157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BC9E6" w14:textId="77777777" w:rsidR="00C10D96" w:rsidRPr="00CC2E1D" w:rsidRDefault="00C10D96" w:rsidP="000315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7D6F1F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1CC7C4" w14:textId="77777777" w:rsidR="00C10D96" w:rsidRPr="00CC2E1D" w:rsidRDefault="00C10D96" w:rsidP="0003157C">
            <w:pPr>
              <w:pStyle w:val="acctmergecolhdg"/>
              <w:spacing w:line="240" w:lineRule="atLeast"/>
              <w:ind w:firstLine="88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852F7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3A060" w14:textId="77777777" w:rsidR="00C10D96" w:rsidRPr="00CC2E1D" w:rsidRDefault="00C10D96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62C6A20" w14:textId="4A1BFEB5" w:rsidR="00C10D96" w:rsidRPr="00CC2E1D" w:rsidRDefault="00B80C4C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3D10AF"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</w:tr>
      <w:tr w:rsidR="00983865" w:rsidRPr="00CC2E1D" w14:paraId="1BE77C3A" w14:textId="77777777" w:rsidTr="00983865">
        <w:trPr>
          <w:cantSplit/>
        </w:trPr>
        <w:tc>
          <w:tcPr>
            <w:tcW w:w="3404" w:type="dxa"/>
          </w:tcPr>
          <w:p w14:paraId="19E73DBB" w14:textId="3392B952" w:rsidR="00983865" w:rsidRPr="00CC2E1D" w:rsidRDefault="00983865" w:rsidP="0098386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080" w:type="dxa"/>
          </w:tcPr>
          <w:p w14:paraId="5737EB40" w14:textId="77777777" w:rsidR="00983865" w:rsidRPr="00CC2E1D" w:rsidRDefault="00983865" w:rsidP="0098386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48E40F" w14:textId="77777777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61E186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15B5DB" w14:textId="77777777" w:rsidR="00983865" w:rsidRPr="00CC2E1D" w:rsidRDefault="00983865" w:rsidP="0098386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EE8D24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A97E36" w14:textId="38F59210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270" w:type="dxa"/>
            <w:vAlign w:val="bottom"/>
          </w:tcPr>
          <w:p w14:paraId="065BB92F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BF234" w14:textId="519F9614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983865" w:rsidRPr="00CC2E1D" w14:paraId="228C7C75" w14:textId="77777777" w:rsidTr="00983865">
        <w:trPr>
          <w:cantSplit/>
        </w:trPr>
        <w:tc>
          <w:tcPr>
            <w:tcW w:w="3404" w:type="dxa"/>
          </w:tcPr>
          <w:p w14:paraId="1A956D8D" w14:textId="166D0B88" w:rsidR="00983865" w:rsidRPr="00CC2E1D" w:rsidRDefault="00983865" w:rsidP="0098386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อัตราคิดลดก่อนภาษี</w:t>
            </w:r>
          </w:p>
        </w:tc>
        <w:tc>
          <w:tcPr>
            <w:tcW w:w="1080" w:type="dxa"/>
          </w:tcPr>
          <w:p w14:paraId="719881B4" w14:textId="77777777" w:rsidR="00983865" w:rsidRPr="00CC2E1D" w:rsidRDefault="00983865" w:rsidP="0098386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B4BB2C" w14:textId="77777777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7D464C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FEBE1B" w14:textId="77777777" w:rsidR="00983865" w:rsidRPr="00CC2E1D" w:rsidRDefault="00983865" w:rsidP="0098386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D00340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19883E" w14:textId="72EA5AD1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F50C5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270" w:type="dxa"/>
            <w:vAlign w:val="bottom"/>
          </w:tcPr>
          <w:p w14:paraId="628C6BC4" w14:textId="77777777" w:rsidR="00983865" w:rsidRPr="00CC2E1D" w:rsidRDefault="00983865" w:rsidP="0098386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0F35B7" w14:textId="13E19F0E" w:rsidR="00983865" w:rsidRPr="00CC2E1D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2F50C5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</w:tr>
    </w:tbl>
    <w:p w14:paraId="028F5938" w14:textId="77777777" w:rsidR="00C10D96" w:rsidRPr="00221FDF" w:rsidRDefault="00C10D96" w:rsidP="00C10D96">
      <w:pPr>
        <w:pStyle w:val="BodyText"/>
        <w:spacing w:after="0"/>
        <w:jc w:val="both"/>
        <w:rPr>
          <w:rFonts w:asciiTheme="majorBidi" w:hAnsiTheme="majorBidi" w:cstheme="majorBidi"/>
          <w:sz w:val="16"/>
          <w:szCs w:val="16"/>
        </w:rPr>
      </w:pPr>
    </w:p>
    <w:p w14:paraId="4F0082CD" w14:textId="5D2EF5C2" w:rsidR="00C10D96" w:rsidRPr="00CC2E1D" w:rsidRDefault="003D10AF" w:rsidP="00CC0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221FDF">
        <w:rPr>
          <w:rFonts w:asciiTheme="majorBidi" w:hAnsiTheme="majorBidi" w:cstheme="majorBidi"/>
          <w:sz w:val="24"/>
          <w:szCs w:val="24"/>
          <w:cs/>
        </w:rPr>
        <w:t>ฝ่าย</w:t>
      </w:r>
      <w:r w:rsidRPr="00CC2E1D">
        <w:rPr>
          <w:rFonts w:asciiTheme="majorBidi" w:hAnsiTheme="majorBidi" w:cstheme="majorBidi"/>
          <w:sz w:val="26"/>
          <w:szCs w:val="26"/>
          <w:cs/>
        </w:rPr>
        <w:t>บริหารพิจารณาอัตราการเติบโตจากงบประมาณโดยอ้างอิงจากผลประกอบการในอดีตที่ผ่านมาประกอบกับการคาดการณ์การเติบโตของตลาด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</w:t>
      </w:r>
    </w:p>
    <w:p w14:paraId="1EE41563" w14:textId="77777777" w:rsidR="00C10D96" w:rsidRPr="00221FDF" w:rsidRDefault="00C10D96" w:rsidP="00C10D96">
      <w:pPr>
        <w:rPr>
          <w:rFonts w:asciiTheme="majorBidi" w:hAnsiTheme="majorBidi" w:cstheme="majorBidi"/>
          <w:sz w:val="16"/>
          <w:szCs w:val="16"/>
        </w:rPr>
      </w:pPr>
    </w:p>
    <w:p w14:paraId="3282D9FC" w14:textId="5351526A" w:rsidR="00C10D96" w:rsidRPr="00CC2E1D" w:rsidRDefault="003D10AF" w:rsidP="00CC0E93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35" w:name="_Toc2200952"/>
      <w:bookmarkStart w:id="36" w:name="_Toc33611522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1</w:t>
      </w:r>
      <w:r w:rsidR="003763AB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9</w:t>
      </w:r>
      <w:r w:rsidR="00CC0E93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เงินรับฝากจากลูกค้า</w:t>
      </w:r>
      <w:bookmarkEnd w:id="35"/>
      <w:bookmarkEnd w:id="36"/>
    </w:p>
    <w:p w14:paraId="72840F7C" w14:textId="77777777" w:rsidR="00CC0E93" w:rsidRPr="00221FDF" w:rsidRDefault="00CC0E93" w:rsidP="00CC0E9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225D87" w14:textId="77777777" w:rsidR="001D6818" w:rsidRPr="00CC2E1D" w:rsidRDefault="001D6818" w:rsidP="001D681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คณะกรรมการกำกับดูแลสินเชื่อรายย่อยสาธารณรัฐแห่งสหภาพเมียนมาร์  ได้ออกประกาศฉบับที่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4/2559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ลงวันที่ </w:t>
      </w:r>
      <w:r w:rsidRPr="00CC2E1D">
        <w:rPr>
          <w:rFonts w:asciiTheme="majorBidi" w:hAnsiTheme="majorBidi" w:cstheme="majorBidi"/>
          <w:sz w:val="26"/>
          <w:szCs w:val="26"/>
        </w:rPr>
        <w:t>29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สิงหาคม</w:t>
      </w:r>
      <w:r w:rsidRPr="00CC2E1D">
        <w:rPr>
          <w:rFonts w:asciiTheme="majorBidi" w:hAnsiTheme="majorBidi" w:cstheme="majorBidi"/>
          <w:sz w:val="26"/>
          <w:szCs w:val="26"/>
        </w:rPr>
        <w:t xml:space="preserve"> 2559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โดยมีรายละเอียดข้อบังคับใหม่เกี่ยวกับการรับฝากเงินจากลูกค้าสินเชื่อรายย่อย โดยประกาศนี้ได้ใช้กับ </w:t>
      </w:r>
      <w:r w:rsidRPr="00CC2E1D">
        <w:rPr>
          <w:rFonts w:asciiTheme="majorBidi" w:hAnsiTheme="majorBidi" w:cstheme="majorBidi"/>
          <w:sz w:val="26"/>
          <w:szCs w:val="26"/>
        </w:rPr>
        <w:t xml:space="preserve">BGMM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ในฐานะสถาบันการเงินระดับฐานราก </w:t>
      </w:r>
      <w:r w:rsidRPr="00CC2E1D">
        <w:rPr>
          <w:rFonts w:asciiTheme="majorBidi" w:hAnsiTheme="majorBidi" w:cstheme="majorBidi"/>
          <w:sz w:val="26"/>
          <w:szCs w:val="26"/>
        </w:rPr>
        <w:t>(microfinance institution)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ที่มีการรับฝากเงิน  </w:t>
      </w:r>
    </w:p>
    <w:p w14:paraId="0E6AD053" w14:textId="77777777" w:rsidR="001D6818" w:rsidRPr="00221FDF" w:rsidRDefault="001D6818" w:rsidP="001D681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2C6B02F" w14:textId="7D6E1FAC" w:rsidR="001D6818" w:rsidRDefault="001D6818" w:rsidP="001D68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จากข้อกำหนดดังกล่าว ลูกค้าสินเชื่อรายย่อยทุกรายต้องมีส่วนร่วมในการออมเงินภาคบังคับเมื่อมีการจ่ายเงินค่างวด โดยจำนวนเงินที่ต้องจ่ายทั้งหมดของลูกค้าแต่ละรายต้องไม่เกินร้อยละ </w:t>
      </w:r>
      <w:r w:rsidRPr="00CC2E1D">
        <w:rPr>
          <w:rFonts w:asciiTheme="majorBidi" w:hAnsiTheme="majorBidi" w:cstheme="majorBidi"/>
          <w:sz w:val="26"/>
          <w:szCs w:val="26"/>
        </w:rPr>
        <w:t>5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ของยอดสินเชื่อ นอกจากนี้ลูกค้ายังสามารถออมเงินเพิ่มเติมด้วยความสมัครใจ ตามข้อกำหนดเกี่ยวกับการรับฝากเงินจากลูกค้าสินเชื่อรายย่อยดังกล่าว </w:t>
      </w:r>
      <w:r w:rsidRPr="00CC2E1D">
        <w:rPr>
          <w:rFonts w:asciiTheme="majorBidi" w:hAnsiTheme="majorBidi" w:cstheme="majorBidi"/>
          <w:sz w:val="26"/>
          <w:szCs w:val="26"/>
        </w:rPr>
        <w:t xml:space="preserve">BGMM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จะต้องจ่ายดอกเบี้ยให้กับลูกค้าสินเชื่อรายย่อยในอัตราร้อยละ  </w:t>
      </w:r>
      <w:r w:rsidRPr="00CC2E1D">
        <w:rPr>
          <w:rFonts w:asciiTheme="majorBidi" w:hAnsiTheme="majorBidi" w:cstheme="majorBidi"/>
          <w:sz w:val="26"/>
          <w:szCs w:val="26"/>
        </w:rPr>
        <w:t xml:space="preserve">15 </w:t>
      </w:r>
      <w:r w:rsidRPr="00CC2E1D">
        <w:rPr>
          <w:rFonts w:asciiTheme="majorBidi" w:hAnsiTheme="majorBidi" w:cstheme="majorBidi"/>
          <w:sz w:val="26"/>
          <w:szCs w:val="26"/>
          <w:cs/>
        </w:rPr>
        <w:t>ต่อปี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สำหรับเงินรับฝากภาคบังคับและ ร้อยละ </w:t>
      </w:r>
      <w:r w:rsidRPr="00CC2E1D">
        <w:rPr>
          <w:rFonts w:asciiTheme="majorBidi" w:hAnsiTheme="majorBidi" w:cstheme="majorBidi"/>
          <w:sz w:val="26"/>
          <w:szCs w:val="26"/>
        </w:rPr>
        <w:t xml:space="preserve">10 </w:t>
      </w:r>
      <w:r w:rsidRPr="00CC2E1D">
        <w:rPr>
          <w:rFonts w:asciiTheme="majorBidi" w:hAnsiTheme="majorBidi" w:cstheme="majorBidi"/>
          <w:sz w:val="26"/>
          <w:szCs w:val="26"/>
          <w:cs/>
        </w:rPr>
        <w:t>ต่อปี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สำหรับเงินรับฝากจากการออมโดยสมัครใจโดยอัตราดังกล่าวถูกกำหนดโดยคณะกรรมการกำกับดูแลสินเชื่อรายย่อยสาธารณรัฐแห่งสหภาพเมียนมาร์</w:t>
      </w:r>
    </w:p>
    <w:p w14:paraId="04C212D5" w14:textId="77777777" w:rsidR="005D485E" w:rsidRPr="00221FDF" w:rsidRDefault="005D485E" w:rsidP="001D68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43C6B1E" w14:textId="4FB338AE" w:rsidR="00BD6018" w:rsidRPr="00CC2E1D" w:rsidRDefault="001D6818" w:rsidP="00221FD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31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sz w:val="26"/>
          <w:szCs w:val="26"/>
        </w:rPr>
        <w:t>256</w:t>
      </w:r>
      <w:r w:rsidRPr="00CC2E1D">
        <w:rPr>
          <w:rFonts w:asciiTheme="majorBidi" w:hAnsiTheme="majorBidi" w:cstheme="majorBidi"/>
          <w:sz w:val="26"/>
          <w:szCs w:val="26"/>
          <w:cs/>
        </w:rPr>
        <w:t>2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เงินรับฝากรวมดอกเบี้ยค้างจ่ายที่บันทึกในงบแสดงฐานะการเงินของ </w:t>
      </w:r>
      <w:r w:rsidRPr="00CC2E1D">
        <w:rPr>
          <w:rFonts w:asciiTheme="majorBidi" w:hAnsiTheme="majorBidi" w:cstheme="majorBidi"/>
          <w:sz w:val="26"/>
          <w:szCs w:val="26"/>
        </w:rPr>
        <w:t xml:space="preserve">BGMM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มีจำนวน </w:t>
      </w:r>
      <w:r w:rsidRPr="00CC2E1D">
        <w:rPr>
          <w:rFonts w:asciiTheme="majorBidi" w:hAnsiTheme="majorBidi" w:cstheme="majorBidi"/>
          <w:sz w:val="26"/>
          <w:szCs w:val="26"/>
        </w:rPr>
        <w:t xml:space="preserve">2,826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ล้านจ๊าดพม่า (หรือเท่ากับประมาณ </w:t>
      </w:r>
      <w:r w:rsidRPr="00CC2E1D">
        <w:rPr>
          <w:rFonts w:asciiTheme="majorBidi" w:hAnsiTheme="majorBidi" w:cstheme="majorBidi"/>
          <w:sz w:val="26"/>
          <w:szCs w:val="26"/>
        </w:rPr>
        <w:t xml:space="preserve">57.4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ล้านบาท) </w:t>
      </w:r>
      <w:r w:rsidRPr="00221FDF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221FDF">
        <w:rPr>
          <w:rFonts w:asciiTheme="majorBidi" w:hAnsiTheme="majorBidi" w:cstheme="majorBidi"/>
          <w:i/>
          <w:iCs/>
          <w:sz w:val="26"/>
          <w:szCs w:val="26"/>
        </w:rPr>
        <w:t xml:space="preserve">2561: </w:t>
      </w:r>
      <w:r w:rsidRPr="00221FDF">
        <w:rPr>
          <w:rFonts w:asciiTheme="majorBidi" w:hAnsiTheme="majorBidi" w:cstheme="majorBidi"/>
          <w:i/>
          <w:iCs/>
          <w:sz w:val="26"/>
          <w:szCs w:val="26"/>
          <w:cs/>
        </w:rPr>
        <w:t>1</w:t>
      </w:r>
      <w:r w:rsidRPr="00221FDF">
        <w:rPr>
          <w:rFonts w:asciiTheme="majorBidi" w:hAnsiTheme="majorBidi" w:cstheme="majorBidi"/>
          <w:i/>
          <w:iCs/>
          <w:sz w:val="26"/>
          <w:szCs w:val="26"/>
        </w:rPr>
        <w:t>,</w:t>
      </w:r>
      <w:r w:rsidRPr="00221FDF">
        <w:rPr>
          <w:rFonts w:asciiTheme="majorBidi" w:hAnsiTheme="majorBidi" w:cstheme="majorBidi"/>
          <w:i/>
          <w:iCs/>
          <w:sz w:val="26"/>
          <w:szCs w:val="26"/>
          <w:cs/>
        </w:rPr>
        <w:t>944</w:t>
      </w:r>
      <w:r w:rsidRPr="00221FDF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221FDF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ล้านจ๊าดพม่า (หรือเท่ากับประมาณ </w:t>
      </w:r>
      <w:r w:rsidRPr="00221FDF">
        <w:rPr>
          <w:rFonts w:asciiTheme="majorBidi" w:hAnsiTheme="majorBidi" w:cstheme="majorBidi"/>
          <w:i/>
          <w:iCs/>
          <w:sz w:val="26"/>
          <w:szCs w:val="26"/>
        </w:rPr>
        <w:t xml:space="preserve">40.6 </w:t>
      </w:r>
      <w:r w:rsidRPr="00221FDF">
        <w:rPr>
          <w:rFonts w:asciiTheme="majorBidi" w:hAnsiTheme="majorBidi" w:cstheme="majorBidi"/>
          <w:i/>
          <w:iCs/>
          <w:sz w:val="26"/>
          <w:szCs w:val="26"/>
          <w:cs/>
        </w:rPr>
        <w:t>ล้านบาท))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และมีระยะเวลาคงเหลืออยู่ในระหว่าง </w:t>
      </w:r>
      <w:r w:rsidRPr="00CC2E1D">
        <w:rPr>
          <w:rFonts w:asciiTheme="majorBidi" w:hAnsiTheme="majorBidi" w:cstheme="majorBidi"/>
          <w:sz w:val="26"/>
          <w:szCs w:val="26"/>
        </w:rPr>
        <w:t xml:space="preserve">6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เดือนถึง </w:t>
      </w:r>
      <w:r w:rsidRPr="00CC2E1D">
        <w:rPr>
          <w:rFonts w:asciiTheme="majorBidi" w:hAnsiTheme="majorBidi" w:cstheme="majorBidi"/>
          <w:sz w:val="26"/>
          <w:szCs w:val="26"/>
        </w:rPr>
        <w:t>1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ปี </w:t>
      </w:r>
    </w:p>
    <w:p w14:paraId="3F7BD07B" w14:textId="3F02F15E" w:rsidR="009F2D0A" w:rsidRDefault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D5390B2" w14:textId="68C1CE7F" w:rsidR="001B5FD9" w:rsidRPr="008A32A5" w:rsidRDefault="001B5FD9" w:rsidP="004B5CA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37" w:name="_Toc33611523"/>
      <w:r w:rsidRPr="008A32A5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2</w:t>
      </w:r>
      <w:r w:rsidR="003A70F2" w:rsidRPr="008A32A5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0</w:t>
      </w:r>
      <w:r w:rsidR="004B5CA1" w:rsidRPr="008A32A5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Pr="008A32A5">
        <w:rPr>
          <w:rFonts w:asciiTheme="majorBidi" w:hAnsiTheme="majorBidi" w:cstheme="majorBidi"/>
          <w:sz w:val="26"/>
          <w:szCs w:val="26"/>
          <w:u w:val="none"/>
          <w:cs/>
        </w:rPr>
        <w:t>หนี้สินที่มีภาระดอกเบี้ย</w:t>
      </w:r>
      <w:bookmarkEnd w:id="37"/>
    </w:p>
    <w:p w14:paraId="39E3002A" w14:textId="77777777" w:rsidR="001B5FD9" w:rsidRPr="008A32A5" w:rsidRDefault="001B5FD9" w:rsidP="001B5FD9">
      <w:pPr>
        <w:pStyle w:val="BodyText"/>
        <w:spacing w:after="0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44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182"/>
        <w:gridCol w:w="1080"/>
        <w:gridCol w:w="182"/>
        <w:gridCol w:w="986"/>
        <w:gridCol w:w="178"/>
        <w:gridCol w:w="886"/>
        <w:gridCol w:w="178"/>
        <w:gridCol w:w="918"/>
        <w:gridCol w:w="178"/>
        <w:gridCol w:w="896"/>
        <w:gridCol w:w="6"/>
      </w:tblGrid>
      <w:tr w:rsidR="001B5FD9" w:rsidRPr="008A32A5" w14:paraId="38136661" w14:textId="77777777" w:rsidTr="00A04701">
        <w:trPr>
          <w:gridAfter w:val="1"/>
          <w:wAfter w:w="6" w:type="dxa"/>
          <w:cantSplit/>
          <w:trHeight w:val="128"/>
          <w:tblHeader/>
        </w:trPr>
        <w:tc>
          <w:tcPr>
            <w:tcW w:w="2069" w:type="dxa"/>
            <w:vMerge w:val="restart"/>
            <w:shd w:val="clear" w:color="auto" w:fill="auto"/>
            <w:vAlign w:val="bottom"/>
          </w:tcPr>
          <w:p w14:paraId="548A1CB4" w14:textId="77777777" w:rsidR="001B5FD9" w:rsidRPr="008A32A5" w:rsidRDefault="001B5FD9" w:rsidP="00A04701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7C103D" w14:textId="77777777" w:rsidR="001B5FD9" w:rsidRPr="008A32A5" w:rsidRDefault="001B5FD9" w:rsidP="00A04701">
            <w:pPr>
              <w:pStyle w:val="acctcolumnheading"/>
              <w:spacing w:after="0"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4" w:type="dxa"/>
            <w:gridSpan w:val="11"/>
          </w:tcPr>
          <w:p w14:paraId="1F87CEC0" w14:textId="6F8C1B4C" w:rsidR="001B5FD9" w:rsidRPr="008A32A5" w:rsidRDefault="001B5FD9" w:rsidP="00A04701">
            <w:pPr>
              <w:pStyle w:val="acctcolumnheading"/>
              <w:spacing w:after="0"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5FD9" w:rsidRPr="008A32A5" w14:paraId="35893E87" w14:textId="77777777" w:rsidTr="00A04701">
        <w:trPr>
          <w:cantSplit/>
          <w:trHeight w:val="128"/>
          <w:tblHeader/>
        </w:trPr>
        <w:tc>
          <w:tcPr>
            <w:tcW w:w="2069" w:type="dxa"/>
            <w:vMerge/>
            <w:shd w:val="clear" w:color="auto" w:fill="auto"/>
            <w:vAlign w:val="bottom"/>
          </w:tcPr>
          <w:p w14:paraId="5B4B6DC7" w14:textId="77777777" w:rsidR="001B5FD9" w:rsidRPr="008A32A5" w:rsidRDefault="001B5FD9" w:rsidP="00A04701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BF63A0" w14:textId="77777777" w:rsidR="001B5FD9" w:rsidRPr="008A32A5" w:rsidRDefault="001B5FD9" w:rsidP="00A0470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5"/>
          </w:tcPr>
          <w:p w14:paraId="045DE664" w14:textId="3F80AC15" w:rsidR="001B5FD9" w:rsidRPr="008A32A5" w:rsidRDefault="00A04701" w:rsidP="00A0470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73046" w:rsidRPr="008A32A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215C4825" w14:textId="77777777" w:rsidR="001B5FD9" w:rsidRPr="008A32A5" w:rsidRDefault="001B5FD9" w:rsidP="00A04701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62" w:type="dxa"/>
            <w:gridSpan w:val="6"/>
            <w:vAlign w:val="bottom"/>
          </w:tcPr>
          <w:p w14:paraId="6C4887A9" w14:textId="0074E921" w:rsidR="001B5FD9" w:rsidRPr="008A32A5" w:rsidRDefault="00A04701" w:rsidP="00A0470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73046" w:rsidRPr="008A32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5FD9" w:rsidRPr="008A32A5" w14:paraId="72DB1D7B" w14:textId="77777777" w:rsidTr="00A04701">
        <w:trPr>
          <w:cantSplit/>
          <w:tblHeader/>
        </w:trPr>
        <w:tc>
          <w:tcPr>
            <w:tcW w:w="2069" w:type="dxa"/>
          </w:tcPr>
          <w:p w14:paraId="6D309CAE" w14:textId="77777777" w:rsidR="001B5FD9" w:rsidRPr="008A32A5" w:rsidRDefault="001B5FD9" w:rsidP="00A04701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F79EAB" w14:textId="0AF9E8AA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28EEFD8" w14:textId="098E39A6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ส่วนที่มีหลักประกัน</w:t>
            </w:r>
          </w:p>
        </w:tc>
        <w:tc>
          <w:tcPr>
            <w:tcW w:w="182" w:type="dxa"/>
          </w:tcPr>
          <w:p w14:paraId="009416B3" w14:textId="77777777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3793B7" w14:textId="3CCEEF70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2" w:type="dxa"/>
            <w:vAlign w:val="bottom"/>
          </w:tcPr>
          <w:p w14:paraId="0B2AA049" w14:textId="77777777" w:rsidR="001B5FD9" w:rsidRPr="008A32A5" w:rsidRDefault="001B5FD9" w:rsidP="00A04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D53D66D" w14:textId="11F8E7B3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4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1455FF7F" w14:textId="77777777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2377431" w14:textId="5CE1C279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91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ส่วนที่มีหลักประกัน</w:t>
            </w:r>
          </w:p>
        </w:tc>
        <w:tc>
          <w:tcPr>
            <w:tcW w:w="178" w:type="dxa"/>
          </w:tcPr>
          <w:p w14:paraId="64715976" w14:textId="77777777" w:rsidR="001B5FD9" w:rsidRPr="008A32A5" w:rsidRDefault="001B5FD9" w:rsidP="00A04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6B81DFA7" w14:textId="69823B9C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706DF710" w14:textId="77777777" w:rsidR="001B5FD9" w:rsidRPr="008A32A5" w:rsidRDefault="001B5FD9" w:rsidP="00A04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5AC0225" w14:textId="00725BE2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B5FD9" w:rsidRPr="008A32A5" w14:paraId="19477368" w14:textId="77777777" w:rsidTr="00A04701">
        <w:trPr>
          <w:gridAfter w:val="1"/>
          <w:wAfter w:w="6" w:type="dxa"/>
          <w:cantSplit/>
          <w:trHeight w:val="173"/>
          <w:tblHeader/>
        </w:trPr>
        <w:tc>
          <w:tcPr>
            <w:tcW w:w="2069" w:type="dxa"/>
          </w:tcPr>
          <w:p w14:paraId="5B06E1EE" w14:textId="77777777" w:rsidR="001B5FD9" w:rsidRPr="008A32A5" w:rsidRDefault="001B5FD9" w:rsidP="00A04701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16572E" w14:textId="77777777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6564" w:type="dxa"/>
            <w:gridSpan w:val="11"/>
          </w:tcPr>
          <w:p w14:paraId="1E1B52E2" w14:textId="0BEB50D3" w:rsidR="001B5FD9" w:rsidRPr="008A32A5" w:rsidRDefault="001B5FD9" w:rsidP="00A047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A32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A32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8A32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83865" w:rsidRPr="008A32A5" w14:paraId="3120FE2D" w14:textId="77777777" w:rsidTr="00A04701">
        <w:trPr>
          <w:cantSplit/>
          <w:trHeight w:val="308"/>
        </w:trPr>
        <w:tc>
          <w:tcPr>
            <w:tcW w:w="2069" w:type="dxa"/>
          </w:tcPr>
          <w:p w14:paraId="6523254F" w14:textId="2A93C41F" w:rsidR="00983865" w:rsidRPr="008A32A5" w:rsidRDefault="00983865" w:rsidP="00983865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05B4150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91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E545F9" w14:textId="148C8518" w:rsidR="00983865" w:rsidRPr="008A32A5" w:rsidRDefault="00983865" w:rsidP="002730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1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51BA25DE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4B8944" w14:textId="6DDAB398" w:rsidR="00983865" w:rsidRPr="008A32A5" w:rsidRDefault="00983865" w:rsidP="0098386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18,216</w:t>
            </w:r>
          </w:p>
        </w:tc>
        <w:tc>
          <w:tcPr>
            <w:tcW w:w="182" w:type="dxa"/>
            <w:vAlign w:val="bottom"/>
          </w:tcPr>
          <w:p w14:paraId="05DDEAD2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D862A2B" w14:textId="7A28D22A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18,216</w:t>
            </w:r>
          </w:p>
        </w:tc>
        <w:tc>
          <w:tcPr>
            <w:tcW w:w="178" w:type="dxa"/>
          </w:tcPr>
          <w:p w14:paraId="0F0C9016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0005503" w14:textId="0B139085" w:rsidR="00983865" w:rsidRPr="008A32A5" w:rsidRDefault="00983865" w:rsidP="002730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91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7CA36B2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03A12601" w14:textId="089BEA2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19,603</w:t>
            </w:r>
          </w:p>
        </w:tc>
        <w:tc>
          <w:tcPr>
            <w:tcW w:w="178" w:type="dxa"/>
            <w:vAlign w:val="bottom"/>
          </w:tcPr>
          <w:p w14:paraId="583BB7F3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060CB8FA" w14:textId="6072979C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19,603</w:t>
            </w:r>
          </w:p>
        </w:tc>
      </w:tr>
      <w:tr w:rsidR="00983865" w:rsidRPr="008A32A5" w14:paraId="60944AEE" w14:textId="77777777" w:rsidTr="00A04701">
        <w:trPr>
          <w:cantSplit/>
        </w:trPr>
        <w:tc>
          <w:tcPr>
            <w:tcW w:w="2069" w:type="dxa"/>
          </w:tcPr>
          <w:p w14:paraId="59C3D665" w14:textId="4F28E723" w:rsidR="00983865" w:rsidRPr="008A32A5" w:rsidRDefault="00983865" w:rsidP="00983865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4904B68F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91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DC6BEE" w14:textId="272F136A" w:rsidR="00983865" w:rsidRPr="008A32A5" w:rsidRDefault="00983865" w:rsidP="002730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1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7257D74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4A8582" w14:textId="540897E2" w:rsidR="00983865" w:rsidRPr="008A32A5" w:rsidRDefault="00983865" w:rsidP="0027304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F0B92D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2FCAADF" w14:textId="68B792CA" w:rsidR="00983865" w:rsidRPr="008A32A5" w:rsidRDefault="00983865" w:rsidP="002730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233F756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4EA4A5A3" w14:textId="4EF2B985" w:rsidR="00983865" w:rsidRPr="008A32A5" w:rsidRDefault="00983865" w:rsidP="00983865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91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22,38</w:t>
            </w:r>
            <w:r w:rsidR="00273049" w:rsidRPr="008A32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1D7340BF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987B3C1" w14:textId="720277C1" w:rsidR="00983865" w:rsidRPr="008A32A5" w:rsidRDefault="00273049" w:rsidP="00273049">
            <w:pPr>
              <w:pStyle w:val="acctfourfigures"/>
              <w:tabs>
                <w:tab w:val="clear" w:pos="765"/>
                <w:tab w:val="left" w:pos="660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983865" w:rsidRPr="008A32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607E130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47569B65" w14:textId="0B0874B4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22,38</w:t>
            </w:r>
            <w:r w:rsidR="00273049" w:rsidRPr="008A32A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83865" w:rsidRPr="008A32A5" w14:paraId="2E9B02DE" w14:textId="77777777" w:rsidTr="00A04701">
        <w:trPr>
          <w:cantSplit/>
        </w:trPr>
        <w:tc>
          <w:tcPr>
            <w:tcW w:w="2069" w:type="dxa"/>
          </w:tcPr>
          <w:p w14:paraId="340B731D" w14:textId="21DA1878" w:rsidR="00983865" w:rsidRPr="008A32A5" w:rsidRDefault="00983865" w:rsidP="00983865">
            <w:pPr>
              <w:tabs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364BF388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91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A73A3" w14:textId="5BB08DB6" w:rsidR="00983865" w:rsidRPr="008A32A5" w:rsidRDefault="00983865" w:rsidP="0027304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1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3C2F5C6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AAA9" w14:textId="1F39744F" w:rsidR="00983865" w:rsidRPr="008A32A5" w:rsidRDefault="00983865" w:rsidP="0098386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18,216</w:t>
            </w:r>
          </w:p>
        </w:tc>
        <w:tc>
          <w:tcPr>
            <w:tcW w:w="182" w:type="dxa"/>
            <w:vAlign w:val="bottom"/>
          </w:tcPr>
          <w:p w14:paraId="5CAEE74A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BF02E" w14:textId="7A2FB178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18,216</w:t>
            </w:r>
          </w:p>
        </w:tc>
        <w:tc>
          <w:tcPr>
            <w:tcW w:w="178" w:type="dxa"/>
          </w:tcPr>
          <w:p w14:paraId="4269D693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9247" w14:textId="0B1E4A56" w:rsidR="00983865" w:rsidRPr="008A32A5" w:rsidRDefault="00983865" w:rsidP="00983865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91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22,38</w:t>
            </w:r>
            <w:r w:rsidR="00273049"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144D9592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FCB8A" w14:textId="4188BA8C" w:rsidR="00983865" w:rsidRPr="008A32A5" w:rsidRDefault="00983865" w:rsidP="0098386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19,603</w:t>
            </w:r>
          </w:p>
        </w:tc>
        <w:tc>
          <w:tcPr>
            <w:tcW w:w="178" w:type="dxa"/>
            <w:vAlign w:val="bottom"/>
          </w:tcPr>
          <w:p w14:paraId="7EE0749A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62160" w14:textId="292DF7D8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41,9</w:t>
            </w:r>
            <w:r w:rsidR="00273049"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</w:tr>
    </w:tbl>
    <w:p w14:paraId="0BC9D1D3" w14:textId="77777777" w:rsidR="001B5FD9" w:rsidRPr="008A32A5" w:rsidRDefault="001B5FD9" w:rsidP="001B5FD9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67BF3BFE" w14:textId="511EBF4D" w:rsidR="001B5FD9" w:rsidRDefault="007C6480" w:rsidP="00A0470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A32A5">
        <w:rPr>
          <w:rFonts w:asciiTheme="majorBidi" w:hAnsiTheme="majorBidi" w:cstheme="majorBidi"/>
          <w:sz w:val="26"/>
          <w:szCs w:val="26"/>
          <w:cs/>
        </w:rPr>
        <w:t>หนี้สินที่มีภาระดอกเบี้ยส่วนที่มีหลักประกัน ณ วันที่ 31 ธันวาคม มีรายละเอียดของหลักประกันซึ่งเป็นสินทรัพย์ดังนี้</w:t>
      </w:r>
    </w:p>
    <w:p w14:paraId="239DD20E" w14:textId="77777777" w:rsidR="005D485E" w:rsidRPr="008A32A5" w:rsidRDefault="005D485E" w:rsidP="00A0470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3150"/>
        <w:gridCol w:w="180"/>
        <w:gridCol w:w="990"/>
        <w:gridCol w:w="180"/>
        <w:gridCol w:w="990"/>
      </w:tblGrid>
      <w:tr w:rsidR="00983865" w:rsidRPr="008A32A5" w14:paraId="09F79074" w14:textId="77777777" w:rsidTr="00983865">
        <w:trPr>
          <w:cantSplit/>
          <w:tblHeader/>
        </w:trPr>
        <w:tc>
          <w:tcPr>
            <w:tcW w:w="3791" w:type="dxa"/>
            <w:shd w:val="clear" w:color="auto" w:fill="auto"/>
          </w:tcPr>
          <w:p w14:paraId="338BC6D2" w14:textId="77777777" w:rsidR="00983865" w:rsidRPr="008A32A5" w:rsidRDefault="00983865" w:rsidP="0098386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3150" w:type="dxa"/>
          </w:tcPr>
          <w:p w14:paraId="145738CA" w14:textId="77777777" w:rsidR="00983865" w:rsidRPr="008A32A5" w:rsidRDefault="00983865" w:rsidP="00983865">
            <w:pPr>
              <w:pStyle w:val="acctmergecolhdg"/>
              <w:spacing w:line="240" w:lineRule="auto"/>
              <w:ind w:left="-76"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2A5055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7F58BA7F" w14:textId="77777777" w:rsidR="00983865" w:rsidRPr="008A32A5" w:rsidRDefault="00983865" w:rsidP="00983865">
            <w:pPr>
              <w:pStyle w:val="acctmergecolhdg"/>
              <w:spacing w:line="240" w:lineRule="auto"/>
              <w:ind w:left="-79"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83865" w:rsidRPr="008A32A5" w14:paraId="7434AED3" w14:textId="77777777" w:rsidTr="00983865">
        <w:trPr>
          <w:cantSplit/>
          <w:tblHeader/>
        </w:trPr>
        <w:tc>
          <w:tcPr>
            <w:tcW w:w="3791" w:type="dxa"/>
          </w:tcPr>
          <w:p w14:paraId="796D5E6C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150" w:type="dxa"/>
          </w:tcPr>
          <w:p w14:paraId="73CC3C7C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394692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55540A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7985C6FD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FE36E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983865" w:rsidRPr="008A32A5" w14:paraId="5FCA309E" w14:textId="77777777" w:rsidTr="00983865">
        <w:trPr>
          <w:cantSplit/>
          <w:trHeight w:val="255"/>
          <w:tblHeader/>
        </w:trPr>
        <w:tc>
          <w:tcPr>
            <w:tcW w:w="3791" w:type="dxa"/>
          </w:tcPr>
          <w:p w14:paraId="2423D9E0" w14:textId="77777777" w:rsidR="00983865" w:rsidRPr="008A32A5" w:rsidRDefault="00983865" w:rsidP="0098386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150" w:type="dxa"/>
          </w:tcPr>
          <w:p w14:paraId="0E6A3EB8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F4D23E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77324D3E" w14:textId="77777777" w:rsidR="00983865" w:rsidRPr="008A32A5" w:rsidRDefault="00983865" w:rsidP="00983865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8A32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8A32A5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983865" w:rsidRPr="008A32A5" w14:paraId="02D0E247" w14:textId="77777777" w:rsidTr="00983865">
        <w:trPr>
          <w:cantSplit/>
        </w:trPr>
        <w:tc>
          <w:tcPr>
            <w:tcW w:w="3791" w:type="dxa"/>
          </w:tcPr>
          <w:p w14:paraId="6AB80938" w14:textId="77777777" w:rsidR="00983865" w:rsidRPr="008A32A5" w:rsidRDefault="00983865" w:rsidP="0098386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3150" w:type="dxa"/>
          </w:tcPr>
          <w:p w14:paraId="314691CC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53FA86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EE874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E89B0F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915E06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sz w:val="26"/>
                <w:szCs w:val="26"/>
              </w:rPr>
              <w:t>5,510</w:t>
            </w:r>
          </w:p>
        </w:tc>
      </w:tr>
      <w:tr w:rsidR="00983865" w:rsidRPr="008A32A5" w14:paraId="28AD6726" w14:textId="77777777" w:rsidTr="00983865">
        <w:trPr>
          <w:cantSplit/>
        </w:trPr>
        <w:tc>
          <w:tcPr>
            <w:tcW w:w="3791" w:type="dxa"/>
          </w:tcPr>
          <w:p w14:paraId="228565F5" w14:textId="77777777" w:rsidR="00983865" w:rsidRPr="008A32A5" w:rsidRDefault="00983865" w:rsidP="009838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150" w:type="dxa"/>
          </w:tcPr>
          <w:p w14:paraId="72A52944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52D0E90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9483B3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88D5E9E" w14:textId="77777777" w:rsidR="00983865" w:rsidRPr="008A32A5" w:rsidRDefault="00983865" w:rsidP="009838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39F28" w14:textId="77777777" w:rsidR="00983865" w:rsidRPr="008A32A5" w:rsidRDefault="00983865" w:rsidP="009838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3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5,510</w:t>
            </w:r>
          </w:p>
        </w:tc>
      </w:tr>
    </w:tbl>
    <w:p w14:paraId="12A041BA" w14:textId="1DFB8C19" w:rsidR="008A32A5" w:rsidRDefault="00E03896" w:rsidP="00221FDF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6"/>
          <w:szCs w:val="26"/>
          <w:cs/>
        </w:rPr>
      </w:pPr>
      <w:bookmarkStart w:id="38" w:name="_Toc23425272"/>
      <w:r w:rsidRPr="008A32A5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</w:p>
    <w:p w14:paraId="58688684" w14:textId="696D8810" w:rsidR="00BB4F7F" w:rsidRPr="008A32A5" w:rsidRDefault="00BB58FE" w:rsidP="00BB58F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6"/>
          <w:szCs w:val="26"/>
          <w:u w:val="none"/>
          <w:lang w:val="th-TH"/>
        </w:rPr>
      </w:pPr>
      <w:bookmarkStart w:id="39" w:name="_Toc29808694"/>
      <w:r w:rsidRPr="008A32A5">
        <w:rPr>
          <w:rFonts w:asciiTheme="majorBidi" w:hAnsiTheme="majorBidi" w:cstheme="majorBidi"/>
          <w:i/>
          <w:iCs/>
          <w:sz w:val="26"/>
          <w:szCs w:val="26"/>
          <w:u w:val="none"/>
          <w:cs/>
          <w:lang w:val="th-TH"/>
        </w:rPr>
        <w:tab/>
      </w:r>
      <w:bookmarkStart w:id="40" w:name="_Toc33126607"/>
      <w:bookmarkStart w:id="41" w:name="_Toc33611371"/>
      <w:bookmarkStart w:id="42" w:name="_Toc33611524"/>
      <w:r w:rsidR="00BB4F7F" w:rsidRPr="008A32A5">
        <w:rPr>
          <w:rFonts w:asciiTheme="majorBidi" w:hAnsiTheme="majorBidi" w:cstheme="majorBidi"/>
          <w:i/>
          <w:iCs/>
          <w:sz w:val="26"/>
          <w:szCs w:val="26"/>
          <w:u w:val="none"/>
          <w:cs/>
          <w:lang w:val="th-TH"/>
        </w:rPr>
        <w:t>การเปลี่ยนแปลงหนี้สินที่เกิดจากกิจกรรมจัดหาเงิน</w:t>
      </w:r>
      <w:bookmarkEnd w:id="40"/>
      <w:bookmarkEnd w:id="41"/>
      <w:bookmarkEnd w:id="42"/>
    </w:p>
    <w:bookmarkEnd w:id="38"/>
    <w:bookmarkEnd w:id="39"/>
    <w:p w14:paraId="6CCA8E83" w14:textId="77777777" w:rsidR="005F1800" w:rsidRPr="008A32A5" w:rsidRDefault="005F1800" w:rsidP="00FE3D8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2250"/>
      </w:tblGrid>
      <w:tr w:rsidR="00112537" w:rsidRPr="00CC2E1D" w14:paraId="7C084F53" w14:textId="77777777" w:rsidTr="008A32A5">
        <w:trPr>
          <w:cantSplit/>
        </w:trPr>
        <w:tc>
          <w:tcPr>
            <w:tcW w:w="7290" w:type="dxa"/>
            <w:shd w:val="clear" w:color="auto" w:fill="auto"/>
          </w:tcPr>
          <w:p w14:paraId="634893F2" w14:textId="77777777" w:rsidR="00112537" w:rsidRPr="00CC2E1D" w:rsidRDefault="00112537" w:rsidP="00D5650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bookmarkStart w:id="43" w:name="_Toc13757259"/>
            <w:bookmarkStart w:id="44" w:name="_Toc23425273"/>
          </w:p>
        </w:tc>
        <w:tc>
          <w:tcPr>
            <w:tcW w:w="2250" w:type="dxa"/>
          </w:tcPr>
          <w:p w14:paraId="7260862D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12537" w:rsidRPr="00CC2E1D" w14:paraId="53639D09" w14:textId="77777777" w:rsidTr="008A32A5">
        <w:trPr>
          <w:cantSplit/>
        </w:trPr>
        <w:tc>
          <w:tcPr>
            <w:tcW w:w="7290" w:type="dxa"/>
          </w:tcPr>
          <w:p w14:paraId="65D82168" w14:textId="77777777" w:rsidR="00112537" w:rsidRPr="00CC2E1D" w:rsidRDefault="00112537" w:rsidP="00D5650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vAlign w:val="bottom"/>
          </w:tcPr>
          <w:p w14:paraId="2F866F2B" w14:textId="77777777" w:rsidR="00112537" w:rsidRPr="00CC2E1D" w:rsidRDefault="00112537" w:rsidP="00D5650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เงินกู้ยืมและดอกเบี้ยค้างจ่าย</w:t>
            </w:r>
          </w:p>
        </w:tc>
      </w:tr>
      <w:tr w:rsidR="00112537" w:rsidRPr="00CC2E1D" w14:paraId="2F83900E" w14:textId="77777777" w:rsidTr="008A32A5">
        <w:trPr>
          <w:cantSplit/>
        </w:trPr>
        <w:tc>
          <w:tcPr>
            <w:tcW w:w="7290" w:type="dxa"/>
          </w:tcPr>
          <w:p w14:paraId="2F8C48FF" w14:textId="77777777" w:rsidR="00112537" w:rsidRPr="00CC2E1D" w:rsidRDefault="00112537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3D9399A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12537" w:rsidRPr="00CC2E1D" w14:paraId="7A111ED5" w14:textId="77777777" w:rsidTr="008A32A5">
        <w:trPr>
          <w:cantSplit/>
        </w:trPr>
        <w:tc>
          <w:tcPr>
            <w:tcW w:w="7290" w:type="dxa"/>
          </w:tcPr>
          <w:p w14:paraId="653A2B05" w14:textId="77777777" w:rsidR="00112537" w:rsidRPr="00CC2E1D" w:rsidRDefault="00112537" w:rsidP="00D5650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14:paraId="03915907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990</w:t>
            </w:r>
          </w:p>
        </w:tc>
      </w:tr>
      <w:tr w:rsidR="00112537" w:rsidRPr="00CC2E1D" w14:paraId="501D7735" w14:textId="77777777" w:rsidTr="008A32A5">
        <w:trPr>
          <w:cantSplit/>
        </w:trPr>
        <w:tc>
          <w:tcPr>
            <w:tcW w:w="7290" w:type="dxa"/>
          </w:tcPr>
          <w:p w14:paraId="7DD8C18B" w14:textId="77777777" w:rsidR="00112537" w:rsidRPr="00CC2E1D" w:rsidRDefault="00112537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250" w:type="dxa"/>
            <w:shd w:val="clear" w:color="auto" w:fill="auto"/>
          </w:tcPr>
          <w:p w14:paraId="7F85EE8C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(23,929)</w:t>
            </w:r>
          </w:p>
        </w:tc>
      </w:tr>
      <w:tr w:rsidR="00112537" w:rsidRPr="00CC2E1D" w14:paraId="53FD0B6E" w14:textId="77777777" w:rsidTr="008A32A5">
        <w:trPr>
          <w:cantSplit/>
        </w:trPr>
        <w:tc>
          <w:tcPr>
            <w:tcW w:w="7290" w:type="dxa"/>
          </w:tcPr>
          <w:p w14:paraId="1572F9F5" w14:textId="77777777" w:rsidR="00112537" w:rsidRPr="00CC2E1D" w:rsidRDefault="00112537" w:rsidP="00D5650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รายการที่มิใช่เงินสด</w:t>
            </w:r>
          </w:p>
        </w:tc>
        <w:tc>
          <w:tcPr>
            <w:tcW w:w="2250" w:type="dxa"/>
            <w:shd w:val="clear" w:color="auto" w:fill="auto"/>
          </w:tcPr>
          <w:p w14:paraId="76EBED57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12537" w:rsidRPr="00CC2E1D" w14:paraId="0B324C46" w14:textId="77777777" w:rsidTr="008A32A5">
        <w:trPr>
          <w:cantSplit/>
        </w:trPr>
        <w:tc>
          <w:tcPr>
            <w:tcW w:w="7290" w:type="dxa"/>
          </w:tcPr>
          <w:p w14:paraId="2DAC594C" w14:textId="77777777" w:rsidR="00112537" w:rsidRPr="00CC2E1D" w:rsidRDefault="00112537" w:rsidP="00D5650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เพิ่มขึ้น</w:t>
            </w:r>
          </w:p>
        </w:tc>
        <w:tc>
          <w:tcPr>
            <w:tcW w:w="2250" w:type="dxa"/>
            <w:shd w:val="clear" w:color="auto" w:fill="auto"/>
          </w:tcPr>
          <w:p w14:paraId="47EA8663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1,764</w:t>
            </w:r>
          </w:p>
        </w:tc>
      </w:tr>
      <w:tr w:rsidR="00112537" w:rsidRPr="00CC2E1D" w14:paraId="5C7AB12D" w14:textId="77777777" w:rsidTr="008A32A5">
        <w:trPr>
          <w:cantSplit/>
        </w:trPr>
        <w:tc>
          <w:tcPr>
            <w:tcW w:w="7290" w:type="dxa"/>
          </w:tcPr>
          <w:p w14:paraId="23A4D7C6" w14:textId="77777777" w:rsidR="00112537" w:rsidRPr="00CC2E1D" w:rsidRDefault="00112537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2250" w:type="dxa"/>
            <w:shd w:val="clear" w:color="auto" w:fill="auto"/>
          </w:tcPr>
          <w:p w14:paraId="05F67F34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(1,609)</w:t>
            </w:r>
          </w:p>
        </w:tc>
      </w:tr>
      <w:tr w:rsidR="00112537" w:rsidRPr="00CC2E1D" w14:paraId="1303ED39" w14:textId="77777777" w:rsidTr="008A32A5">
        <w:trPr>
          <w:cantSplit/>
          <w:trHeight w:val="64"/>
        </w:trPr>
        <w:tc>
          <w:tcPr>
            <w:tcW w:w="7290" w:type="dxa"/>
          </w:tcPr>
          <w:p w14:paraId="69EBE988" w14:textId="77777777" w:rsidR="00112537" w:rsidRPr="00CC2E1D" w:rsidRDefault="00112537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932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 3</w:t>
            </w:r>
            <w:r w:rsidRPr="00932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324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324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6AEC9C" w14:textId="77777777" w:rsidR="00112537" w:rsidRPr="00CC2E1D" w:rsidRDefault="00112537" w:rsidP="00D5650A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18,216</w:t>
            </w:r>
          </w:p>
        </w:tc>
      </w:tr>
    </w:tbl>
    <w:p w14:paraId="56B9BD2E" w14:textId="2818599B" w:rsidR="009F2D0A" w:rsidRDefault="009F2D0A" w:rsidP="00A04701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</w:p>
    <w:p w14:paraId="49324AE0" w14:textId="77777777" w:rsidR="009F2D0A" w:rsidRDefault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55463A71" w14:textId="66A5C3AE" w:rsidR="00BB32CE" w:rsidRPr="00CC2E1D" w:rsidRDefault="00E03896" w:rsidP="00A04701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45" w:name="_Toc33611525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2</w:t>
      </w:r>
      <w:r w:rsidR="00BB32CE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1</w:t>
      </w:r>
      <w:r w:rsidR="00BB32CE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2E4533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>เจ้าหนี้</w:t>
      </w:r>
      <w:r w:rsidR="00747631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หนี้อื่น</w:t>
      </w:r>
      <w:bookmarkEnd w:id="45"/>
    </w:p>
    <w:p w14:paraId="1B806D7F" w14:textId="28F55E6E" w:rsidR="00747631" w:rsidRPr="00CC2E1D" w:rsidRDefault="00747631" w:rsidP="00747631">
      <w:pPr>
        <w:rPr>
          <w:rFonts w:asciiTheme="majorBidi" w:hAnsiTheme="majorBidi" w:cstheme="majorBidi"/>
          <w:sz w:val="26"/>
          <w:szCs w:val="26"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1442"/>
        <w:gridCol w:w="180"/>
        <w:gridCol w:w="1352"/>
        <w:gridCol w:w="190"/>
        <w:gridCol w:w="1340"/>
        <w:gridCol w:w="178"/>
        <w:gridCol w:w="1352"/>
      </w:tblGrid>
      <w:tr w:rsidR="00747631" w:rsidRPr="00CC2E1D" w14:paraId="7C598ECD" w14:textId="77777777" w:rsidTr="006327C8">
        <w:trPr>
          <w:cantSplit/>
        </w:trPr>
        <w:tc>
          <w:tcPr>
            <w:tcW w:w="3506" w:type="dxa"/>
          </w:tcPr>
          <w:p w14:paraId="608D06B4" w14:textId="77777777" w:rsidR="00747631" w:rsidRPr="00CC2E1D" w:rsidRDefault="00747631" w:rsidP="006327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974" w:type="dxa"/>
            <w:gridSpan w:val="3"/>
          </w:tcPr>
          <w:p w14:paraId="4B206269" w14:textId="4DC76495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90" w:type="dxa"/>
          </w:tcPr>
          <w:p w14:paraId="346C3D06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0" w:type="dxa"/>
            <w:gridSpan w:val="3"/>
          </w:tcPr>
          <w:p w14:paraId="0B133EB6" w14:textId="333FEA00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7631" w:rsidRPr="00CC2E1D" w14:paraId="37BD1D38" w14:textId="77777777" w:rsidTr="006327C8">
        <w:trPr>
          <w:cantSplit/>
        </w:trPr>
        <w:tc>
          <w:tcPr>
            <w:tcW w:w="3506" w:type="dxa"/>
          </w:tcPr>
          <w:p w14:paraId="12C841A4" w14:textId="77777777" w:rsidR="00747631" w:rsidRPr="00CC2E1D" w:rsidRDefault="00747631" w:rsidP="006327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78AEB19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2019</w:t>
            </w:r>
          </w:p>
        </w:tc>
        <w:tc>
          <w:tcPr>
            <w:tcW w:w="180" w:type="dxa"/>
            <w:vAlign w:val="bottom"/>
          </w:tcPr>
          <w:p w14:paraId="1769F29B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68CD396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2018</w:t>
            </w:r>
          </w:p>
        </w:tc>
        <w:tc>
          <w:tcPr>
            <w:tcW w:w="190" w:type="dxa"/>
            <w:vAlign w:val="bottom"/>
          </w:tcPr>
          <w:p w14:paraId="739E12EE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24934D1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2019</w:t>
            </w:r>
          </w:p>
        </w:tc>
        <w:tc>
          <w:tcPr>
            <w:tcW w:w="178" w:type="dxa"/>
            <w:vAlign w:val="bottom"/>
          </w:tcPr>
          <w:p w14:paraId="1D7BEF40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36961C01" w14:textId="77777777" w:rsidR="00747631" w:rsidRPr="00CC2E1D" w:rsidRDefault="00747631" w:rsidP="006327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2018</w:t>
            </w:r>
          </w:p>
        </w:tc>
      </w:tr>
      <w:tr w:rsidR="00747631" w:rsidRPr="00CC2E1D" w14:paraId="02A51024" w14:textId="77777777" w:rsidTr="006327C8">
        <w:trPr>
          <w:cantSplit/>
        </w:trPr>
        <w:tc>
          <w:tcPr>
            <w:tcW w:w="3506" w:type="dxa"/>
          </w:tcPr>
          <w:p w14:paraId="6D16B26D" w14:textId="77777777" w:rsidR="00747631" w:rsidRPr="00CC2E1D" w:rsidRDefault="00747631" w:rsidP="006327C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4" w:type="dxa"/>
            <w:gridSpan w:val="7"/>
          </w:tcPr>
          <w:p w14:paraId="1AC7EB92" w14:textId="6E6F6FC7" w:rsidR="00747631" w:rsidRPr="00CC2E1D" w:rsidRDefault="00747631" w:rsidP="006327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5D485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747631" w:rsidRPr="00CC2E1D" w14:paraId="75AB6F6F" w14:textId="77777777" w:rsidTr="006327C8">
        <w:trPr>
          <w:cantSplit/>
        </w:trPr>
        <w:tc>
          <w:tcPr>
            <w:tcW w:w="3506" w:type="dxa"/>
          </w:tcPr>
          <w:p w14:paraId="1168EF3A" w14:textId="77777777" w:rsidR="00747631" w:rsidRPr="00CC2E1D" w:rsidRDefault="00747631" w:rsidP="006327C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</w:tcPr>
          <w:p w14:paraId="01AE35C1" w14:textId="77777777" w:rsidR="00747631" w:rsidRPr="00CC2E1D" w:rsidRDefault="00747631" w:rsidP="006327C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0E1A4" w14:textId="77777777" w:rsidR="00747631" w:rsidRPr="00CC2E1D" w:rsidRDefault="00747631" w:rsidP="006327C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0ED10B9" w14:textId="77777777" w:rsidR="00747631" w:rsidRPr="00CC2E1D" w:rsidRDefault="00747631" w:rsidP="006327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" w:type="dxa"/>
          </w:tcPr>
          <w:p w14:paraId="41A73FE8" w14:textId="77777777" w:rsidR="00747631" w:rsidRPr="00CC2E1D" w:rsidRDefault="00747631" w:rsidP="006327C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84B71AF" w14:textId="77777777" w:rsidR="00747631" w:rsidRPr="00CC2E1D" w:rsidRDefault="00747631" w:rsidP="006327C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1552E94" w14:textId="77777777" w:rsidR="00747631" w:rsidRPr="00CC2E1D" w:rsidRDefault="00747631" w:rsidP="006327C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BE89BBE" w14:textId="77777777" w:rsidR="00747631" w:rsidRPr="00CC2E1D" w:rsidRDefault="00747631" w:rsidP="006327C8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1F399540" w14:textId="77777777" w:rsidTr="006327C8">
        <w:trPr>
          <w:cantSplit/>
        </w:trPr>
        <w:tc>
          <w:tcPr>
            <w:tcW w:w="3506" w:type="dxa"/>
          </w:tcPr>
          <w:p w14:paraId="4CDEE3FE" w14:textId="1E28A2A2" w:rsidR="00D5650A" w:rsidRPr="00CC2E1D" w:rsidRDefault="00D5650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ดอกเบี้ยค้างจ่าย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="00134A3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–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  <w:r w:rsidR="00134A3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="003466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3466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="003466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</w:tcPr>
          <w:p w14:paraId="27E637D9" w14:textId="77777777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DDD6C0E" w14:textId="45F93AE0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645,675</w:t>
            </w:r>
          </w:p>
        </w:tc>
        <w:tc>
          <w:tcPr>
            <w:tcW w:w="180" w:type="dxa"/>
          </w:tcPr>
          <w:p w14:paraId="52871453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617EFDC" w14:textId="77777777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7CB86C6" w14:textId="2F5998A0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402,786</w:t>
            </w:r>
          </w:p>
        </w:tc>
        <w:tc>
          <w:tcPr>
            <w:tcW w:w="190" w:type="dxa"/>
          </w:tcPr>
          <w:p w14:paraId="45FE163F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1B40F377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A85131" w14:textId="25C8DEB2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645,675</w:t>
            </w:r>
          </w:p>
        </w:tc>
        <w:tc>
          <w:tcPr>
            <w:tcW w:w="178" w:type="dxa"/>
          </w:tcPr>
          <w:p w14:paraId="373FAAA1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9E5FD1E" w14:textId="77777777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B455E26" w14:textId="372C5AB0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402,786</w:t>
            </w:r>
          </w:p>
        </w:tc>
      </w:tr>
      <w:tr w:rsidR="00D5650A" w:rsidRPr="00CC2E1D" w14:paraId="60097F2B" w14:textId="77777777" w:rsidTr="006327C8">
        <w:trPr>
          <w:cantSplit/>
        </w:trPr>
        <w:tc>
          <w:tcPr>
            <w:tcW w:w="3506" w:type="dxa"/>
            <w:shd w:val="clear" w:color="auto" w:fill="auto"/>
          </w:tcPr>
          <w:p w14:paraId="7F1F69A0" w14:textId="6164DE35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42" w:type="dxa"/>
          </w:tcPr>
          <w:p w14:paraId="732413DC" w14:textId="3B9FF644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7,53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4A1ADF20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3EEA060" w14:textId="52717FD0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19,260</w:t>
            </w:r>
          </w:p>
        </w:tc>
        <w:tc>
          <w:tcPr>
            <w:tcW w:w="190" w:type="dxa"/>
          </w:tcPr>
          <w:p w14:paraId="748B3CDE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1CAB011E" w14:textId="67412AE0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7,53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78" w:type="dxa"/>
          </w:tcPr>
          <w:p w14:paraId="6756A819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027BBCE0" w14:textId="65306F6F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19,260</w:t>
            </w:r>
          </w:p>
        </w:tc>
      </w:tr>
      <w:tr w:rsidR="00D5650A" w:rsidRPr="00CC2E1D" w14:paraId="6BD441A0" w14:textId="77777777" w:rsidTr="006327C8">
        <w:trPr>
          <w:cantSplit/>
        </w:trPr>
        <w:tc>
          <w:tcPr>
            <w:tcW w:w="3506" w:type="dxa"/>
            <w:shd w:val="clear" w:color="auto" w:fill="auto"/>
          </w:tcPr>
          <w:p w14:paraId="67606B63" w14:textId="54C16F9F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ค่านายหน้าค้างจ่าย</w:t>
            </w:r>
          </w:p>
        </w:tc>
        <w:tc>
          <w:tcPr>
            <w:tcW w:w="1442" w:type="dxa"/>
          </w:tcPr>
          <w:p w14:paraId="7904B2D7" w14:textId="0E2FD0BD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16,947</w:t>
            </w:r>
          </w:p>
        </w:tc>
        <w:tc>
          <w:tcPr>
            <w:tcW w:w="180" w:type="dxa"/>
          </w:tcPr>
          <w:p w14:paraId="444DE84D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7BD5B819" w14:textId="336CE68E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12,559</w:t>
            </w:r>
          </w:p>
        </w:tc>
        <w:tc>
          <w:tcPr>
            <w:tcW w:w="190" w:type="dxa"/>
          </w:tcPr>
          <w:p w14:paraId="51048706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35BCD968" w14:textId="73D5ABAD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5,694</w:t>
            </w:r>
          </w:p>
        </w:tc>
        <w:tc>
          <w:tcPr>
            <w:tcW w:w="178" w:type="dxa"/>
          </w:tcPr>
          <w:p w14:paraId="28ED37A9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F7D0FCF" w14:textId="04B113ED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3,634</w:t>
            </w:r>
          </w:p>
        </w:tc>
      </w:tr>
      <w:tr w:rsidR="00D5650A" w:rsidRPr="00CC2E1D" w14:paraId="39BC7E42" w14:textId="77777777" w:rsidTr="006327C8">
        <w:trPr>
          <w:cantSplit/>
        </w:trPr>
        <w:tc>
          <w:tcPr>
            <w:tcW w:w="3506" w:type="dxa"/>
            <w:shd w:val="clear" w:color="auto" w:fill="auto"/>
          </w:tcPr>
          <w:p w14:paraId="48E697A0" w14:textId="6DEF2A1A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โบนัสค้างจ่าย</w:t>
            </w:r>
          </w:p>
        </w:tc>
        <w:tc>
          <w:tcPr>
            <w:tcW w:w="1442" w:type="dxa"/>
          </w:tcPr>
          <w:p w14:paraId="5153C2BF" w14:textId="18562698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37,249</w:t>
            </w:r>
          </w:p>
        </w:tc>
        <w:tc>
          <w:tcPr>
            <w:tcW w:w="180" w:type="dxa"/>
          </w:tcPr>
          <w:p w14:paraId="1562E943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E9B7AF2" w14:textId="4C205798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12,262</w:t>
            </w:r>
          </w:p>
        </w:tc>
        <w:tc>
          <w:tcPr>
            <w:tcW w:w="190" w:type="dxa"/>
          </w:tcPr>
          <w:p w14:paraId="7DC853F4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0949A0C5" w14:textId="0FCD322C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30,644</w:t>
            </w:r>
          </w:p>
        </w:tc>
        <w:tc>
          <w:tcPr>
            <w:tcW w:w="178" w:type="dxa"/>
          </w:tcPr>
          <w:p w14:paraId="68A9530C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2E3D704" w14:textId="651B1EFD" w:rsidR="00D5650A" w:rsidRPr="00CC2E1D" w:rsidRDefault="008E6B93" w:rsidP="008E6B93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D5650A"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D5650A" w:rsidRPr="00CC2E1D" w14:paraId="3E54CB4C" w14:textId="77777777" w:rsidTr="006327C8">
        <w:trPr>
          <w:cantSplit/>
        </w:trPr>
        <w:tc>
          <w:tcPr>
            <w:tcW w:w="3506" w:type="dxa"/>
          </w:tcPr>
          <w:p w14:paraId="52062028" w14:textId="59512A96" w:rsidR="00D5650A" w:rsidRPr="00CC2E1D" w:rsidRDefault="00D5650A" w:rsidP="00D565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ค่าใช้จ่ายค้างจ่าย – กิจการที่เกี่ยวข้องกัน </w:t>
            </w:r>
            <w:r w:rsidR="00134A3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="00134A3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3466B2"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3466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3466B2"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และ</w:t>
            </w:r>
            <w:r w:rsidR="003466B2"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  <w:r w:rsidR="003466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="003466B2"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</w:tcPr>
          <w:p w14:paraId="7D1EC520" w14:textId="77777777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0C8FAC" w14:textId="207D533D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180" w:type="dxa"/>
          </w:tcPr>
          <w:p w14:paraId="0CF09DF7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2A7F8D47" w14:textId="77777777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0783C84" w14:textId="7A5BAED7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461</w:t>
            </w:r>
          </w:p>
        </w:tc>
        <w:tc>
          <w:tcPr>
            <w:tcW w:w="190" w:type="dxa"/>
          </w:tcPr>
          <w:p w14:paraId="2FB67104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2A4F5AFA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1A70DC" w14:textId="4161FFD0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78" w:type="dxa"/>
          </w:tcPr>
          <w:p w14:paraId="6268698F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7262B0B8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AA67148" w14:textId="4F226932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1,022</w:t>
            </w:r>
          </w:p>
        </w:tc>
      </w:tr>
      <w:tr w:rsidR="00D5650A" w:rsidRPr="00CC2E1D" w14:paraId="322563EE" w14:textId="77777777" w:rsidTr="006327C8">
        <w:trPr>
          <w:cantSplit/>
        </w:trPr>
        <w:tc>
          <w:tcPr>
            <w:tcW w:w="3506" w:type="dxa"/>
          </w:tcPr>
          <w:p w14:paraId="5607EAEA" w14:textId="659F3F6D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8CBF7B7" w14:textId="762A81CC" w:rsidR="00D5650A" w:rsidRPr="00CC2E1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987</w:t>
            </w:r>
          </w:p>
        </w:tc>
        <w:tc>
          <w:tcPr>
            <w:tcW w:w="180" w:type="dxa"/>
          </w:tcPr>
          <w:p w14:paraId="13EADFC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496B266" w14:textId="55D3E8CF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92,072</w:t>
            </w:r>
          </w:p>
        </w:tc>
        <w:tc>
          <w:tcPr>
            <w:tcW w:w="190" w:type="dxa"/>
          </w:tcPr>
          <w:p w14:paraId="1446D13E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BD5F75C" w14:textId="3D974157" w:rsidR="00D5650A" w:rsidRPr="00CC2E1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20,230</w:t>
            </w:r>
          </w:p>
        </w:tc>
        <w:tc>
          <w:tcPr>
            <w:tcW w:w="178" w:type="dxa"/>
          </w:tcPr>
          <w:p w14:paraId="5A7F7B55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7AB4FE8" w14:textId="4E55C559" w:rsidR="00D5650A" w:rsidRPr="00CC2E1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13,635</w:t>
            </w:r>
          </w:p>
        </w:tc>
      </w:tr>
      <w:tr w:rsidR="00D5650A" w:rsidRPr="00CC2E1D" w14:paraId="1813D956" w14:textId="77777777" w:rsidTr="006327C8">
        <w:trPr>
          <w:cantSplit/>
        </w:trPr>
        <w:tc>
          <w:tcPr>
            <w:tcW w:w="3506" w:type="dxa"/>
          </w:tcPr>
          <w:p w14:paraId="5F776379" w14:textId="443094A7" w:rsidR="00D5650A" w:rsidRPr="00134A3D" w:rsidRDefault="00D5650A" w:rsidP="00D565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22FF3C6" w14:textId="4B80C5F7" w:rsidR="00D5650A" w:rsidRPr="00134A3D" w:rsidRDefault="00D5650A" w:rsidP="00134A3D">
            <w:pPr>
              <w:pStyle w:val="acctfourfigures"/>
              <w:tabs>
                <w:tab w:val="clear" w:pos="765"/>
                <w:tab w:val="decimal" w:pos="12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</w:t>
            </w: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858</w:t>
            </w:r>
          </w:p>
        </w:tc>
        <w:tc>
          <w:tcPr>
            <w:tcW w:w="180" w:type="dxa"/>
          </w:tcPr>
          <w:p w14:paraId="04A7AC1B" w14:textId="77777777" w:rsidR="00D5650A" w:rsidRPr="00134A3D" w:rsidRDefault="00D5650A" w:rsidP="00D5650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22BA1" w14:textId="39F82D6D" w:rsidR="00D5650A" w:rsidRPr="00134A3D" w:rsidRDefault="00D5650A" w:rsidP="00D5650A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539,400</w:t>
            </w:r>
          </w:p>
        </w:tc>
        <w:tc>
          <w:tcPr>
            <w:tcW w:w="190" w:type="dxa"/>
          </w:tcPr>
          <w:p w14:paraId="2FD08337" w14:textId="77777777" w:rsidR="00D5650A" w:rsidRPr="00134A3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6A75D" w14:textId="00F36E71" w:rsidR="00D5650A" w:rsidRPr="00134A3D" w:rsidRDefault="00D5650A" w:rsidP="00D5650A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710,644</w:t>
            </w:r>
          </w:p>
        </w:tc>
        <w:tc>
          <w:tcPr>
            <w:tcW w:w="178" w:type="dxa"/>
          </w:tcPr>
          <w:p w14:paraId="4A8F7CD4" w14:textId="77777777" w:rsidR="00D5650A" w:rsidRPr="00134A3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DB4B1BF" w14:textId="62E3D4C0" w:rsidR="00D5650A" w:rsidRPr="00134A3D" w:rsidRDefault="00D5650A" w:rsidP="00D565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34A3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440,337</w:t>
            </w:r>
          </w:p>
        </w:tc>
      </w:tr>
    </w:tbl>
    <w:p w14:paraId="33B63654" w14:textId="5D4076A1" w:rsidR="008A32A5" w:rsidRPr="00134A3D" w:rsidRDefault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7AA673F" w14:textId="21457B60" w:rsidR="003C45F1" w:rsidRPr="00CC2E1D" w:rsidRDefault="00BB32CE" w:rsidP="00BB32CE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46" w:name="_Toc33611526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22</w:t>
      </w:r>
      <w:r w:rsidR="004C5FB4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3C45F1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หุ้นกู้</w:t>
      </w:r>
      <w:bookmarkEnd w:id="43"/>
      <w:bookmarkEnd w:id="44"/>
      <w:bookmarkEnd w:id="46"/>
    </w:p>
    <w:p w14:paraId="5F47DE56" w14:textId="77777777" w:rsidR="003C45F1" w:rsidRPr="00134A3D" w:rsidRDefault="003C45F1" w:rsidP="00FE3D8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CC2E1D" w14:paraId="5411CBBF" w14:textId="77777777" w:rsidTr="00A04701">
        <w:trPr>
          <w:trHeight w:val="74"/>
        </w:trPr>
        <w:tc>
          <w:tcPr>
            <w:tcW w:w="3368" w:type="pct"/>
          </w:tcPr>
          <w:p w14:paraId="63296C38" w14:textId="77777777" w:rsidR="003C45F1" w:rsidRPr="00CC2E1D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2" w:type="pct"/>
            <w:gridSpan w:val="5"/>
          </w:tcPr>
          <w:p w14:paraId="47299E86" w14:textId="77777777" w:rsidR="003C45F1" w:rsidRPr="00CC2E1D" w:rsidRDefault="003C45F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22B35006" w14:textId="77777777" w:rsidR="003C45F1" w:rsidRPr="00CC2E1D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83CE5" w:rsidRPr="00CC2E1D" w14:paraId="24482E1F" w14:textId="77777777" w:rsidTr="00A04701">
        <w:trPr>
          <w:trHeight w:val="259"/>
        </w:trPr>
        <w:tc>
          <w:tcPr>
            <w:tcW w:w="3368" w:type="pct"/>
          </w:tcPr>
          <w:p w14:paraId="018EA002" w14:textId="77777777" w:rsidR="003C45F1" w:rsidRPr="00CC2E1D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</w:tcPr>
          <w:p w14:paraId="579D2812" w14:textId="77777777" w:rsidR="003C45F1" w:rsidRPr="00CC2E1D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48" w:type="pct"/>
            <w:gridSpan w:val="3"/>
          </w:tcPr>
          <w:p w14:paraId="43170EFC" w14:textId="77777777" w:rsidR="003C45F1" w:rsidRPr="00CC2E1D" w:rsidRDefault="003C45F1" w:rsidP="00FE3D84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52" w:type="pct"/>
          </w:tcPr>
          <w:p w14:paraId="66A6B3AF" w14:textId="77777777" w:rsidR="003C45F1" w:rsidRPr="00CC2E1D" w:rsidRDefault="003C45F1" w:rsidP="00FE3D84">
            <w:pPr>
              <w:pStyle w:val="BodyText"/>
              <w:spacing w:after="0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561</w:t>
            </w:r>
          </w:p>
        </w:tc>
      </w:tr>
      <w:tr w:rsidR="00183CE5" w:rsidRPr="00CC2E1D" w14:paraId="00FCF501" w14:textId="77777777" w:rsidTr="00A04701">
        <w:trPr>
          <w:trHeight w:val="259"/>
        </w:trPr>
        <w:tc>
          <w:tcPr>
            <w:tcW w:w="3368" w:type="pct"/>
          </w:tcPr>
          <w:p w14:paraId="001E242C" w14:textId="77777777" w:rsidR="003C45F1" w:rsidRPr="00CC2E1D" w:rsidRDefault="003C45F1" w:rsidP="00FE3D84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32" w:type="pct"/>
            <w:gridSpan w:val="5"/>
          </w:tcPr>
          <w:p w14:paraId="1F5E5559" w14:textId="77777777" w:rsidR="003C45F1" w:rsidRPr="00CC2E1D" w:rsidRDefault="003C45F1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5650A" w:rsidRPr="00CC2E1D" w14:paraId="365E72AF" w14:textId="77777777" w:rsidTr="00A04701">
        <w:trPr>
          <w:trHeight w:val="191"/>
        </w:trPr>
        <w:tc>
          <w:tcPr>
            <w:tcW w:w="3368" w:type="pct"/>
          </w:tcPr>
          <w:p w14:paraId="034FD5AC" w14:textId="77777777" w:rsidR="00D5650A" w:rsidRPr="00CC2E1D" w:rsidRDefault="00D5650A" w:rsidP="00D5650A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หุ้นกู้ครั้งที่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1/2559</w:t>
            </w:r>
          </w:p>
        </w:tc>
        <w:tc>
          <w:tcPr>
            <w:tcW w:w="742" w:type="pct"/>
            <w:gridSpan w:val="2"/>
          </w:tcPr>
          <w:p w14:paraId="28C4E4B4" w14:textId="662C4A1D" w:rsidR="00D5650A" w:rsidRPr="00CC2E1D" w:rsidRDefault="00D5650A" w:rsidP="00D5650A">
            <w:pPr>
              <w:pStyle w:val="block"/>
              <w:tabs>
                <w:tab w:val="decimal" w:pos="86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</w:tcPr>
          <w:p w14:paraId="24869BBA" w14:textId="77777777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pct"/>
            <w:gridSpan w:val="2"/>
          </w:tcPr>
          <w:p w14:paraId="5B1100F4" w14:textId="24B1D90D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</w:tr>
      <w:tr w:rsidR="00D5650A" w:rsidRPr="00CC2E1D" w14:paraId="1E9EE6D1" w14:textId="77777777" w:rsidTr="00A04701">
        <w:trPr>
          <w:trHeight w:val="259"/>
        </w:trPr>
        <w:tc>
          <w:tcPr>
            <w:tcW w:w="3368" w:type="pct"/>
          </w:tcPr>
          <w:p w14:paraId="6062843B" w14:textId="77777777" w:rsidR="00D5650A" w:rsidRPr="00CC2E1D" w:rsidRDefault="00D5650A" w:rsidP="00D5650A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ค่าใช้จ่ายทางตรงในการออกหุ้นกู้รอตัดจ่าย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3E77B169" w14:textId="214A7509" w:rsidR="00D5650A" w:rsidRPr="00CC2E1D" w:rsidRDefault="00D5650A" w:rsidP="00D5650A">
            <w:pPr>
              <w:pStyle w:val="block"/>
              <w:tabs>
                <w:tab w:val="decimal" w:pos="86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  <w:vAlign w:val="bottom"/>
          </w:tcPr>
          <w:p w14:paraId="10DDEB27" w14:textId="77777777" w:rsidR="00D5650A" w:rsidRPr="00CC2E1D" w:rsidRDefault="00D5650A" w:rsidP="00D5650A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2C930120" w14:textId="6F1BA4F1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eastAsia="Arial Unicode MS" w:hAnsiTheme="majorBidi" w:cstheme="majorBidi"/>
                <w:sz w:val="26"/>
                <w:szCs w:val="26"/>
              </w:rPr>
              <w:t>(13,189)</w:t>
            </w:r>
          </w:p>
        </w:tc>
      </w:tr>
      <w:tr w:rsidR="00D5650A" w:rsidRPr="00CC2E1D" w14:paraId="04DF1092" w14:textId="77777777" w:rsidTr="00A04701">
        <w:trPr>
          <w:trHeight w:val="259"/>
        </w:trPr>
        <w:tc>
          <w:tcPr>
            <w:tcW w:w="3368" w:type="pct"/>
          </w:tcPr>
          <w:p w14:paraId="5109B09F" w14:textId="77777777" w:rsidR="00D5650A" w:rsidRPr="00CC2E1D" w:rsidRDefault="00D5650A" w:rsidP="00D5650A">
            <w:pPr>
              <w:pStyle w:val="BodyText"/>
              <w:spacing w:after="0"/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9B5A6" w14:textId="42402286" w:rsidR="00D5650A" w:rsidRPr="00CC2E1D" w:rsidRDefault="00D5650A" w:rsidP="00D5650A">
            <w:pPr>
              <w:pStyle w:val="block"/>
              <w:tabs>
                <w:tab w:val="decimal" w:pos="86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0" w:type="pct"/>
            <w:vAlign w:val="bottom"/>
          </w:tcPr>
          <w:p w14:paraId="044AA51C" w14:textId="77777777" w:rsidR="00D5650A" w:rsidRPr="00CC2E1D" w:rsidRDefault="00D5650A" w:rsidP="00D5650A">
            <w:pPr>
              <w:pStyle w:val="BodyText"/>
              <w:spacing w:after="0"/>
              <w:ind w:left="-109" w:right="-7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CC3C4" w14:textId="168674FB" w:rsidR="00D5650A" w:rsidRPr="00CC2E1D" w:rsidRDefault="00D5650A" w:rsidP="00D5650A">
            <w:pPr>
              <w:pStyle w:val="block"/>
              <w:tabs>
                <w:tab w:val="decimal" w:pos="1153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1,486,811</w:t>
            </w:r>
          </w:p>
        </w:tc>
      </w:tr>
    </w:tbl>
    <w:p w14:paraId="28E22238" w14:textId="1028112D" w:rsidR="00134A3D" w:rsidRDefault="00134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</w:p>
    <w:p w14:paraId="6C279DFF" w14:textId="77777777" w:rsidR="00134A3D" w:rsidRDefault="00134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</w:p>
    <w:p w14:paraId="0AF229C0" w14:textId="08EE795A" w:rsidR="003C45F1" w:rsidRPr="00CC2E1D" w:rsidRDefault="00AC6331" w:rsidP="00AC1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รายละเอียดของหุ้นกู้ของบริษัท</w:t>
      </w:r>
      <w:r w:rsidR="003C45F1" w:rsidRPr="00CC2E1D">
        <w:rPr>
          <w:rFonts w:asciiTheme="majorBidi" w:hAnsiTheme="majorBidi" w:cstheme="majorBidi"/>
          <w:sz w:val="26"/>
          <w:szCs w:val="26"/>
          <w:cs/>
          <w:lang w:val="th-TH"/>
        </w:rPr>
        <w:t>มีดังนี้</w:t>
      </w:r>
    </w:p>
    <w:p w14:paraId="0738553D" w14:textId="77777777" w:rsidR="003C45F1" w:rsidRPr="00134A3D" w:rsidRDefault="003C45F1" w:rsidP="00FE3D84">
      <w:pPr>
        <w:rPr>
          <w:rFonts w:asciiTheme="majorBidi" w:hAnsiTheme="majorBidi" w:cstheme="majorBidi"/>
          <w:sz w:val="26"/>
          <w:szCs w:val="26"/>
          <w:lang w:val="th-TH"/>
        </w:rPr>
      </w:pPr>
    </w:p>
    <w:tbl>
      <w:tblPr>
        <w:tblStyle w:val="TableGrid"/>
        <w:tblW w:w="9090" w:type="dxa"/>
        <w:tblInd w:w="445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183CE5" w:rsidRPr="00CC2E1D" w14:paraId="59ECCA66" w14:textId="77777777" w:rsidTr="00AC14A1">
        <w:trPr>
          <w:tblHeader/>
        </w:trPr>
        <w:tc>
          <w:tcPr>
            <w:tcW w:w="4410" w:type="dxa"/>
          </w:tcPr>
          <w:p w14:paraId="172AB844" w14:textId="77777777" w:rsidR="003C45F1" w:rsidRPr="00CC2E1D" w:rsidRDefault="003C45F1" w:rsidP="00FE3D84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0" w:type="dxa"/>
          </w:tcPr>
          <w:p w14:paraId="5CEBB788" w14:textId="77777777" w:rsidR="003C45F1" w:rsidRPr="00CC2E1D" w:rsidRDefault="003C45F1" w:rsidP="00FE3D84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1/2559</w:t>
            </w:r>
          </w:p>
        </w:tc>
      </w:tr>
      <w:tr w:rsidR="00183CE5" w:rsidRPr="00CC2E1D" w14:paraId="274B4987" w14:textId="77777777" w:rsidTr="00AC14A1">
        <w:tc>
          <w:tcPr>
            <w:tcW w:w="4410" w:type="dxa"/>
            <w:vAlign w:val="bottom"/>
          </w:tcPr>
          <w:p w14:paraId="6C1D9DC4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680" w:type="dxa"/>
            <w:vAlign w:val="bottom"/>
          </w:tcPr>
          <w:p w14:paraId="473A6BED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1,500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83CE5" w:rsidRPr="00CC2E1D" w14:paraId="06258E5B" w14:textId="77777777" w:rsidTr="00AC14A1">
        <w:tc>
          <w:tcPr>
            <w:tcW w:w="4410" w:type="dxa"/>
            <w:shd w:val="clear" w:color="auto" w:fill="auto"/>
            <w:vAlign w:val="bottom"/>
          </w:tcPr>
          <w:p w14:paraId="0E507F23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วันที่ออกหุ้นกู้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412A12F1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2559</w:t>
            </w:r>
          </w:p>
        </w:tc>
      </w:tr>
      <w:tr w:rsidR="00183CE5" w:rsidRPr="00CC2E1D" w14:paraId="51FD15A2" w14:textId="77777777" w:rsidTr="00AC14A1">
        <w:tc>
          <w:tcPr>
            <w:tcW w:w="4410" w:type="dxa"/>
            <w:shd w:val="clear" w:color="auto" w:fill="auto"/>
          </w:tcPr>
          <w:p w14:paraId="69D2F4A0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4680" w:type="dxa"/>
            <w:shd w:val="clear" w:color="auto" w:fill="auto"/>
          </w:tcPr>
          <w:p w14:paraId="5CFF8779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CC2E1D" w14:paraId="5497C5CE" w14:textId="77777777" w:rsidTr="00AC14A1">
        <w:tc>
          <w:tcPr>
            <w:tcW w:w="4410" w:type="dxa"/>
          </w:tcPr>
          <w:p w14:paraId="7533B82C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4680" w:type="dxa"/>
          </w:tcPr>
          <w:p w14:paraId="5C2D6565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83CE5" w:rsidRPr="00CC2E1D" w14:paraId="106360F5" w14:textId="77777777" w:rsidTr="00AC14A1">
        <w:tc>
          <w:tcPr>
            <w:tcW w:w="4410" w:type="dxa"/>
          </w:tcPr>
          <w:p w14:paraId="5D8C622D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4680" w:type="dxa"/>
          </w:tcPr>
          <w:p w14:paraId="6D9F393A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2.84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183CE5" w:rsidRPr="00CC2E1D" w14:paraId="798CAC91" w14:textId="77777777" w:rsidTr="00AC14A1">
        <w:tc>
          <w:tcPr>
            <w:tcW w:w="4410" w:type="dxa"/>
          </w:tcPr>
          <w:p w14:paraId="4F8B4648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กำหนดชำระดอกเบี้ย</w:t>
            </w:r>
          </w:p>
        </w:tc>
        <w:tc>
          <w:tcPr>
            <w:tcW w:w="4680" w:type="dxa"/>
          </w:tcPr>
          <w:p w14:paraId="2D142999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ปีละ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</w:tr>
      <w:tr w:rsidR="00183CE5" w:rsidRPr="00CC2E1D" w14:paraId="503D9A1D" w14:textId="77777777" w:rsidTr="00AC14A1">
        <w:tc>
          <w:tcPr>
            <w:tcW w:w="4410" w:type="dxa"/>
          </w:tcPr>
          <w:p w14:paraId="24C53CA6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วันที่ชำระดอกเบี้ย</w:t>
            </w:r>
          </w:p>
        </w:tc>
        <w:tc>
          <w:tcPr>
            <w:tcW w:w="4680" w:type="dxa"/>
          </w:tcPr>
          <w:p w14:paraId="3DB47D74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และวันที่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183CE5" w:rsidRPr="00CC2E1D" w14:paraId="70ED1F19" w14:textId="77777777" w:rsidTr="00AC14A1">
        <w:tc>
          <w:tcPr>
            <w:tcW w:w="4410" w:type="dxa"/>
            <w:vAlign w:val="bottom"/>
          </w:tcPr>
          <w:p w14:paraId="664E359B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การชำระเงินต้น</w:t>
            </w:r>
          </w:p>
        </w:tc>
        <w:tc>
          <w:tcPr>
            <w:tcW w:w="4680" w:type="dxa"/>
            <w:vAlign w:val="bottom"/>
          </w:tcPr>
          <w:p w14:paraId="616B6ACD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ในวันครบกำหนดไถ่ถอนหุ้นกู้คือวันที่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3C45F1" w:rsidRPr="00CC2E1D" w14:paraId="1B8FFE1B" w14:textId="77777777" w:rsidTr="00AC14A1">
        <w:tc>
          <w:tcPr>
            <w:tcW w:w="4410" w:type="dxa"/>
          </w:tcPr>
          <w:p w14:paraId="53CF001C" w14:textId="77777777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</w:t>
            </w:r>
          </w:p>
        </w:tc>
        <w:tc>
          <w:tcPr>
            <w:tcW w:w="4680" w:type="dxa"/>
          </w:tcPr>
          <w:p w14:paraId="47442017" w14:textId="61173A45" w:rsidR="003C45F1" w:rsidRPr="00CC2E1D" w:rsidRDefault="003C45F1" w:rsidP="00FE3D84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เปิดเผยไว้ในหมายเหตุประกอบงบการเงินข้อ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4508C" w:rsidRPr="00CC2E1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E453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7C75F28D" w14:textId="77777777" w:rsidR="009F2D0A" w:rsidRPr="0029616D" w:rsidRDefault="009F2D0A" w:rsidP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  <w:cs/>
        </w:rPr>
      </w:pPr>
    </w:p>
    <w:p w14:paraId="0B0B8E8F" w14:textId="0CB820FF" w:rsidR="00AE1F7F" w:rsidRPr="00CC2E1D" w:rsidRDefault="00EE16D2" w:rsidP="00AC1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บริษัทได้มีการชำระเงิน</w:t>
      </w:r>
      <w:r w:rsidR="000C4D05" w:rsidRPr="00CC2E1D">
        <w:rPr>
          <w:rFonts w:asciiTheme="majorBidi" w:hAnsiTheme="majorBidi" w:cstheme="majorBidi"/>
          <w:sz w:val="26"/>
          <w:szCs w:val="26"/>
          <w:cs/>
          <w:lang w:val="th-TH"/>
        </w:rPr>
        <w:t>ต้น</w:t>
      </w: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เต็มจำนวนเพื่อไถ่ถอนหุ้นกู้ในวันที่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12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CC2E1D">
        <w:rPr>
          <w:rFonts w:asciiTheme="majorBidi" w:hAnsiTheme="majorBidi" w:cstheme="majorBidi"/>
          <w:sz w:val="26"/>
          <w:szCs w:val="26"/>
        </w:rPr>
        <w:t>2562</w:t>
      </w:r>
    </w:p>
    <w:p w14:paraId="2B85B6F7" w14:textId="212E6B93" w:rsidR="008A32A5" w:rsidRPr="00221FDF" w:rsidRDefault="008A32A5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  <w:cs/>
        </w:rPr>
      </w:pPr>
    </w:p>
    <w:p w14:paraId="33AA1978" w14:textId="600652D1" w:rsidR="00437B48" w:rsidRPr="00CC2E1D" w:rsidRDefault="00E03896" w:rsidP="00221FDF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bookmarkStart w:id="47" w:name="_Toc23425274"/>
      <w:bookmarkStart w:id="48" w:name="_Toc33611527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2</w:t>
      </w:r>
      <w:r w:rsidR="00194F1A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3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  <w:r w:rsidR="00AE1F7F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437B48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หุ้นกู้แปลงสภาพ</w:t>
      </w:r>
      <w:bookmarkEnd w:id="47"/>
      <w:bookmarkEnd w:id="48"/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CC2E1D" w14:paraId="4415B849" w14:textId="77777777" w:rsidTr="00832CBA">
        <w:trPr>
          <w:trHeight w:val="259"/>
        </w:trPr>
        <w:tc>
          <w:tcPr>
            <w:tcW w:w="3368" w:type="pct"/>
          </w:tcPr>
          <w:p w14:paraId="1F9FCD10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508AA8B1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72766BE2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83CE5" w:rsidRPr="00CC2E1D" w14:paraId="521EAE7E" w14:textId="77777777" w:rsidTr="00832CBA">
        <w:trPr>
          <w:trHeight w:val="259"/>
        </w:trPr>
        <w:tc>
          <w:tcPr>
            <w:tcW w:w="3368" w:type="pct"/>
          </w:tcPr>
          <w:p w14:paraId="46D99A84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2" w:type="pct"/>
          </w:tcPr>
          <w:p w14:paraId="250984F5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="005D355E"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48" w:type="pct"/>
            <w:gridSpan w:val="3"/>
          </w:tcPr>
          <w:p w14:paraId="793E7E05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52" w:type="pct"/>
          </w:tcPr>
          <w:p w14:paraId="6D758FE8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</w:t>
            </w:r>
            <w:r w:rsidR="005D355E"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</w:t>
            </w:r>
          </w:p>
        </w:tc>
      </w:tr>
      <w:tr w:rsidR="00183CE5" w:rsidRPr="00CC2E1D" w14:paraId="5DD482BB" w14:textId="77777777" w:rsidTr="00832CBA">
        <w:trPr>
          <w:trHeight w:val="259"/>
        </w:trPr>
        <w:tc>
          <w:tcPr>
            <w:tcW w:w="3368" w:type="pct"/>
          </w:tcPr>
          <w:p w14:paraId="7E18F14F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1DEE663A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5650A" w:rsidRPr="00CC2E1D" w14:paraId="3C994468" w14:textId="77777777" w:rsidTr="00832CBA">
        <w:trPr>
          <w:trHeight w:val="191"/>
        </w:trPr>
        <w:tc>
          <w:tcPr>
            <w:tcW w:w="3368" w:type="pct"/>
          </w:tcPr>
          <w:p w14:paraId="3CA81A99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1/2559</w:t>
            </w:r>
          </w:p>
        </w:tc>
        <w:tc>
          <w:tcPr>
            <w:tcW w:w="742" w:type="pct"/>
            <w:gridSpan w:val="2"/>
          </w:tcPr>
          <w:p w14:paraId="1811312F" w14:textId="2EF86B9D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3,921,510</w:t>
            </w:r>
          </w:p>
        </w:tc>
        <w:tc>
          <w:tcPr>
            <w:tcW w:w="130" w:type="pct"/>
          </w:tcPr>
          <w:p w14:paraId="66988421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0411DEB4" w14:textId="784EE176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4,219,312</w:t>
            </w:r>
          </w:p>
        </w:tc>
      </w:tr>
      <w:tr w:rsidR="00D5650A" w:rsidRPr="00CC2E1D" w14:paraId="2BF44396" w14:textId="77777777" w:rsidTr="00832CBA">
        <w:trPr>
          <w:trHeight w:val="191"/>
        </w:trPr>
        <w:tc>
          <w:tcPr>
            <w:tcW w:w="3368" w:type="pct"/>
          </w:tcPr>
          <w:p w14:paraId="5EE21947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1/2560</w:t>
            </w:r>
          </w:p>
        </w:tc>
        <w:tc>
          <w:tcPr>
            <w:tcW w:w="742" w:type="pct"/>
            <w:gridSpan w:val="2"/>
          </w:tcPr>
          <w:p w14:paraId="22F0AE48" w14:textId="052C62EF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1,512,291</w:t>
            </w:r>
          </w:p>
        </w:tc>
        <w:tc>
          <w:tcPr>
            <w:tcW w:w="130" w:type="pct"/>
          </w:tcPr>
          <w:p w14:paraId="065AD2CE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6555E9B9" w14:textId="1F611A38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1,624,739</w:t>
            </w:r>
          </w:p>
        </w:tc>
      </w:tr>
      <w:tr w:rsidR="00D5650A" w:rsidRPr="00CC2E1D" w14:paraId="1948E7B5" w14:textId="77777777" w:rsidTr="004A2E7F">
        <w:trPr>
          <w:trHeight w:val="259"/>
        </w:trPr>
        <w:tc>
          <w:tcPr>
            <w:tcW w:w="3368" w:type="pct"/>
          </w:tcPr>
          <w:p w14:paraId="54D1A21D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2/2560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09451D76" w14:textId="6633654F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604,91</w:t>
            </w:r>
            <w:r w:rsidR="0027304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0" w:type="pct"/>
          </w:tcPr>
          <w:p w14:paraId="3B87F310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69847351" w14:textId="52FA2E9A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649,896</w:t>
            </w:r>
          </w:p>
        </w:tc>
      </w:tr>
      <w:tr w:rsidR="00D5650A" w:rsidRPr="00CC2E1D" w14:paraId="25081694" w14:textId="77777777" w:rsidTr="004A2E7F">
        <w:trPr>
          <w:trHeight w:val="259"/>
        </w:trPr>
        <w:tc>
          <w:tcPr>
            <w:tcW w:w="3368" w:type="pct"/>
          </w:tcPr>
          <w:p w14:paraId="1CEDD935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6BB2808C" w14:textId="2C240EC4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6,038,71</w:t>
            </w:r>
            <w:r w:rsidR="002730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0" w:type="pct"/>
          </w:tcPr>
          <w:p w14:paraId="39FA60D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5561D3D3" w14:textId="1FCEB5BE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6,493,947</w:t>
            </w:r>
          </w:p>
        </w:tc>
      </w:tr>
      <w:tr w:rsidR="00D5650A" w:rsidRPr="00CC2E1D" w14:paraId="5B1C8AC9" w14:textId="77777777" w:rsidTr="007C7536">
        <w:trPr>
          <w:trHeight w:val="259"/>
        </w:trPr>
        <w:tc>
          <w:tcPr>
            <w:tcW w:w="3368" w:type="pct"/>
          </w:tcPr>
          <w:p w14:paraId="4256E5D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  <w:t>ค่าใช้จ่ายทางตรงในการออกหุ้นกู้รอตัดจ่าย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1ABC13D1" w14:textId="581EEC00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(2,228)</w:t>
            </w:r>
          </w:p>
        </w:tc>
        <w:tc>
          <w:tcPr>
            <w:tcW w:w="130" w:type="pct"/>
            <w:vAlign w:val="bottom"/>
          </w:tcPr>
          <w:p w14:paraId="3C5100EF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0A9D99A8" w14:textId="7074408F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(4,548)</w:t>
            </w:r>
          </w:p>
        </w:tc>
      </w:tr>
      <w:tr w:rsidR="00D5650A" w:rsidRPr="00CC2E1D" w14:paraId="3D17B99F" w14:textId="77777777" w:rsidTr="007C7536">
        <w:trPr>
          <w:trHeight w:val="259"/>
        </w:trPr>
        <w:tc>
          <w:tcPr>
            <w:tcW w:w="3368" w:type="pct"/>
          </w:tcPr>
          <w:p w14:paraId="7105292B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หุ้นกู้แปลงสภาพ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6E0942E4" w14:textId="6DA40280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6,036,</w:t>
            </w:r>
            <w:r w:rsidR="002E4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130" w:type="pct"/>
            <w:vAlign w:val="bottom"/>
          </w:tcPr>
          <w:p w14:paraId="745810CC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vAlign w:val="bottom"/>
          </w:tcPr>
          <w:p w14:paraId="71895891" w14:textId="6D6A9A60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sz w:val="26"/>
                <w:szCs w:val="26"/>
              </w:rPr>
              <w:t>6,489,399</w:t>
            </w:r>
          </w:p>
        </w:tc>
      </w:tr>
      <w:tr w:rsidR="00D5650A" w:rsidRPr="00CC2E1D" w14:paraId="042F0821" w14:textId="77777777" w:rsidTr="007C7536">
        <w:trPr>
          <w:trHeight w:val="276"/>
        </w:trPr>
        <w:tc>
          <w:tcPr>
            <w:tcW w:w="3368" w:type="pct"/>
          </w:tcPr>
          <w:p w14:paraId="5238E7D8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  <w:t>มูลค่าที่จัดประเภทเป็นส่วนของผู้ถือหุ้น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6C233690" w14:textId="2DB136CF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(59,458)</w:t>
            </w:r>
          </w:p>
        </w:tc>
        <w:tc>
          <w:tcPr>
            <w:tcW w:w="130" w:type="pct"/>
            <w:vAlign w:val="bottom"/>
          </w:tcPr>
          <w:p w14:paraId="1DF11E23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61DE6E0" w14:textId="78AFE19E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(59,458)</w:t>
            </w:r>
          </w:p>
        </w:tc>
      </w:tr>
      <w:tr w:rsidR="00D5650A" w:rsidRPr="00CC2E1D" w14:paraId="5DBD134E" w14:textId="77777777" w:rsidTr="002264F9">
        <w:trPr>
          <w:trHeight w:val="276"/>
        </w:trPr>
        <w:tc>
          <w:tcPr>
            <w:tcW w:w="3368" w:type="pct"/>
          </w:tcPr>
          <w:p w14:paraId="1B578AEB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244E" w14:textId="750A7B7A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5,977,03</w:t>
            </w:r>
            <w:r w:rsidR="002730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0" w:type="pct"/>
            <w:vAlign w:val="bottom"/>
          </w:tcPr>
          <w:p w14:paraId="2A726A07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5009" w14:textId="154C21FD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sz w:val="26"/>
                <w:szCs w:val="26"/>
              </w:rPr>
              <w:t>6,429,941</w:t>
            </w:r>
          </w:p>
        </w:tc>
      </w:tr>
      <w:tr w:rsidR="00D5650A" w:rsidRPr="00CC2E1D" w14:paraId="618FF5CF" w14:textId="77777777" w:rsidTr="004A2E7F">
        <w:trPr>
          <w:trHeight w:val="276"/>
        </w:trPr>
        <w:tc>
          <w:tcPr>
            <w:tcW w:w="3368" w:type="pct"/>
          </w:tcPr>
          <w:p w14:paraId="399A6D5B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  <w:vAlign w:val="bottom"/>
          </w:tcPr>
          <w:p w14:paraId="74621A9D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72A40214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  <w:vAlign w:val="bottom"/>
          </w:tcPr>
          <w:p w14:paraId="18F09BA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5650A" w:rsidRPr="00CC2E1D" w14:paraId="09C8944B" w14:textId="77777777" w:rsidTr="002922D3">
        <w:trPr>
          <w:trHeight w:val="276"/>
        </w:trPr>
        <w:tc>
          <w:tcPr>
            <w:tcW w:w="3368" w:type="pct"/>
          </w:tcPr>
          <w:p w14:paraId="6AD6037A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  <w:vAlign w:val="bottom"/>
          </w:tcPr>
          <w:p w14:paraId="2F505423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37B87D1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BA37B93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</w:tr>
      <w:tr w:rsidR="00D5650A" w:rsidRPr="00CC2E1D" w14:paraId="31F38D3E" w14:textId="77777777" w:rsidTr="002922D3">
        <w:trPr>
          <w:trHeight w:val="276"/>
        </w:trPr>
        <w:tc>
          <w:tcPr>
            <w:tcW w:w="3368" w:type="pct"/>
          </w:tcPr>
          <w:p w14:paraId="6EEDA53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  <w:vAlign w:val="bottom"/>
          </w:tcPr>
          <w:p w14:paraId="2DE7E9A7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34FB67D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BCB511D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5650A" w:rsidRPr="00CC2E1D" w14:paraId="478B8143" w14:textId="77777777" w:rsidTr="00BF70E3">
        <w:trPr>
          <w:trHeight w:val="276"/>
        </w:trPr>
        <w:tc>
          <w:tcPr>
            <w:tcW w:w="3368" w:type="pct"/>
          </w:tcPr>
          <w:p w14:paraId="677E56D7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74D675B5" w14:textId="24C09824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1,476,772</w:t>
            </w:r>
          </w:p>
        </w:tc>
        <w:tc>
          <w:tcPr>
            <w:tcW w:w="130" w:type="pct"/>
            <w:vAlign w:val="bottom"/>
          </w:tcPr>
          <w:p w14:paraId="626E8767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454D74ED" w14:textId="15A572E3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650A" w:rsidRPr="00CC2E1D" w14:paraId="4277262F" w14:textId="77777777" w:rsidTr="00BF70E3">
        <w:trPr>
          <w:trHeight w:val="276"/>
        </w:trPr>
        <w:tc>
          <w:tcPr>
            <w:tcW w:w="3368" w:type="pct"/>
          </w:tcPr>
          <w:p w14:paraId="4DEAC70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42E2094C" w14:textId="1DD667EC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3,909,5</w:t>
            </w:r>
            <w:r w:rsidR="001811C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30" w:type="pct"/>
            <w:vAlign w:val="bottom"/>
          </w:tcPr>
          <w:p w14:paraId="748B737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4D96151" w14:textId="6B59BF76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5,794,581</w:t>
            </w:r>
          </w:p>
        </w:tc>
      </w:tr>
      <w:tr w:rsidR="00D5650A" w:rsidRPr="00CC2E1D" w14:paraId="75F734EB" w14:textId="77777777" w:rsidTr="00BF70E3">
        <w:trPr>
          <w:trHeight w:val="276"/>
        </w:trPr>
        <w:tc>
          <w:tcPr>
            <w:tcW w:w="3368" w:type="pct"/>
          </w:tcPr>
          <w:p w14:paraId="7000B708" w14:textId="77777777" w:rsidR="00D5650A" w:rsidRPr="00CC2E1D" w:rsidDel="00B50F50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หุ้นกู้แปลงสภาพอื่น</w:t>
            </w:r>
          </w:p>
        </w:tc>
        <w:tc>
          <w:tcPr>
            <w:tcW w:w="742" w:type="pct"/>
            <w:gridSpan w:val="2"/>
            <w:vAlign w:val="bottom"/>
          </w:tcPr>
          <w:p w14:paraId="667AA591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0A2E88AA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63DA532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481FDC69" w14:textId="77777777" w:rsidTr="00BF70E3">
        <w:trPr>
          <w:trHeight w:val="276"/>
        </w:trPr>
        <w:tc>
          <w:tcPr>
            <w:tcW w:w="3368" w:type="pct"/>
          </w:tcPr>
          <w:p w14:paraId="27B61FB2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10EAC11D" w14:textId="6D13074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590,700</w:t>
            </w:r>
          </w:p>
        </w:tc>
        <w:tc>
          <w:tcPr>
            <w:tcW w:w="130" w:type="pct"/>
            <w:vAlign w:val="bottom"/>
          </w:tcPr>
          <w:p w14:paraId="18FF3A06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1261AC68" w14:textId="5BFA56B2" w:rsidR="00D5650A" w:rsidRPr="00CC2E1D" w:rsidRDefault="00D5650A" w:rsidP="00181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650A" w:rsidRPr="00CC2E1D" w14:paraId="2FEFAD12" w14:textId="77777777" w:rsidTr="00BF70E3">
        <w:trPr>
          <w:trHeight w:val="276"/>
        </w:trPr>
        <w:tc>
          <w:tcPr>
            <w:tcW w:w="3368" w:type="pct"/>
          </w:tcPr>
          <w:p w14:paraId="09577EB1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right="-65" w:firstLine="1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7CA3F7E8" w14:textId="2DDCD284" w:rsidR="00D5650A" w:rsidRPr="00CC2E1D" w:rsidRDefault="00D5650A" w:rsidP="00181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  <w:vAlign w:val="bottom"/>
          </w:tcPr>
          <w:p w14:paraId="396A748B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405DCAD" w14:textId="03EC6CB8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635,360</w:t>
            </w:r>
          </w:p>
        </w:tc>
      </w:tr>
      <w:tr w:rsidR="00D5650A" w:rsidRPr="00CC2E1D" w14:paraId="332807F6" w14:textId="77777777" w:rsidTr="00832CBA">
        <w:trPr>
          <w:trHeight w:val="276"/>
        </w:trPr>
        <w:tc>
          <w:tcPr>
            <w:tcW w:w="3368" w:type="pct"/>
          </w:tcPr>
          <w:p w14:paraId="18CF4550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2C343" w14:textId="06F59E13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5,977,03</w:t>
            </w:r>
            <w:r w:rsidR="00A23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0" w:type="pct"/>
            <w:vAlign w:val="bottom"/>
          </w:tcPr>
          <w:p w14:paraId="1929B9D5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E7B5" w14:textId="266D7BF0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6,429,941</w:t>
            </w:r>
          </w:p>
        </w:tc>
      </w:tr>
    </w:tbl>
    <w:p w14:paraId="0CCDBC2B" w14:textId="6400892D" w:rsidR="00640764" w:rsidRPr="00CC2E1D" w:rsidRDefault="00411765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  <w:lang w:val="th-TH"/>
        </w:rPr>
      </w:pP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 xml:space="preserve">หู้นกู้แปลงสภาพ ณ วันที่ </w:t>
      </w:r>
      <w:r w:rsidRPr="00CC2E1D">
        <w:rPr>
          <w:rFonts w:asciiTheme="majorBidi" w:hAnsiTheme="majorBidi" w:cstheme="majorBidi"/>
          <w:sz w:val="26"/>
          <w:szCs w:val="26"/>
          <w:lang w:val="th-TH"/>
        </w:rPr>
        <w:t xml:space="preserve"> </w:t>
      </w:r>
      <w:r w:rsidR="003374D4" w:rsidRPr="00CC2E1D">
        <w:rPr>
          <w:rFonts w:asciiTheme="majorBidi" w:hAnsiTheme="majorBidi" w:cstheme="majorBidi"/>
          <w:sz w:val="26"/>
          <w:szCs w:val="26"/>
        </w:rPr>
        <w:t>31</w:t>
      </w:r>
      <w:r w:rsidR="003374D4" w:rsidRPr="00CC2E1D">
        <w:rPr>
          <w:rFonts w:asciiTheme="majorBidi" w:hAnsiTheme="majorBidi" w:cstheme="majorBidi"/>
          <w:sz w:val="26"/>
          <w:szCs w:val="26"/>
          <w:cs/>
        </w:rPr>
        <w:t xml:space="preserve"> ธันวาคม</w:t>
      </w:r>
      <w:r w:rsidR="003374D4" w:rsidRPr="00CC2E1D">
        <w:rPr>
          <w:rFonts w:asciiTheme="majorBidi" w:hAnsiTheme="majorBidi" w:cstheme="majorBidi"/>
          <w:sz w:val="26"/>
          <w:szCs w:val="26"/>
        </w:rPr>
        <w:t xml:space="preserve"> 256</w:t>
      </w:r>
      <w:r w:rsidR="00BD6018">
        <w:rPr>
          <w:rFonts w:asciiTheme="majorBidi" w:hAnsiTheme="majorBidi" w:cstheme="majorBidi"/>
          <w:sz w:val="26"/>
          <w:szCs w:val="26"/>
        </w:rPr>
        <w:t>2</w:t>
      </w:r>
      <w:r w:rsidR="00E03896" w:rsidRPr="00CC2E1D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E03896"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E03896" w:rsidRPr="00CC2E1D">
        <w:rPr>
          <w:rFonts w:asciiTheme="majorBidi" w:hAnsiTheme="majorBidi" w:cstheme="majorBidi"/>
          <w:sz w:val="26"/>
          <w:szCs w:val="26"/>
          <w:lang w:val="th-TH"/>
        </w:rPr>
        <w:t>256</w:t>
      </w:r>
      <w:r w:rsidR="00BD6018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="003374D4"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t>มีดังนี้</w:t>
      </w:r>
    </w:p>
    <w:p w14:paraId="7FA668EE" w14:textId="77777777" w:rsidR="00997A80" w:rsidRPr="00CC2E1D" w:rsidRDefault="00997A8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tbl>
      <w:tblPr>
        <w:tblStyle w:val="TableGrid1"/>
        <w:tblW w:w="9180" w:type="dxa"/>
        <w:tblInd w:w="445" w:type="dxa"/>
        <w:tblLook w:val="04A0" w:firstRow="1" w:lastRow="0" w:firstColumn="1" w:lastColumn="0" w:noHBand="0" w:noVBand="1"/>
      </w:tblPr>
      <w:tblGrid>
        <w:gridCol w:w="2430"/>
        <w:gridCol w:w="2250"/>
        <w:gridCol w:w="2250"/>
        <w:gridCol w:w="2250"/>
      </w:tblGrid>
      <w:tr w:rsidR="00183CE5" w:rsidRPr="00CC2E1D" w14:paraId="095CDCF7" w14:textId="77777777" w:rsidTr="006C3FD9">
        <w:trPr>
          <w:tblHeader/>
        </w:trPr>
        <w:tc>
          <w:tcPr>
            <w:tcW w:w="2430" w:type="dxa"/>
          </w:tcPr>
          <w:p w14:paraId="2E1466E7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FBC69E2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1/2559</w:t>
            </w:r>
          </w:p>
        </w:tc>
        <w:tc>
          <w:tcPr>
            <w:tcW w:w="2250" w:type="dxa"/>
          </w:tcPr>
          <w:p w14:paraId="5A36E542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</w:t>
            </w:r>
            <w:r w:rsidR="00590D7B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2250" w:type="dxa"/>
          </w:tcPr>
          <w:p w14:paraId="0705ECDF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2/2</w:t>
            </w:r>
            <w:r w:rsidR="00590D7B"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560</w:t>
            </w:r>
          </w:p>
        </w:tc>
      </w:tr>
      <w:tr w:rsidR="00183CE5" w:rsidRPr="00CC2E1D" w14:paraId="0407B38E" w14:textId="77777777" w:rsidTr="006C3FD9">
        <w:tc>
          <w:tcPr>
            <w:tcW w:w="2430" w:type="dxa"/>
          </w:tcPr>
          <w:p w14:paraId="4A959AD0" w14:textId="77777777" w:rsidR="00590D7B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</w:t>
            </w:r>
          </w:p>
          <w:p w14:paraId="68610868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14:paraId="6D8C7EBB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1E6BCED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4BEAA6A4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183CE5" w:rsidRPr="00CC2E1D" w14:paraId="21EF99E4" w14:textId="77777777" w:rsidTr="006C3FD9">
        <w:tc>
          <w:tcPr>
            <w:tcW w:w="2430" w:type="dxa"/>
          </w:tcPr>
          <w:p w14:paraId="367FF720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250" w:type="dxa"/>
          </w:tcPr>
          <w:p w14:paraId="6638445D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1,300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17A39767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500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50" w:type="dxa"/>
          </w:tcPr>
          <w:p w14:paraId="79F4084E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200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183CE5" w:rsidRPr="00CC2E1D" w14:paraId="11CF1073" w14:textId="77777777" w:rsidTr="006C3FD9">
        <w:tc>
          <w:tcPr>
            <w:tcW w:w="2430" w:type="dxa"/>
          </w:tcPr>
          <w:p w14:paraId="7FEF758C" w14:textId="70BD5088" w:rsidR="005E6AA8" w:rsidRPr="00CC2E1D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ราคาหน้าตั๋</w:t>
            </w:r>
            <w:r w:rsidR="00566DAC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</w:t>
            </w:r>
            <w:r w:rsidR="00566DAC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="00566DAC"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หน่วย</w:t>
            </w:r>
          </w:p>
        </w:tc>
        <w:tc>
          <w:tcPr>
            <w:tcW w:w="2250" w:type="dxa"/>
          </w:tcPr>
          <w:p w14:paraId="207D8521" w14:textId="77777777" w:rsidR="005E6AA8" w:rsidRPr="00CC2E1D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0A6913D7" w14:textId="77777777" w:rsidR="005E6AA8" w:rsidRPr="00CC2E1D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7C2AD234" w14:textId="77777777" w:rsidR="005E6AA8" w:rsidRPr="00CC2E1D" w:rsidRDefault="005E6AA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183CE5" w:rsidRPr="00CC2E1D" w14:paraId="59BCBF64" w14:textId="77777777" w:rsidTr="006C3FD9">
        <w:tc>
          <w:tcPr>
            <w:tcW w:w="2430" w:type="dxa"/>
          </w:tcPr>
          <w:p w14:paraId="4FB6D37C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14:paraId="33DC0F5E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2559</w:t>
            </w:r>
          </w:p>
        </w:tc>
        <w:tc>
          <w:tcPr>
            <w:tcW w:w="2250" w:type="dxa"/>
          </w:tcPr>
          <w:p w14:paraId="1C466264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2250" w:type="dxa"/>
          </w:tcPr>
          <w:p w14:paraId="5339569E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</w:tr>
      <w:tr w:rsidR="00183CE5" w:rsidRPr="00CC2E1D" w14:paraId="0F44F7DA" w14:textId="77777777" w:rsidTr="006C3FD9">
        <w:tc>
          <w:tcPr>
            <w:tcW w:w="2430" w:type="dxa"/>
          </w:tcPr>
          <w:p w14:paraId="390750EC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14:paraId="68B82F4B" w14:textId="77777777" w:rsidR="00437B48" w:rsidRPr="00CC2E1D" w:rsidRDefault="003374D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สิงหาคม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246C9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250" w:type="dxa"/>
          </w:tcPr>
          <w:p w14:paraId="7CFB4DF9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250" w:type="dxa"/>
          </w:tcPr>
          <w:p w14:paraId="4FEB41B7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183CE5" w:rsidRPr="00CC2E1D" w14:paraId="68423C48" w14:textId="77777777" w:rsidTr="006C3FD9">
        <w:tc>
          <w:tcPr>
            <w:tcW w:w="2430" w:type="dxa"/>
          </w:tcPr>
          <w:p w14:paraId="63E52F06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14:paraId="6A49E84C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306193C3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2A6E65C0" w14:textId="77777777" w:rsidR="00437B48" w:rsidRPr="00CC2E1D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="00590D7B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83CE5" w:rsidRPr="00CC2E1D" w14:paraId="0F538107" w14:textId="77777777" w:rsidTr="006C3FD9">
        <w:tc>
          <w:tcPr>
            <w:tcW w:w="2430" w:type="dxa"/>
          </w:tcPr>
          <w:p w14:paraId="500F8593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="00437B48"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7E84360F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311ADF9A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2250" w:type="dxa"/>
          </w:tcPr>
          <w:p w14:paraId="6F00DE0D" w14:textId="77777777" w:rsidR="00437B48" w:rsidRPr="00CC2E1D" w:rsidRDefault="00590D7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183CE5" w:rsidRPr="00CC2E1D" w14:paraId="58B73542" w14:textId="77777777" w:rsidTr="006C3FD9">
        <w:tc>
          <w:tcPr>
            <w:tcW w:w="2430" w:type="dxa"/>
          </w:tcPr>
          <w:p w14:paraId="11899707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14:paraId="6673A4D5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7D876F8B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ครั้ง</w:t>
            </w:r>
          </w:p>
        </w:tc>
        <w:tc>
          <w:tcPr>
            <w:tcW w:w="2250" w:type="dxa"/>
          </w:tcPr>
          <w:p w14:paraId="4FCF247A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ครั้ง</w:t>
            </w:r>
          </w:p>
        </w:tc>
      </w:tr>
      <w:tr w:rsidR="00183CE5" w:rsidRPr="00CC2E1D" w14:paraId="75DCA6A2" w14:textId="77777777" w:rsidTr="006C3FD9">
        <w:tc>
          <w:tcPr>
            <w:tcW w:w="2430" w:type="dxa"/>
          </w:tcPr>
          <w:p w14:paraId="0783161F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14:paraId="4AF46160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426581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C488FF8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344628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250" w:type="dxa"/>
          </w:tcPr>
          <w:p w14:paraId="26C7ECBF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426581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ED21215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="00344628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</w:tcPr>
          <w:p w14:paraId="3C0CA066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DB675F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26581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B722AB1" w14:textId="77777777" w:rsidR="00640764" w:rsidRPr="00CC2E1D" w:rsidRDefault="0064076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44628"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183CE5" w:rsidRPr="00CC2E1D" w14:paraId="3EF2568B" w14:textId="77777777" w:rsidTr="006C3FD9">
        <w:tc>
          <w:tcPr>
            <w:tcW w:w="2430" w:type="dxa"/>
          </w:tcPr>
          <w:p w14:paraId="2CF188FE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14:paraId="492140BB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1BBD1237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3F707803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58B8CF20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44EED5C4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198BA390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1D0E793F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4F4E26A0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042C9F92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</w:tr>
      <w:tr w:rsidR="00183CE5" w:rsidRPr="00CC2E1D" w14:paraId="6E85644B" w14:textId="77777777" w:rsidTr="006C3FD9">
        <w:tc>
          <w:tcPr>
            <w:tcW w:w="2430" w:type="dxa"/>
          </w:tcPr>
          <w:p w14:paraId="71EED64E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72A056EF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88,550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0C33FE8C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49,507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41B8EDBE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49,507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</w:tr>
      <w:tr w:rsidR="00183CE5" w:rsidRPr="00CC2E1D" w14:paraId="0A410742" w14:textId="77777777" w:rsidTr="006C3FD9">
        <w:tc>
          <w:tcPr>
            <w:tcW w:w="2430" w:type="dxa"/>
          </w:tcPr>
          <w:p w14:paraId="0E657C06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14:paraId="66539F82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311B3A4F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7C98BABE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ต่อ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</w:tr>
      <w:tr w:rsidR="005D3D49" w:rsidRPr="00CC2E1D" w14:paraId="335B598C" w14:textId="77777777" w:rsidTr="006C3FD9">
        <w:tc>
          <w:tcPr>
            <w:tcW w:w="2430" w:type="dxa"/>
          </w:tcPr>
          <w:p w14:paraId="7BC028BE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วันแปลงสภาพ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15E802F4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00C5FCEC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ของแต่ละไตรมาส</w:t>
            </w:r>
          </w:p>
        </w:tc>
        <w:tc>
          <w:tcPr>
            <w:tcW w:w="2250" w:type="dxa"/>
          </w:tcPr>
          <w:p w14:paraId="468498A4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67E09A2D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14:paraId="2E87AA68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25A12D80" w14:textId="77777777" w:rsidR="005D3D49" w:rsidRPr="00CC2E1D" w:rsidRDefault="005D3D4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</w:tr>
    </w:tbl>
    <w:p w14:paraId="528725BA" w14:textId="77777777" w:rsidR="00640764" w:rsidRPr="00CC2E1D" w:rsidRDefault="0064076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en-GB"/>
        </w:rPr>
      </w:pPr>
    </w:p>
    <w:p w14:paraId="1181F732" w14:textId="77777777" w:rsidR="00320F5D" w:rsidRPr="00CC2E1D" w:rsidRDefault="00320F5D" w:rsidP="00D676DA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sectPr w:rsidR="00320F5D" w:rsidRPr="00CC2E1D" w:rsidSect="00320F5D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4FA88ABF" w14:textId="633C1D9E" w:rsidR="00D676DA" w:rsidRPr="00CC2E1D" w:rsidRDefault="00D676DA" w:rsidP="00320F5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49" w:name="_Toc33611528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2</w:t>
      </w:r>
      <w:r w:rsidR="00194F1A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4</w:t>
      </w:r>
      <w:r w:rsidR="00320F5D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Pr="00CC2E1D">
        <w:rPr>
          <w:rFonts w:asciiTheme="majorBidi" w:hAnsiTheme="majorBidi" w:cstheme="majorBidi"/>
          <w:sz w:val="26"/>
          <w:szCs w:val="26"/>
          <w:u w:val="none"/>
          <w:cs/>
        </w:rPr>
        <w:t>ประมาณการหนี้สินไม่หมุนเวียนสำหรับ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ผลประโยชน์พนักงาน</w:t>
      </w:r>
      <w:bookmarkEnd w:id="49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00C058AF" w14:textId="77777777" w:rsidR="00D90C96" w:rsidRPr="00CC2E1D" w:rsidRDefault="00D90C96" w:rsidP="00D90C9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D7B48AB" w14:textId="59111E32" w:rsidR="00D676DA" w:rsidRPr="00CC2E1D" w:rsidRDefault="00D676DA" w:rsidP="00D90C96">
      <w:pPr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โครงการผลประโยชน์ที่กำหนดไว้  </w:t>
      </w:r>
    </w:p>
    <w:p w14:paraId="7D419C2B" w14:textId="77777777" w:rsidR="00D90C96" w:rsidRPr="00CC2E1D" w:rsidRDefault="00D90C96" w:rsidP="00D9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0D1ACCA" w14:textId="0CA3A6C5" w:rsidR="00D676DA" w:rsidRPr="00CC2E1D" w:rsidRDefault="00D676DA" w:rsidP="00D9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C2E1D">
        <w:rPr>
          <w:rFonts w:asciiTheme="majorBidi" w:hAnsiTheme="majorBidi" w:cstheme="majorBidi"/>
          <w:sz w:val="26"/>
          <w:szCs w:val="26"/>
        </w:rPr>
        <w:t xml:space="preserve">2541 </w:t>
      </w:r>
      <w:r w:rsidRPr="00CC2E1D">
        <w:rPr>
          <w:rFonts w:asciiTheme="majorBidi" w:hAnsiTheme="majorBidi" w:cstheme="majorBidi"/>
          <w:sz w:val="26"/>
          <w:szCs w:val="26"/>
          <w:cs/>
        </w:rPr>
        <w:t>ในการให้ผลประโยชน์เมื่อเกษียณแก่พนักงานตามสิทธิและอายุงาน</w:t>
      </w:r>
    </w:p>
    <w:p w14:paraId="36DEAEB4" w14:textId="77777777" w:rsidR="00D676DA" w:rsidRPr="00CC2E1D" w:rsidRDefault="00D676DA" w:rsidP="00D90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</w:p>
    <w:p w14:paraId="44C67109" w14:textId="4751CD6B" w:rsidR="00D676DA" w:rsidRPr="00CC2E1D" w:rsidRDefault="00D676DA" w:rsidP="00D90C96">
      <w:pPr>
        <w:tabs>
          <w:tab w:val="clear" w:pos="907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8425FE8" w14:textId="77777777" w:rsidR="00D90C96" w:rsidRPr="00CC2E1D" w:rsidRDefault="00D90C96" w:rsidP="00D90C96">
      <w:pPr>
        <w:tabs>
          <w:tab w:val="clear" w:pos="907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67"/>
        <w:gridCol w:w="902"/>
        <w:gridCol w:w="180"/>
        <w:gridCol w:w="1170"/>
        <w:gridCol w:w="180"/>
        <w:gridCol w:w="1080"/>
      </w:tblGrid>
      <w:tr w:rsidR="00D5650A" w:rsidRPr="00CC2E1D" w14:paraId="1C60AD3A" w14:textId="77777777" w:rsidTr="00D5650A">
        <w:trPr>
          <w:cantSplit/>
          <w:tblHeader/>
        </w:trPr>
        <w:tc>
          <w:tcPr>
            <w:tcW w:w="5567" w:type="dxa"/>
            <w:shd w:val="clear" w:color="auto" w:fill="auto"/>
          </w:tcPr>
          <w:p w14:paraId="41AA2C4C" w14:textId="77777777" w:rsidR="00D5650A" w:rsidRPr="00CC2E1D" w:rsidRDefault="00D5650A" w:rsidP="00D56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902" w:type="dxa"/>
          </w:tcPr>
          <w:p w14:paraId="3872491C" w14:textId="77777777" w:rsidR="00D5650A" w:rsidRPr="00CC2E1D" w:rsidRDefault="00D5650A" w:rsidP="00D5650A">
            <w:pPr>
              <w:tabs>
                <w:tab w:val="clear" w:pos="680"/>
              </w:tabs>
              <w:ind w:left="-73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6B876C" w14:textId="77777777" w:rsidR="00D5650A" w:rsidRPr="00CC2E1D" w:rsidRDefault="00D5650A" w:rsidP="00D565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1F370251" w14:textId="039B6AE7" w:rsidR="00D5650A" w:rsidRPr="00CC2E1D" w:rsidRDefault="00D5650A" w:rsidP="00D5650A">
            <w:pPr>
              <w:ind w:left="-75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="00CC6DBF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และ</w:t>
            </w:r>
            <w:r w:rsidR="00CC6DB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</w: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50A" w:rsidRPr="00CC2E1D" w14:paraId="307F182E" w14:textId="77777777" w:rsidTr="00D5650A">
        <w:trPr>
          <w:cantSplit/>
          <w:tblHeader/>
        </w:trPr>
        <w:tc>
          <w:tcPr>
            <w:tcW w:w="5567" w:type="dxa"/>
          </w:tcPr>
          <w:p w14:paraId="43E24EB4" w14:textId="77777777" w:rsidR="00D5650A" w:rsidRPr="00CC2E1D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BF237EA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657F4C1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558DC5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182C8993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A6790E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D5650A" w:rsidRPr="00CC2E1D" w14:paraId="6D21DE87" w14:textId="77777777" w:rsidTr="00D5650A">
        <w:trPr>
          <w:cantSplit/>
          <w:tblHeader/>
        </w:trPr>
        <w:tc>
          <w:tcPr>
            <w:tcW w:w="5567" w:type="dxa"/>
          </w:tcPr>
          <w:p w14:paraId="16CF6D90" w14:textId="77777777" w:rsidR="00D5650A" w:rsidRPr="00CC2E1D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EAAE06A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7017B3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234A1C06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650A" w:rsidRPr="00CC2E1D" w14:paraId="5ED50478" w14:textId="77777777" w:rsidTr="00D5650A">
        <w:trPr>
          <w:cantSplit/>
        </w:trPr>
        <w:tc>
          <w:tcPr>
            <w:tcW w:w="5567" w:type="dxa"/>
          </w:tcPr>
          <w:p w14:paraId="4762E4C4" w14:textId="77777777" w:rsidR="00D5650A" w:rsidRPr="00CC2E1D" w:rsidRDefault="00D5650A" w:rsidP="00D5650A">
            <w:pPr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2" w:type="dxa"/>
          </w:tcPr>
          <w:p w14:paraId="37EF19A2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B71AF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916725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18,394</w:t>
            </w:r>
          </w:p>
        </w:tc>
        <w:tc>
          <w:tcPr>
            <w:tcW w:w="180" w:type="dxa"/>
          </w:tcPr>
          <w:p w14:paraId="1E2EB6E2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2AB7AC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11,768</w:t>
            </w:r>
          </w:p>
        </w:tc>
      </w:tr>
      <w:tr w:rsidR="00D5650A" w:rsidRPr="00CC2E1D" w14:paraId="30CAFF5B" w14:textId="77777777" w:rsidTr="00D5650A">
        <w:trPr>
          <w:cantSplit/>
        </w:trPr>
        <w:tc>
          <w:tcPr>
            <w:tcW w:w="5567" w:type="dxa"/>
          </w:tcPr>
          <w:p w14:paraId="2D195845" w14:textId="77777777" w:rsidR="00D5650A" w:rsidRPr="00CC2E1D" w:rsidRDefault="00D5650A" w:rsidP="00D5650A">
            <w:pPr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05C2ADB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E4DA98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2B430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E76D68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CEBB3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72D65CFA" w14:textId="77777777" w:rsidTr="00D5650A">
        <w:trPr>
          <w:cantSplit/>
        </w:trPr>
        <w:tc>
          <w:tcPr>
            <w:tcW w:w="5567" w:type="dxa"/>
          </w:tcPr>
          <w:p w14:paraId="76B30AEA" w14:textId="77777777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902" w:type="dxa"/>
          </w:tcPr>
          <w:p w14:paraId="4DB6B070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9B9539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B89210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C82816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B69747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1DB30821" w14:textId="77777777" w:rsidTr="00D5650A">
        <w:trPr>
          <w:cantSplit/>
        </w:trPr>
        <w:tc>
          <w:tcPr>
            <w:tcW w:w="5567" w:type="dxa"/>
          </w:tcPr>
          <w:p w14:paraId="24B9C906" w14:textId="77777777" w:rsidR="00D5650A" w:rsidRPr="00CC2E1D" w:rsidRDefault="00D5650A" w:rsidP="00D5650A">
            <w:pPr>
              <w:ind w:lef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02" w:type="dxa"/>
            <w:vAlign w:val="bottom"/>
          </w:tcPr>
          <w:p w14:paraId="0661BBBB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6BB286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ACA45C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5,937</w:t>
            </w:r>
          </w:p>
        </w:tc>
        <w:tc>
          <w:tcPr>
            <w:tcW w:w="180" w:type="dxa"/>
          </w:tcPr>
          <w:p w14:paraId="5E2A23A1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A5B8E6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3,748</w:t>
            </w:r>
          </w:p>
        </w:tc>
      </w:tr>
      <w:tr w:rsidR="00D5650A" w:rsidRPr="00CC2E1D" w14:paraId="4A59AB34" w14:textId="77777777" w:rsidTr="00D5650A">
        <w:trPr>
          <w:cantSplit/>
        </w:trPr>
        <w:tc>
          <w:tcPr>
            <w:tcW w:w="5567" w:type="dxa"/>
            <w:shd w:val="clear" w:color="auto" w:fill="auto"/>
          </w:tcPr>
          <w:p w14:paraId="784B92C8" w14:textId="77777777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64AF6B9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4E7D8A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E153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1,803</w:t>
            </w:r>
          </w:p>
        </w:tc>
        <w:tc>
          <w:tcPr>
            <w:tcW w:w="180" w:type="dxa"/>
            <w:shd w:val="clear" w:color="auto" w:fill="auto"/>
          </w:tcPr>
          <w:p w14:paraId="132FD2F1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BC2EBC" w14:textId="77777777" w:rsidR="00D5650A" w:rsidRPr="00CC2E1D" w:rsidRDefault="00D5650A" w:rsidP="001811C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650A" w:rsidRPr="00CC2E1D" w14:paraId="13A877E6" w14:textId="77777777" w:rsidTr="00D5650A">
        <w:trPr>
          <w:cantSplit/>
        </w:trPr>
        <w:tc>
          <w:tcPr>
            <w:tcW w:w="5567" w:type="dxa"/>
          </w:tcPr>
          <w:p w14:paraId="6D09B99D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02" w:type="dxa"/>
            <w:vAlign w:val="bottom"/>
          </w:tcPr>
          <w:p w14:paraId="2922A01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637289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2DBABF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180" w:type="dxa"/>
          </w:tcPr>
          <w:p w14:paraId="5F622E71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9C8508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D5650A" w:rsidRPr="00CC2E1D" w14:paraId="368F6D1C" w14:textId="77777777" w:rsidTr="00D5650A">
        <w:trPr>
          <w:cantSplit/>
        </w:trPr>
        <w:tc>
          <w:tcPr>
            <w:tcW w:w="5567" w:type="dxa"/>
          </w:tcPr>
          <w:p w14:paraId="410C6CED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4BB86AF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2A9F18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264C68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8,228</w:t>
            </w:r>
          </w:p>
        </w:tc>
        <w:tc>
          <w:tcPr>
            <w:tcW w:w="180" w:type="dxa"/>
          </w:tcPr>
          <w:p w14:paraId="1F4E392E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F455E2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3,992</w:t>
            </w:r>
          </w:p>
        </w:tc>
      </w:tr>
      <w:tr w:rsidR="00D5650A" w:rsidRPr="00CC2E1D" w14:paraId="6D08EC97" w14:textId="77777777" w:rsidTr="00D5650A">
        <w:trPr>
          <w:cantSplit/>
        </w:trPr>
        <w:tc>
          <w:tcPr>
            <w:tcW w:w="5567" w:type="dxa"/>
          </w:tcPr>
          <w:p w14:paraId="375992E1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02649510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B739B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2CFB97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12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BCBADB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925B8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7E528CAC" w14:textId="77777777" w:rsidTr="00D5650A">
        <w:trPr>
          <w:cantSplit/>
        </w:trPr>
        <w:tc>
          <w:tcPr>
            <w:tcW w:w="5567" w:type="dxa"/>
          </w:tcPr>
          <w:p w14:paraId="0A695AAA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2" w:type="dxa"/>
            <w:vAlign w:val="bottom"/>
          </w:tcPr>
          <w:p w14:paraId="06C7DE57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CA95405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09284C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12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5BB557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489A4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61288E98" w14:textId="77777777" w:rsidTr="00D5650A">
        <w:trPr>
          <w:cantSplit/>
        </w:trPr>
        <w:tc>
          <w:tcPr>
            <w:tcW w:w="5567" w:type="dxa"/>
          </w:tcPr>
          <w:p w14:paraId="3FEB9340" w14:textId="77777777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2" w:type="dxa"/>
            <w:vAlign w:val="bottom"/>
          </w:tcPr>
          <w:p w14:paraId="4B7CE653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9CE375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CEC928" w14:textId="77777777" w:rsidR="00D5650A" w:rsidRPr="00CC2E1D" w:rsidRDefault="00D5650A" w:rsidP="001811C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12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07F292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F1D296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4,790</w:t>
            </w:r>
          </w:p>
        </w:tc>
      </w:tr>
      <w:tr w:rsidR="00D5650A" w:rsidRPr="00CC2E1D" w14:paraId="19B2B31A" w14:textId="77777777" w:rsidTr="00D5650A">
        <w:trPr>
          <w:cantSplit/>
        </w:trPr>
        <w:tc>
          <w:tcPr>
            <w:tcW w:w="5567" w:type="dxa"/>
          </w:tcPr>
          <w:p w14:paraId="6BF34FB5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7045C192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1FF0C1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63F98C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95D1A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25A835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62DC26F2" w14:textId="77777777" w:rsidTr="00D5650A">
        <w:trPr>
          <w:cantSplit/>
        </w:trPr>
        <w:tc>
          <w:tcPr>
            <w:tcW w:w="5567" w:type="dxa"/>
          </w:tcPr>
          <w:p w14:paraId="778DA89C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02" w:type="dxa"/>
            <w:vAlign w:val="bottom"/>
          </w:tcPr>
          <w:p w14:paraId="108A6368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81454A4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FD279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3A3CF5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1440C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50A" w:rsidRPr="00CC2E1D" w14:paraId="7929774C" w14:textId="77777777" w:rsidTr="00D5650A">
        <w:trPr>
          <w:cantSplit/>
        </w:trPr>
        <w:tc>
          <w:tcPr>
            <w:tcW w:w="5567" w:type="dxa"/>
          </w:tcPr>
          <w:p w14:paraId="32CF00A9" w14:textId="77777777" w:rsidR="00D5650A" w:rsidRPr="00CC2E1D" w:rsidRDefault="00D5650A" w:rsidP="00D5650A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902" w:type="dxa"/>
            <w:vAlign w:val="bottom"/>
          </w:tcPr>
          <w:p w14:paraId="4A592717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3D7312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7471F3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(5,409)</w:t>
            </w:r>
          </w:p>
        </w:tc>
        <w:tc>
          <w:tcPr>
            <w:tcW w:w="180" w:type="dxa"/>
          </w:tcPr>
          <w:p w14:paraId="7F444D24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50646C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(2,156)</w:t>
            </w:r>
          </w:p>
        </w:tc>
      </w:tr>
      <w:tr w:rsidR="00D5650A" w:rsidRPr="00CC2E1D" w14:paraId="3248062B" w14:textId="77777777" w:rsidTr="00D5650A">
        <w:trPr>
          <w:cantSplit/>
        </w:trPr>
        <w:tc>
          <w:tcPr>
            <w:tcW w:w="5567" w:type="dxa"/>
          </w:tcPr>
          <w:p w14:paraId="4557EFB1" w14:textId="77777777" w:rsidR="00D5650A" w:rsidRPr="00CC2E1D" w:rsidRDefault="00D5650A" w:rsidP="00D5650A">
            <w:pPr>
              <w:tabs>
                <w:tab w:val="clear" w:pos="227"/>
                <w:tab w:val="left" w:pos="202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</w:tcPr>
          <w:p w14:paraId="5993301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3" w:right="-7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A7E30C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BE52A0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21,213</w:t>
            </w:r>
          </w:p>
        </w:tc>
        <w:tc>
          <w:tcPr>
            <w:tcW w:w="180" w:type="dxa"/>
          </w:tcPr>
          <w:p w14:paraId="657482FD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D20CF6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18,394</w:t>
            </w:r>
          </w:p>
        </w:tc>
      </w:tr>
    </w:tbl>
    <w:p w14:paraId="0201B973" w14:textId="77777777" w:rsidR="00D676DA" w:rsidRPr="00CC2E1D" w:rsidRDefault="00D676DA" w:rsidP="00D676DA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7340F5A" w14:textId="77777777" w:rsidR="00D676DA" w:rsidRPr="00CC2E1D" w:rsidRDefault="00D676DA" w:rsidP="00D676DA">
      <w:pPr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</w:rPr>
        <w:br w:type="page"/>
      </w:r>
    </w:p>
    <w:p w14:paraId="1A59BE27" w14:textId="7C60D470" w:rsidR="00E30117" w:rsidRPr="00CC2E1D" w:rsidRDefault="00E30117" w:rsidP="00E3011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CC2E1D">
        <w:rPr>
          <w:rFonts w:asciiTheme="majorBidi" w:eastAsia="Calibri" w:hAnsiTheme="majorBidi" w:cstheme="majorBidi"/>
          <w:sz w:val="26"/>
          <w:szCs w:val="26"/>
          <w:cs/>
        </w:rPr>
        <w:lastRenderedPageBreak/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2F4AB06B" w14:textId="77777777" w:rsidR="00D676DA" w:rsidRPr="00CC2E1D" w:rsidRDefault="00D676DA" w:rsidP="00D676DA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0"/>
        <w:gridCol w:w="180"/>
        <w:gridCol w:w="810"/>
        <w:gridCol w:w="180"/>
        <w:gridCol w:w="1170"/>
        <w:gridCol w:w="183"/>
        <w:gridCol w:w="1077"/>
      </w:tblGrid>
      <w:tr w:rsidR="00C97401" w:rsidRPr="00CC2E1D" w14:paraId="0AA96722" w14:textId="77777777" w:rsidTr="0003157C">
        <w:trPr>
          <w:cantSplit/>
          <w:tblHeader/>
        </w:trPr>
        <w:tc>
          <w:tcPr>
            <w:tcW w:w="4511" w:type="dxa"/>
          </w:tcPr>
          <w:p w14:paraId="5F5EC898" w14:textId="77777777" w:rsidR="00C97401" w:rsidRPr="00CC2E1D" w:rsidRDefault="00C97401" w:rsidP="00C9740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5242533F" w14:textId="77777777" w:rsidR="00C97401" w:rsidRPr="00CC2E1D" w:rsidRDefault="00C97401" w:rsidP="00C97401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808488" w14:textId="77777777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6673FC78" w14:textId="29C2D98E" w:rsidR="00C97401" w:rsidRPr="00CC2E1D" w:rsidRDefault="00C97401" w:rsidP="00C97401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CC6DBF">
              <w:rPr>
                <w:rFonts w:asciiTheme="majorBidi" w:hAnsiTheme="majorBidi" w:cstheme="majorBidi" w:hint="cs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CC6DBF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br/>
            </w:r>
            <w:r w:rsidRPr="00CC2E1D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401" w:rsidRPr="00CC2E1D" w14:paraId="13F28402" w14:textId="77777777" w:rsidTr="0003157C">
        <w:trPr>
          <w:cantSplit/>
          <w:tblHeader/>
        </w:trPr>
        <w:tc>
          <w:tcPr>
            <w:tcW w:w="4511" w:type="dxa"/>
          </w:tcPr>
          <w:p w14:paraId="1FE6272B" w14:textId="77777777" w:rsidR="00C97401" w:rsidRPr="00CC2E1D" w:rsidRDefault="00C97401" w:rsidP="00C974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796FB7" w14:textId="77777777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BFAA2D" w14:textId="77777777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FF0735D" w14:textId="77777777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68689A9" w14:textId="77777777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25BC7D2" w14:textId="2CDDA190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460DC2AB" w14:textId="77777777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8F1EBDF" w14:textId="07E0B5D9" w:rsidR="00C97401" w:rsidRPr="00CC2E1D" w:rsidRDefault="00C97401" w:rsidP="00C974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D676DA" w:rsidRPr="00CC2E1D" w14:paraId="1761CFF9" w14:textId="77777777" w:rsidTr="0003157C">
        <w:trPr>
          <w:cantSplit/>
          <w:tblHeader/>
        </w:trPr>
        <w:tc>
          <w:tcPr>
            <w:tcW w:w="4511" w:type="dxa"/>
          </w:tcPr>
          <w:p w14:paraId="59BF0AD4" w14:textId="77777777" w:rsidR="00D676DA" w:rsidRPr="00CC2E1D" w:rsidRDefault="00D676DA" w:rsidP="0003157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0F5982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E998AF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0933DD9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BB8AA97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67526E4" w14:textId="58E73620" w:rsidR="00D676DA" w:rsidRPr="00CC2E1D" w:rsidRDefault="00C97401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650A" w:rsidRPr="00CC2E1D" w14:paraId="43A7F90F" w14:textId="77777777" w:rsidTr="0003157C">
        <w:trPr>
          <w:cantSplit/>
        </w:trPr>
        <w:tc>
          <w:tcPr>
            <w:tcW w:w="4511" w:type="dxa"/>
          </w:tcPr>
          <w:p w14:paraId="1E744073" w14:textId="3433A651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6CD95012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E1A9A3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35D005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7A28AE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778562" w14:textId="6BF68E1B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</w:tcPr>
          <w:p w14:paraId="1F44E934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1B3393F" w14:textId="309B3681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1,468</w:t>
            </w:r>
          </w:p>
        </w:tc>
      </w:tr>
      <w:tr w:rsidR="00D5650A" w:rsidRPr="00CC2E1D" w14:paraId="32108C30" w14:textId="77777777" w:rsidTr="0003157C">
        <w:trPr>
          <w:cantSplit/>
        </w:trPr>
        <w:tc>
          <w:tcPr>
            <w:tcW w:w="4511" w:type="dxa"/>
          </w:tcPr>
          <w:p w14:paraId="1E0A7FC1" w14:textId="50C1EAB9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13D3D7A6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04A83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B50BB5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8F0987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6D53AB" w14:textId="4D86B16E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</w:tcPr>
          <w:p w14:paraId="4D2F6F82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2FD5A465" w14:textId="2BF99A01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</w:tr>
      <w:tr w:rsidR="00D5650A" w:rsidRPr="00CC2E1D" w14:paraId="2E9581C2" w14:textId="77777777" w:rsidTr="0003157C">
        <w:trPr>
          <w:cantSplit/>
        </w:trPr>
        <w:tc>
          <w:tcPr>
            <w:tcW w:w="4511" w:type="dxa"/>
          </w:tcPr>
          <w:p w14:paraId="3FDECA94" w14:textId="135E049A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610E71FF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38228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903A54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E1A7A57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D43393" w14:textId="2195D150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FCB4B52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515561D" w14:textId="066C85B4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2,968</w:t>
            </w:r>
          </w:p>
        </w:tc>
      </w:tr>
      <w:tr w:rsidR="00D5650A" w:rsidRPr="00CC2E1D" w14:paraId="232081D9" w14:textId="77777777" w:rsidTr="0003157C">
        <w:trPr>
          <w:cantSplit/>
        </w:trPr>
        <w:tc>
          <w:tcPr>
            <w:tcW w:w="4511" w:type="dxa"/>
          </w:tcPr>
          <w:p w14:paraId="389FC68B" w14:textId="7740CAF5" w:rsidR="00D5650A" w:rsidRPr="00CC2E1D" w:rsidRDefault="00A23065" w:rsidP="00D5650A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64909EE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2C1C85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4EDAAF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28202D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672575" w14:textId="0C520D9B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6014BB7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667B1E6" w14:textId="3F06A338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4,790</w:t>
            </w:r>
          </w:p>
        </w:tc>
      </w:tr>
    </w:tbl>
    <w:p w14:paraId="31222BA3" w14:textId="77777777" w:rsidR="00D676DA" w:rsidRPr="00CC2E1D" w:rsidRDefault="00D676DA" w:rsidP="00D676DA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06F0E2D6" w14:textId="13179629" w:rsidR="00D676DA" w:rsidRPr="00CC2E1D" w:rsidRDefault="00FC1174" w:rsidP="00221FDF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14:paraId="623ADE51" w14:textId="77777777" w:rsidR="00D676DA" w:rsidRPr="00CC2E1D" w:rsidRDefault="00D676DA" w:rsidP="00D676DA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0"/>
        <w:gridCol w:w="180"/>
        <w:gridCol w:w="810"/>
        <w:gridCol w:w="180"/>
        <w:gridCol w:w="1170"/>
        <w:gridCol w:w="183"/>
        <w:gridCol w:w="1077"/>
      </w:tblGrid>
      <w:tr w:rsidR="00D676DA" w:rsidRPr="00CC2E1D" w14:paraId="6C0F5302" w14:textId="77777777" w:rsidTr="0003157C">
        <w:trPr>
          <w:cantSplit/>
          <w:tblHeader/>
        </w:trPr>
        <w:tc>
          <w:tcPr>
            <w:tcW w:w="4511" w:type="dxa"/>
          </w:tcPr>
          <w:p w14:paraId="076FBA92" w14:textId="77777777" w:rsidR="00D676DA" w:rsidRPr="00CC2E1D" w:rsidRDefault="00D676DA" w:rsidP="000315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4553127" w14:textId="77777777" w:rsidR="00D676DA" w:rsidRPr="00CC2E1D" w:rsidRDefault="00D676DA" w:rsidP="0003157C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4B9543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150E98F9" w14:textId="3320E2A5" w:rsidR="00D676DA" w:rsidRPr="00CC2E1D" w:rsidRDefault="00FC1174" w:rsidP="0003157C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CC6DBF">
              <w:rPr>
                <w:rFonts w:asciiTheme="majorBidi" w:hAnsiTheme="majorBidi" w:cstheme="majorBidi" w:hint="cs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CC6DBF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br/>
            </w:r>
            <w:r w:rsidRPr="00CC2E1D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76DA" w:rsidRPr="00CC2E1D" w14:paraId="0CA839D5" w14:textId="77777777" w:rsidTr="0003157C">
        <w:trPr>
          <w:cantSplit/>
          <w:tblHeader/>
        </w:trPr>
        <w:tc>
          <w:tcPr>
            <w:tcW w:w="4511" w:type="dxa"/>
          </w:tcPr>
          <w:p w14:paraId="22F069AA" w14:textId="77777777" w:rsidR="00D676DA" w:rsidRPr="00CC2E1D" w:rsidRDefault="00D676DA" w:rsidP="0003157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1274FF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1F5D76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515767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492D4AD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F5A48D" w14:textId="053538F8" w:rsidR="00D676DA" w:rsidRPr="00CC2E1D" w:rsidRDefault="00883E01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7DB6756F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BC416B6" w14:textId="06EF9031" w:rsidR="00D676DA" w:rsidRPr="00CC2E1D" w:rsidRDefault="00883E01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D676DA" w:rsidRPr="00CC2E1D" w14:paraId="0F4644A4" w14:textId="77777777" w:rsidTr="0003157C">
        <w:trPr>
          <w:cantSplit/>
          <w:tblHeader/>
        </w:trPr>
        <w:tc>
          <w:tcPr>
            <w:tcW w:w="4511" w:type="dxa"/>
          </w:tcPr>
          <w:p w14:paraId="2CBF6191" w14:textId="77777777" w:rsidR="00D676DA" w:rsidRPr="00CC2E1D" w:rsidRDefault="00D676DA" w:rsidP="0003157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0ED290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B0C4D0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7B4BFB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1ED604" w14:textId="77777777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7053EC8" w14:textId="07A53F46" w:rsidR="00D676DA" w:rsidRPr="00CC2E1D" w:rsidRDefault="00D676DA" w:rsidP="000315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(</w:t>
            </w:r>
            <w:r w:rsidR="00FC1174" w:rsidRPr="00CC2E1D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พันบาท</w:t>
            </w:r>
            <w:r w:rsidRPr="00CC2E1D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D5650A" w:rsidRPr="00CC2E1D" w14:paraId="3D3148B4" w14:textId="77777777" w:rsidTr="0003157C">
        <w:trPr>
          <w:cantSplit/>
        </w:trPr>
        <w:tc>
          <w:tcPr>
            <w:tcW w:w="4511" w:type="dxa"/>
          </w:tcPr>
          <w:p w14:paraId="15C41415" w14:textId="04D7DB3F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E432E9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5E285A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3EB699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EFE460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18F3B8" w14:textId="60B4821C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8,228</w:t>
            </w:r>
          </w:p>
        </w:tc>
        <w:tc>
          <w:tcPr>
            <w:tcW w:w="183" w:type="dxa"/>
          </w:tcPr>
          <w:p w14:paraId="334AA034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0F0B3DF" w14:textId="29DFBA10" w:rsidR="00D5650A" w:rsidRPr="00CC2E1D" w:rsidRDefault="00D5650A" w:rsidP="00D5650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3,992</w:t>
            </w:r>
          </w:p>
        </w:tc>
      </w:tr>
    </w:tbl>
    <w:p w14:paraId="26BF014D" w14:textId="77777777" w:rsidR="00D676DA" w:rsidRPr="00CC2E1D" w:rsidRDefault="00D676DA" w:rsidP="00883E01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15D949FB" w14:textId="6979249D" w:rsidR="001D6818" w:rsidRPr="00CC2E1D" w:rsidRDefault="00E4783C" w:rsidP="001811C2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bookmarkStart w:id="50" w:name="_Toc473796724"/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1D6818"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1D6818" w:rsidRPr="00CC2E1D">
        <w:rPr>
          <w:rFonts w:asciiTheme="majorBidi" w:hAnsiTheme="majorBidi" w:cstheme="majorBidi"/>
          <w:sz w:val="26"/>
          <w:szCs w:val="26"/>
          <w:cs/>
        </w:rPr>
        <w:t xml:space="preserve">คาดว่าจะจ่ายชำระผลประโยชน์ระยะยาวของพนักงานภายใน </w:t>
      </w:r>
      <w:r w:rsidR="001D6818" w:rsidRPr="00CC2E1D">
        <w:rPr>
          <w:rFonts w:asciiTheme="majorBidi" w:hAnsiTheme="majorBidi" w:cstheme="majorBidi"/>
          <w:sz w:val="26"/>
          <w:szCs w:val="26"/>
        </w:rPr>
        <w:t>1</w:t>
      </w:r>
      <w:r w:rsidR="001D6818" w:rsidRPr="00CC2E1D">
        <w:rPr>
          <w:rFonts w:asciiTheme="majorBidi" w:hAnsiTheme="majorBidi" w:cstheme="majorBidi"/>
          <w:sz w:val="26"/>
          <w:szCs w:val="26"/>
          <w:cs/>
        </w:rPr>
        <w:t xml:space="preserve"> ปีข้างหน้า เป็นจำนวนประมาณ </w:t>
      </w:r>
      <w:r w:rsidR="001D6818" w:rsidRPr="00CC2E1D">
        <w:rPr>
          <w:rFonts w:asciiTheme="majorBidi" w:hAnsiTheme="majorBidi" w:cstheme="majorBidi"/>
          <w:sz w:val="26"/>
          <w:szCs w:val="26"/>
        </w:rPr>
        <w:t>2.0</w:t>
      </w:r>
      <w:r w:rsidR="001D6818" w:rsidRPr="00CC2E1D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1D6818" w:rsidRPr="00CC2E1D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="001D6818" w:rsidRPr="00CC2E1D">
        <w:rPr>
          <w:rFonts w:asciiTheme="majorBidi" w:hAnsiTheme="majorBidi" w:cstheme="majorBidi"/>
          <w:i/>
          <w:iCs/>
          <w:sz w:val="26"/>
          <w:szCs w:val="26"/>
        </w:rPr>
        <w:t>2561:</w:t>
      </w:r>
      <w:r w:rsidR="001D6818" w:rsidRPr="00CC2E1D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="003466B2">
        <w:rPr>
          <w:rFonts w:asciiTheme="majorBidi" w:hAnsiTheme="majorBidi" w:cstheme="majorBidi"/>
          <w:i/>
          <w:iCs/>
          <w:sz w:val="26"/>
          <w:szCs w:val="26"/>
        </w:rPr>
        <w:br/>
      </w:r>
      <w:r w:rsidR="001D6818"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4.7 </w:t>
      </w:r>
      <w:r w:rsidR="001D6818" w:rsidRPr="00CC2E1D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bookmarkEnd w:id="50"/>
      <w:r w:rsidR="001D6818"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4BF7E47F" w14:textId="77777777" w:rsidR="001D6818" w:rsidRPr="00CC2E1D" w:rsidRDefault="001D6818" w:rsidP="001D6818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0005AC77" w14:textId="77777777" w:rsidR="001D6818" w:rsidRPr="00CC2E1D" w:rsidRDefault="001D6818" w:rsidP="001D6818">
      <w:pPr>
        <w:spacing w:line="240" w:lineRule="auto"/>
        <w:ind w:left="547"/>
        <w:jc w:val="thaiDistribute"/>
        <w:rPr>
          <w:rFonts w:asciiTheme="majorBidi" w:hAnsiTheme="majorBidi" w:cstheme="majorBidi"/>
          <w:color w:val="0000FF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CC2E1D">
        <w:rPr>
          <w:rFonts w:asciiTheme="majorBidi" w:hAnsiTheme="majorBidi" w:cstheme="majorBidi"/>
          <w:sz w:val="26"/>
          <w:szCs w:val="26"/>
        </w:rPr>
        <w:t xml:space="preserve"> 5 </w:t>
      </w:r>
      <w:r w:rsidRPr="00CC2E1D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CC2E1D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</w:rPr>
        <w:t xml:space="preserve">2562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C2E1D">
        <w:rPr>
          <w:rFonts w:asciiTheme="majorBidi" w:hAnsiTheme="majorBidi" w:cstheme="majorBidi"/>
          <w:sz w:val="26"/>
          <w:szCs w:val="26"/>
        </w:rPr>
        <w:t>20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C2E1D">
        <w:rPr>
          <w:rFonts w:asciiTheme="majorBidi" w:hAnsiTheme="majorBidi" w:cstheme="majorBidi"/>
          <w:sz w:val="26"/>
          <w:szCs w:val="26"/>
        </w:rPr>
        <w:t>400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วัน</w:t>
      </w:r>
      <w:r w:rsidRPr="00CC2E1D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กลุ่มบริษัทจึงแก้ไขโครงการผลประโยชน์เมื่อเกษียณแก่พนักงานใน</w:t>
      </w:r>
      <w:r w:rsidRPr="00CC2E1D">
        <w:rPr>
          <w:rFonts w:asciiTheme="majorBidi" w:hAnsiTheme="majorBidi" w:cstheme="majorBidi"/>
          <w:sz w:val="26"/>
          <w:szCs w:val="26"/>
          <w:rtl/>
          <w:cs/>
        </w:rPr>
        <w:t>ปี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</w:rPr>
        <w:t>2562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CC2E1D">
        <w:rPr>
          <w:rFonts w:asciiTheme="majorBidi" w:hAnsiTheme="majorBidi" w:cstheme="majorBidi"/>
          <w:sz w:val="26"/>
          <w:szCs w:val="26"/>
        </w:rPr>
        <w:t xml:space="preserve"> 31 </w:t>
      </w:r>
      <w:r w:rsidRPr="00CC2E1D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CC2E1D">
        <w:rPr>
          <w:rFonts w:asciiTheme="majorBidi" w:hAnsiTheme="majorBidi" w:cstheme="majorBidi"/>
          <w:sz w:val="26"/>
          <w:szCs w:val="26"/>
        </w:rPr>
        <w:t xml:space="preserve"> 2562</w:t>
      </w:r>
      <w:r w:rsidRPr="00CC2E1D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และต้นทุนบริการในอดีตเพิ่มขึ้นในระหว่างปีสิ้นสุดวันเดียวกันในงบการเงินรวมและงบการเงินเฉพาะกิจการเป็นจำนวน </w:t>
      </w:r>
      <w:r w:rsidRPr="00CC2E1D">
        <w:rPr>
          <w:rFonts w:asciiTheme="majorBidi" w:hAnsiTheme="majorBidi" w:cstheme="majorBidi"/>
          <w:sz w:val="26"/>
          <w:szCs w:val="26"/>
        </w:rPr>
        <w:t xml:space="preserve">1.8 </w:t>
      </w:r>
      <w:r w:rsidRPr="00CC2E1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CC2E1D">
        <w:rPr>
          <w:rFonts w:asciiTheme="majorBidi" w:hAnsiTheme="majorBidi" w:cstheme="majorBidi"/>
          <w:sz w:val="26"/>
          <w:szCs w:val="26"/>
          <w:rtl/>
          <w:cs/>
        </w:rPr>
        <w:t xml:space="preserve">  </w:t>
      </w:r>
    </w:p>
    <w:p w14:paraId="5C9A794D" w14:textId="03767FF1" w:rsidR="008A32A5" w:rsidRDefault="008A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</w:pPr>
      <w:bookmarkStart w:id="51" w:name="_Toc473796726"/>
      <w:r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5CA73166" w14:textId="391458AB" w:rsidR="00FC1174" w:rsidRPr="00CC2E1D" w:rsidRDefault="00FC1174" w:rsidP="00C97401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lastRenderedPageBreak/>
        <w:t>ข้อสมมติในการประมาณการตามหลักคณิตศาสตร์ประกันภัย</w:t>
      </w:r>
    </w:p>
    <w:bookmarkEnd w:id="51"/>
    <w:p w14:paraId="454D1DC1" w14:textId="77777777" w:rsidR="00C97401" w:rsidRPr="00CC2E1D" w:rsidRDefault="00C97401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4797B504" w14:textId="60A8C2FC" w:rsidR="00D676DA" w:rsidRPr="00CC2E1D" w:rsidRDefault="00FC1174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1CB92E4F" w14:textId="77777777" w:rsidR="00C97401" w:rsidRPr="00CC2E1D" w:rsidRDefault="00C97401" w:rsidP="00883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0"/>
        <w:gridCol w:w="180"/>
        <w:gridCol w:w="810"/>
        <w:gridCol w:w="180"/>
        <w:gridCol w:w="2430"/>
      </w:tblGrid>
      <w:tr w:rsidR="00D5650A" w:rsidRPr="00CC2E1D" w14:paraId="1B305B2B" w14:textId="77777777" w:rsidTr="00D5650A">
        <w:trPr>
          <w:cantSplit/>
          <w:tblHeader/>
        </w:trPr>
        <w:tc>
          <w:tcPr>
            <w:tcW w:w="4511" w:type="dxa"/>
          </w:tcPr>
          <w:p w14:paraId="5DDB58CF" w14:textId="77777777" w:rsidR="00D5650A" w:rsidRPr="00CC2E1D" w:rsidRDefault="00D5650A" w:rsidP="00D5650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2EADB9C" w14:textId="77777777" w:rsidR="00D5650A" w:rsidRPr="00CC2E1D" w:rsidRDefault="00D5650A" w:rsidP="00D5650A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F7C46A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2A37010F" w14:textId="35B4463D" w:rsidR="00D5650A" w:rsidRPr="00CC2E1D" w:rsidRDefault="00D5650A" w:rsidP="00D5650A">
            <w:pPr>
              <w:pStyle w:val="acctmergecolhdg"/>
              <w:spacing w:line="240" w:lineRule="atLeast"/>
              <w:ind w:left="-68" w:right="-9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3466B2">
              <w:rPr>
                <w:rFonts w:asciiTheme="majorBidi" w:hAnsiTheme="majorBidi" w:cstheme="majorBidi" w:hint="cs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CC6DBF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br/>
            </w:r>
            <w:r w:rsidRPr="00CC2E1D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50A" w:rsidRPr="00CC2E1D" w14:paraId="64403163" w14:textId="77777777" w:rsidTr="00D5650A">
        <w:trPr>
          <w:cantSplit/>
          <w:tblHeader/>
        </w:trPr>
        <w:tc>
          <w:tcPr>
            <w:tcW w:w="4511" w:type="dxa"/>
          </w:tcPr>
          <w:p w14:paraId="2926355F" w14:textId="77777777" w:rsidR="00D5650A" w:rsidRPr="00CC2E1D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DA528E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9DF1A6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14C1B89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C93361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14:paraId="14C4FD90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 xml:space="preserve">2562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และ </w:t>
            </w: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D5650A" w:rsidRPr="00CC2E1D" w14:paraId="79C5AB19" w14:textId="77777777" w:rsidTr="00D5650A">
        <w:trPr>
          <w:cantSplit/>
          <w:tblHeader/>
        </w:trPr>
        <w:tc>
          <w:tcPr>
            <w:tcW w:w="4511" w:type="dxa"/>
          </w:tcPr>
          <w:p w14:paraId="0DB38606" w14:textId="77777777" w:rsidR="00D5650A" w:rsidRPr="00CC2E1D" w:rsidRDefault="00D5650A" w:rsidP="00D5650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294C9A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6C812B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A42490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1B8F45" w14:textId="77777777" w:rsidR="00D5650A" w:rsidRPr="00CC2E1D" w:rsidRDefault="00D565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14:paraId="4753ED5C" w14:textId="27388614" w:rsidR="00D5650A" w:rsidRPr="009F2D0A" w:rsidRDefault="009F2D0A" w:rsidP="00D5650A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4"/>
                <w:sz w:val="26"/>
                <w:szCs w:val="26"/>
                <w:cs/>
                <w:lang w:bidi="th-TH"/>
              </w:rPr>
              <w:t>(</w:t>
            </w:r>
            <w:r w:rsidR="00D5650A" w:rsidRPr="009F2D0A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  <w:lang w:bidi="th-TH"/>
              </w:rPr>
              <w:t>ร้อยละต่อปี</w:t>
            </w:r>
            <w:r w:rsidR="00D5650A" w:rsidRPr="009F2D0A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D5650A" w:rsidRPr="00CC2E1D" w14:paraId="5C21DF6B" w14:textId="77777777" w:rsidTr="00D5650A">
        <w:trPr>
          <w:cantSplit/>
        </w:trPr>
        <w:tc>
          <w:tcPr>
            <w:tcW w:w="4511" w:type="dxa"/>
          </w:tcPr>
          <w:p w14:paraId="2F41E5A1" w14:textId="77777777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0E131B99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166259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C7B8CB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08E9AA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58F8CEC9" w14:textId="77777777" w:rsidR="00D5650A" w:rsidRPr="00CC2E1D" w:rsidRDefault="00D5650A" w:rsidP="00D56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2.8</w:t>
            </w:r>
          </w:p>
        </w:tc>
      </w:tr>
      <w:tr w:rsidR="00D5650A" w:rsidRPr="00CC2E1D" w14:paraId="5160A1BC" w14:textId="77777777" w:rsidTr="00D5650A">
        <w:trPr>
          <w:cantSplit/>
        </w:trPr>
        <w:tc>
          <w:tcPr>
            <w:tcW w:w="4511" w:type="dxa"/>
          </w:tcPr>
          <w:p w14:paraId="1A84E304" w14:textId="77777777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080" w:type="dxa"/>
          </w:tcPr>
          <w:p w14:paraId="7705CD71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A762B6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82A0EF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64A8DE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AAF47C2" w14:textId="77777777" w:rsidR="00D5650A" w:rsidRPr="00CC2E1D" w:rsidRDefault="00D5650A" w:rsidP="00D56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D5650A" w:rsidRPr="00CC2E1D" w14:paraId="071F2ABA" w14:textId="77777777" w:rsidTr="00D5650A">
        <w:trPr>
          <w:cantSplit/>
        </w:trPr>
        <w:tc>
          <w:tcPr>
            <w:tcW w:w="4511" w:type="dxa"/>
          </w:tcPr>
          <w:p w14:paraId="03299559" w14:textId="77777777" w:rsidR="00D5650A" w:rsidRPr="00CC2E1D" w:rsidRDefault="00D5650A" w:rsidP="00D5650A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80" w:type="dxa"/>
          </w:tcPr>
          <w:p w14:paraId="6D5327F5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0DDCA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B95BA3" w14:textId="77777777" w:rsidR="00D5650A" w:rsidRPr="00CC2E1D" w:rsidRDefault="00D5650A" w:rsidP="00D565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4FD3A1A" w14:textId="77777777" w:rsidR="00D5650A" w:rsidRPr="00CC2E1D" w:rsidRDefault="00D5650A" w:rsidP="00D5650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</w:tcPr>
          <w:p w14:paraId="31AAF8FF" w14:textId="77777777" w:rsidR="00D5650A" w:rsidRPr="00CC2E1D" w:rsidRDefault="00D5650A" w:rsidP="00D56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8.0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18.0</w:t>
            </w:r>
          </w:p>
        </w:tc>
      </w:tr>
    </w:tbl>
    <w:p w14:paraId="7B6BDD9A" w14:textId="77777777" w:rsidR="00D676DA" w:rsidRPr="00CC2E1D" w:rsidRDefault="00D676DA" w:rsidP="00D676DA">
      <w:pPr>
        <w:tabs>
          <w:tab w:val="clear" w:pos="907"/>
          <w:tab w:val="left" w:pos="900"/>
        </w:tabs>
        <w:spacing w:line="276" w:lineRule="auto"/>
        <w:ind w:left="540"/>
        <w:jc w:val="both"/>
        <w:rPr>
          <w:rFonts w:asciiTheme="majorBidi" w:eastAsiaTheme="minorHAnsi" w:hAnsiTheme="majorBidi" w:cstheme="majorBidi"/>
          <w:sz w:val="26"/>
          <w:szCs w:val="26"/>
        </w:rPr>
      </w:pPr>
    </w:p>
    <w:p w14:paraId="74216829" w14:textId="5243C6E2" w:rsidR="00D676DA" w:rsidRPr="00CC2E1D" w:rsidRDefault="00FC1174" w:rsidP="00C97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0A5D99E" w14:textId="77777777" w:rsidR="00D676DA" w:rsidRPr="00CC2E1D" w:rsidRDefault="00D676DA" w:rsidP="00C97401">
      <w:pPr>
        <w:tabs>
          <w:tab w:val="clear" w:pos="907"/>
          <w:tab w:val="left" w:pos="900"/>
        </w:tabs>
        <w:spacing w:line="240" w:lineRule="auto"/>
        <w:ind w:left="547"/>
        <w:jc w:val="both"/>
        <w:rPr>
          <w:rFonts w:asciiTheme="majorBidi" w:eastAsiaTheme="minorHAnsi" w:hAnsiTheme="majorBidi" w:cstheme="majorBidi"/>
          <w:sz w:val="26"/>
          <w:szCs w:val="26"/>
        </w:rPr>
      </w:pPr>
    </w:p>
    <w:p w14:paraId="7D26AD84" w14:textId="77777777" w:rsidR="00D5650A" w:rsidRPr="00CC2E1D" w:rsidRDefault="00D5650A" w:rsidP="00D5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31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sz w:val="26"/>
          <w:szCs w:val="26"/>
        </w:rPr>
        <w:t xml:space="preserve">2562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CC2E1D">
        <w:rPr>
          <w:rFonts w:asciiTheme="majorBidi" w:hAnsiTheme="majorBidi" w:cstheme="majorBidi"/>
          <w:sz w:val="26"/>
          <w:szCs w:val="26"/>
        </w:rPr>
        <w:t xml:space="preserve">2561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CC2E1D">
        <w:rPr>
          <w:rFonts w:asciiTheme="majorBidi" w:hAnsiTheme="majorBidi" w:cstheme="majorBidi"/>
          <w:sz w:val="26"/>
          <w:szCs w:val="26"/>
        </w:rPr>
        <w:t xml:space="preserve">12 </w:t>
      </w:r>
      <w:r w:rsidRPr="00CC2E1D">
        <w:rPr>
          <w:rFonts w:asciiTheme="majorBidi" w:hAnsiTheme="majorBidi" w:cstheme="majorBidi"/>
          <w:sz w:val="26"/>
          <w:szCs w:val="26"/>
          <w:cs/>
        </w:rPr>
        <w:t>ปี</w:t>
      </w:r>
    </w:p>
    <w:p w14:paraId="656FD4F3" w14:textId="77777777" w:rsidR="00B46180" w:rsidRPr="00CC2E1D" w:rsidRDefault="00B46180" w:rsidP="00B46180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01862A10" w14:textId="21CD8B90" w:rsidR="00FC1174" w:rsidRPr="00CC2E1D" w:rsidRDefault="00FC1174" w:rsidP="00B46180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6"/>
          <w:szCs w:val="26"/>
        </w:rPr>
      </w:pPr>
      <w:r w:rsidRPr="00CC2E1D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t xml:space="preserve">การวิเคราะห์ความอ่อนไหว </w:t>
      </w:r>
      <w:r w:rsidRPr="00CC2E1D">
        <w:rPr>
          <w:rFonts w:asciiTheme="majorBidi" w:hAnsiTheme="majorBidi" w:cstheme="majorBidi"/>
          <w:b/>
          <w:bCs/>
          <w:i/>
          <w:iCs/>
          <w:color w:val="0000FF"/>
          <w:sz w:val="26"/>
          <w:szCs w:val="26"/>
        </w:rPr>
        <w:t xml:space="preserve"> </w:t>
      </w:r>
    </w:p>
    <w:p w14:paraId="02856F3E" w14:textId="77777777" w:rsidR="00B46180" w:rsidRPr="00CC2E1D" w:rsidRDefault="00B46180" w:rsidP="00B4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E538BE" w14:textId="54095C50" w:rsidR="00FC1174" w:rsidRPr="00CC2E1D" w:rsidRDefault="00FC1174" w:rsidP="00B4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6274B26" w14:textId="14461F0A" w:rsidR="00B46180" w:rsidRDefault="00B46180" w:rsidP="00B4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4"/>
        <w:gridCol w:w="986"/>
        <w:gridCol w:w="180"/>
        <w:gridCol w:w="1170"/>
        <w:gridCol w:w="183"/>
        <w:gridCol w:w="1077"/>
      </w:tblGrid>
      <w:tr w:rsidR="008E6B93" w:rsidRPr="00354D46" w14:paraId="6375C240" w14:textId="77777777" w:rsidTr="008B6186">
        <w:trPr>
          <w:cantSplit/>
          <w:tblHeader/>
        </w:trPr>
        <w:tc>
          <w:tcPr>
            <w:tcW w:w="4241" w:type="dxa"/>
          </w:tcPr>
          <w:p w14:paraId="25465AD5" w14:textId="77777777" w:rsidR="008E6B93" w:rsidRPr="008E6B93" w:rsidRDefault="008E6B93" w:rsidP="008B61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76883C14" w14:textId="240CF790" w:rsidR="008E6B93" w:rsidRPr="008E6B93" w:rsidRDefault="008E6B93" w:rsidP="008E6B93">
            <w:pPr>
              <w:pStyle w:val="acctmergecolhdg"/>
              <w:spacing w:line="360" w:lineRule="exact"/>
              <w:ind w:left="-75"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Pr="008E6B93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8E6B93">
              <w:rPr>
                <w:rFonts w:asciiTheme="majorBidi" w:hAnsiTheme="majorBidi" w:cstheme="majorBidi"/>
                <w:b w:val="0"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6B93" w:rsidRPr="00354D46" w14:paraId="6D434D9B" w14:textId="77777777" w:rsidTr="008B6186">
        <w:trPr>
          <w:cantSplit/>
          <w:tblHeader/>
        </w:trPr>
        <w:tc>
          <w:tcPr>
            <w:tcW w:w="4241" w:type="dxa"/>
          </w:tcPr>
          <w:p w14:paraId="37A9FC2C" w14:textId="77777777" w:rsidR="008E6B93" w:rsidRPr="008E6B93" w:rsidRDefault="008E6B93" w:rsidP="008B618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F3C058B" w14:textId="2D004A79" w:rsidR="008E6B93" w:rsidRPr="008E6B93" w:rsidRDefault="008E6B93" w:rsidP="008B61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8E6B9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CAD6C02" w14:textId="77777777" w:rsidR="008E6B93" w:rsidRPr="008E6B93" w:rsidRDefault="008E6B93" w:rsidP="008B61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153947" w14:textId="764B5203" w:rsidR="008E6B93" w:rsidRPr="008E6B93" w:rsidRDefault="008E6B93" w:rsidP="008B618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8E6B93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8E6B93" w:rsidRPr="00354D46" w14:paraId="76F85BA5" w14:textId="77777777" w:rsidTr="008B6186">
        <w:trPr>
          <w:cantSplit/>
          <w:tblHeader/>
        </w:trPr>
        <w:tc>
          <w:tcPr>
            <w:tcW w:w="4241" w:type="dxa"/>
          </w:tcPr>
          <w:p w14:paraId="4A05140A" w14:textId="77777777" w:rsidR="008E6B93" w:rsidRPr="008E6B93" w:rsidRDefault="008E6B93" w:rsidP="008E6B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DEB0A7" w14:textId="6032311A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เพิ่มขึ้น</w:t>
            </w:r>
          </w:p>
        </w:tc>
        <w:tc>
          <w:tcPr>
            <w:tcW w:w="184" w:type="dxa"/>
            <w:shd w:val="clear" w:color="auto" w:fill="auto"/>
          </w:tcPr>
          <w:p w14:paraId="5D2BDB85" w14:textId="77777777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69169E2" w14:textId="11D1B60C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3980ADF" w14:textId="77777777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E5EBF2" w14:textId="670E57A0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เพิ่มขึ้น</w:t>
            </w:r>
          </w:p>
        </w:tc>
        <w:tc>
          <w:tcPr>
            <w:tcW w:w="183" w:type="dxa"/>
            <w:shd w:val="clear" w:color="auto" w:fill="auto"/>
          </w:tcPr>
          <w:p w14:paraId="21998213" w14:textId="77777777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91FE09B" w14:textId="5989DE15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ลดลง</w:t>
            </w:r>
          </w:p>
        </w:tc>
      </w:tr>
      <w:tr w:rsidR="008E6B93" w:rsidRPr="00354D46" w14:paraId="5889CF93" w14:textId="77777777" w:rsidTr="008B6186">
        <w:trPr>
          <w:cantSplit/>
          <w:tblHeader/>
        </w:trPr>
        <w:tc>
          <w:tcPr>
            <w:tcW w:w="4241" w:type="dxa"/>
          </w:tcPr>
          <w:p w14:paraId="30E0B1C4" w14:textId="77777777" w:rsidR="008E6B93" w:rsidRPr="008E6B93" w:rsidRDefault="008E6B93" w:rsidP="008E6B9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752A4D2" w14:textId="5DF30D1A" w:rsidR="008E6B93" w:rsidRPr="008E6B93" w:rsidRDefault="008E6B93" w:rsidP="008E6B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E6B93" w:rsidRPr="00354D46" w14:paraId="75D2ED8D" w14:textId="77777777" w:rsidTr="008B6186">
        <w:trPr>
          <w:cantSplit/>
        </w:trPr>
        <w:tc>
          <w:tcPr>
            <w:tcW w:w="4241" w:type="dxa"/>
          </w:tcPr>
          <w:p w14:paraId="39ED1897" w14:textId="2CA7F720" w:rsidR="008E6B93" w:rsidRPr="008E6B93" w:rsidRDefault="008E6B93" w:rsidP="008E6B93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(เปลี่ยนแปลงร้อยละ 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57D518B1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(1,828)</w:t>
            </w:r>
          </w:p>
        </w:tc>
        <w:tc>
          <w:tcPr>
            <w:tcW w:w="184" w:type="dxa"/>
          </w:tcPr>
          <w:p w14:paraId="25213537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6033C93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 2,107 </w:t>
            </w:r>
          </w:p>
        </w:tc>
        <w:tc>
          <w:tcPr>
            <w:tcW w:w="180" w:type="dxa"/>
          </w:tcPr>
          <w:p w14:paraId="453792B7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00462FB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(1,244)</w:t>
            </w:r>
          </w:p>
        </w:tc>
        <w:tc>
          <w:tcPr>
            <w:tcW w:w="183" w:type="dxa"/>
          </w:tcPr>
          <w:p w14:paraId="4355EB42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14:paraId="522F2608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825"/>
                <w:tab w:val="decimal" w:pos="108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1,424 </w:t>
            </w:r>
          </w:p>
        </w:tc>
      </w:tr>
      <w:tr w:rsidR="008E6B93" w:rsidRPr="00354D46" w14:paraId="46411E14" w14:textId="77777777" w:rsidTr="008B6186">
        <w:trPr>
          <w:cantSplit/>
        </w:trPr>
        <w:tc>
          <w:tcPr>
            <w:tcW w:w="4241" w:type="dxa"/>
          </w:tcPr>
          <w:p w14:paraId="37F02299" w14:textId="65B52FC4" w:rsidR="008E6B93" w:rsidRPr="008E6B93" w:rsidRDefault="008E6B93" w:rsidP="008E6B93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126C2279" w14:textId="591D106F" w:rsidR="008E6B93" w:rsidRPr="008E6B93" w:rsidRDefault="008E6B93" w:rsidP="008E6B9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  2,369 </w:t>
            </w:r>
          </w:p>
        </w:tc>
        <w:tc>
          <w:tcPr>
            <w:tcW w:w="184" w:type="dxa"/>
          </w:tcPr>
          <w:p w14:paraId="59733C18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4D55124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(2,081)</w:t>
            </w:r>
          </w:p>
        </w:tc>
        <w:tc>
          <w:tcPr>
            <w:tcW w:w="180" w:type="dxa"/>
          </w:tcPr>
          <w:p w14:paraId="7696A58C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C59D30A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1,471 </w:t>
            </w:r>
          </w:p>
        </w:tc>
        <w:tc>
          <w:tcPr>
            <w:tcW w:w="183" w:type="dxa"/>
          </w:tcPr>
          <w:p w14:paraId="6D01DEC0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14:paraId="7BCB6DD2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825"/>
                <w:tab w:val="decimal" w:pos="108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ab/>
              <w:t>(1,311)</w:t>
            </w:r>
          </w:p>
        </w:tc>
      </w:tr>
      <w:tr w:rsidR="008E6B93" w:rsidRPr="00354D46" w14:paraId="2BCEA4BD" w14:textId="77777777" w:rsidTr="008B6186">
        <w:trPr>
          <w:cantSplit/>
        </w:trPr>
        <w:tc>
          <w:tcPr>
            <w:tcW w:w="4241" w:type="dxa"/>
          </w:tcPr>
          <w:p w14:paraId="4B2BCACB" w14:textId="4D4FADA8" w:rsidR="008E6B93" w:rsidRPr="008E6B93" w:rsidRDefault="008E6B93" w:rsidP="008E6B93">
            <w:pPr>
              <w:pStyle w:val="BodyText"/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(เปลี่ยนแปลงร้อยละ 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7C0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E6B9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6A0FAC4E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(1,832)</w:t>
            </w:r>
          </w:p>
        </w:tc>
        <w:tc>
          <w:tcPr>
            <w:tcW w:w="184" w:type="dxa"/>
          </w:tcPr>
          <w:p w14:paraId="76520F03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516EEC2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  2,113 </w:t>
            </w:r>
          </w:p>
        </w:tc>
        <w:tc>
          <w:tcPr>
            <w:tcW w:w="180" w:type="dxa"/>
          </w:tcPr>
          <w:p w14:paraId="1BD26E4F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DE7A67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 xml:space="preserve"> (1,232)</w:t>
            </w:r>
          </w:p>
        </w:tc>
        <w:tc>
          <w:tcPr>
            <w:tcW w:w="183" w:type="dxa"/>
          </w:tcPr>
          <w:p w14:paraId="5C0AB9FA" w14:textId="77777777" w:rsidR="008E6B93" w:rsidRPr="008E6B93" w:rsidRDefault="008E6B93" w:rsidP="008E6B93">
            <w:pPr>
              <w:pStyle w:val="acctfourfigures"/>
              <w:tabs>
                <w:tab w:val="decimal" w:pos="108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center"/>
          </w:tcPr>
          <w:p w14:paraId="228D8FB4" w14:textId="77777777" w:rsidR="008E6B93" w:rsidRPr="008E6B93" w:rsidRDefault="008E6B93" w:rsidP="008E6B93">
            <w:pPr>
              <w:pStyle w:val="acctfourfigures"/>
              <w:tabs>
                <w:tab w:val="clear" w:pos="765"/>
                <w:tab w:val="decimal" w:pos="825"/>
                <w:tab w:val="decimal" w:pos="1086"/>
              </w:tabs>
              <w:spacing w:line="240" w:lineRule="atLeast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ab/>
              <w:t>1,409</w:t>
            </w:r>
          </w:p>
        </w:tc>
      </w:tr>
    </w:tbl>
    <w:p w14:paraId="0D8F114F" w14:textId="77777777" w:rsidR="00D676DA" w:rsidRPr="00CC2E1D" w:rsidRDefault="00D676DA" w:rsidP="006F5521">
      <w:pPr>
        <w:tabs>
          <w:tab w:val="clear" w:pos="907"/>
          <w:tab w:val="left" w:pos="900"/>
        </w:tabs>
        <w:spacing w:line="240" w:lineRule="auto"/>
        <w:ind w:left="547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67F1F26E" w14:textId="49E219DC" w:rsidR="00553067" w:rsidRDefault="00553067" w:rsidP="006F5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F0A6A70" w14:textId="77777777" w:rsidR="009F2D0A" w:rsidRDefault="009F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2F205F90" w14:textId="242D0AF7" w:rsidR="00553067" w:rsidRDefault="00553067" w:rsidP="001811C2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52" w:name="_Toc33611529"/>
      <w:r w:rsidRPr="00CC2E1D">
        <w:rPr>
          <w:rFonts w:asciiTheme="majorBidi" w:hAnsiTheme="majorBidi" w:cstheme="majorBidi"/>
          <w:sz w:val="26"/>
          <w:szCs w:val="26"/>
          <w:u w:val="none"/>
          <w:lang w:val="th-TH"/>
        </w:rPr>
        <w:lastRenderedPageBreak/>
        <w:t>2</w:t>
      </w:r>
      <w:r w:rsidR="000C5D8C" w:rsidRPr="00CC2E1D">
        <w:rPr>
          <w:rFonts w:asciiTheme="majorBidi" w:hAnsiTheme="majorBidi" w:cstheme="majorBidi"/>
          <w:sz w:val="26"/>
          <w:szCs w:val="26"/>
          <w:u w:val="none"/>
        </w:rPr>
        <w:t>5</w:t>
      </w:r>
      <w:r w:rsidRPr="00CC2E1D">
        <w:rPr>
          <w:rFonts w:asciiTheme="majorBidi" w:hAnsiTheme="majorBidi" w:cstheme="majorBidi"/>
          <w:sz w:val="26"/>
          <w:szCs w:val="26"/>
          <w:u w:val="none"/>
          <w:lang w:val="th-TH"/>
        </w:rPr>
        <w:t xml:space="preserve">   </w:t>
      </w:r>
      <w:r w:rsidR="00A85110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สำรอง</w:t>
      </w:r>
      <w:bookmarkEnd w:id="52"/>
    </w:p>
    <w:p w14:paraId="4E82FB4D" w14:textId="77777777" w:rsidR="001811C2" w:rsidRPr="001811C2" w:rsidRDefault="001811C2" w:rsidP="001811C2">
      <w:pPr>
        <w:rPr>
          <w:rFonts w:cstheme="minorBidi"/>
          <w:cs/>
          <w:lang w:val="th-TH"/>
        </w:rPr>
      </w:pPr>
    </w:p>
    <w:p w14:paraId="251D137E" w14:textId="77777777" w:rsidR="00553067" w:rsidRPr="00CC2E1D" w:rsidRDefault="00553067" w:rsidP="00A85110">
      <w:pPr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สำรองประกอบด้วย</w:t>
      </w:r>
    </w:p>
    <w:p w14:paraId="575FBA67" w14:textId="77777777" w:rsidR="00553067" w:rsidRPr="00CC2E1D" w:rsidRDefault="00553067" w:rsidP="00A85110">
      <w:pPr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03A6311D" w14:textId="77777777" w:rsidR="00553067" w:rsidRPr="00CC2E1D" w:rsidRDefault="00553067" w:rsidP="00A85110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การจัดสรรกำไร และ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</w:rPr>
        <w:t>/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หรือ กำไรสะสม</w:t>
      </w:r>
    </w:p>
    <w:p w14:paraId="36B9419A" w14:textId="77777777" w:rsidR="00553067" w:rsidRPr="00CC2E1D" w:rsidRDefault="00553067" w:rsidP="00A85110">
      <w:pPr>
        <w:spacing w:line="240" w:lineRule="auto"/>
        <w:jc w:val="both"/>
        <w:rPr>
          <w:rFonts w:asciiTheme="majorBidi" w:hAnsiTheme="majorBidi" w:cstheme="majorBidi"/>
          <w:b/>
          <w:i/>
          <w:iCs/>
          <w:sz w:val="26"/>
          <w:szCs w:val="26"/>
        </w:rPr>
      </w:pPr>
    </w:p>
    <w:p w14:paraId="2DA8B43E" w14:textId="0BB703DB" w:rsidR="00553067" w:rsidRDefault="00553067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071B9CF0" w14:textId="77777777" w:rsidR="00A23065" w:rsidRPr="00CC2E1D" w:rsidRDefault="00A23065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6"/>
          <w:szCs w:val="26"/>
        </w:rPr>
      </w:pPr>
    </w:p>
    <w:p w14:paraId="34398A05" w14:textId="52469FD3" w:rsidR="00A461EE" w:rsidRPr="00CC2E1D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Pr="00CC2E1D">
        <w:rPr>
          <w:rFonts w:asciiTheme="majorBidi" w:hAnsiTheme="majorBidi" w:cstheme="majorBidi"/>
          <w:sz w:val="26"/>
          <w:szCs w:val="26"/>
        </w:rPr>
        <w:t>2535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มาตรา </w:t>
      </w:r>
      <w:r w:rsidRPr="00CC2E1D">
        <w:rPr>
          <w:rFonts w:asciiTheme="majorBidi" w:hAnsiTheme="majorBidi" w:cstheme="majorBidi"/>
          <w:sz w:val="26"/>
          <w:szCs w:val="26"/>
        </w:rPr>
        <w:t>116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บริษัทจะต้องจัดสรรทุนสำรอง (</w:t>
      </w:r>
      <w:r w:rsidRPr="00CC2E1D">
        <w:rPr>
          <w:rFonts w:asciiTheme="majorBidi" w:hAnsiTheme="majorBidi" w:cstheme="majorBidi"/>
          <w:sz w:val="26"/>
          <w:szCs w:val="26"/>
        </w:rPr>
        <w:t>“</w:t>
      </w:r>
      <w:r w:rsidRPr="00CC2E1D">
        <w:rPr>
          <w:rFonts w:asciiTheme="majorBidi" w:hAnsiTheme="majorBidi" w:cstheme="majorBidi"/>
          <w:sz w:val="26"/>
          <w:szCs w:val="26"/>
          <w:cs/>
        </w:rPr>
        <w:t>สำรองตามกฎหมาย</w:t>
      </w:r>
      <w:r w:rsidRPr="00CC2E1D">
        <w:rPr>
          <w:rFonts w:asciiTheme="majorBidi" w:hAnsiTheme="majorBidi" w:cstheme="majorBidi"/>
          <w:sz w:val="26"/>
          <w:szCs w:val="26"/>
        </w:rPr>
        <w:t>”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) อย่างน้อยร้อยละ </w:t>
      </w:r>
      <w:r w:rsidRPr="00CC2E1D">
        <w:rPr>
          <w:rFonts w:asciiTheme="majorBidi" w:hAnsiTheme="majorBidi" w:cstheme="majorBidi"/>
          <w:sz w:val="26"/>
          <w:szCs w:val="26"/>
        </w:rPr>
        <w:t xml:space="preserve">5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C2E1D">
        <w:rPr>
          <w:rFonts w:asciiTheme="majorBidi" w:hAnsiTheme="majorBidi" w:cstheme="majorBidi"/>
          <w:sz w:val="26"/>
          <w:szCs w:val="26"/>
        </w:rPr>
        <w:t xml:space="preserve">10 </w:t>
      </w:r>
      <w:r w:rsidRPr="00CC2E1D">
        <w:rPr>
          <w:rFonts w:asciiTheme="majorBidi" w:hAnsiTheme="majorBidi" w:cstheme="majorBidi"/>
          <w:sz w:val="26"/>
          <w:szCs w:val="26"/>
          <w:cs/>
        </w:rPr>
        <w:t>ของทุนจดทะเบียน  เงินสำรองนี้จะนำไปจ่ายเป็นเงินปันผลไม่ได้</w:t>
      </w:r>
    </w:p>
    <w:p w14:paraId="1E70C21A" w14:textId="77777777" w:rsidR="00A461EE" w:rsidRPr="00CC2E1D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8E67497" w14:textId="77777777" w:rsidR="00A461EE" w:rsidRPr="00CC2E1D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75E3BBD7" w14:textId="77777777" w:rsidR="00A461EE" w:rsidRPr="00CC2E1D" w:rsidRDefault="00A461EE" w:rsidP="00A85110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472CAC0C" w14:textId="49605564" w:rsidR="00A461EE" w:rsidRDefault="00A461EE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t>ผลต่างจากการแปลงค่างบการเงิน</w:t>
      </w:r>
    </w:p>
    <w:p w14:paraId="0FB8ABA2" w14:textId="77777777" w:rsidR="00A23065" w:rsidRPr="00CC2E1D" w:rsidRDefault="00A23065" w:rsidP="00A85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2B68536" w14:textId="5886CF27" w:rsidR="00553067" w:rsidRPr="008E6B93" w:rsidRDefault="00A461EE" w:rsidP="008E6B93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  <w:sectPr w:rsidR="00553067" w:rsidRPr="008E6B93" w:rsidSect="00A63CEE">
          <w:pgSz w:w="11909" w:h="16834" w:code="9"/>
          <w:pgMar w:top="691" w:right="1109" w:bottom="576" w:left="1152" w:header="720" w:footer="720" w:gutter="0"/>
          <w:cols w:space="720"/>
          <w:docGrid w:linePitch="326"/>
        </w:sectPr>
      </w:pPr>
      <w:r w:rsidRPr="00CC2E1D">
        <w:rPr>
          <w:rFonts w:asciiTheme="majorBidi" w:hAnsiTheme="majorBidi" w:cstheme="majorBidi"/>
          <w:sz w:val="26"/>
          <w:szCs w:val="26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14:paraId="7F46B3FC" w14:textId="77777777" w:rsidR="005969CF" w:rsidRPr="00CC2E1D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53" w:name="_Toc23425275"/>
      <w:bookmarkStart w:id="54" w:name="_Toc33611530"/>
      <w:r w:rsidRPr="0069608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2</w:t>
      </w:r>
      <w:r>
        <w:rPr>
          <w:rFonts w:asciiTheme="majorBidi" w:hAnsiTheme="majorBidi" w:cstheme="majorBidi"/>
          <w:sz w:val="30"/>
          <w:szCs w:val="30"/>
          <w:u w:val="none"/>
        </w:rPr>
        <w:t>6</w:t>
      </w:r>
      <w:r w:rsidRPr="0069608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 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ส่วนงานดำเนินงาน</w:t>
      </w:r>
      <w:bookmarkEnd w:id="53"/>
      <w:bookmarkEnd w:id="54"/>
    </w:p>
    <w:p w14:paraId="5673D17E" w14:textId="77777777" w:rsidR="005969CF" w:rsidRPr="00CC2E1D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14:paraId="3438ADDC" w14:textId="02399020" w:rsidR="005969CF" w:rsidRPr="00CC2E1D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CC2E1D">
        <w:rPr>
          <w:rFonts w:ascii="Angsana New" w:hAnsi="Angsana New" w:cs="Angsana New" w:hint="cs"/>
          <w:sz w:val="26"/>
          <w:szCs w:val="26"/>
          <w:cs/>
          <w:lang w:val="en-GB"/>
        </w:rPr>
        <w:t>ก</w:t>
      </w:r>
      <w:r w:rsidRPr="00CC2E1D">
        <w:rPr>
          <w:rFonts w:ascii="Angsana New" w:hAnsi="Angsana New" w:cs="Angsana New" w:hint="cs"/>
          <w:sz w:val="26"/>
          <w:szCs w:val="26"/>
          <w:cs/>
        </w:rPr>
        <w:t>ลุ่มบริษัท</w:t>
      </w:r>
      <w:r w:rsidRPr="00CC2E1D">
        <w:rPr>
          <w:rFonts w:ascii="Angsana New" w:hAnsi="Angsana New" w:cs="Angsana New" w:hint="cs"/>
          <w:sz w:val="26"/>
          <w:szCs w:val="26"/>
          <w:cs/>
          <w:lang w:val="en-GB"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  <w:r w:rsidR="005D485E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</w:t>
      </w:r>
      <w:r w:rsidRPr="00CC2E1D">
        <w:rPr>
          <w:rFonts w:ascii="Angsana New" w:hAnsi="Angsana New" w:cs="Angsana New" w:hint="cs"/>
          <w:sz w:val="26"/>
          <w:szCs w:val="26"/>
          <w:cs/>
          <w:lang w:val="en-GB"/>
        </w:rPr>
        <w:t>ข้อมูลรายได้ของส่วนงานของกลุ่มบริษัท มีดังต่อไปนี้</w:t>
      </w:r>
    </w:p>
    <w:tbl>
      <w:tblPr>
        <w:tblW w:w="15591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90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827"/>
        <w:gridCol w:w="244"/>
        <w:gridCol w:w="746"/>
        <w:gridCol w:w="270"/>
        <w:gridCol w:w="707"/>
        <w:gridCol w:w="236"/>
        <w:gridCol w:w="720"/>
        <w:gridCol w:w="236"/>
        <w:gridCol w:w="720"/>
        <w:gridCol w:w="249"/>
        <w:gridCol w:w="762"/>
        <w:gridCol w:w="240"/>
        <w:gridCol w:w="741"/>
      </w:tblGrid>
      <w:tr w:rsidR="005969CF" w:rsidRPr="0069608B" w14:paraId="5B481CEF" w14:textId="77777777" w:rsidTr="00221FDF">
        <w:trPr>
          <w:trHeight w:val="80"/>
        </w:trPr>
        <w:tc>
          <w:tcPr>
            <w:tcW w:w="1620" w:type="dxa"/>
            <w:vAlign w:val="bottom"/>
          </w:tcPr>
          <w:p w14:paraId="7D7297A7" w14:textId="77777777" w:rsidR="005969CF" w:rsidRPr="0069608B" w:rsidRDefault="005969CF" w:rsidP="005969CF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bookmarkStart w:id="55" w:name="_Hlk7708531"/>
          </w:p>
        </w:tc>
        <w:tc>
          <w:tcPr>
            <w:tcW w:w="13971" w:type="dxa"/>
            <w:gridSpan w:val="27"/>
            <w:vAlign w:val="bottom"/>
          </w:tcPr>
          <w:p w14:paraId="3030CD7E" w14:textId="77777777" w:rsidR="005969CF" w:rsidRPr="0069608B" w:rsidRDefault="005969CF" w:rsidP="005969CF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223B70" w:rsidRPr="0069608B" w14:paraId="71C471A4" w14:textId="77777777" w:rsidTr="00221FDF">
        <w:trPr>
          <w:trHeight w:val="80"/>
        </w:trPr>
        <w:tc>
          <w:tcPr>
            <w:tcW w:w="1620" w:type="dxa"/>
            <w:vAlign w:val="bottom"/>
          </w:tcPr>
          <w:p w14:paraId="788AE592" w14:textId="77777777" w:rsidR="00223B70" w:rsidRPr="0069608B" w:rsidRDefault="00223B70" w:rsidP="00223B70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6" w:type="dxa"/>
            <w:gridSpan w:val="3"/>
            <w:vAlign w:val="bottom"/>
          </w:tcPr>
          <w:p w14:paraId="03960FB3" w14:textId="5165511E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ส่วนงานให้บริการสินเชื้อเช่าซื้อ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2EE4EAAB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1F0B7525" w14:textId="3AD69BFD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ส่วนงานให้บริการสินเชื่อ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แก่ธุรกิจและจัดการเงินลงทุนอื่น</w:t>
            </w:r>
          </w:p>
        </w:tc>
        <w:tc>
          <w:tcPr>
            <w:tcW w:w="236" w:type="dxa"/>
            <w:vAlign w:val="bottom"/>
          </w:tcPr>
          <w:p w14:paraId="1599C9D0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1E054F3" w14:textId="52CF7D82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ให้</w:t>
            </w: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</w:t>
            </w: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าร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ที่ปรึกษา</w:t>
            </w: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และจัดการ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ด้านธุรกิจ</w:t>
            </w:r>
          </w:p>
        </w:tc>
        <w:tc>
          <w:tcPr>
            <w:tcW w:w="236" w:type="dxa"/>
            <w:vAlign w:val="bottom"/>
          </w:tcPr>
          <w:p w14:paraId="4627EDF5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21" w:type="dxa"/>
            <w:gridSpan w:val="3"/>
            <w:vAlign w:val="bottom"/>
          </w:tcPr>
          <w:p w14:paraId="7E3D632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717B537" w14:textId="3C3F0596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สินเชื่อรายย่อย</w:t>
            </w:r>
          </w:p>
        </w:tc>
        <w:tc>
          <w:tcPr>
            <w:tcW w:w="244" w:type="dxa"/>
            <w:vAlign w:val="bottom"/>
          </w:tcPr>
          <w:p w14:paraId="238FCA96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23" w:type="dxa"/>
            <w:gridSpan w:val="3"/>
            <w:vAlign w:val="bottom"/>
          </w:tcPr>
          <w:p w14:paraId="5E5B9A88" w14:textId="58C61FA3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ให้บริการ</w:t>
            </w: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36" w:type="dxa"/>
            <w:vAlign w:val="bottom"/>
          </w:tcPr>
          <w:p w14:paraId="7B443C8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676" w:type="dxa"/>
            <w:gridSpan w:val="3"/>
            <w:vAlign w:val="bottom"/>
          </w:tcPr>
          <w:p w14:paraId="03D3012E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E0F82F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619DFEEF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054A0B31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049C0DA7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223B70" w:rsidRPr="0069608B" w14:paraId="68224504" w14:textId="77777777" w:rsidTr="00221FDF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1848A6B4" w14:textId="43B88961" w:rsidR="00223B70" w:rsidRPr="0069608B" w:rsidRDefault="00223B70" w:rsidP="00223B70">
            <w:pPr>
              <w:ind w:left="75" w:right="-1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</w:t>
            </w:r>
            <w:r w:rsidRPr="0069608B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ปี</w:t>
            </w:r>
            <w:r w:rsidRPr="0069608B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ab/>
            </w:r>
            <w:r w:rsidRPr="0069608B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31 ธันวาคม</w:t>
            </w:r>
          </w:p>
        </w:tc>
        <w:tc>
          <w:tcPr>
            <w:tcW w:w="810" w:type="dxa"/>
            <w:shd w:val="clear" w:color="auto" w:fill="auto"/>
          </w:tcPr>
          <w:p w14:paraId="36300043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86DF02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63" w:type="dxa"/>
          </w:tcPr>
          <w:p w14:paraId="5326334E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</w:tcPr>
          <w:p w14:paraId="7B8B2088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6C0283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0" w:type="dxa"/>
          </w:tcPr>
          <w:p w14:paraId="01A90DDF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4D85D2EB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1F94FF9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4" w:type="dxa"/>
          </w:tcPr>
          <w:p w14:paraId="747DD726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1AB3C8E3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2E7E82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58B83D75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2F1A91A3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51F5C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83" w:type="dxa"/>
          </w:tcPr>
          <w:p w14:paraId="484EABC8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0D21055B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6D7248A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46A1899D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3E2930D0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D42812A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38" w:type="dxa"/>
          </w:tcPr>
          <w:p w14:paraId="0B620DCA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7" w:type="dxa"/>
            <w:shd w:val="clear" w:color="auto" w:fill="auto"/>
          </w:tcPr>
          <w:p w14:paraId="4BB7B694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E42E72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4" w:type="dxa"/>
          </w:tcPr>
          <w:p w14:paraId="09D6ADB9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6" w:type="dxa"/>
            <w:shd w:val="clear" w:color="auto" w:fill="auto"/>
          </w:tcPr>
          <w:p w14:paraId="0BD351AD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F1078E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</w:tcPr>
          <w:p w14:paraId="6DBBA4C8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7" w:type="dxa"/>
            <w:shd w:val="clear" w:color="auto" w:fill="auto"/>
          </w:tcPr>
          <w:p w14:paraId="52AD7076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2C0369B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36" w:type="dxa"/>
          </w:tcPr>
          <w:p w14:paraId="02FBCD0D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10F61F0D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D11F976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36" w:type="dxa"/>
          </w:tcPr>
          <w:p w14:paraId="459BF623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0B3E877E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8E09A0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  <w:tc>
          <w:tcPr>
            <w:tcW w:w="249" w:type="dxa"/>
          </w:tcPr>
          <w:p w14:paraId="5B81F3A8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236D4A4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C73BE4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2562</w:t>
            </w:r>
          </w:p>
        </w:tc>
        <w:tc>
          <w:tcPr>
            <w:tcW w:w="240" w:type="dxa"/>
          </w:tcPr>
          <w:p w14:paraId="2051793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1" w:type="dxa"/>
            <w:shd w:val="clear" w:color="auto" w:fill="auto"/>
          </w:tcPr>
          <w:p w14:paraId="70A3EF38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1D390B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>2561</w:t>
            </w:r>
          </w:p>
        </w:tc>
      </w:tr>
      <w:tr w:rsidR="00223B70" w:rsidRPr="0069608B" w14:paraId="74E51F93" w14:textId="77777777" w:rsidTr="00221FDF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05BEAB7C" w14:textId="77777777" w:rsidR="00223B70" w:rsidRPr="0069608B" w:rsidRDefault="00223B70" w:rsidP="00223B70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3971" w:type="dxa"/>
            <w:gridSpan w:val="27"/>
          </w:tcPr>
          <w:p w14:paraId="7EC55F47" w14:textId="77777777" w:rsidR="00223B70" w:rsidRPr="0069608B" w:rsidRDefault="00223B70" w:rsidP="00223B7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69608B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</w:rPr>
              <w:t>พันบาท</w:t>
            </w:r>
            <w:r w:rsidRPr="0069608B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223B70" w:rsidRPr="0069608B" w14:paraId="66725044" w14:textId="77777777" w:rsidTr="00221FDF">
        <w:trPr>
          <w:trHeight w:val="60"/>
        </w:trPr>
        <w:tc>
          <w:tcPr>
            <w:tcW w:w="1620" w:type="dxa"/>
          </w:tcPr>
          <w:p w14:paraId="14F9431D" w14:textId="77777777" w:rsidR="00223B70" w:rsidRPr="0069608B" w:rsidRDefault="00223B70" w:rsidP="00223B70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69608B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</w:tcPr>
          <w:p w14:paraId="39907AF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2,123,455</w:t>
            </w:r>
          </w:p>
        </w:tc>
        <w:tc>
          <w:tcPr>
            <w:tcW w:w="263" w:type="dxa"/>
          </w:tcPr>
          <w:p w14:paraId="76CB126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vAlign w:val="center"/>
          </w:tcPr>
          <w:p w14:paraId="678CDE3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2,454,275</w:t>
            </w:r>
          </w:p>
        </w:tc>
        <w:tc>
          <w:tcPr>
            <w:tcW w:w="240" w:type="dxa"/>
          </w:tcPr>
          <w:p w14:paraId="2236C39F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</w:tcPr>
          <w:p w14:paraId="29FB6F1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1,965</w:t>
            </w:r>
          </w:p>
        </w:tc>
        <w:tc>
          <w:tcPr>
            <w:tcW w:w="284" w:type="dxa"/>
          </w:tcPr>
          <w:p w14:paraId="2DE1DEBC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4D2AA52B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1,870</w:t>
            </w:r>
          </w:p>
        </w:tc>
        <w:tc>
          <w:tcPr>
            <w:tcW w:w="236" w:type="dxa"/>
          </w:tcPr>
          <w:p w14:paraId="780F3869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7AF41385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91,534</w:t>
            </w:r>
          </w:p>
        </w:tc>
        <w:tc>
          <w:tcPr>
            <w:tcW w:w="283" w:type="dxa"/>
          </w:tcPr>
          <w:p w14:paraId="009DCD6E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40DEAF0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86,092</w:t>
            </w:r>
          </w:p>
        </w:tc>
        <w:tc>
          <w:tcPr>
            <w:tcW w:w="236" w:type="dxa"/>
          </w:tcPr>
          <w:p w14:paraId="39ED96FB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6AC5EEA7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190,925</w:t>
            </w:r>
          </w:p>
        </w:tc>
        <w:tc>
          <w:tcPr>
            <w:tcW w:w="238" w:type="dxa"/>
          </w:tcPr>
          <w:p w14:paraId="466163D8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vAlign w:val="center"/>
          </w:tcPr>
          <w:p w14:paraId="214033F5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169,964</w:t>
            </w:r>
          </w:p>
        </w:tc>
        <w:tc>
          <w:tcPr>
            <w:tcW w:w="244" w:type="dxa"/>
          </w:tcPr>
          <w:p w14:paraId="3715F35B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</w:tcPr>
          <w:p w14:paraId="6025AA1F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5,700</w:t>
            </w:r>
          </w:p>
        </w:tc>
        <w:tc>
          <w:tcPr>
            <w:tcW w:w="270" w:type="dxa"/>
          </w:tcPr>
          <w:p w14:paraId="1FFC4CB8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vAlign w:val="center"/>
          </w:tcPr>
          <w:p w14:paraId="2D17E01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46,890</w:t>
            </w:r>
          </w:p>
        </w:tc>
        <w:tc>
          <w:tcPr>
            <w:tcW w:w="236" w:type="dxa"/>
          </w:tcPr>
          <w:p w14:paraId="07FBF958" w14:textId="77777777" w:rsidR="00223B70" w:rsidRPr="00640583" w:rsidRDefault="00223B70" w:rsidP="00223B70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6899608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5F19511E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6949D492" w14:textId="77777777" w:rsidR="00223B70" w:rsidRPr="00640583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506CDBBA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</w:tcPr>
          <w:p w14:paraId="7B363D9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2,413,579</w:t>
            </w:r>
          </w:p>
        </w:tc>
        <w:tc>
          <w:tcPr>
            <w:tcW w:w="240" w:type="dxa"/>
          </w:tcPr>
          <w:p w14:paraId="6AE6C870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vAlign w:val="center"/>
          </w:tcPr>
          <w:p w14:paraId="32A45C36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2,759,091</w:t>
            </w:r>
          </w:p>
        </w:tc>
      </w:tr>
      <w:tr w:rsidR="00223B70" w:rsidRPr="0069608B" w14:paraId="59E59A17" w14:textId="77777777" w:rsidTr="00221FDF">
        <w:trPr>
          <w:trHeight w:val="60"/>
        </w:trPr>
        <w:tc>
          <w:tcPr>
            <w:tcW w:w="1620" w:type="dxa"/>
          </w:tcPr>
          <w:p w14:paraId="4A7E39F0" w14:textId="77777777" w:rsidR="00223B70" w:rsidRPr="0069608B" w:rsidRDefault="00223B70" w:rsidP="00223B70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678181FA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467,323</w:t>
            </w:r>
          </w:p>
        </w:tc>
        <w:tc>
          <w:tcPr>
            <w:tcW w:w="263" w:type="dxa"/>
          </w:tcPr>
          <w:p w14:paraId="6E64533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vAlign w:val="center"/>
          </w:tcPr>
          <w:p w14:paraId="19D89D47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461,146</w:t>
            </w:r>
          </w:p>
        </w:tc>
        <w:tc>
          <w:tcPr>
            <w:tcW w:w="240" w:type="dxa"/>
          </w:tcPr>
          <w:p w14:paraId="261666DD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</w:tcPr>
          <w:p w14:paraId="4474FD5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111,023</w:t>
            </w:r>
          </w:p>
        </w:tc>
        <w:tc>
          <w:tcPr>
            <w:tcW w:w="284" w:type="dxa"/>
          </w:tcPr>
          <w:p w14:paraId="57287A6D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46ED96CB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161,137</w:t>
            </w:r>
          </w:p>
        </w:tc>
        <w:tc>
          <w:tcPr>
            <w:tcW w:w="236" w:type="dxa"/>
          </w:tcPr>
          <w:p w14:paraId="23BEB281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65D2C0A6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23,735</w:t>
            </w:r>
          </w:p>
        </w:tc>
        <w:tc>
          <w:tcPr>
            <w:tcW w:w="283" w:type="dxa"/>
          </w:tcPr>
          <w:p w14:paraId="61358C93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5E5ECF4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25,424</w:t>
            </w:r>
          </w:p>
        </w:tc>
        <w:tc>
          <w:tcPr>
            <w:tcW w:w="236" w:type="dxa"/>
          </w:tcPr>
          <w:p w14:paraId="76438606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</w:tcPr>
          <w:p w14:paraId="17799835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</w:tcPr>
          <w:p w14:paraId="2ED0DED4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vAlign w:val="center"/>
          </w:tcPr>
          <w:p w14:paraId="1E013FF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</w:tcPr>
          <w:p w14:paraId="31007FA3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</w:tcPr>
          <w:p w14:paraId="7B2D68E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181F4EB3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vAlign w:val="center"/>
          </w:tcPr>
          <w:p w14:paraId="041AF396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8FF6AB5" w14:textId="77777777" w:rsidR="00223B70" w:rsidRPr="00640583" w:rsidRDefault="00223B70" w:rsidP="00223B70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19AD517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291BD093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2B1D58AB" w14:textId="77777777" w:rsidR="00223B70" w:rsidRPr="00640583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1FDF539E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</w:tcPr>
          <w:p w14:paraId="5597906A" w14:textId="197B2DED" w:rsidR="00223B70" w:rsidRPr="00640583" w:rsidRDefault="00A239CB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602,081</w:t>
            </w:r>
          </w:p>
        </w:tc>
        <w:tc>
          <w:tcPr>
            <w:tcW w:w="240" w:type="dxa"/>
          </w:tcPr>
          <w:p w14:paraId="328C1F4E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741" w:type="dxa"/>
            <w:vAlign w:val="center"/>
          </w:tcPr>
          <w:p w14:paraId="4499C34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647,707</w:t>
            </w:r>
          </w:p>
        </w:tc>
      </w:tr>
      <w:tr w:rsidR="00223B70" w:rsidRPr="0069608B" w14:paraId="743F79D2" w14:textId="77777777" w:rsidTr="00221FDF">
        <w:trPr>
          <w:trHeight w:val="80"/>
        </w:trPr>
        <w:tc>
          <w:tcPr>
            <w:tcW w:w="1620" w:type="dxa"/>
          </w:tcPr>
          <w:p w14:paraId="585544A3" w14:textId="77777777" w:rsidR="00223B70" w:rsidRPr="0069608B" w:rsidRDefault="00223B70" w:rsidP="00223B70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370AB6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19,823</w:t>
            </w:r>
          </w:p>
        </w:tc>
        <w:tc>
          <w:tcPr>
            <w:tcW w:w="263" w:type="dxa"/>
          </w:tcPr>
          <w:p w14:paraId="0CA2DEBB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5F47740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30,444</w:t>
            </w:r>
          </w:p>
        </w:tc>
        <w:tc>
          <w:tcPr>
            <w:tcW w:w="240" w:type="dxa"/>
          </w:tcPr>
          <w:p w14:paraId="533A8D40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849BB4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59,398</w:t>
            </w:r>
          </w:p>
        </w:tc>
        <w:tc>
          <w:tcPr>
            <w:tcW w:w="284" w:type="dxa"/>
          </w:tcPr>
          <w:p w14:paraId="0FA1486A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63CCE5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45,200</w:t>
            </w:r>
          </w:p>
        </w:tc>
        <w:tc>
          <w:tcPr>
            <w:tcW w:w="236" w:type="dxa"/>
          </w:tcPr>
          <w:p w14:paraId="44B8447C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C2813F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6,908</w:t>
            </w:r>
          </w:p>
        </w:tc>
        <w:tc>
          <w:tcPr>
            <w:tcW w:w="283" w:type="dxa"/>
          </w:tcPr>
          <w:p w14:paraId="589329DF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0BA37F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11,221</w:t>
            </w:r>
          </w:p>
        </w:tc>
        <w:tc>
          <w:tcPr>
            <w:tcW w:w="236" w:type="dxa"/>
          </w:tcPr>
          <w:p w14:paraId="2300C98E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0411E7B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8,923</w:t>
            </w:r>
          </w:p>
        </w:tc>
        <w:tc>
          <w:tcPr>
            <w:tcW w:w="238" w:type="dxa"/>
          </w:tcPr>
          <w:p w14:paraId="0D3B42FB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3585590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5,474</w:t>
            </w:r>
          </w:p>
        </w:tc>
        <w:tc>
          <w:tcPr>
            <w:tcW w:w="244" w:type="dxa"/>
          </w:tcPr>
          <w:p w14:paraId="57B5EE3C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79815B9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4,189</w:t>
            </w:r>
          </w:p>
        </w:tc>
        <w:tc>
          <w:tcPr>
            <w:tcW w:w="270" w:type="dxa"/>
          </w:tcPr>
          <w:p w14:paraId="72A2DFD4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D71C884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1,286</w:t>
            </w:r>
          </w:p>
        </w:tc>
        <w:tc>
          <w:tcPr>
            <w:tcW w:w="236" w:type="dxa"/>
          </w:tcPr>
          <w:p w14:paraId="41265D93" w14:textId="77777777" w:rsidR="00223B70" w:rsidRPr="00640583" w:rsidRDefault="00223B70" w:rsidP="00223B70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7E0A05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F746F43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DD6423" w14:textId="77777777" w:rsidR="00223B70" w:rsidRPr="00640583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385763DD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0B9EE443" w14:textId="259D8EDA" w:rsidR="00223B70" w:rsidRPr="00640583" w:rsidRDefault="00A239CB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 w:bidi="th-TH"/>
              </w:rPr>
              <w:t>99,241</w:t>
            </w:r>
          </w:p>
        </w:tc>
        <w:tc>
          <w:tcPr>
            <w:tcW w:w="240" w:type="dxa"/>
          </w:tcPr>
          <w:p w14:paraId="69A7A30C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5F26F2DA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93,625</w:t>
            </w:r>
          </w:p>
        </w:tc>
      </w:tr>
      <w:tr w:rsidR="00223B70" w:rsidRPr="0069608B" w14:paraId="1B46EFFC" w14:textId="77777777" w:rsidTr="00221FDF">
        <w:trPr>
          <w:trHeight w:val="70"/>
        </w:trPr>
        <w:tc>
          <w:tcPr>
            <w:tcW w:w="1620" w:type="dxa"/>
          </w:tcPr>
          <w:p w14:paraId="42316B52" w14:textId="77777777" w:rsidR="00223B70" w:rsidRPr="0069608B" w:rsidRDefault="00223B70" w:rsidP="00223B70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EEF058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2,610,601</w:t>
            </w:r>
          </w:p>
        </w:tc>
        <w:tc>
          <w:tcPr>
            <w:tcW w:w="263" w:type="dxa"/>
          </w:tcPr>
          <w:p w14:paraId="75874BB6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2708D1C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2,945,865</w:t>
            </w:r>
          </w:p>
        </w:tc>
        <w:tc>
          <w:tcPr>
            <w:tcW w:w="240" w:type="dxa"/>
          </w:tcPr>
          <w:p w14:paraId="12E25F17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166A8C2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172,386</w:t>
            </w:r>
          </w:p>
        </w:tc>
        <w:tc>
          <w:tcPr>
            <w:tcW w:w="284" w:type="dxa"/>
          </w:tcPr>
          <w:p w14:paraId="2A64E52F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BB8F338" w14:textId="77777777" w:rsidR="00223B70" w:rsidRPr="005969CF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208,207</w:t>
            </w:r>
          </w:p>
        </w:tc>
        <w:tc>
          <w:tcPr>
            <w:tcW w:w="236" w:type="dxa"/>
          </w:tcPr>
          <w:p w14:paraId="01579F90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1991004D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122,177</w:t>
            </w:r>
          </w:p>
        </w:tc>
        <w:tc>
          <w:tcPr>
            <w:tcW w:w="283" w:type="dxa"/>
          </w:tcPr>
          <w:p w14:paraId="6AC54B29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DE14A49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122,737</w:t>
            </w:r>
          </w:p>
        </w:tc>
        <w:tc>
          <w:tcPr>
            <w:tcW w:w="236" w:type="dxa"/>
          </w:tcPr>
          <w:p w14:paraId="36EBA16B" w14:textId="77777777" w:rsidR="00223B70" w:rsidRPr="005969CF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089C69FB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199,848</w:t>
            </w:r>
          </w:p>
        </w:tc>
        <w:tc>
          <w:tcPr>
            <w:tcW w:w="238" w:type="dxa"/>
          </w:tcPr>
          <w:p w14:paraId="739A6912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05BDBBCC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175,438</w:t>
            </w:r>
          </w:p>
        </w:tc>
        <w:tc>
          <w:tcPr>
            <w:tcW w:w="244" w:type="dxa"/>
          </w:tcPr>
          <w:p w14:paraId="5ADA3615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</w:tcPr>
          <w:p w14:paraId="0059AD95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9,889</w:t>
            </w:r>
          </w:p>
        </w:tc>
        <w:tc>
          <w:tcPr>
            <w:tcW w:w="270" w:type="dxa"/>
          </w:tcPr>
          <w:p w14:paraId="0B64DA77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371DB696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48,176</w:t>
            </w:r>
          </w:p>
        </w:tc>
        <w:tc>
          <w:tcPr>
            <w:tcW w:w="236" w:type="dxa"/>
          </w:tcPr>
          <w:p w14:paraId="09F278EB" w14:textId="77777777" w:rsidR="00223B70" w:rsidRPr="005969CF" w:rsidRDefault="00223B70" w:rsidP="00223B70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159129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46E97CD" w14:textId="77777777" w:rsidR="00223B70" w:rsidRPr="005969CF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1C27F5E" w14:textId="77777777" w:rsidR="00223B70" w:rsidRPr="005969CF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2D9D2891" w14:textId="77777777" w:rsidR="00223B70" w:rsidRPr="005969CF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012A2057" w14:textId="287E0C0D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3,114,90</w:t>
            </w:r>
            <w:r w:rsidR="00A239CB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</w:t>
            </w:r>
          </w:p>
        </w:tc>
        <w:tc>
          <w:tcPr>
            <w:tcW w:w="240" w:type="dxa"/>
          </w:tcPr>
          <w:p w14:paraId="48275F07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14:paraId="29757CF1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3,500,423</w:t>
            </w:r>
          </w:p>
        </w:tc>
      </w:tr>
      <w:tr w:rsidR="00223B70" w:rsidRPr="0069608B" w14:paraId="56DC1B4B" w14:textId="77777777" w:rsidTr="00221FDF">
        <w:trPr>
          <w:trHeight w:val="70"/>
        </w:trPr>
        <w:tc>
          <w:tcPr>
            <w:tcW w:w="1620" w:type="dxa"/>
          </w:tcPr>
          <w:p w14:paraId="0B716680" w14:textId="77777777" w:rsidR="00223B70" w:rsidRPr="0069608B" w:rsidRDefault="00223B70" w:rsidP="00223B70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69608B">
              <w:rPr>
                <w:rFonts w:asciiTheme="majorBidi" w:hAnsiTheme="majorBidi" w:cs="Angsana New" w:hint="cs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75E8B6" w14:textId="77777777" w:rsidR="00223B70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E6D480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(467,323)</w:t>
            </w:r>
          </w:p>
        </w:tc>
        <w:tc>
          <w:tcPr>
            <w:tcW w:w="263" w:type="dxa"/>
          </w:tcPr>
          <w:p w14:paraId="41716AC5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719D7D1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579350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(461,146)</w:t>
            </w:r>
          </w:p>
        </w:tc>
        <w:tc>
          <w:tcPr>
            <w:tcW w:w="240" w:type="dxa"/>
          </w:tcPr>
          <w:p w14:paraId="45F35D86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457C8C1" w14:textId="77777777" w:rsidR="00223B70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6BD5D3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(111,023)</w:t>
            </w:r>
          </w:p>
        </w:tc>
        <w:tc>
          <w:tcPr>
            <w:tcW w:w="284" w:type="dxa"/>
          </w:tcPr>
          <w:p w14:paraId="39AEF827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72C7D6" w14:textId="77777777" w:rsidR="00223B70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692426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(161,137)</w:t>
            </w:r>
          </w:p>
        </w:tc>
        <w:tc>
          <w:tcPr>
            <w:tcW w:w="236" w:type="dxa"/>
          </w:tcPr>
          <w:p w14:paraId="7A9CA39D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63DA7C2" w14:textId="77777777" w:rsidR="00223B70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659A2B4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(23,735)</w:t>
            </w:r>
          </w:p>
        </w:tc>
        <w:tc>
          <w:tcPr>
            <w:tcW w:w="283" w:type="dxa"/>
          </w:tcPr>
          <w:p w14:paraId="17C3BC71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B2107DA" w14:textId="77777777" w:rsidR="00223B70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D37170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(25,424)</w:t>
            </w:r>
          </w:p>
        </w:tc>
        <w:tc>
          <w:tcPr>
            <w:tcW w:w="236" w:type="dxa"/>
          </w:tcPr>
          <w:p w14:paraId="557A4EEA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503240C5" w14:textId="77777777" w:rsidR="00223B70" w:rsidRDefault="00223B70" w:rsidP="00223B7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2EBB6A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</w:tcPr>
          <w:p w14:paraId="17CA425D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4560B7A3" w14:textId="77777777" w:rsidR="00223B70" w:rsidRDefault="00223B70" w:rsidP="00223B7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A71B77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17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</w:tcPr>
          <w:p w14:paraId="679916FE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7713ED48" w14:textId="77777777" w:rsidR="00223B70" w:rsidRDefault="00223B70" w:rsidP="00223B70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282C94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</w:tcPr>
          <w:p w14:paraId="7E70BF2C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662EA07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BB8EFE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0D73C57" w14:textId="77777777" w:rsidR="00223B70" w:rsidRPr="00640583" w:rsidRDefault="00223B70" w:rsidP="00223B70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39DA734B" w14:textId="77777777" w:rsidR="00223B70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32B8E3" w14:textId="4D0AFEB6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00EBA9CC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</w:tcPr>
          <w:p w14:paraId="5F11E855" w14:textId="77777777" w:rsidR="00223B70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DD959A" w14:textId="2CE818F3" w:rsidR="00223B70" w:rsidRPr="00640583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2EC13261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34D6540" w14:textId="77777777" w:rsidR="00223B70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4B674CD" w14:textId="66032FCB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(602,081)</w:t>
            </w:r>
          </w:p>
        </w:tc>
        <w:tc>
          <w:tcPr>
            <w:tcW w:w="240" w:type="dxa"/>
          </w:tcPr>
          <w:p w14:paraId="26ABB3D7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A5BC02B" w14:textId="77777777" w:rsidR="00223B70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1F1101" w14:textId="6B320E4E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(647,707)</w:t>
            </w:r>
          </w:p>
        </w:tc>
      </w:tr>
      <w:tr w:rsidR="00223B70" w:rsidRPr="0069608B" w14:paraId="260231CD" w14:textId="77777777" w:rsidTr="00221FDF">
        <w:trPr>
          <w:trHeight w:val="70"/>
        </w:trPr>
        <w:tc>
          <w:tcPr>
            <w:tcW w:w="1620" w:type="dxa"/>
          </w:tcPr>
          <w:p w14:paraId="550FF478" w14:textId="77777777" w:rsidR="00223B70" w:rsidRPr="0069608B" w:rsidRDefault="00223B70" w:rsidP="00223B70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69608B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2292D5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2,143,278</w:t>
            </w:r>
          </w:p>
        </w:tc>
        <w:tc>
          <w:tcPr>
            <w:tcW w:w="263" w:type="dxa"/>
          </w:tcPr>
          <w:p w14:paraId="2967DD28" w14:textId="77777777" w:rsidR="00223B70" w:rsidRPr="005969CF" w:rsidRDefault="00223B70" w:rsidP="00223B70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09C10F7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2,484,719</w:t>
            </w:r>
          </w:p>
        </w:tc>
        <w:tc>
          <w:tcPr>
            <w:tcW w:w="240" w:type="dxa"/>
          </w:tcPr>
          <w:p w14:paraId="4E438781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FB24D69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61,363</w:t>
            </w:r>
          </w:p>
        </w:tc>
        <w:tc>
          <w:tcPr>
            <w:tcW w:w="284" w:type="dxa"/>
          </w:tcPr>
          <w:p w14:paraId="46507E0D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008873" w14:textId="77777777" w:rsidR="00223B70" w:rsidRPr="005969CF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47,070</w:t>
            </w:r>
          </w:p>
        </w:tc>
        <w:tc>
          <w:tcPr>
            <w:tcW w:w="236" w:type="dxa"/>
          </w:tcPr>
          <w:p w14:paraId="447F6172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5CA18B2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98,442</w:t>
            </w:r>
          </w:p>
        </w:tc>
        <w:tc>
          <w:tcPr>
            <w:tcW w:w="283" w:type="dxa"/>
          </w:tcPr>
          <w:p w14:paraId="15224D0B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F25372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97,313</w:t>
            </w:r>
          </w:p>
        </w:tc>
        <w:tc>
          <w:tcPr>
            <w:tcW w:w="236" w:type="dxa"/>
          </w:tcPr>
          <w:p w14:paraId="6E781BF2" w14:textId="77777777" w:rsidR="00223B70" w:rsidRPr="005969CF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10D50376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199,848</w:t>
            </w:r>
          </w:p>
        </w:tc>
        <w:tc>
          <w:tcPr>
            <w:tcW w:w="238" w:type="dxa"/>
          </w:tcPr>
          <w:p w14:paraId="56F272C0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90206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175,438</w:t>
            </w:r>
          </w:p>
        </w:tc>
        <w:tc>
          <w:tcPr>
            <w:tcW w:w="244" w:type="dxa"/>
          </w:tcPr>
          <w:p w14:paraId="763F6496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7902C879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9,889</w:t>
            </w:r>
          </w:p>
        </w:tc>
        <w:tc>
          <w:tcPr>
            <w:tcW w:w="270" w:type="dxa"/>
          </w:tcPr>
          <w:p w14:paraId="7AD1BF11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9BEBC8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48,176</w:t>
            </w:r>
          </w:p>
        </w:tc>
        <w:tc>
          <w:tcPr>
            <w:tcW w:w="236" w:type="dxa"/>
          </w:tcPr>
          <w:p w14:paraId="07B13432" w14:textId="77777777" w:rsidR="00223B70" w:rsidRPr="005969CF" w:rsidRDefault="00223B70" w:rsidP="00223B70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2C2227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C2710A8" w14:textId="77777777" w:rsidR="00223B70" w:rsidRPr="005969CF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6B262" w14:textId="77777777" w:rsidR="00223B70" w:rsidRPr="005969CF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-120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</w:tcPr>
          <w:p w14:paraId="78E619A9" w14:textId="77777777" w:rsidR="00223B70" w:rsidRPr="005969CF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right="-21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2E737436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2,512,820</w:t>
            </w:r>
          </w:p>
        </w:tc>
        <w:tc>
          <w:tcPr>
            <w:tcW w:w="240" w:type="dxa"/>
          </w:tcPr>
          <w:p w14:paraId="1E3E135C" w14:textId="77777777" w:rsidR="00223B70" w:rsidRPr="005969C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797ECC" w14:textId="77777777" w:rsidR="00223B70" w:rsidRPr="005969CF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5969C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2,852,716</w:t>
            </w:r>
          </w:p>
        </w:tc>
      </w:tr>
      <w:tr w:rsidR="00223B70" w:rsidRPr="0069608B" w14:paraId="638C9401" w14:textId="77777777" w:rsidTr="00221FDF">
        <w:trPr>
          <w:trHeight w:val="44"/>
        </w:trPr>
        <w:tc>
          <w:tcPr>
            <w:tcW w:w="1620" w:type="dxa"/>
          </w:tcPr>
          <w:p w14:paraId="3D3D4935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</w:t>
            </w: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(ขาดทุน)</w:t>
            </w: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ของ</w:t>
            </w:r>
          </w:p>
        </w:tc>
        <w:tc>
          <w:tcPr>
            <w:tcW w:w="810" w:type="dxa"/>
          </w:tcPr>
          <w:p w14:paraId="732E57E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53EE6CF1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</w:tcPr>
          <w:p w14:paraId="7CD62C7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3F75E0E6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</w:tcPr>
          <w:p w14:paraId="2841AC9A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</w:tcPr>
          <w:p w14:paraId="7A8749A3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</w:tcPr>
          <w:p w14:paraId="3320ED2C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11378DAD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</w:tcPr>
          <w:p w14:paraId="1B42CD6A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</w:tcPr>
          <w:p w14:paraId="6CCF0B62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</w:tcPr>
          <w:p w14:paraId="5DF4B16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0F47822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45581C8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</w:tcPr>
          <w:p w14:paraId="604B6080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</w:tcPr>
          <w:p w14:paraId="46C1F93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</w:tcPr>
          <w:p w14:paraId="1A81E62E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</w:tcPr>
          <w:p w14:paraId="04684596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</w:p>
        </w:tc>
        <w:tc>
          <w:tcPr>
            <w:tcW w:w="270" w:type="dxa"/>
          </w:tcPr>
          <w:p w14:paraId="2F423AEC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</w:tcPr>
          <w:p w14:paraId="1ADB48C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6982BF7F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F94B7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11D2113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2EC43A7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9" w:type="dxa"/>
          </w:tcPr>
          <w:p w14:paraId="7CEC261F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</w:tcPr>
          <w:p w14:paraId="0A7F65E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54752576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</w:tcPr>
          <w:p w14:paraId="2D2AF1D7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23B70" w:rsidRPr="0069608B" w:rsidDel="00B44016" w14:paraId="7BECC72D" w14:textId="77777777" w:rsidTr="00221FDF">
        <w:trPr>
          <w:trHeight w:val="119"/>
        </w:trPr>
        <w:tc>
          <w:tcPr>
            <w:tcW w:w="1620" w:type="dxa"/>
          </w:tcPr>
          <w:p w14:paraId="2316CE78" w14:textId="06A113CF" w:rsidR="00223B70" w:rsidRPr="005D485E" w:rsidRDefault="00223B70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6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ส่วนงานก่อนหักภาษี</w:t>
            </w:r>
          </w:p>
        </w:tc>
        <w:tc>
          <w:tcPr>
            <w:tcW w:w="810" w:type="dxa"/>
          </w:tcPr>
          <w:p w14:paraId="1C09A8BA" w14:textId="6C81B1CE" w:rsidR="00223B70" w:rsidRPr="00640583" w:rsidDel="00B44016" w:rsidRDefault="00223B70" w:rsidP="00221FD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 xml:space="preserve">      </w:t>
            </w: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494,224</w:t>
            </w:r>
          </w:p>
        </w:tc>
        <w:tc>
          <w:tcPr>
            <w:tcW w:w="263" w:type="dxa"/>
          </w:tcPr>
          <w:p w14:paraId="399A9C65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903" w:type="dxa"/>
          </w:tcPr>
          <w:p w14:paraId="5F979753" w14:textId="77777777" w:rsidR="00223B70" w:rsidRPr="00640583" w:rsidRDefault="00223B70" w:rsidP="00221FD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819,336</w:t>
            </w:r>
          </w:p>
        </w:tc>
        <w:tc>
          <w:tcPr>
            <w:tcW w:w="240" w:type="dxa"/>
          </w:tcPr>
          <w:p w14:paraId="5595468F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2EF96D5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(199,660)</w:t>
            </w:r>
          </w:p>
        </w:tc>
        <w:tc>
          <w:tcPr>
            <w:tcW w:w="284" w:type="dxa"/>
          </w:tcPr>
          <w:p w14:paraId="31E3BF67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7532D23C" w14:textId="77777777" w:rsidR="00223B70" w:rsidRPr="00221FDF" w:rsidRDefault="00223B70" w:rsidP="00221FDF">
            <w:pPr>
              <w:tabs>
                <w:tab w:val="clear" w:pos="227"/>
                <w:tab w:val="clear" w:pos="454"/>
                <w:tab w:val="decimal" w:pos="490"/>
              </w:tabs>
              <w:ind w:right="-108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221FDF">
              <w:rPr>
                <w:rFonts w:asciiTheme="majorBidi" w:hAnsiTheme="majorBidi" w:cstheme="majorBidi"/>
                <w:sz w:val="21"/>
                <w:szCs w:val="21"/>
                <w:lang w:val="en-GB"/>
              </w:rPr>
              <w:t>(156,478)</w:t>
            </w:r>
          </w:p>
        </w:tc>
        <w:tc>
          <w:tcPr>
            <w:tcW w:w="236" w:type="dxa"/>
          </w:tcPr>
          <w:p w14:paraId="39B84A3F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56" w:type="dxa"/>
          </w:tcPr>
          <w:p w14:paraId="58F05D77" w14:textId="77777777" w:rsidR="00223B70" w:rsidRPr="00640583" w:rsidRDefault="00223B70" w:rsidP="00221F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47,464</w:t>
            </w:r>
          </w:p>
        </w:tc>
        <w:tc>
          <w:tcPr>
            <w:tcW w:w="283" w:type="dxa"/>
          </w:tcPr>
          <w:p w14:paraId="183E7394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51" w:type="dxa"/>
          </w:tcPr>
          <w:p w14:paraId="14734B92" w14:textId="468F2239" w:rsidR="00223B70" w:rsidRPr="00640583" w:rsidRDefault="00223B70" w:rsidP="00221FD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   </w:t>
            </w: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50,245</w:t>
            </w:r>
          </w:p>
        </w:tc>
        <w:tc>
          <w:tcPr>
            <w:tcW w:w="236" w:type="dxa"/>
          </w:tcPr>
          <w:p w14:paraId="2626D7CA" w14:textId="77777777" w:rsidR="00223B70" w:rsidRPr="00640583" w:rsidRDefault="00223B70" w:rsidP="00223B70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56" w:type="dxa"/>
          </w:tcPr>
          <w:p w14:paraId="65A2A748" w14:textId="7C20BE3E" w:rsidR="00223B70" w:rsidRPr="00221FDF" w:rsidRDefault="00223B70" w:rsidP="00221F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124,900</w:t>
            </w:r>
          </w:p>
        </w:tc>
        <w:tc>
          <w:tcPr>
            <w:tcW w:w="238" w:type="dxa"/>
          </w:tcPr>
          <w:p w14:paraId="2BF858BD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27" w:type="dxa"/>
          </w:tcPr>
          <w:p w14:paraId="191F9BE1" w14:textId="77777777" w:rsidR="00223B70" w:rsidRPr="00640583" w:rsidRDefault="00223B70" w:rsidP="00221FD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117,226</w:t>
            </w:r>
          </w:p>
        </w:tc>
        <w:tc>
          <w:tcPr>
            <w:tcW w:w="244" w:type="dxa"/>
          </w:tcPr>
          <w:p w14:paraId="6CABB903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46" w:type="dxa"/>
          </w:tcPr>
          <w:p w14:paraId="0EC6BEF6" w14:textId="0F2F530D" w:rsidR="00223B70" w:rsidRPr="00640583" w:rsidRDefault="00223B70" w:rsidP="00221FDF">
            <w:pPr>
              <w:pStyle w:val="acctfourfigures"/>
              <w:tabs>
                <w:tab w:val="clear" w:pos="765"/>
              </w:tabs>
              <w:spacing w:line="240" w:lineRule="atLeast"/>
              <w:ind w:left="100" w:right="-650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(65,461)</w:t>
            </w:r>
          </w:p>
        </w:tc>
        <w:tc>
          <w:tcPr>
            <w:tcW w:w="270" w:type="dxa"/>
          </w:tcPr>
          <w:p w14:paraId="7998932B" w14:textId="77777777" w:rsidR="00223B70" w:rsidRPr="00221FDF" w:rsidRDefault="00223B70" w:rsidP="00221FD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rtl/>
                <w:lang w:val="en-GB"/>
              </w:rPr>
            </w:pPr>
          </w:p>
        </w:tc>
        <w:tc>
          <w:tcPr>
            <w:tcW w:w="707" w:type="dxa"/>
          </w:tcPr>
          <w:p w14:paraId="1DAE2FE7" w14:textId="77777777" w:rsidR="00223B70" w:rsidRPr="00640583" w:rsidRDefault="00223B70" w:rsidP="00221F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" w:right="-570"/>
              <w:jc w:val="both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(93,579)</w:t>
            </w:r>
          </w:p>
        </w:tc>
        <w:tc>
          <w:tcPr>
            <w:tcW w:w="236" w:type="dxa"/>
          </w:tcPr>
          <w:p w14:paraId="3E7073D4" w14:textId="77777777" w:rsidR="00223B70" w:rsidRPr="00640583" w:rsidRDefault="00223B70" w:rsidP="00223B70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</w:tcPr>
          <w:p w14:paraId="733626A6" w14:textId="77777777" w:rsidR="00223B70" w:rsidRPr="00640583" w:rsidRDefault="00223B70" w:rsidP="00223B70">
            <w:pPr>
              <w:pStyle w:val="acctfourfigures"/>
              <w:tabs>
                <w:tab w:val="decimal" w:pos="510"/>
              </w:tabs>
              <w:spacing w:line="240" w:lineRule="atLeast"/>
              <w:ind w:right="-263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(298,079)</w:t>
            </w:r>
          </w:p>
        </w:tc>
        <w:tc>
          <w:tcPr>
            <w:tcW w:w="236" w:type="dxa"/>
          </w:tcPr>
          <w:p w14:paraId="7F75A36A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0B161D" w14:textId="77777777" w:rsidR="00223B70" w:rsidRPr="00640583" w:rsidRDefault="00223B70" w:rsidP="00221F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4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(285,541)</w:t>
            </w:r>
          </w:p>
        </w:tc>
        <w:tc>
          <w:tcPr>
            <w:tcW w:w="249" w:type="dxa"/>
          </w:tcPr>
          <w:p w14:paraId="475C3312" w14:textId="77777777" w:rsidR="00223B70" w:rsidRPr="00640583" w:rsidRDefault="00223B70" w:rsidP="00223B70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62" w:type="dxa"/>
          </w:tcPr>
          <w:p w14:paraId="66744C50" w14:textId="2591DD63" w:rsidR="00223B70" w:rsidRPr="00640583" w:rsidRDefault="00223B70" w:rsidP="00221F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10</w:t>
            </w: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3,388</w:t>
            </w:r>
          </w:p>
        </w:tc>
        <w:tc>
          <w:tcPr>
            <w:tcW w:w="240" w:type="dxa"/>
          </w:tcPr>
          <w:p w14:paraId="16A074C7" w14:textId="77777777" w:rsidR="00223B70" w:rsidRPr="00221FDF" w:rsidRDefault="00223B70" w:rsidP="00223B70">
            <w:pPr>
              <w:tabs>
                <w:tab w:val="clear" w:pos="454"/>
                <w:tab w:val="decimal" w:pos="436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741" w:type="dxa"/>
          </w:tcPr>
          <w:p w14:paraId="10DCA684" w14:textId="77777777" w:rsidR="00223B70" w:rsidRPr="00640583" w:rsidRDefault="00223B70" w:rsidP="00221FD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451,209</w:t>
            </w:r>
          </w:p>
        </w:tc>
      </w:tr>
      <w:tr w:rsidR="00223B70" w:rsidRPr="0069608B" w:rsidDel="00B44016" w14:paraId="055300BE" w14:textId="77777777" w:rsidTr="00221FDF">
        <w:trPr>
          <w:trHeight w:val="44"/>
        </w:trPr>
        <w:tc>
          <w:tcPr>
            <w:tcW w:w="1620" w:type="dxa"/>
          </w:tcPr>
          <w:p w14:paraId="45A21683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6468185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bottom"/>
          </w:tcPr>
          <w:p w14:paraId="09E3B4AB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7F96C694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564D2063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67E06348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  <w:vAlign w:val="bottom"/>
          </w:tcPr>
          <w:p w14:paraId="264DC1E3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1013D731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64332F57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  <w:vAlign w:val="bottom"/>
          </w:tcPr>
          <w:p w14:paraId="1AAC13D2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56811264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30AB5B86" w14:textId="77777777" w:rsidR="00223B70" w:rsidRPr="00640583" w:rsidDel="00B44016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8E2EB5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746A2869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279D47DF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  <w:vAlign w:val="bottom"/>
          </w:tcPr>
          <w:p w14:paraId="57DAF613" w14:textId="77777777" w:rsidR="00223B70" w:rsidRPr="00640583" w:rsidDel="00B44016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244" w:type="dxa"/>
            <w:vAlign w:val="bottom"/>
          </w:tcPr>
          <w:p w14:paraId="061F1C5C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  <w:vAlign w:val="bottom"/>
          </w:tcPr>
          <w:p w14:paraId="728FA6A6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0BF9151C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44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  <w:vAlign w:val="bottom"/>
          </w:tcPr>
          <w:p w14:paraId="6DAB8EB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698FD20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D787F8D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0" w:right="-2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bottom"/>
          </w:tcPr>
          <w:p w14:paraId="22C2227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CB1B5DC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189A5EF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14:paraId="753ACDDF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6BF8EC87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  <w:vAlign w:val="bottom"/>
          </w:tcPr>
          <w:p w14:paraId="4796F572" w14:textId="77777777" w:rsidR="00223B70" w:rsidRPr="00640583" w:rsidDel="00B44016" w:rsidRDefault="00223B70" w:rsidP="00223B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23B70" w:rsidRPr="0069608B" w14:paraId="48677F21" w14:textId="77777777" w:rsidTr="00221FDF">
        <w:trPr>
          <w:trHeight w:val="337"/>
        </w:trPr>
        <w:tc>
          <w:tcPr>
            <w:tcW w:w="1620" w:type="dxa"/>
          </w:tcPr>
          <w:p w14:paraId="5C5022D5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69608B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3</w:t>
            </w:r>
            <w:r w:rsidRPr="0069608B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69608B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</w:tcPr>
          <w:p w14:paraId="09552CD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A6A17B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6,067,000</w:t>
            </w:r>
          </w:p>
        </w:tc>
        <w:tc>
          <w:tcPr>
            <w:tcW w:w="263" w:type="dxa"/>
          </w:tcPr>
          <w:p w14:paraId="4A8DAFF1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38A39C99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7,160,199</w:t>
            </w:r>
          </w:p>
        </w:tc>
        <w:tc>
          <w:tcPr>
            <w:tcW w:w="240" w:type="dxa"/>
          </w:tcPr>
          <w:p w14:paraId="77BB7092" w14:textId="77777777" w:rsidR="00223B70" w:rsidRPr="00640583" w:rsidRDefault="00223B70" w:rsidP="00223B70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</w:tcPr>
          <w:p w14:paraId="6CDA8CD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75930D4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325,583</w:t>
            </w:r>
          </w:p>
        </w:tc>
        <w:tc>
          <w:tcPr>
            <w:tcW w:w="284" w:type="dxa"/>
          </w:tcPr>
          <w:p w14:paraId="53B2F514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1370E5B9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101,668</w:t>
            </w:r>
          </w:p>
        </w:tc>
        <w:tc>
          <w:tcPr>
            <w:tcW w:w="236" w:type="dxa"/>
          </w:tcPr>
          <w:p w14:paraId="6D299B6F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</w:tcPr>
          <w:p w14:paraId="703CD82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93C258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83,852</w:t>
            </w:r>
          </w:p>
        </w:tc>
        <w:tc>
          <w:tcPr>
            <w:tcW w:w="283" w:type="dxa"/>
          </w:tcPr>
          <w:p w14:paraId="4379A203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2C49165F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13,917</w:t>
            </w:r>
          </w:p>
        </w:tc>
        <w:tc>
          <w:tcPr>
            <w:tcW w:w="236" w:type="dxa"/>
          </w:tcPr>
          <w:p w14:paraId="0AEC06B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1BCA69E8" w14:textId="77777777" w:rsidR="00223B70" w:rsidRPr="00640583" w:rsidRDefault="00223B70" w:rsidP="00223B70">
            <w:pPr>
              <w:tabs>
                <w:tab w:val="decimal" w:pos="525"/>
              </w:tabs>
              <w:ind w:right="-16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F4DB170" w14:textId="67E6D343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70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2,753</w:t>
            </w:r>
          </w:p>
        </w:tc>
        <w:tc>
          <w:tcPr>
            <w:tcW w:w="238" w:type="dxa"/>
          </w:tcPr>
          <w:p w14:paraId="229CEC75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  <w:vAlign w:val="bottom"/>
          </w:tcPr>
          <w:p w14:paraId="79280504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797,349</w:t>
            </w:r>
          </w:p>
        </w:tc>
        <w:tc>
          <w:tcPr>
            <w:tcW w:w="244" w:type="dxa"/>
          </w:tcPr>
          <w:p w14:paraId="0F55535B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</w:tcPr>
          <w:p w14:paraId="576B88EC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370AEC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121,499</w:t>
            </w:r>
          </w:p>
        </w:tc>
        <w:tc>
          <w:tcPr>
            <w:tcW w:w="270" w:type="dxa"/>
          </w:tcPr>
          <w:p w14:paraId="24EE21D3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  <w:vAlign w:val="bottom"/>
          </w:tcPr>
          <w:p w14:paraId="5E94561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105,809</w:t>
            </w:r>
          </w:p>
        </w:tc>
        <w:tc>
          <w:tcPr>
            <w:tcW w:w="236" w:type="dxa"/>
          </w:tcPr>
          <w:p w14:paraId="7BB7CAA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</w:tcPr>
          <w:p w14:paraId="54E5829D" w14:textId="77777777" w:rsidR="00223B70" w:rsidRPr="00640583" w:rsidRDefault="00223B70" w:rsidP="00223B70">
            <w:pPr>
              <w:pStyle w:val="acctfourfigures"/>
              <w:tabs>
                <w:tab w:val="decimal" w:pos="456"/>
              </w:tabs>
              <w:spacing w:line="240" w:lineRule="atLeast"/>
              <w:ind w:left="-270" w:right="-263" w:firstLine="173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3D0B24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95"/>
                <w:tab w:val="decimal" w:pos="597"/>
              </w:tabs>
              <w:spacing w:line="240" w:lineRule="atLeast"/>
              <w:ind w:right="-144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5,423,805</w:t>
            </w:r>
          </w:p>
        </w:tc>
        <w:tc>
          <w:tcPr>
            <w:tcW w:w="236" w:type="dxa"/>
          </w:tcPr>
          <w:p w14:paraId="78532CB2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9E694A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20" w:right="-160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6,435,190</w:t>
            </w:r>
          </w:p>
        </w:tc>
        <w:tc>
          <w:tcPr>
            <w:tcW w:w="249" w:type="dxa"/>
          </w:tcPr>
          <w:p w14:paraId="0DE1015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</w:tcPr>
          <w:p w14:paraId="0BFC3A9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65FCB14" w14:textId="1D43A94D" w:rsidR="00223B70" w:rsidRPr="00640583" w:rsidRDefault="00223B70" w:rsidP="00223B7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80"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724,492</w:t>
            </w:r>
          </w:p>
        </w:tc>
        <w:tc>
          <w:tcPr>
            <w:tcW w:w="240" w:type="dxa"/>
          </w:tcPr>
          <w:p w14:paraId="03FEA885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  <w:vAlign w:val="bottom"/>
          </w:tcPr>
          <w:p w14:paraId="5B939928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14,614,132</w:t>
            </w:r>
          </w:p>
        </w:tc>
      </w:tr>
      <w:tr w:rsidR="00223B70" w:rsidRPr="0069608B" w14:paraId="4348E676" w14:textId="77777777" w:rsidTr="00221FDF">
        <w:trPr>
          <w:trHeight w:val="337"/>
        </w:trPr>
        <w:tc>
          <w:tcPr>
            <w:tcW w:w="1620" w:type="dxa"/>
          </w:tcPr>
          <w:p w14:paraId="4584E889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หนี้สินรวมของส่วนงาน</w:t>
            </w: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 xml:space="preserve"> </w:t>
            </w:r>
          </w:p>
          <w:p w14:paraId="16D9978E" w14:textId="77777777" w:rsidR="00223B70" w:rsidRPr="0069608B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79" w:hanging="84"/>
              <w:rPr>
                <w:rFonts w:asciiTheme="majorBidi" w:hAnsiTheme="majorBidi" w:cstheme="majorBidi"/>
                <w:sz w:val="21"/>
                <w:szCs w:val="21"/>
              </w:rPr>
            </w:pPr>
            <w:r w:rsidRPr="0069608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</w: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  <w:lang w:val="en-GB"/>
              </w:rPr>
              <w:t>ณ</w:t>
            </w:r>
            <w:r w:rsidRPr="0069608B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69608B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69608B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</w:tcPr>
          <w:p w14:paraId="3497D68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0D34B5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6,911,777</w:t>
            </w:r>
          </w:p>
        </w:tc>
        <w:tc>
          <w:tcPr>
            <w:tcW w:w="263" w:type="dxa"/>
          </w:tcPr>
          <w:p w14:paraId="55ABEAC8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3F5ACB2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8,661,850</w:t>
            </w:r>
          </w:p>
        </w:tc>
        <w:tc>
          <w:tcPr>
            <w:tcW w:w="240" w:type="dxa"/>
          </w:tcPr>
          <w:p w14:paraId="192F8DFA" w14:textId="77777777" w:rsidR="00223B70" w:rsidRPr="00640583" w:rsidRDefault="00223B70" w:rsidP="00223B70">
            <w:pPr>
              <w:tabs>
                <w:tab w:val="clear" w:pos="454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8" w:type="dxa"/>
          </w:tcPr>
          <w:p w14:paraId="5066734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56070B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5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80,711</w:t>
            </w:r>
          </w:p>
        </w:tc>
        <w:tc>
          <w:tcPr>
            <w:tcW w:w="284" w:type="dxa"/>
          </w:tcPr>
          <w:p w14:paraId="5FD1BA41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9" w:type="dxa"/>
            <w:vAlign w:val="bottom"/>
          </w:tcPr>
          <w:p w14:paraId="0BE34747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decimal" w:pos="488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75,689</w:t>
            </w:r>
          </w:p>
        </w:tc>
        <w:tc>
          <w:tcPr>
            <w:tcW w:w="236" w:type="dxa"/>
          </w:tcPr>
          <w:p w14:paraId="29322558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56" w:type="dxa"/>
          </w:tcPr>
          <w:p w14:paraId="03CF5D7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5405B91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9,953</w:t>
            </w:r>
          </w:p>
        </w:tc>
        <w:tc>
          <w:tcPr>
            <w:tcW w:w="283" w:type="dxa"/>
          </w:tcPr>
          <w:p w14:paraId="5105A743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51" w:type="dxa"/>
            <w:vAlign w:val="bottom"/>
          </w:tcPr>
          <w:p w14:paraId="60EE8A28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90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7,471</w:t>
            </w:r>
          </w:p>
        </w:tc>
        <w:tc>
          <w:tcPr>
            <w:tcW w:w="236" w:type="dxa"/>
          </w:tcPr>
          <w:p w14:paraId="3A37120C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6DBC3750" w14:textId="77777777" w:rsidR="00223B70" w:rsidRPr="00640583" w:rsidRDefault="00223B70" w:rsidP="00223B70">
            <w:pPr>
              <w:tabs>
                <w:tab w:val="decimal" w:pos="525"/>
              </w:tabs>
              <w:ind w:right="-165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68A2F9E9" w14:textId="47C2C165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72,08</w:t>
            </w:r>
            <w:r w:rsidR="006A79E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38" w:type="dxa"/>
          </w:tcPr>
          <w:p w14:paraId="4F5A579B" w14:textId="77777777" w:rsidR="00223B70" w:rsidRPr="00640583" w:rsidRDefault="00223B70" w:rsidP="00223B70">
            <w:pPr>
              <w:tabs>
                <w:tab w:val="clear" w:pos="454"/>
                <w:tab w:val="decimal" w:pos="436"/>
                <w:tab w:val="decimal" w:pos="597"/>
              </w:tabs>
              <w:ind w:left="-108" w:right="-19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27" w:type="dxa"/>
            <w:vAlign w:val="bottom"/>
          </w:tcPr>
          <w:p w14:paraId="57DFA7BB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76,708</w:t>
            </w:r>
          </w:p>
        </w:tc>
        <w:tc>
          <w:tcPr>
            <w:tcW w:w="244" w:type="dxa"/>
          </w:tcPr>
          <w:p w14:paraId="3A328348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79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6" w:type="dxa"/>
          </w:tcPr>
          <w:p w14:paraId="3EE32C89" w14:textId="77777777" w:rsidR="00223B70" w:rsidRPr="00640583" w:rsidRDefault="00223B70" w:rsidP="00223B70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C305345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43,127</w:t>
            </w:r>
          </w:p>
        </w:tc>
        <w:tc>
          <w:tcPr>
            <w:tcW w:w="270" w:type="dxa"/>
          </w:tcPr>
          <w:p w14:paraId="54F74D31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07" w:type="dxa"/>
            <w:vAlign w:val="bottom"/>
          </w:tcPr>
          <w:p w14:paraId="2E59237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</w:rPr>
              <w:t>14,265</w:t>
            </w:r>
          </w:p>
        </w:tc>
        <w:tc>
          <w:tcPr>
            <w:tcW w:w="236" w:type="dxa"/>
          </w:tcPr>
          <w:p w14:paraId="2CB1B3AB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</w:tcPr>
          <w:p w14:paraId="38466623" w14:textId="77777777" w:rsidR="00223B70" w:rsidRPr="00640583" w:rsidRDefault="00223B70" w:rsidP="00223B70">
            <w:pPr>
              <w:tabs>
                <w:tab w:val="decimal" w:pos="286"/>
              </w:tabs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7FC91D56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72" w:right="-204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6" w:type="dxa"/>
          </w:tcPr>
          <w:p w14:paraId="6177572A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</w:tcPr>
          <w:p w14:paraId="3A57C7E4" w14:textId="77777777" w:rsidR="00223B70" w:rsidRPr="00640583" w:rsidRDefault="00223B70" w:rsidP="00223B70">
            <w:pPr>
              <w:tabs>
                <w:tab w:val="decimal" w:pos="286"/>
              </w:tabs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49C434E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2" w:right="-202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</w:tcPr>
          <w:p w14:paraId="09CEDA23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</w:tcPr>
          <w:p w14:paraId="5F93192D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939B07C" w14:textId="1582120A" w:rsidR="00223B70" w:rsidRPr="00640583" w:rsidRDefault="00223B70" w:rsidP="00223B7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98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7,117,</w:t>
            </w:r>
            <w:r w:rsidR="00066AFC" w:rsidRPr="0064058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  <w:r w:rsidR="00066AFC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50</w:t>
            </w:r>
          </w:p>
        </w:tc>
        <w:tc>
          <w:tcPr>
            <w:tcW w:w="240" w:type="dxa"/>
          </w:tcPr>
          <w:p w14:paraId="2534566C" w14:textId="77777777" w:rsidR="00223B70" w:rsidRPr="00640583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8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741" w:type="dxa"/>
            <w:vAlign w:val="bottom"/>
          </w:tcPr>
          <w:p w14:paraId="63E42AC0" w14:textId="77777777" w:rsidR="00223B70" w:rsidRPr="00640583" w:rsidRDefault="00223B70" w:rsidP="00223B7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81" w:right="-109"/>
              <w:rPr>
                <w:rFonts w:asciiTheme="majorBidi" w:hAnsiTheme="majorBidi" w:cstheme="majorBidi"/>
                <w:sz w:val="21"/>
                <w:szCs w:val="21"/>
              </w:rPr>
            </w:pPr>
            <w:r w:rsidRPr="0064058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8,835,983</w:t>
            </w:r>
          </w:p>
        </w:tc>
      </w:tr>
      <w:bookmarkEnd w:id="55"/>
    </w:tbl>
    <w:p w14:paraId="5EBE071F" w14:textId="77777777" w:rsidR="005969CF" w:rsidRPr="0069608B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6"/>
          <w:szCs w:val="26"/>
          <w:lang w:val="en-GB" w:bidi="ar-SA"/>
        </w:rPr>
        <w:sectPr w:rsidR="005969CF" w:rsidRPr="0069608B" w:rsidSect="00420AD9">
          <w:pgSz w:w="16834" w:h="11909" w:orient="landscape" w:code="9"/>
          <w:pgMar w:top="691" w:right="720" w:bottom="576" w:left="720" w:header="720" w:footer="720" w:gutter="0"/>
          <w:cols w:space="720"/>
          <w:docGrid w:linePitch="326"/>
        </w:sectPr>
      </w:pPr>
    </w:p>
    <w:p w14:paraId="17C4D1FB" w14:textId="77777777" w:rsidR="005969CF" w:rsidRPr="00CC2E1D" w:rsidRDefault="005969CF" w:rsidP="005969CF">
      <w:pPr>
        <w:ind w:left="540"/>
        <w:rPr>
          <w:rFonts w:asciiTheme="majorBidi" w:hAnsiTheme="majorBidi" w:cstheme="majorBidi"/>
          <w:b/>
          <w:bCs/>
          <w:sz w:val="26"/>
          <w:szCs w:val="26"/>
        </w:rPr>
      </w:pPr>
      <w:bookmarkStart w:id="56" w:name="_Toc23425276"/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ข้อมูลเกี่ยวกับเขตภูมิศาสตร์ </w:t>
      </w:r>
    </w:p>
    <w:p w14:paraId="74B846CC" w14:textId="77777777" w:rsidR="005969CF" w:rsidRPr="00CC2E1D" w:rsidRDefault="005969CF" w:rsidP="005969CF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5C80FE4A" w14:textId="77777777" w:rsidR="005969CF" w:rsidRPr="00CC2E1D" w:rsidRDefault="005969CF" w:rsidP="005969CF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5BA8323A" w14:textId="77777777" w:rsidR="005969CF" w:rsidRPr="00CC2E1D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5969CF" w:rsidRPr="00CC2E1D" w14:paraId="209AF098" w14:textId="77777777" w:rsidTr="005969CF">
        <w:trPr>
          <w:cantSplit/>
          <w:tblHeader/>
        </w:trPr>
        <w:tc>
          <w:tcPr>
            <w:tcW w:w="5580" w:type="dxa"/>
          </w:tcPr>
          <w:p w14:paraId="5E9BB0A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5D447B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</w:tcPr>
          <w:p w14:paraId="0BCF090D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969CF" w:rsidRPr="00CC2E1D" w14:paraId="30AECB8D" w14:textId="77777777" w:rsidTr="005969CF">
        <w:trPr>
          <w:cantSplit/>
          <w:tblHeader/>
        </w:trPr>
        <w:tc>
          <w:tcPr>
            <w:tcW w:w="5580" w:type="dxa"/>
          </w:tcPr>
          <w:p w14:paraId="730CCBE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180" w:type="dxa"/>
          </w:tcPr>
          <w:p w14:paraId="4CF6A70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2D733A4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388F4AC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6C34625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</w:p>
        </w:tc>
      </w:tr>
      <w:tr w:rsidR="005969CF" w:rsidRPr="00CC2E1D" w14:paraId="3CD08187" w14:textId="77777777" w:rsidTr="005969CF">
        <w:trPr>
          <w:cantSplit/>
        </w:trPr>
        <w:tc>
          <w:tcPr>
            <w:tcW w:w="5580" w:type="dxa"/>
          </w:tcPr>
          <w:p w14:paraId="3CC3AF9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335B9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F4D8AB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969CF" w:rsidRPr="00CC2E1D" w14:paraId="0EA5DBEF" w14:textId="77777777" w:rsidTr="005969CF">
        <w:trPr>
          <w:cantSplit/>
        </w:trPr>
        <w:tc>
          <w:tcPr>
            <w:tcW w:w="5580" w:type="dxa"/>
          </w:tcPr>
          <w:p w14:paraId="2605DE1A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รายได้จากลูกค้าภายนอกและรายได้อื่น</w:t>
            </w:r>
          </w:p>
        </w:tc>
        <w:tc>
          <w:tcPr>
            <w:tcW w:w="180" w:type="dxa"/>
            <w:vAlign w:val="bottom"/>
          </w:tcPr>
          <w:p w14:paraId="4A265EEA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D141E2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7D6CF7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6E29CC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5969CF" w:rsidRPr="00CC2E1D" w14:paraId="06D29356" w14:textId="77777777" w:rsidTr="005969CF">
        <w:trPr>
          <w:cantSplit/>
        </w:trPr>
        <w:tc>
          <w:tcPr>
            <w:tcW w:w="5580" w:type="dxa"/>
          </w:tcPr>
          <w:p w14:paraId="0BF31E8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08E76F4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1A398EE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1,655,574</w:t>
            </w:r>
          </w:p>
        </w:tc>
        <w:tc>
          <w:tcPr>
            <w:tcW w:w="180" w:type="dxa"/>
          </w:tcPr>
          <w:p w14:paraId="6C2EC284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8E93CE9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1,801,908</w:t>
            </w:r>
          </w:p>
        </w:tc>
      </w:tr>
      <w:tr w:rsidR="005969CF" w:rsidRPr="00CC2E1D" w14:paraId="11486A3A" w14:textId="77777777" w:rsidTr="005969CF">
        <w:trPr>
          <w:cantSplit/>
        </w:trPr>
        <w:tc>
          <w:tcPr>
            <w:tcW w:w="5580" w:type="dxa"/>
          </w:tcPr>
          <w:p w14:paraId="576AF1C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3CCB421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CB2D5BA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387,242</w:t>
            </w:r>
          </w:p>
        </w:tc>
        <w:tc>
          <w:tcPr>
            <w:tcW w:w="180" w:type="dxa"/>
          </w:tcPr>
          <w:p w14:paraId="53BE1FF4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FDCB63F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539,654</w:t>
            </w:r>
          </w:p>
        </w:tc>
      </w:tr>
      <w:tr w:rsidR="005969CF" w:rsidRPr="00CC2E1D" w14:paraId="6F3D657F" w14:textId="77777777" w:rsidTr="005969CF">
        <w:trPr>
          <w:cantSplit/>
        </w:trPr>
        <w:tc>
          <w:tcPr>
            <w:tcW w:w="5580" w:type="dxa"/>
          </w:tcPr>
          <w:p w14:paraId="221FF6A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3F465EBA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9ACDB4B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47,892</w:t>
            </w:r>
          </w:p>
        </w:tc>
        <w:tc>
          <w:tcPr>
            <w:tcW w:w="180" w:type="dxa"/>
          </w:tcPr>
          <w:p w14:paraId="476577EE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AB6BB55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33,225</w:t>
            </w:r>
          </w:p>
        </w:tc>
      </w:tr>
      <w:tr w:rsidR="005969CF" w:rsidRPr="00CC2E1D" w14:paraId="6137D4CC" w14:textId="77777777" w:rsidTr="005969CF">
        <w:trPr>
          <w:cantSplit/>
        </w:trPr>
        <w:tc>
          <w:tcPr>
            <w:tcW w:w="5580" w:type="dxa"/>
          </w:tcPr>
          <w:p w14:paraId="216BAD2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3ADD855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F51E101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89,989</w:t>
            </w:r>
          </w:p>
        </w:tc>
        <w:tc>
          <w:tcPr>
            <w:tcW w:w="180" w:type="dxa"/>
          </w:tcPr>
          <w:p w14:paraId="6331C13F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6CF7E95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128,277</w:t>
            </w:r>
          </w:p>
        </w:tc>
      </w:tr>
      <w:tr w:rsidR="005969CF" w:rsidRPr="00CC2E1D" w14:paraId="7EA31B5B" w14:textId="77777777" w:rsidTr="005969CF">
        <w:trPr>
          <w:cantSplit/>
        </w:trPr>
        <w:tc>
          <w:tcPr>
            <w:tcW w:w="5580" w:type="dxa"/>
          </w:tcPr>
          <w:p w14:paraId="35EB789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257D201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C446B18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61,268</w:t>
            </w:r>
          </w:p>
        </w:tc>
        <w:tc>
          <w:tcPr>
            <w:tcW w:w="180" w:type="dxa"/>
          </w:tcPr>
          <w:p w14:paraId="77CD4AA9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9B63886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102,023</w:t>
            </w:r>
          </w:p>
        </w:tc>
      </w:tr>
      <w:tr w:rsidR="005969CF" w:rsidRPr="00CC2E1D" w14:paraId="70BB5100" w14:textId="77777777" w:rsidTr="005969CF">
        <w:trPr>
          <w:cantSplit/>
        </w:trPr>
        <w:tc>
          <w:tcPr>
            <w:tcW w:w="5580" w:type="dxa"/>
          </w:tcPr>
          <w:p w14:paraId="525D787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66E3DB6D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E65CF25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270,855</w:t>
            </w:r>
          </w:p>
        </w:tc>
        <w:tc>
          <w:tcPr>
            <w:tcW w:w="180" w:type="dxa"/>
          </w:tcPr>
          <w:p w14:paraId="32C8A385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36006E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247,629</w:t>
            </w:r>
          </w:p>
        </w:tc>
      </w:tr>
      <w:tr w:rsidR="005969CF" w:rsidRPr="00CC2E1D" w14:paraId="1B679E1F" w14:textId="77777777" w:rsidTr="005969CF">
        <w:trPr>
          <w:cantSplit/>
        </w:trPr>
        <w:tc>
          <w:tcPr>
            <w:tcW w:w="5580" w:type="dxa"/>
          </w:tcPr>
          <w:p w14:paraId="5D1F736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1A9BCAF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6C35E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2,512,820</w:t>
            </w:r>
          </w:p>
        </w:tc>
        <w:tc>
          <w:tcPr>
            <w:tcW w:w="180" w:type="dxa"/>
          </w:tcPr>
          <w:p w14:paraId="1541D23B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AD630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2,852,716</w:t>
            </w:r>
          </w:p>
        </w:tc>
      </w:tr>
    </w:tbl>
    <w:p w14:paraId="7129C4F4" w14:textId="77777777" w:rsidR="005969CF" w:rsidRPr="00CC2E1D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14:paraId="6A75BF98" w14:textId="77777777" w:rsidR="005969CF" w:rsidRPr="00CC2E1D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57" w:name="_Toc33611531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27  </w:t>
      </w:r>
      <w:bookmarkStart w:id="58" w:name="_Toc2200965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ค่าใช้จ่ายตามลักษณะ</w:t>
      </w:r>
      <w:bookmarkEnd w:id="57"/>
      <w:bookmarkEnd w:id="58"/>
    </w:p>
    <w:p w14:paraId="42442D45" w14:textId="77777777" w:rsidR="005969CF" w:rsidRPr="00CC2E1D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11"/>
        <w:gridCol w:w="990"/>
        <w:gridCol w:w="990"/>
        <w:gridCol w:w="180"/>
        <w:gridCol w:w="990"/>
        <w:gridCol w:w="180"/>
        <w:gridCol w:w="1080"/>
        <w:gridCol w:w="180"/>
        <w:gridCol w:w="990"/>
      </w:tblGrid>
      <w:tr w:rsidR="005969CF" w:rsidRPr="00CC2E1D" w14:paraId="662372A9" w14:textId="77777777" w:rsidTr="005969CF">
        <w:trPr>
          <w:cantSplit/>
          <w:tblHeader/>
        </w:trPr>
        <w:tc>
          <w:tcPr>
            <w:tcW w:w="3611" w:type="dxa"/>
          </w:tcPr>
          <w:p w14:paraId="4C897DF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1B34F8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66FE576A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66C5CE4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634796F" w14:textId="77777777" w:rsidR="005969CF" w:rsidRPr="0064058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405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9CF" w:rsidRPr="00CC2E1D" w14:paraId="7E3B0B79" w14:textId="77777777" w:rsidTr="005969CF">
        <w:trPr>
          <w:cantSplit/>
          <w:tblHeader/>
        </w:trPr>
        <w:tc>
          <w:tcPr>
            <w:tcW w:w="3611" w:type="dxa"/>
          </w:tcPr>
          <w:p w14:paraId="78F2A75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0AAEA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DB858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49F4B3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E1634E9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54F888B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A1A58D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D59009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A78900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969CF" w:rsidRPr="00CC2E1D" w14:paraId="5B677A5F" w14:textId="77777777" w:rsidTr="005969CF">
        <w:trPr>
          <w:cantSplit/>
          <w:tblHeader/>
        </w:trPr>
        <w:tc>
          <w:tcPr>
            <w:tcW w:w="3611" w:type="dxa"/>
          </w:tcPr>
          <w:p w14:paraId="3A342F8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F10DAC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590" w:type="dxa"/>
            <w:gridSpan w:val="7"/>
          </w:tcPr>
          <w:p w14:paraId="44A725F1" w14:textId="6C0B5544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969CF" w:rsidRPr="00CC2E1D" w14:paraId="59A829DC" w14:textId="77777777" w:rsidTr="005969CF">
        <w:trPr>
          <w:cantSplit/>
        </w:trPr>
        <w:tc>
          <w:tcPr>
            <w:tcW w:w="3611" w:type="dxa"/>
          </w:tcPr>
          <w:p w14:paraId="2BCE76F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90" w:type="dxa"/>
            <w:vAlign w:val="bottom"/>
          </w:tcPr>
          <w:p w14:paraId="2AB69D2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AB79638" w14:textId="77777777" w:rsidR="005969CF" w:rsidRPr="001811C2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0AACE6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659,021</w:t>
            </w:r>
          </w:p>
        </w:tc>
        <w:tc>
          <w:tcPr>
            <w:tcW w:w="180" w:type="dxa"/>
          </w:tcPr>
          <w:p w14:paraId="2497C321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D259F14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5754B727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722,387</w:t>
            </w:r>
          </w:p>
        </w:tc>
        <w:tc>
          <w:tcPr>
            <w:tcW w:w="180" w:type="dxa"/>
          </w:tcPr>
          <w:p w14:paraId="68033ACB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EF35F9A" w14:textId="77777777" w:rsidR="005969CF" w:rsidRPr="001811C2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A77954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380,714</w:t>
            </w:r>
          </w:p>
        </w:tc>
        <w:tc>
          <w:tcPr>
            <w:tcW w:w="180" w:type="dxa"/>
          </w:tcPr>
          <w:p w14:paraId="68E651F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6E2A739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20362EA5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385,560</w:t>
            </w:r>
          </w:p>
        </w:tc>
      </w:tr>
      <w:tr w:rsidR="005969CF" w:rsidRPr="00CC2E1D" w14:paraId="6229C98F" w14:textId="77777777" w:rsidTr="005969CF">
        <w:trPr>
          <w:cantSplit/>
        </w:trPr>
        <w:tc>
          <w:tcPr>
            <w:tcW w:w="3611" w:type="dxa"/>
          </w:tcPr>
          <w:p w14:paraId="235AC66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right="-79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ค่าบริการทำสัญญา</w:t>
            </w:r>
          </w:p>
        </w:tc>
        <w:tc>
          <w:tcPr>
            <w:tcW w:w="990" w:type="dxa"/>
            <w:vAlign w:val="bottom"/>
          </w:tcPr>
          <w:p w14:paraId="6C7AED7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2F57621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2,253</w:t>
            </w:r>
          </w:p>
        </w:tc>
        <w:tc>
          <w:tcPr>
            <w:tcW w:w="180" w:type="dxa"/>
          </w:tcPr>
          <w:p w14:paraId="5DC19FEF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8218CC2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2,454</w:t>
            </w:r>
          </w:p>
        </w:tc>
        <w:tc>
          <w:tcPr>
            <w:tcW w:w="180" w:type="dxa"/>
          </w:tcPr>
          <w:p w14:paraId="6A21CEC2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05D1FA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1,225</w:t>
            </w:r>
          </w:p>
        </w:tc>
        <w:tc>
          <w:tcPr>
            <w:tcW w:w="180" w:type="dxa"/>
          </w:tcPr>
          <w:p w14:paraId="3055341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FBB5E9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1,398</w:t>
            </w:r>
          </w:p>
        </w:tc>
      </w:tr>
      <w:tr w:rsidR="005969CF" w:rsidRPr="00CC2E1D" w14:paraId="51A66975" w14:textId="77777777" w:rsidTr="005969CF">
        <w:trPr>
          <w:cantSplit/>
        </w:trPr>
        <w:tc>
          <w:tcPr>
            <w:tcW w:w="3611" w:type="dxa"/>
          </w:tcPr>
          <w:p w14:paraId="78265DF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ค่าใช้จ่ายในการติดตามหนี้</w:t>
            </w:r>
          </w:p>
        </w:tc>
        <w:tc>
          <w:tcPr>
            <w:tcW w:w="990" w:type="dxa"/>
            <w:vAlign w:val="bottom"/>
          </w:tcPr>
          <w:p w14:paraId="72EEF57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44AB283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24,623</w:t>
            </w:r>
          </w:p>
        </w:tc>
        <w:tc>
          <w:tcPr>
            <w:tcW w:w="180" w:type="dxa"/>
            <w:vAlign w:val="bottom"/>
          </w:tcPr>
          <w:p w14:paraId="50AF29ED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AE836DF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22,497</w:t>
            </w:r>
          </w:p>
        </w:tc>
        <w:tc>
          <w:tcPr>
            <w:tcW w:w="180" w:type="dxa"/>
            <w:vAlign w:val="bottom"/>
          </w:tcPr>
          <w:p w14:paraId="698DF7AE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63B2FE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20,513</w:t>
            </w:r>
          </w:p>
        </w:tc>
        <w:tc>
          <w:tcPr>
            <w:tcW w:w="180" w:type="dxa"/>
            <w:vAlign w:val="bottom"/>
          </w:tcPr>
          <w:p w14:paraId="39D6798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4007C1D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18,416</w:t>
            </w:r>
          </w:p>
        </w:tc>
      </w:tr>
      <w:tr w:rsidR="005969CF" w:rsidRPr="00CC2E1D" w14:paraId="4B00635A" w14:textId="77777777" w:rsidTr="005969CF">
        <w:trPr>
          <w:cantSplit/>
        </w:trPr>
        <w:tc>
          <w:tcPr>
            <w:tcW w:w="3611" w:type="dxa"/>
          </w:tcPr>
          <w:p w14:paraId="78289055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4735FD1F" w14:textId="77777777" w:rsidR="005969CF" w:rsidRPr="00CC2E1D" w:rsidDel="00DD62A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D3C6BFE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32,099</w:t>
            </w:r>
          </w:p>
        </w:tc>
        <w:tc>
          <w:tcPr>
            <w:tcW w:w="180" w:type="dxa"/>
          </w:tcPr>
          <w:p w14:paraId="1207F865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D0FDC0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39,531</w:t>
            </w:r>
          </w:p>
        </w:tc>
        <w:tc>
          <w:tcPr>
            <w:tcW w:w="180" w:type="dxa"/>
          </w:tcPr>
          <w:p w14:paraId="2AA39E65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20054E4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9,351</w:t>
            </w:r>
          </w:p>
        </w:tc>
        <w:tc>
          <w:tcPr>
            <w:tcW w:w="180" w:type="dxa"/>
          </w:tcPr>
          <w:p w14:paraId="41C5A49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49098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14,463</w:t>
            </w:r>
          </w:p>
        </w:tc>
      </w:tr>
      <w:tr w:rsidR="005969CF" w:rsidRPr="00CC2E1D" w14:paraId="7585834A" w14:textId="77777777" w:rsidTr="005969CF">
        <w:trPr>
          <w:cantSplit/>
        </w:trPr>
        <w:tc>
          <w:tcPr>
            <w:tcW w:w="3611" w:type="dxa"/>
          </w:tcPr>
          <w:p w14:paraId="68F05A9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90" w:type="dxa"/>
            <w:vAlign w:val="bottom"/>
          </w:tcPr>
          <w:p w14:paraId="67CF7BF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DD28B6B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19,318</w:t>
            </w:r>
          </w:p>
        </w:tc>
        <w:tc>
          <w:tcPr>
            <w:tcW w:w="180" w:type="dxa"/>
          </w:tcPr>
          <w:p w14:paraId="313B4A8F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AA81CC0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15,128</w:t>
            </w:r>
          </w:p>
        </w:tc>
        <w:tc>
          <w:tcPr>
            <w:tcW w:w="180" w:type="dxa"/>
          </w:tcPr>
          <w:p w14:paraId="2E63D28F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6918580" w14:textId="09D2F716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11,96</w:t>
            </w:r>
            <w:r w:rsidR="00066AF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57BB594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95C506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7,531</w:t>
            </w:r>
          </w:p>
        </w:tc>
      </w:tr>
      <w:tr w:rsidR="005969CF" w:rsidRPr="00CC2E1D" w14:paraId="51217F26" w14:textId="77777777" w:rsidTr="005969CF">
        <w:trPr>
          <w:cantSplit/>
        </w:trPr>
        <w:tc>
          <w:tcPr>
            <w:tcW w:w="3611" w:type="dxa"/>
          </w:tcPr>
          <w:p w14:paraId="1E0AA219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ค่าธรรมเนียมงานทะเบียน</w:t>
            </w:r>
          </w:p>
        </w:tc>
        <w:tc>
          <w:tcPr>
            <w:tcW w:w="990" w:type="dxa"/>
            <w:vAlign w:val="bottom"/>
          </w:tcPr>
          <w:p w14:paraId="18F9686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82B83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8,037</w:t>
            </w:r>
          </w:p>
        </w:tc>
        <w:tc>
          <w:tcPr>
            <w:tcW w:w="180" w:type="dxa"/>
          </w:tcPr>
          <w:p w14:paraId="271A1B7B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F9CFDD3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9,824</w:t>
            </w:r>
          </w:p>
        </w:tc>
        <w:tc>
          <w:tcPr>
            <w:tcW w:w="180" w:type="dxa"/>
          </w:tcPr>
          <w:p w14:paraId="34C24DB6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D2C1297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  <w:tc>
          <w:tcPr>
            <w:tcW w:w="180" w:type="dxa"/>
          </w:tcPr>
          <w:p w14:paraId="3ED1EBA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64ADD89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1,400</w:t>
            </w:r>
          </w:p>
        </w:tc>
      </w:tr>
      <w:tr w:rsidR="005969CF" w:rsidRPr="00CC2E1D" w14:paraId="18AEB143" w14:textId="77777777" w:rsidTr="005969CF">
        <w:trPr>
          <w:cantSplit/>
        </w:trPr>
        <w:tc>
          <w:tcPr>
            <w:tcW w:w="3611" w:type="dxa"/>
          </w:tcPr>
          <w:p w14:paraId="0D17BF5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  <w:vAlign w:val="bottom"/>
          </w:tcPr>
          <w:p w14:paraId="6314C4C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ECDBB0B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44,386</w:t>
            </w:r>
          </w:p>
        </w:tc>
        <w:tc>
          <w:tcPr>
            <w:tcW w:w="180" w:type="dxa"/>
            <w:vAlign w:val="bottom"/>
          </w:tcPr>
          <w:p w14:paraId="258D6A0B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D29E1B1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47,667</w:t>
            </w:r>
          </w:p>
        </w:tc>
        <w:tc>
          <w:tcPr>
            <w:tcW w:w="180" w:type="dxa"/>
            <w:vAlign w:val="bottom"/>
          </w:tcPr>
          <w:p w14:paraId="0AC417E6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D588CE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3,203</w:t>
            </w:r>
          </w:p>
        </w:tc>
        <w:tc>
          <w:tcPr>
            <w:tcW w:w="180" w:type="dxa"/>
            <w:vAlign w:val="bottom"/>
          </w:tcPr>
          <w:p w14:paraId="5DEE0DC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93FF1D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4,935</w:t>
            </w:r>
          </w:p>
        </w:tc>
      </w:tr>
      <w:tr w:rsidR="005969CF" w:rsidRPr="00CC2E1D" w14:paraId="5ADD36C9" w14:textId="77777777" w:rsidTr="005969CF">
        <w:trPr>
          <w:cantSplit/>
        </w:trPr>
        <w:tc>
          <w:tcPr>
            <w:tcW w:w="3611" w:type="dxa"/>
          </w:tcPr>
          <w:p w14:paraId="00D313E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990" w:type="dxa"/>
            <w:vAlign w:val="bottom"/>
          </w:tcPr>
          <w:p w14:paraId="3CAE95F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BB64BF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232,177</w:t>
            </w:r>
          </w:p>
        </w:tc>
        <w:tc>
          <w:tcPr>
            <w:tcW w:w="180" w:type="dxa"/>
          </w:tcPr>
          <w:p w14:paraId="0014ADAF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457D230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104,385</w:t>
            </w:r>
          </w:p>
        </w:tc>
        <w:tc>
          <w:tcPr>
            <w:tcW w:w="180" w:type="dxa"/>
          </w:tcPr>
          <w:p w14:paraId="28275D72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938B602" w14:textId="77777777" w:rsidR="005969CF" w:rsidRPr="001811C2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811C2">
              <w:rPr>
                <w:rFonts w:asciiTheme="majorBidi" w:hAnsiTheme="majorBidi" w:cstheme="majorBidi"/>
                <w:sz w:val="26"/>
                <w:szCs w:val="26"/>
              </w:rPr>
              <w:t>180,908</w:t>
            </w:r>
          </w:p>
        </w:tc>
        <w:tc>
          <w:tcPr>
            <w:tcW w:w="180" w:type="dxa"/>
          </w:tcPr>
          <w:p w14:paraId="5FAB2B2A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4A3CC3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68,480</w:t>
            </w:r>
          </w:p>
        </w:tc>
      </w:tr>
    </w:tbl>
    <w:p w14:paraId="738BA5B1" w14:textId="77777777" w:rsidR="005969CF" w:rsidRDefault="005969CF" w:rsidP="005969CF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4F606DFD" w14:textId="77777777" w:rsidR="005969CF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416851F6" w14:textId="77777777" w:rsidR="005969CF" w:rsidRPr="00CC2E1D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59" w:name="_Toc33611532"/>
      <w:r w:rsidRPr="00CC2E1D">
        <w:rPr>
          <w:rFonts w:asciiTheme="majorBidi" w:hAnsiTheme="majorBidi" w:cstheme="majorBidi"/>
          <w:sz w:val="26"/>
          <w:szCs w:val="26"/>
          <w:u w:val="none"/>
          <w:lang w:val="th-TH"/>
        </w:rPr>
        <w:lastRenderedPageBreak/>
        <w:t>2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8  </w:t>
      </w:r>
      <w:r w:rsidRPr="00CC2E1D">
        <w:rPr>
          <w:rFonts w:asciiTheme="majorBidi" w:hAnsiTheme="majorBidi" w:cstheme="majorBidi"/>
          <w:sz w:val="26"/>
          <w:szCs w:val="26"/>
          <w:u w:val="none"/>
          <w:lang w:val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ต้นทุนทางการเงิน</w:t>
      </w:r>
      <w:bookmarkEnd w:id="59"/>
    </w:p>
    <w:p w14:paraId="5A1D160B" w14:textId="77777777" w:rsidR="005969CF" w:rsidRPr="00CC2E1D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990"/>
        <w:gridCol w:w="990"/>
        <w:gridCol w:w="255"/>
        <w:gridCol w:w="1005"/>
        <w:gridCol w:w="255"/>
        <w:gridCol w:w="1005"/>
        <w:gridCol w:w="256"/>
        <w:gridCol w:w="1004"/>
      </w:tblGrid>
      <w:tr w:rsidR="005969CF" w:rsidRPr="00CC2E1D" w14:paraId="534DC43A" w14:textId="77777777" w:rsidTr="005969CF">
        <w:trPr>
          <w:tblHeader/>
        </w:trPr>
        <w:tc>
          <w:tcPr>
            <w:tcW w:w="3510" w:type="dxa"/>
          </w:tcPr>
          <w:p w14:paraId="28E38F5F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FEE27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160225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CC2E1D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5" w:type="dxa"/>
          </w:tcPr>
          <w:p w14:paraId="2011303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65" w:type="dxa"/>
            <w:gridSpan w:val="3"/>
          </w:tcPr>
          <w:p w14:paraId="4E7400C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9CF" w:rsidRPr="00CC2E1D" w14:paraId="5056D003" w14:textId="77777777" w:rsidTr="005969CF">
        <w:trPr>
          <w:tblHeader/>
        </w:trPr>
        <w:tc>
          <w:tcPr>
            <w:tcW w:w="3510" w:type="dxa"/>
          </w:tcPr>
          <w:p w14:paraId="696DD649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35C299F8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9984B5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6D84BD69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863650D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14:paraId="38285999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F020D0F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0CBBE76C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FA9CE29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969CF" w:rsidRPr="00CC2E1D" w14:paraId="1ABA9FF0" w14:textId="77777777" w:rsidTr="005969CF">
        <w:trPr>
          <w:trHeight w:val="80"/>
          <w:tblHeader/>
        </w:trPr>
        <w:tc>
          <w:tcPr>
            <w:tcW w:w="3510" w:type="dxa"/>
          </w:tcPr>
          <w:p w14:paraId="2D76EA1E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4600515F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4770" w:type="dxa"/>
            <w:gridSpan w:val="7"/>
          </w:tcPr>
          <w:p w14:paraId="153E868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969CF" w:rsidRPr="00CC2E1D" w14:paraId="409C8C0E" w14:textId="77777777" w:rsidTr="005969CF">
        <w:tc>
          <w:tcPr>
            <w:tcW w:w="3510" w:type="dxa"/>
          </w:tcPr>
          <w:p w14:paraId="04967FF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ดอกเบี้ยจ่าย</w:t>
            </w: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1CB744E0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DA16AC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72A4A165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0D08286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4A2C18A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8B9E36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E55DD7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2F1E8336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CC2E1D" w14:paraId="3CDD4507" w14:textId="77777777" w:rsidTr="005969CF">
        <w:tc>
          <w:tcPr>
            <w:tcW w:w="3510" w:type="dxa"/>
          </w:tcPr>
          <w:p w14:paraId="50B5BBF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90" w:type="dxa"/>
          </w:tcPr>
          <w:p w14:paraId="66F8EC7D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95579D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5A4F2AE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2A2EC0E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5EAB52F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D9A5033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403B48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2D309BFF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CC2E1D" w14:paraId="4DB84673" w14:textId="77777777" w:rsidTr="005969CF">
        <w:tc>
          <w:tcPr>
            <w:tcW w:w="3510" w:type="dxa"/>
          </w:tcPr>
          <w:p w14:paraId="0FADEAA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990" w:type="dxa"/>
          </w:tcPr>
          <w:p w14:paraId="1E0F9243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66AD16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280,210</w:t>
            </w:r>
          </w:p>
        </w:tc>
        <w:tc>
          <w:tcPr>
            <w:tcW w:w="255" w:type="dxa"/>
          </w:tcPr>
          <w:p w14:paraId="5AF05E0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5254AEFA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292,428</w:t>
            </w:r>
          </w:p>
        </w:tc>
        <w:tc>
          <w:tcPr>
            <w:tcW w:w="255" w:type="dxa"/>
          </w:tcPr>
          <w:p w14:paraId="15C984A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6EF2368E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280,210</w:t>
            </w:r>
          </w:p>
        </w:tc>
        <w:tc>
          <w:tcPr>
            <w:tcW w:w="256" w:type="dxa"/>
          </w:tcPr>
          <w:p w14:paraId="5D23E18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48F6F93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292,428</w:t>
            </w:r>
          </w:p>
        </w:tc>
      </w:tr>
      <w:tr w:rsidR="005969CF" w:rsidRPr="00CC2E1D" w14:paraId="29F5E647" w14:textId="77777777" w:rsidTr="005969CF">
        <w:tc>
          <w:tcPr>
            <w:tcW w:w="3510" w:type="dxa"/>
          </w:tcPr>
          <w:p w14:paraId="317380C5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อื่นๆ</w:t>
            </w:r>
          </w:p>
        </w:tc>
        <w:tc>
          <w:tcPr>
            <w:tcW w:w="990" w:type="dxa"/>
          </w:tcPr>
          <w:p w14:paraId="371FDAFC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20D215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31,135</w:t>
            </w:r>
          </w:p>
        </w:tc>
        <w:tc>
          <w:tcPr>
            <w:tcW w:w="255" w:type="dxa"/>
          </w:tcPr>
          <w:p w14:paraId="722855FA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0775CAC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32,492</w:t>
            </w:r>
          </w:p>
        </w:tc>
        <w:tc>
          <w:tcPr>
            <w:tcW w:w="255" w:type="dxa"/>
          </w:tcPr>
          <w:p w14:paraId="4E2AE7E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5F0F9CAD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31,135</w:t>
            </w:r>
          </w:p>
        </w:tc>
        <w:tc>
          <w:tcPr>
            <w:tcW w:w="256" w:type="dxa"/>
          </w:tcPr>
          <w:p w14:paraId="74FA7A2D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82E0EAD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32,492</w:t>
            </w:r>
          </w:p>
        </w:tc>
      </w:tr>
      <w:tr w:rsidR="005969CF" w:rsidRPr="00CC2E1D" w14:paraId="65225FF5" w14:textId="77777777" w:rsidTr="005969CF">
        <w:tc>
          <w:tcPr>
            <w:tcW w:w="3510" w:type="dxa"/>
          </w:tcPr>
          <w:p w14:paraId="59900D0E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</w:tcPr>
          <w:p w14:paraId="0651B512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9C24FF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0C43F99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26CBF7F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79F4A93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3A0C0E00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B81F53B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43A9D377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CC2E1D" w14:paraId="57EBA9D8" w14:textId="77777777" w:rsidTr="005969CF">
        <w:tc>
          <w:tcPr>
            <w:tcW w:w="3510" w:type="dxa"/>
          </w:tcPr>
          <w:p w14:paraId="72C8312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0" w:type="dxa"/>
          </w:tcPr>
          <w:p w14:paraId="05120494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4654CB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27,484</w:t>
            </w:r>
          </w:p>
        </w:tc>
        <w:tc>
          <w:tcPr>
            <w:tcW w:w="255" w:type="dxa"/>
          </w:tcPr>
          <w:p w14:paraId="682FBDF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0A97C537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42,718</w:t>
            </w:r>
          </w:p>
        </w:tc>
        <w:tc>
          <w:tcPr>
            <w:tcW w:w="255" w:type="dxa"/>
          </w:tcPr>
          <w:p w14:paraId="7B75749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6406CC19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27,484</w:t>
            </w:r>
          </w:p>
        </w:tc>
        <w:tc>
          <w:tcPr>
            <w:tcW w:w="256" w:type="dxa"/>
          </w:tcPr>
          <w:p w14:paraId="73D0D609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2DB01A3F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42,718</w:t>
            </w:r>
          </w:p>
        </w:tc>
      </w:tr>
      <w:tr w:rsidR="005969CF" w:rsidRPr="00CC2E1D" w14:paraId="1E5CA395" w14:textId="77777777" w:rsidTr="005969CF">
        <w:tc>
          <w:tcPr>
            <w:tcW w:w="3510" w:type="dxa"/>
          </w:tcPr>
          <w:p w14:paraId="06DF9DD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เงินกู้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ยืม</w:t>
            </w:r>
          </w:p>
        </w:tc>
        <w:tc>
          <w:tcPr>
            <w:tcW w:w="990" w:type="dxa"/>
          </w:tcPr>
          <w:p w14:paraId="4BB6D077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F684823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1EA4379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CF468C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67646F7C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1315D60B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7C13059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5968A3B1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CC2E1D" w14:paraId="7EC0DE13" w14:textId="77777777" w:rsidTr="005969CF">
        <w:tc>
          <w:tcPr>
            <w:tcW w:w="3510" w:type="dxa"/>
          </w:tcPr>
          <w:p w14:paraId="62FC3C4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</w:tcPr>
          <w:p w14:paraId="01A175FE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2A3850F7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4D86D65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8D9BF4E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648CE083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0B8DDEE1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CAC16A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50EF1336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1,273</w:t>
            </w:r>
          </w:p>
        </w:tc>
      </w:tr>
      <w:tr w:rsidR="005969CF" w:rsidRPr="00CC2E1D" w14:paraId="27855C16" w14:textId="77777777" w:rsidTr="005969CF">
        <w:tc>
          <w:tcPr>
            <w:tcW w:w="3510" w:type="dxa"/>
          </w:tcPr>
          <w:p w14:paraId="4814687A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0" w:type="dxa"/>
          </w:tcPr>
          <w:p w14:paraId="51F8E79C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A3CF6" w14:textId="7D5DB153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7,40</w:t>
            </w:r>
            <w:r w:rsidR="00CC6DB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5" w:type="dxa"/>
          </w:tcPr>
          <w:p w14:paraId="53619BC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2A22F81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9,279</w:t>
            </w:r>
          </w:p>
        </w:tc>
        <w:tc>
          <w:tcPr>
            <w:tcW w:w="255" w:type="dxa"/>
          </w:tcPr>
          <w:p w14:paraId="03055EA1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BF626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5EEB100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1092962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9CF" w:rsidRPr="00CC2E1D" w14:paraId="0EADE422" w14:textId="77777777" w:rsidTr="005969CF">
        <w:tc>
          <w:tcPr>
            <w:tcW w:w="3510" w:type="dxa"/>
          </w:tcPr>
          <w:p w14:paraId="422A766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720D5962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2AEA22" w14:textId="0E68AF0C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346,23</w:t>
            </w:r>
            <w:r w:rsidR="00CC6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5" w:type="dxa"/>
          </w:tcPr>
          <w:p w14:paraId="5A64D29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68F10769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376,917</w:t>
            </w:r>
          </w:p>
        </w:tc>
        <w:tc>
          <w:tcPr>
            <w:tcW w:w="255" w:type="dxa"/>
          </w:tcPr>
          <w:p w14:paraId="01B62555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43C2EDB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338,829</w:t>
            </w:r>
          </w:p>
        </w:tc>
        <w:tc>
          <w:tcPr>
            <w:tcW w:w="256" w:type="dxa"/>
          </w:tcPr>
          <w:p w14:paraId="28267C65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677F0349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368,911</w:t>
            </w:r>
          </w:p>
        </w:tc>
      </w:tr>
      <w:tr w:rsidR="005969CF" w:rsidRPr="00CC2E1D" w14:paraId="30DC2F92" w14:textId="77777777" w:rsidTr="005969CF">
        <w:tc>
          <w:tcPr>
            <w:tcW w:w="3510" w:type="dxa"/>
          </w:tcPr>
          <w:p w14:paraId="4015B34F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ค่าตัดจำหน่ายของต้นทุนการทำรายการ</w:t>
            </w:r>
          </w:p>
        </w:tc>
        <w:tc>
          <w:tcPr>
            <w:tcW w:w="990" w:type="dxa"/>
          </w:tcPr>
          <w:p w14:paraId="1B8CB811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E19E7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15,510</w:t>
            </w:r>
          </w:p>
        </w:tc>
        <w:tc>
          <w:tcPr>
            <w:tcW w:w="255" w:type="dxa"/>
          </w:tcPr>
          <w:p w14:paraId="00B46F7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2524D2B8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19,560</w:t>
            </w:r>
          </w:p>
        </w:tc>
        <w:tc>
          <w:tcPr>
            <w:tcW w:w="255" w:type="dxa"/>
          </w:tcPr>
          <w:p w14:paraId="10B49B7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3140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15,510</w:t>
            </w:r>
          </w:p>
        </w:tc>
        <w:tc>
          <w:tcPr>
            <w:tcW w:w="256" w:type="dxa"/>
          </w:tcPr>
          <w:p w14:paraId="7DBA5BB8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vAlign w:val="bottom"/>
          </w:tcPr>
          <w:p w14:paraId="715DA6FD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19,529</w:t>
            </w:r>
          </w:p>
        </w:tc>
      </w:tr>
      <w:tr w:rsidR="005969CF" w:rsidRPr="00CC2E1D" w14:paraId="3210D6E0" w14:textId="77777777" w:rsidTr="005969CF">
        <w:tc>
          <w:tcPr>
            <w:tcW w:w="3510" w:type="dxa"/>
          </w:tcPr>
          <w:p w14:paraId="0A19D107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1B74BCFB" w14:textId="77777777" w:rsidR="005969CF" w:rsidRPr="00CC2E1D" w:rsidRDefault="005969CF" w:rsidP="00596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2AEF1" w14:textId="6110166E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361,74</w:t>
            </w:r>
            <w:r w:rsidR="00CC6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5" w:type="dxa"/>
          </w:tcPr>
          <w:p w14:paraId="787E3182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E3FE4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396,477</w:t>
            </w:r>
          </w:p>
        </w:tc>
        <w:tc>
          <w:tcPr>
            <w:tcW w:w="255" w:type="dxa"/>
          </w:tcPr>
          <w:p w14:paraId="1B25C474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E5994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354,339</w:t>
            </w:r>
          </w:p>
        </w:tc>
        <w:tc>
          <w:tcPr>
            <w:tcW w:w="256" w:type="dxa"/>
          </w:tcPr>
          <w:p w14:paraId="5CEF4886" w14:textId="77777777" w:rsidR="005969CF" w:rsidRPr="00CC2E1D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E1AA3" w14:textId="77777777" w:rsidR="005969CF" w:rsidRPr="00CC2E1D" w:rsidRDefault="005969CF" w:rsidP="005969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388,440</w:t>
            </w:r>
          </w:p>
        </w:tc>
      </w:tr>
    </w:tbl>
    <w:p w14:paraId="4B102C49" w14:textId="77777777" w:rsidR="005969CF" w:rsidRPr="00CC2E1D" w:rsidRDefault="005969CF" w:rsidP="005969CF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67FCF5A" w14:textId="77777777" w:rsidR="005969CF" w:rsidRPr="00CC2E1D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60" w:name="_Toc33611533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29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การบัญชีป้องกันความเสี่ยงเงินลงทุนสุทธิในการดำเนินงานต่างประเทศ</w:t>
      </w:r>
      <w:bookmarkEnd w:id="60"/>
    </w:p>
    <w:p w14:paraId="30427993" w14:textId="77777777" w:rsidR="005969CF" w:rsidRPr="00CC2E1D" w:rsidRDefault="005969CF" w:rsidP="005969CF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013ED9FE" w14:textId="3DB318B5" w:rsidR="005969CF" w:rsidRPr="00CC2E1D" w:rsidRDefault="005969CF" w:rsidP="005969CF">
      <w:pPr>
        <w:ind w:left="45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CC2E1D">
        <w:rPr>
          <w:rFonts w:asciiTheme="majorBidi" w:hAnsiTheme="majorBidi" w:cstheme="majorBidi"/>
          <w:sz w:val="26"/>
          <w:szCs w:val="26"/>
        </w:rPr>
        <w:t>31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CC2E1D">
        <w:rPr>
          <w:rFonts w:asciiTheme="majorBidi" w:hAnsiTheme="majorBidi" w:cstheme="majorBidi"/>
          <w:sz w:val="26"/>
          <w:szCs w:val="26"/>
        </w:rPr>
        <w:t>2562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มีเงินให้กู้ยืมแก่ </w:t>
      </w:r>
      <w:r w:rsidRPr="00CC2E1D">
        <w:rPr>
          <w:rFonts w:asciiTheme="majorBidi" w:hAnsiTheme="majorBidi" w:cstheme="majorBidi"/>
          <w:sz w:val="26"/>
          <w:szCs w:val="26"/>
        </w:rPr>
        <w:t xml:space="preserve">GLH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CC2E1D">
        <w:rPr>
          <w:rFonts w:asciiTheme="majorBidi" w:hAnsiTheme="majorBidi" w:cstheme="majorBidi"/>
          <w:sz w:val="26"/>
          <w:szCs w:val="26"/>
        </w:rPr>
        <w:t>154.1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ล้านเหรียญสหรัฐอเมริกา ซึ่งเป็นเงินกู้ยืมระยะยาว (</w:t>
      </w:r>
      <w:r w:rsidRPr="00CC2E1D">
        <w:rPr>
          <w:rFonts w:asciiTheme="majorBidi" w:hAnsiTheme="majorBidi" w:cstheme="majorBidi"/>
          <w:sz w:val="26"/>
          <w:szCs w:val="26"/>
        </w:rPr>
        <w:t xml:space="preserve">equity loans)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ถือเป็นส่วนหนึ่งของเงินลงทุนสุทธิในหน่วยงานต่างประเทศ รวมเงินลงทุนสุทธิในหน่วยงานต่างประเทศจำนวนทั้งหมด </w:t>
      </w:r>
      <w:r w:rsidRPr="00CC2E1D">
        <w:rPr>
          <w:rFonts w:asciiTheme="majorBidi" w:hAnsiTheme="majorBidi" w:cstheme="majorBidi"/>
          <w:sz w:val="26"/>
          <w:szCs w:val="26"/>
        </w:rPr>
        <w:t>273.3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ล้านเหรียญสหรัฐอเมริกา 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>นำมาตรฐานการบัญชีเกี่ยวกับการป้องกันความเสี่ยงเงินลงทุนสุทธิในการดำเนินงานต่างประเทศมาถือปฎิบัติ ทั้งนี้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ป้องกันความเสี่ยงอัตราแลกเปลี่ยนที่เป็นเงินตราต่างประเทศที่เกิดจากการแปลงค่างบการเงินของบริษัทย่อยซึ่งเป็นหน่วยงานในต่างประเทศโดยใช้หุ้นกู้แปลงสภาพที่เป็นเงินตราต่างประเทศในสกุลเงินเดียวกัน หลักการบัญชีป้องกันความเสี่ยงเงินลงทุนสุทธิที่นำมาปฎิบัตินั้น 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ีวัตถุประสงค์ที่จะใช้อัตราแลกเปลี่ยนที่เป็นอัตราปิดของหุ้นกู้แปลงสภาพเป็นเครื่องมือในการป้องกันความเสี่ยง ส่วนที่มีประสิทธิผลในการวัดมูลค่าหุ้นกู้แปลงสภาพใช้วิธี </w:t>
      </w:r>
      <w:r w:rsidRPr="00CC2E1D">
        <w:rPr>
          <w:rFonts w:asciiTheme="majorBidi" w:hAnsiTheme="majorBidi" w:cstheme="majorBidi"/>
          <w:sz w:val="26"/>
          <w:szCs w:val="26"/>
        </w:rPr>
        <w:t xml:space="preserve">dollar-offset method </w:t>
      </w:r>
      <w:r w:rsidRPr="00CC2E1D">
        <w:rPr>
          <w:rFonts w:asciiTheme="majorBidi" w:hAnsiTheme="majorBidi" w:cstheme="majorBidi"/>
          <w:sz w:val="26"/>
          <w:szCs w:val="26"/>
          <w:cs/>
        </w:rPr>
        <w:t>เพื่อใช้ในการป้องกันความเสี่ยงจะรับรู้ในกำไรขาดทุนเบ็ดเสร็จอื่น และจะไม่โอนกลับหรือรับรู้ในงบกำไรขาดทุนจนกว่าจะมีการจำหน่ายหน่วยงานต่างประเทศ</w:t>
      </w:r>
    </w:p>
    <w:p w14:paraId="633D93BA" w14:textId="77777777" w:rsidR="005969CF" w:rsidRPr="00CC2E1D" w:rsidRDefault="005969CF" w:rsidP="005969CF">
      <w:pPr>
        <w:ind w:left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4C593816" w14:textId="6A1F51CD" w:rsidR="005969CF" w:rsidRPr="00CC2E1D" w:rsidRDefault="005969CF" w:rsidP="005969CF">
      <w:pPr>
        <w:ind w:left="45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หุ้นกู้แปลงสภาพที่เป็นเครื่องมือในการป้องกันความเสี่ยงมีมูลค่า </w:t>
      </w:r>
      <w:r w:rsidRPr="00CC2E1D">
        <w:rPr>
          <w:rFonts w:asciiTheme="majorBidi" w:hAnsiTheme="majorBidi" w:cstheme="majorBidi"/>
          <w:sz w:val="26"/>
          <w:szCs w:val="26"/>
        </w:rPr>
        <w:t xml:space="preserve">200.0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ล้านเหรียญสหรัฐอเมริกาหรือประมาณ </w:t>
      </w:r>
      <w:r w:rsidRPr="00CC2E1D">
        <w:rPr>
          <w:rFonts w:asciiTheme="majorBidi" w:hAnsiTheme="majorBidi" w:cstheme="majorBidi"/>
          <w:sz w:val="26"/>
          <w:szCs w:val="26"/>
        </w:rPr>
        <w:t xml:space="preserve">5,979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ล้านบาทซึ่งใช้อัตราปิด ณ วันที่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31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sz w:val="26"/>
          <w:szCs w:val="26"/>
        </w:rPr>
        <w:t xml:space="preserve">2562 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มีการบันทึกกำไรที่ยังไม่เกิดขึ้นจริงจากอัตราแลกเปลี่ยนจำนวน </w:t>
      </w:r>
      <w:r w:rsidRPr="00CC2E1D">
        <w:rPr>
          <w:rFonts w:asciiTheme="majorBidi" w:hAnsiTheme="majorBidi" w:cstheme="majorBidi"/>
          <w:sz w:val="26"/>
          <w:szCs w:val="26"/>
        </w:rPr>
        <w:t xml:space="preserve">455.2 </w:t>
      </w:r>
      <w:r w:rsidRPr="00CC2E1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br/>
      </w:r>
      <w:r w:rsidRPr="00A23065">
        <w:rPr>
          <w:rFonts w:asciiTheme="majorBidi" w:hAnsiTheme="majorBidi" w:cstheme="majorBidi"/>
          <w:i/>
          <w:iCs/>
          <w:sz w:val="26"/>
          <w:szCs w:val="26"/>
        </w:rPr>
        <w:t xml:space="preserve">(2561 : </w:t>
      </w:r>
      <w:r w:rsidRPr="00A23065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กำไรที่ยังไม่เกิดขึ้นจริงจากอัตราแลกเปลี่ยนจำนวน </w:t>
      </w:r>
      <w:r w:rsidRPr="00A23065">
        <w:rPr>
          <w:rFonts w:asciiTheme="majorBidi" w:hAnsiTheme="majorBidi" w:cstheme="majorBidi"/>
          <w:i/>
          <w:iCs/>
          <w:sz w:val="26"/>
          <w:szCs w:val="26"/>
        </w:rPr>
        <w:t xml:space="preserve">45.8 </w:t>
      </w:r>
      <w:r w:rsidRPr="00A23065">
        <w:rPr>
          <w:rFonts w:asciiTheme="majorBidi" w:hAnsiTheme="majorBidi" w:cstheme="majorBidi"/>
          <w:i/>
          <w:iCs/>
          <w:sz w:val="26"/>
          <w:szCs w:val="26"/>
          <w:cs/>
        </w:rPr>
        <w:t>ล้านบาท</w:t>
      </w:r>
      <w:r w:rsidRPr="00A23065">
        <w:rPr>
          <w:rFonts w:asciiTheme="majorBidi" w:hAnsiTheme="majorBidi" w:cstheme="majorBidi"/>
          <w:i/>
          <w:iCs/>
          <w:sz w:val="26"/>
          <w:szCs w:val="26"/>
        </w:rPr>
        <w:t>)</w:t>
      </w:r>
      <w:r w:rsidR="00A23065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ในกำไรขาดทุนเบ็ดเสร็จอื่นในงบการเงินรวมสำหรับปีสิ้นสุดวันที่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31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sz w:val="26"/>
          <w:szCs w:val="26"/>
        </w:rPr>
        <w:t xml:space="preserve">2562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เพื่อป้องกันความเสี่ยงเงินลงทุนสุทธิในการดำเนินงานต่างประเทศ ในระหว่างงวดปัจจุบันไม่มีส่วนที่ไม่มีประสิทธิผลสำหรับการป้องกันความเสี่ยงเงินลงทุนสุทธิในการดำเนินงานต่างประเทศดังกล่าว โดยค่าใช้จ่ายดอกเบี้ยที่เกี่ยวกับหุ้นกู้แปลงสภาพจำนวน </w:t>
      </w:r>
      <w:r w:rsidRPr="00CC2E1D">
        <w:rPr>
          <w:rFonts w:asciiTheme="majorBidi" w:hAnsiTheme="majorBidi" w:cstheme="majorBidi"/>
          <w:sz w:val="26"/>
          <w:szCs w:val="26"/>
        </w:rPr>
        <w:t xml:space="preserve">311.3 </w:t>
      </w:r>
      <w:r w:rsidRPr="00CC2E1D">
        <w:rPr>
          <w:rFonts w:asciiTheme="majorBidi" w:hAnsiTheme="majorBidi" w:cstheme="majorBidi"/>
          <w:sz w:val="26"/>
          <w:szCs w:val="26"/>
          <w:cs/>
        </w:rPr>
        <w:t>ล้านบาทได้บันทึกภายใต้บัญชีค่าใช้จ่ายทางการเงินในงบการเงินรวม</w:t>
      </w:r>
    </w:p>
    <w:p w14:paraId="15C9906B" w14:textId="77777777" w:rsidR="005969CF" w:rsidRPr="00CC2E1D" w:rsidRDefault="005969CF" w:rsidP="005969CF">
      <w:pPr>
        <w:ind w:left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B605FA" w14:textId="77777777" w:rsidR="005969CF" w:rsidRPr="00072C78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61" w:name="_Toc33611534"/>
      <w:r w:rsidRPr="00072C78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 xml:space="preserve">30    </w:t>
      </w:r>
      <w:r w:rsidRPr="00072C78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  <w:t>ภาษีเงินได้</w:t>
      </w:r>
      <w:bookmarkEnd w:id="61"/>
    </w:p>
    <w:p w14:paraId="12102F00" w14:textId="77777777" w:rsidR="005969CF" w:rsidRPr="00072C78" w:rsidRDefault="005969CF" w:rsidP="005969CF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94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900"/>
        <w:gridCol w:w="1080"/>
        <w:gridCol w:w="180"/>
        <w:gridCol w:w="1080"/>
        <w:gridCol w:w="180"/>
        <w:gridCol w:w="1080"/>
        <w:gridCol w:w="180"/>
        <w:gridCol w:w="1080"/>
      </w:tblGrid>
      <w:tr w:rsidR="005969CF" w:rsidRPr="00072C78" w14:paraId="10608027" w14:textId="77777777" w:rsidTr="005969CF">
        <w:trPr>
          <w:cantSplit/>
          <w:tblHeader/>
        </w:trPr>
        <w:tc>
          <w:tcPr>
            <w:tcW w:w="3701" w:type="dxa"/>
            <w:vAlign w:val="bottom"/>
          </w:tcPr>
          <w:p w14:paraId="11E7CB20" w14:textId="77777777" w:rsidR="005969CF" w:rsidRPr="00072C78" w:rsidRDefault="005969CF" w:rsidP="005969C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04683FFA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2E6B19E3" w14:textId="77777777" w:rsidR="005969CF" w:rsidRPr="00072C78" w:rsidRDefault="005969CF" w:rsidP="005969CF">
            <w:pPr>
              <w:pStyle w:val="acctmergecolhdg"/>
              <w:spacing w:line="240" w:lineRule="atLeast"/>
              <w:ind w:left="-83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DCCD88E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69C972E" w14:textId="77777777" w:rsidR="005969CF" w:rsidRPr="00072C78" w:rsidRDefault="005969CF" w:rsidP="005969CF">
            <w:pPr>
              <w:pStyle w:val="acctmergecolhdg"/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9CF" w:rsidRPr="00072C78" w14:paraId="53BC3FA9" w14:textId="77777777" w:rsidTr="005969CF">
        <w:trPr>
          <w:cantSplit/>
          <w:tblHeader/>
        </w:trPr>
        <w:tc>
          <w:tcPr>
            <w:tcW w:w="3701" w:type="dxa"/>
          </w:tcPr>
          <w:p w14:paraId="612113BC" w14:textId="77777777" w:rsidR="005969CF" w:rsidRPr="00072C78" w:rsidRDefault="005969CF" w:rsidP="005969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FEFCA5" w14:textId="1AC7A66E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89" w:right="-7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2F2E9D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61C33B9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F90F42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7CB22A7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FD4C0A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E5B00A2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34415C" w14:textId="77777777" w:rsidR="005969CF" w:rsidRPr="00072C78" w:rsidRDefault="005969CF" w:rsidP="005969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2561</w:t>
            </w:r>
          </w:p>
        </w:tc>
      </w:tr>
      <w:tr w:rsidR="005969CF" w:rsidRPr="00072C78" w14:paraId="77BBDF50" w14:textId="77777777" w:rsidTr="005969CF">
        <w:trPr>
          <w:cantSplit/>
          <w:trHeight w:val="254"/>
          <w:tblHeader/>
        </w:trPr>
        <w:tc>
          <w:tcPr>
            <w:tcW w:w="3701" w:type="dxa"/>
          </w:tcPr>
          <w:p w14:paraId="77E31D0B" w14:textId="77777777" w:rsidR="005969CF" w:rsidRPr="00072C78" w:rsidRDefault="005969CF" w:rsidP="005969CF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EDE295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0BE5535D" w14:textId="77777777" w:rsidR="005969CF" w:rsidRPr="00072C78" w:rsidRDefault="005969CF" w:rsidP="005969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72C7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072C7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</w:t>
            </w:r>
            <w:r w:rsidRPr="00072C7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969CF" w:rsidRPr="00072C78" w14:paraId="21381EC4" w14:textId="77777777" w:rsidTr="005969CF">
        <w:trPr>
          <w:cantSplit/>
        </w:trPr>
        <w:tc>
          <w:tcPr>
            <w:tcW w:w="3701" w:type="dxa"/>
          </w:tcPr>
          <w:p w14:paraId="7D72F9AB" w14:textId="4081C045" w:rsidR="005969CF" w:rsidRPr="00072C78" w:rsidRDefault="005969CF" w:rsidP="005969C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="00A230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00" w:type="dxa"/>
          </w:tcPr>
          <w:p w14:paraId="3EE10DD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DC6FD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BB14D8" w14:textId="77777777" w:rsidR="005969CF" w:rsidRPr="00072C78" w:rsidRDefault="005969CF" w:rsidP="005969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1B93D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034BC4" w14:textId="77777777" w:rsidR="005969CF" w:rsidRPr="00072C78" w:rsidRDefault="005969CF" w:rsidP="005969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7E5B9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8BC0D0" w14:textId="77777777" w:rsidR="005969CF" w:rsidRPr="00072C78" w:rsidRDefault="005969CF" w:rsidP="005969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70BE1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9E4" w:rsidRPr="00072C78" w14:paraId="094EB234" w14:textId="77777777" w:rsidTr="00221FDF">
        <w:trPr>
          <w:cantSplit/>
        </w:trPr>
        <w:tc>
          <w:tcPr>
            <w:tcW w:w="3701" w:type="dxa"/>
          </w:tcPr>
          <w:p w14:paraId="01010C77" w14:textId="77777777" w:rsidR="006A79E4" w:rsidRPr="00072C78" w:rsidRDefault="006A79E4" w:rsidP="006A79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2047DABE" w14:textId="77777777" w:rsidR="006A79E4" w:rsidRPr="00072C78" w:rsidRDefault="006A79E4" w:rsidP="006A79E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F9F76A0" w14:textId="78489928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</w:rPr>
              <w:t>132,447</w:t>
            </w:r>
          </w:p>
        </w:tc>
        <w:tc>
          <w:tcPr>
            <w:tcW w:w="180" w:type="dxa"/>
            <w:vAlign w:val="center"/>
          </w:tcPr>
          <w:p w14:paraId="2396C808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84AC5A" w14:textId="14289383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191,085</w:t>
            </w:r>
          </w:p>
        </w:tc>
        <w:tc>
          <w:tcPr>
            <w:tcW w:w="180" w:type="dxa"/>
            <w:vAlign w:val="center"/>
          </w:tcPr>
          <w:p w14:paraId="7ED4E38A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82A2616" w14:textId="73AFC55B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</w:rPr>
              <w:t>78,593</w:t>
            </w:r>
          </w:p>
        </w:tc>
        <w:tc>
          <w:tcPr>
            <w:tcW w:w="180" w:type="dxa"/>
            <w:vAlign w:val="center"/>
          </w:tcPr>
          <w:p w14:paraId="1403E4B3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695E2C" w14:textId="393319D0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99,845</w:t>
            </w:r>
          </w:p>
        </w:tc>
      </w:tr>
      <w:tr w:rsidR="006A79E4" w:rsidRPr="00072C78" w14:paraId="3B0171E8" w14:textId="77777777" w:rsidTr="00221FDF">
        <w:trPr>
          <w:cantSplit/>
          <w:trHeight w:val="68"/>
        </w:trPr>
        <w:tc>
          <w:tcPr>
            <w:tcW w:w="3701" w:type="dxa"/>
          </w:tcPr>
          <w:p w14:paraId="2B171DE1" w14:textId="77777777" w:rsidR="006A79E4" w:rsidRPr="00072C78" w:rsidRDefault="006A79E4" w:rsidP="006A79E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E201ED" w14:textId="77777777" w:rsidR="006A79E4" w:rsidRPr="00072C78" w:rsidRDefault="006A79E4" w:rsidP="006A79E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970BBFC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4E8990D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444DC9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7968C520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35F43CD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38B8EDF5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8DABB8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9E4" w:rsidRPr="00072C78" w14:paraId="63C51880" w14:textId="77777777" w:rsidTr="00221FDF">
        <w:trPr>
          <w:cantSplit/>
        </w:trPr>
        <w:tc>
          <w:tcPr>
            <w:tcW w:w="3701" w:type="dxa"/>
            <w:shd w:val="clear" w:color="auto" w:fill="auto"/>
          </w:tcPr>
          <w:p w14:paraId="417BB6BC" w14:textId="77777777" w:rsidR="006A79E4" w:rsidRPr="00072C78" w:rsidRDefault="006A79E4" w:rsidP="006A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421E21E3" w14:textId="77777777" w:rsidR="006A79E4" w:rsidRPr="00072C78" w:rsidRDefault="006A79E4" w:rsidP="006A79E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06E845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095AA3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E6E234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280A734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9B4637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BE17B07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39AD95" w14:textId="77777777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79E4" w:rsidRPr="00072C78" w14:paraId="2D3076C6" w14:textId="77777777" w:rsidTr="00221FDF">
        <w:trPr>
          <w:cantSplit/>
          <w:trHeight w:val="68"/>
        </w:trPr>
        <w:tc>
          <w:tcPr>
            <w:tcW w:w="3701" w:type="dxa"/>
            <w:shd w:val="clear" w:color="auto" w:fill="auto"/>
          </w:tcPr>
          <w:p w14:paraId="1B49CB95" w14:textId="77777777" w:rsidR="006A79E4" w:rsidRPr="00072C78" w:rsidRDefault="006A79E4" w:rsidP="006A79E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072C7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7913C7E0" w14:textId="77777777" w:rsidR="006A79E4" w:rsidRPr="00072C78" w:rsidRDefault="006A79E4" w:rsidP="006A79E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E7D7C9" w14:textId="78720DCF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</w:rPr>
              <w:t>(7,452)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4DF3CB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8E67F2" w14:textId="4A88C8D1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(29,412)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368767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F5681D" w14:textId="7C8CD543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</w:rPr>
              <w:t>(13,384)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A7F760" w14:textId="77777777" w:rsidR="006A79E4" w:rsidRPr="006A79E4" w:rsidRDefault="006A79E4" w:rsidP="006A79E4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CA0BB8" w14:textId="41DE554A" w:rsidR="006A79E4" w:rsidRPr="006A79E4" w:rsidRDefault="006A79E4" w:rsidP="006A79E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(11,301)</w:t>
            </w:r>
          </w:p>
        </w:tc>
      </w:tr>
      <w:tr w:rsidR="005969CF" w:rsidRPr="00072C78" w14:paraId="0E4E07AD" w14:textId="77777777" w:rsidTr="005969CF">
        <w:trPr>
          <w:cantSplit/>
        </w:trPr>
        <w:tc>
          <w:tcPr>
            <w:tcW w:w="3701" w:type="dxa"/>
            <w:shd w:val="clear" w:color="auto" w:fill="auto"/>
          </w:tcPr>
          <w:p w14:paraId="3749571B" w14:textId="77777777" w:rsidR="005969CF" w:rsidRPr="00072C78" w:rsidRDefault="005969CF" w:rsidP="005969CF">
            <w:pPr>
              <w:ind w:left="360" w:hanging="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39F841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B6C0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124,995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8C242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54D82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161,673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F5D33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3FC6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65,209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5FF8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8A077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88,544</w:t>
            </w:r>
          </w:p>
        </w:tc>
      </w:tr>
    </w:tbl>
    <w:p w14:paraId="62893357" w14:textId="77777777" w:rsidR="005969CF" w:rsidRPr="00072C78" w:rsidRDefault="005969CF" w:rsidP="005969CF">
      <w:pPr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5969CF" w:rsidRPr="00072C78" w14:paraId="670271EA" w14:textId="77777777" w:rsidTr="005969CF">
        <w:trPr>
          <w:cantSplit/>
          <w:tblHeader/>
        </w:trPr>
        <w:tc>
          <w:tcPr>
            <w:tcW w:w="2700" w:type="dxa"/>
            <w:vMerge w:val="restart"/>
            <w:vAlign w:val="bottom"/>
          </w:tcPr>
          <w:p w14:paraId="448372FD" w14:textId="77777777" w:rsidR="005969CF" w:rsidRPr="00072C78" w:rsidRDefault="005969CF" w:rsidP="005969CF">
            <w:pPr>
              <w:ind w:left="114" w:hanging="1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6840" w:type="dxa"/>
            <w:gridSpan w:val="11"/>
          </w:tcPr>
          <w:p w14:paraId="01DF1A59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969CF" w:rsidRPr="00072C78" w14:paraId="6310463D" w14:textId="77777777" w:rsidTr="00221FDF">
        <w:trPr>
          <w:cantSplit/>
          <w:tblHeader/>
        </w:trPr>
        <w:tc>
          <w:tcPr>
            <w:tcW w:w="2700" w:type="dxa"/>
            <w:vMerge/>
          </w:tcPr>
          <w:p w14:paraId="63D916F1" w14:textId="77777777" w:rsidR="005969CF" w:rsidRPr="00072C78" w:rsidRDefault="005969CF" w:rsidP="005969CF">
            <w:pPr>
              <w:rPr>
                <w:rFonts w:asciiTheme="majorBidi" w:hAnsiTheme="majorBidi" w:cstheme="majorBidi"/>
                <w:color w:val="008000"/>
                <w:sz w:val="26"/>
                <w:szCs w:val="26"/>
              </w:rPr>
            </w:pPr>
          </w:p>
        </w:tc>
        <w:tc>
          <w:tcPr>
            <w:tcW w:w="3330" w:type="dxa"/>
            <w:gridSpan w:val="5"/>
          </w:tcPr>
          <w:p w14:paraId="1A5212D7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59A97C2C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5"/>
          </w:tcPr>
          <w:p w14:paraId="560D9B6B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969CF" w:rsidRPr="00072C78" w14:paraId="550137AA" w14:textId="77777777" w:rsidTr="00221FDF">
        <w:trPr>
          <w:cantSplit/>
          <w:trHeight w:val="794"/>
          <w:tblHeader/>
        </w:trPr>
        <w:tc>
          <w:tcPr>
            <w:tcW w:w="2700" w:type="dxa"/>
            <w:vMerge/>
          </w:tcPr>
          <w:p w14:paraId="0263815C" w14:textId="77777777" w:rsidR="005969CF" w:rsidRPr="00072C78" w:rsidRDefault="005969CF" w:rsidP="005969C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05DFF" w14:textId="77777777" w:rsidR="009D6ED6" w:rsidRDefault="009D6ED6" w:rsidP="005969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6648D0" w14:textId="3F802F38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75043BB6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</w:tcPr>
          <w:p w14:paraId="3E73B864" w14:textId="77777777" w:rsidR="005969CF" w:rsidRPr="00072C78" w:rsidRDefault="005969CF" w:rsidP="005969C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75B728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</w:tcPr>
          <w:p w14:paraId="570069C6" w14:textId="77777777" w:rsidR="005969CF" w:rsidRPr="00072C78" w:rsidRDefault="005969CF" w:rsidP="005969C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BDB914" w14:textId="77777777" w:rsidR="009D6ED6" w:rsidRDefault="009D6ED6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E6AEAA" w14:textId="2A42D3A2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</w:tcPr>
          <w:p w14:paraId="3DC79284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05B2A" w14:textId="77777777" w:rsidR="009D6ED6" w:rsidRDefault="009D6ED6" w:rsidP="005969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C4C94DE" w14:textId="69721C30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10F7C3FF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</w:tcPr>
          <w:p w14:paraId="0C26BBB9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FC5085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</w:tcPr>
          <w:p w14:paraId="1EA9CD85" w14:textId="77777777" w:rsidR="005969CF" w:rsidRPr="00072C78" w:rsidRDefault="005969CF" w:rsidP="005969C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B8803F" w14:textId="77777777" w:rsidR="009D6ED6" w:rsidRDefault="009D6ED6" w:rsidP="005969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3E1A91" w14:textId="5DA65284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308E0FCF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5969CF" w:rsidRPr="00072C78" w14:paraId="149B5E6D" w14:textId="77777777" w:rsidTr="00221FDF">
        <w:trPr>
          <w:cantSplit/>
          <w:tblHeader/>
        </w:trPr>
        <w:tc>
          <w:tcPr>
            <w:tcW w:w="2700" w:type="dxa"/>
          </w:tcPr>
          <w:p w14:paraId="2AC148D4" w14:textId="77777777" w:rsidR="005969CF" w:rsidRPr="00072C78" w:rsidRDefault="005969CF" w:rsidP="005969C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11"/>
          </w:tcPr>
          <w:p w14:paraId="5413BF36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72C7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072C7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969CF" w:rsidRPr="00072C78" w14:paraId="671D2382" w14:textId="77777777" w:rsidTr="005969CF">
        <w:trPr>
          <w:cantSplit/>
        </w:trPr>
        <w:tc>
          <w:tcPr>
            <w:tcW w:w="2700" w:type="dxa"/>
          </w:tcPr>
          <w:p w14:paraId="27822CFA" w14:textId="46E6823A" w:rsidR="005969CF" w:rsidRPr="00072C78" w:rsidRDefault="005969CF" w:rsidP="005969CF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04413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45F4D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CF394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CD5D3E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2E2C3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0630CC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EDFD32" w14:textId="141EB4E1" w:rsidR="005969CF" w:rsidRPr="00072C78" w:rsidRDefault="0037327E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69CF" w:rsidRPr="00072C78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CC6DBF" w:rsidRPr="00072C7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C6DBF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F1724F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F2856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180" w:type="dxa"/>
            <w:vAlign w:val="bottom"/>
          </w:tcPr>
          <w:p w14:paraId="53F4A08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C01CC8" w14:textId="790DCBFD" w:rsidR="005969CF" w:rsidRPr="00072C78" w:rsidRDefault="0037327E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69CF" w:rsidRPr="00072C78">
              <w:rPr>
                <w:rFonts w:asciiTheme="majorBidi" w:hAnsiTheme="majorBidi" w:cstheme="majorBidi"/>
                <w:sz w:val="26"/>
                <w:szCs w:val="26"/>
              </w:rPr>
              <w:t>3,83</w:t>
            </w:r>
            <w:r w:rsidR="00CC6DB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69CF" w:rsidRPr="00072C78" w14:paraId="4CC48EFB" w14:textId="77777777" w:rsidTr="005969CF">
        <w:trPr>
          <w:cantSplit/>
          <w:trHeight w:val="54"/>
        </w:trPr>
        <w:tc>
          <w:tcPr>
            <w:tcW w:w="2700" w:type="dxa"/>
          </w:tcPr>
          <w:p w14:paraId="63E81FEB" w14:textId="77777777" w:rsidR="005969CF" w:rsidRPr="00072C78" w:rsidRDefault="005969CF" w:rsidP="005969C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1D779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81304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24C5A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BFF05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74DEF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99EED7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6C6A6D" w14:textId="2157A837" w:rsidR="005969CF" w:rsidRPr="00072C78" w:rsidRDefault="0037327E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969CF"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</w:t>
            </w:r>
            <w:r w:rsidR="00CC6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63B938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97FAF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958</w:t>
            </w:r>
          </w:p>
        </w:tc>
        <w:tc>
          <w:tcPr>
            <w:tcW w:w="180" w:type="dxa"/>
          </w:tcPr>
          <w:p w14:paraId="7F83836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5631E2" w14:textId="3ADD10D6" w:rsidR="005969CF" w:rsidRPr="00072C78" w:rsidRDefault="0037327E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969CF"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</w:t>
            </w:r>
            <w:r w:rsidR="00CC6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0B96ABEF" w14:textId="220C2819" w:rsidR="00CB7676" w:rsidRDefault="00CB7676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6"/>
          <w:szCs w:val="26"/>
        </w:rPr>
      </w:pPr>
    </w:p>
    <w:p w14:paraId="476B06EC" w14:textId="77777777" w:rsidR="00CB7676" w:rsidRDefault="00CB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25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990"/>
        <w:gridCol w:w="236"/>
        <w:gridCol w:w="1114"/>
        <w:gridCol w:w="270"/>
        <w:gridCol w:w="1080"/>
        <w:gridCol w:w="270"/>
        <w:gridCol w:w="1170"/>
      </w:tblGrid>
      <w:tr w:rsidR="00CB7676" w:rsidRPr="00696B05" w14:paraId="20BB4937" w14:textId="77777777" w:rsidTr="00221FDF">
        <w:trPr>
          <w:tblHeader/>
        </w:trPr>
        <w:tc>
          <w:tcPr>
            <w:tcW w:w="4122" w:type="dxa"/>
            <w:shd w:val="clear" w:color="auto" w:fill="auto"/>
          </w:tcPr>
          <w:p w14:paraId="6D4B3111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78A65943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7676" w:rsidRPr="00696B05" w14:paraId="400E8053" w14:textId="77777777" w:rsidTr="00221FDF">
        <w:trPr>
          <w:tblHeader/>
        </w:trPr>
        <w:tc>
          <w:tcPr>
            <w:tcW w:w="4122" w:type="dxa"/>
            <w:shd w:val="clear" w:color="auto" w:fill="auto"/>
          </w:tcPr>
          <w:p w14:paraId="4BF48FC8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03CCC78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77CBEC8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7AFD86C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</w:rPr>
              <w:t>2561</w:t>
            </w:r>
          </w:p>
        </w:tc>
      </w:tr>
      <w:tr w:rsidR="00CB7676" w:rsidRPr="00696B05" w14:paraId="3D122492" w14:textId="77777777" w:rsidTr="00221FDF">
        <w:trPr>
          <w:tblHeader/>
        </w:trPr>
        <w:tc>
          <w:tcPr>
            <w:tcW w:w="4122" w:type="dxa"/>
            <w:shd w:val="clear" w:color="auto" w:fill="auto"/>
          </w:tcPr>
          <w:p w14:paraId="075DC8DF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EFC8E3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10FA76F2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3B1EA84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B7ECA89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2C918F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AD8DFBC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0BFF66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051A633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761CA92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DA506ED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077B4D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B7676" w:rsidRPr="00696B05" w14:paraId="5DDDB856" w14:textId="77777777" w:rsidTr="00221FDF">
        <w:tc>
          <w:tcPr>
            <w:tcW w:w="4122" w:type="dxa"/>
            <w:shd w:val="clear" w:color="auto" w:fill="auto"/>
          </w:tcPr>
          <w:p w14:paraId="7C11C895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148EA46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5059DD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947CB5" w14:textId="4A529DE2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103,388</w:t>
            </w:r>
          </w:p>
        </w:tc>
        <w:tc>
          <w:tcPr>
            <w:tcW w:w="270" w:type="dxa"/>
            <w:shd w:val="clear" w:color="auto" w:fill="auto"/>
          </w:tcPr>
          <w:p w14:paraId="2980E454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C42350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8B81C4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F47FF6" w14:textId="6FF55C48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451,209</w:t>
            </w:r>
          </w:p>
        </w:tc>
      </w:tr>
      <w:tr w:rsidR="00CB7676" w:rsidRPr="00696B05" w14:paraId="7C33F8DB" w14:textId="77777777" w:rsidTr="00221FDF">
        <w:tc>
          <w:tcPr>
            <w:tcW w:w="4122" w:type="dxa"/>
            <w:shd w:val="clear" w:color="auto" w:fill="auto"/>
          </w:tcPr>
          <w:p w14:paraId="1DF5AF62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5560AE8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0ED4AFD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2842F" w14:textId="097AB331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20,678</w:t>
            </w:r>
          </w:p>
        </w:tc>
        <w:tc>
          <w:tcPr>
            <w:tcW w:w="270" w:type="dxa"/>
            <w:shd w:val="clear" w:color="auto" w:fill="auto"/>
          </w:tcPr>
          <w:p w14:paraId="2075C25D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AE2D1B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50559AA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4D7952" w14:textId="2D7E411F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90,242</w:t>
            </w:r>
          </w:p>
        </w:tc>
      </w:tr>
      <w:tr w:rsidR="00CB7676" w:rsidRPr="00696B05" w14:paraId="75018F9F" w14:textId="77777777" w:rsidTr="00221FDF">
        <w:tc>
          <w:tcPr>
            <w:tcW w:w="4122" w:type="dxa"/>
            <w:shd w:val="clear" w:color="auto" w:fill="auto"/>
          </w:tcPr>
          <w:p w14:paraId="70DEE0FE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 ภาษีเงินได้ของงวดปัจจุบัน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316A5ECB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8C36896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B903056" w14:textId="63BC92D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(2,135)</w:t>
            </w:r>
          </w:p>
        </w:tc>
        <w:tc>
          <w:tcPr>
            <w:tcW w:w="270" w:type="dxa"/>
            <w:shd w:val="clear" w:color="auto" w:fill="auto"/>
          </w:tcPr>
          <w:p w14:paraId="459B3805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C0FD6B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C6D765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0543A9" w14:textId="0C1D2A1B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(2,132)</w:t>
            </w:r>
          </w:p>
        </w:tc>
      </w:tr>
      <w:tr w:rsidR="00CB7676" w:rsidRPr="00696B05" w14:paraId="3CDD91D8" w14:textId="77777777" w:rsidTr="00221FDF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57EFAFCF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388B84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D0F56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54521B8D" w14:textId="095A6EC5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(7,45</w:t>
            </w:r>
            <w:r w:rsidR="00047D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F7CABC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9297851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F9BC87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5C25FAE" w14:textId="23F1F5B9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(29,412)</w:t>
            </w:r>
          </w:p>
        </w:tc>
      </w:tr>
      <w:tr w:rsidR="00CB7676" w:rsidRPr="00696B05" w14:paraId="3072A9F9" w14:textId="77777777" w:rsidTr="00221FDF">
        <w:trPr>
          <w:trHeight w:val="60"/>
        </w:trPr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1B30DA39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306C83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BFB316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4D1EA2D0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461022" w14:textId="55E4FF2F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(13,480)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E5CA95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9994FE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F58619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0E451991" w14:textId="77777777" w:rsidR="00D51A80" w:rsidRDefault="00D51A80" w:rsidP="00CB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07D491" w14:textId="794CB192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(13,866)</w:t>
            </w:r>
          </w:p>
        </w:tc>
      </w:tr>
      <w:tr w:rsidR="00CB7676" w:rsidRPr="00696B05" w14:paraId="557F93EF" w14:textId="77777777" w:rsidTr="00221FDF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0F6431B5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D3AC4C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85944A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14:paraId="1F968299" w14:textId="61D08D49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(1,170)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1CE566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B9959C7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15EFC0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59B6507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(857)</w:t>
            </w:r>
          </w:p>
        </w:tc>
      </w:tr>
      <w:tr w:rsidR="00CB7676" w:rsidRPr="00696B05" w14:paraId="21258908" w14:textId="77777777" w:rsidTr="00221FDF">
        <w:tc>
          <w:tcPr>
            <w:tcW w:w="4122" w:type="dxa"/>
            <w:tcBorders>
              <w:top w:val="nil"/>
            </w:tcBorders>
            <w:shd w:val="clear" w:color="auto" w:fill="auto"/>
          </w:tcPr>
          <w:p w14:paraId="1A5B223A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53CBBDA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FF572F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center"/>
          </w:tcPr>
          <w:p w14:paraId="5FC0A0BB" w14:textId="1304472A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12,701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BE30D1B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07AC995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942DE0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center"/>
          </w:tcPr>
          <w:p w14:paraId="7CB0AE8E" w14:textId="561C19D8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61,989</w:t>
            </w:r>
          </w:p>
        </w:tc>
      </w:tr>
      <w:tr w:rsidR="00CB7676" w:rsidRPr="00696B05" w14:paraId="08E98B12" w14:textId="77777777" w:rsidTr="00221FDF">
        <w:tc>
          <w:tcPr>
            <w:tcW w:w="4122" w:type="dxa"/>
            <w:shd w:val="clear" w:color="auto" w:fill="auto"/>
          </w:tcPr>
          <w:p w14:paraId="3806ACBB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31D5DF1" w14:textId="45AFB89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  <w:p w14:paraId="48A9E8DA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956C83D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8410952" w14:textId="77777777" w:rsidR="00D51A80" w:rsidRDefault="00D51A80" w:rsidP="00CB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4CAC38" w14:textId="0032645E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70,480</w:t>
            </w:r>
          </w:p>
        </w:tc>
        <w:tc>
          <w:tcPr>
            <w:tcW w:w="270" w:type="dxa"/>
            <w:shd w:val="clear" w:color="auto" w:fill="auto"/>
          </w:tcPr>
          <w:p w14:paraId="0577B4F1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C6537CC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21A7A6E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A9E585" w14:textId="77777777" w:rsidR="00D51A80" w:rsidRDefault="00D51A80" w:rsidP="00CB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1543D" w14:textId="620F57D8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8,908</w:t>
            </w:r>
          </w:p>
        </w:tc>
      </w:tr>
      <w:tr w:rsidR="00CB7676" w:rsidRPr="00696B05" w14:paraId="08D8B07B" w14:textId="77777777" w:rsidTr="00221FDF">
        <w:trPr>
          <w:trHeight w:val="60"/>
        </w:trPr>
        <w:tc>
          <w:tcPr>
            <w:tcW w:w="4122" w:type="dxa"/>
            <w:shd w:val="clear" w:color="auto" w:fill="auto"/>
          </w:tcPr>
          <w:p w14:paraId="0288DC07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576DABA5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5EAE24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C4B535A" w14:textId="6C8FF075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45,37</w:t>
            </w:r>
            <w:r w:rsidR="00047DD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0C966FB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80895F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22C15B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606A3E" w14:textId="5F7543E1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46,801</w:t>
            </w:r>
          </w:p>
        </w:tc>
      </w:tr>
      <w:tr w:rsidR="00CB7676" w:rsidRPr="00696B05" w14:paraId="0E375CA1" w14:textId="77777777" w:rsidTr="00221FDF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25F79BCB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07E42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120.90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9876B5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EB13C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124,995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B1F61B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B4332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35.83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8DC9C0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81BCDD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161,673</w:t>
            </w:r>
          </w:p>
        </w:tc>
      </w:tr>
    </w:tbl>
    <w:p w14:paraId="2217AE48" w14:textId="0185B3A3" w:rsidR="00CB7676" w:rsidRDefault="00CB7676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529" w:type="dxa"/>
        <w:tblLayout w:type="fixed"/>
        <w:tblLook w:val="01E0" w:firstRow="1" w:lastRow="1" w:firstColumn="1" w:lastColumn="1" w:noHBand="0" w:noVBand="0"/>
      </w:tblPr>
      <w:tblGrid>
        <w:gridCol w:w="4114"/>
        <w:gridCol w:w="1029"/>
        <w:gridCol w:w="245"/>
        <w:gridCol w:w="1064"/>
        <w:gridCol w:w="281"/>
        <w:gridCol w:w="1122"/>
        <w:gridCol w:w="281"/>
        <w:gridCol w:w="1134"/>
      </w:tblGrid>
      <w:tr w:rsidR="00CB7676" w:rsidRPr="00DB7BA0" w14:paraId="03701E95" w14:textId="77777777" w:rsidTr="00221FDF">
        <w:trPr>
          <w:tblHeader/>
        </w:trPr>
        <w:tc>
          <w:tcPr>
            <w:tcW w:w="4114" w:type="dxa"/>
            <w:shd w:val="clear" w:color="auto" w:fill="auto"/>
          </w:tcPr>
          <w:p w14:paraId="3EE85273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56" w:type="dxa"/>
            <w:gridSpan w:val="7"/>
            <w:shd w:val="clear" w:color="auto" w:fill="auto"/>
          </w:tcPr>
          <w:p w14:paraId="71AFE1A3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CB7676" w:rsidRPr="00DB7BA0" w14:paraId="42975A37" w14:textId="77777777" w:rsidTr="00221FDF">
        <w:trPr>
          <w:tblHeader/>
        </w:trPr>
        <w:tc>
          <w:tcPr>
            <w:tcW w:w="4114" w:type="dxa"/>
            <w:shd w:val="clear" w:color="auto" w:fill="auto"/>
          </w:tcPr>
          <w:p w14:paraId="7F51F10C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shd w:val="clear" w:color="auto" w:fill="auto"/>
          </w:tcPr>
          <w:p w14:paraId="05995F09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</w:rPr>
              <w:t>2562</w:t>
            </w:r>
          </w:p>
        </w:tc>
        <w:tc>
          <w:tcPr>
            <w:tcW w:w="281" w:type="dxa"/>
            <w:shd w:val="clear" w:color="auto" w:fill="auto"/>
          </w:tcPr>
          <w:p w14:paraId="67DF918B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37" w:type="dxa"/>
            <w:gridSpan w:val="3"/>
            <w:shd w:val="clear" w:color="auto" w:fill="auto"/>
          </w:tcPr>
          <w:p w14:paraId="06DF60F5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</w:rPr>
              <w:t>2561</w:t>
            </w:r>
          </w:p>
        </w:tc>
      </w:tr>
      <w:tr w:rsidR="00CB7676" w:rsidRPr="00DB7BA0" w14:paraId="1280474C" w14:textId="77777777" w:rsidTr="00221FDF">
        <w:trPr>
          <w:tblHeader/>
        </w:trPr>
        <w:tc>
          <w:tcPr>
            <w:tcW w:w="4114" w:type="dxa"/>
            <w:shd w:val="clear" w:color="auto" w:fill="auto"/>
          </w:tcPr>
          <w:p w14:paraId="436CC732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3F22B37D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14C9296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5" w:type="dxa"/>
            <w:shd w:val="clear" w:color="auto" w:fill="auto"/>
          </w:tcPr>
          <w:p w14:paraId="61A0459A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C9B1F3A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09DEB1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81" w:type="dxa"/>
            <w:shd w:val="clear" w:color="auto" w:fill="auto"/>
          </w:tcPr>
          <w:p w14:paraId="03B1185A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3BFFE553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30D7692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1" w:type="dxa"/>
            <w:shd w:val="clear" w:color="auto" w:fill="auto"/>
          </w:tcPr>
          <w:p w14:paraId="168A9B94" w14:textId="77777777" w:rsidR="00CB7676" w:rsidRPr="00221FDF" w:rsidRDefault="00CB7676" w:rsidP="0054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E7F3CC1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4A9699" w14:textId="77777777" w:rsidR="00CB7676" w:rsidRPr="00221FDF" w:rsidRDefault="00CB7676" w:rsidP="005434F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21F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B7676" w:rsidRPr="00DB7BA0" w14:paraId="0431D7BE" w14:textId="77777777" w:rsidTr="00221FDF">
        <w:trPr>
          <w:trHeight w:val="60"/>
        </w:trPr>
        <w:tc>
          <w:tcPr>
            <w:tcW w:w="4114" w:type="dxa"/>
            <w:shd w:val="clear" w:color="auto" w:fill="auto"/>
          </w:tcPr>
          <w:p w14:paraId="5E3BEEAC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 ก่อนภาษีเงินได้รวม</w:t>
            </w:r>
          </w:p>
        </w:tc>
        <w:tc>
          <w:tcPr>
            <w:tcW w:w="1029" w:type="dxa"/>
            <w:shd w:val="clear" w:color="auto" w:fill="auto"/>
          </w:tcPr>
          <w:p w14:paraId="3C4021F0" w14:textId="77777777" w:rsidR="00CB7676" w:rsidRPr="00221FDF" w:rsidRDefault="00CB7676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0362CBC8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7C12A6" w14:textId="0FC85EE5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327,324</w:t>
            </w:r>
          </w:p>
        </w:tc>
        <w:tc>
          <w:tcPr>
            <w:tcW w:w="281" w:type="dxa"/>
            <w:shd w:val="clear" w:color="auto" w:fill="auto"/>
          </w:tcPr>
          <w:p w14:paraId="58E453A7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4A6A24BB" w14:textId="77777777" w:rsidR="00CB7676" w:rsidRPr="00221FDF" w:rsidRDefault="00CB7676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1" w:type="dxa"/>
            <w:shd w:val="clear" w:color="auto" w:fill="auto"/>
          </w:tcPr>
          <w:p w14:paraId="650FE576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852037" w14:textId="14ED354F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326,951</w:t>
            </w:r>
          </w:p>
        </w:tc>
      </w:tr>
      <w:tr w:rsidR="00CB7676" w:rsidRPr="00DB7BA0" w14:paraId="4D4FBEF5" w14:textId="77777777" w:rsidTr="00221FDF">
        <w:tc>
          <w:tcPr>
            <w:tcW w:w="4114" w:type="dxa"/>
            <w:shd w:val="clear" w:color="auto" w:fill="auto"/>
          </w:tcPr>
          <w:p w14:paraId="072E4DF2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9" w:type="dxa"/>
            <w:shd w:val="clear" w:color="auto" w:fill="auto"/>
          </w:tcPr>
          <w:p w14:paraId="1671000D" w14:textId="77777777" w:rsidR="00CB7676" w:rsidRPr="00221FDF" w:rsidRDefault="00CB7676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45" w:type="dxa"/>
            <w:shd w:val="clear" w:color="auto" w:fill="auto"/>
          </w:tcPr>
          <w:p w14:paraId="081BC2F9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E987EF" w14:textId="6B22E16D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65,465</w:t>
            </w:r>
          </w:p>
        </w:tc>
        <w:tc>
          <w:tcPr>
            <w:tcW w:w="281" w:type="dxa"/>
            <w:shd w:val="clear" w:color="auto" w:fill="auto"/>
          </w:tcPr>
          <w:p w14:paraId="6B10A075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77E89107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81" w:type="dxa"/>
            <w:shd w:val="clear" w:color="auto" w:fill="auto"/>
          </w:tcPr>
          <w:p w14:paraId="3010A25E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CB38D2" w14:textId="342F089C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65,390</w:t>
            </w:r>
          </w:p>
        </w:tc>
      </w:tr>
      <w:tr w:rsidR="00CB7676" w:rsidRPr="00DB7BA0" w14:paraId="28059E75" w14:textId="77777777" w:rsidTr="00221FDF">
        <w:tc>
          <w:tcPr>
            <w:tcW w:w="4114" w:type="dxa"/>
            <w:shd w:val="clear" w:color="auto" w:fill="auto"/>
          </w:tcPr>
          <w:p w14:paraId="075DA1B6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การลดภาษีเงินได้-ภาษีเงินได้ปัจจุบัน</w:t>
            </w:r>
          </w:p>
        </w:tc>
        <w:tc>
          <w:tcPr>
            <w:tcW w:w="1029" w:type="dxa"/>
            <w:shd w:val="clear" w:color="auto" w:fill="auto"/>
          </w:tcPr>
          <w:p w14:paraId="2E117B64" w14:textId="77777777" w:rsidR="00CB7676" w:rsidRPr="00221FDF" w:rsidRDefault="00CB7676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FB76E9C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38759A0" w14:textId="0B6A25D0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(2,086)</w:t>
            </w:r>
          </w:p>
        </w:tc>
        <w:tc>
          <w:tcPr>
            <w:tcW w:w="281" w:type="dxa"/>
            <w:shd w:val="clear" w:color="auto" w:fill="auto"/>
          </w:tcPr>
          <w:p w14:paraId="4A86005A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11C86380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</w:tcPr>
          <w:p w14:paraId="4F9DE111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2F275B" w14:textId="02394793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(2,132)</w:t>
            </w:r>
          </w:p>
        </w:tc>
      </w:tr>
      <w:tr w:rsidR="00CB7676" w:rsidRPr="00DB7BA0" w14:paraId="698ED656" w14:textId="77777777" w:rsidTr="00221FDF">
        <w:tc>
          <w:tcPr>
            <w:tcW w:w="4114" w:type="dxa"/>
            <w:shd w:val="clear" w:color="auto" w:fill="auto"/>
          </w:tcPr>
          <w:p w14:paraId="7A9CC485" w14:textId="77777777" w:rsidR="00CB7676" w:rsidRPr="00221FDF" w:rsidRDefault="00CB7676" w:rsidP="005434F3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การลดภาษีเงินได้-ภาษีเงินได้รอการตัดบัญชี</w:t>
            </w:r>
          </w:p>
        </w:tc>
        <w:tc>
          <w:tcPr>
            <w:tcW w:w="1029" w:type="dxa"/>
            <w:shd w:val="clear" w:color="auto" w:fill="auto"/>
          </w:tcPr>
          <w:p w14:paraId="6B2C103C" w14:textId="77777777" w:rsidR="00CB7676" w:rsidRPr="00221FDF" w:rsidRDefault="00CB7676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477B99F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22DA87B" w14:textId="0F0A44D9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(13,38</w:t>
            </w:r>
            <w:r w:rsidR="00047D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CA57457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426CF889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</w:tcPr>
          <w:p w14:paraId="69876BD2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C3187A" w14:textId="22015605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(11,302)</w:t>
            </w:r>
          </w:p>
        </w:tc>
      </w:tr>
      <w:tr w:rsidR="00CB7676" w:rsidRPr="00DB7BA0" w14:paraId="02FF2FC9" w14:textId="77777777" w:rsidTr="00221FDF">
        <w:tc>
          <w:tcPr>
            <w:tcW w:w="4114" w:type="dxa"/>
            <w:shd w:val="clear" w:color="auto" w:fill="auto"/>
          </w:tcPr>
          <w:p w14:paraId="496CF557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029" w:type="dxa"/>
            <w:shd w:val="clear" w:color="auto" w:fill="auto"/>
          </w:tcPr>
          <w:p w14:paraId="740CE318" w14:textId="77777777" w:rsidR="00CB7676" w:rsidRPr="00221FDF" w:rsidRDefault="00CB7676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D70FD6A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37F1E2E" w14:textId="51D6F053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15,21</w:t>
            </w:r>
            <w:r w:rsidR="00047D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1" w:type="dxa"/>
            <w:shd w:val="clear" w:color="auto" w:fill="auto"/>
          </w:tcPr>
          <w:p w14:paraId="0EB58921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655A763A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</w:tcPr>
          <w:p w14:paraId="5A767499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077C2" w14:textId="4AB957D6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36,588</w:t>
            </w:r>
          </w:p>
        </w:tc>
      </w:tr>
      <w:tr w:rsidR="00CB7676" w:rsidRPr="00DB7BA0" w14:paraId="69461323" w14:textId="77777777" w:rsidTr="00221FDF">
        <w:trPr>
          <w:trHeight w:val="50"/>
        </w:trPr>
        <w:tc>
          <w:tcPr>
            <w:tcW w:w="4114" w:type="dxa"/>
            <w:shd w:val="clear" w:color="auto" w:fill="auto"/>
          </w:tcPr>
          <w:p w14:paraId="222D0210" w14:textId="77777777" w:rsidR="00CB7676" w:rsidRPr="00221FDF" w:rsidRDefault="00CB7676" w:rsidP="005434F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4D743" w14:textId="4DDBA6D3" w:rsidR="00CB7676" w:rsidRPr="00221FDF" w:rsidRDefault="00B80C4C" w:rsidP="00CF0FA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19.92</w:t>
            </w:r>
          </w:p>
        </w:tc>
        <w:tc>
          <w:tcPr>
            <w:tcW w:w="245" w:type="dxa"/>
            <w:shd w:val="clear" w:color="auto" w:fill="auto"/>
          </w:tcPr>
          <w:p w14:paraId="3BB2E8B3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96002E" w14:textId="4FF9FA03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65,209</w:t>
            </w:r>
          </w:p>
        </w:tc>
        <w:tc>
          <w:tcPr>
            <w:tcW w:w="281" w:type="dxa"/>
            <w:shd w:val="clear" w:color="auto" w:fill="auto"/>
          </w:tcPr>
          <w:p w14:paraId="6A91C6CA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42AAA" w14:textId="77777777" w:rsidR="00CB7676" w:rsidRPr="00221FDF" w:rsidRDefault="00CB7676" w:rsidP="00221FDF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27.08</w:t>
            </w:r>
          </w:p>
        </w:tc>
        <w:tc>
          <w:tcPr>
            <w:tcW w:w="281" w:type="dxa"/>
            <w:shd w:val="clear" w:color="auto" w:fill="auto"/>
          </w:tcPr>
          <w:p w14:paraId="6A65C28D" w14:textId="77777777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3B0545" w14:textId="6E9149E9" w:rsidR="00CB7676" w:rsidRPr="00221FDF" w:rsidRDefault="00CB7676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88,544</w:t>
            </w:r>
          </w:p>
        </w:tc>
      </w:tr>
    </w:tbl>
    <w:p w14:paraId="4BDA235A" w14:textId="77777777" w:rsidR="00CB7676" w:rsidRDefault="00CB7676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60E55DD" w14:textId="77777777" w:rsidR="00CB7676" w:rsidRDefault="00CB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2D3423E2" w14:textId="77777777" w:rsidR="005969CF" w:rsidRPr="00A63CEE" w:rsidRDefault="005969CF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6"/>
          <w:szCs w:val="26"/>
        </w:rPr>
      </w:pPr>
      <w:r w:rsidRPr="00A63CEE">
        <w:rPr>
          <w:rFonts w:asciiTheme="majorBidi" w:hAnsiTheme="majorBidi" w:cstheme="majorBidi"/>
          <w:sz w:val="26"/>
          <w:szCs w:val="26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44515A43" w14:textId="77777777" w:rsidR="005969CF" w:rsidRPr="00A63CEE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630"/>
        <w:gridCol w:w="990"/>
        <w:gridCol w:w="180"/>
        <w:gridCol w:w="1170"/>
        <w:gridCol w:w="180"/>
        <w:gridCol w:w="1080"/>
        <w:gridCol w:w="180"/>
        <w:gridCol w:w="1080"/>
      </w:tblGrid>
      <w:tr w:rsidR="005969CF" w:rsidRPr="00072C78" w14:paraId="73AAB465" w14:textId="77777777" w:rsidTr="005969CF">
        <w:trPr>
          <w:cantSplit/>
          <w:tblHeader/>
        </w:trPr>
        <w:tc>
          <w:tcPr>
            <w:tcW w:w="3791" w:type="dxa"/>
          </w:tcPr>
          <w:p w14:paraId="000088EC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16B46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78CD3658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69CF" w:rsidRPr="00072C78" w14:paraId="5C936C09" w14:textId="77777777" w:rsidTr="005969CF">
        <w:trPr>
          <w:cantSplit/>
          <w:tblHeader/>
        </w:trPr>
        <w:tc>
          <w:tcPr>
            <w:tcW w:w="3791" w:type="dxa"/>
          </w:tcPr>
          <w:p w14:paraId="76D76C37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5F7EFA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97268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CAE87A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5E96CD62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21FE3" w14:textId="6E361BB4" w:rsidR="005969CF" w:rsidRPr="00221FDF" w:rsidRDefault="00B80C4C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  <w:r w:rsidR="005969CF"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B9E27E6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6D73A1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0AF9AF7F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27CE63F8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80" w:type="dxa"/>
            <w:vAlign w:val="bottom"/>
          </w:tcPr>
          <w:p w14:paraId="33DDE9DA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36111FB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DFBB67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</w:t>
            </w:r>
          </w:p>
        </w:tc>
      </w:tr>
      <w:tr w:rsidR="005969CF" w:rsidRPr="00072C78" w14:paraId="001F818C" w14:textId="77777777" w:rsidTr="005969CF">
        <w:trPr>
          <w:cantSplit/>
        </w:trPr>
        <w:tc>
          <w:tcPr>
            <w:tcW w:w="3791" w:type="dxa"/>
          </w:tcPr>
          <w:p w14:paraId="1EA484B1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2883319A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C12965E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969CF" w:rsidRPr="00072C78" w14:paraId="19815FBB" w14:textId="77777777" w:rsidTr="005969CF">
        <w:trPr>
          <w:cantSplit/>
        </w:trPr>
        <w:tc>
          <w:tcPr>
            <w:tcW w:w="3791" w:type="dxa"/>
            <w:vAlign w:val="bottom"/>
          </w:tcPr>
          <w:p w14:paraId="53B992D4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1142A6FC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50CDCDA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969CF" w:rsidRPr="00072C78" w14:paraId="591DA243" w14:textId="77777777" w:rsidTr="005969CF">
        <w:trPr>
          <w:cantSplit/>
        </w:trPr>
        <w:tc>
          <w:tcPr>
            <w:tcW w:w="3791" w:type="dxa"/>
          </w:tcPr>
          <w:p w14:paraId="134235D2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630" w:type="dxa"/>
          </w:tcPr>
          <w:p w14:paraId="6E17653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9219F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83,596</w:t>
            </w:r>
          </w:p>
        </w:tc>
        <w:tc>
          <w:tcPr>
            <w:tcW w:w="180" w:type="dxa"/>
            <w:vAlign w:val="bottom"/>
          </w:tcPr>
          <w:p w14:paraId="09F9DFE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0EB6D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4,375</w:t>
            </w:r>
          </w:p>
        </w:tc>
        <w:tc>
          <w:tcPr>
            <w:tcW w:w="180" w:type="dxa"/>
            <w:vAlign w:val="bottom"/>
          </w:tcPr>
          <w:p w14:paraId="19886857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17811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80" w:type="dxa"/>
            <w:vAlign w:val="bottom"/>
          </w:tcPr>
          <w:p w14:paraId="1DC0EF28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A39F2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87,963</w:t>
            </w:r>
          </w:p>
        </w:tc>
      </w:tr>
      <w:tr w:rsidR="005969CF" w:rsidRPr="00072C78" w14:paraId="441F2E5E" w14:textId="77777777" w:rsidTr="005969CF">
        <w:trPr>
          <w:cantSplit/>
        </w:trPr>
        <w:tc>
          <w:tcPr>
            <w:tcW w:w="3791" w:type="dxa"/>
          </w:tcPr>
          <w:p w14:paraId="60E6D14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630" w:type="dxa"/>
          </w:tcPr>
          <w:p w14:paraId="11F7BB6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DD4F1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2,376</w:t>
            </w:r>
          </w:p>
        </w:tc>
        <w:tc>
          <w:tcPr>
            <w:tcW w:w="180" w:type="dxa"/>
            <w:vAlign w:val="bottom"/>
          </w:tcPr>
          <w:p w14:paraId="3030C63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309B5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1,351</w:t>
            </w:r>
          </w:p>
        </w:tc>
        <w:tc>
          <w:tcPr>
            <w:tcW w:w="180" w:type="dxa"/>
            <w:vAlign w:val="bottom"/>
          </w:tcPr>
          <w:p w14:paraId="15C472B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72622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80" w:type="dxa"/>
            <w:vAlign w:val="bottom"/>
          </w:tcPr>
          <w:p w14:paraId="3B2B3892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2615C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3,680</w:t>
            </w:r>
          </w:p>
        </w:tc>
      </w:tr>
      <w:tr w:rsidR="005969CF" w:rsidRPr="00072C78" w14:paraId="4277012B" w14:textId="77777777" w:rsidTr="005969CF">
        <w:trPr>
          <w:cantSplit/>
        </w:trPr>
        <w:tc>
          <w:tcPr>
            <w:tcW w:w="3791" w:type="dxa"/>
          </w:tcPr>
          <w:p w14:paraId="7B429E44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30" w:type="dxa"/>
          </w:tcPr>
          <w:p w14:paraId="45BE99E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C230ED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3,679</w:t>
            </w:r>
          </w:p>
        </w:tc>
        <w:tc>
          <w:tcPr>
            <w:tcW w:w="180" w:type="dxa"/>
            <w:vAlign w:val="bottom"/>
          </w:tcPr>
          <w:p w14:paraId="27FDBC87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366022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80" w:type="dxa"/>
            <w:vAlign w:val="bottom"/>
          </w:tcPr>
          <w:p w14:paraId="5D12D11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EB556A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0388DF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ABEB84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4,243</w:t>
            </w:r>
          </w:p>
        </w:tc>
      </w:tr>
      <w:tr w:rsidR="005969CF" w:rsidRPr="00072C78" w14:paraId="51E9B747" w14:textId="77777777" w:rsidTr="005969CF">
        <w:trPr>
          <w:cantSplit/>
        </w:trPr>
        <w:tc>
          <w:tcPr>
            <w:tcW w:w="3791" w:type="dxa"/>
          </w:tcPr>
          <w:p w14:paraId="6A749CC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630" w:type="dxa"/>
          </w:tcPr>
          <w:p w14:paraId="16AF1CB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D689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19,233</w:t>
            </w:r>
          </w:p>
        </w:tc>
        <w:tc>
          <w:tcPr>
            <w:tcW w:w="180" w:type="dxa"/>
            <w:vAlign w:val="bottom"/>
          </w:tcPr>
          <w:p w14:paraId="6CD1D64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16137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5CCE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C3238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(428)</w:t>
            </w:r>
          </w:p>
        </w:tc>
        <w:tc>
          <w:tcPr>
            <w:tcW w:w="180" w:type="dxa"/>
            <w:vAlign w:val="bottom"/>
          </w:tcPr>
          <w:p w14:paraId="6737731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484E1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18,805</w:t>
            </w:r>
          </w:p>
        </w:tc>
      </w:tr>
      <w:tr w:rsidR="005969CF" w:rsidRPr="00072C78" w14:paraId="166F000F" w14:textId="77777777" w:rsidTr="005969CF">
        <w:trPr>
          <w:cantSplit/>
        </w:trPr>
        <w:tc>
          <w:tcPr>
            <w:tcW w:w="3791" w:type="dxa"/>
          </w:tcPr>
          <w:p w14:paraId="0E290B98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ค่าเผื่อการด้อยค่าของลูกหนี้อื่น</w:t>
            </w:r>
          </w:p>
        </w:tc>
        <w:tc>
          <w:tcPr>
            <w:tcW w:w="630" w:type="dxa"/>
          </w:tcPr>
          <w:p w14:paraId="57AE6FC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04046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48,937</w:t>
            </w:r>
          </w:p>
        </w:tc>
        <w:tc>
          <w:tcPr>
            <w:tcW w:w="180" w:type="dxa"/>
            <w:vAlign w:val="bottom"/>
          </w:tcPr>
          <w:p w14:paraId="6729EA1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05515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80" w:type="dxa"/>
            <w:vAlign w:val="bottom"/>
          </w:tcPr>
          <w:p w14:paraId="3D0D3A5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82D72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(3,350)</w:t>
            </w:r>
          </w:p>
        </w:tc>
        <w:tc>
          <w:tcPr>
            <w:tcW w:w="180" w:type="dxa"/>
            <w:vAlign w:val="bottom"/>
          </w:tcPr>
          <w:p w14:paraId="1984763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B8ED2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45,695</w:t>
            </w:r>
          </w:p>
        </w:tc>
      </w:tr>
      <w:tr w:rsidR="005969CF" w:rsidRPr="00072C78" w14:paraId="1BF99D02" w14:textId="77777777" w:rsidTr="005969CF">
        <w:trPr>
          <w:cantSplit/>
        </w:trPr>
        <w:tc>
          <w:tcPr>
            <w:tcW w:w="3791" w:type="dxa"/>
          </w:tcPr>
          <w:p w14:paraId="3B6201D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630" w:type="dxa"/>
          </w:tcPr>
          <w:p w14:paraId="39ED460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A4923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80" w:type="dxa"/>
            <w:vAlign w:val="bottom"/>
          </w:tcPr>
          <w:p w14:paraId="6A897A94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30679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5,456</w:t>
            </w:r>
          </w:p>
        </w:tc>
        <w:tc>
          <w:tcPr>
            <w:tcW w:w="180" w:type="dxa"/>
          </w:tcPr>
          <w:p w14:paraId="5703E8C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06B020" w14:textId="5AD63D9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FB385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D681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79FA98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8253F" w14:textId="3BD24226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FB385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5969CF" w:rsidRPr="00072C78" w14:paraId="457C3FB0" w14:textId="77777777" w:rsidTr="005969CF">
        <w:trPr>
          <w:cantSplit/>
        </w:trPr>
        <w:tc>
          <w:tcPr>
            <w:tcW w:w="3791" w:type="dxa"/>
            <w:vAlign w:val="bottom"/>
          </w:tcPr>
          <w:p w14:paraId="52091544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4181C3BF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F3B66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158,781</w:t>
            </w:r>
          </w:p>
        </w:tc>
        <w:tc>
          <w:tcPr>
            <w:tcW w:w="180" w:type="dxa"/>
            <w:vAlign w:val="bottom"/>
          </w:tcPr>
          <w:p w14:paraId="56D676B2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45ECE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11,854</w:t>
            </w:r>
          </w:p>
        </w:tc>
        <w:tc>
          <w:tcPr>
            <w:tcW w:w="180" w:type="dxa"/>
            <w:vAlign w:val="bottom"/>
          </w:tcPr>
          <w:p w14:paraId="6306045D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2439E" w14:textId="0C408559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</w:t>
            </w:r>
            <w:r w:rsidR="00FB38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B48EA74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726E7" w14:textId="22485D22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166,73</w:t>
            </w:r>
            <w:r w:rsidR="00FB38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5969CF" w:rsidRPr="00072C78" w14:paraId="04C3E3EA" w14:textId="77777777" w:rsidTr="005969CF">
        <w:trPr>
          <w:cantSplit/>
        </w:trPr>
        <w:tc>
          <w:tcPr>
            <w:tcW w:w="3791" w:type="dxa"/>
            <w:vAlign w:val="bottom"/>
          </w:tcPr>
          <w:p w14:paraId="4AA41FA0" w14:textId="6565CC27" w:rsidR="00CC0590" w:rsidRPr="00072C78" w:rsidRDefault="00CC0590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</w:tcPr>
          <w:p w14:paraId="155E0B0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DAC7F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B362B32" w14:textId="77777777" w:rsidR="005969CF" w:rsidRPr="00072C78" w:rsidRDefault="005969CF" w:rsidP="005969CF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823D62F" w14:textId="77777777" w:rsidR="005969CF" w:rsidRPr="00072C78" w:rsidRDefault="005969CF" w:rsidP="005969CF">
            <w:pPr>
              <w:pStyle w:val="acctfourfigures"/>
              <w:tabs>
                <w:tab w:val="decimal" w:pos="906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DCABAE" w14:textId="77777777" w:rsidR="005969CF" w:rsidRPr="00072C78" w:rsidRDefault="005969CF" w:rsidP="005969CF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B30D8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1B9DD0" w14:textId="77777777" w:rsidR="005969CF" w:rsidRPr="00072C78" w:rsidRDefault="005969CF" w:rsidP="005969CF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81E1E6" w14:textId="77777777" w:rsidR="005969CF" w:rsidRPr="00072C78" w:rsidRDefault="005969CF" w:rsidP="005969CF">
            <w:pPr>
              <w:pStyle w:val="acctfourfigures"/>
              <w:tabs>
                <w:tab w:val="decimal" w:pos="822"/>
              </w:tabs>
              <w:spacing w:line="220" w:lineRule="exac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69CF" w:rsidRPr="00072C78" w14:paraId="56F4EEC7" w14:textId="77777777" w:rsidTr="005969CF">
        <w:trPr>
          <w:cantSplit/>
        </w:trPr>
        <w:tc>
          <w:tcPr>
            <w:tcW w:w="3791" w:type="dxa"/>
            <w:vAlign w:val="bottom"/>
          </w:tcPr>
          <w:p w14:paraId="6A0B33B0" w14:textId="77777777" w:rsidR="005969CF" w:rsidRPr="00A23065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A230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4ACAE32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79C89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2F11AFF0" w14:textId="77777777" w:rsidR="005969CF" w:rsidRPr="00072C78" w:rsidRDefault="005969CF" w:rsidP="005969CF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97448E" w14:textId="77777777" w:rsidR="005969CF" w:rsidRPr="00072C78" w:rsidRDefault="005969CF" w:rsidP="005969CF">
            <w:pPr>
              <w:pStyle w:val="acctfourfigures"/>
              <w:tabs>
                <w:tab w:val="decimal" w:pos="906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2DE888" w14:textId="77777777" w:rsidR="005969CF" w:rsidRPr="00072C78" w:rsidRDefault="005969CF" w:rsidP="005969CF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3E874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D91294" w14:textId="77777777" w:rsidR="005969CF" w:rsidRPr="00072C78" w:rsidRDefault="005969CF" w:rsidP="005969CF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AA726F" w14:textId="77777777" w:rsidR="005969CF" w:rsidRPr="00072C78" w:rsidRDefault="005969CF" w:rsidP="005969CF">
            <w:pPr>
              <w:pStyle w:val="acctfourfigures"/>
              <w:tabs>
                <w:tab w:val="decimal" w:pos="822"/>
              </w:tabs>
              <w:spacing w:line="220" w:lineRule="exact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69CF" w:rsidRPr="00072C78" w14:paraId="50E6FAA9" w14:textId="77777777" w:rsidTr="005969CF">
        <w:trPr>
          <w:cantSplit/>
        </w:trPr>
        <w:tc>
          <w:tcPr>
            <w:tcW w:w="3791" w:type="dxa"/>
          </w:tcPr>
          <w:p w14:paraId="0D793C10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630" w:type="dxa"/>
          </w:tcPr>
          <w:p w14:paraId="7F01D74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4AC91B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11,733</w:t>
            </w:r>
          </w:p>
        </w:tc>
        <w:tc>
          <w:tcPr>
            <w:tcW w:w="180" w:type="dxa"/>
            <w:vAlign w:val="bottom"/>
          </w:tcPr>
          <w:p w14:paraId="6B5FDC7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9ACFFF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80" w:type="dxa"/>
            <w:vAlign w:val="bottom"/>
          </w:tcPr>
          <w:p w14:paraId="692A5E2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6AC2F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FC5DAB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65652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13,045</w:t>
            </w:r>
          </w:p>
        </w:tc>
      </w:tr>
      <w:tr w:rsidR="005969CF" w:rsidRPr="00072C78" w14:paraId="6044813C" w14:textId="77777777" w:rsidTr="005969CF">
        <w:trPr>
          <w:cantSplit/>
        </w:trPr>
        <w:tc>
          <w:tcPr>
            <w:tcW w:w="3791" w:type="dxa"/>
          </w:tcPr>
          <w:p w14:paraId="482B0FA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ค่าเสื่อมราคาสะสมและค่าตัดจำหน่าย</w:t>
            </w:r>
          </w:p>
        </w:tc>
        <w:tc>
          <w:tcPr>
            <w:tcW w:w="630" w:type="dxa"/>
          </w:tcPr>
          <w:p w14:paraId="3703F62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06D50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80" w:type="dxa"/>
            <w:vAlign w:val="bottom"/>
          </w:tcPr>
          <w:p w14:paraId="5727B42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38107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(518)</w:t>
            </w:r>
          </w:p>
        </w:tc>
        <w:tc>
          <w:tcPr>
            <w:tcW w:w="180" w:type="dxa"/>
            <w:vAlign w:val="bottom"/>
          </w:tcPr>
          <w:p w14:paraId="66DD8C0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5316E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80" w:type="dxa"/>
            <w:vAlign w:val="bottom"/>
          </w:tcPr>
          <w:p w14:paraId="7AA38F7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C47EE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</w:tr>
      <w:tr w:rsidR="005969CF" w:rsidRPr="00072C78" w14:paraId="4B0DCE6E" w14:textId="77777777" w:rsidTr="005969CF">
        <w:trPr>
          <w:cantSplit/>
        </w:trPr>
        <w:tc>
          <w:tcPr>
            <w:tcW w:w="3791" w:type="dxa"/>
          </w:tcPr>
          <w:p w14:paraId="3F1ED29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630" w:type="dxa"/>
          </w:tcPr>
          <w:p w14:paraId="1C826F2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F2C1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180" w:type="dxa"/>
            <w:vAlign w:val="bottom"/>
          </w:tcPr>
          <w:p w14:paraId="3C7C6BE4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43E06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(464)</w:t>
            </w:r>
          </w:p>
        </w:tc>
        <w:tc>
          <w:tcPr>
            <w:tcW w:w="180" w:type="dxa"/>
            <w:vAlign w:val="bottom"/>
          </w:tcPr>
          <w:p w14:paraId="23036E7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B259F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bottom"/>
          </w:tcPr>
          <w:p w14:paraId="36317D0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95F61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</w:tr>
      <w:tr w:rsidR="005969CF" w:rsidRPr="00072C78" w14:paraId="74E332E1" w14:textId="77777777" w:rsidTr="005969CF">
        <w:trPr>
          <w:cantSplit/>
        </w:trPr>
        <w:tc>
          <w:tcPr>
            <w:tcW w:w="3791" w:type="dxa"/>
          </w:tcPr>
          <w:p w14:paraId="6BB52D2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630" w:type="dxa"/>
          </w:tcPr>
          <w:p w14:paraId="2091E6D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50BBD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0" w:type="dxa"/>
            <w:vAlign w:val="bottom"/>
          </w:tcPr>
          <w:p w14:paraId="6C43E24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4BB0B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9C6C22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1441E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931B1B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7BDD3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5969CF" w:rsidRPr="00072C78" w14:paraId="66D375EC" w14:textId="77777777" w:rsidTr="005969CF">
        <w:trPr>
          <w:cantSplit/>
        </w:trPr>
        <w:tc>
          <w:tcPr>
            <w:tcW w:w="3791" w:type="dxa"/>
          </w:tcPr>
          <w:p w14:paraId="4B23CF6F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630" w:type="dxa"/>
          </w:tcPr>
          <w:p w14:paraId="37D9AC2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AEB51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2,638</w:t>
            </w:r>
          </w:p>
        </w:tc>
        <w:tc>
          <w:tcPr>
            <w:tcW w:w="180" w:type="dxa"/>
            <w:vAlign w:val="bottom"/>
          </w:tcPr>
          <w:p w14:paraId="2D668B3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F7EF4F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(2,638)</w:t>
            </w:r>
          </w:p>
        </w:tc>
        <w:tc>
          <w:tcPr>
            <w:tcW w:w="180" w:type="dxa"/>
            <w:vAlign w:val="bottom"/>
          </w:tcPr>
          <w:p w14:paraId="2FA48F3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1782A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BFB3D2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667CE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9CF" w:rsidRPr="00072C78" w14:paraId="7932DA80" w14:textId="77777777" w:rsidTr="005969CF">
        <w:trPr>
          <w:cantSplit/>
        </w:trPr>
        <w:tc>
          <w:tcPr>
            <w:tcW w:w="3791" w:type="dxa"/>
          </w:tcPr>
          <w:p w14:paraId="595FD92A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รายได้ดอกเบี้ยค้างรับจากลูกหนี้</w:t>
            </w:r>
            <w:r w:rsidRPr="00072C78">
              <w:rPr>
                <w:rFonts w:asciiTheme="majorBidi" w:hAnsiTheme="majorBidi" w:cstheme="majorBidi"/>
                <w:sz w:val="26"/>
                <w:szCs w:val="26"/>
              </w:rPr>
              <w:t xml:space="preserve"> NPLs</w:t>
            </w:r>
          </w:p>
        </w:tc>
        <w:tc>
          <w:tcPr>
            <w:tcW w:w="630" w:type="dxa"/>
          </w:tcPr>
          <w:p w14:paraId="4D1B18D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93EDB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4,506</w:t>
            </w:r>
          </w:p>
        </w:tc>
        <w:tc>
          <w:tcPr>
            <w:tcW w:w="180" w:type="dxa"/>
            <w:vAlign w:val="bottom"/>
          </w:tcPr>
          <w:p w14:paraId="7D13F6A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EB193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(2,245)</w:t>
            </w:r>
          </w:p>
        </w:tc>
        <w:tc>
          <w:tcPr>
            <w:tcW w:w="180" w:type="dxa"/>
            <w:vAlign w:val="bottom"/>
          </w:tcPr>
          <w:p w14:paraId="3333798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CAC18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(314)</w:t>
            </w:r>
          </w:p>
        </w:tc>
        <w:tc>
          <w:tcPr>
            <w:tcW w:w="180" w:type="dxa"/>
            <w:vAlign w:val="bottom"/>
          </w:tcPr>
          <w:p w14:paraId="756F6EC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FA73A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1,947</w:t>
            </w:r>
          </w:p>
        </w:tc>
      </w:tr>
      <w:tr w:rsidR="005969CF" w:rsidRPr="00072C78" w14:paraId="025C32DC" w14:textId="77777777" w:rsidTr="005969CF">
        <w:trPr>
          <w:cantSplit/>
        </w:trPr>
        <w:tc>
          <w:tcPr>
            <w:tcW w:w="3791" w:type="dxa"/>
          </w:tcPr>
          <w:p w14:paraId="2EF559B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630" w:type="dxa"/>
          </w:tcPr>
          <w:p w14:paraId="1580573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9FA61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B4700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3B10D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00EBF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68DB2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ACA6D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892BA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2420EB74" w14:textId="77777777" w:rsidTr="005969CF">
        <w:trPr>
          <w:cantSplit/>
        </w:trPr>
        <w:tc>
          <w:tcPr>
            <w:tcW w:w="3791" w:type="dxa"/>
          </w:tcPr>
          <w:p w14:paraId="2617D433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630" w:type="dxa"/>
          </w:tcPr>
          <w:p w14:paraId="7B347DC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CAE0B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8,673</w:t>
            </w:r>
          </w:p>
        </w:tc>
        <w:tc>
          <w:tcPr>
            <w:tcW w:w="180" w:type="dxa"/>
            <w:vAlign w:val="bottom"/>
          </w:tcPr>
          <w:p w14:paraId="2D1B8BA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C9178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(6,267)</w:t>
            </w:r>
          </w:p>
        </w:tc>
        <w:tc>
          <w:tcPr>
            <w:tcW w:w="180" w:type="dxa"/>
            <w:vAlign w:val="bottom"/>
          </w:tcPr>
          <w:p w14:paraId="01976C2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1E030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  <w:tc>
          <w:tcPr>
            <w:tcW w:w="180" w:type="dxa"/>
            <w:vAlign w:val="bottom"/>
          </w:tcPr>
          <w:p w14:paraId="7F669647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A027B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8,530</w:t>
            </w:r>
          </w:p>
        </w:tc>
      </w:tr>
      <w:tr w:rsidR="00A23065" w:rsidRPr="00072C78" w14:paraId="729923FD" w14:textId="77777777" w:rsidTr="005969CF">
        <w:trPr>
          <w:cantSplit/>
        </w:trPr>
        <w:tc>
          <w:tcPr>
            <w:tcW w:w="3791" w:type="dxa"/>
          </w:tcPr>
          <w:p w14:paraId="1DF595AA" w14:textId="77777777" w:rsidR="00A23065" w:rsidRPr="00072C78" w:rsidRDefault="00A23065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630" w:type="dxa"/>
          </w:tcPr>
          <w:p w14:paraId="717B4A09" w14:textId="77777777" w:rsidR="00A23065" w:rsidRPr="00072C78" w:rsidRDefault="00A23065" w:rsidP="00A23065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D42CB7" w14:textId="3CD1BA62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sz w:val="26"/>
                <w:szCs w:val="26"/>
              </w:rPr>
              <w:t>6,960</w:t>
            </w:r>
          </w:p>
        </w:tc>
        <w:tc>
          <w:tcPr>
            <w:tcW w:w="180" w:type="dxa"/>
            <w:vAlign w:val="bottom"/>
          </w:tcPr>
          <w:p w14:paraId="63C41C41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7CD728" w14:textId="690C9D3A" w:rsidR="00A23065" w:rsidRPr="00A23065" w:rsidRDefault="00A23065" w:rsidP="00A230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6,960</w:t>
            </w:r>
          </w:p>
        </w:tc>
        <w:tc>
          <w:tcPr>
            <w:tcW w:w="180" w:type="dxa"/>
            <w:vAlign w:val="bottom"/>
          </w:tcPr>
          <w:p w14:paraId="515708CD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F97046" w14:textId="15E9D9CE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(6,120)</w:t>
            </w:r>
          </w:p>
        </w:tc>
        <w:tc>
          <w:tcPr>
            <w:tcW w:w="180" w:type="dxa"/>
            <w:vAlign w:val="bottom"/>
          </w:tcPr>
          <w:p w14:paraId="0654F211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D73857" w14:textId="3551B83D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7,800</w:t>
            </w:r>
          </w:p>
        </w:tc>
      </w:tr>
      <w:tr w:rsidR="00A23065" w:rsidRPr="00072C78" w14:paraId="08DA916B" w14:textId="77777777" w:rsidTr="005969CF">
        <w:trPr>
          <w:cantSplit/>
        </w:trPr>
        <w:tc>
          <w:tcPr>
            <w:tcW w:w="3791" w:type="dxa"/>
          </w:tcPr>
          <w:p w14:paraId="78069E90" w14:textId="77777777" w:rsidR="00A23065" w:rsidRPr="00072C78" w:rsidRDefault="00A23065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รายได้จากต่างประเทศค้างรับ</w:t>
            </w:r>
          </w:p>
        </w:tc>
        <w:tc>
          <w:tcPr>
            <w:tcW w:w="630" w:type="dxa"/>
          </w:tcPr>
          <w:p w14:paraId="30FDEBAE" w14:textId="77777777" w:rsidR="00A23065" w:rsidRPr="00072C78" w:rsidRDefault="00A23065" w:rsidP="00A23065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47454F" w14:textId="30B3E4AE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sz w:val="26"/>
                <w:szCs w:val="26"/>
              </w:rPr>
              <w:t>43,215</w:t>
            </w:r>
          </w:p>
        </w:tc>
        <w:tc>
          <w:tcPr>
            <w:tcW w:w="180" w:type="dxa"/>
            <w:vAlign w:val="bottom"/>
          </w:tcPr>
          <w:p w14:paraId="013AAC0A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E6A1EC" w14:textId="67210AD5" w:rsidR="00A23065" w:rsidRPr="00A23065" w:rsidRDefault="00A23065" w:rsidP="00A230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7,782</w:t>
            </w:r>
          </w:p>
        </w:tc>
        <w:tc>
          <w:tcPr>
            <w:tcW w:w="180" w:type="dxa"/>
            <w:vAlign w:val="bottom"/>
          </w:tcPr>
          <w:p w14:paraId="24DEAD9C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B6F492" w14:textId="77AF586F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(3,074)</w:t>
            </w:r>
          </w:p>
        </w:tc>
        <w:tc>
          <w:tcPr>
            <w:tcW w:w="180" w:type="dxa"/>
            <w:vAlign w:val="bottom"/>
          </w:tcPr>
          <w:p w14:paraId="3ED12FAC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1EC0E2" w14:textId="70CB70D2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47,923</w:t>
            </w:r>
          </w:p>
        </w:tc>
      </w:tr>
      <w:tr w:rsidR="00A23065" w:rsidRPr="00072C78" w14:paraId="103E4240" w14:textId="77777777" w:rsidTr="005969CF">
        <w:trPr>
          <w:cantSplit/>
        </w:trPr>
        <w:tc>
          <w:tcPr>
            <w:tcW w:w="3791" w:type="dxa"/>
          </w:tcPr>
          <w:p w14:paraId="44097E54" w14:textId="77777777" w:rsidR="00A23065" w:rsidRPr="008D6817" w:rsidRDefault="00A23065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3B4028CB" w14:textId="77777777" w:rsidR="00A23065" w:rsidRPr="008D6817" w:rsidRDefault="00A23065" w:rsidP="00A23065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9CA24" w14:textId="6306F82D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79,</w:t>
            </w:r>
            <w:r w:rsidRPr="00A23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180" w:type="dxa"/>
            <w:vAlign w:val="bottom"/>
          </w:tcPr>
          <w:p w14:paraId="207C8B1E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1AEAD" w14:textId="47DA0D08" w:rsidR="00A23065" w:rsidRPr="00A23065" w:rsidRDefault="00A23065" w:rsidP="00A230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3,922</w:t>
            </w:r>
          </w:p>
        </w:tc>
        <w:tc>
          <w:tcPr>
            <w:tcW w:w="180" w:type="dxa"/>
            <w:vAlign w:val="bottom"/>
          </w:tcPr>
          <w:p w14:paraId="26C70634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5CD2F" w14:textId="1D7FE612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(3,419)</w:t>
            </w:r>
          </w:p>
        </w:tc>
        <w:tc>
          <w:tcPr>
            <w:tcW w:w="180" w:type="dxa"/>
            <w:vAlign w:val="bottom"/>
          </w:tcPr>
          <w:p w14:paraId="5CDD6B2D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574CA" w14:textId="6AD79A0B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80,035</w:t>
            </w:r>
          </w:p>
        </w:tc>
      </w:tr>
      <w:tr w:rsidR="00A23065" w:rsidRPr="00072C78" w14:paraId="51D94A81" w14:textId="77777777" w:rsidTr="005969CF">
        <w:trPr>
          <w:cantSplit/>
        </w:trPr>
        <w:tc>
          <w:tcPr>
            <w:tcW w:w="3791" w:type="dxa"/>
            <w:vAlign w:val="bottom"/>
          </w:tcPr>
          <w:p w14:paraId="3F80550F" w14:textId="77777777" w:rsidR="00A23065" w:rsidRPr="008D6817" w:rsidRDefault="00A23065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</w:tcPr>
          <w:p w14:paraId="394C090D" w14:textId="77777777" w:rsidR="00A23065" w:rsidRPr="008D6817" w:rsidRDefault="00A23065" w:rsidP="00A23065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040114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AA2F6F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CEAA6FE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1526E0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815FF3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4AE1CB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C4ED88" w14:textId="77777777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3065" w:rsidRPr="00072C78" w14:paraId="2879B5C9" w14:textId="77777777" w:rsidTr="005969CF">
        <w:trPr>
          <w:cantSplit/>
        </w:trPr>
        <w:tc>
          <w:tcPr>
            <w:tcW w:w="3791" w:type="dxa"/>
            <w:vAlign w:val="bottom"/>
          </w:tcPr>
          <w:p w14:paraId="180C1760" w14:textId="77777777" w:rsidR="00A23065" w:rsidRPr="008D6817" w:rsidRDefault="00A23065" w:rsidP="00A2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</w:tcPr>
          <w:p w14:paraId="22E96F8E" w14:textId="77777777" w:rsidR="00A23065" w:rsidRPr="008D6817" w:rsidRDefault="00A23065" w:rsidP="00A23065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695E78" w14:textId="0F0530BC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79,</w:t>
            </w:r>
            <w:r w:rsidRPr="00A23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</w:t>
            </w:r>
          </w:p>
        </w:tc>
        <w:tc>
          <w:tcPr>
            <w:tcW w:w="180" w:type="dxa"/>
            <w:vAlign w:val="bottom"/>
          </w:tcPr>
          <w:p w14:paraId="155A112A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B513D91" w14:textId="77BD4653" w:rsidR="00A23065" w:rsidRPr="00A23065" w:rsidRDefault="00A23065" w:rsidP="00A230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7,932</w:t>
            </w:r>
          </w:p>
        </w:tc>
        <w:tc>
          <w:tcPr>
            <w:tcW w:w="180" w:type="dxa"/>
            <w:vAlign w:val="bottom"/>
          </w:tcPr>
          <w:p w14:paraId="36B3BE31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942176" w14:textId="4D29A4DD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(48</w:t>
            </w:r>
            <w:r w:rsidR="00FB38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5D48688" w14:textId="77777777" w:rsidR="00A23065" w:rsidRPr="00A23065" w:rsidRDefault="00A23065" w:rsidP="00A23065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539E101" w14:textId="51A67F03" w:rsidR="00A23065" w:rsidRPr="00A23065" w:rsidRDefault="00A23065" w:rsidP="00A2306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86,70</w:t>
            </w:r>
            <w:r w:rsidR="00FB385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14:paraId="603FB25D" w14:textId="0475E712" w:rsidR="00CB7676" w:rsidRDefault="00CB7676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06AA8B88" w14:textId="7B636FED" w:rsidR="005969CF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630"/>
        <w:gridCol w:w="990"/>
        <w:gridCol w:w="180"/>
        <w:gridCol w:w="1170"/>
        <w:gridCol w:w="180"/>
        <w:gridCol w:w="1080"/>
        <w:gridCol w:w="180"/>
        <w:gridCol w:w="1080"/>
      </w:tblGrid>
      <w:tr w:rsidR="005969CF" w:rsidRPr="00072C78" w14:paraId="2C6E7309" w14:textId="77777777" w:rsidTr="005969CF">
        <w:trPr>
          <w:cantSplit/>
          <w:tblHeader/>
        </w:trPr>
        <w:tc>
          <w:tcPr>
            <w:tcW w:w="3791" w:type="dxa"/>
          </w:tcPr>
          <w:p w14:paraId="57B7898A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724689F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0ACE6E69" w14:textId="77777777" w:rsidR="005969CF" w:rsidRPr="008E6B93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8E6B9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E6B93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69CF" w:rsidRPr="00072C78" w14:paraId="4A41359A" w14:textId="77777777" w:rsidTr="005969CF">
        <w:trPr>
          <w:cantSplit/>
          <w:tblHeader/>
        </w:trPr>
        <w:tc>
          <w:tcPr>
            <w:tcW w:w="3791" w:type="dxa"/>
          </w:tcPr>
          <w:p w14:paraId="243FDF49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65C42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82283FF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F2ED58E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22C3959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44F402A" w14:textId="30C9CF22" w:rsidR="005969CF" w:rsidRPr="00072C78" w:rsidRDefault="00B80C4C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45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3345A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345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2F5D5178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0B23A4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0863032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597CA7F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80" w:type="dxa"/>
            <w:vAlign w:val="bottom"/>
          </w:tcPr>
          <w:p w14:paraId="1E447C6F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4666FA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8D68F3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5969CF" w:rsidRPr="00072C78" w14:paraId="26C901D7" w14:textId="77777777" w:rsidTr="005969CF">
        <w:trPr>
          <w:cantSplit/>
        </w:trPr>
        <w:tc>
          <w:tcPr>
            <w:tcW w:w="3791" w:type="dxa"/>
          </w:tcPr>
          <w:p w14:paraId="42B2421E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4B9F4553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3833657B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969CF" w:rsidRPr="00072C78" w14:paraId="0A4A510F" w14:textId="77777777" w:rsidTr="005969CF">
        <w:trPr>
          <w:cantSplit/>
        </w:trPr>
        <w:tc>
          <w:tcPr>
            <w:tcW w:w="3791" w:type="dxa"/>
            <w:vAlign w:val="bottom"/>
          </w:tcPr>
          <w:p w14:paraId="08586D00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435A4EF3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7A9391B9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969CF" w:rsidRPr="00072C78" w14:paraId="3BE35079" w14:textId="77777777" w:rsidTr="005969CF">
        <w:trPr>
          <w:cantSplit/>
        </w:trPr>
        <w:tc>
          <w:tcPr>
            <w:tcW w:w="3791" w:type="dxa"/>
          </w:tcPr>
          <w:p w14:paraId="601460D3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630" w:type="dxa"/>
          </w:tcPr>
          <w:p w14:paraId="08D3573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EC5CDA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57,897</w:t>
            </w:r>
          </w:p>
        </w:tc>
        <w:tc>
          <w:tcPr>
            <w:tcW w:w="180" w:type="dxa"/>
            <w:vAlign w:val="center"/>
          </w:tcPr>
          <w:p w14:paraId="756F05A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F39129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25,686</w:t>
            </w:r>
          </w:p>
        </w:tc>
        <w:tc>
          <w:tcPr>
            <w:tcW w:w="180" w:type="dxa"/>
            <w:vAlign w:val="center"/>
          </w:tcPr>
          <w:p w14:paraId="0B8BF25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DDD81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80" w:type="dxa"/>
            <w:vAlign w:val="center"/>
          </w:tcPr>
          <w:p w14:paraId="63B8B3D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FD7264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83,596</w:t>
            </w:r>
          </w:p>
        </w:tc>
      </w:tr>
      <w:tr w:rsidR="005969CF" w:rsidRPr="00072C78" w14:paraId="0EEBA9B3" w14:textId="77777777" w:rsidTr="005969CF">
        <w:trPr>
          <w:cantSplit/>
          <w:trHeight w:val="64"/>
        </w:trPr>
        <w:tc>
          <w:tcPr>
            <w:tcW w:w="3791" w:type="dxa"/>
          </w:tcPr>
          <w:p w14:paraId="1A93090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630" w:type="dxa"/>
          </w:tcPr>
          <w:p w14:paraId="15CE079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C051E1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3,279</w:t>
            </w:r>
          </w:p>
        </w:tc>
        <w:tc>
          <w:tcPr>
            <w:tcW w:w="180" w:type="dxa"/>
            <w:vAlign w:val="center"/>
          </w:tcPr>
          <w:p w14:paraId="0B603F1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660E39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(909)</w:t>
            </w:r>
          </w:p>
        </w:tc>
        <w:tc>
          <w:tcPr>
            <w:tcW w:w="180" w:type="dxa"/>
            <w:vAlign w:val="center"/>
          </w:tcPr>
          <w:p w14:paraId="4E08055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4C1297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center"/>
          </w:tcPr>
          <w:p w14:paraId="21601AF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F8193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2,376</w:t>
            </w:r>
          </w:p>
        </w:tc>
      </w:tr>
      <w:tr w:rsidR="005969CF" w:rsidRPr="00072C78" w14:paraId="2978CE1E" w14:textId="77777777" w:rsidTr="005969CF">
        <w:trPr>
          <w:cantSplit/>
        </w:trPr>
        <w:tc>
          <w:tcPr>
            <w:tcW w:w="3791" w:type="dxa"/>
          </w:tcPr>
          <w:p w14:paraId="01D9E85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30" w:type="dxa"/>
          </w:tcPr>
          <w:p w14:paraId="1FB3CAF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4F7E52C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2,357</w:t>
            </w:r>
          </w:p>
        </w:tc>
        <w:tc>
          <w:tcPr>
            <w:tcW w:w="180" w:type="dxa"/>
            <w:vAlign w:val="center"/>
          </w:tcPr>
          <w:p w14:paraId="3C398B9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6AD9CD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  <w:tc>
          <w:tcPr>
            <w:tcW w:w="180" w:type="dxa"/>
            <w:vAlign w:val="center"/>
          </w:tcPr>
          <w:p w14:paraId="4D65B9C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2957F9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4C4D358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90A415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3,679</w:t>
            </w:r>
          </w:p>
        </w:tc>
      </w:tr>
      <w:tr w:rsidR="005969CF" w:rsidRPr="00072C78" w14:paraId="04B5B522" w14:textId="77777777" w:rsidTr="005969CF">
        <w:trPr>
          <w:cantSplit/>
          <w:trHeight w:val="64"/>
        </w:trPr>
        <w:tc>
          <w:tcPr>
            <w:tcW w:w="3791" w:type="dxa"/>
          </w:tcPr>
          <w:p w14:paraId="1A881AE2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630" w:type="dxa"/>
          </w:tcPr>
          <w:p w14:paraId="727C1C9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E622B3F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11,208</w:t>
            </w:r>
          </w:p>
        </w:tc>
        <w:tc>
          <w:tcPr>
            <w:tcW w:w="180" w:type="dxa"/>
            <w:vAlign w:val="center"/>
          </w:tcPr>
          <w:p w14:paraId="3721C78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5F1913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8,096</w:t>
            </w:r>
          </w:p>
        </w:tc>
        <w:tc>
          <w:tcPr>
            <w:tcW w:w="180" w:type="dxa"/>
            <w:vAlign w:val="center"/>
          </w:tcPr>
          <w:p w14:paraId="3F5CC3C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4CF3FC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80" w:type="dxa"/>
            <w:vAlign w:val="center"/>
          </w:tcPr>
          <w:p w14:paraId="7DCE554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FAAC0D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19,233</w:t>
            </w:r>
          </w:p>
        </w:tc>
      </w:tr>
      <w:tr w:rsidR="005969CF" w:rsidRPr="00072C78" w14:paraId="5769A820" w14:textId="77777777" w:rsidTr="005969CF">
        <w:trPr>
          <w:cantSplit/>
        </w:trPr>
        <w:tc>
          <w:tcPr>
            <w:tcW w:w="3791" w:type="dxa"/>
          </w:tcPr>
          <w:p w14:paraId="49F27A8B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ค่าเผื่อการด้อยค่าของลูกหนี้อื่น</w:t>
            </w:r>
          </w:p>
        </w:tc>
        <w:tc>
          <w:tcPr>
            <w:tcW w:w="630" w:type="dxa"/>
          </w:tcPr>
          <w:p w14:paraId="7654123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24CB60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23EF2A58" w14:textId="77777777" w:rsidR="005969CF" w:rsidRPr="00072C78" w:rsidRDefault="005969CF" w:rsidP="005969CF">
            <w:pPr>
              <w:pStyle w:val="acctfourfigures"/>
              <w:tabs>
                <w:tab w:val="decimal" w:pos="731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9382D9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49,325</w:t>
            </w:r>
          </w:p>
        </w:tc>
        <w:tc>
          <w:tcPr>
            <w:tcW w:w="180" w:type="dxa"/>
            <w:vAlign w:val="center"/>
          </w:tcPr>
          <w:p w14:paraId="6B3AA9FD" w14:textId="77777777" w:rsidR="005969CF" w:rsidRPr="00072C78" w:rsidRDefault="005969CF" w:rsidP="005969CF">
            <w:pPr>
              <w:pStyle w:val="acctfourfigures"/>
              <w:tabs>
                <w:tab w:val="decimal" w:pos="731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498337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(388)</w:t>
            </w:r>
          </w:p>
        </w:tc>
        <w:tc>
          <w:tcPr>
            <w:tcW w:w="180" w:type="dxa"/>
            <w:vAlign w:val="center"/>
          </w:tcPr>
          <w:p w14:paraId="1DFB2D15" w14:textId="77777777" w:rsidR="005969CF" w:rsidRPr="00072C78" w:rsidRDefault="005969CF" w:rsidP="005969CF">
            <w:pPr>
              <w:pStyle w:val="acctfourfigures"/>
              <w:tabs>
                <w:tab w:val="decimal" w:pos="731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7FD31B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48,937</w:t>
            </w:r>
          </w:p>
        </w:tc>
      </w:tr>
      <w:tr w:rsidR="005969CF" w:rsidRPr="00072C78" w14:paraId="762585CF" w14:textId="77777777" w:rsidTr="005969CF">
        <w:trPr>
          <w:cantSplit/>
        </w:trPr>
        <w:tc>
          <w:tcPr>
            <w:tcW w:w="3791" w:type="dxa"/>
          </w:tcPr>
          <w:p w14:paraId="0B63C1A0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630" w:type="dxa"/>
          </w:tcPr>
          <w:p w14:paraId="0D07BD1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EEDEE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80" w:type="dxa"/>
            <w:vAlign w:val="center"/>
          </w:tcPr>
          <w:p w14:paraId="72E9DD77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0E21C3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80" w:type="dxa"/>
            <w:vAlign w:val="center"/>
          </w:tcPr>
          <w:p w14:paraId="4D601DF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69DC2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27308F94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D00E38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5969CF" w:rsidRPr="00072C78" w14:paraId="431EECD5" w14:textId="77777777" w:rsidTr="005969CF">
        <w:trPr>
          <w:cantSplit/>
          <w:trHeight w:val="54"/>
        </w:trPr>
        <w:tc>
          <w:tcPr>
            <w:tcW w:w="3791" w:type="dxa"/>
            <w:vAlign w:val="bottom"/>
          </w:tcPr>
          <w:p w14:paraId="188B5940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34EBBA40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550676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75,381</w:t>
            </w:r>
          </w:p>
        </w:tc>
        <w:tc>
          <w:tcPr>
            <w:tcW w:w="180" w:type="dxa"/>
            <w:vAlign w:val="center"/>
          </w:tcPr>
          <w:p w14:paraId="22E5B536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59203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83,840</w:t>
            </w:r>
          </w:p>
        </w:tc>
        <w:tc>
          <w:tcPr>
            <w:tcW w:w="180" w:type="dxa"/>
            <w:vAlign w:val="center"/>
          </w:tcPr>
          <w:p w14:paraId="109F5C2D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9FF114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(440)</w:t>
            </w:r>
          </w:p>
        </w:tc>
        <w:tc>
          <w:tcPr>
            <w:tcW w:w="180" w:type="dxa"/>
            <w:vAlign w:val="center"/>
          </w:tcPr>
          <w:p w14:paraId="2EF07817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CC71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158,781</w:t>
            </w:r>
          </w:p>
        </w:tc>
      </w:tr>
      <w:tr w:rsidR="005969CF" w:rsidRPr="00072C78" w14:paraId="1E9CB5FD" w14:textId="77777777" w:rsidTr="005969CF">
        <w:trPr>
          <w:cantSplit/>
        </w:trPr>
        <w:tc>
          <w:tcPr>
            <w:tcW w:w="3791" w:type="dxa"/>
            <w:vAlign w:val="bottom"/>
          </w:tcPr>
          <w:p w14:paraId="147082CB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3B56704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E1F098B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07BE15F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25D003E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4DF12C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CDF53D9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7EA08E9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08AF9C4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36C1C57A" w14:textId="77777777" w:rsidTr="005969CF">
        <w:trPr>
          <w:cantSplit/>
        </w:trPr>
        <w:tc>
          <w:tcPr>
            <w:tcW w:w="3791" w:type="dxa"/>
            <w:vAlign w:val="bottom"/>
          </w:tcPr>
          <w:p w14:paraId="7CFE6008" w14:textId="491C24E4" w:rsidR="005969CF" w:rsidRPr="00A23065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230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</w:t>
            </w:r>
            <w:r w:rsidR="00CC05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นี้</w:t>
            </w:r>
            <w:r w:rsidRPr="00A230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สินภาษีเงินได้รอการตัดบัญชี</w:t>
            </w:r>
          </w:p>
        </w:tc>
        <w:tc>
          <w:tcPr>
            <w:tcW w:w="630" w:type="dxa"/>
          </w:tcPr>
          <w:p w14:paraId="45B70AC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1A25D934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center"/>
          </w:tcPr>
          <w:p w14:paraId="390A4FF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BABB4A3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53DCA9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923351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9C754D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F0E683E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33871C17" w14:textId="77777777" w:rsidTr="005969CF">
        <w:trPr>
          <w:cantSplit/>
        </w:trPr>
        <w:tc>
          <w:tcPr>
            <w:tcW w:w="3791" w:type="dxa"/>
          </w:tcPr>
          <w:p w14:paraId="42C1A094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630" w:type="dxa"/>
          </w:tcPr>
          <w:p w14:paraId="193A1DA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658FE82E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11,676</w:t>
            </w:r>
          </w:p>
        </w:tc>
        <w:tc>
          <w:tcPr>
            <w:tcW w:w="180" w:type="dxa"/>
            <w:vAlign w:val="center"/>
          </w:tcPr>
          <w:p w14:paraId="5CCB111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55C6EA8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center"/>
          </w:tcPr>
          <w:p w14:paraId="760E1D2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681B119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873C1A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BD91F00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11,733</w:t>
            </w:r>
          </w:p>
        </w:tc>
      </w:tr>
      <w:tr w:rsidR="005969CF" w:rsidRPr="00072C78" w14:paraId="0B7FE902" w14:textId="77777777" w:rsidTr="005969CF">
        <w:trPr>
          <w:cantSplit/>
          <w:trHeight w:val="64"/>
        </w:trPr>
        <w:tc>
          <w:tcPr>
            <w:tcW w:w="3791" w:type="dxa"/>
          </w:tcPr>
          <w:p w14:paraId="614D7712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ค่าเสื่อมราคาสะสมและค่าตัดจำหน่าย</w:t>
            </w:r>
          </w:p>
        </w:tc>
        <w:tc>
          <w:tcPr>
            <w:tcW w:w="630" w:type="dxa"/>
          </w:tcPr>
          <w:p w14:paraId="73DDC9C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E92A1C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2,191</w:t>
            </w:r>
          </w:p>
        </w:tc>
        <w:tc>
          <w:tcPr>
            <w:tcW w:w="180" w:type="dxa"/>
            <w:vAlign w:val="center"/>
          </w:tcPr>
          <w:p w14:paraId="7A54F1A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7C8AEB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(1,306)</w:t>
            </w:r>
          </w:p>
        </w:tc>
        <w:tc>
          <w:tcPr>
            <w:tcW w:w="180" w:type="dxa"/>
            <w:vAlign w:val="center"/>
          </w:tcPr>
          <w:p w14:paraId="58E3DBA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86D82F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80" w:type="dxa"/>
            <w:vAlign w:val="center"/>
          </w:tcPr>
          <w:p w14:paraId="5C45D82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833B1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  <w:tr w:rsidR="005969CF" w:rsidRPr="00072C78" w14:paraId="114D5B77" w14:textId="77777777" w:rsidTr="005969CF">
        <w:trPr>
          <w:cantSplit/>
        </w:trPr>
        <w:tc>
          <w:tcPr>
            <w:tcW w:w="3791" w:type="dxa"/>
          </w:tcPr>
          <w:p w14:paraId="451AB5F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-องค์ประกอบของหนี้สิน</w:t>
            </w:r>
          </w:p>
        </w:tc>
        <w:tc>
          <w:tcPr>
            <w:tcW w:w="630" w:type="dxa"/>
          </w:tcPr>
          <w:p w14:paraId="2CC4709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07204E37" w14:textId="77777777" w:rsidR="005969C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65430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1,355</w:t>
            </w:r>
          </w:p>
        </w:tc>
        <w:tc>
          <w:tcPr>
            <w:tcW w:w="180" w:type="dxa"/>
            <w:vAlign w:val="center"/>
          </w:tcPr>
          <w:p w14:paraId="30C98CC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F2BA143" w14:textId="77777777" w:rsidR="005969CF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D66CC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(462)</w:t>
            </w:r>
          </w:p>
        </w:tc>
        <w:tc>
          <w:tcPr>
            <w:tcW w:w="180" w:type="dxa"/>
            <w:vAlign w:val="center"/>
          </w:tcPr>
          <w:p w14:paraId="48187F5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ED9ED0B" w14:textId="77777777" w:rsidR="005969C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67A0E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center"/>
          </w:tcPr>
          <w:p w14:paraId="57958D8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F6316F6" w14:textId="77777777" w:rsidR="005969C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74A79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5969CF" w:rsidRPr="00072C78" w14:paraId="21BED457" w14:textId="77777777" w:rsidTr="005969CF">
        <w:trPr>
          <w:cantSplit/>
        </w:trPr>
        <w:tc>
          <w:tcPr>
            <w:tcW w:w="3791" w:type="dxa"/>
          </w:tcPr>
          <w:p w14:paraId="5FBAAC63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630" w:type="dxa"/>
          </w:tcPr>
          <w:p w14:paraId="177428B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5E4B74CF" w14:textId="77777777" w:rsidR="005969C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CD121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0" w:type="dxa"/>
            <w:vAlign w:val="center"/>
          </w:tcPr>
          <w:p w14:paraId="493C2E4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4C975C0" w14:textId="77777777" w:rsidR="005969CF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B7138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D75E90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F79A574" w14:textId="77777777" w:rsidR="005969C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CD5344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780048E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DFA4AE5" w14:textId="77777777" w:rsidR="005969C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17FFD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5969CF" w:rsidRPr="00072C78" w14:paraId="5057E5AB" w14:textId="77777777" w:rsidTr="005969CF">
        <w:trPr>
          <w:cantSplit/>
        </w:trPr>
        <w:tc>
          <w:tcPr>
            <w:tcW w:w="3791" w:type="dxa"/>
          </w:tcPr>
          <w:p w14:paraId="30E4E36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630" w:type="dxa"/>
          </w:tcPr>
          <w:p w14:paraId="57F4991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A1194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6,015</w:t>
            </w:r>
          </w:p>
        </w:tc>
        <w:tc>
          <w:tcPr>
            <w:tcW w:w="180" w:type="dxa"/>
            <w:vAlign w:val="center"/>
          </w:tcPr>
          <w:p w14:paraId="0853E5E2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5A6B2D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(3,377)</w:t>
            </w:r>
          </w:p>
        </w:tc>
        <w:tc>
          <w:tcPr>
            <w:tcW w:w="180" w:type="dxa"/>
            <w:vAlign w:val="center"/>
          </w:tcPr>
          <w:p w14:paraId="3727D49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13BA0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25D4DDE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2520A0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2,638</w:t>
            </w:r>
          </w:p>
        </w:tc>
      </w:tr>
      <w:tr w:rsidR="005969CF" w:rsidRPr="00072C78" w14:paraId="668959F4" w14:textId="77777777" w:rsidTr="005969CF">
        <w:trPr>
          <w:cantSplit/>
          <w:trHeight w:val="64"/>
        </w:trPr>
        <w:tc>
          <w:tcPr>
            <w:tcW w:w="3791" w:type="dxa"/>
          </w:tcPr>
          <w:p w14:paraId="5712A843" w14:textId="77777777" w:rsidR="005969CF" w:rsidRPr="008E6B9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รายได้ดอกเบี้ยค้างรับจากลูกหนี้</w:t>
            </w:r>
            <w:r w:rsidRPr="00072C78">
              <w:rPr>
                <w:rFonts w:asciiTheme="majorBidi" w:hAnsiTheme="majorBidi" w:cstheme="majorBidi"/>
                <w:sz w:val="26"/>
                <w:szCs w:val="26"/>
              </w:rPr>
              <w:t xml:space="preserve"> NPLs</w:t>
            </w:r>
          </w:p>
        </w:tc>
        <w:tc>
          <w:tcPr>
            <w:tcW w:w="630" w:type="dxa"/>
          </w:tcPr>
          <w:p w14:paraId="01CDF5B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55781F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4,219</w:t>
            </w:r>
          </w:p>
        </w:tc>
        <w:tc>
          <w:tcPr>
            <w:tcW w:w="180" w:type="dxa"/>
            <w:vAlign w:val="center"/>
          </w:tcPr>
          <w:p w14:paraId="19217B1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47CA94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80" w:type="dxa"/>
            <w:vAlign w:val="center"/>
          </w:tcPr>
          <w:p w14:paraId="2D75F26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0E1912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0" w:type="dxa"/>
            <w:vAlign w:val="center"/>
          </w:tcPr>
          <w:p w14:paraId="0889FA9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05FCEB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4,506</w:t>
            </w:r>
          </w:p>
        </w:tc>
      </w:tr>
      <w:tr w:rsidR="005969CF" w:rsidRPr="00072C78" w14:paraId="7EDCCACE" w14:textId="77777777" w:rsidTr="005969CF">
        <w:trPr>
          <w:cantSplit/>
        </w:trPr>
        <w:tc>
          <w:tcPr>
            <w:tcW w:w="3791" w:type="dxa"/>
          </w:tcPr>
          <w:p w14:paraId="3E4CD6EF" w14:textId="77777777" w:rsidR="005969CF" w:rsidRPr="008E6B9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630" w:type="dxa"/>
          </w:tcPr>
          <w:p w14:paraId="24DE5AE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1512B3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1F42078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D8E719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CA96718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9E4D7C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7B35C29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87796B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76C68CF0" w14:textId="77777777" w:rsidTr="005969CF">
        <w:trPr>
          <w:cantSplit/>
        </w:trPr>
        <w:tc>
          <w:tcPr>
            <w:tcW w:w="3791" w:type="dxa"/>
          </w:tcPr>
          <w:p w14:paraId="775D3E1D" w14:textId="77777777" w:rsidR="005969CF" w:rsidRPr="008E6B9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630" w:type="dxa"/>
          </w:tcPr>
          <w:p w14:paraId="4F24D35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2CCDE1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186FF8C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AA7085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8,67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center"/>
          </w:tcPr>
          <w:p w14:paraId="14F8A21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70139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0" w:type="dxa"/>
            <w:vAlign w:val="center"/>
          </w:tcPr>
          <w:p w14:paraId="63AB842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5F8D9C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8,673</w:t>
            </w:r>
          </w:p>
        </w:tc>
      </w:tr>
      <w:tr w:rsidR="005969CF" w:rsidRPr="00072C78" w14:paraId="7BE95690" w14:textId="77777777" w:rsidTr="005969CF">
        <w:trPr>
          <w:cantSplit/>
        </w:trPr>
        <w:tc>
          <w:tcPr>
            <w:tcW w:w="3791" w:type="dxa"/>
          </w:tcPr>
          <w:p w14:paraId="3A19CC7F" w14:textId="77777777" w:rsidR="005969CF" w:rsidRPr="008E6B9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630" w:type="dxa"/>
          </w:tcPr>
          <w:p w14:paraId="0AC700F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F7D2C5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01A13C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376099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6,96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center"/>
          </w:tcPr>
          <w:p w14:paraId="325AE48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3FF21B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4DBCFBD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162DD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6,96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5969CF" w:rsidRPr="00072C78" w14:paraId="47BF1805" w14:textId="77777777" w:rsidTr="005969CF">
        <w:trPr>
          <w:cantSplit/>
        </w:trPr>
        <w:tc>
          <w:tcPr>
            <w:tcW w:w="3791" w:type="dxa"/>
          </w:tcPr>
          <w:p w14:paraId="41AABAC3" w14:textId="77777777" w:rsidR="005969CF" w:rsidRPr="008E6B9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รายได้จากต่างประเทศค้างรับ</w:t>
            </w:r>
          </w:p>
        </w:tc>
        <w:tc>
          <w:tcPr>
            <w:tcW w:w="630" w:type="dxa"/>
          </w:tcPr>
          <w:p w14:paraId="4DCBACC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AFEAE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CD3FBB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B6B38E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43,556</w:t>
            </w:r>
          </w:p>
        </w:tc>
        <w:tc>
          <w:tcPr>
            <w:tcW w:w="180" w:type="dxa"/>
            <w:vAlign w:val="center"/>
          </w:tcPr>
          <w:p w14:paraId="1B729E9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73B6BF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180" w:type="dxa"/>
            <w:vAlign w:val="center"/>
          </w:tcPr>
          <w:p w14:paraId="5DAA8DE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313555F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43,215</w:t>
            </w:r>
          </w:p>
        </w:tc>
      </w:tr>
      <w:tr w:rsidR="005969CF" w:rsidRPr="00072C78" w14:paraId="17C6F9CC" w14:textId="77777777" w:rsidTr="005969CF">
        <w:trPr>
          <w:cantSplit/>
        </w:trPr>
        <w:tc>
          <w:tcPr>
            <w:tcW w:w="3791" w:type="dxa"/>
            <w:vAlign w:val="center"/>
          </w:tcPr>
          <w:p w14:paraId="0909510F" w14:textId="77777777" w:rsidR="005969CF" w:rsidRPr="008E6B93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630" w:type="dxa"/>
          </w:tcPr>
          <w:p w14:paraId="45776CB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19362A8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center"/>
          </w:tcPr>
          <w:p w14:paraId="5E3C9242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C3D5E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80" w:type="dxa"/>
            <w:vAlign w:val="center"/>
          </w:tcPr>
          <w:p w14:paraId="77F1D648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3B6806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B6950E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2509091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9CF" w:rsidRPr="00072C78" w14:paraId="1352DB46" w14:textId="77777777" w:rsidTr="005969CF">
        <w:trPr>
          <w:cantSplit/>
        </w:trPr>
        <w:tc>
          <w:tcPr>
            <w:tcW w:w="3791" w:type="dxa"/>
            <w:vAlign w:val="bottom"/>
          </w:tcPr>
          <w:p w14:paraId="4769C8F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404FC55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235A7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25,544</w:t>
            </w:r>
          </w:p>
        </w:tc>
        <w:tc>
          <w:tcPr>
            <w:tcW w:w="180" w:type="dxa"/>
            <w:vAlign w:val="center"/>
          </w:tcPr>
          <w:p w14:paraId="1FE13777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98402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center"/>
          </w:tcPr>
          <w:p w14:paraId="53EA07E8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E3E8D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(332)</w:t>
            </w:r>
          </w:p>
        </w:tc>
        <w:tc>
          <w:tcPr>
            <w:tcW w:w="180" w:type="dxa"/>
            <w:vAlign w:val="center"/>
          </w:tcPr>
          <w:p w14:paraId="72F276F2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CA05F1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79,53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5969CF" w:rsidRPr="00072C78" w14:paraId="36C9B266" w14:textId="77777777" w:rsidTr="005969CF">
        <w:trPr>
          <w:cantSplit/>
        </w:trPr>
        <w:tc>
          <w:tcPr>
            <w:tcW w:w="3791" w:type="dxa"/>
            <w:vAlign w:val="bottom"/>
          </w:tcPr>
          <w:p w14:paraId="6CB2D568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23B1F3D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CE438B9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5A610532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7112FE5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9675123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A0899A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78CBA345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7439576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580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69CF" w:rsidRPr="00072C78" w14:paraId="763CB6B5" w14:textId="77777777" w:rsidTr="005969CF">
        <w:trPr>
          <w:cantSplit/>
        </w:trPr>
        <w:tc>
          <w:tcPr>
            <w:tcW w:w="3791" w:type="dxa"/>
            <w:vAlign w:val="bottom"/>
          </w:tcPr>
          <w:p w14:paraId="72CDC76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</w:tcPr>
          <w:p w14:paraId="5B68684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4F764BBB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49,837</w:t>
            </w:r>
          </w:p>
        </w:tc>
        <w:tc>
          <w:tcPr>
            <w:tcW w:w="180" w:type="dxa"/>
            <w:vAlign w:val="center"/>
          </w:tcPr>
          <w:p w14:paraId="08442525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951B89C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80" w:type="dxa"/>
            <w:vAlign w:val="center"/>
          </w:tcPr>
          <w:p w14:paraId="0F240D0B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751526B3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(108)</w:t>
            </w:r>
          </w:p>
        </w:tc>
        <w:tc>
          <w:tcPr>
            <w:tcW w:w="180" w:type="dxa"/>
            <w:vAlign w:val="center"/>
          </w:tcPr>
          <w:p w14:paraId="477A9AB6" w14:textId="77777777" w:rsidR="005969CF" w:rsidRPr="008D6817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58E115B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</w:tbl>
    <w:p w14:paraId="123A381D" w14:textId="77777777" w:rsidR="005969CF" w:rsidRPr="00072C78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6"/>
          <w:szCs w:val="26"/>
        </w:rPr>
      </w:pPr>
    </w:p>
    <w:p w14:paraId="5E877BD6" w14:textId="77777777" w:rsidR="005969CF" w:rsidRDefault="005969CF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6"/>
          <w:szCs w:val="26"/>
        </w:rPr>
      </w:pPr>
      <w:r w:rsidRPr="00072C78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530"/>
        <w:gridCol w:w="178"/>
        <w:gridCol w:w="180"/>
        <w:gridCol w:w="1170"/>
        <w:gridCol w:w="180"/>
        <w:gridCol w:w="1080"/>
        <w:gridCol w:w="180"/>
        <w:gridCol w:w="1082"/>
      </w:tblGrid>
      <w:tr w:rsidR="005969CF" w:rsidRPr="00072C78" w14:paraId="4BC5B17D" w14:textId="77777777" w:rsidTr="005969CF">
        <w:trPr>
          <w:cantSplit/>
          <w:tblHeader/>
        </w:trPr>
        <w:tc>
          <w:tcPr>
            <w:tcW w:w="3791" w:type="dxa"/>
          </w:tcPr>
          <w:p w14:paraId="0EA6AFA4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ACD376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20392824" w14:textId="77777777" w:rsidR="005969CF" w:rsidRPr="008E6B93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969CF" w:rsidRPr="00072C78" w14:paraId="79383204" w14:textId="77777777" w:rsidTr="005969CF">
        <w:trPr>
          <w:cantSplit/>
          <w:tblHeader/>
        </w:trPr>
        <w:tc>
          <w:tcPr>
            <w:tcW w:w="3791" w:type="dxa"/>
          </w:tcPr>
          <w:p w14:paraId="7A36DC07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5A3EDA8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CE11C4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0685E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4B5B3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1F7093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5D29C20C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06273E" w14:textId="5F620539" w:rsidR="005969CF" w:rsidRPr="00072C78" w:rsidRDefault="00B80C4C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3345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3345A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345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551C4A0B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9515DA4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18227A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5969CF" w:rsidRPr="00072C78" w14:paraId="2A46009B" w14:textId="77777777" w:rsidTr="005969CF">
        <w:trPr>
          <w:cantSplit/>
        </w:trPr>
        <w:tc>
          <w:tcPr>
            <w:tcW w:w="3791" w:type="dxa"/>
          </w:tcPr>
          <w:p w14:paraId="7BE3C96C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B33748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325CB985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969CF" w:rsidRPr="00072C78" w14:paraId="7639C753" w14:textId="77777777" w:rsidTr="005969CF">
        <w:trPr>
          <w:cantSplit/>
        </w:trPr>
        <w:tc>
          <w:tcPr>
            <w:tcW w:w="3791" w:type="dxa"/>
            <w:vAlign w:val="bottom"/>
          </w:tcPr>
          <w:p w14:paraId="5A91F341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2C2DE041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7700D6B5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969CF" w:rsidRPr="00072C78" w14:paraId="709D9240" w14:textId="77777777" w:rsidTr="005969CF">
        <w:trPr>
          <w:cantSplit/>
        </w:trPr>
        <w:tc>
          <w:tcPr>
            <w:tcW w:w="3791" w:type="dxa"/>
          </w:tcPr>
          <w:p w14:paraId="21A0B8CF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DDEA83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1E7A5E9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D4BF60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BE96A7" w14:textId="4E6F53BE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69,98</w:t>
            </w:r>
            <w:r w:rsidR="00437BD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4A630CC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AB01CA" w14:textId="1FEC796A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4,32</w:t>
            </w:r>
            <w:r w:rsidR="00437BD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97080A4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C0400B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74,307</w:t>
            </w:r>
          </w:p>
        </w:tc>
      </w:tr>
      <w:tr w:rsidR="005969CF" w:rsidRPr="00072C78" w14:paraId="215926DC" w14:textId="77777777" w:rsidTr="005969CF">
        <w:trPr>
          <w:cantSplit/>
        </w:trPr>
        <w:tc>
          <w:tcPr>
            <w:tcW w:w="3791" w:type="dxa"/>
          </w:tcPr>
          <w:p w14:paraId="68008C9F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1530" w:type="dxa"/>
          </w:tcPr>
          <w:p w14:paraId="781F94D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9DD737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565463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F03A19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1,448</w:t>
            </w:r>
          </w:p>
        </w:tc>
        <w:tc>
          <w:tcPr>
            <w:tcW w:w="180" w:type="dxa"/>
            <w:vAlign w:val="bottom"/>
          </w:tcPr>
          <w:p w14:paraId="34F1ACA5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790E6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1,272</w:t>
            </w:r>
          </w:p>
        </w:tc>
        <w:tc>
          <w:tcPr>
            <w:tcW w:w="180" w:type="dxa"/>
            <w:vAlign w:val="bottom"/>
          </w:tcPr>
          <w:p w14:paraId="5D2B7FA8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8CD26D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</w:tr>
      <w:tr w:rsidR="005969CF" w:rsidRPr="00072C78" w14:paraId="010EC8F8" w14:textId="77777777" w:rsidTr="005969CF">
        <w:trPr>
          <w:cantSplit/>
        </w:trPr>
        <w:tc>
          <w:tcPr>
            <w:tcW w:w="3791" w:type="dxa"/>
          </w:tcPr>
          <w:p w14:paraId="7434845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</w:tcPr>
          <w:p w14:paraId="1DC5BCD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5EA8FF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30832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7E48D8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3,679</w:t>
            </w:r>
          </w:p>
        </w:tc>
        <w:tc>
          <w:tcPr>
            <w:tcW w:w="180" w:type="dxa"/>
            <w:vAlign w:val="bottom"/>
          </w:tcPr>
          <w:p w14:paraId="2EBD68C7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6959C2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80" w:type="dxa"/>
            <w:vAlign w:val="bottom"/>
          </w:tcPr>
          <w:p w14:paraId="6BA53B8B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3CEA3C0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4,243</w:t>
            </w:r>
          </w:p>
        </w:tc>
      </w:tr>
      <w:tr w:rsidR="005969CF" w:rsidRPr="00072C78" w14:paraId="227FCEDB" w14:textId="77777777" w:rsidTr="005969CF">
        <w:trPr>
          <w:cantSplit/>
        </w:trPr>
        <w:tc>
          <w:tcPr>
            <w:tcW w:w="3791" w:type="dxa"/>
          </w:tcPr>
          <w:p w14:paraId="2F408A71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</w:tcPr>
          <w:p w14:paraId="5A0BDB4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3E924E7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3980BD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0CD629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E80B458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93587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6,129</w:t>
            </w:r>
          </w:p>
        </w:tc>
        <w:tc>
          <w:tcPr>
            <w:tcW w:w="180" w:type="dxa"/>
            <w:vAlign w:val="bottom"/>
          </w:tcPr>
          <w:p w14:paraId="31B534BB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FB4B49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6,129</w:t>
            </w:r>
          </w:p>
        </w:tc>
      </w:tr>
      <w:tr w:rsidR="005969CF" w:rsidRPr="00072C78" w14:paraId="3472EFA8" w14:textId="77777777" w:rsidTr="005969CF">
        <w:trPr>
          <w:cantSplit/>
        </w:trPr>
        <w:tc>
          <w:tcPr>
            <w:tcW w:w="3791" w:type="dxa"/>
            <w:vAlign w:val="bottom"/>
          </w:tcPr>
          <w:p w14:paraId="1C2F7988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6456254E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7E20570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F78D4E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4A739" w14:textId="4DFAA5BC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</w:t>
            </w:r>
            <w:r w:rsidR="00437B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0" w:type="dxa"/>
            <w:vAlign w:val="bottom"/>
          </w:tcPr>
          <w:p w14:paraId="7FC03741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4BB11" w14:textId="23B4E90D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</w:t>
            </w:r>
            <w:r w:rsidR="00437B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80" w:type="dxa"/>
            <w:vAlign w:val="bottom"/>
          </w:tcPr>
          <w:p w14:paraId="125937CC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E3E9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87,399</w:t>
            </w:r>
          </w:p>
        </w:tc>
      </w:tr>
      <w:tr w:rsidR="005969CF" w:rsidRPr="00072C78" w14:paraId="6E0FDA5E" w14:textId="77777777" w:rsidTr="005969CF">
        <w:trPr>
          <w:cantSplit/>
        </w:trPr>
        <w:tc>
          <w:tcPr>
            <w:tcW w:w="3791" w:type="dxa"/>
            <w:vAlign w:val="bottom"/>
          </w:tcPr>
          <w:p w14:paraId="3860D59A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75EF390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56CAC3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516D96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89EF2CD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D566A8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D0201C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6CAD4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4409E8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57D9813B" w14:textId="77777777" w:rsidTr="005969CF">
        <w:trPr>
          <w:cantSplit/>
        </w:trPr>
        <w:tc>
          <w:tcPr>
            <w:tcW w:w="3791" w:type="dxa"/>
            <w:vAlign w:val="bottom"/>
          </w:tcPr>
          <w:p w14:paraId="71394341" w14:textId="77777777" w:rsidR="005969CF" w:rsidRPr="00A23065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A230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3CD5FF3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8AD8CEA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503F15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4E1B5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7B2A0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071CB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E6573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3CAD1A5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1BC33E32" w14:textId="77777777" w:rsidTr="005969CF">
        <w:trPr>
          <w:cantSplit/>
        </w:trPr>
        <w:tc>
          <w:tcPr>
            <w:tcW w:w="3791" w:type="dxa"/>
          </w:tcPr>
          <w:p w14:paraId="4E3FA2A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1530" w:type="dxa"/>
          </w:tcPr>
          <w:p w14:paraId="7A4FC1E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0CF721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1158EA3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1D541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11,733</w:t>
            </w:r>
          </w:p>
        </w:tc>
        <w:tc>
          <w:tcPr>
            <w:tcW w:w="180" w:type="dxa"/>
            <w:vAlign w:val="bottom"/>
          </w:tcPr>
          <w:p w14:paraId="4F2F944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57474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80" w:type="dxa"/>
            <w:vAlign w:val="bottom"/>
          </w:tcPr>
          <w:p w14:paraId="0257059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F7EBA7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13,045</w:t>
            </w:r>
          </w:p>
        </w:tc>
      </w:tr>
      <w:tr w:rsidR="005969CF" w:rsidRPr="00072C78" w14:paraId="7D2E0B19" w14:textId="77777777" w:rsidTr="005969CF">
        <w:trPr>
          <w:cantSplit/>
        </w:trPr>
        <w:tc>
          <w:tcPr>
            <w:tcW w:w="3791" w:type="dxa"/>
          </w:tcPr>
          <w:p w14:paraId="2C35D70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1530" w:type="dxa"/>
          </w:tcPr>
          <w:p w14:paraId="28874A1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93120D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CC536C4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D2B73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180" w:type="dxa"/>
            <w:vAlign w:val="bottom"/>
          </w:tcPr>
          <w:p w14:paraId="32CAE9A2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71B7F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(46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72C7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EABE0A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2D5BFD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</w:tr>
      <w:tr w:rsidR="005969CF" w:rsidRPr="00072C78" w14:paraId="333557C8" w14:textId="77777777" w:rsidTr="005969CF">
        <w:trPr>
          <w:cantSplit/>
        </w:trPr>
        <w:tc>
          <w:tcPr>
            <w:tcW w:w="3791" w:type="dxa"/>
          </w:tcPr>
          <w:p w14:paraId="6A6CB66A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1530" w:type="dxa"/>
          </w:tcPr>
          <w:p w14:paraId="679EF5E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84D2A6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2360E98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EB51F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0" w:type="dxa"/>
            <w:vAlign w:val="bottom"/>
          </w:tcPr>
          <w:p w14:paraId="79B3F82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43A2F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CFE3E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3367E12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5969CF" w:rsidRPr="00072C78" w14:paraId="74F1D09F" w14:textId="77777777" w:rsidTr="005969CF">
        <w:trPr>
          <w:cantSplit/>
        </w:trPr>
        <w:tc>
          <w:tcPr>
            <w:tcW w:w="3791" w:type="dxa"/>
          </w:tcPr>
          <w:p w14:paraId="2075597E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530" w:type="dxa"/>
          </w:tcPr>
          <w:p w14:paraId="50F6F55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2ED7C8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18F0F0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E02CDC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2,638</w:t>
            </w:r>
          </w:p>
        </w:tc>
        <w:tc>
          <w:tcPr>
            <w:tcW w:w="180" w:type="dxa"/>
            <w:vAlign w:val="bottom"/>
          </w:tcPr>
          <w:p w14:paraId="4F25CF8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8806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(2,638)</w:t>
            </w:r>
          </w:p>
        </w:tc>
        <w:tc>
          <w:tcPr>
            <w:tcW w:w="180" w:type="dxa"/>
            <w:vAlign w:val="bottom"/>
          </w:tcPr>
          <w:p w14:paraId="0D82FF5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758B1D59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9CF" w:rsidRPr="00072C78" w14:paraId="78F627AE" w14:textId="77777777" w:rsidTr="005969CF">
        <w:trPr>
          <w:cantSplit/>
        </w:trPr>
        <w:tc>
          <w:tcPr>
            <w:tcW w:w="3791" w:type="dxa"/>
          </w:tcPr>
          <w:p w14:paraId="7BDD562D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1530" w:type="dxa"/>
          </w:tcPr>
          <w:p w14:paraId="753FE44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2528D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9DCBF4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A61A6C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505F5A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66C96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4A2A3F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6438FF2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53BC1127" w14:textId="77777777" w:rsidTr="005969CF">
        <w:trPr>
          <w:cantSplit/>
        </w:trPr>
        <w:tc>
          <w:tcPr>
            <w:tcW w:w="3791" w:type="dxa"/>
          </w:tcPr>
          <w:p w14:paraId="165D263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1530" w:type="dxa"/>
          </w:tcPr>
          <w:p w14:paraId="0E8FC3F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5D356B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D7122D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12D0C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8,673</w:t>
            </w:r>
          </w:p>
        </w:tc>
        <w:tc>
          <w:tcPr>
            <w:tcW w:w="180" w:type="dxa"/>
            <w:vAlign w:val="bottom"/>
          </w:tcPr>
          <w:p w14:paraId="088A2A5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87CEC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180" w:type="dxa"/>
            <w:vAlign w:val="bottom"/>
          </w:tcPr>
          <w:p w14:paraId="7014B3C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542EE47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8,530</w:t>
            </w:r>
          </w:p>
        </w:tc>
      </w:tr>
      <w:tr w:rsidR="005969CF" w:rsidRPr="00072C78" w14:paraId="31A4B7FC" w14:textId="77777777" w:rsidTr="005969CF">
        <w:trPr>
          <w:cantSplit/>
        </w:trPr>
        <w:tc>
          <w:tcPr>
            <w:tcW w:w="3791" w:type="dxa"/>
          </w:tcPr>
          <w:p w14:paraId="70EAEC91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1530" w:type="dxa"/>
          </w:tcPr>
          <w:p w14:paraId="7F8269F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28FDBB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9ABB49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0FBCE0" w14:textId="6E5D63B3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sz w:val="26"/>
                <w:szCs w:val="26"/>
              </w:rPr>
              <w:t>6,96</w:t>
            </w:r>
            <w:r w:rsidR="00437B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19CDEA05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97730C" w14:textId="0FC6AAEA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37BD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80" w:type="dxa"/>
            <w:vAlign w:val="bottom"/>
          </w:tcPr>
          <w:p w14:paraId="4C2553C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F0C9B0A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7,800</w:t>
            </w:r>
          </w:p>
        </w:tc>
      </w:tr>
      <w:tr w:rsidR="005969CF" w:rsidRPr="00072C78" w14:paraId="3E7437BD" w14:textId="77777777" w:rsidTr="005969CF">
        <w:trPr>
          <w:cantSplit/>
        </w:trPr>
        <w:tc>
          <w:tcPr>
            <w:tcW w:w="3791" w:type="dxa"/>
          </w:tcPr>
          <w:p w14:paraId="173300DC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1AB4C83F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72E7F0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38ADDD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2E2A9" w14:textId="5397813D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30,91</w:t>
            </w:r>
            <w:r w:rsidR="00437B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466E2C09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296B" w14:textId="7645DDC5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(1,09</w:t>
            </w:r>
            <w:r w:rsidR="00437B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0EDA0AD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9C62B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29,82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5969CF" w:rsidRPr="00072C78" w14:paraId="62449092" w14:textId="77777777" w:rsidTr="005969CF">
        <w:trPr>
          <w:cantSplit/>
        </w:trPr>
        <w:tc>
          <w:tcPr>
            <w:tcW w:w="3791" w:type="dxa"/>
            <w:vAlign w:val="bottom"/>
          </w:tcPr>
          <w:p w14:paraId="0B8B23FB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73F0113F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BD29F8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3E47B8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52439A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F811AF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CB3CE5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EBF14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0936989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69CF" w:rsidRPr="00072C78" w14:paraId="1AF12C90" w14:textId="77777777" w:rsidTr="005969CF">
        <w:trPr>
          <w:cantSplit/>
        </w:trPr>
        <w:tc>
          <w:tcPr>
            <w:tcW w:w="3791" w:type="dxa"/>
            <w:vAlign w:val="bottom"/>
          </w:tcPr>
          <w:p w14:paraId="7B6B2F24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59FC6CD1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3E767C4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849BE1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5CB9C4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44,19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294F626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7FE1B6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602F574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A8F6A62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6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57,57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31474690" w14:textId="0432E04F" w:rsidR="00B80C4C" w:rsidRDefault="00B80C4C" w:rsidP="0059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2ED3E83A" w14:textId="77777777" w:rsidR="00B80C4C" w:rsidRDefault="00B80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530"/>
        <w:gridCol w:w="178"/>
        <w:gridCol w:w="180"/>
        <w:gridCol w:w="1170"/>
        <w:gridCol w:w="180"/>
        <w:gridCol w:w="1080"/>
        <w:gridCol w:w="180"/>
        <w:gridCol w:w="1082"/>
      </w:tblGrid>
      <w:tr w:rsidR="005969CF" w:rsidRPr="00072C78" w14:paraId="4B480D44" w14:textId="77777777" w:rsidTr="00221FDF">
        <w:trPr>
          <w:cantSplit/>
          <w:tblHeader/>
        </w:trPr>
        <w:tc>
          <w:tcPr>
            <w:tcW w:w="3791" w:type="dxa"/>
          </w:tcPr>
          <w:p w14:paraId="166AC946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B8366F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4B0CF60C" w14:textId="77777777" w:rsidR="005969CF" w:rsidRPr="008E6B93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969CF" w:rsidRPr="00072C78" w14:paraId="0225BF97" w14:textId="77777777" w:rsidTr="00221FDF">
        <w:trPr>
          <w:cantSplit/>
          <w:tblHeader/>
        </w:trPr>
        <w:tc>
          <w:tcPr>
            <w:tcW w:w="3791" w:type="dxa"/>
          </w:tcPr>
          <w:p w14:paraId="2631BA8D" w14:textId="77777777" w:rsidR="005969CF" w:rsidRPr="00072C78" w:rsidRDefault="005969CF" w:rsidP="005969CF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CE8CB0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2" w:hanging="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AF81121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9B60CF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81CEBE5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892B3EB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7F0CFE6E" w14:textId="77777777" w:rsidR="005969CF" w:rsidRPr="00072C78" w:rsidRDefault="005969CF" w:rsidP="005969CF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89CDC7" w14:textId="0E01841E" w:rsidR="005969CF" w:rsidRPr="00072C78" w:rsidRDefault="00B80C4C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3345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บันทึกเป็น(รายจ่าย) </w:t>
            </w:r>
            <w:r w:rsidRPr="003345A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345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31A82309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1A54DEA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4EE39A1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072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5969CF" w:rsidRPr="00072C78" w14:paraId="20EF2585" w14:textId="77777777" w:rsidTr="00221FDF">
        <w:trPr>
          <w:cantSplit/>
          <w:tblHeader/>
        </w:trPr>
        <w:tc>
          <w:tcPr>
            <w:tcW w:w="3791" w:type="dxa"/>
          </w:tcPr>
          <w:p w14:paraId="7D33BF1F" w14:textId="77777777" w:rsidR="005969CF" w:rsidRPr="00072C78" w:rsidRDefault="005969CF" w:rsidP="005969CF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37FC1A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0FCF5B52" w14:textId="3EF167EB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969CF" w:rsidRPr="00072C78" w14:paraId="75A83190" w14:textId="77777777" w:rsidTr="005969CF">
        <w:trPr>
          <w:cantSplit/>
        </w:trPr>
        <w:tc>
          <w:tcPr>
            <w:tcW w:w="3791" w:type="dxa"/>
            <w:vAlign w:val="bottom"/>
          </w:tcPr>
          <w:p w14:paraId="117F12C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5300C76B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050" w:type="dxa"/>
            <w:gridSpan w:val="7"/>
          </w:tcPr>
          <w:p w14:paraId="5FEF2D42" w14:textId="77777777" w:rsidR="005969CF" w:rsidRPr="00072C78" w:rsidRDefault="005969CF" w:rsidP="005969CF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969CF" w:rsidRPr="00072C78" w14:paraId="624D0E8C" w14:textId="77777777" w:rsidTr="005969CF">
        <w:trPr>
          <w:cantSplit/>
        </w:trPr>
        <w:tc>
          <w:tcPr>
            <w:tcW w:w="3791" w:type="dxa"/>
          </w:tcPr>
          <w:p w14:paraId="5082536D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32C76F0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FAADF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EFC6F3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B02E4B" w14:textId="6B3619A2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47,99</w:t>
            </w:r>
            <w:r w:rsidR="002D572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4CECE12A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86F40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21,990</w:t>
            </w:r>
          </w:p>
        </w:tc>
        <w:tc>
          <w:tcPr>
            <w:tcW w:w="180" w:type="dxa"/>
            <w:vAlign w:val="bottom"/>
          </w:tcPr>
          <w:p w14:paraId="724BABD8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C0C635F" w14:textId="15825889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69,98</w:t>
            </w:r>
            <w:r w:rsidR="002D572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969CF" w:rsidRPr="00072C78" w14:paraId="0892A2B9" w14:textId="77777777" w:rsidTr="005969CF">
        <w:trPr>
          <w:cantSplit/>
        </w:trPr>
        <w:tc>
          <w:tcPr>
            <w:tcW w:w="3791" w:type="dxa"/>
          </w:tcPr>
          <w:p w14:paraId="4134054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ค่าเผื่อมูลค่าลดลงของสินทรัพย์รอการขาย</w:t>
            </w:r>
          </w:p>
        </w:tc>
        <w:tc>
          <w:tcPr>
            <w:tcW w:w="1530" w:type="dxa"/>
          </w:tcPr>
          <w:p w14:paraId="03BC18C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20FD19A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8E115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0F97D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1,677</w:t>
            </w:r>
          </w:p>
        </w:tc>
        <w:tc>
          <w:tcPr>
            <w:tcW w:w="180" w:type="dxa"/>
            <w:vAlign w:val="bottom"/>
          </w:tcPr>
          <w:p w14:paraId="39407882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5BDA8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(229)</w:t>
            </w:r>
          </w:p>
        </w:tc>
        <w:tc>
          <w:tcPr>
            <w:tcW w:w="180" w:type="dxa"/>
            <w:vAlign w:val="bottom"/>
          </w:tcPr>
          <w:p w14:paraId="53DC76CA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BC6114D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1,448</w:t>
            </w:r>
          </w:p>
        </w:tc>
      </w:tr>
      <w:tr w:rsidR="005969CF" w:rsidRPr="00072C78" w14:paraId="32ECA282" w14:textId="77777777" w:rsidTr="005969CF">
        <w:trPr>
          <w:cantSplit/>
        </w:trPr>
        <w:tc>
          <w:tcPr>
            <w:tcW w:w="3791" w:type="dxa"/>
          </w:tcPr>
          <w:p w14:paraId="7C794E52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</w:tcPr>
          <w:p w14:paraId="54BEAC0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1DB7020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6949B3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3D3C35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2,357</w:t>
            </w:r>
          </w:p>
        </w:tc>
        <w:tc>
          <w:tcPr>
            <w:tcW w:w="180" w:type="dxa"/>
            <w:vAlign w:val="bottom"/>
          </w:tcPr>
          <w:p w14:paraId="7C3B9178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48AF18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  <w:tc>
          <w:tcPr>
            <w:tcW w:w="180" w:type="dxa"/>
            <w:vAlign w:val="bottom"/>
          </w:tcPr>
          <w:p w14:paraId="4371E0FE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2D14FBC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3,679</w:t>
            </w:r>
          </w:p>
        </w:tc>
      </w:tr>
      <w:tr w:rsidR="005969CF" w:rsidRPr="00072C78" w14:paraId="5E140745" w14:textId="77777777" w:rsidTr="005969CF">
        <w:trPr>
          <w:cantSplit/>
        </w:trPr>
        <w:tc>
          <w:tcPr>
            <w:tcW w:w="3791" w:type="dxa"/>
            <w:vAlign w:val="bottom"/>
          </w:tcPr>
          <w:p w14:paraId="3B232C72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4F6CEC60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0B50C59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A77444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44EEA" w14:textId="448B3CD6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52,02</w:t>
            </w:r>
            <w:r w:rsidR="002D57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4EF4244C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167C8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23</w:t>
            </w:r>
            <w:r w:rsidRPr="00F95D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5D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083</w:t>
            </w:r>
          </w:p>
        </w:tc>
        <w:tc>
          <w:tcPr>
            <w:tcW w:w="180" w:type="dxa"/>
            <w:vAlign w:val="bottom"/>
          </w:tcPr>
          <w:p w14:paraId="279713E9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3AA95" w14:textId="2CA9B902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</w:t>
            </w:r>
            <w:r w:rsidR="002D57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</w:tr>
      <w:tr w:rsidR="005969CF" w:rsidRPr="00072C78" w14:paraId="423A408A" w14:textId="77777777" w:rsidTr="00221FDF">
        <w:trPr>
          <w:cantSplit/>
          <w:trHeight w:val="40"/>
        </w:trPr>
        <w:tc>
          <w:tcPr>
            <w:tcW w:w="3791" w:type="dxa"/>
            <w:vAlign w:val="bottom"/>
          </w:tcPr>
          <w:p w14:paraId="4167C68C" w14:textId="77777777" w:rsidR="005969CF" w:rsidRPr="00072C78" w:rsidRDefault="005969CF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4538B29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B281A8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C8DA3E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D6858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CC6780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AB77D6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11A84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060328A0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08C9" w:rsidRPr="00072C78" w14:paraId="34A3FB31" w14:textId="77777777" w:rsidTr="005969CF">
        <w:trPr>
          <w:cantSplit/>
        </w:trPr>
        <w:tc>
          <w:tcPr>
            <w:tcW w:w="3791" w:type="dxa"/>
            <w:vAlign w:val="bottom"/>
          </w:tcPr>
          <w:p w14:paraId="552BB504" w14:textId="751B7DDC" w:rsidR="00D808C9" w:rsidRPr="00A23065" w:rsidRDefault="00D808C9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2306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08CC301A" w14:textId="77777777" w:rsidR="00D808C9" w:rsidRPr="00072C78" w:rsidRDefault="00D808C9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C5DFA2A" w14:textId="77777777" w:rsidR="00D808C9" w:rsidRPr="00C26C9F" w:rsidRDefault="00D808C9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5C52D0E2" w14:textId="77777777" w:rsidR="00D808C9" w:rsidRPr="00072C78" w:rsidRDefault="00D808C9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44DB5" w14:textId="77777777" w:rsidR="00D808C9" w:rsidRPr="00C26C9F" w:rsidRDefault="00D808C9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C61044" w14:textId="77777777" w:rsidR="00D808C9" w:rsidRPr="00072C78" w:rsidRDefault="00D808C9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6ACFC1" w14:textId="77777777" w:rsidR="00D808C9" w:rsidRPr="00C26C9F" w:rsidRDefault="00D808C9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B0EACA" w14:textId="77777777" w:rsidR="00D808C9" w:rsidRPr="00072C78" w:rsidRDefault="00D808C9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22C32C1" w14:textId="77777777" w:rsidR="00D808C9" w:rsidRPr="00C26C9F" w:rsidRDefault="00D808C9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017A4521" w14:textId="77777777" w:rsidTr="005969CF">
        <w:trPr>
          <w:cantSplit/>
        </w:trPr>
        <w:tc>
          <w:tcPr>
            <w:tcW w:w="3791" w:type="dxa"/>
          </w:tcPr>
          <w:p w14:paraId="57F640EE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ค่านายหน้ารอตัดบัญชี</w:t>
            </w:r>
          </w:p>
        </w:tc>
        <w:tc>
          <w:tcPr>
            <w:tcW w:w="1530" w:type="dxa"/>
          </w:tcPr>
          <w:p w14:paraId="1D25C42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CE2CFE7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44EB28D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A2498B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11,676</w:t>
            </w:r>
          </w:p>
        </w:tc>
        <w:tc>
          <w:tcPr>
            <w:tcW w:w="180" w:type="dxa"/>
            <w:vAlign w:val="center"/>
          </w:tcPr>
          <w:p w14:paraId="7902DDD2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04B67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bottom"/>
          </w:tcPr>
          <w:p w14:paraId="15D9437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AFDB0F3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11,733</w:t>
            </w:r>
          </w:p>
        </w:tc>
      </w:tr>
      <w:tr w:rsidR="005969CF" w:rsidRPr="00072C78" w14:paraId="79F16AC4" w14:textId="77777777" w:rsidTr="005969CF">
        <w:trPr>
          <w:cantSplit/>
        </w:trPr>
        <w:tc>
          <w:tcPr>
            <w:tcW w:w="3791" w:type="dxa"/>
          </w:tcPr>
          <w:p w14:paraId="4ABAB737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องค์ประกอบของหนี้สิน</w:t>
            </w:r>
          </w:p>
        </w:tc>
        <w:tc>
          <w:tcPr>
            <w:tcW w:w="1530" w:type="dxa"/>
          </w:tcPr>
          <w:p w14:paraId="7813839B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FACD9A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27B22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EAD9D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1,355</w:t>
            </w:r>
          </w:p>
        </w:tc>
        <w:tc>
          <w:tcPr>
            <w:tcW w:w="180" w:type="dxa"/>
            <w:vAlign w:val="bottom"/>
          </w:tcPr>
          <w:p w14:paraId="32B2D143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12C2DF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(461)</w:t>
            </w:r>
          </w:p>
        </w:tc>
        <w:tc>
          <w:tcPr>
            <w:tcW w:w="180" w:type="dxa"/>
            <w:vAlign w:val="bottom"/>
          </w:tcPr>
          <w:p w14:paraId="17CA9C1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2D2BEE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5969CF" w:rsidRPr="00072C78" w14:paraId="6D8A08DD" w14:textId="77777777" w:rsidTr="005969CF">
        <w:trPr>
          <w:cantSplit/>
        </w:trPr>
        <w:tc>
          <w:tcPr>
            <w:tcW w:w="3791" w:type="dxa"/>
          </w:tcPr>
          <w:p w14:paraId="3D99E7C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ค่าใช้จ่ายในการออกหุ้นกู้แปลงสภาพ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องค์ประกอบที่เป็นทุน</w:t>
            </w:r>
          </w:p>
        </w:tc>
        <w:tc>
          <w:tcPr>
            <w:tcW w:w="1530" w:type="dxa"/>
          </w:tcPr>
          <w:p w14:paraId="545D797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109783D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35683DF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0DAEF8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0" w:type="dxa"/>
            <w:vAlign w:val="bottom"/>
          </w:tcPr>
          <w:p w14:paraId="0CFE3956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EA588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532D67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E0193A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5969CF" w:rsidRPr="00072C78" w14:paraId="1C76279F" w14:textId="77777777" w:rsidTr="005969CF">
        <w:trPr>
          <w:cantSplit/>
        </w:trPr>
        <w:tc>
          <w:tcPr>
            <w:tcW w:w="3791" w:type="dxa"/>
          </w:tcPr>
          <w:p w14:paraId="63830403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530" w:type="dxa"/>
          </w:tcPr>
          <w:p w14:paraId="343DDF80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B4075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8B8122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E5C2FB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6,015</w:t>
            </w:r>
          </w:p>
        </w:tc>
        <w:tc>
          <w:tcPr>
            <w:tcW w:w="180" w:type="dxa"/>
            <w:vAlign w:val="bottom"/>
          </w:tcPr>
          <w:p w14:paraId="1475D18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F4FB2C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(3,377)</w:t>
            </w:r>
          </w:p>
        </w:tc>
        <w:tc>
          <w:tcPr>
            <w:tcW w:w="180" w:type="dxa"/>
            <w:vAlign w:val="bottom"/>
          </w:tcPr>
          <w:p w14:paraId="7F547E8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67860B8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2,638</w:t>
            </w:r>
          </w:p>
        </w:tc>
      </w:tr>
      <w:tr w:rsidR="005969CF" w:rsidRPr="00072C78" w14:paraId="53E71C0E" w14:textId="77777777" w:rsidTr="005969CF">
        <w:trPr>
          <w:cantSplit/>
        </w:trPr>
        <w:tc>
          <w:tcPr>
            <w:tcW w:w="3791" w:type="dxa"/>
          </w:tcPr>
          <w:p w14:paraId="7BDABADA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การแปลงมูลค่าของลูกหนี้เงินให้กู้ยืมและ</w:t>
            </w:r>
          </w:p>
        </w:tc>
        <w:tc>
          <w:tcPr>
            <w:tcW w:w="1530" w:type="dxa"/>
          </w:tcPr>
          <w:p w14:paraId="113F30F6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461945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4445FB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23D86D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D6A21EC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BA42955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D29079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1FFD4FB2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9CF" w:rsidRPr="00072C78" w14:paraId="6EE6A009" w14:textId="77777777" w:rsidTr="005969CF">
        <w:trPr>
          <w:cantSplit/>
        </w:trPr>
        <w:tc>
          <w:tcPr>
            <w:tcW w:w="3791" w:type="dxa"/>
          </w:tcPr>
          <w:p w14:paraId="642C2E5C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ดอกเบี้ยค้างรับของบริษัทย่อย</w:t>
            </w:r>
          </w:p>
        </w:tc>
        <w:tc>
          <w:tcPr>
            <w:tcW w:w="1530" w:type="dxa"/>
          </w:tcPr>
          <w:p w14:paraId="0DFB6122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CA036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F28801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58375A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55038E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A310FE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8,673</w:t>
            </w:r>
          </w:p>
        </w:tc>
        <w:tc>
          <w:tcPr>
            <w:tcW w:w="180" w:type="dxa"/>
            <w:vAlign w:val="bottom"/>
          </w:tcPr>
          <w:p w14:paraId="07CFA07E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34CA870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8,673</w:t>
            </w:r>
          </w:p>
        </w:tc>
      </w:tr>
      <w:tr w:rsidR="005969CF" w:rsidRPr="00072C78" w14:paraId="4EEA7FF1" w14:textId="77777777" w:rsidTr="005969CF">
        <w:trPr>
          <w:cantSplit/>
        </w:trPr>
        <w:tc>
          <w:tcPr>
            <w:tcW w:w="3791" w:type="dxa"/>
          </w:tcPr>
          <w:p w14:paraId="209660D3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การแปลงมูลค่าของหุ้นกู้แปลงสภาพ</w:t>
            </w:r>
          </w:p>
        </w:tc>
        <w:tc>
          <w:tcPr>
            <w:tcW w:w="1530" w:type="dxa"/>
          </w:tcPr>
          <w:p w14:paraId="440D3354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76EB97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38E408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91017E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F2F88B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35C810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6,961</w:t>
            </w:r>
          </w:p>
        </w:tc>
        <w:tc>
          <w:tcPr>
            <w:tcW w:w="180" w:type="dxa"/>
            <w:vAlign w:val="bottom"/>
          </w:tcPr>
          <w:p w14:paraId="1248BFF1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BF847E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6,961</w:t>
            </w:r>
          </w:p>
        </w:tc>
      </w:tr>
      <w:tr w:rsidR="005969CF" w:rsidRPr="00072C78" w14:paraId="3B2FDA70" w14:textId="77777777" w:rsidTr="005969CF">
        <w:trPr>
          <w:cantSplit/>
        </w:trPr>
        <w:tc>
          <w:tcPr>
            <w:tcW w:w="3791" w:type="dxa"/>
          </w:tcPr>
          <w:p w14:paraId="153B2E66" w14:textId="77777777" w:rsidR="005969CF" w:rsidRPr="00072C78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2C78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</w:tcPr>
          <w:p w14:paraId="1A6FBD79" w14:textId="77777777" w:rsidR="005969CF" w:rsidRPr="00072C78" w:rsidRDefault="005969CF" w:rsidP="005969CF">
            <w:pPr>
              <w:pStyle w:val="acctfourfigures"/>
              <w:tabs>
                <w:tab w:val="clear" w:pos="765"/>
                <w:tab w:val="decimal" w:pos="552"/>
              </w:tabs>
              <w:spacing w:line="24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C48A32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F685B1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73B5DD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80" w:type="dxa"/>
            <w:vAlign w:val="bottom"/>
          </w:tcPr>
          <w:p w14:paraId="43149B9A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A24541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80" w:type="dxa"/>
            <w:vAlign w:val="bottom"/>
          </w:tcPr>
          <w:p w14:paraId="54478E14" w14:textId="77777777" w:rsidR="005969CF" w:rsidRPr="00072C78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58226956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F95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9CF" w:rsidRPr="00072C78" w14:paraId="3EA52645" w14:textId="77777777" w:rsidTr="005969CF">
        <w:trPr>
          <w:cantSplit/>
          <w:trHeight w:val="64"/>
        </w:trPr>
        <w:tc>
          <w:tcPr>
            <w:tcW w:w="3791" w:type="dxa"/>
          </w:tcPr>
          <w:p w14:paraId="35DBDE7E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4EF35F84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A41953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76C8534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F05FC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7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19,134</w:t>
            </w:r>
          </w:p>
        </w:tc>
        <w:tc>
          <w:tcPr>
            <w:tcW w:w="180" w:type="dxa"/>
            <w:vAlign w:val="bottom"/>
          </w:tcPr>
          <w:p w14:paraId="01D59C8C" w14:textId="77777777" w:rsidR="005969CF" w:rsidRPr="007E1751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34E0B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7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11,782</w:t>
            </w:r>
          </w:p>
        </w:tc>
        <w:tc>
          <w:tcPr>
            <w:tcW w:w="180" w:type="dxa"/>
            <w:vAlign w:val="bottom"/>
          </w:tcPr>
          <w:p w14:paraId="7D35FC1F" w14:textId="77777777" w:rsidR="005969CF" w:rsidRPr="007E1751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163969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7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30,916</w:t>
            </w:r>
          </w:p>
        </w:tc>
      </w:tr>
      <w:tr w:rsidR="005969CF" w:rsidRPr="00072C78" w14:paraId="5E5A2617" w14:textId="77777777" w:rsidTr="005969CF">
        <w:trPr>
          <w:cantSplit/>
        </w:trPr>
        <w:tc>
          <w:tcPr>
            <w:tcW w:w="3791" w:type="dxa"/>
            <w:vAlign w:val="bottom"/>
          </w:tcPr>
          <w:p w14:paraId="60B9F696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5935CA4F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F9F0F2A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15AFA1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EFF6039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61B2F0B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E885A6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5C042D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F190824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50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969CF" w:rsidRPr="00072C78" w14:paraId="15CEA6BB" w14:textId="77777777" w:rsidTr="005969CF">
        <w:trPr>
          <w:cantSplit/>
        </w:trPr>
        <w:tc>
          <w:tcPr>
            <w:tcW w:w="3791" w:type="dxa"/>
            <w:vAlign w:val="bottom"/>
          </w:tcPr>
          <w:p w14:paraId="43743877" w14:textId="77777777" w:rsidR="005969CF" w:rsidRPr="008D6817" w:rsidRDefault="005969CF" w:rsidP="00596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D68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5CA70D96" w14:textId="77777777" w:rsidR="005969CF" w:rsidRPr="008D6817" w:rsidRDefault="005969CF" w:rsidP="005969CF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FC123F6" w14:textId="77777777" w:rsidR="005969CF" w:rsidRPr="00C26C9F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8D607E" w14:textId="77777777" w:rsidR="005969CF" w:rsidRPr="00C26C9F" w:rsidRDefault="005969CF" w:rsidP="005969CF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BBB097" w14:textId="062B3E59" w:rsidR="005969CF" w:rsidRPr="007E1751" w:rsidRDefault="005969CF" w:rsidP="005969C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7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32,89</w:t>
            </w:r>
            <w:r w:rsidR="002D57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4728392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2E5579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7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11,301</w:t>
            </w:r>
          </w:p>
        </w:tc>
        <w:tc>
          <w:tcPr>
            <w:tcW w:w="180" w:type="dxa"/>
            <w:vAlign w:val="bottom"/>
          </w:tcPr>
          <w:p w14:paraId="3491F034" w14:textId="77777777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center"/>
          </w:tcPr>
          <w:p w14:paraId="5DB8CE49" w14:textId="44038DC9" w:rsidR="005969CF" w:rsidRPr="007E1751" w:rsidRDefault="005969CF" w:rsidP="005969C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7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44,19</w:t>
            </w:r>
            <w:r w:rsidR="002D57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</w:tbl>
    <w:p w14:paraId="08D66F6B" w14:textId="3531A258" w:rsidR="005969CF" w:rsidRDefault="005969CF" w:rsidP="005969CF">
      <w:pPr>
        <w:rPr>
          <w:rFonts w:cstheme="minorBidi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077"/>
        <w:gridCol w:w="1098"/>
        <w:gridCol w:w="267"/>
        <w:gridCol w:w="1098"/>
        <w:gridCol w:w="267"/>
        <w:gridCol w:w="1098"/>
        <w:gridCol w:w="267"/>
        <w:gridCol w:w="1098"/>
      </w:tblGrid>
      <w:tr w:rsidR="00F0704A" w:rsidRPr="00623946" w14:paraId="1DE6F75E" w14:textId="77777777" w:rsidTr="0037327E">
        <w:trPr>
          <w:tblHeader/>
        </w:trPr>
        <w:tc>
          <w:tcPr>
            <w:tcW w:w="4320" w:type="dxa"/>
          </w:tcPr>
          <w:p w14:paraId="1B908D0A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14:paraId="137F8390" w14:textId="32306FA5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04A" w:rsidRPr="00F0704A" w14:paraId="12064754" w14:textId="77777777" w:rsidTr="0037327E">
        <w:trPr>
          <w:tblHeader/>
        </w:trPr>
        <w:tc>
          <w:tcPr>
            <w:tcW w:w="4320" w:type="dxa"/>
          </w:tcPr>
          <w:p w14:paraId="40AC92A3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3782479D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C02280E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19C768A5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0704A" w:rsidRPr="00F0704A" w14:paraId="22E9BADC" w14:textId="77777777" w:rsidTr="0037327E">
        <w:trPr>
          <w:tblHeader/>
        </w:trPr>
        <w:tc>
          <w:tcPr>
            <w:tcW w:w="4320" w:type="dxa"/>
          </w:tcPr>
          <w:p w14:paraId="15EB1CA3" w14:textId="77777777" w:rsidR="00F0704A" w:rsidRPr="00221FDF" w:rsidRDefault="00F0704A" w:rsidP="0037327E">
            <w:pPr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7B658C0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center"/>
          </w:tcPr>
          <w:p w14:paraId="2977BF27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1ED0951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D8B5393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511FEA6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center"/>
          </w:tcPr>
          <w:p w14:paraId="2E6314C0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A1FD98D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0704A" w:rsidRPr="00F0704A" w14:paraId="471E22AE" w14:textId="77777777" w:rsidTr="0037327E">
        <w:trPr>
          <w:tblHeader/>
        </w:trPr>
        <w:tc>
          <w:tcPr>
            <w:tcW w:w="4320" w:type="dxa"/>
          </w:tcPr>
          <w:p w14:paraId="7BB24C15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4950" w:type="dxa"/>
            <w:gridSpan w:val="7"/>
          </w:tcPr>
          <w:p w14:paraId="021DAA62" w14:textId="7933BA9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="009752AC" w:rsidRPr="00221FD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</w:t>
            </w:r>
            <w:r w:rsidRPr="00221FD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0704A" w:rsidRPr="00F0704A" w14:paraId="31091F9F" w14:textId="77777777" w:rsidTr="00221FDF">
        <w:tc>
          <w:tcPr>
            <w:tcW w:w="4320" w:type="dxa"/>
          </w:tcPr>
          <w:p w14:paraId="6A254613" w14:textId="77777777" w:rsidR="00F0704A" w:rsidRPr="00221FDF" w:rsidRDefault="00F0704A" w:rsidP="00F070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2FE4814" w14:textId="78431534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166,73</w:t>
            </w:r>
            <w:r w:rsidR="00FB38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602006CC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7B1B0A7" w14:textId="18240105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158,781</w:t>
            </w:r>
          </w:p>
        </w:tc>
        <w:tc>
          <w:tcPr>
            <w:tcW w:w="270" w:type="dxa"/>
            <w:vAlign w:val="bottom"/>
          </w:tcPr>
          <w:p w14:paraId="06D2C9C4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F932889" w14:textId="133A6C48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(80,035)</w:t>
            </w:r>
          </w:p>
        </w:tc>
        <w:tc>
          <w:tcPr>
            <w:tcW w:w="270" w:type="dxa"/>
            <w:vAlign w:val="bottom"/>
          </w:tcPr>
          <w:p w14:paraId="2B8702C9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82ABE3" w14:textId="3E66070F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(79,532)</w:t>
            </w:r>
          </w:p>
        </w:tc>
      </w:tr>
      <w:tr w:rsidR="00F0704A" w:rsidRPr="00F0704A" w14:paraId="705B16CC" w14:textId="77777777" w:rsidTr="00221FDF">
        <w:tc>
          <w:tcPr>
            <w:tcW w:w="4320" w:type="dxa"/>
          </w:tcPr>
          <w:p w14:paraId="460EEFDA" w14:textId="6FF32B70" w:rsidR="00F0704A" w:rsidRPr="00221FDF" w:rsidRDefault="00F0704A" w:rsidP="00F0704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  <w:vAlign w:val="bottom"/>
          </w:tcPr>
          <w:p w14:paraId="461456E9" w14:textId="237FC267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(32,11</w:t>
            </w:r>
            <w:r w:rsidR="00FB385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55704E2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631C95" w14:textId="50ED990B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(36,317)</w:t>
            </w:r>
          </w:p>
        </w:tc>
        <w:tc>
          <w:tcPr>
            <w:tcW w:w="270" w:type="dxa"/>
            <w:vAlign w:val="bottom"/>
          </w:tcPr>
          <w:p w14:paraId="634C48BC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8F2E84" w14:textId="3428CC42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32,112</w:t>
            </w:r>
          </w:p>
        </w:tc>
        <w:tc>
          <w:tcPr>
            <w:tcW w:w="270" w:type="dxa"/>
            <w:vAlign w:val="bottom"/>
          </w:tcPr>
          <w:p w14:paraId="0FF825BE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DCCAECF" w14:textId="15D99E5D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36,317</w:t>
            </w:r>
          </w:p>
        </w:tc>
      </w:tr>
      <w:tr w:rsidR="00F0704A" w:rsidRPr="00F0704A" w14:paraId="1D4052FD" w14:textId="77777777" w:rsidTr="00221FDF">
        <w:tc>
          <w:tcPr>
            <w:tcW w:w="4320" w:type="dxa"/>
          </w:tcPr>
          <w:p w14:paraId="71867F4D" w14:textId="77777777" w:rsidR="00F0704A" w:rsidRPr="00221FDF" w:rsidRDefault="00F0704A" w:rsidP="00221FDF">
            <w:pPr>
              <w:tabs>
                <w:tab w:val="clear" w:pos="3742"/>
              </w:tabs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E9C17" w14:textId="1D84497A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134,623</w:t>
            </w:r>
          </w:p>
        </w:tc>
        <w:tc>
          <w:tcPr>
            <w:tcW w:w="270" w:type="dxa"/>
            <w:vAlign w:val="bottom"/>
          </w:tcPr>
          <w:p w14:paraId="44470695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44F01" w14:textId="5EF4C6D0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122,464</w:t>
            </w:r>
          </w:p>
        </w:tc>
        <w:tc>
          <w:tcPr>
            <w:tcW w:w="270" w:type="dxa"/>
            <w:vAlign w:val="bottom"/>
          </w:tcPr>
          <w:p w14:paraId="32E7C124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94B94" w14:textId="00CE0CC0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(47,923)</w:t>
            </w:r>
          </w:p>
        </w:tc>
        <w:tc>
          <w:tcPr>
            <w:tcW w:w="270" w:type="dxa"/>
            <w:vAlign w:val="bottom"/>
          </w:tcPr>
          <w:p w14:paraId="3405743D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90B38" w14:textId="54F0ED0E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(43,215)</w:t>
            </w:r>
          </w:p>
        </w:tc>
      </w:tr>
    </w:tbl>
    <w:p w14:paraId="4C2DE59B" w14:textId="5BD1D2CB" w:rsidR="00F0704A" w:rsidRPr="00F0704A" w:rsidRDefault="00F0704A" w:rsidP="005969CF">
      <w:pPr>
        <w:rPr>
          <w:rFonts w:cstheme="minorBidi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077"/>
        <w:gridCol w:w="1098"/>
        <w:gridCol w:w="267"/>
        <w:gridCol w:w="1098"/>
        <w:gridCol w:w="267"/>
        <w:gridCol w:w="1098"/>
        <w:gridCol w:w="267"/>
        <w:gridCol w:w="1098"/>
      </w:tblGrid>
      <w:tr w:rsidR="00F0704A" w:rsidRPr="00F0704A" w14:paraId="53126594" w14:textId="77777777" w:rsidTr="00BF00A1">
        <w:trPr>
          <w:tblHeader/>
        </w:trPr>
        <w:tc>
          <w:tcPr>
            <w:tcW w:w="4077" w:type="dxa"/>
          </w:tcPr>
          <w:p w14:paraId="121EA702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193" w:type="dxa"/>
            <w:gridSpan w:val="7"/>
          </w:tcPr>
          <w:p w14:paraId="3CF9B7F1" w14:textId="70E6DC9F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04A" w:rsidRPr="00F0704A" w14:paraId="191A9A96" w14:textId="77777777" w:rsidTr="00221FDF">
        <w:trPr>
          <w:trHeight w:val="70"/>
          <w:tblHeader/>
        </w:trPr>
        <w:tc>
          <w:tcPr>
            <w:tcW w:w="4077" w:type="dxa"/>
          </w:tcPr>
          <w:p w14:paraId="03CFAE1E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463" w:type="dxa"/>
            <w:gridSpan w:val="3"/>
          </w:tcPr>
          <w:p w14:paraId="51577616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235A04E2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3" w:type="dxa"/>
            <w:gridSpan w:val="3"/>
          </w:tcPr>
          <w:p w14:paraId="4F7A123D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0704A" w:rsidRPr="00F0704A" w14:paraId="45C0D294" w14:textId="77777777" w:rsidTr="00BF00A1">
        <w:trPr>
          <w:tblHeader/>
        </w:trPr>
        <w:tc>
          <w:tcPr>
            <w:tcW w:w="4077" w:type="dxa"/>
          </w:tcPr>
          <w:p w14:paraId="2CA9199A" w14:textId="77777777" w:rsidR="00F0704A" w:rsidRPr="00221FDF" w:rsidRDefault="00F0704A" w:rsidP="0037327E">
            <w:pPr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98" w:type="dxa"/>
            <w:vAlign w:val="center"/>
          </w:tcPr>
          <w:p w14:paraId="6E47E9C1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  <w:vAlign w:val="center"/>
          </w:tcPr>
          <w:p w14:paraId="57DF95E3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8" w:type="dxa"/>
            <w:vAlign w:val="center"/>
          </w:tcPr>
          <w:p w14:paraId="3785FA36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7" w:type="dxa"/>
          </w:tcPr>
          <w:p w14:paraId="29DCADCE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8" w:type="dxa"/>
            <w:vAlign w:val="center"/>
          </w:tcPr>
          <w:p w14:paraId="1204768E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  <w:vAlign w:val="center"/>
          </w:tcPr>
          <w:p w14:paraId="5044DA56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8" w:type="dxa"/>
            <w:vAlign w:val="center"/>
          </w:tcPr>
          <w:p w14:paraId="7C78EA48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0704A" w:rsidRPr="00623946" w14:paraId="00B7EE03" w14:textId="77777777" w:rsidTr="00BF00A1">
        <w:trPr>
          <w:tblHeader/>
        </w:trPr>
        <w:tc>
          <w:tcPr>
            <w:tcW w:w="4077" w:type="dxa"/>
          </w:tcPr>
          <w:p w14:paraId="115B4C83" w14:textId="77777777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193" w:type="dxa"/>
            <w:gridSpan w:val="7"/>
          </w:tcPr>
          <w:p w14:paraId="769301C6" w14:textId="64EABA3D" w:rsidR="00F0704A" w:rsidRPr="00221FDF" w:rsidRDefault="00F0704A" w:rsidP="0037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="009752AC" w:rsidRPr="00221FD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</w:t>
            </w:r>
            <w:r w:rsidRPr="00221FD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0704A" w:rsidRPr="00623946" w14:paraId="720F1523" w14:textId="77777777" w:rsidTr="00221FDF">
        <w:trPr>
          <w:trHeight w:val="68"/>
        </w:trPr>
        <w:tc>
          <w:tcPr>
            <w:tcW w:w="4077" w:type="dxa"/>
          </w:tcPr>
          <w:p w14:paraId="2B329DEA" w14:textId="77777777" w:rsidR="00F0704A" w:rsidRPr="00221FDF" w:rsidRDefault="00F0704A" w:rsidP="00F070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4FE0F605" w14:textId="494FC07E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87,399</w:t>
            </w:r>
          </w:p>
        </w:tc>
        <w:tc>
          <w:tcPr>
            <w:tcW w:w="267" w:type="dxa"/>
            <w:vAlign w:val="bottom"/>
          </w:tcPr>
          <w:p w14:paraId="044B0542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vAlign w:val="bottom"/>
          </w:tcPr>
          <w:p w14:paraId="4D157244" w14:textId="6E1F45BE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75,1</w:t>
            </w:r>
            <w:r w:rsidR="00A26DA6" w:rsidRPr="00B91F0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67" w:type="dxa"/>
            <w:vAlign w:val="bottom"/>
          </w:tcPr>
          <w:p w14:paraId="4ACD8ADF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vAlign w:val="bottom"/>
          </w:tcPr>
          <w:p w14:paraId="4A5563A1" w14:textId="44731AD3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(29,821)</w:t>
            </w:r>
          </w:p>
        </w:tc>
        <w:tc>
          <w:tcPr>
            <w:tcW w:w="267" w:type="dxa"/>
            <w:vAlign w:val="bottom"/>
          </w:tcPr>
          <w:p w14:paraId="48DBF06E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vAlign w:val="bottom"/>
          </w:tcPr>
          <w:p w14:paraId="38A376BD" w14:textId="7CC109CD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(30,91</w:t>
            </w:r>
            <w:r w:rsidR="00A26DA6" w:rsidRPr="00B91F0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00A1" w:rsidRPr="00623946" w14:paraId="15EA6680" w14:textId="77777777" w:rsidTr="00221FDF">
        <w:tc>
          <w:tcPr>
            <w:tcW w:w="4077" w:type="dxa"/>
          </w:tcPr>
          <w:p w14:paraId="47AACFCF" w14:textId="77777777" w:rsidR="00BF00A1" w:rsidRPr="00221FDF" w:rsidRDefault="00BF00A1" w:rsidP="00BF00A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1098" w:type="dxa"/>
            <w:vAlign w:val="bottom"/>
          </w:tcPr>
          <w:p w14:paraId="7EF307D8" w14:textId="64DF4864" w:rsidR="00BF00A1" w:rsidRPr="00221FDF" w:rsidRDefault="00BF00A1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(29,821)</w:t>
            </w:r>
          </w:p>
        </w:tc>
        <w:tc>
          <w:tcPr>
            <w:tcW w:w="267" w:type="dxa"/>
            <w:vAlign w:val="bottom"/>
          </w:tcPr>
          <w:p w14:paraId="4C80ECE4" w14:textId="77777777" w:rsidR="00BF00A1" w:rsidRPr="00221FDF" w:rsidRDefault="00BF00A1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vAlign w:val="bottom"/>
          </w:tcPr>
          <w:p w14:paraId="090CD7C0" w14:textId="26E5B87A" w:rsidR="00BF00A1" w:rsidRPr="00221FDF" w:rsidRDefault="00BF00A1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</w:rPr>
              <w:t>(30,91</w:t>
            </w:r>
            <w:r w:rsidR="00A26DA6" w:rsidRPr="00B91F0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7" w:type="dxa"/>
            <w:vAlign w:val="bottom"/>
          </w:tcPr>
          <w:p w14:paraId="4CBD89F6" w14:textId="77777777" w:rsidR="00BF00A1" w:rsidRPr="00221FDF" w:rsidRDefault="00BF00A1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vAlign w:val="bottom"/>
          </w:tcPr>
          <w:p w14:paraId="1E627876" w14:textId="7336949F" w:rsidR="00BF00A1" w:rsidRPr="00221FDF" w:rsidRDefault="00BF00A1" w:rsidP="00221F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B91F0A">
              <w:rPr>
                <w:rFonts w:asciiTheme="majorBidi" w:hAnsiTheme="majorBidi" w:cstheme="majorBidi"/>
                <w:sz w:val="26"/>
                <w:szCs w:val="26"/>
              </w:rPr>
              <w:t>29,821</w:t>
            </w:r>
          </w:p>
        </w:tc>
        <w:tc>
          <w:tcPr>
            <w:tcW w:w="267" w:type="dxa"/>
            <w:vAlign w:val="bottom"/>
          </w:tcPr>
          <w:p w14:paraId="42B41564" w14:textId="77777777" w:rsidR="00BF00A1" w:rsidRPr="00221FDF" w:rsidRDefault="00BF00A1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vAlign w:val="bottom"/>
          </w:tcPr>
          <w:p w14:paraId="11A584F5" w14:textId="233AA24B" w:rsidR="00BF00A1" w:rsidRPr="00221FDF" w:rsidRDefault="00BF00A1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B91F0A">
              <w:rPr>
                <w:rFonts w:asciiTheme="majorBidi" w:hAnsiTheme="majorBidi" w:cstheme="majorBidi"/>
                <w:sz w:val="26"/>
                <w:szCs w:val="26"/>
              </w:rPr>
              <w:t>30,91</w:t>
            </w:r>
            <w:r w:rsidR="00A26DA6" w:rsidRPr="00B91F0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0704A" w:rsidRPr="00623946" w14:paraId="550EF59A" w14:textId="77777777" w:rsidTr="00221FDF">
        <w:tc>
          <w:tcPr>
            <w:tcW w:w="4077" w:type="dxa"/>
          </w:tcPr>
          <w:p w14:paraId="5C6AF884" w14:textId="77777777" w:rsidR="00F0704A" w:rsidRPr="00221FDF" w:rsidRDefault="00F0704A" w:rsidP="00221FDF">
            <w:pPr>
              <w:tabs>
                <w:tab w:val="clear" w:pos="3742"/>
              </w:tabs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CCCC1" w14:textId="504A18B1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57,578</w:t>
            </w:r>
          </w:p>
        </w:tc>
        <w:tc>
          <w:tcPr>
            <w:tcW w:w="267" w:type="dxa"/>
            <w:vAlign w:val="bottom"/>
          </w:tcPr>
          <w:p w14:paraId="61D7B1B2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8F29A" w14:textId="23391193" w:rsidR="00F0704A" w:rsidRPr="00221FDF" w:rsidRDefault="00F0704A" w:rsidP="00221FD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44,194</w:t>
            </w:r>
          </w:p>
        </w:tc>
        <w:tc>
          <w:tcPr>
            <w:tcW w:w="267" w:type="dxa"/>
            <w:vAlign w:val="bottom"/>
          </w:tcPr>
          <w:p w14:paraId="7A0FB7DD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D82C9" w14:textId="13CE3F60" w:rsidR="00F0704A" w:rsidRPr="00221FDF" w:rsidRDefault="00BF00A1" w:rsidP="00221F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1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495F2944" w14:textId="77777777" w:rsidR="00F0704A" w:rsidRPr="00221FDF" w:rsidRDefault="00F0704A" w:rsidP="0022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F0425" w14:textId="0CB4EBFF" w:rsidR="00F0704A" w:rsidRPr="00221FDF" w:rsidRDefault="00BF00A1" w:rsidP="00221FD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1F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0172AC7" w14:textId="466C2579" w:rsidR="00F0704A" w:rsidRPr="00221FDF" w:rsidRDefault="00F0704A" w:rsidP="005969CF">
      <w:pPr>
        <w:rPr>
          <w:rFonts w:asciiTheme="majorBidi" w:hAnsiTheme="majorBidi" w:cstheme="majorBidi"/>
          <w:sz w:val="26"/>
          <w:szCs w:val="26"/>
        </w:rPr>
      </w:pPr>
    </w:p>
    <w:p w14:paraId="257D2407" w14:textId="65776AD3" w:rsidR="005969CF" w:rsidRDefault="005969CF" w:rsidP="00596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62" w:name="_Toc33611535"/>
      <w:r w:rsidRPr="0069608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31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กำไร</w:t>
      </w:r>
      <w:r w:rsidR="00066AFC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 xml:space="preserve"> (ขาดทุน) 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ต่อหุ้น</w:t>
      </w:r>
      <w:bookmarkEnd w:id="62"/>
    </w:p>
    <w:p w14:paraId="4A9294E9" w14:textId="77777777" w:rsidR="00223B70" w:rsidRPr="00221FDF" w:rsidRDefault="00223B70" w:rsidP="00221FDF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990"/>
        <w:gridCol w:w="180"/>
        <w:gridCol w:w="1170"/>
        <w:gridCol w:w="180"/>
        <w:gridCol w:w="1080"/>
        <w:gridCol w:w="180"/>
        <w:gridCol w:w="1080"/>
      </w:tblGrid>
      <w:tr w:rsidR="00223B70" w:rsidRPr="00072C78" w14:paraId="3EC79A68" w14:textId="77777777" w:rsidTr="00985004">
        <w:trPr>
          <w:cantSplit/>
          <w:trHeight w:val="47"/>
          <w:tblHeader/>
        </w:trPr>
        <w:tc>
          <w:tcPr>
            <w:tcW w:w="4511" w:type="dxa"/>
          </w:tcPr>
          <w:p w14:paraId="5FDF2500" w14:textId="57632D5D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23B7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แสดงอยู่ในงบ</w:t>
            </w:r>
            <w:r w:rsidR="00CC059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2340" w:type="dxa"/>
            <w:gridSpan w:val="3"/>
          </w:tcPr>
          <w:p w14:paraId="0E9B4B11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223B7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69B8B63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83F485B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223B7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B70" w:rsidRPr="00072C78" w14:paraId="1EDE4193" w14:textId="77777777" w:rsidTr="00985004">
        <w:trPr>
          <w:cantSplit/>
          <w:tblHeader/>
        </w:trPr>
        <w:tc>
          <w:tcPr>
            <w:tcW w:w="4511" w:type="dxa"/>
          </w:tcPr>
          <w:p w14:paraId="0A7B6F56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AEAC4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3B7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6CBD47B4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474B0D0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3B7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7BAFEF1B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774CCF4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3B7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46E78714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35ED52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3B7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223B70" w:rsidRPr="00072C78" w14:paraId="6E41E020" w14:textId="77777777" w:rsidTr="00985004">
        <w:trPr>
          <w:cantSplit/>
        </w:trPr>
        <w:tc>
          <w:tcPr>
            <w:tcW w:w="4511" w:type="dxa"/>
          </w:tcPr>
          <w:p w14:paraId="4F8675A0" w14:textId="77777777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860" w:type="dxa"/>
            <w:gridSpan w:val="7"/>
          </w:tcPr>
          <w:p w14:paraId="745B5111" w14:textId="1B2BB111" w:rsidR="00223B70" w:rsidRPr="00223B70" w:rsidRDefault="00223B70" w:rsidP="0098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223B7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223B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="009752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 </w:t>
            </w:r>
            <w:r w:rsidR="009752A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/ </w:t>
            </w:r>
            <w:r w:rsidR="009752A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พันหุ้น</w:t>
            </w:r>
            <w:r w:rsidRPr="00223B7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23B70" w:rsidRPr="00072C78" w14:paraId="4BDA9D72" w14:textId="77777777" w:rsidTr="00221FDF">
        <w:trPr>
          <w:cantSplit/>
          <w:trHeight w:val="64"/>
        </w:trPr>
        <w:tc>
          <w:tcPr>
            <w:tcW w:w="4511" w:type="dxa"/>
          </w:tcPr>
          <w:p w14:paraId="70401BA4" w14:textId="42E27E8B" w:rsidR="00223B70" w:rsidRPr="00223B70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สำหรับปีที่เป็นส่วนของ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667151B2" w14:textId="415A9318" w:rsidR="00223B70" w:rsidRPr="00223B70" w:rsidRDefault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880</w:t>
            </w:r>
            <w:r w:rsidRPr="008E6B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45801E4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4D54B4" w14:textId="3ADD6072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>281,794</w:t>
            </w:r>
          </w:p>
        </w:tc>
        <w:tc>
          <w:tcPr>
            <w:tcW w:w="180" w:type="dxa"/>
            <w:vAlign w:val="bottom"/>
          </w:tcPr>
          <w:p w14:paraId="34B7652B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B0EC0C" w14:textId="2E65BF2F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>262,11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05C88DC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FB4D8B" w14:textId="6EC394BC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8E6B93">
              <w:rPr>
                <w:rFonts w:asciiTheme="majorBidi" w:hAnsiTheme="majorBidi" w:cstheme="majorBidi"/>
                <w:sz w:val="26"/>
                <w:szCs w:val="26"/>
              </w:rPr>
              <w:t>238,407</w:t>
            </w:r>
          </w:p>
        </w:tc>
      </w:tr>
      <w:tr w:rsidR="00223B70" w:rsidRPr="00072C78" w14:paraId="6519AAE9" w14:textId="77777777" w:rsidTr="00221FDF">
        <w:trPr>
          <w:cantSplit/>
        </w:trPr>
        <w:tc>
          <w:tcPr>
            <w:tcW w:w="4511" w:type="dxa"/>
          </w:tcPr>
          <w:p w14:paraId="1CD6F0FD" w14:textId="7F1871F3" w:rsidR="00223B70" w:rsidRPr="00223B70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B9331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7CE7D3D4" w14:textId="0D810224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1,525,538</w:t>
            </w:r>
          </w:p>
        </w:tc>
        <w:tc>
          <w:tcPr>
            <w:tcW w:w="180" w:type="dxa"/>
          </w:tcPr>
          <w:p w14:paraId="64B65583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FB7934" w14:textId="21878895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1,525,538</w:t>
            </w:r>
          </w:p>
        </w:tc>
        <w:tc>
          <w:tcPr>
            <w:tcW w:w="180" w:type="dxa"/>
          </w:tcPr>
          <w:p w14:paraId="676587F8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1E2B42" w14:textId="41970A91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1,525,538</w:t>
            </w:r>
          </w:p>
        </w:tc>
        <w:tc>
          <w:tcPr>
            <w:tcW w:w="180" w:type="dxa"/>
          </w:tcPr>
          <w:p w14:paraId="496E479C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BE1433" w14:textId="4D2D3FA9" w:rsidR="00223B70" w:rsidRPr="00223B70" w:rsidRDefault="00223B70" w:rsidP="00223B7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1,525,538</w:t>
            </w:r>
          </w:p>
        </w:tc>
      </w:tr>
      <w:tr w:rsidR="00223B70" w:rsidRPr="00072C78" w14:paraId="026B3A06" w14:textId="77777777" w:rsidTr="00221FDF">
        <w:trPr>
          <w:cantSplit/>
        </w:trPr>
        <w:tc>
          <w:tcPr>
            <w:tcW w:w="4511" w:type="dxa"/>
            <w:vAlign w:val="bottom"/>
          </w:tcPr>
          <w:p w14:paraId="24BEAA4D" w14:textId="230BE7FB" w:rsidR="00223B70" w:rsidRPr="00223B70" w:rsidRDefault="00223B70" w:rsidP="00223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91" w:right="-68" w:hanging="1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ต่อหุ้น (ขั้นพื้นฐาน) </w:t>
            </w: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vAlign w:val="bottom"/>
          </w:tcPr>
          <w:p w14:paraId="419816E7" w14:textId="564C8B35" w:rsidR="00223B70" w:rsidRPr="00223B70" w:rsidRDefault="00223B70" w:rsidP="00221FDF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(0.02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2B367F9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A87CF2" w14:textId="3E431CCB" w:rsidR="00223B70" w:rsidRPr="00223B70" w:rsidRDefault="00223B70" w:rsidP="00221FD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0.185</w:t>
            </w:r>
          </w:p>
        </w:tc>
        <w:tc>
          <w:tcPr>
            <w:tcW w:w="180" w:type="dxa"/>
            <w:vAlign w:val="bottom"/>
          </w:tcPr>
          <w:p w14:paraId="55CE2050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BA8A15" w14:textId="350B4834" w:rsidR="00223B70" w:rsidRPr="00223B70" w:rsidRDefault="00223B70" w:rsidP="00221FD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0.172</w:t>
            </w:r>
          </w:p>
        </w:tc>
        <w:tc>
          <w:tcPr>
            <w:tcW w:w="180" w:type="dxa"/>
            <w:vAlign w:val="bottom"/>
          </w:tcPr>
          <w:p w14:paraId="12502C7C" w14:textId="77777777" w:rsidR="00223B70" w:rsidRPr="00223B70" w:rsidRDefault="00223B70" w:rsidP="00223B70">
            <w:pPr>
              <w:pStyle w:val="acctfourfigures"/>
              <w:tabs>
                <w:tab w:val="decimal" w:pos="824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C75742" w14:textId="63BCD3C1" w:rsidR="00223B70" w:rsidRPr="00223B70" w:rsidRDefault="00223B70" w:rsidP="00221F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0.156</w:t>
            </w:r>
          </w:p>
        </w:tc>
      </w:tr>
    </w:tbl>
    <w:p w14:paraId="1EE06EDA" w14:textId="77777777" w:rsidR="005969CF" w:rsidRPr="00221FDF" w:rsidRDefault="005969CF" w:rsidP="005969CF">
      <w:pPr>
        <w:pStyle w:val="Heading1"/>
        <w:numPr>
          <w:ilvl w:val="0"/>
          <w:numId w:val="0"/>
        </w:numPr>
        <w:ind w:left="1260"/>
        <w:rPr>
          <w:rFonts w:asciiTheme="majorBidi" w:hAnsiTheme="majorBidi" w:cstheme="majorBidi"/>
          <w:sz w:val="26"/>
          <w:szCs w:val="26"/>
        </w:rPr>
      </w:pPr>
    </w:p>
    <w:p w14:paraId="5DD0BDB5" w14:textId="33C9A111" w:rsidR="003E48F1" w:rsidRPr="00F0704A" w:rsidRDefault="003E48F1" w:rsidP="00D0147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63" w:name="_Toc33611536"/>
      <w:r w:rsidRPr="00F0704A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32  </w:t>
      </w:r>
      <w:r w:rsidR="00F0704A" w:rsidRPr="00F0704A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Pr="00F0704A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เครื่องมือทางการเงิน</w:t>
      </w:r>
      <w:bookmarkEnd w:id="56"/>
      <w:bookmarkEnd w:id="63"/>
    </w:p>
    <w:p w14:paraId="2C0AC13D" w14:textId="77777777" w:rsidR="003E48F1" w:rsidRPr="00221FDF" w:rsidRDefault="003E48F1" w:rsidP="008D2BD9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p w14:paraId="3A8EAEF8" w14:textId="17C31663" w:rsidR="00FA2236" w:rsidRPr="00CC2E1D" w:rsidRDefault="00FA2236" w:rsidP="008D2BD9">
      <w:pPr>
        <w:spacing w:line="240" w:lineRule="auto"/>
        <w:ind w:left="540" w:right="-7"/>
        <w:jc w:val="both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นโยบายการจัดการความเสี่ยงทางด้านการเงิน</w:t>
      </w:r>
    </w:p>
    <w:p w14:paraId="75B001AE" w14:textId="77777777" w:rsidR="008D2BD9" w:rsidRPr="00221FDF" w:rsidRDefault="008D2BD9" w:rsidP="008D2BD9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37A1E41" w14:textId="5D186092" w:rsidR="00FA2236" w:rsidRPr="00CC2E1D" w:rsidRDefault="00FA2236" w:rsidP="008D2BD9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เครื่องมือทางการเงินที่สำคัญของ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และบริษัทย่อยตามที่นิยามอยู่ในมาตรฐานการบัญชีฉบับที่ </w:t>
      </w:r>
      <w:r w:rsidRPr="00CC2E1D">
        <w:rPr>
          <w:rFonts w:asciiTheme="majorBidi" w:hAnsiTheme="majorBidi" w:cstheme="majorBidi"/>
          <w:sz w:val="26"/>
          <w:szCs w:val="26"/>
        </w:rPr>
        <w:t>107 “</w:t>
      </w:r>
      <w:r w:rsidRPr="00CC2E1D">
        <w:rPr>
          <w:rFonts w:asciiTheme="majorBidi" w:hAnsiTheme="majorBidi" w:cstheme="majorBidi"/>
          <w:sz w:val="26"/>
          <w:szCs w:val="26"/>
          <w:cs/>
        </w:rPr>
        <w:t>การแสดงรายการและการเปิดเผยข้อมูลสำหรับเครื่องมือทางการเงิน</w:t>
      </w:r>
      <w:r w:rsidRPr="00CC2E1D">
        <w:rPr>
          <w:rFonts w:asciiTheme="majorBidi" w:hAnsiTheme="majorBidi" w:cstheme="majorBidi"/>
          <w:sz w:val="26"/>
          <w:szCs w:val="26"/>
        </w:rPr>
        <w:t>”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ประกอบด้วย เงินสดและรายการเทียบเท่าเงินสด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เงินลงทุนชั่วคราว ลูกหนี้ตามสัญญาเช่าซื้อและขายผ่อนชำระ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ลูกหนี้สินเชื่อแก่ผู้บริโภคโดยมีสินทรัพย์ค้ำประกัน ลูกหนี้สินเชื่อรายย่อย ลูกหนี้สินเชื่อเพื่อผู้บริโภครายย่อยภายใต้การจัดการสินเชื่อร่วมทางการเงิน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ลูกหนี้เงินให้กู้ยืม เงินฝากประจำที่มีภาระค้ำประกัน ลูกหนี้อื่น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เงินลงทุนระยะยาวอื่น เงินมัดจำ เงินกู้ยืมระยะสั้นจากสถาบันการเงิน เจ้าหนี้การค้าและเจ้าหนี้อื่น เงินรับฝาก เงินกู้ยืมระยะสั้นและเงินกู้ยืมระยะยาว หุ้นกู้ และหุ้นกู้แปลงสภาพ หนี้สินตราสารอนุพันธ์ 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>และบริษัทย่อยมีความเสี่ยงที่เกี่ยวข้องกับเครื่องมือทางการเงินดังกล่าว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30EFEAB9" w14:textId="77777777" w:rsidR="004A5599" w:rsidRPr="00221FDF" w:rsidRDefault="004A5599" w:rsidP="008D2BD9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3F4F000" w14:textId="4DF3AF1D" w:rsidR="00FA2236" w:rsidRDefault="00FA2236" w:rsidP="008D2BD9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การบริหารจัดการทุน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 </w:t>
      </w:r>
    </w:p>
    <w:p w14:paraId="1891DBDB" w14:textId="77777777" w:rsidR="007E1751" w:rsidRPr="00B91F0A" w:rsidRDefault="007E1751" w:rsidP="008D2BD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2FA0C91B" w14:textId="7F8C3295" w:rsidR="0056071B" w:rsidRPr="00CC2E1D" w:rsidRDefault="0056071B" w:rsidP="008D2BD9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วัตถุประสงค์ในการบริหารจัดการทุนที่สำคัญของ</w:t>
      </w:r>
      <w:r w:rsidR="00E4783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E4783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และเสริมสร้างมูลค่าการถือหุ้นให้กับผู้ถือหุ้น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โดย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ณ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วันที่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31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066A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กลุ่มบริษัทมีอัตราส่วนหนี้สินต่อทุนเท่ากับ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1.</w:t>
      </w:r>
      <w:r w:rsidR="00CC6DBF">
        <w:rPr>
          <w:rFonts w:asciiTheme="majorBidi" w:hAnsiTheme="majorBidi" w:cstheme="majorBidi"/>
          <w:color w:val="000000"/>
          <w:sz w:val="26"/>
          <w:szCs w:val="26"/>
        </w:rPr>
        <w:t>27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:1  </w:t>
      </w:r>
      <w:r w:rsidRPr="00CC2E1D">
        <w:rPr>
          <w:rFonts w:asciiTheme="majorBidi" w:hAnsiTheme="majorBidi" w:cstheme="majorBidi"/>
          <w:i/>
          <w:iCs/>
          <w:color w:val="000000"/>
          <w:sz w:val="26"/>
          <w:szCs w:val="26"/>
        </w:rPr>
        <w:t>(2561: 1.53:1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)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และเฉพาะบริษัทมีอัตราส่วนหนี้สินต่อทุนเท่ากับ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1.16:1  </w:t>
      </w:r>
      <w:r w:rsidRPr="00CC2E1D">
        <w:rPr>
          <w:rFonts w:asciiTheme="majorBidi" w:hAnsiTheme="majorBidi" w:cstheme="majorBidi"/>
          <w:i/>
          <w:iCs/>
          <w:color w:val="000000"/>
          <w:sz w:val="26"/>
          <w:szCs w:val="26"/>
        </w:rPr>
        <w:t>(2561: 1.52:1)</w:t>
      </w:r>
    </w:p>
    <w:p w14:paraId="7F0FC055" w14:textId="4E9BC668" w:rsidR="00B80C4C" w:rsidRDefault="00B80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14"/>
          <w:szCs w:val="14"/>
          <w:cs/>
        </w:rPr>
      </w:pPr>
      <w:r>
        <w:rPr>
          <w:rFonts w:asciiTheme="majorBidi" w:hAnsiTheme="majorBidi" w:cstheme="majorBidi"/>
          <w:i/>
          <w:iCs/>
          <w:color w:val="000000"/>
          <w:sz w:val="14"/>
          <w:szCs w:val="14"/>
          <w:cs/>
        </w:rPr>
        <w:br w:type="page"/>
      </w:r>
    </w:p>
    <w:p w14:paraId="71753714" w14:textId="464FD0F2" w:rsidR="00FA2236" w:rsidRPr="00CC2E1D" w:rsidRDefault="00FA2236" w:rsidP="008D2BD9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ความเสี่ยงจากอัตราดอกเบี้ย</w:t>
      </w:r>
    </w:p>
    <w:p w14:paraId="57B51F02" w14:textId="77777777" w:rsidR="00FA2236" w:rsidRPr="00384BD1" w:rsidRDefault="00FA2236" w:rsidP="008D2BD9">
      <w:pPr>
        <w:spacing w:line="240" w:lineRule="auto"/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p w14:paraId="55C145E2" w14:textId="281123E3" w:rsidR="001D6818" w:rsidRDefault="00E4783C" w:rsidP="001D6818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1D6818" w:rsidRPr="00CC2E1D">
        <w:rPr>
          <w:rFonts w:asciiTheme="majorBidi" w:hAnsiTheme="majorBidi" w:cstheme="majorBidi"/>
          <w:sz w:val="26"/>
          <w:szCs w:val="26"/>
          <w:cs/>
        </w:rPr>
        <w:t xml:space="preserve">และบริษัทย่อยมีความเสี่ยงจากอัตราดอกเบี้ยที่สำคัญอันเกี่ยวเนื่องกับเงินฝากสถาบันการเงิน ลูกหนี้ตามสัญญาเช่าซื้อ ลูกหนี้สินเชื่อ ลูกหนี้สินเชื่อรายย่อย ลูกหนี้สินเชื่อเพื่อผู้บริโภครายย่อยภายใต้การจัดการสินเชื่อร่วมทางการเงิน ลูกหนี้สินเชื่อภาคธุรกิจ เงินฝากประจำที่มีภาระค้ำประกัน ลูกหนี้อื่น เงินลงทุนระยะยาวอื่น เงินมัดจำ เจ้าหนี้การค้าและเจ้าหนี้อื่น เงินรับฝากจากลูกค้า เงินกู้ยืมระยะสั้นและเงินกู้ยืมระยะยาว หุ้นกู้ และหุ้นกู้แปลงสภาพ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1D6818" w:rsidRPr="00CC2E1D">
        <w:rPr>
          <w:rFonts w:asciiTheme="majorBidi" w:hAnsiTheme="majorBidi" w:cstheme="majorBidi"/>
          <w:sz w:val="26"/>
          <w:szCs w:val="26"/>
          <w:cs/>
        </w:rPr>
        <w:t>และบริษัทย่อยได้ลดความเสี่ยงดังกล่าวโดยทำให้แน่ใจว่าดอกเบี้ยที่เกิดจากเงินกู้ยืมส่วนใหญ่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</w:t>
      </w:r>
    </w:p>
    <w:p w14:paraId="06B6775E" w14:textId="349A8F63" w:rsidR="00CC0590" w:rsidRDefault="00CC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A853DA5" w14:textId="37EC7E4F" w:rsidR="007E1751" w:rsidRDefault="00FA2236" w:rsidP="00384BD1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ณ วันที่ 31 ธันวาคม </w:t>
      </w:r>
      <w:r w:rsidRPr="00CC2E1D">
        <w:rPr>
          <w:rFonts w:asciiTheme="majorBidi" w:hAnsiTheme="majorBidi" w:cstheme="majorBidi"/>
          <w:sz w:val="26"/>
          <w:szCs w:val="26"/>
        </w:rPr>
        <w:t>256</w:t>
      </w:r>
      <w:r w:rsidRPr="00CC2E1D">
        <w:rPr>
          <w:rFonts w:asciiTheme="majorBidi" w:hAnsiTheme="majorBidi" w:cstheme="majorBidi"/>
          <w:sz w:val="26"/>
          <w:szCs w:val="26"/>
          <w:cs/>
        </w:rPr>
        <w:t>2 และ 2561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F8F77CC" w14:textId="47AE6F74" w:rsidR="007E1751" w:rsidRDefault="007E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8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0"/>
        <w:gridCol w:w="1170"/>
        <w:gridCol w:w="178"/>
        <w:gridCol w:w="1083"/>
        <w:gridCol w:w="180"/>
        <w:gridCol w:w="1169"/>
        <w:gridCol w:w="180"/>
        <w:gridCol w:w="766"/>
        <w:gridCol w:w="314"/>
        <w:gridCol w:w="180"/>
        <w:gridCol w:w="1082"/>
      </w:tblGrid>
      <w:tr w:rsidR="0056071B" w:rsidRPr="00CC2E1D" w14:paraId="6B42FB83" w14:textId="77777777" w:rsidTr="00221FDF">
        <w:trPr>
          <w:cantSplit/>
          <w:trHeight w:val="113"/>
          <w:tblHeader/>
        </w:trPr>
        <w:tc>
          <w:tcPr>
            <w:tcW w:w="2980" w:type="dxa"/>
            <w:shd w:val="clear" w:color="auto" w:fill="auto"/>
            <w:vAlign w:val="bottom"/>
          </w:tcPr>
          <w:p w14:paraId="68CC0C1F" w14:textId="77777777" w:rsidR="0056071B" w:rsidRPr="00CC2E1D" w:rsidRDefault="0056071B" w:rsidP="005607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2" w:type="dxa"/>
            <w:gridSpan w:val="10"/>
            <w:shd w:val="clear" w:color="auto" w:fill="auto"/>
          </w:tcPr>
          <w:p w14:paraId="76F9E13E" w14:textId="0EC29777" w:rsidR="0056071B" w:rsidRPr="00CC2E1D" w:rsidRDefault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3B70" w:rsidRPr="00CC2E1D" w14:paraId="7D877446" w14:textId="77777777" w:rsidTr="00223B70">
        <w:trPr>
          <w:cantSplit/>
          <w:trHeight w:val="113"/>
          <w:tblHeader/>
        </w:trPr>
        <w:tc>
          <w:tcPr>
            <w:tcW w:w="2980" w:type="dxa"/>
            <w:shd w:val="clear" w:color="auto" w:fill="auto"/>
            <w:vAlign w:val="bottom"/>
          </w:tcPr>
          <w:p w14:paraId="4158B37D" w14:textId="77777777" w:rsidR="00223B70" w:rsidRPr="00CC2E1D" w:rsidRDefault="00223B70" w:rsidP="005607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11" w:type="dxa"/>
            <w:gridSpan w:val="4"/>
            <w:shd w:val="clear" w:color="auto" w:fill="auto"/>
          </w:tcPr>
          <w:p w14:paraId="654B7D24" w14:textId="05A7F3F2" w:rsidR="00223B70" w:rsidRPr="00223B70" w:rsidRDefault="00223B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2115" w:type="dxa"/>
            <w:gridSpan w:val="3"/>
            <w:shd w:val="clear" w:color="auto" w:fill="auto"/>
          </w:tcPr>
          <w:p w14:paraId="1C0CC5BE" w14:textId="77777777" w:rsidR="00223B70" w:rsidRPr="00223B70" w:rsidRDefault="00223B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76" w:type="dxa"/>
            <w:gridSpan w:val="3"/>
            <w:shd w:val="clear" w:color="auto" w:fill="auto"/>
          </w:tcPr>
          <w:p w14:paraId="02EA9CA1" w14:textId="66AAD48C" w:rsidR="00223B70" w:rsidRPr="00221FDF" w:rsidRDefault="00223B70" w:rsidP="00221F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56071B" w:rsidRPr="00CC2E1D" w14:paraId="74C735A6" w14:textId="77777777" w:rsidTr="00221FDF">
        <w:trPr>
          <w:cantSplit/>
          <w:trHeight w:val="364"/>
          <w:tblHeader/>
        </w:trPr>
        <w:tc>
          <w:tcPr>
            <w:tcW w:w="2980" w:type="dxa"/>
            <w:shd w:val="clear" w:color="auto" w:fill="auto"/>
            <w:vAlign w:val="bottom"/>
          </w:tcPr>
          <w:p w14:paraId="03B7B154" w14:textId="77777777" w:rsidR="0056071B" w:rsidRPr="00CC2E1D" w:rsidRDefault="0056071B" w:rsidP="0056071B">
            <w:pPr>
              <w:ind w:left="180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1A83CF" w14:textId="77777777" w:rsidR="0056071B" w:rsidRPr="00CC2E1D" w:rsidRDefault="0056071B" w:rsidP="005607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3F810D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46BC4C" w14:textId="77777777" w:rsidR="0056071B" w:rsidRPr="00CC2E1D" w:rsidRDefault="0056071B" w:rsidP="0056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48B26AA7" w14:textId="77777777" w:rsidR="0056071B" w:rsidRPr="00CC2E1D" w:rsidRDefault="0056071B" w:rsidP="005607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แต่ภายใน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26799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3D5E1A" w14:textId="77777777" w:rsidR="0056071B" w:rsidRPr="00CC2E1D" w:rsidRDefault="0056071B" w:rsidP="0056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FFFA9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21F194" w14:textId="77777777" w:rsidR="0056071B" w:rsidRPr="00CC2E1D" w:rsidRDefault="0056071B" w:rsidP="0056071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C3D6F4A" w14:textId="77777777" w:rsidR="0056071B" w:rsidRPr="00CC2E1D" w:rsidRDefault="0056071B" w:rsidP="0056071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35063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A8FAC05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23B70" w:rsidRPr="00CC2E1D" w14:paraId="60E1F986" w14:textId="77777777" w:rsidTr="00985004">
        <w:trPr>
          <w:cantSplit/>
          <w:tblHeader/>
        </w:trPr>
        <w:tc>
          <w:tcPr>
            <w:tcW w:w="2980" w:type="dxa"/>
            <w:shd w:val="clear" w:color="auto" w:fill="auto"/>
          </w:tcPr>
          <w:p w14:paraId="196208A2" w14:textId="77777777" w:rsidR="00223B70" w:rsidRPr="00CC2E1D" w:rsidRDefault="00223B70" w:rsidP="0056071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2" w:type="dxa"/>
            <w:gridSpan w:val="10"/>
            <w:shd w:val="clear" w:color="auto" w:fill="auto"/>
          </w:tcPr>
          <w:p w14:paraId="5CB9D9B6" w14:textId="0792D09C" w:rsidR="00223B70" w:rsidRPr="00CC2E1D" w:rsidRDefault="00223B70" w:rsidP="00221FDF">
            <w:pPr>
              <w:ind w:left="-79" w:right="-79" w:hanging="11"/>
              <w:jc w:val="center"/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6071B" w:rsidRPr="00CC2E1D" w14:paraId="446968DA" w14:textId="77777777" w:rsidTr="00221FDF">
        <w:trPr>
          <w:cantSplit/>
        </w:trPr>
        <w:tc>
          <w:tcPr>
            <w:tcW w:w="2980" w:type="dxa"/>
            <w:shd w:val="clear" w:color="auto" w:fill="auto"/>
          </w:tcPr>
          <w:p w14:paraId="582E84C9" w14:textId="77777777" w:rsidR="0056071B" w:rsidRPr="00CC2E1D" w:rsidRDefault="0056071B" w:rsidP="0056071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BA8FD92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D1488C0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47CF2F3A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253991C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C25CD99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14D14F7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2A0BEB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17F516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0722281C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071B" w:rsidRPr="00CC2E1D" w14:paraId="49084A0A" w14:textId="77777777" w:rsidTr="00221FDF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1AE85342" w14:textId="77777777" w:rsidR="0056071B" w:rsidRPr="00CC2E1D" w:rsidRDefault="0056071B" w:rsidP="0056071B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DCEB935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EA402DD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50EC59B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2BFA5AC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D439391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4812AF2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5956C4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062504E" w14:textId="77777777" w:rsidR="0056071B" w:rsidRPr="00CC2E1D" w:rsidRDefault="0056071B" w:rsidP="0056071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76AF9587" w14:textId="77777777" w:rsidR="0056071B" w:rsidRPr="00CC2E1D" w:rsidRDefault="0056071B" w:rsidP="005607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3E44D54E" w14:textId="77777777" w:rsidTr="00221FDF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5E0D2DFC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A9F9E8" w14:textId="058BEAB2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2,121,034</w:t>
            </w:r>
          </w:p>
        </w:tc>
        <w:tc>
          <w:tcPr>
            <w:tcW w:w="178" w:type="dxa"/>
            <w:shd w:val="clear" w:color="auto" w:fill="auto"/>
          </w:tcPr>
          <w:p w14:paraId="25E51F8F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1F88877" w14:textId="63B773D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981D11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49FD4DD" w14:textId="0FE3323B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336,340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B60B42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CDACF2B" w14:textId="1A0ACD5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634,141</w:t>
            </w:r>
          </w:p>
        </w:tc>
        <w:tc>
          <w:tcPr>
            <w:tcW w:w="180" w:type="dxa"/>
            <w:shd w:val="clear" w:color="auto" w:fill="auto"/>
          </w:tcPr>
          <w:p w14:paraId="714AAFE9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94B7142" w14:textId="2B743628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3,091,515</w:t>
            </w:r>
          </w:p>
        </w:tc>
      </w:tr>
      <w:tr w:rsidR="006E61AB" w:rsidRPr="00CC2E1D" w14:paraId="07E8A384" w14:textId="77777777" w:rsidTr="00221FDF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71B7F37D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0500AA" w14:textId="244E752C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105,646</w:t>
            </w:r>
          </w:p>
        </w:tc>
        <w:tc>
          <w:tcPr>
            <w:tcW w:w="178" w:type="dxa"/>
            <w:shd w:val="clear" w:color="auto" w:fill="auto"/>
          </w:tcPr>
          <w:p w14:paraId="0FF75626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EB0A1DC" w14:textId="70F1EE40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3E3548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28F0C7B" w14:textId="0C4E0237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DEB84E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F515836" w14:textId="27B7C04A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B1DB38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833D7BF" w14:textId="4F589539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105,646</w:t>
            </w:r>
          </w:p>
        </w:tc>
      </w:tr>
      <w:tr w:rsidR="006E61AB" w:rsidRPr="00CC2E1D" w14:paraId="0017D419" w14:textId="77777777" w:rsidTr="00221FDF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02D5AC5D" w14:textId="77777777" w:rsidR="006E61AB" w:rsidRPr="00CC2E1D" w:rsidRDefault="006E61AB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42221B" w14:textId="14618A58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2,942,550</w:t>
            </w:r>
          </w:p>
        </w:tc>
        <w:tc>
          <w:tcPr>
            <w:tcW w:w="178" w:type="dxa"/>
            <w:shd w:val="clear" w:color="auto" w:fill="auto"/>
          </w:tcPr>
          <w:p w14:paraId="36235A1A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5445E55" w14:textId="7D051540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2,162,135</w:t>
            </w:r>
          </w:p>
        </w:tc>
        <w:tc>
          <w:tcPr>
            <w:tcW w:w="180" w:type="dxa"/>
            <w:shd w:val="clear" w:color="auto" w:fill="auto"/>
          </w:tcPr>
          <w:p w14:paraId="2AE38FEA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714BDD9" w14:textId="470D3CCC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1C436B9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F745205" w14:textId="61E2446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B3233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D41CB10" w14:textId="4066617B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5,104,685</w:t>
            </w:r>
          </w:p>
        </w:tc>
      </w:tr>
      <w:tr w:rsidR="006E61AB" w:rsidRPr="00CC2E1D" w14:paraId="5D3EF66F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2D3067CC" w14:textId="77777777" w:rsidR="006E61AB" w:rsidRPr="00CC2E1D" w:rsidRDefault="006E61AB" w:rsidP="006E61AB">
            <w:pPr>
              <w:tabs>
                <w:tab w:val="clear" w:pos="227"/>
                <w:tab w:val="clear" w:pos="2807"/>
              </w:tabs>
              <w:ind w:left="22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0AD71A" w14:textId="32B68B85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232,754</w:t>
            </w:r>
          </w:p>
        </w:tc>
        <w:tc>
          <w:tcPr>
            <w:tcW w:w="178" w:type="dxa"/>
            <w:shd w:val="clear" w:color="auto" w:fill="auto"/>
          </w:tcPr>
          <w:p w14:paraId="7BEAC753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8EDB4E8" w14:textId="20132D02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64,200</w:t>
            </w:r>
          </w:p>
        </w:tc>
        <w:tc>
          <w:tcPr>
            <w:tcW w:w="180" w:type="dxa"/>
            <w:shd w:val="clear" w:color="auto" w:fill="auto"/>
          </w:tcPr>
          <w:p w14:paraId="52422EED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00F23AC" w14:textId="1AB26857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FD854B3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9364159" w14:textId="49599770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75E9F2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39CB0FE" w14:textId="0D13889F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296,954</w:t>
            </w:r>
          </w:p>
        </w:tc>
      </w:tr>
      <w:tr w:rsidR="006E61AB" w:rsidRPr="00CC2E1D" w14:paraId="32A49B7A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5380EB65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D37130" w14:textId="59DB21E1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D808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E450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808C9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178" w:type="dxa"/>
            <w:shd w:val="clear" w:color="auto" w:fill="auto"/>
          </w:tcPr>
          <w:p w14:paraId="31A9FCB4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1505D0E" w14:textId="093CFEB1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21,707</w:t>
            </w:r>
          </w:p>
        </w:tc>
        <w:tc>
          <w:tcPr>
            <w:tcW w:w="180" w:type="dxa"/>
            <w:shd w:val="clear" w:color="auto" w:fill="auto"/>
          </w:tcPr>
          <w:p w14:paraId="630ECFDB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A48E25E" w14:textId="04038540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92119DF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5EA652A" w14:textId="161B9D87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37DE56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6598088" w14:textId="58457234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64</w:t>
            </w:r>
            <w:r w:rsidR="00D808C9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</w:t>
            </w: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,</w:t>
            </w:r>
            <w:r w:rsidR="00D808C9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540</w:t>
            </w:r>
          </w:p>
        </w:tc>
      </w:tr>
      <w:tr w:rsidR="006E61AB" w:rsidRPr="00CC2E1D" w14:paraId="64CC419C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6FED6864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ลูกหนี้สินเชื่อเพื่อผู้บริโภครายย่อย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ภายใต้การจัดการสินเชื่อทางการเงิน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AAB5A2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CAB2B4" w14:textId="0E46795E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6,086</w:t>
            </w:r>
          </w:p>
        </w:tc>
        <w:tc>
          <w:tcPr>
            <w:tcW w:w="178" w:type="dxa"/>
            <w:shd w:val="clear" w:color="auto" w:fill="auto"/>
          </w:tcPr>
          <w:p w14:paraId="583645EE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2FEB59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3525B18D" w14:textId="7006E150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180" w:type="dxa"/>
            <w:shd w:val="clear" w:color="auto" w:fill="auto"/>
          </w:tcPr>
          <w:p w14:paraId="021942E5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70A3AEA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280869" w14:textId="108A5C79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0D766FD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213E38B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69CEC" w14:textId="4E82FC3F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0EFF99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CBE323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25706B2C" w14:textId="200CF921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6,408</w:t>
            </w:r>
          </w:p>
        </w:tc>
      </w:tr>
      <w:tr w:rsidR="006E61AB" w:rsidRPr="00CC2E1D" w14:paraId="16F8BF72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0AFDFA95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82D1BD" w14:textId="66B66188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  <w:tc>
          <w:tcPr>
            <w:tcW w:w="178" w:type="dxa"/>
            <w:shd w:val="clear" w:color="auto" w:fill="auto"/>
          </w:tcPr>
          <w:p w14:paraId="51B50E8F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9FC680E" w14:textId="7DC896E3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30AE56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D9CFD80" w14:textId="135185AB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B5CC53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B6C682B" w14:textId="3981A6B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E4EF32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1B92622" w14:textId="3DE4CFA2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41,055</w:t>
            </w:r>
          </w:p>
        </w:tc>
      </w:tr>
      <w:tr w:rsidR="006E61AB" w:rsidRPr="00CC2E1D" w14:paraId="468BF88F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5FD52AC4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D67D71" w14:textId="0DFE52F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2972288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B148402" w14:textId="70C0C043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19414F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CEB1B7D" w14:textId="2D9CCCF1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8A4F33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F0D0144" w14:textId="736F041A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120,361</w:t>
            </w:r>
          </w:p>
        </w:tc>
        <w:tc>
          <w:tcPr>
            <w:tcW w:w="180" w:type="dxa"/>
            <w:shd w:val="clear" w:color="auto" w:fill="auto"/>
          </w:tcPr>
          <w:p w14:paraId="00F647DB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32F3EE1" w14:textId="04FD4F63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120,361</w:t>
            </w:r>
          </w:p>
        </w:tc>
      </w:tr>
      <w:tr w:rsidR="006E61AB" w:rsidRPr="00CC2E1D" w14:paraId="5B05E483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02CB5B7B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813A86" w14:textId="04DB38D9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AF1367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D883667" w14:textId="692092EE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80" w:type="dxa"/>
            <w:shd w:val="clear" w:color="auto" w:fill="auto"/>
          </w:tcPr>
          <w:p w14:paraId="5D9BDB0B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F2F15BB" w14:textId="21B193D9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C616D85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0B33ED7" w14:textId="3481A813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7E886F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C44EB5B" w14:textId="6D19BC3D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343</w:t>
            </w:r>
          </w:p>
        </w:tc>
      </w:tr>
      <w:tr w:rsidR="006E61AB" w:rsidRPr="00CC2E1D" w14:paraId="7A5B9513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0C1C695C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0293E3" w14:textId="0F575A1D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2F03E69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5971EE8" w14:textId="2528B805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192,718</w:t>
            </w:r>
          </w:p>
        </w:tc>
        <w:tc>
          <w:tcPr>
            <w:tcW w:w="180" w:type="dxa"/>
            <w:shd w:val="clear" w:color="auto" w:fill="auto"/>
          </w:tcPr>
          <w:p w14:paraId="51897F2D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2E0B379" w14:textId="2628551C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51DF6F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CF55AD2" w14:textId="7455DCF9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342,791</w:t>
            </w:r>
          </w:p>
        </w:tc>
        <w:tc>
          <w:tcPr>
            <w:tcW w:w="180" w:type="dxa"/>
            <w:shd w:val="clear" w:color="auto" w:fill="auto"/>
          </w:tcPr>
          <w:p w14:paraId="4BAA1EA7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866C9E1" w14:textId="1D0B3971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535,509</w:t>
            </w:r>
          </w:p>
        </w:tc>
      </w:tr>
      <w:tr w:rsidR="006E61AB" w:rsidRPr="00CC2E1D" w14:paraId="72CB916B" w14:textId="77777777" w:rsidTr="00221FDF">
        <w:trPr>
          <w:cantSplit/>
          <w:trHeight w:val="83"/>
        </w:trPr>
        <w:tc>
          <w:tcPr>
            <w:tcW w:w="2980" w:type="dxa"/>
            <w:shd w:val="clear" w:color="auto" w:fill="auto"/>
            <w:vAlign w:val="bottom"/>
          </w:tcPr>
          <w:p w14:paraId="26730007" w14:textId="77777777" w:rsidR="006E61AB" w:rsidRPr="00CC2E1D" w:rsidRDefault="006E61AB" w:rsidP="006E61AB">
            <w:pPr>
              <w:tabs>
                <w:tab w:val="clear" w:pos="227"/>
              </w:tabs>
              <w:ind w:left="22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4C56A" w14:textId="52A756A0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1A6482E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32BC9EE" w14:textId="78B32943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E724C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3A3A859" w14:textId="0C42FA2F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7E36E5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D0CE3DA" w14:textId="0084A6E2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51,783</w:t>
            </w:r>
          </w:p>
        </w:tc>
        <w:tc>
          <w:tcPr>
            <w:tcW w:w="180" w:type="dxa"/>
            <w:shd w:val="clear" w:color="auto" w:fill="auto"/>
          </w:tcPr>
          <w:p w14:paraId="728E1B47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0B96103" w14:textId="7C02DC5A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51,783</w:t>
            </w:r>
          </w:p>
        </w:tc>
      </w:tr>
      <w:tr w:rsidR="006E61AB" w:rsidRPr="00CC2E1D" w14:paraId="4343E96D" w14:textId="77777777" w:rsidTr="00221FDF">
        <w:trPr>
          <w:cantSplit/>
          <w:trHeight w:val="110"/>
        </w:trPr>
        <w:tc>
          <w:tcPr>
            <w:tcW w:w="2980" w:type="dxa"/>
            <w:shd w:val="clear" w:color="auto" w:fill="auto"/>
          </w:tcPr>
          <w:p w14:paraId="0696B434" w14:textId="77777777" w:rsidR="006E61AB" w:rsidRPr="00CC2E1D" w:rsidRDefault="006E61AB" w:rsidP="006E61AB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BEBF5" w14:textId="256E7990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</w:t>
            </w:r>
            <w:r w:rsidR="00D808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E45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,95</w:t>
            </w:r>
            <w:r w:rsidR="00D808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38E7F144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FA0AF" w14:textId="00BE9E66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2,441,425</w:t>
            </w:r>
          </w:p>
        </w:tc>
        <w:tc>
          <w:tcPr>
            <w:tcW w:w="180" w:type="dxa"/>
            <w:shd w:val="clear" w:color="auto" w:fill="auto"/>
          </w:tcPr>
          <w:p w14:paraId="19643165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79EAC" w14:textId="2BCF4CBA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336,340</w:t>
            </w:r>
          </w:p>
        </w:tc>
        <w:tc>
          <w:tcPr>
            <w:tcW w:w="180" w:type="dxa"/>
            <w:shd w:val="clear" w:color="auto" w:fill="auto"/>
          </w:tcPr>
          <w:p w14:paraId="0C1F020E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E9733" w14:textId="4ABF52B6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1,149,076</w:t>
            </w:r>
          </w:p>
        </w:tc>
        <w:tc>
          <w:tcPr>
            <w:tcW w:w="180" w:type="dxa"/>
            <w:shd w:val="clear" w:color="auto" w:fill="auto"/>
          </w:tcPr>
          <w:p w14:paraId="0B1B3747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457AA" w14:textId="492F0C8D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10,00</w:t>
            </w:r>
            <w:r w:rsidR="00D808C9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,7</w:t>
            </w:r>
            <w:r w:rsidR="00D808C9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99</w:t>
            </w:r>
          </w:p>
        </w:tc>
      </w:tr>
      <w:tr w:rsidR="006E61AB" w:rsidRPr="00CC2E1D" w14:paraId="58C4CF84" w14:textId="77777777" w:rsidTr="00221FDF">
        <w:trPr>
          <w:cantSplit/>
          <w:trHeight w:val="163"/>
        </w:trPr>
        <w:tc>
          <w:tcPr>
            <w:tcW w:w="2980" w:type="dxa"/>
            <w:shd w:val="clear" w:color="auto" w:fill="auto"/>
          </w:tcPr>
          <w:p w14:paraId="1F5EDE2E" w14:textId="77777777" w:rsidR="006E61AB" w:rsidRPr="00CC2E1D" w:rsidRDefault="006E61AB" w:rsidP="006E61AB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7E4D8D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971CE99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F9C27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E62C1C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DA8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76A5B43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BFA9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099094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7FC653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E61AB" w:rsidRPr="00CC2E1D" w14:paraId="3F957A0C" w14:textId="77777777" w:rsidTr="00221FDF">
        <w:trPr>
          <w:cantSplit/>
          <w:trHeight w:val="163"/>
        </w:trPr>
        <w:tc>
          <w:tcPr>
            <w:tcW w:w="2980" w:type="dxa"/>
            <w:shd w:val="clear" w:color="auto" w:fill="auto"/>
            <w:vAlign w:val="bottom"/>
          </w:tcPr>
          <w:p w14:paraId="1159EC8C" w14:textId="2D016274" w:rsidR="006E61AB" w:rsidRPr="00CC2E1D" w:rsidRDefault="006E61AB" w:rsidP="006E61AB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D4786C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1C9E9B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7FD4BD7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B536567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965E24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A6B109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E267A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B06E01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5478F68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5052A" w:rsidRPr="00CC2E1D" w14:paraId="1181FACD" w14:textId="77777777" w:rsidTr="00223B70">
        <w:trPr>
          <w:cantSplit/>
          <w:trHeight w:val="163"/>
        </w:trPr>
        <w:tc>
          <w:tcPr>
            <w:tcW w:w="2980" w:type="dxa"/>
            <w:shd w:val="clear" w:color="auto" w:fill="auto"/>
            <w:vAlign w:val="bottom"/>
          </w:tcPr>
          <w:p w14:paraId="0E650E52" w14:textId="404E8D67" w:rsidR="0075052A" w:rsidRPr="00CC2E1D" w:rsidRDefault="0075052A" w:rsidP="006E61AB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5E31B22" w14:textId="77777777" w:rsidR="0075052A" w:rsidRPr="00E45065" w:rsidRDefault="0075052A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94BBCD" w14:textId="77777777" w:rsidR="0075052A" w:rsidRPr="00E45065" w:rsidRDefault="0075052A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8F54FC8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602A138" w14:textId="77777777" w:rsidR="0075052A" w:rsidRPr="00E45065" w:rsidRDefault="0075052A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DEFBAF5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E42C23" w14:textId="77777777" w:rsidR="0075052A" w:rsidRPr="00E45065" w:rsidRDefault="0075052A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7DFA1B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F0AAE9" w14:textId="77777777" w:rsidR="0075052A" w:rsidRPr="00E45065" w:rsidRDefault="0075052A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76D982F5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E61AB" w:rsidRPr="00CC2E1D" w14:paraId="2A63ED5E" w14:textId="77777777" w:rsidTr="00221FDF">
        <w:trPr>
          <w:cantSplit/>
          <w:trHeight w:val="71"/>
        </w:trPr>
        <w:tc>
          <w:tcPr>
            <w:tcW w:w="2980" w:type="dxa"/>
            <w:shd w:val="clear" w:color="auto" w:fill="auto"/>
            <w:vAlign w:val="bottom"/>
          </w:tcPr>
          <w:p w14:paraId="6477E743" w14:textId="77777777" w:rsidR="006E61AB" w:rsidRPr="00CC2E1D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EFEB6D" w14:textId="2DBB6F94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2798A1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3171EC6" w14:textId="0AB44494" w:rsidR="006E61AB" w:rsidRPr="00E45065" w:rsidRDefault="006E61AB" w:rsidP="00E4506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0453F0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6151F5D" w14:textId="40B7A401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611251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E089DF8" w14:textId="601B83B7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852,458</w:t>
            </w:r>
          </w:p>
        </w:tc>
        <w:tc>
          <w:tcPr>
            <w:tcW w:w="180" w:type="dxa"/>
            <w:shd w:val="clear" w:color="auto" w:fill="auto"/>
          </w:tcPr>
          <w:p w14:paraId="4BA10630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B774A22" w14:textId="1A98FD04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852,458</w:t>
            </w:r>
          </w:p>
        </w:tc>
      </w:tr>
      <w:tr w:rsidR="006E61AB" w:rsidRPr="00CC2E1D" w14:paraId="65792530" w14:textId="77777777" w:rsidTr="00221FDF">
        <w:trPr>
          <w:cantSplit/>
          <w:trHeight w:val="71"/>
        </w:trPr>
        <w:tc>
          <w:tcPr>
            <w:tcW w:w="2980" w:type="dxa"/>
            <w:shd w:val="clear" w:color="auto" w:fill="auto"/>
            <w:vAlign w:val="bottom"/>
          </w:tcPr>
          <w:p w14:paraId="56960218" w14:textId="77777777" w:rsidR="006E61AB" w:rsidRPr="00CC2E1D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DB2F7B" w14:textId="7A2F4DC1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57,362</w:t>
            </w:r>
          </w:p>
        </w:tc>
        <w:tc>
          <w:tcPr>
            <w:tcW w:w="178" w:type="dxa"/>
            <w:shd w:val="clear" w:color="auto" w:fill="auto"/>
          </w:tcPr>
          <w:p w14:paraId="1AB95694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33B3DE3" w14:textId="03C6D403" w:rsidR="006E61AB" w:rsidRPr="00E45065" w:rsidRDefault="006E61AB" w:rsidP="00E4506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C20A4E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91207D7" w14:textId="7DC023F8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C36ABF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AE2D83C" w14:textId="4F30D9BA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8E4E22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D58747A" w14:textId="201D9F7F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57,362</w:t>
            </w:r>
          </w:p>
        </w:tc>
      </w:tr>
      <w:tr w:rsidR="006E61AB" w:rsidRPr="00CC2E1D" w14:paraId="3D234337" w14:textId="77777777" w:rsidTr="00221FDF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73949D78" w14:textId="77777777" w:rsidR="006E61AB" w:rsidRPr="00CC2E1D" w:rsidRDefault="006E61AB" w:rsidP="006E61A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69E82D" w14:textId="2B7C8655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18,216</w:t>
            </w:r>
          </w:p>
        </w:tc>
        <w:tc>
          <w:tcPr>
            <w:tcW w:w="178" w:type="dxa"/>
            <w:shd w:val="clear" w:color="auto" w:fill="auto"/>
          </w:tcPr>
          <w:p w14:paraId="24FCC943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0C1CAB0" w14:textId="633A316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897004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49B3E7E" w14:textId="4A8579E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9371F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68487D0" w14:textId="7DA1A18C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5B1174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1B94F49" w14:textId="3CBF7EE1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18,216</w:t>
            </w:r>
          </w:p>
        </w:tc>
      </w:tr>
      <w:tr w:rsidR="006E61AB" w:rsidRPr="00CC2E1D" w14:paraId="51B5E469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3D5FCC6B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1EB4E" w14:textId="197363DE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2,067,472</w:t>
            </w:r>
          </w:p>
        </w:tc>
        <w:tc>
          <w:tcPr>
            <w:tcW w:w="178" w:type="dxa"/>
            <w:shd w:val="clear" w:color="auto" w:fill="auto"/>
          </w:tcPr>
          <w:p w14:paraId="591CDF49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EC617" w14:textId="7ACB053A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3,909,559</w:t>
            </w:r>
          </w:p>
        </w:tc>
        <w:tc>
          <w:tcPr>
            <w:tcW w:w="180" w:type="dxa"/>
            <w:shd w:val="clear" w:color="auto" w:fill="auto"/>
          </w:tcPr>
          <w:p w14:paraId="22F240A4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696B7" w14:textId="59946A25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F0BABB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86004" w14:textId="2DB8F2D2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C84940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F0740" w14:textId="2B4832EA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5,977,031</w:t>
            </w:r>
          </w:p>
        </w:tc>
      </w:tr>
      <w:tr w:rsidR="006E61AB" w:rsidRPr="00CC2E1D" w14:paraId="47DBFEC9" w14:textId="77777777" w:rsidTr="00221FDF">
        <w:trPr>
          <w:cantSplit/>
          <w:trHeight w:val="54"/>
        </w:trPr>
        <w:tc>
          <w:tcPr>
            <w:tcW w:w="2980" w:type="dxa"/>
            <w:shd w:val="clear" w:color="auto" w:fill="auto"/>
          </w:tcPr>
          <w:p w14:paraId="4A0878E5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2C07C" w14:textId="0BD5FF92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2,143,050</w:t>
            </w:r>
          </w:p>
        </w:tc>
        <w:tc>
          <w:tcPr>
            <w:tcW w:w="178" w:type="dxa"/>
            <w:shd w:val="clear" w:color="auto" w:fill="auto"/>
          </w:tcPr>
          <w:p w14:paraId="646F1FF9" w14:textId="77777777" w:rsidR="006E61AB" w:rsidRPr="00E45065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A85E0" w14:textId="2BBA3F3C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3,909,559</w:t>
            </w:r>
          </w:p>
        </w:tc>
        <w:tc>
          <w:tcPr>
            <w:tcW w:w="180" w:type="dxa"/>
            <w:shd w:val="clear" w:color="auto" w:fill="auto"/>
          </w:tcPr>
          <w:p w14:paraId="785EA3DC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125AE" w14:textId="2318A74E" w:rsidR="006E61AB" w:rsidRPr="00E45065" w:rsidRDefault="006E61AB" w:rsidP="00E450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CF80AB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7EEA6" w14:textId="03D73242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852,458</w:t>
            </w:r>
          </w:p>
        </w:tc>
        <w:tc>
          <w:tcPr>
            <w:tcW w:w="180" w:type="dxa"/>
            <w:shd w:val="clear" w:color="auto" w:fill="auto"/>
          </w:tcPr>
          <w:p w14:paraId="51DB1791" w14:textId="77777777" w:rsidR="006E61AB" w:rsidRPr="00E45065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3F788" w14:textId="71AFB60F" w:rsidR="006E61AB" w:rsidRPr="00E45065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6,905,067</w:t>
            </w:r>
          </w:p>
        </w:tc>
      </w:tr>
      <w:tr w:rsidR="00A23065" w:rsidRPr="00CC2E1D" w14:paraId="4BCF26F0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</w:tcPr>
          <w:p w14:paraId="78763C3E" w14:textId="77777777" w:rsidR="00A23065" w:rsidRPr="00CC2E1D" w:rsidRDefault="00A23065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F21261" w14:textId="77777777" w:rsidR="00A23065" w:rsidRPr="00CC2E1D" w:rsidRDefault="00A23065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3B7F6D1" w14:textId="77777777" w:rsidR="00A23065" w:rsidRPr="00CC2E1D" w:rsidRDefault="00A23065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23849934" w14:textId="77777777" w:rsidR="00A23065" w:rsidRPr="00CC2E1D" w:rsidRDefault="00A23065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F61B3C" w14:textId="77777777" w:rsidR="00A23065" w:rsidRPr="00CC2E1D" w:rsidRDefault="00A23065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6C7FA13D" w14:textId="77777777" w:rsidR="00A23065" w:rsidRPr="00CC2E1D" w:rsidRDefault="00A23065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7599632" w14:textId="77777777" w:rsidR="00A23065" w:rsidRPr="00CC2E1D" w:rsidRDefault="00A23065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2E3F1E0" w14:textId="77777777" w:rsidR="00A23065" w:rsidRPr="00CC2E1D" w:rsidRDefault="00A23065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C30600" w14:textId="77777777" w:rsidR="00A23065" w:rsidRPr="00CC2E1D" w:rsidRDefault="00A23065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7DCA0FDA" w14:textId="77777777" w:rsidR="00A23065" w:rsidRPr="00CC2E1D" w:rsidRDefault="00A23065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792860FB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</w:tcPr>
          <w:p w14:paraId="4124DC12" w14:textId="77777777" w:rsidR="006E61AB" w:rsidRPr="00CC2E1D" w:rsidRDefault="006E61AB" w:rsidP="006E61AB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3E1B82C2" w14:textId="77777777" w:rsidR="006E61AB" w:rsidRPr="00CC2E1D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07410F6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3FBB87F5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85B8CA3" w14:textId="77777777" w:rsidR="006E61AB" w:rsidRPr="00CC2E1D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B2EF966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42269AA" w14:textId="77777777" w:rsidR="006E61AB" w:rsidRPr="00CC2E1D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3C6DA8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447AA23" w14:textId="77777777" w:rsidR="006E61AB" w:rsidRPr="00CC2E1D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0C56CDF8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574729EB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1D1D7EBD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F93CE63" w14:textId="77777777" w:rsidR="006E61AB" w:rsidRPr="00CC2E1D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4616882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17F31414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355F65D" w14:textId="77777777" w:rsidR="006E61AB" w:rsidRPr="00CC2E1D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3D94957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DF7C99" w14:textId="77777777" w:rsidR="006E61AB" w:rsidRPr="00CC2E1D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BBEC4D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64FD0C" w14:textId="77777777" w:rsidR="006E61AB" w:rsidRPr="00CC2E1D" w:rsidRDefault="006E61AB" w:rsidP="006E61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7E4C7C3D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15C46F84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601FFCA7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2C7C2B" w14:textId="1D8E0653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2,136,673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3A44DD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14C2C18" w14:textId="3840F576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244648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4D106F4" w14:textId="67EEFAD2" w:rsidR="006E61AB" w:rsidRPr="00E45065" w:rsidRDefault="006E61AB" w:rsidP="00E4506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526,174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20480C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1CE213A" w14:textId="213AAD3E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1,082,156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DD5F0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6924DED" w14:textId="35DE7AC1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3,745,003</w:t>
            </w:r>
          </w:p>
        </w:tc>
      </w:tr>
      <w:tr w:rsidR="006E61AB" w:rsidRPr="00CC2E1D" w14:paraId="0A8F8BAD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2BF6DC71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73AB73" w14:textId="3B9E5CDE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18,049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88530CB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8ADC9AB" w14:textId="31BBE1E4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1E6A8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FE8B858" w14:textId="16A18CB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DF4EDF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8593EFF" w14:textId="7D5D9F2E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2D28D9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28D8763" w14:textId="141802E5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18,049</w:t>
            </w:r>
          </w:p>
        </w:tc>
      </w:tr>
      <w:tr w:rsidR="006E61AB" w:rsidRPr="00CC2E1D" w14:paraId="233F16C8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3FEE33DB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483862" w14:textId="74FE0E1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3,535,365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DA7DE5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C0AA307" w14:textId="3E74EC18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2,676,394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1D061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77F127E" w14:textId="500B6164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F554D3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EC3EF75" w14:textId="332459F1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DC615F3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344D8D5" w14:textId="24BA4AE8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6,211,759</w:t>
            </w:r>
          </w:p>
        </w:tc>
      </w:tr>
      <w:tr w:rsidR="006E61AB" w:rsidRPr="00CC2E1D" w14:paraId="579C3780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4659C15C" w14:textId="77777777" w:rsidR="006E61AB" w:rsidRPr="00CC2E1D" w:rsidRDefault="006E61AB" w:rsidP="006E61AB">
            <w:pPr>
              <w:tabs>
                <w:tab w:val="clear" w:pos="2580"/>
                <w:tab w:val="clear" w:pos="2807"/>
              </w:tabs>
              <w:ind w:right="-17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5BC3EE" w14:textId="2039A823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282,243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77875A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3473D33" w14:textId="5267493D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13,044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F038EB7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686DD5F" w14:textId="1FD29326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E745A6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967DDBA" w14:textId="4F976A2D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B1FC1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721D2AE" w14:textId="374DF074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295,287</w:t>
            </w:r>
          </w:p>
        </w:tc>
      </w:tr>
      <w:tr w:rsidR="006E61AB" w:rsidRPr="00CC2E1D" w14:paraId="2687F78A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1F09FE9F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79DA6C" w14:textId="79094593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554,319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BD5813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8E88786" w14:textId="05C67C8F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6,718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A4097B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F0C7970" w14:textId="1D76442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9BC203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E6EBE8A" w14:textId="60C9E0A5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90789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6701FFC" w14:textId="36BD37B9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561,037</w:t>
            </w:r>
          </w:p>
        </w:tc>
      </w:tr>
      <w:tr w:rsidR="006E61AB" w:rsidRPr="00CC2E1D" w14:paraId="3705D1D9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49303FAD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ลูกหนี้สินเชื่อเพื่อผู้บริโภครายย่อย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ภายใต้การจัดการสินเชื่อทางการเงิน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AAF62A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7A1D1" w14:textId="3D6BBFD4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5,355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ED7C43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3F429E2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8E498B" w14:textId="5EB2946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19,311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BA826B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98CB1E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5CE351A4" w14:textId="48F77D3F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BFDBC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92A0E89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365ECA37" w14:textId="0592BB5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807BE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DAEAEB1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751EBB56" w14:textId="0D7C895F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24,666</w:t>
            </w:r>
          </w:p>
        </w:tc>
      </w:tr>
      <w:tr w:rsidR="006E61AB" w:rsidRPr="00CC2E1D" w14:paraId="350E44E5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75503231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A28321" w14:textId="286F1A02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42,123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58D503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94C50C2" w14:textId="0C7995AE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FC3147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9F41774" w14:textId="754B8342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34A644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2DB527A" w14:textId="6CDBA9D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2F7C8A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6D92FDE" w14:textId="7C4F3670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42,123</w:t>
            </w:r>
          </w:p>
        </w:tc>
      </w:tr>
      <w:tr w:rsidR="006E61AB" w:rsidRPr="00CC2E1D" w14:paraId="172B8430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7F75D895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02D2B3" w14:textId="3ED1753C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259FF8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1ADE553" w14:textId="70475D39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4342A6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A609534" w14:textId="5AE2F4D9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48AD8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D35965E" w14:textId="2DAEC95D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89,327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D65FD4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A270D07" w14:textId="4B84F6BF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89,327</w:t>
            </w:r>
          </w:p>
        </w:tc>
      </w:tr>
      <w:tr w:rsidR="006E61AB" w:rsidRPr="00CC2E1D" w14:paraId="04BE02DA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7B7AD337" w14:textId="77777777" w:rsidR="006E61AB" w:rsidRPr="00CC2E1D" w:rsidRDefault="006E61AB" w:rsidP="006E61AB">
            <w:pPr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05E482" w14:textId="225E83E1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71C2F1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F46387F" w14:textId="61A56849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5,850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F26F7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6AB613A" w14:textId="5CF412FD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BDD9F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095FC827" w14:textId="202DD3C9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8E3777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CF2AC04" w14:textId="5F199B14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5,850</w:t>
            </w:r>
          </w:p>
        </w:tc>
      </w:tr>
      <w:tr w:rsidR="006E61AB" w:rsidRPr="006E61AB" w14:paraId="5AC771FF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880202B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5EC339" w14:textId="01AF2431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C7444F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3876B3C" w14:textId="669A3E28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192,718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29C80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6EB3EE3" w14:textId="6FB2FF5C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D8407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82ED3D3" w14:textId="06BFBC41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478,278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7812C61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1906034" w14:textId="6692FEAC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670,996</w:t>
            </w:r>
          </w:p>
        </w:tc>
      </w:tr>
      <w:tr w:rsidR="006E61AB" w:rsidRPr="006E61AB" w14:paraId="0EE65A6C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306D2BF0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B6A08" w14:textId="452FAB8E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D5F988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C961F" w14:textId="22A1E9E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C7D397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D27C3" w14:textId="272EC3C2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FBB50D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9ECD9" w14:textId="77DBF9AC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41,215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A0345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5FDCC" w14:textId="04B66EE5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41,215</w:t>
            </w:r>
          </w:p>
        </w:tc>
      </w:tr>
      <w:tr w:rsidR="006E61AB" w:rsidRPr="006E61AB" w14:paraId="37E863A2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</w:tcPr>
          <w:p w14:paraId="36279682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C5D8B0" w14:textId="6BD4D1D0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6,574,127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C169B2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4AD806" w14:textId="40504520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2,914,035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4E2223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808F41" w14:textId="4B41ED4F" w:rsidR="006E61AB" w:rsidRPr="00E45065" w:rsidRDefault="006E61AB" w:rsidP="00E4506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526,174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0471B9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8BC07E" w14:textId="32CA66BF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1,690,976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64660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AB2CF3" w14:textId="07074842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11,705,312</w:t>
            </w:r>
          </w:p>
        </w:tc>
      </w:tr>
      <w:tr w:rsidR="006E61AB" w:rsidRPr="006E61AB" w14:paraId="4BA7AEDC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</w:tcPr>
          <w:p w14:paraId="69431358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49FA79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A1AD631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97CE4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4D211C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1B74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EE19F9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B3906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3B6F29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7C866A44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6E61AB" w14:paraId="3ED0F449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61CB39A9" w14:textId="292ABED4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6FF20B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DA56E2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4E80C0E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C75A18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7C3A88B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259BC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5D740B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D9C71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66B81380" w14:textId="77777777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2513FE49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2BF41B4E" w14:textId="77777777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C85846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6EF6692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93ED38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455F1F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25EFEE1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64D6AF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8C9BF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491D63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1CF95A90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2383E107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AA3C34E" w14:textId="77777777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884AB2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2A673D1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56B5FB01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6B4CA7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5685CB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FBA8FBB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28E74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3E642B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2B958E61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408A82E5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A024AB2" w14:textId="77777777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F842E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32AEF76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7131320B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59C856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A6733E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43FFD2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DF1317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9EC17F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716165C7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3F15AE51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3B12E4D" w14:textId="77777777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4A0402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588A587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3642E36A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1B3C4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2E3BF9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3ACBB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A70C77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B962645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6A46F443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6CC3B568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7ABA7A18" w14:textId="77777777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EAD9C3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2B0EF2B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08D442F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1947B5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2EE0C605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0196A70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14FC23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19C66C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71DE0070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18EF7C0C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6CA4AB69" w14:textId="77777777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50D4E8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C04823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4403C807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01D84CA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677C27D3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110BFD1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9B7990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934B79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02C349B6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52A" w:rsidRPr="006E61AB" w14:paraId="10114AD2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4D949FD" w14:textId="77777777" w:rsidR="0075052A" w:rsidRPr="006E61AB" w:rsidRDefault="0075052A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822FD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063009A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11AF2BA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1DEC127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9A4F17A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7D095EA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813D526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E4F3E9" w14:textId="77777777" w:rsidR="0075052A" w:rsidRPr="00E45065" w:rsidRDefault="0075052A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796E1B11" w14:textId="77777777" w:rsidR="0075052A" w:rsidRPr="00E45065" w:rsidRDefault="0075052A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C4C" w:rsidRPr="006E61AB" w14:paraId="6EE82CE9" w14:textId="77777777" w:rsidTr="00223B70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70386DC1" w14:textId="0B15FCC1" w:rsidR="00B80C4C" w:rsidRPr="006E61AB" w:rsidRDefault="00B80C4C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61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FD78B76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B0DFB91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7278D160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00538B4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35D095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3D0290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98169E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3A8901A" w14:textId="77777777" w:rsidR="00B80C4C" w:rsidRPr="00E45065" w:rsidRDefault="00B80C4C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34AD1415" w14:textId="77777777" w:rsidR="00B80C4C" w:rsidRPr="00E45065" w:rsidRDefault="00B80C4C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6E61AB" w14:paraId="69A3F006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713865BD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A3FFF8" w14:textId="136B8C70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D9F8DC1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D0E1BF2" w14:textId="71231C3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153166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B8FB1F4" w14:textId="4B709B26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2AAC87D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CDA3E25" w14:textId="34F236E4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559,056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B8F105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A73DAF7" w14:textId="206DB35E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559,056</w:t>
            </w:r>
          </w:p>
        </w:tc>
      </w:tr>
      <w:tr w:rsidR="006E61AB" w:rsidRPr="006E61AB" w14:paraId="7783CEE1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513BFC28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เงินมัดจำจากลูกค้า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456C8B" w14:textId="0C5CC05F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A230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45065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361B416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646948B" w14:textId="21D62805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BD8F8F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F392C7A" w14:textId="752A01D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F6C21C1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257D65C" w14:textId="7FF2B836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EC75AD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0F3E423" w14:textId="031A3812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19,603</w:t>
            </w:r>
          </w:p>
        </w:tc>
      </w:tr>
      <w:tr w:rsidR="006E61AB" w:rsidRPr="006E61AB" w14:paraId="01087D31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16A48879" w14:textId="77777777" w:rsidR="006E61AB" w:rsidRPr="006E61AB" w:rsidRDefault="006E61AB" w:rsidP="006E61A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1451D0" w14:textId="4CA60665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22,386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39379D2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BB53E4A" w14:textId="54998ACE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235DE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ED6F3B0" w14:textId="34FBAE31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74F6F51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D6E621A" w14:textId="2C234CA1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EB63399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EE6383F" w14:textId="5F5A277B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22,386</w:t>
            </w:r>
          </w:p>
        </w:tc>
      </w:tr>
      <w:tr w:rsidR="006E61AB" w:rsidRPr="006E61AB" w14:paraId="4DF33981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3DB76C09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B867B1" w14:textId="201DA937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</w:rPr>
              <w:t>1,486,811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D6ECF1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F0C4EE6" w14:textId="44B933B5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3B8C6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586CDEC" w14:textId="22EEAD11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96A389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10C9F94" w14:textId="6D729EEF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52BE51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D5C0330" w14:textId="2A2EDC65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1,486,811</w:t>
            </w:r>
          </w:p>
        </w:tc>
      </w:tr>
      <w:tr w:rsidR="006E61AB" w:rsidRPr="006E61AB" w14:paraId="57E4EDF8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6F1E774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48FB9A" w14:textId="7577ABC2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FE8E7B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50EF841" w14:textId="606C9C19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6,429,941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56B11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AD503F9" w14:textId="31F463FB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060C8C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681C2D53" w14:textId="7C5C157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03BA85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6175356" w14:textId="66DB95E7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6,429,941</w:t>
            </w:r>
          </w:p>
        </w:tc>
      </w:tr>
      <w:tr w:rsidR="006E61AB" w:rsidRPr="006E61AB" w14:paraId="3914F744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  <w:vAlign w:val="bottom"/>
          </w:tcPr>
          <w:p w14:paraId="048A3A3C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8BBEE" w14:textId="13DC80BC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C7E72C7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6038C" w14:textId="6DFA3260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450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40,624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C3081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A72AF" w14:textId="5E4D40D8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DAE87FA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36AF2" w14:textId="07DC30EA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4A99B0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6AB42" w14:textId="1B624790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40,624</w:t>
            </w:r>
          </w:p>
        </w:tc>
      </w:tr>
      <w:tr w:rsidR="006E61AB" w:rsidRPr="006E61AB" w14:paraId="44FC73F7" w14:textId="77777777" w:rsidTr="00221FDF">
        <w:trPr>
          <w:cantSplit/>
          <w:trHeight w:val="270"/>
        </w:trPr>
        <w:tc>
          <w:tcPr>
            <w:tcW w:w="2980" w:type="dxa"/>
            <w:shd w:val="clear" w:color="auto" w:fill="auto"/>
          </w:tcPr>
          <w:p w14:paraId="745EC1F1" w14:textId="77777777" w:rsidR="006E61AB" w:rsidRPr="006E61AB" w:rsidRDefault="006E61AB" w:rsidP="006E61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433D5F" w14:textId="146A44CF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1,528,800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8966B69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36566" w14:textId="2F9453AB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6,470,565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075D41E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57697A" w14:textId="73D01DB9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763A58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A937AF" w14:textId="39D77735" w:rsidR="006E61AB" w:rsidRPr="00E45065" w:rsidRDefault="006E61AB" w:rsidP="00E4506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559,056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C9F5D6" w14:textId="77777777" w:rsidR="006E61AB" w:rsidRPr="00E45065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E8F499" w14:textId="4C774785" w:rsidR="006E61AB" w:rsidRPr="00E45065" w:rsidRDefault="006E61AB" w:rsidP="00E4506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E45065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8,558,421</w:t>
            </w:r>
          </w:p>
        </w:tc>
      </w:tr>
    </w:tbl>
    <w:p w14:paraId="792DCEC3" w14:textId="67E797D1" w:rsidR="007E1751" w:rsidRPr="006E61AB" w:rsidRDefault="007E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78"/>
        <w:gridCol w:w="1082"/>
        <w:gridCol w:w="180"/>
        <w:gridCol w:w="1080"/>
        <w:gridCol w:w="180"/>
        <w:gridCol w:w="1080"/>
        <w:gridCol w:w="180"/>
        <w:gridCol w:w="1080"/>
      </w:tblGrid>
      <w:tr w:rsidR="0056071B" w:rsidRPr="006E61AB" w14:paraId="41D66E6B" w14:textId="77777777" w:rsidTr="00221FDF">
        <w:trPr>
          <w:cantSplit/>
          <w:trHeight w:val="113"/>
          <w:tblHeader/>
        </w:trPr>
        <w:tc>
          <w:tcPr>
            <w:tcW w:w="2981" w:type="dxa"/>
            <w:shd w:val="clear" w:color="auto" w:fill="auto"/>
            <w:vAlign w:val="bottom"/>
          </w:tcPr>
          <w:p w14:paraId="5EB3FEA3" w14:textId="77777777" w:rsidR="0056071B" w:rsidRPr="006E61AB" w:rsidRDefault="0056071B" w:rsidP="0056071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3A3C996B" w14:textId="77777777" w:rsidR="0056071B" w:rsidRPr="006E61AB" w:rsidRDefault="0056071B" w:rsidP="00221FD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B70" w:rsidRPr="006E61AB" w14:paraId="3DF5E97D" w14:textId="77777777" w:rsidTr="00985004">
        <w:trPr>
          <w:cantSplit/>
          <w:trHeight w:val="364"/>
          <w:tblHeader/>
        </w:trPr>
        <w:tc>
          <w:tcPr>
            <w:tcW w:w="2981" w:type="dxa"/>
            <w:shd w:val="clear" w:color="auto" w:fill="auto"/>
            <w:vAlign w:val="bottom"/>
          </w:tcPr>
          <w:p w14:paraId="5A56E2D3" w14:textId="77777777" w:rsidR="00223B70" w:rsidRPr="006E61AB" w:rsidRDefault="00223B70" w:rsidP="0056071B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66DF287" w14:textId="57A8BFC0" w:rsidR="00223B70" w:rsidRPr="006E61AB" w:rsidRDefault="00223B70" w:rsidP="00221FD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331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E0819" w14:textId="77777777" w:rsidR="00223B70" w:rsidRPr="006E61AB" w:rsidRDefault="00223B70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166E0" w14:textId="3D57C474" w:rsidR="00223B70" w:rsidRPr="006E61AB" w:rsidRDefault="00223B70" w:rsidP="00221FD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344EF5" w14:textId="77777777" w:rsidR="00223B70" w:rsidRPr="006E61AB" w:rsidRDefault="00223B70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C5CD98" w14:textId="6E20E778" w:rsidR="00223B70" w:rsidRPr="006E61AB" w:rsidRDefault="00223B70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6D09BA" w14:textId="77777777" w:rsidR="00223B70" w:rsidRPr="006E61AB" w:rsidRDefault="00223B70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ADF50" w14:textId="7F5CDA6E" w:rsidR="00223B70" w:rsidRPr="006E61AB" w:rsidRDefault="00223B70" w:rsidP="005607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75052A" w:rsidRPr="006E61AB" w14:paraId="2E430586" w14:textId="77777777" w:rsidTr="00221FDF">
        <w:trPr>
          <w:cantSplit/>
          <w:trHeight w:val="364"/>
          <w:tblHeader/>
        </w:trPr>
        <w:tc>
          <w:tcPr>
            <w:tcW w:w="2981" w:type="dxa"/>
            <w:shd w:val="clear" w:color="auto" w:fill="auto"/>
            <w:vAlign w:val="bottom"/>
          </w:tcPr>
          <w:p w14:paraId="0AAE73B4" w14:textId="77777777" w:rsidR="0075052A" w:rsidRPr="006E61AB" w:rsidRDefault="0075052A" w:rsidP="0075052A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98912" w14:textId="3297533D" w:rsidR="0075052A" w:rsidRPr="006E61AB" w:rsidRDefault="0075052A" w:rsidP="007505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C58B8" w14:textId="77777777" w:rsidR="0075052A" w:rsidRPr="006E61AB" w:rsidRDefault="0075052A" w:rsidP="007505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AE105D0" w14:textId="77777777" w:rsidR="0075052A" w:rsidRPr="00CC2E1D" w:rsidRDefault="0075052A" w:rsidP="0075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72547B3C" w14:textId="25A8F892" w:rsidR="0075052A" w:rsidRPr="006E61AB" w:rsidRDefault="0075052A" w:rsidP="007505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แต่ภายใน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089852" w14:textId="77777777" w:rsidR="0075052A" w:rsidRPr="006E61AB" w:rsidRDefault="0075052A" w:rsidP="007505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C84E71" w14:textId="6FC0A225" w:rsidR="0075052A" w:rsidRPr="006E61AB" w:rsidRDefault="0075052A" w:rsidP="0075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617ED" w14:textId="77777777" w:rsidR="0075052A" w:rsidRPr="006E61AB" w:rsidRDefault="0075052A" w:rsidP="007505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CFEE23" w14:textId="77777777" w:rsidR="0075052A" w:rsidRPr="00CC2E1D" w:rsidRDefault="0075052A" w:rsidP="0075052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A808E86" w14:textId="75EF936C" w:rsidR="0075052A" w:rsidRPr="006E61AB" w:rsidRDefault="0075052A" w:rsidP="007505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E8AA0F" w14:textId="77777777" w:rsidR="0075052A" w:rsidRPr="006E61AB" w:rsidRDefault="0075052A" w:rsidP="007505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0D332" w14:textId="6CFD3355" w:rsidR="0075052A" w:rsidRPr="006E61AB" w:rsidRDefault="0075052A" w:rsidP="007505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23B70" w:rsidRPr="006E61AB" w14:paraId="5B14B066" w14:textId="77777777" w:rsidTr="00985004">
        <w:trPr>
          <w:cantSplit/>
          <w:tblHeader/>
        </w:trPr>
        <w:tc>
          <w:tcPr>
            <w:tcW w:w="2981" w:type="dxa"/>
            <w:shd w:val="clear" w:color="auto" w:fill="auto"/>
          </w:tcPr>
          <w:p w14:paraId="1E0B29B1" w14:textId="77777777" w:rsidR="00223B70" w:rsidRPr="006E61AB" w:rsidRDefault="00223B70" w:rsidP="00223B70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5BC6220A" w14:textId="11284F52" w:rsidR="00223B70" w:rsidRPr="006E61AB" w:rsidRDefault="00223B70" w:rsidP="00221FDF">
            <w:pPr>
              <w:ind w:left="-66" w:right="-86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E61A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E61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23B70" w:rsidRPr="006E61AB" w14:paraId="01750FC4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43C01FEE" w14:textId="77777777" w:rsidR="00223B70" w:rsidRPr="006E61AB" w:rsidRDefault="00223B70" w:rsidP="00223B70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C95D65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B4D6CA6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444E055B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03040DD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3518B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028B7C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ADFC32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7B0F66F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EAEC3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73085C5D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2EA8981" w14:textId="77777777" w:rsidR="00223B70" w:rsidRPr="006E61AB" w:rsidRDefault="00223B70" w:rsidP="00223B70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AA9CF4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F821C6A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1D88E79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829B14D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838CD8" w14:textId="77777777" w:rsidR="00223B70" w:rsidRPr="006E61AB" w:rsidRDefault="00223B70" w:rsidP="00223B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BF2B4F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ED64A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3BCE68" w14:textId="77777777" w:rsidR="00223B70" w:rsidRPr="006E61AB" w:rsidRDefault="00223B70" w:rsidP="00223B7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6A674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28E9B9AE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2CC52A0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8A7AE7" w14:textId="1F21C03A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2999AE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9D959FB" w14:textId="6CD82AD6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5DAA8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63EDAA" w14:textId="3BF055AB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251,736</w:t>
            </w:r>
          </w:p>
        </w:tc>
        <w:tc>
          <w:tcPr>
            <w:tcW w:w="180" w:type="dxa"/>
            <w:shd w:val="clear" w:color="auto" w:fill="auto"/>
          </w:tcPr>
          <w:p w14:paraId="7AA1467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18DD15" w14:textId="0E1359C4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114,244</w:t>
            </w:r>
          </w:p>
        </w:tc>
        <w:tc>
          <w:tcPr>
            <w:tcW w:w="180" w:type="dxa"/>
            <w:shd w:val="clear" w:color="auto" w:fill="auto"/>
          </w:tcPr>
          <w:p w14:paraId="0CE63BB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8E4B3F" w14:textId="1767631C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365,980</w:t>
            </w:r>
          </w:p>
        </w:tc>
      </w:tr>
      <w:tr w:rsidR="00223B70" w:rsidRPr="006E61AB" w14:paraId="1E27C6A9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985238D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B19BCE" w14:textId="7451F7C5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1,979,097</w:t>
            </w:r>
          </w:p>
        </w:tc>
        <w:tc>
          <w:tcPr>
            <w:tcW w:w="178" w:type="dxa"/>
            <w:shd w:val="clear" w:color="auto" w:fill="auto"/>
          </w:tcPr>
          <w:p w14:paraId="7FB327E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70E51FD" w14:textId="079B2F2A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1,544,400</w:t>
            </w:r>
          </w:p>
        </w:tc>
        <w:tc>
          <w:tcPr>
            <w:tcW w:w="180" w:type="dxa"/>
            <w:shd w:val="clear" w:color="auto" w:fill="auto"/>
          </w:tcPr>
          <w:p w14:paraId="1B6C09A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BA8AEF" w14:textId="676D15A1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70A8B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04A581" w14:textId="5EE3A43E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4E34D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4DB50E" w14:textId="5E20C7CC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3,523,497</w:t>
            </w:r>
          </w:p>
        </w:tc>
      </w:tr>
      <w:tr w:rsidR="00223B70" w:rsidRPr="006E61AB" w14:paraId="77CEDA9D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6FCFC83" w14:textId="77777777" w:rsidR="00223B70" w:rsidRPr="006E61AB" w:rsidRDefault="00223B70" w:rsidP="00223B7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เงินให้กู้ยืมระยะสั้นและดอกเบี้ย</w:t>
            </w:r>
            <w:r w:rsidRPr="006E61A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ค้างรับจากบริษัทย่อย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70137E" w14:textId="6103390C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144,127</w:t>
            </w:r>
          </w:p>
        </w:tc>
        <w:tc>
          <w:tcPr>
            <w:tcW w:w="178" w:type="dxa"/>
            <w:shd w:val="clear" w:color="auto" w:fill="auto"/>
          </w:tcPr>
          <w:p w14:paraId="00A8A3D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0A130A3" w14:textId="53B065B0" w:rsidR="00223B70" w:rsidRPr="00E45065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D3C16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AF1F60" w14:textId="3139F318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37DF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154421" w14:textId="172FB79D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E36B1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8F7D84" w14:textId="1CA3B7FC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144,127</w:t>
            </w:r>
          </w:p>
        </w:tc>
      </w:tr>
      <w:tr w:rsidR="00223B70" w:rsidRPr="006E61AB" w14:paraId="281C42B9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5A5A991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670A00" w14:textId="4FD60FFE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EF7722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5E3E976" w14:textId="62306E1F" w:rsidR="00223B70" w:rsidRPr="00E45065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8027C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8334A4" w14:textId="76FD75D9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8763A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05C81E" w14:textId="749EF6D2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71,707</w:t>
            </w:r>
          </w:p>
        </w:tc>
        <w:tc>
          <w:tcPr>
            <w:tcW w:w="180" w:type="dxa"/>
            <w:shd w:val="clear" w:color="auto" w:fill="auto"/>
          </w:tcPr>
          <w:p w14:paraId="0BDAFC52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0E8BF6" w14:textId="116FD333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71,707</w:t>
            </w:r>
          </w:p>
        </w:tc>
      </w:tr>
      <w:tr w:rsidR="00223B70" w:rsidRPr="006E61AB" w14:paraId="1A6208EA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F386B7A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8010F9" w14:textId="0A05F73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17D84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BD101FE" w14:textId="21E9A87D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80" w:type="dxa"/>
            <w:shd w:val="clear" w:color="auto" w:fill="auto"/>
          </w:tcPr>
          <w:p w14:paraId="4C46642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7E431B" w14:textId="1BF17D08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1291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F23FBC" w14:textId="1A566989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83C3B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F955ED" w14:textId="001B6725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343</w:t>
            </w:r>
          </w:p>
        </w:tc>
      </w:tr>
      <w:tr w:rsidR="00223B70" w:rsidRPr="006E61AB" w14:paraId="436DF699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DFCCC1B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เงินให้กู้ยืมระยะยาวและดอกเบี้ยค้าง</w:t>
            </w:r>
            <w:r w:rsidRPr="006E61A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รับจากบริษัทย่อย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4B683B" w14:textId="77777777" w:rsidR="00223B70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262EEC25" w14:textId="4ADA21B1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26141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C5579F4" w14:textId="77777777" w:rsidR="00223B70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5CDDAF97" w14:textId="40EA6C9C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4,646,075</w:t>
            </w:r>
          </w:p>
        </w:tc>
        <w:tc>
          <w:tcPr>
            <w:tcW w:w="180" w:type="dxa"/>
            <w:shd w:val="clear" w:color="auto" w:fill="auto"/>
          </w:tcPr>
          <w:p w14:paraId="3FA609C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D157B3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5FD2BE0F" w14:textId="76348B4F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2355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2577F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45544588" w14:textId="721E4D8F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FC5BD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91A216" w14:textId="77777777" w:rsidR="00223B70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085BC3AA" w14:textId="7C335004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4,646,075</w:t>
            </w:r>
          </w:p>
        </w:tc>
      </w:tr>
      <w:tr w:rsidR="00223B70" w:rsidRPr="006E61AB" w14:paraId="4FD569A2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C9A1B01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E3E1" w14:textId="4A85F556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FD52BF2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3AA7A" w14:textId="1021B93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AFA95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05017" w14:textId="78CB25B4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0D4FB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8215E" w14:textId="24726979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8,145</w:t>
            </w:r>
          </w:p>
        </w:tc>
        <w:tc>
          <w:tcPr>
            <w:tcW w:w="180" w:type="dxa"/>
            <w:shd w:val="clear" w:color="auto" w:fill="auto"/>
          </w:tcPr>
          <w:p w14:paraId="63E4FB4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97EE1" w14:textId="5444FCD4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8,145</w:t>
            </w:r>
          </w:p>
        </w:tc>
      </w:tr>
      <w:tr w:rsidR="00223B70" w:rsidRPr="006E61AB" w14:paraId="1B3B481D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9425B45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443BB" w14:textId="75A441DB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2,123,224</w:t>
            </w:r>
          </w:p>
        </w:tc>
        <w:tc>
          <w:tcPr>
            <w:tcW w:w="178" w:type="dxa"/>
            <w:shd w:val="clear" w:color="auto" w:fill="auto"/>
          </w:tcPr>
          <w:p w14:paraId="4B97125B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81A73" w14:textId="397F5D8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6,190,818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50BB57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3DBB00" w14:textId="6633DE54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251,736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3BB2E2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4A77AB" w14:textId="6EE537FF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194,096</w:t>
            </w:r>
          </w:p>
        </w:tc>
        <w:tc>
          <w:tcPr>
            <w:tcW w:w="180" w:type="dxa"/>
            <w:shd w:val="clear" w:color="auto" w:fill="auto"/>
          </w:tcPr>
          <w:p w14:paraId="00DDC6B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D5463" w14:textId="6AA218A9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8,759,874</w:t>
            </w:r>
          </w:p>
        </w:tc>
      </w:tr>
      <w:tr w:rsidR="00223B70" w:rsidRPr="006E61AB" w14:paraId="513207DE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EBA41A5" w14:textId="77777777" w:rsidR="00223B70" w:rsidRPr="00E45065" w:rsidRDefault="00223B70" w:rsidP="00223B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51E20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A119189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08FB6C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6A26974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B44D7F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30DF07A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CF7586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9DC8399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B17068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3B70" w:rsidRPr="006E61AB" w14:paraId="38C73E8B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E83A23A" w14:textId="5277B5BC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3862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6F56F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9685423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270C03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B07C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2B61232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4C4C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C5E047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DE6B4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52A" w:rsidRPr="006E61AB" w14:paraId="19C5FF79" w14:textId="77777777" w:rsidTr="00223B7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127D62F" w14:textId="77777777" w:rsidR="0075052A" w:rsidRPr="006E61AB" w:rsidRDefault="0075052A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093DB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44F6AC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6B81494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FA416A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C5C91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C681771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583220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287DB02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E985FE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52A" w:rsidRPr="006E61AB" w14:paraId="105C749F" w14:textId="77777777" w:rsidTr="00223B7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6CAD18D" w14:textId="77777777" w:rsidR="0075052A" w:rsidRPr="006E61AB" w:rsidRDefault="0075052A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D5F5ED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448478F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3EE1735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FFD396D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90D71B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F98C561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F847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B97929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9EAAC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052A" w:rsidRPr="006E61AB" w14:paraId="21C6E783" w14:textId="77777777" w:rsidTr="00223B70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2A31C28" w14:textId="0A91E5F4" w:rsidR="0075052A" w:rsidRPr="006E61AB" w:rsidRDefault="0075052A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61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C2795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407857A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F986704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B51285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943AC8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E9FC28E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78865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038629E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C3A57" w14:textId="77777777" w:rsidR="0075052A" w:rsidRPr="006E61AB" w:rsidRDefault="0075052A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7B7A0F61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EB71E9B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1DFE6B" w14:textId="3DF3BF1D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B62E1B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F13967A" w14:textId="4AF791ED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80A9E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02C5D5" w14:textId="16A61B80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6C37B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A288A7" w14:textId="7D79AE46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717,009</w:t>
            </w:r>
          </w:p>
        </w:tc>
        <w:tc>
          <w:tcPr>
            <w:tcW w:w="180" w:type="dxa"/>
            <w:shd w:val="clear" w:color="auto" w:fill="auto"/>
          </w:tcPr>
          <w:p w14:paraId="09613D5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7B33AB" w14:textId="401FBD26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717,009</w:t>
            </w:r>
          </w:p>
        </w:tc>
      </w:tr>
      <w:tr w:rsidR="00223B70" w:rsidRPr="006E61AB" w14:paraId="413D1776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4AD062F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2FBFC" w14:textId="1CA82F40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2,067,472</w:t>
            </w:r>
          </w:p>
        </w:tc>
        <w:tc>
          <w:tcPr>
            <w:tcW w:w="178" w:type="dxa"/>
            <w:shd w:val="clear" w:color="auto" w:fill="auto"/>
          </w:tcPr>
          <w:p w14:paraId="5519D44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0960E" w14:textId="7B2978EC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3,909,559</w:t>
            </w:r>
          </w:p>
        </w:tc>
        <w:tc>
          <w:tcPr>
            <w:tcW w:w="180" w:type="dxa"/>
            <w:shd w:val="clear" w:color="auto" w:fill="auto"/>
          </w:tcPr>
          <w:p w14:paraId="5AB98C1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176D4" w14:textId="0110EB4D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78564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251D5" w14:textId="011F9C4D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5A3E23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E6B74" w14:textId="34BBF9B6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5,977,031</w:t>
            </w:r>
          </w:p>
        </w:tc>
      </w:tr>
      <w:tr w:rsidR="00223B70" w:rsidRPr="006E61AB" w14:paraId="09202AFA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FB9D552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398141" w14:textId="2A6781E3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2,067,472</w:t>
            </w:r>
          </w:p>
        </w:tc>
        <w:tc>
          <w:tcPr>
            <w:tcW w:w="178" w:type="dxa"/>
            <w:shd w:val="clear" w:color="auto" w:fill="auto"/>
          </w:tcPr>
          <w:p w14:paraId="74208BF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A6EF48" w14:textId="5FEEA696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3,909,559</w:t>
            </w:r>
          </w:p>
        </w:tc>
        <w:tc>
          <w:tcPr>
            <w:tcW w:w="180" w:type="dxa"/>
            <w:shd w:val="clear" w:color="auto" w:fill="auto"/>
          </w:tcPr>
          <w:p w14:paraId="6236619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49CB4B" w14:textId="6179A4C4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08F15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202C97" w14:textId="12B2D450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717,009</w:t>
            </w:r>
          </w:p>
        </w:tc>
        <w:tc>
          <w:tcPr>
            <w:tcW w:w="180" w:type="dxa"/>
            <w:shd w:val="clear" w:color="auto" w:fill="auto"/>
          </w:tcPr>
          <w:p w14:paraId="185B725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3EA3D7" w14:textId="7187C41F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6,694,040</w:t>
            </w:r>
          </w:p>
        </w:tc>
      </w:tr>
      <w:tr w:rsidR="00223B70" w:rsidRPr="006E61AB" w14:paraId="429DCF5C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5008577" w14:textId="77777777" w:rsidR="00223B70" w:rsidRPr="00E45065" w:rsidRDefault="00223B70" w:rsidP="00223B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00CEF70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B4A60EC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751147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924BEF0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BDD77B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003870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8207B8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6EDEF5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6C30EE" w14:textId="77777777" w:rsidR="00223B70" w:rsidRPr="00E45065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3B70" w:rsidRPr="006E61AB" w14:paraId="72E53B8E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75D9061C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21CC505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32F04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5B39738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117BF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CDE45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0BC974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04137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6BE7E3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ABF51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6AEA77F4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5F2AA122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1747A9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C8F68D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</w:tcPr>
          <w:p w14:paraId="54B4E6B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B0459F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FD38B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D76B832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855AF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FE7DE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31FE0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6AAA5C6C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008B4C4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90B970D" w14:textId="6586B0A1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CAE8B0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F17E243" w14:textId="6D09568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24FD49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BA428" w14:textId="0DCECDE2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373,375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F583A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C9421E" w14:textId="5A4358D8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36,518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FA2A3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31D44D" w14:textId="72295BCA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409,893</w:t>
            </w:r>
          </w:p>
        </w:tc>
      </w:tr>
      <w:tr w:rsidR="00223B70" w:rsidRPr="006E61AB" w14:paraId="5464FC30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4A87BE5" w14:textId="77777777" w:rsidR="00223B70" w:rsidRPr="006E61AB" w:rsidRDefault="00223B70" w:rsidP="00223B7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A5BFCE" w14:textId="716E221A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highlight w:val="cyan"/>
                <w:lang w:bidi="th-TH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2,206,919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7BC23D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7B7DF6C" w14:textId="2D2D4866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highlight w:val="cyan"/>
                <w:lang w:bidi="th-TH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2,013,078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0316C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8E1415" w14:textId="3C774F69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5352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F51CF8" w14:textId="3498875D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8651CF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157637" w14:textId="0D2E7ACB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4,219,997</w:t>
            </w:r>
          </w:p>
        </w:tc>
      </w:tr>
      <w:tr w:rsidR="00223B70" w:rsidRPr="006E61AB" w14:paraId="4E8910D2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12B9FF8" w14:textId="77777777" w:rsidR="00223B70" w:rsidRPr="006E61AB" w:rsidRDefault="00223B70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เงินให้กู้ยืมระยะสั้นและดอกเบี้ย</w:t>
            </w:r>
            <w:r w:rsidRPr="006E61A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ค้างรับจากบริษัทย่อย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09C290" w14:textId="77777777" w:rsidR="00223B70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41A4C177" w14:textId="090410EB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209,983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89EB9E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BA61110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2C4FFF82" w14:textId="1D79FB30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409F77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1039C2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5D6776E1" w14:textId="5CE98E98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48901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4DBEB7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2BCCDA50" w14:textId="14848778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DFF09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87E030" w14:textId="77777777" w:rsidR="00223B70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661F017D" w14:textId="6FF95D94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209,983</w:t>
            </w:r>
          </w:p>
        </w:tc>
      </w:tr>
      <w:tr w:rsidR="00223B70" w:rsidRPr="006E61AB" w14:paraId="7E1BF5B6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B571E27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2CC483" w14:textId="5A58EF8B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87BC9A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FF3F35E" w14:textId="60118AAC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CCC45F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A53FB8" w14:textId="0A607DA3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58A3CA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459F18" w14:textId="22437C62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42,181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F5400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A6EE97" w14:textId="4784272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42,181</w:t>
            </w:r>
          </w:p>
        </w:tc>
      </w:tr>
      <w:tr w:rsidR="00223B70" w:rsidRPr="006E61AB" w14:paraId="1BFDF110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1AE45D3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B9691F" w14:textId="0AB1464B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502B05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332D60A" w14:textId="0327508D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4A037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73D128" w14:textId="2C9AEFE9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2BDF2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C72B1" w14:textId="478B512E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68F1DB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131448" w14:textId="5810169B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340</w:t>
            </w:r>
          </w:p>
        </w:tc>
      </w:tr>
      <w:tr w:rsidR="00223B70" w:rsidRPr="006E61AB" w14:paraId="49CE2024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815C3A8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Pr="006E61A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ค้างรับจากบริษัทย่อย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582985" w14:textId="77777777" w:rsidR="00223B70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760003DB" w14:textId="0FD3EDD8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9A0E443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F88D805" w14:textId="77777777" w:rsidR="00223B70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2C61DA59" w14:textId="2611AF8F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5,307,792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02537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A4244F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11499D02" w14:textId="725DFC4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190AD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FF4746" w14:textId="77777777" w:rsidR="00223B70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6BC21EB7" w14:textId="3FD5FAB2" w:rsidR="00223B70" w:rsidRPr="00E45065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21444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57AEB3" w14:textId="77777777" w:rsidR="00223B70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</w:p>
          <w:p w14:paraId="4445EE27" w14:textId="13B08129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5,307,792</w:t>
            </w:r>
          </w:p>
        </w:tc>
      </w:tr>
      <w:tr w:rsidR="00223B70" w:rsidRPr="006E61AB" w14:paraId="1B44E733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3B3D3FB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801ED" w14:textId="2CB8F5CB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DCEAE5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37096" w14:textId="5AE7FD86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80305A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DC039" w14:textId="46D7A742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C426A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B5CE8" w14:textId="4136AA4E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1,674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5F82FB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C1816" w14:textId="7C68B1B5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1,674</w:t>
            </w:r>
          </w:p>
        </w:tc>
      </w:tr>
      <w:tr w:rsidR="00223B70" w:rsidRPr="006E61AB" w14:paraId="7BB899B3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D6655E3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F9AE73" w14:textId="739B17A1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highlight w:val="cyan"/>
                <w:lang w:bidi="th-TH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2,416,902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AA6221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745B7" w14:textId="674C70AC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  <w:highlight w:val="cyan"/>
                <w:lang w:bidi="th-TH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7,321,210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BA6A80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94956D" w14:textId="4DD76ED9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373,375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5356A2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359E00" w14:textId="75EDB9C1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80,373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FB454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9EC357" w14:textId="4F3898F8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10,191,860</w:t>
            </w:r>
          </w:p>
        </w:tc>
      </w:tr>
      <w:tr w:rsidR="00223B70" w:rsidRPr="006E61AB" w14:paraId="62B5F9C8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4352A36" w14:textId="4B237DE8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A149B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959AC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A5F2E43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07EB11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D40C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F8C238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C0C8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0BA1F5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032B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6AE07C15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99A38D7" w14:textId="2BA20732" w:rsidR="00223B70" w:rsidRPr="006E61AB" w:rsidRDefault="00223B70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61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36DC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916D3F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BCF7E4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2D57A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9131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AE164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948C1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D88FF56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B85D4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3B70" w:rsidRPr="006E61AB" w14:paraId="76A154EF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2601CAD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390472" w14:textId="0AD49C9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26C5CF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2371127" w14:textId="12986202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599B918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5EA2D6" w14:textId="181108EE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A99D2C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37A009" w14:textId="1E0AE97E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450,109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037CC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D66303" w14:textId="25EF4520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450,109</w:t>
            </w:r>
          </w:p>
        </w:tc>
      </w:tr>
      <w:tr w:rsidR="00223B70" w:rsidRPr="006E61AB" w14:paraId="6CB8EFE7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64455ED" w14:textId="77777777" w:rsidR="00223B70" w:rsidRPr="006E61AB" w:rsidRDefault="00223B70" w:rsidP="00223B7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A13DBD" w14:textId="74CEB333" w:rsidR="00223B70" w:rsidRPr="006E61AB" w:rsidRDefault="00223B70" w:rsidP="00223B7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1,486,811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2CA50E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68F890F" w14:textId="5C419B68" w:rsidR="00223B70" w:rsidRPr="006E61AB" w:rsidRDefault="00223B70" w:rsidP="00223B7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7"/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B89F30A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3DCABA" w14:textId="34CA1E8F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974AC4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1C0B29" w14:textId="1859E311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E4E215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C236B1" w14:textId="0FAEE2BE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1,486,811</w:t>
            </w:r>
          </w:p>
        </w:tc>
      </w:tr>
      <w:tr w:rsidR="00223B70" w:rsidRPr="006E61AB" w14:paraId="76A72A91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DD85553" w14:textId="77777777" w:rsidR="00223B70" w:rsidRPr="006E61AB" w:rsidRDefault="00223B70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E13EA" w14:textId="218145C5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15ECBC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C6DFB" w14:textId="7753F947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6,429,941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D4041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E7C69" w14:textId="69D6165E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BE7CAF7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26BA2" w14:textId="0748F7E0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C7C9BF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35816" w14:textId="3988168E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6,429,941</w:t>
            </w:r>
          </w:p>
        </w:tc>
      </w:tr>
      <w:tr w:rsidR="00223B70" w:rsidRPr="006E61AB" w14:paraId="2D47478E" w14:textId="77777777" w:rsidTr="00221FDF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618F025" w14:textId="77777777" w:rsidR="00223B70" w:rsidRPr="006E61AB" w:rsidRDefault="00223B70" w:rsidP="00223B7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C16B79" w14:textId="16F61976" w:rsidR="00223B70" w:rsidRPr="006E61AB" w:rsidRDefault="00223B70" w:rsidP="00223B70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1,486,811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844C4FD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461B6B" w14:textId="5680BB16" w:rsidR="00223B70" w:rsidRPr="006E61AB" w:rsidRDefault="00223B70" w:rsidP="00223B7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6,429,941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99694DC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D9B694" w14:textId="53B4D27E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3E32DE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324617" w14:textId="1341D4C2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450,109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B7B939" w14:textId="77777777" w:rsidR="00223B70" w:rsidRPr="006E61AB" w:rsidRDefault="00223B70" w:rsidP="00223B7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98384" w14:textId="142DC085" w:rsidR="00223B70" w:rsidRPr="006E61AB" w:rsidRDefault="00223B70" w:rsidP="00223B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1AB">
              <w:rPr>
                <w:rFonts w:asciiTheme="majorBidi" w:eastAsia="Meiryo UI" w:hAnsiTheme="majorBidi" w:cstheme="majorBidi"/>
                <w:b/>
                <w:bCs/>
                <w:color w:val="000000"/>
                <w:sz w:val="26"/>
                <w:szCs w:val="26"/>
              </w:rPr>
              <w:t>8,366,861</w:t>
            </w:r>
          </w:p>
        </w:tc>
      </w:tr>
    </w:tbl>
    <w:p w14:paraId="12C7A111" w14:textId="77777777" w:rsidR="00CC0590" w:rsidRDefault="00CC0590" w:rsidP="00CC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46EF70C" w14:textId="4E28EAE1" w:rsidR="002A5684" w:rsidRDefault="002A5684" w:rsidP="00CC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ความเสี่ยงจากอัตราแลกเปลี่ยน</w:t>
      </w:r>
    </w:p>
    <w:p w14:paraId="6B8AFD6B" w14:textId="77777777" w:rsidR="00CC0590" w:rsidRPr="00CC2E1D" w:rsidRDefault="00CC059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00859A1" w14:textId="5583C8EF" w:rsidR="002A5684" w:rsidRPr="00CC2E1D" w:rsidRDefault="00E4783C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344"/>
        </w:tabs>
        <w:spacing w:line="240" w:lineRule="auto"/>
        <w:ind w:left="540" w:right="-11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2A5684" w:rsidRPr="00CC2E1D">
        <w:rPr>
          <w:rFonts w:asciiTheme="majorBidi" w:hAnsiTheme="majorBidi" w:cstheme="majorBidi"/>
          <w:color w:val="000000"/>
          <w:sz w:val="26"/>
          <w:szCs w:val="26"/>
          <w:cs/>
        </w:rPr>
        <w:t>และบริษัทย่อยมีความเสี่ยงจากอัตราแลกเปลี่ยนที่สำคัญอันเกี่ยวเนื่องจากการซื้อหรือขายและการกู้ยืมหรือให้กู้ยืมเงินเป็นเงินตราต่างประเทศ</w:t>
      </w:r>
    </w:p>
    <w:p w14:paraId="5B4EF613" w14:textId="77777777" w:rsidR="0075052A" w:rsidRDefault="0075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</w:rPr>
        <w:br w:type="page"/>
      </w:r>
    </w:p>
    <w:p w14:paraId="068DFE00" w14:textId="5D07ABBB" w:rsidR="002A5684" w:rsidRDefault="002A5684">
      <w:pPr>
        <w:ind w:left="540" w:right="-27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ณ วันที่ 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2562 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CC2E1D">
        <w:rPr>
          <w:rFonts w:asciiTheme="majorBidi" w:hAnsiTheme="majorBidi" w:cstheme="majorBidi"/>
          <w:color w:val="000000"/>
          <w:sz w:val="26"/>
          <w:szCs w:val="26"/>
        </w:rPr>
        <w:t xml:space="preserve"> 2561 </w:t>
      </w:r>
      <w:r w:rsidR="00E4783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p w14:paraId="11A898F3" w14:textId="77777777" w:rsidR="006E61AB" w:rsidRDefault="006E61AB">
      <w:pPr>
        <w:ind w:right="-27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6E61AB" w:rsidRPr="00354D46" w14:paraId="6B2F5821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0C004F03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3EA6E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5243F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666C7E1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662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E61AB" w:rsidRPr="00354D46" w14:paraId="6BB17101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1254E746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91084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3B789C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A8EDEA6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0685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8AE8F04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</w:tr>
      <w:tr w:rsidR="006E61AB" w:rsidRPr="00354D46" w14:paraId="2A177609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11492A6D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D6333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037FEF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FB697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1C6C4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22308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69178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F77ED7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3BC9B434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130E46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6E61AB" w:rsidRPr="00354D46" w14:paraId="69F03DCE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6118129B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EAE41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FEDAC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50DB547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62E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E61AB" w:rsidRPr="00354D46" w14:paraId="48503703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407FFFF2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8AC747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C0B9289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015DE5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7C0902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72845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4CE0B1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54B846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2E2455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348E9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AB32C8" w14:paraId="4F8C094F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485B5258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2D527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A683B8B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BC11F6F" w14:textId="77777777" w:rsidR="006E61AB" w:rsidRPr="007F009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384</w:t>
            </w:r>
          </w:p>
        </w:tc>
        <w:tc>
          <w:tcPr>
            <w:tcW w:w="180" w:type="dxa"/>
            <w:shd w:val="clear" w:color="auto" w:fill="auto"/>
          </w:tcPr>
          <w:p w14:paraId="4ADFBA4B" w14:textId="77777777" w:rsidR="006E61AB" w:rsidRPr="007F009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FAA857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Pr="007F00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372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218C3F5" w14:textId="77777777" w:rsidR="006E61AB" w:rsidRPr="007F009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B226A3E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219,951</w:t>
            </w:r>
          </w:p>
        </w:tc>
        <w:tc>
          <w:tcPr>
            <w:tcW w:w="180" w:type="dxa"/>
            <w:vAlign w:val="center"/>
          </w:tcPr>
          <w:p w14:paraId="02529702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7C9F8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210,951</w:t>
            </w:r>
          </w:p>
        </w:tc>
      </w:tr>
      <w:tr w:rsidR="006E61AB" w:rsidRPr="00AB32C8" w14:paraId="7D55F28C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4A4E00DA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</w:tcPr>
          <w:p w14:paraId="2D838D47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ACFADB8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C4825E9" w14:textId="77777777" w:rsidR="006E61AB" w:rsidRPr="007F009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586</w:t>
            </w:r>
          </w:p>
        </w:tc>
        <w:tc>
          <w:tcPr>
            <w:tcW w:w="180" w:type="dxa"/>
            <w:shd w:val="clear" w:color="auto" w:fill="auto"/>
          </w:tcPr>
          <w:p w14:paraId="76E35314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F714CA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6E539DC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2E99AC5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6E335FB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9AC3C9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61AB" w:rsidRPr="00AB32C8" w14:paraId="1DDE41D5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6546E0B7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</w:rPr>
              <w:t>รูปีศรีลังกา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27B00F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C9A18A5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B0730A" w14:textId="77777777" w:rsidR="006E61AB" w:rsidRPr="007F009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107</w:t>
            </w:r>
            <w:r w:rsidRPr="007F00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468</w:t>
            </w:r>
          </w:p>
        </w:tc>
        <w:tc>
          <w:tcPr>
            <w:tcW w:w="180" w:type="dxa"/>
            <w:shd w:val="clear" w:color="auto" w:fill="auto"/>
          </w:tcPr>
          <w:p w14:paraId="023A45A4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E5390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111</w:t>
            </w:r>
            <w:r w:rsidRPr="007F00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403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286A85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C8B4B6F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56D99001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6566B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61AB" w:rsidRPr="00AB32C8" w14:paraId="07D0C2AE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72903EB3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</w:rPr>
              <w:t>เรียลกัมพูชา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24D51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31CF2AC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966695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CEA4184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E02132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239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665680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7115672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1F2E4DA0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4B06A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61AB" w:rsidRPr="00AB32C8" w14:paraId="10D2D590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6EC93D76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</w:rPr>
              <w:t>บาทไทย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7D72C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4167DD7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E66631" w14:textId="77777777" w:rsidR="006E61AB" w:rsidRPr="007F009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41</w:t>
            </w:r>
            <w:r w:rsidRPr="007F00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4AEB2B69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D2B2B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30</w:t>
            </w:r>
            <w:r w:rsidRPr="007F009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F009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407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9DEA29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02D030F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19DB19F6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FBF19" w14:textId="77777777" w:rsidR="006E61AB" w:rsidRPr="007F0094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0094">
              <w:rPr>
                <w:rFonts w:asciiTheme="majorBidi" w:hAnsiTheme="majorBidi" w:cstheme="majorBidi"/>
                <w:sz w:val="26"/>
                <w:szCs w:val="26"/>
              </w:rPr>
              <w:t>22,386</w:t>
            </w:r>
          </w:p>
        </w:tc>
      </w:tr>
    </w:tbl>
    <w:p w14:paraId="0357A0A0" w14:textId="77777777" w:rsidR="006E61AB" w:rsidRPr="00CC2E1D" w:rsidRDefault="006E61AB" w:rsidP="006E61AB">
      <w:pPr>
        <w:ind w:right="-27"/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6E61AB" w:rsidRPr="00354D46" w14:paraId="05391337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53B9CD26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01F65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C13172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B92AE64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61AB" w:rsidRPr="00354D46" w14:paraId="748E1846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79A2D322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8ABB5B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2839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9BE7F6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BA7C8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1D0710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</w:tr>
      <w:tr w:rsidR="006E61AB" w:rsidRPr="00354D46" w14:paraId="6BEFE044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0A462EBE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BE57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20150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D26EF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93037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BB5FF6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D19C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B22CED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6E7246D4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41ED7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6E61AB" w:rsidRPr="00354D46" w14:paraId="13BAABE8" w14:textId="77777777" w:rsidTr="006E61AB">
        <w:trPr>
          <w:cantSplit/>
          <w:trHeight w:val="64"/>
          <w:tblHeader/>
        </w:trPr>
        <w:tc>
          <w:tcPr>
            <w:tcW w:w="3431" w:type="dxa"/>
            <w:shd w:val="clear" w:color="auto" w:fill="auto"/>
            <w:vAlign w:val="bottom"/>
          </w:tcPr>
          <w:p w14:paraId="6C7B7973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F2E95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DAE312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2145F452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662E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E61AB" w:rsidRPr="00354D46" w14:paraId="27542C50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7B61AD02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662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71BBC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2FFECB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4EA98F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6CB9783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8037C8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E8E087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A7208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F598B0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EF747A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AB32C8" w14:paraId="6E7448BD" w14:textId="77777777" w:rsidTr="006E61AB">
        <w:trPr>
          <w:cantSplit/>
        </w:trPr>
        <w:tc>
          <w:tcPr>
            <w:tcW w:w="3431" w:type="dxa"/>
            <w:shd w:val="clear" w:color="auto" w:fill="auto"/>
          </w:tcPr>
          <w:p w14:paraId="6334B12F" w14:textId="77777777" w:rsidR="006E61AB" w:rsidRPr="009662E4" w:rsidRDefault="006E61AB" w:rsidP="006E61AB">
            <w:pPr>
              <w:tabs>
                <w:tab w:val="left" w:pos="200"/>
              </w:tabs>
              <w:ind w:left="14" w:hanging="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662E4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E33C9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F958C72" w14:textId="77777777" w:rsidR="006E61AB" w:rsidRPr="009662E4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739D6F1" w14:textId="77777777" w:rsidR="006E61AB" w:rsidRPr="00CF18E3" w:rsidRDefault="006E61AB" w:rsidP="006E61A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F18E3">
              <w:rPr>
                <w:rFonts w:asciiTheme="majorBidi" w:hAnsiTheme="majorBidi" w:cstheme="majorBidi"/>
                <w:sz w:val="26"/>
                <w:szCs w:val="26"/>
              </w:rPr>
              <w:t>158,840</w:t>
            </w:r>
          </w:p>
        </w:tc>
        <w:tc>
          <w:tcPr>
            <w:tcW w:w="180" w:type="dxa"/>
            <w:shd w:val="clear" w:color="auto" w:fill="auto"/>
          </w:tcPr>
          <w:p w14:paraId="30F7BA1D" w14:textId="77777777" w:rsidR="006E61AB" w:rsidRPr="00CF18E3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BA6DB" w14:textId="77777777" w:rsidR="006E61AB" w:rsidRPr="00CF18E3" w:rsidRDefault="006E61AB" w:rsidP="006E61A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F18E3">
              <w:rPr>
                <w:rFonts w:asciiTheme="majorBidi" w:hAnsiTheme="majorBidi" w:cstheme="majorBidi"/>
                <w:sz w:val="26"/>
                <w:szCs w:val="26"/>
              </w:rPr>
              <w:t>168,477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2CDB81" w14:textId="77777777" w:rsidR="006E61AB" w:rsidRPr="00CF18E3" w:rsidRDefault="006E61AB" w:rsidP="006E6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1EDA354" w14:textId="77777777" w:rsidR="006E61AB" w:rsidRPr="00CF18E3" w:rsidRDefault="006E61AB" w:rsidP="006E61A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F18E3">
              <w:rPr>
                <w:rFonts w:asciiTheme="majorBidi" w:hAnsiTheme="majorBidi" w:cstheme="majorBidi"/>
                <w:sz w:val="26"/>
                <w:szCs w:val="26"/>
              </w:rPr>
              <w:t>219,964</w:t>
            </w:r>
          </w:p>
        </w:tc>
        <w:tc>
          <w:tcPr>
            <w:tcW w:w="180" w:type="dxa"/>
            <w:vAlign w:val="center"/>
          </w:tcPr>
          <w:p w14:paraId="249FA196" w14:textId="77777777" w:rsidR="006E61AB" w:rsidRPr="00CF18E3" w:rsidRDefault="006E61AB" w:rsidP="006E61A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6C9B1" w14:textId="77777777" w:rsidR="006E61AB" w:rsidRPr="00CF18E3" w:rsidRDefault="006E61AB" w:rsidP="006E61AB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F18E3">
              <w:rPr>
                <w:rFonts w:asciiTheme="majorBidi" w:hAnsiTheme="majorBidi" w:cstheme="majorBidi"/>
                <w:sz w:val="26"/>
                <w:szCs w:val="26"/>
              </w:rPr>
              <w:t>210,961</w:t>
            </w:r>
          </w:p>
        </w:tc>
      </w:tr>
    </w:tbl>
    <w:p w14:paraId="436E35CD" w14:textId="77777777" w:rsidR="0075052A" w:rsidRDefault="0075052A" w:rsidP="001A4B51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8693521" w14:textId="7D32094C" w:rsidR="002A5684" w:rsidRPr="00CC2E1D" w:rsidRDefault="002A5684" w:rsidP="001A4B51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ความเสี่ยงด้านการให้สินเชื่อ</w:t>
      </w:r>
    </w:p>
    <w:p w14:paraId="6F27C9E6" w14:textId="77777777" w:rsidR="00EC3D4E" w:rsidRPr="00CC2E1D" w:rsidRDefault="00EC3D4E" w:rsidP="001A4B51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57281E82" w14:textId="03F7A407" w:rsidR="002A5684" w:rsidRDefault="00E4783C" w:rsidP="001A4B51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และบริษัทย่อยมีความเสี่ยงด้านการให้สินเชื่อที่เกี่ยวเนื่องกับลูกหนี้ตามสัญญาเช่าซื้อและขายผ่อนชำระ</w:t>
      </w:r>
      <w:r w:rsidR="002A5684"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ลูกหนี้สินเชื่อแก่ผู้บริโภคโดยมีสินทรัพย์ค้ำประกันและลูกหนี้เงินให้กู้ยืม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และบริษัทย่อยจึงไม่คาดว่าจะได้รับความเสียหายที่เป็นสาระสำคัญจากการให้สินเชื่อ นอกจากนี้</w:t>
      </w:r>
      <w:r w:rsidR="002A5684"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การให้สินเชื่อของ</w:t>
      </w: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และบริษัทย่อยไม่มีการกระจุกตัวเนื่องจาก</w:t>
      </w: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มีฐานของลูกค้าที่หลากหลายและมีอยู่จำนวนมากราย จำนวนเงินสูงสุดที่</w:t>
      </w:r>
      <w:r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อาจต้องสูญเสียจากการให้สินเชื่อคือมูลค่าตามบัญชีของตามสัญญาเช่าซื้อ</w:t>
      </w:r>
      <w:r w:rsidR="002A5684"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ลูกหนี้สินเชื่อและลูกหนี้</w:t>
      </w:r>
      <w:r w:rsidR="00106F0B">
        <w:rPr>
          <w:rFonts w:asciiTheme="majorBidi" w:hAnsiTheme="majorBidi" w:cstheme="majorBidi" w:hint="cs"/>
          <w:sz w:val="26"/>
          <w:szCs w:val="26"/>
          <w:cs/>
        </w:rPr>
        <w:t>สินเชื่อภาคธุรกิจ</w:t>
      </w:r>
      <w:r w:rsidR="002A5684" w:rsidRPr="00CC2E1D">
        <w:rPr>
          <w:rFonts w:asciiTheme="majorBidi" w:hAnsiTheme="majorBidi" w:cstheme="majorBidi"/>
          <w:sz w:val="26"/>
          <w:szCs w:val="26"/>
          <w:cs/>
        </w:rPr>
        <w:t>ที่แสดงอยู่ในงบแสดงฐานะการเงิน</w:t>
      </w:r>
    </w:p>
    <w:p w14:paraId="3E09B3E3" w14:textId="77777777" w:rsidR="006E61AB" w:rsidRPr="00CC2E1D" w:rsidRDefault="006E61AB" w:rsidP="001A4B51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4082CD70" w14:textId="7685AC75" w:rsidR="00FA2236" w:rsidRPr="00CC2E1D" w:rsidRDefault="00FA3842" w:rsidP="001A4B51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ความเสี่ยงจากสภาพคล่อง</w:t>
      </w:r>
    </w:p>
    <w:p w14:paraId="25B2793D" w14:textId="77777777" w:rsidR="00FA3842" w:rsidRPr="00CC2E1D" w:rsidRDefault="00FA3842" w:rsidP="00FA3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1DEB1" w14:textId="0043CC59" w:rsidR="00FA3842" w:rsidRPr="00CC2E1D" w:rsidRDefault="004E3626" w:rsidP="00FA3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กลุ่มบริษัทมี</w:t>
      </w:r>
      <w:r w:rsidR="00FA3842" w:rsidRPr="00CC2E1D">
        <w:rPr>
          <w:rFonts w:asciiTheme="majorBidi" w:hAnsiTheme="majorBidi" w:cstheme="majorBidi"/>
          <w:sz w:val="26"/>
          <w:szCs w:val="26"/>
          <w:cs/>
        </w:rPr>
        <w:t>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2F2A62" w:rsidRPr="00CC2E1D">
        <w:rPr>
          <w:rFonts w:asciiTheme="majorBidi" w:hAnsiTheme="majorBidi" w:cstheme="majorBidi"/>
          <w:sz w:val="26"/>
          <w:szCs w:val="26"/>
        </w:rPr>
        <w:br/>
      </w:r>
      <w:r w:rsidR="00FA3842" w:rsidRPr="00CC2E1D">
        <w:rPr>
          <w:rFonts w:asciiTheme="majorBidi" w:hAnsiTheme="majorBidi" w:cstheme="majorBidi"/>
          <w:sz w:val="26"/>
          <w:szCs w:val="26"/>
          <w:cs/>
        </w:rPr>
        <w:t>เงินสดให้เพียงพอต่อการดำเนินงานของ</w:t>
      </w: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FA3842" w:rsidRPr="00CC2E1D">
        <w:rPr>
          <w:rFonts w:asciiTheme="majorBidi" w:hAnsiTheme="majorBidi" w:cstheme="majorBidi"/>
          <w:sz w:val="26"/>
          <w:szCs w:val="26"/>
          <w:cs/>
        </w:rPr>
        <w:t>และเพื่อทำให้ผลกระทบจากความผันผวนของกระแสเงินสดลดลง</w:t>
      </w:r>
    </w:p>
    <w:p w14:paraId="026257C0" w14:textId="77777777" w:rsidR="0023192B" w:rsidRPr="00CC2E1D" w:rsidRDefault="0023192B" w:rsidP="0023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ABA5BD0" w14:textId="77777777" w:rsidR="0075052A" w:rsidRDefault="0075052A" w:rsidP="0023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9920281" w14:textId="77777777" w:rsidR="0075052A" w:rsidRDefault="0075052A" w:rsidP="0023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D216C52" w14:textId="6A6115E6" w:rsidR="0023192B" w:rsidRPr="00CC2E1D" w:rsidRDefault="0023192B" w:rsidP="0023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การกำหนดมูลค่ายุติธรรมของสินทรัพย์และหนี้สิน</w:t>
      </w:r>
    </w:p>
    <w:p w14:paraId="46455836" w14:textId="77777777" w:rsidR="0023192B" w:rsidRPr="00CC2E1D" w:rsidRDefault="0023192B" w:rsidP="0023192B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D55E1F6" w14:textId="77777777" w:rsidR="0023192B" w:rsidRPr="00CC2E1D" w:rsidRDefault="0023192B" w:rsidP="0023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CC2E1D">
        <w:rPr>
          <w:rFonts w:asciiTheme="majorBidi" w:hAnsiTheme="majorBidi" w:cstheme="majorBidi"/>
          <w:b/>
          <w:sz w:val="26"/>
          <w:szCs w:val="26"/>
          <w:cs/>
        </w:rPr>
        <w:t>มูลค่ายุติธรรมของสินทรัพย์และหนี้สินทางการเงิน</w:t>
      </w:r>
      <w:r w:rsidRPr="00CC2E1D">
        <w:rPr>
          <w:rFonts w:asciiTheme="majorBidi" w:hAnsiTheme="majorBidi" w:cstheme="majorBidi"/>
          <w:b/>
          <w:spacing w:val="-4"/>
          <w:sz w:val="26"/>
          <w:szCs w:val="26"/>
          <w:cs/>
        </w:rPr>
        <w:t>ระยะ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สั้นมีมูลค่าใกล้เคียงกับมูลค่าตามบัญชีที่แสดงในงบแสดงฐานะการเงิน</w:t>
      </w:r>
    </w:p>
    <w:p w14:paraId="12CA8C1D" w14:textId="77777777" w:rsidR="0023192B" w:rsidRPr="00CC2E1D" w:rsidRDefault="0023192B" w:rsidP="0023192B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F6DDDD1" w14:textId="77777777" w:rsidR="0023192B" w:rsidRPr="00CC2E1D" w:rsidRDefault="0023192B" w:rsidP="0023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CC2E1D">
        <w:rPr>
          <w:rFonts w:asciiTheme="majorBidi" w:hAnsiTheme="majorBidi" w:cstheme="majorBidi"/>
          <w:b/>
          <w:sz w:val="26"/>
          <w:szCs w:val="26"/>
          <w:cs/>
        </w:rPr>
        <w:t>มูลค่ายุติธรรมของสินทรัพย์และหนี้สินทางการเงิน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เนื่องจากส่วนใหญ่ของเครื่องมือทางการเงินเหล่านี้มีดอกเบี้ยใกล้เคียงกับอัตราตลาด</w:t>
      </w:r>
    </w:p>
    <w:p w14:paraId="250895F2" w14:textId="77777777" w:rsidR="001A4B51" w:rsidRPr="00CC2E1D" w:rsidRDefault="001A4B51" w:rsidP="00FA223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55F75154" w14:textId="556D2307" w:rsidR="00FA2236" w:rsidRPr="00CC2E1D" w:rsidRDefault="00AE276E" w:rsidP="001A4B51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การโอนระหว่างระดับ 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1 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และระดับ 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2 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ของลำดับชั้นมูลค่ายุติธรรม</w:t>
      </w:r>
    </w:p>
    <w:p w14:paraId="01592334" w14:textId="77777777" w:rsidR="001A4B51" w:rsidRPr="00CC2E1D" w:rsidRDefault="001A4B51" w:rsidP="00AE276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774FCDB5" w14:textId="37131CBC" w:rsidR="00D60F2C" w:rsidRPr="00D60F2C" w:rsidRDefault="00D60F2C" w:rsidP="00DC79E5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  <w:r w:rsidRPr="00D60F2C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ในการกำหนดมูลค่ายุติธรรมของตราสารหนี้ดังกล่าวผู้บริหารใช้เทคนิคการประเมินมูลค่าที่ใช้ข้อมูลที่มีนัยสำคัญทั้งหมดอยู่บนพื้นฐานของข้อมูลที่สามารถสังเกตได้ ทั้งนี้ไม่มีการโอนจากระดับ </w:t>
      </w:r>
      <w:r w:rsidRPr="00D60F2C">
        <w:rPr>
          <w:rFonts w:asciiTheme="majorBidi" w:hAnsiTheme="majorBidi" w:cstheme="majorBidi"/>
          <w:sz w:val="26"/>
          <w:szCs w:val="26"/>
          <w:lang w:val="en-US" w:bidi="th-TH"/>
        </w:rPr>
        <w:t>2</w:t>
      </w:r>
      <w:r w:rsidRPr="00D60F2C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 ไประดับ </w:t>
      </w:r>
      <w:r w:rsidRPr="00D60F2C">
        <w:rPr>
          <w:rFonts w:asciiTheme="majorBidi" w:hAnsiTheme="majorBidi" w:cstheme="majorBidi"/>
          <w:sz w:val="26"/>
          <w:szCs w:val="26"/>
          <w:lang w:val="en-US" w:bidi="th-TH"/>
        </w:rPr>
        <w:t>1</w:t>
      </w:r>
      <w:r w:rsidRPr="00D60F2C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 ของลำดับชั้นมูลค่ายุติธรรมในปี </w:t>
      </w:r>
      <w:r w:rsidRPr="00D60F2C">
        <w:rPr>
          <w:rFonts w:asciiTheme="majorBidi" w:hAnsiTheme="majorBidi" w:cstheme="majorBidi"/>
          <w:sz w:val="26"/>
          <w:szCs w:val="26"/>
          <w:lang w:val="en-US" w:bidi="th-TH"/>
        </w:rPr>
        <w:t>2562</w:t>
      </w:r>
      <w:r w:rsidRPr="00D60F2C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 และไม่มีการโอนระหว่างระดับ </w:t>
      </w:r>
      <w:r w:rsidRPr="00D60F2C">
        <w:rPr>
          <w:rFonts w:asciiTheme="majorBidi" w:hAnsiTheme="majorBidi" w:cstheme="majorBidi"/>
          <w:sz w:val="26"/>
          <w:szCs w:val="26"/>
          <w:lang w:val="en-US" w:bidi="th-TH"/>
        </w:rPr>
        <w:t xml:space="preserve">1 </w:t>
      </w:r>
      <w:r w:rsidRPr="00D60F2C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และระดับ </w:t>
      </w:r>
      <w:r w:rsidRPr="00D60F2C">
        <w:rPr>
          <w:rFonts w:asciiTheme="majorBidi" w:hAnsiTheme="majorBidi" w:cstheme="majorBidi"/>
          <w:sz w:val="26"/>
          <w:szCs w:val="26"/>
          <w:lang w:val="en-US" w:bidi="th-TH"/>
        </w:rPr>
        <w:t xml:space="preserve">2 </w:t>
      </w:r>
      <w:r w:rsidRPr="00D60F2C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ในปี </w:t>
      </w:r>
      <w:r w:rsidRPr="00D60F2C">
        <w:rPr>
          <w:rFonts w:asciiTheme="majorBidi" w:hAnsiTheme="majorBidi" w:cstheme="majorBidi"/>
          <w:sz w:val="26"/>
          <w:szCs w:val="26"/>
          <w:lang w:val="en-US" w:bidi="th-TH"/>
        </w:rPr>
        <w:t>2561</w:t>
      </w:r>
    </w:p>
    <w:p w14:paraId="46AFA879" w14:textId="4E5C56B7" w:rsidR="009662E4" w:rsidRDefault="00966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91"/>
        <w:gridCol w:w="182"/>
        <w:gridCol w:w="1078"/>
        <w:gridCol w:w="180"/>
        <w:gridCol w:w="1080"/>
        <w:gridCol w:w="180"/>
        <w:gridCol w:w="1080"/>
        <w:gridCol w:w="180"/>
        <w:gridCol w:w="1080"/>
      </w:tblGrid>
      <w:tr w:rsidR="00FE0D50" w:rsidRPr="00CC2E1D" w14:paraId="17291A8C" w14:textId="77777777" w:rsidTr="00CC2E1D">
        <w:trPr>
          <w:cantSplit/>
          <w:tblHeader/>
        </w:trPr>
        <w:tc>
          <w:tcPr>
            <w:tcW w:w="2981" w:type="dxa"/>
            <w:shd w:val="clear" w:color="auto" w:fill="auto"/>
          </w:tcPr>
          <w:p w14:paraId="78517AE3" w14:textId="77777777" w:rsidR="00FE0D50" w:rsidRPr="00CC2E1D" w:rsidRDefault="00FE0D50" w:rsidP="00CC2E1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1" w:type="dxa"/>
            <w:gridSpan w:val="9"/>
          </w:tcPr>
          <w:p w14:paraId="68E43DF0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E0D50" w:rsidRPr="00CC2E1D" w14:paraId="5B07FEE1" w14:textId="77777777" w:rsidTr="00CC2E1D">
        <w:trPr>
          <w:cantSplit/>
          <w:tblHeader/>
        </w:trPr>
        <w:tc>
          <w:tcPr>
            <w:tcW w:w="2981" w:type="dxa"/>
            <w:shd w:val="clear" w:color="auto" w:fill="auto"/>
          </w:tcPr>
          <w:p w14:paraId="1EEC3817" w14:textId="77777777" w:rsidR="00FE0D50" w:rsidRPr="00CC2E1D" w:rsidRDefault="00FE0D50" w:rsidP="00CC2E1D">
            <w:pPr>
              <w:ind w:left="180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91" w:type="dxa"/>
          </w:tcPr>
          <w:p w14:paraId="67308BEA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C748DBD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E5D8F" w14:textId="77777777" w:rsidR="00FE0D50" w:rsidRPr="00CC2E1D" w:rsidRDefault="00FE0D50" w:rsidP="00CC2E1D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E0D50" w:rsidRPr="00CC2E1D" w14:paraId="6C208062" w14:textId="77777777" w:rsidTr="00CC2E1D">
        <w:trPr>
          <w:cantSplit/>
          <w:tblHeader/>
        </w:trPr>
        <w:tc>
          <w:tcPr>
            <w:tcW w:w="2981" w:type="dxa"/>
            <w:shd w:val="clear" w:color="auto" w:fill="auto"/>
          </w:tcPr>
          <w:p w14:paraId="5CC9E5F6" w14:textId="77777777" w:rsidR="00FE0D50" w:rsidRPr="00CC2E1D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4888019B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24B27F16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EC2386B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2BFB6160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D36721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shd w:val="clear" w:color="auto" w:fill="auto"/>
          </w:tcPr>
          <w:p w14:paraId="7A285339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0DA3AB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180" w:type="dxa"/>
            <w:shd w:val="clear" w:color="auto" w:fill="auto"/>
          </w:tcPr>
          <w:p w14:paraId="3E4CE1F7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858A89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0D50" w:rsidRPr="00CC2E1D" w14:paraId="156714CD" w14:textId="77777777" w:rsidTr="00CC2E1D">
        <w:trPr>
          <w:cantSplit/>
          <w:tblHeader/>
        </w:trPr>
        <w:tc>
          <w:tcPr>
            <w:tcW w:w="2981" w:type="dxa"/>
            <w:shd w:val="clear" w:color="auto" w:fill="auto"/>
          </w:tcPr>
          <w:p w14:paraId="35EA2EE8" w14:textId="77777777" w:rsidR="00FE0D50" w:rsidRPr="00CC2E1D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1" w:type="dxa"/>
            <w:gridSpan w:val="9"/>
          </w:tcPr>
          <w:p w14:paraId="74164522" w14:textId="477790D5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106F0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E0D50" w:rsidRPr="00CC2E1D" w14:paraId="0CAC06FE" w14:textId="77777777" w:rsidTr="00CC2E1D">
        <w:trPr>
          <w:cantSplit/>
        </w:trPr>
        <w:tc>
          <w:tcPr>
            <w:tcW w:w="2981" w:type="dxa"/>
            <w:shd w:val="clear" w:color="auto" w:fill="auto"/>
          </w:tcPr>
          <w:p w14:paraId="2E95C23B" w14:textId="77777777" w:rsidR="00FE0D50" w:rsidRPr="00CC2E1D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562</w:t>
            </w:r>
          </w:p>
        </w:tc>
        <w:tc>
          <w:tcPr>
            <w:tcW w:w="6131" w:type="dxa"/>
            <w:gridSpan w:val="9"/>
          </w:tcPr>
          <w:p w14:paraId="42492F65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0D50" w:rsidRPr="00CC2E1D" w14:paraId="7380FF1E" w14:textId="77777777" w:rsidTr="00CC2E1D">
        <w:trPr>
          <w:cantSplit/>
        </w:trPr>
        <w:tc>
          <w:tcPr>
            <w:tcW w:w="9112" w:type="dxa"/>
            <w:gridSpan w:val="10"/>
            <w:shd w:val="clear" w:color="auto" w:fill="auto"/>
            <w:vAlign w:val="bottom"/>
          </w:tcPr>
          <w:p w14:paraId="3E94F4D2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B06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</w:tr>
      <w:tr w:rsidR="00FE0D50" w:rsidRPr="00CC2E1D" w14:paraId="4C868025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6C81224" w14:textId="77777777" w:rsidR="00FE0D50" w:rsidRPr="00EB0661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B06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vAlign w:val="bottom"/>
          </w:tcPr>
          <w:p w14:paraId="346CCCD0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CFA2A51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364EB3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760ABC" w14:textId="77777777" w:rsidR="00FE0D50" w:rsidRPr="00EB0661" w:rsidRDefault="00FE0D50" w:rsidP="00CC2E1D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6A2BE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1E21B3" w14:textId="77777777" w:rsidR="00FE0D50" w:rsidRPr="00EB0661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F9F3A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8C4DB0" w14:textId="77777777" w:rsidR="00FE0D50" w:rsidRPr="00EB0661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D15B4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E0D50" w:rsidRPr="00CC2E1D" w14:paraId="7E91F312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EEED8B1" w14:textId="5FCCF3B0" w:rsidR="00FE0D50" w:rsidRPr="00221FDF" w:rsidRDefault="00FE0D50" w:rsidP="00CC2E1D">
            <w:pPr>
              <w:ind w:left="180" w:hanging="18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i/>
                <w:iCs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91" w:type="dxa"/>
          </w:tcPr>
          <w:p w14:paraId="0BFBE28F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92F3CC6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43B53F2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10207C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B3061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3BD27A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0678F9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5BBC75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59795F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321C4D0C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3A0B041" w14:textId="58481CAD" w:rsidR="006E61AB" w:rsidRPr="00CC2E1D" w:rsidRDefault="006E61AB" w:rsidP="00EB0661">
            <w:pPr>
              <w:pStyle w:val="BodyTextIndent3"/>
              <w:spacing w:after="0" w:line="340" w:lineRule="exact"/>
              <w:ind w:left="105" w:hanging="105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เงินลงทุนในตราสารหนี้ที่จะ</w:t>
            </w:r>
            <w:r w:rsidR="00EB0661">
              <w:rPr>
                <w:rFonts w:asciiTheme="majorBidi" w:hAnsiTheme="majorBidi" w:cstheme="majorBidi"/>
                <w:kern w:val="28"/>
                <w:sz w:val="26"/>
                <w:szCs w:val="26"/>
              </w:rPr>
              <w:br/>
            </w:r>
            <w:r w:rsidRPr="00CC2E1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ถือจนครบกำหนด</w:t>
            </w:r>
          </w:p>
        </w:tc>
        <w:tc>
          <w:tcPr>
            <w:tcW w:w="1091" w:type="dxa"/>
          </w:tcPr>
          <w:p w14:paraId="0CF2F149" w14:textId="77777777" w:rsidR="006E61AB" w:rsidRPr="00A8405B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3B28E89" w14:textId="5F1F2F58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192,718</w:t>
            </w:r>
          </w:p>
        </w:tc>
        <w:tc>
          <w:tcPr>
            <w:tcW w:w="182" w:type="dxa"/>
            <w:vAlign w:val="bottom"/>
          </w:tcPr>
          <w:p w14:paraId="3412E94C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8CE60B" w14:textId="1BB22E7F" w:rsidR="006E61AB" w:rsidRPr="009662E4" w:rsidRDefault="006E61AB" w:rsidP="006E61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62213E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21AEC" w14:textId="4B0F65C3" w:rsidR="006E61AB" w:rsidRPr="009662E4" w:rsidRDefault="006E61AB" w:rsidP="006E61AB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F8994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DD54B" w14:textId="62607DC0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171,878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C98FA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3AAFD3E" w14:textId="77777777" w:rsidR="006E61AB" w:rsidRPr="00A8405B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="Angsana New" w:hAnsi="Angsana New" w:cs="Angsana New"/>
                <w:sz w:val="26"/>
                <w:szCs w:val="26"/>
              </w:rPr>
            </w:pPr>
          </w:p>
          <w:p w14:paraId="7AD0AA25" w14:textId="31C216BB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171,878</w:t>
            </w:r>
          </w:p>
        </w:tc>
      </w:tr>
      <w:tr w:rsidR="006E61AB" w:rsidRPr="00CC2E1D" w14:paraId="762B6BE1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2C485BA" w14:textId="08D4A293" w:rsidR="006E61AB" w:rsidRPr="00CC2E1D" w:rsidRDefault="006E61AB" w:rsidP="00EB066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091" w:type="dxa"/>
          </w:tcPr>
          <w:p w14:paraId="484AE52B" w14:textId="4CD3683A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342,791</w:t>
            </w:r>
          </w:p>
        </w:tc>
        <w:tc>
          <w:tcPr>
            <w:tcW w:w="182" w:type="dxa"/>
            <w:vAlign w:val="bottom"/>
          </w:tcPr>
          <w:p w14:paraId="7C469017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12C1A9" w14:textId="21D08B7E" w:rsidR="006E61AB" w:rsidRPr="009662E4" w:rsidRDefault="006E61AB" w:rsidP="006E61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3B3F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9CB56" w14:textId="5FAD5A0A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93,234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1A67FF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14A5F6" w14:textId="52D95E74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279,015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F9FD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812D969" w14:textId="1C53DC99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372,249</w:t>
            </w:r>
          </w:p>
        </w:tc>
      </w:tr>
      <w:tr w:rsidR="006E61AB" w:rsidRPr="00CC2E1D" w14:paraId="1BB46C34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AD695AA" w14:textId="77777777" w:rsidR="006E61AB" w:rsidRPr="00CC2E1D" w:rsidRDefault="006E61AB" w:rsidP="006E61AB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15388F9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35E8B4C6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6BD68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113D7A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03BA6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AD3056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2435B2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CE16D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104DE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E61AB" w:rsidRPr="00CC2E1D" w14:paraId="5839F41A" w14:textId="77777777" w:rsidTr="00CC2E1D">
        <w:trPr>
          <w:cantSplit/>
        </w:trPr>
        <w:tc>
          <w:tcPr>
            <w:tcW w:w="2981" w:type="dxa"/>
            <w:shd w:val="clear" w:color="auto" w:fill="auto"/>
          </w:tcPr>
          <w:p w14:paraId="73A7B92A" w14:textId="77777777" w:rsidR="006E61AB" w:rsidRPr="00EB0661" w:rsidRDefault="006E61AB" w:rsidP="006E61A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B06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04777BE5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76D8A89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0C80BEE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7EA578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EB7C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FBFB58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63A75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5D6C06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40613FE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6E61AB" w:rsidRPr="00CC2E1D" w14:paraId="7679A7CF" w14:textId="77777777" w:rsidTr="00CC2E1D">
        <w:trPr>
          <w:cantSplit/>
        </w:trPr>
        <w:tc>
          <w:tcPr>
            <w:tcW w:w="2981" w:type="dxa"/>
            <w:shd w:val="clear" w:color="auto" w:fill="auto"/>
          </w:tcPr>
          <w:p w14:paraId="42567AD0" w14:textId="7EAA6133" w:rsidR="006E61AB" w:rsidRPr="00CC2E1D" w:rsidRDefault="006E61AB" w:rsidP="006E61AB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1" w:type="dxa"/>
          </w:tcPr>
          <w:p w14:paraId="0AB25096" w14:textId="0DF6356F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3,9</w:t>
            </w:r>
            <w:r w:rsidRPr="00A8405B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09,559</w:t>
            </w:r>
          </w:p>
        </w:tc>
        <w:tc>
          <w:tcPr>
            <w:tcW w:w="182" w:type="dxa"/>
            <w:vAlign w:val="bottom"/>
          </w:tcPr>
          <w:p w14:paraId="75CA47DB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3393B1" w14:textId="14BCD557" w:rsidR="006E61AB" w:rsidRPr="009662E4" w:rsidRDefault="006E61AB" w:rsidP="006E61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B5E65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14C07" w14:textId="61AB60EC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4,213,645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E6E86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2FD8B" w14:textId="79397454" w:rsidR="006E61AB" w:rsidRPr="009662E4" w:rsidRDefault="006E61AB" w:rsidP="006E61A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05A8DE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C2C31A6" w14:textId="65A2E923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="Angsana New" w:hAnsi="Angsana New" w:cs="Angsana New" w:hint="cs"/>
                <w:sz w:val="26"/>
                <w:szCs w:val="26"/>
              </w:rPr>
              <w:t>4,213,645</w:t>
            </w:r>
          </w:p>
        </w:tc>
      </w:tr>
      <w:tr w:rsidR="00FE0D50" w:rsidRPr="00CC2E1D" w14:paraId="4BE4C85B" w14:textId="77777777" w:rsidTr="00CC2E1D">
        <w:trPr>
          <w:cantSplit/>
        </w:trPr>
        <w:tc>
          <w:tcPr>
            <w:tcW w:w="2981" w:type="dxa"/>
            <w:shd w:val="clear" w:color="auto" w:fill="auto"/>
          </w:tcPr>
          <w:p w14:paraId="3427AFCE" w14:textId="77777777" w:rsidR="00FE0D50" w:rsidRPr="00CC2E1D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71903232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43E2A97E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98D0E07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6018C7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37C41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2D462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A765D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9BA18F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1A145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E0D50" w:rsidRPr="00CC2E1D" w14:paraId="0702FDE8" w14:textId="77777777" w:rsidTr="00CC2E1D">
        <w:trPr>
          <w:cantSplit/>
        </w:trPr>
        <w:tc>
          <w:tcPr>
            <w:tcW w:w="2981" w:type="dxa"/>
            <w:shd w:val="clear" w:color="auto" w:fill="auto"/>
          </w:tcPr>
          <w:p w14:paraId="22E7214E" w14:textId="77777777" w:rsidR="00FE0D50" w:rsidRPr="00CC2E1D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561</w:t>
            </w:r>
          </w:p>
        </w:tc>
        <w:tc>
          <w:tcPr>
            <w:tcW w:w="1091" w:type="dxa"/>
            <w:vAlign w:val="bottom"/>
          </w:tcPr>
          <w:p w14:paraId="17F56370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BF478B5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C79A5C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7996C3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97A6D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FA7B4B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58CD6E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CDBEFE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4DB6F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0D50" w:rsidRPr="00CC2E1D" w14:paraId="7E1D1C33" w14:textId="77777777" w:rsidTr="00CC2E1D">
        <w:trPr>
          <w:cantSplit/>
        </w:trPr>
        <w:tc>
          <w:tcPr>
            <w:tcW w:w="9112" w:type="dxa"/>
            <w:gridSpan w:val="10"/>
            <w:shd w:val="clear" w:color="auto" w:fill="auto"/>
            <w:vAlign w:val="bottom"/>
          </w:tcPr>
          <w:p w14:paraId="18D352D3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B06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</w:tr>
      <w:tr w:rsidR="00FE0D50" w:rsidRPr="00CC2E1D" w14:paraId="46AFA4EA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DCFCF88" w14:textId="77777777" w:rsidR="00FE0D50" w:rsidRPr="00EB0661" w:rsidRDefault="00FE0D50" w:rsidP="00CC2E1D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B06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vAlign w:val="bottom"/>
          </w:tcPr>
          <w:p w14:paraId="685969BF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493AC051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F0CDE5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17CEAA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02EFF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79AF2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FF322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1F2231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6F662D" w14:textId="77777777" w:rsidR="00FE0D50" w:rsidRPr="00EB0661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E0D50" w:rsidRPr="00CC2E1D" w14:paraId="0A7BA170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B56734E" w14:textId="04B19411" w:rsidR="00FE0D50" w:rsidRPr="00221FDF" w:rsidRDefault="00FE0D50" w:rsidP="00CC2E1D">
            <w:pPr>
              <w:ind w:left="180" w:hanging="180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i/>
                <w:iCs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91" w:type="dxa"/>
          </w:tcPr>
          <w:p w14:paraId="1E92706C" w14:textId="77777777" w:rsidR="00FE0D50" w:rsidRPr="009662E4" w:rsidRDefault="00FE0D50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72EFA716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E9FE9C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99E2F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64020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26D74E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E9059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9464FA" w14:textId="77777777" w:rsidR="00FE0D50" w:rsidRPr="009662E4" w:rsidRDefault="00FE0D50" w:rsidP="00CC2E1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EF28F99" w14:textId="77777777" w:rsidR="00FE0D50" w:rsidRPr="009662E4" w:rsidRDefault="00FE0D50" w:rsidP="00CC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E61AB" w:rsidRPr="00CC2E1D" w14:paraId="0A0C20A6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374B522" w14:textId="1B7B2F29" w:rsidR="006E61AB" w:rsidRPr="00CC2E1D" w:rsidRDefault="006E61AB" w:rsidP="00EB0661">
            <w:pPr>
              <w:pStyle w:val="BodyTextIndent3"/>
              <w:tabs>
                <w:tab w:val="left" w:pos="135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เงินลงทุนในตราสารหนี้ที่จะ</w:t>
            </w:r>
            <w:r w:rsidR="00EB0661">
              <w:rPr>
                <w:rFonts w:asciiTheme="majorBidi" w:hAnsiTheme="majorBidi" w:cstheme="majorBidi"/>
                <w:kern w:val="28"/>
                <w:sz w:val="26"/>
                <w:szCs w:val="26"/>
              </w:rPr>
              <w:br/>
            </w:r>
            <w:r w:rsidR="00EB0661">
              <w:rPr>
                <w:rFonts w:asciiTheme="majorBidi" w:hAnsiTheme="majorBidi" w:cstheme="majorBidi"/>
                <w:kern w:val="28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ถือจนครบกำหนด</w:t>
            </w:r>
          </w:p>
        </w:tc>
        <w:tc>
          <w:tcPr>
            <w:tcW w:w="1091" w:type="dxa"/>
          </w:tcPr>
          <w:p w14:paraId="7A54D295" w14:textId="77777777" w:rsidR="006E61AB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4EF35F" w14:textId="231F86A8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192,718</w:t>
            </w:r>
          </w:p>
        </w:tc>
        <w:tc>
          <w:tcPr>
            <w:tcW w:w="182" w:type="dxa"/>
            <w:vAlign w:val="bottom"/>
          </w:tcPr>
          <w:p w14:paraId="07DB7CC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4D8155" w14:textId="6D0FC908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75A77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67719" w14:textId="47BB3CC4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3DB30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1C70A8A" w14:textId="77777777" w:rsidR="006E61AB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9D4CA3" w14:textId="1BEC021D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184,964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202C0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0B1488C" w14:textId="77777777" w:rsidR="006E61AB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C209E" w14:textId="4C38E99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184,964</w:t>
            </w:r>
          </w:p>
        </w:tc>
      </w:tr>
      <w:tr w:rsidR="006E61AB" w:rsidRPr="00CC2E1D" w14:paraId="4564BA8B" w14:textId="77777777" w:rsidTr="00A41081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E4D2C37" w14:textId="77777777" w:rsidR="006E61AB" w:rsidRPr="00CC2E1D" w:rsidRDefault="006E61AB" w:rsidP="00EB0661">
            <w:pPr>
              <w:spacing w:line="340" w:lineRule="exac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091" w:type="dxa"/>
          </w:tcPr>
          <w:p w14:paraId="41A5FE64" w14:textId="718CA24C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478,278</w:t>
            </w:r>
          </w:p>
        </w:tc>
        <w:tc>
          <w:tcPr>
            <w:tcW w:w="182" w:type="dxa"/>
            <w:vAlign w:val="bottom"/>
          </w:tcPr>
          <w:p w14:paraId="181D15F3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EDFDA07" w14:textId="66301AD0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C14B6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35F9C" w14:textId="2C4F283B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62,203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27C72E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810EB95" w14:textId="3C6BA9EC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376,633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A6BA1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26FC851" w14:textId="261AD0B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437,836</w:t>
            </w:r>
          </w:p>
        </w:tc>
      </w:tr>
      <w:tr w:rsidR="006E61AB" w:rsidRPr="00CC2E1D" w14:paraId="7080CB7D" w14:textId="77777777" w:rsidTr="00CC2E1D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4554EB9" w14:textId="77777777" w:rsidR="006E61AB" w:rsidRPr="00CC2E1D" w:rsidRDefault="006E61AB" w:rsidP="006E61AB">
            <w:pPr>
              <w:spacing w:line="340" w:lineRule="exact"/>
              <w:ind w:left="252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17B9DC16" w14:textId="77777777" w:rsidR="006E61AB" w:rsidRPr="009662E4" w:rsidRDefault="006E61AB" w:rsidP="006E61AB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503CF967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E38D436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31F5C1" w14:textId="77777777" w:rsidR="006E61AB" w:rsidRPr="009662E4" w:rsidRDefault="006E61AB" w:rsidP="006E61A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DDAA9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AA4E73" w14:textId="77777777" w:rsidR="006E61AB" w:rsidRPr="009662E4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906F71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0FF77A" w14:textId="77777777" w:rsidR="006E61AB" w:rsidRPr="009662E4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5CA5B" w14:textId="77777777" w:rsidR="006E61AB" w:rsidRPr="009662E4" w:rsidRDefault="006E61AB" w:rsidP="006E61AB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E61AB" w:rsidRPr="00CC2E1D" w14:paraId="09348E32" w14:textId="77777777" w:rsidTr="00CC2E1D">
        <w:trPr>
          <w:cantSplit/>
        </w:trPr>
        <w:tc>
          <w:tcPr>
            <w:tcW w:w="2981" w:type="dxa"/>
            <w:shd w:val="clear" w:color="auto" w:fill="auto"/>
          </w:tcPr>
          <w:p w14:paraId="180B70BA" w14:textId="77777777" w:rsidR="006E61AB" w:rsidRPr="00EB0661" w:rsidRDefault="006E61AB" w:rsidP="00EB0661">
            <w:pPr>
              <w:spacing w:line="340" w:lineRule="exact"/>
              <w:rPr>
                <w:rFonts w:asciiTheme="majorBidi" w:hAnsiTheme="majorBidi" w:cstheme="majorBidi"/>
                <w:i/>
                <w:iCs/>
                <w:kern w:val="28"/>
                <w:sz w:val="26"/>
                <w:szCs w:val="26"/>
              </w:rPr>
            </w:pPr>
            <w:r w:rsidRPr="00EB066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91" w:type="dxa"/>
          </w:tcPr>
          <w:p w14:paraId="09F03BDB" w14:textId="77777777" w:rsidR="006E61AB" w:rsidRPr="009662E4" w:rsidRDefault="006E61AB" w:rsidP="006E61AB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60350172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C8557CA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5D75E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1C11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5C018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3745BE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7B4897" w14:textId="77777777" w:rsidR="006E61AB" w:rsidRPr="009662E4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39C9608" w14:textId="77777777" w:rsidR="006E61AB" w:rsidRPr="009662E4" w:rsidRDefault="006E61AB" w:rsidP="006E61AB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E61AB" w:rsidRPr="00CC2E1D" w14:paraId="2F65FAB5" w14:textId="77777777" w:rsidTr="00A41081">
        <w:trPr>
          <w:cantSplit/>
        </w:trPr>
        <w:tc>
          <w:tcPr>
            <w:tcW w:w="2981" w:type="dxa"/>
            <w:shd w:val="clear" w:color="auto" w:fill="auto"/>
          </w:tcPr>
          <w:p w14:paraId="403FCD1C" w14:textId="76CE2BE3" w:rsidR="006E61AB" w:rsidRPr="00CC2E1D" w:rsidRDefault="006E61AB" w:rsidP="00EB0661">
            <w:pPr>
              <w:spacing w:line="34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1" w:type="dxa"/>
          </w:tcPr>
          <w:p w14:paraId="6AAC86CF" w14:textId="57C1F039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6,429,941</w:t>
            </w:r>
          </w:p>
        </w:tc>
        <w:tc>
          <w:tcPr>
            <w:tcW w:w="182" w:type="dxa"/>
            <w:vAlign w:val="bottom"/>
          </w:tcPr>
          <w:p w14:paraId="77BC92A8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53209C" w14:textId="439F1742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16B19A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82BE0" w14:textId="04EE37CB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7,081,453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A7FC6E" w14:textId="77777777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E8BC973" w14:textId="2953B37B" w:rsidR="006E61AB" w:rsidRPr="009662E4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BC112C" w14:textId="77777777" w:rsidR="006E61AB" w:rsidRPr="009662E4" w:rsidRDefault="006E61AB" w:rsidP="006E61A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0EBC15E" w14:textId="630170E3" w:rsidR="006E61AB" w:rsidRPr="009662E4" w:rsidRDefault="006E61AB" w:rsidP="00221FD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21FDF">
              <w:rPr>
                <w:rFonts w:ascii="Angsana New" w:hAnsi="Angsana New" w:cs="Angsana New"/>
                <w:sz w:val="26"/>
                <w:szCs w:val="26"/>
              </w:rPr>
              <w:t>7,081,453</w:t>
            </w:r>
          </w:p>
        </w:tc>
      </w:tr>
    </w:tbl>
    <w:p w14:paraId="6C70ACA4" w14:textId="50FC19DD" w:rsidR="009662E4" w:rsidRDefault="00966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</w:p>
    <w:tbl>
      <w:tblPr>
        <w:tblW w:w="911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91"/>
        <w:gridCol w:w="182"/>
        <w:gridCol w:w="1078"/>
        <w:gridCol w:w="180"/>
        <w:gridCol w:w="1080"/>
        <w:gridCol w:w="180"/>
        <w:gridCol w:w="1080"/>
        <w:gridCol w:w="180"/>
        <w:gridCol w:w="1080"/>
      </w:tblGrid>
      <w:tr w:rsidR="00FE0D50" w:rsidRPr="00CC2E1D" w14:paraId="099FC58C" w14:textId="77777777" w:rsidTr="00221FDF">
        <w:trPr>
          <w:cantSplit/>
          <w:tblHeader/>
        </w:trPr>
        <w:tc>
          <w:tcPr>
            <w:tcW w:w="2981" w:type="dxa"/>
            <w:shd w:val="clear" w:color="auto" w:fill="auto"/>
          </w:tcPr>
          <w:p w14:paraId="0837799D" w14:textId="77777777" w:rsidR="00FE0D50" w:rsidRPr="00CC2E1D" w:rsidRDefault="00FE0D50" w:rsidP="00221FDF">
            <w:pPr>
              <w:ind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31" w:type="dxa"/>
            <w:gridSpan w:val="9"/>
          </w:tcPr>
          <w:p w14:paraId="53414278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FE0D50" w:rsidRPr="00CC2E1D" w14:paraId="36F065B3" w14:textId="77777777" w:rsidTr="00221FDF">
        <w:trPr>
          <w:cantSplit/>
          <w:tblHeader/>
        </w:trPr>
        <w:tc>
          <w:tcPr>
            <w:tcW w:w="2981" w:type="dxa"/>
            <w:shd w:val="clear" w:color="auto" w:fill="auto"/>
          </w:tcPr>
          <w:p w14:paraId="516A3811" w14:textId="77777777" w:rsidR="00FE0D50" w:rsidRPr="00CC2E1D" w:rsidRDefault="00FE0D50" w:rsidP="00221FDF">
            <w:pPr>
              <w:ind w:left="180" w:hanging="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72F5C475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97EA600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8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FBD7" w14:textId="77777777" w:rsidR="009F3D91" w:rsidRDefault="009F3D91" w:rsidP="00CC2E1D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7A5C031D" w14:textId="72790EFF" w:rsidR="00FE0D50" w:rsidRPr="00CC2E1D" w:rsidRDefault="00FE0D50" w:rsidP="00221FDF">
            <w:pPr>
              <w:pStyle w:val="block"/>
              <w:spacing w:after="0" w:line="240" w:lineRule="atLeast"/>
              <w:ind w:left="0" w:right="-7"/>
              <w:jc w:val="center"/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E0D50" w:rsidRPr="00CC2E1D" w14:paraId="4C2D7929" w14:textId="77777777" w:rsidTr="00221FDF">
        <w:trPr>
          <w:cantSplit/>
          <w:tblHeader/>
        </w:trPr>
        <w:tc>
          <w:tcPr>
            <w:tcW w:w="2981" w:type="dxa"/>
            <w:shd w:val="clear" w:color="auto" w:fill="auto"/>
          </w:tcPr>
          <w:p w14:paraId="3F7A48BD" w14:textId="77777777" w:rsidR="00FE0D50" w:rsidRPr="00CC2E1D" w:rsidRDefault="00FE0D50" w:rsidP="00221FDF">
            <w:pPr>
              <w:ind w:left="180"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514543CA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69468102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0D027C1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5C9204E2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D22FE9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84E75E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CE64E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180" w:type="dxa"/>
            <w:shd w:val="clear" w:color="auto" w:fill="auto"/>
          </w:tcPr>
          <w:p w14:paraId="470BFA0E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84BC02" w14:textId="77777777" w:rsidR="00FE0D50" w:rsidRPr="00CC2E1D" w:rsidRDefault="00FE0D50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0D50" w:rsidRPr="00CC2E1D" w14:paraId="30505247" w14:textId="77777777" w:rsidTr="00221FDF">
        <w:trPr>
          <w:cantSplit/>
          <w:trHeight w:val="371"/>
          <w:tblHeader/>
        </w:trPr>
        <w:tc>
          <w:tcPr>
            <w:tcW w:w="2981" w:type="dxa"/>
            <w:shd w:val="clear" w:color="auto" w:fill="auto"/>
          </w:tcPr>
          <w:p w14:paraId="078DEAF9" w14:textId="77777777" w:rsidR="00FE0D50" w:rsidRPr="00CC2E1D" w:rsidDel="004F369F" w:rsidRDefault="00FE0D50" w:rsidP="00221FDF">
            <w:pPr>
              <w:ind w:left="180" w:hanging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131" w:type="dxa"/>
            <w:gridSpan w:val="9"/>
          </w:tcPr>
          <w:p w14:paraId="6A7BF419" w14:textId="1196EB9B" w:rsidR="00FE0D50" w:rsidRPr="00CC2E1D" w:rsidRDefault="009F3D91" w:rsidP="00CC2E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E0D50" w:rsidRPr="00CC2E1D" w14:paraId="01944729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1471368D" w14:textId="77777777" w:rsidR="00FE0D50" w:rsidRPr="00CC2E1D" w:rsidDel="004F369F" w:rsidRDefault="00FE0D50" w:rsidP="00221FDF">
            <w:pPr>
              <w:ind w:left="180"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562</w:t>
            </w:r>
          </w:p>
        </w:tc>
        <w:tc>
          <w:tcPr>
            <w:tcW w:w="1091" w:type="dxa"/>
          </w:tcPr>
          <w:p w14:paraId="56468102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69D015FF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EE8C388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2A227D2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DEA763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C863CB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A952FD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1E1917F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9789F4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30A25" w:rsidRPr="00CC2E1D" w14:paraId="2F81A7A1" w14:textId="77777777" w:rsidTr="00985004">
        <w:trPr>
          <w:cantSplit/>
        </w:trPr>
        <w:tc>
          <w:tcPr>
            <w:tcW w:w="9112" w:type="dxa"/>
            <w:gridSpan w:val="10"/>
            <w:shd w:val="clear" w:color="auto" w:fill="auto"/>
          </w:tcPr>
          <w:p w14:paraId="3998A1BD" w14:textId="7617B68D" w:rsidR="00E30A25" w:rsidRPr="00CC2E1D" w:rsidRDefault="00E30A25" w:rsidP="00221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หนี้สินทางการเงินที่ไม่ได้วัดมูลค่าด้วยมูลค่ายุติธรรม</w:t>
            </w:r>
          </w:p>
        </w:tc>
      </w:tr>
      <w:tr w:rsidR="00FE0D50" w:rsidRPr="00CC2E1D" w14:paraId="21BB223B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1C088868" w14:textId="77777777" w:rsidR="00FE0D50" w:rsidRPr="00221FDF" w:rsidRDefault="00FE0D50" w:rsidP="00221FDF">
            <w:pPr>
              <w:ind w:left="180" w:hanging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0E65CB1C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22DB607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EAD27F9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3E357FF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B391A0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E6859D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A08D62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5CCF07" w14:textId="77777777" w:rsidR="00FE0D50" w:rsidRPr="00CC2E1D" w:rsidRDefault="00FE0D50" w:rsidP="00CC2E1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7F24FF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E61AB" w:rsidRPr="00CC2E1D" w14:paraId="27D17F78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231CF1E0" w14:textId="77777777" w:rsidR="006E61AB" w:rsidRPr="00CC2E1D" w:rsidRDefault="006E61AB" w:rsidP="00221FDF">
            <w:pPr>
              <w:ind w:left="180" w:hanging="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1" w:type="dxa"/>
          </w:tcPr>
          <w:p w14:paraId="2877D9F2" w14:textId="79831BD8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3,909,559</w:t>
            </w:r>
          </w:p>
        </w:tc>
        <w:tc>
          <w:tcPr>
            <w:tcW w:w="182" w:type="dxa"/>
            <w:vAlign w:val="bottom"/>
          </w:tcPr>
          <w:p w14:paraId="18F0DBE7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30EF3A" w14:textId="0E8070B8" w:rsidR="006E61AB" w:rsidRPr="00CC2E1D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67AC2" w14:textId="77777777" w:rsidR="006E61AB" w:rsidRPr="00CC2E1D" w:rsidRDefault="006E61AB" w:rsidP="006E61AB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03387" w14:textId="37282AAA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4,213,645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58DB8" w14:textId="77777777" w:rsidR="006E61AB" w:rsidRPr="00CC2E1D" w:rsidRDefault="006E61AB" w:rsidP="006E61AB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0AB738" w14:textId="6FC5501A" w:rsidR="006E61AB" w:rsidRPr="00CC2E1D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39DFC" w14:textId="77777777" w:rsidR="006E61AB" w:rsidRPr="00CC2E1D" w:rsidRDefault="006E61AB" w:rsidP="006E61AB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70A0B2" w14:textId="0EBBC4A5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4,213,645</w:t>
            </w:r>
          </w:p>
        </w:tc>
      </w:tr>
      <w:tr w:rsidR="006E61AB" w:rsidRPr="00CC2E1D" w14:paraId="58AA2928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2B13D7EA" w14:textId="77777777" w:rsidR="006E61AB" w:rsidRPr="00CC2E1D" w:rsidRDefault="006E61AB" w:rsidP="00221FDF">
            <w:pPr>
              <w:ind w:left="180" w:hanging="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334F0420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95E0A7A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7C4D5C5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49AC53" w14:textId="77777777" w:rsidR="006E61AB" w:rsidRPr="00CC2E1D" w:rsidRDefault="006E61AB" w:rsidP="006E61A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64CA1D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AA8BD5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C3474A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E92C4B6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916A5D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4CBA5AE7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12F9C64A" w14:textId="77777777" w:rsidR="006E61AB" w:rsidRPr="00CC2E1D" w:rsidRDefault="006E61AB" w:rsidP="00221FDF">
            <w:pPr>
              <w:ind w:left="180" w:hanging="80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561</w:t>
            </w:r>
          </w:p>
        </w:tc>
        <w:tc>
          <w:tcPr>
            <w:tcW w:w="1091" w:type="dxa"/>
          </w:tcPr>
          <w:p w14:paraId="1338C7CC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4559875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2C66E95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8D3F2A" w14:textId="77777777" w:rsidR="006E61AB" w:rsidRPr="00CC2E1D" w:rsidRDefault="006E61AB" w:rsidP="006E61A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BD23D2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1408FB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A948EB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D5F4101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4D90D7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A25" w:rsidRPr="00CC2E1D" w14:paraId="79DD5D2D" w14:textId="77777777" w:rsidTr="00985004">
        <w:trPr>
          <w:cantSplit/>
        </w:trPr>
        <w:tc>
          <w:tcPr>
            <w:tcW w:w="9112" w:type="dxa"/>
            <w:gridSpan w:val="10"/>
            <w:shd w:val="clear" w:color="auto" w:fill="auto"/>
          </w:tcPr>
          <w:p w14:paraId="1BCF46D7" w14:textId="52C88DF3" w:rsidR="00E30A25" w:rsidRPr="00CC2E1D" w:rsidRDefault="00E30A25" w:rsidP="00221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05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933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</w:tr>
      <w:tr w:rsidR="006E61AB" w:rsidRPr="00CC2E1D" w14:paraId="4898CF5A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243E1EBF" w14:textId="77777777" w:rsidR="006E61AB" w:rsidRPr="00221FDF" w:rsidRDefault="006E61AB" w:rsidP="00221FDF">
            <w:pPr>
              <w:ind w:left="180" w:hanging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7E2E3C28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EC6C244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A178EBC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CB8895" w14:textId="77777777" w:rsidR="006E61AB" w:rsidRPr="00CC2E1D" w:rsidRDefault="006E61AB" w:rsidP="006E61A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437E23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4B05E4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2DDB5C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4548F7" w14:textId="77777777" w:rsidR="006E61AB" w:rsidRPr="00CC2E1D" w:rsidRDefault="006E61AB" w:rsidP="006E61A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0CFED3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AB" w:rsidRPr="00CC2E1D" w14:paraId="0E228E1A" w14:textId="77777777" w:rsidTr="00221FDF">
        <w:trPr>
          <w:cantSplit/>
        </w:trPr>
        <w:tc>
          <w:tcPr>
            <w:tcW w:w="2981" w:type="dxa"/>
            <w:shd w:val="clear" w:color="auto" w:fill="auto"/>
          </w:tcPr>
          <w:p w14:paraId="29577C59" w14:textId="65D94703" w:rsidR="006E61AB" w:rsidRPr="00CC2E1D" w:rsidRDefault="006E61AB" w:rsidP="00221FDF">
            <w:pPr>
              <w:ind w:firstLine="1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091" w:type="dxa"/>
          </w:tcPr>
          <w:p w14:paraId="1C4A3535" w14:textId="71C26606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6,429,941</w:t>
            </w:r>
          </w:p>
        </w:tc>
        <w:tc>
          <w:tcPr>
            <w:tcW w:w="182" w:type="dxa"/>
            <w:vAlign w:val="bottom"/>
          </w:tcPr>
          <w:p w14:paraId="65E7E1AE" w14:textId="77777777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BC9CF98" w14:textId="7058E40D" w:rsidR="006E61AB" w:rsidRPr="00CC2E1D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2DA59A" w14:textId="77777777" w:rsidR="006E61AB" w:rsidRPr="00CC2E1D" w:rsidRDefault="006E61AB" w:rsidP="006E61AB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6E54D" w14:textId="1A361D6F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7,081,453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7AB70" w14:textId="77777777" w:rsidR="006E61AB" w:rsidRPr="00CC2E1D" w:rsidRDefault="006E61AB" w:rsidP="006E61AB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8DA2D" w14:textId="7E81A029" w:rsidR="006E61AB" w:rsidRPr="00CC2E1D" w:rsidRDefault="006E61AB" w:rsidP="006E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6DF2A" w14:textId="77777777" w:rsidR="006E61AB" w:rsidRPr="00CC2E1D" w:rsidRDefault="006E61AB" w:rsidP="006E61AB">
            <w:pPr>
              <w:pStyle w:val="acctfourfigures"/>
              <w:tabs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C40E6" w14:textId="302FF8D5" w:rsidR="006E61AB" w:rsidRPr="00CC2E1D" w:rsidRDefault="006E61AB" w:rsidP="006E61A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A8405B">
              <w:rPr>
                <w:rFonts w:asciiTheme="majorBidi" w:hAnsiTheme="majorBidi" w:cstheme="majorBidi"/>
                <w:sz w:val="26"/>
                <w:szCs w:val="26"/>
              </w:rPr>
              <w:t>7,081,453</w:t>
            </w:r>
          </w:p>
        </w:tc>
      </w:tr>
    </w:tbl>
    <w:p w14:paraId="026B54D3" w14:textId="77777777" w:rsidR="009662E4" w:rsidRDefault="009662E4" w:rsidP="009662E4">
      <w:pPr>
        <w:tabs>
          <w:tab w:val="left" w:pos="540"/>
          <w:tab w:val="left" w:pos="144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39AEDD8" w14:textId="5B8636A6" w:rsidR="00FE0D50" w:rsidRPr="00CC2E1D" w:rsidRDefault="00E4783C" w:rsidP="009662E4">
      <w:pPr>
        <w:tabs>
          <w:tab w:val="left" w:pos="540"/>
          <w:tab w:val="left" w:pos="144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FE0D50" w:rsidRPr="00CC2E1D">
        <w:rPr>
          <w:rFonts w:asciiTheme="majorBidi" w:hAnsiTheme="majorBidi" w:cstheme="majorBidi"/>
          <w:color w:val="000000"/>
          <w:sz w:val="26"/>
          <w:szCs w:val="26"/>
          <w:cs/>
        </w:rPr>
        <w:t>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39A33194" w14:textId="77777777" w:rsidR="00FE0D50" w:rsidRPr="00CC2E1D" w:rsidRDefault="00FE0D50" w:rsidP="00FE0D5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160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เงินให้กู้ยืมระยะสั้น ลูกหนี้สินเชื่อภาคธุรกิจ ลูกหนี้อื่น เจ้าหนี้การค้าและเจ้าหนี้อื่น 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44B1BC24" w14:textId="77777777" w:rsidR="00FE0D50" w:rsidRPr="00CC2E1D" w:rsidRDefault="00FE0D50" w:rsidP="00FE0D5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160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ลูกหนี้สินเชื่อ แสดงมูลค่ายุติธรรมโดยประมาณจากยอดเงินให้สินเชื่อหักดอกเบี้ยเช่าซื้อที่ยังไม่ถือเป็นรายได้โดยหักค่าเผื่อหนี้สงสัยจะสูญ</w:t>
      </w:r>
    </w:p>
    <w:p w14:paraId="472B75B4" w14:textId="271B854E" w:rsidR="0024409D" w:rsidRDefault="0024409D" w:rsidP="002440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160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24409D">
        <w:rPr>
          <w:rFonts w:asciiTheme="majorBidi" w:hAnsiTheme="majorBidi" w:cstheme="majorBidi"/>
          <w:sz w:val="26"/>
          <w:szCs w:val="26"/>
          <w:cs/>
        </w:rPr>
        <w:t>เงินลงทุนในตราสารที่ไม่อยู่ในความต้องการของตลาด คำนวณโดยใช้เทคนิคการคิดลดกระแสเงินสดในอนาคต คิดลดด้วยอัตราผลตอบแทนที่นักลงทุนคาดหวัง</w:t>
      </w:r>
    </w:p>
    <w:p w14:paraId="008269A1" w14:textId="6D792821" w:rsidR="00861AF5" w:rsidRPr="00861AF5" w:rsidRDefault="00861AF5" w:rsidP="00861AF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160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120" w:after="120" w:line="240" w:lineRule="auto"/>
        <w:ind w:left="990" w:hanging="457"/>
        <w:jc w:val="thaiDistribute"/>
        <w:rPr>
          <w:rFonts w:asciiTheme="majorBidi" w:hAnsiTheme="majorBidi" w:cstheme="majorBidi"/>
          <w:sz w:val="26"/>
          <w:szCs w:val="26"/>
        </w:rPr>
      </w:pPr>
      <w:r w:rsidRPr="00861AF5">
        <w:rPr>
          <w:rFonts w:asciiTheme="majorBidi" w:hAnsiTheme="majorBidi" w:cstheme="majorBidi"/>
          <w:sz w:val="26"/>
          <w:szCs w:val="26"/>
          <w:cs/>
        </w:rPr>
        <w:t>หุ้นกู้แปลงสภาพที่จ่ายดอกเบี้ยในอัตราคงที่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สำหรับหุ้นกู้ที่มีเงื่อนไขใกล้เคียงกัน</w:t>
      </w:r>
    </w:p>
    <w:p w14:paraId="4D9FA1A5" w14:textId="17B7E31C" w:rsidR="003E48F1" w:rsidRPr="00CC2E1D" w:rsidRDefault="00313CA6" w:rsidP="00313CA6">
      <w:pPr>
        <w:spacing w:line="240" w:lineRule="auto"/>
        <w:ind w:left="1170" w:hanging="630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</w:rPr>
        <w:br w:type="page"/>
      </w:r>
    </w:p>
    <w:p w14:paraId="1D05870E" w14:textId="5853A315" w:rsidR="000A1595" w:rsidRPr="00CC2E1D" w:rsidRDefault="00C709D5" w:rsidP="0052121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64" w:name="_Toc33611537"/>
      <w:r w:rsidRPr="00CC2E1D">
        <w:rPr>
          <w:rFonts w:asciiTheme="majorBidi" w:hAnsiTheme="majorBidi" w:cstheme="majorBidi"/>
          <w:sz w:val="26"/>
          <w:szCs w:val="26"/>
          <w:u w:val="none"/>
          <w:lang w:val="th-TH"/>
        </w:rPr>
        <w:lastRenderedPageBreak/>
        <w:t>3</w:t>
      </w:r>
      <w:r w:rsidR="00FA2236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3</w:t>
      </w:r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  <w:r w:rsidR="0052121A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0A1595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bookmarkEnd w:id="64"/>
    </w:p>
    <w:p w14:paraId="534E283E" w14:textId="77777777" w:rsidR="000A1595" w:rsidRPr="00CC2E1D" w:rsidRDefault="000A1595" w:rsidP="000A1595">
      <w:pPr>
        <w:pStyle w:val="BodyText"/>
        <w:spacing w:after="0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80"/>
        <w:gridCol w:w="1170"/>
        <w:gridCol w:w="180"/>
        <w:gridCol w:w="1080"/>
      </w:tblGrid>
      <w:tr w:rsidR="00FE0D50" w:rsidRPr="00CC2E1D" w14:paraId="1132F6FD" w14:textId="77777777" w:rsidTr="00CC2E1D">
        <w:trPr>
          <w:cantSplit/>
          <w:tblHeader/>
        </w:trPr>
        <w:tc>
          <w:tcPr>
            <w:tcW w:w="4230" w:type="dxa"/>
          </w:tcPr>
          <w:p w14:paraId="3AB58C43" w14:textId="77777777" w:rsidR="00FE0D50" w:rsidRPr="00CC2E1D" w:rsidRDefault="00FE0D50" w:rsidP="00CC2E1D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61D2B251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B0FAE4E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39EE138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0D50" w:rsidRPr="00CC2E1D" w14:paraId="7DF8BBEF" w14:textId="77777777" w:rsidTr="00CC2E1D">
        <w:trPr>
          <w:cantSplit/>
          <w:tblHeader/>
        </w:trPr>
        <w:tc>
          <w:tcPr>
            <w:tcW w:w="4230" w:type="dxa"/>
          </w:tcPr>
          <w:p w14:paraId="6B3A12FC" w14:textId="77777777" w:rsidR="00FE0D50" w:rsidRPr="00CC2E1D" w:rsidRDefault="00FE0D50" w:rsidP="00CC2E1D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2DF74DE7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80" w:type="dxa"/>
            <w:vAlign w:val="center"/>
          </w:tcPr>
          <w:p w14:paraId="0374503E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center"/>
          </w:tcPr>
          <w:p w14:paraId="20370C47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80" w:type="dxa"/>
            <w:vAlign w:val="center"/>
          </w:tcPr>
          <w:p w14:paraId="7ADECAA5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50110763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80" w:type="dxa"/>
            <w:vAlign w:val="center"/>
          </w:tcPr>
          <w:p w14:paraId="38554D16" w14:textId="77777777" w:rsidR="00FE0D50" w:rsidRPr="00CC2E1D" w:rsidRDefault="00FE0D50" w:rsidP="00CC2E1D">
            <w:pPr>
              <w:pStyle w:val="acctmergecolhdg"/>
              <w:spacing w:line="240" w:lineRule="auto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center"/>
          </w:tcPr>
          <w:p w14:paraId="3B7B22F4" w14:textId="77777777" w:rsidR="00FE0D50" w:rsidRPr="00CC2E1D" w:rsidRDefault="00FE0D50" w:rsidP="00CC2E1D">
            <w:pPr>
              <w:pStyle w:val="acctmergecolhdg"/>
              <w:spacing w:line="240" w:lineRule="auto"/>
              <w:ind w:left="-79" w:right="-79"/>
              <w:contextualSpacing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eastAsia="en-GB"/>
              </w:rPr>
              <w:t>2561</w:t>
            </w:r>
          </w:p>
        </w:tc>
      </w:tr>
      <w:tr w:rsidR="00FE0D50" w:rsidRPr="00CC2E1D" w14:paraId="62EE72E3" w14:textId="77777777" w:rsidTr="00CC2E1D">
        <w:trPr>
          <w:cantSplit/>
        </w:trPr>
        <w:tc>
          <w:tcPr>
            <w:tcW w:w="4230" w:type="dxa"/>
          </w:tcPr>
          <w:p w14:paraId="4A4EC319" w14:textId="77777777" w:rsidR="00FE0D50" w:rsidRPr="00CC2E1D" w:rsidRDefault="00FE0D50" w:rsidP="00CC2E1D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A9F78EA" w14:textId="4F1FA3EA" w:rsidR="00FE0D50" w:rsidRPr="00CC2E1D" w:rsidRDefault="00FE0D50" w:rsidP="00CC2E1D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GB" w:bidi="th-TH"/>
              </w:rPr>
              <w:t>พันบาท)</w:t>
            </w:r>
          </w:p>
        </w:tc>
      </w:tr>
      <w:tr w:rsidR="00FE0D50" w:rsidRPr="00CC2E1D" w14:paraId="616B96A6" w14:textId="77777777" w:rsidTr="00CC2E1D">
        <w:trPr>
          <w:cantSplit/>
        </w:trPr>
        <w:tc>
          <w:tcPr>
            <w:tcW w:w="4230" w:type="dxa"/>
            <w:hideMark/>
          </w:tcPr>
          <w:p w14:paraId="70BA4C0C" w14:textId="77777777" w:rsidR="00FE0D50" w:rsidRPr="00CC2E1D" w:rsidRDefault="00FE0D50" w:rsidP="00CC2E1D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5040" w:type="dxa"/>
            <w:gridSpan w:val="7"/>
          </w:tcPr>
          <w:p w14:paraId="3604638B" w14:textId="77777777" w:rsidR="00FE0D50" w:rsidRPr="00CC2E1D" w:rsidRDefault="00FE0D50" w:rsidP="00CC2E1D">
            <w:pPr>
              <w:pStyle w:val="acctfourfigures"/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</w:tr>
      <w:tr w:rsidR="00FE0D50" w:rsidRPr="00CC2E1D" w14:paraId="71D752A4" w14:textId="77777777" w:rsidTr="00CC2E1D">
        <w:trPr>
          <w:cantSplit/>
        </w:trPr>
        <w:tc>
          <w:tcPr>
            <w:tcW w:w="4230" w:type="dxa"/>
            <w:hideMark/>
          </w:tcPr>
          <w:p w14:paraId="777F3F42" w14:textId="77777777" w:rsidR="00FE0D50" w:rsidRPr="00CC2E1D" w:rsidRDefault="00FE0D50" w:rsidP="00CC2E1D">
            <w:pPr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สัญญาที่ยังไม่ได้รับรู้สำหรับ</w:t>
            </w:r>
          </w:p>
        </w:tc>
        <w:tc>
          <w:tcPr>
            <w:tcW w:w="1170" w:type="dxa"/>
            <w:shd w:val="clear" w:color="auto" w:fill="auto"/>
          </w:tcPr>
          <w:p w14:paraId="67AAC8D3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1DE73E9D" w14:textId="77777777" w:rsidR="00FE0D50" w:rsidRPr="00CC2E1D" w:rsidRDefault="00FE0D50" w:rsidP="00CC2E1D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59DF75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51DE5DD9" w14:textId="77777777" w:rsidR="00FE0D50" w:rsidRPr="00CC2E1D" w:rsidRDefault="00FE0D50" w:rsidP="00CC2E1D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C33F92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F6AB9E8" w14:textId="77777777" w:rsidR="00FE0D50" w:rsidRPr="00CC2E1D" w:rsidRDefault="00FE0D50" w:rsidP="00CC2E1D">
            <w:pPr>
              <w:pStyle w:val="acctfourfigures"/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14:paraId="0C6AA20C" w14:textId="77777777" w:rsidR="00FE0D50" w:rsidRPr="00CC2E1D" w:rsidRDefault="00FE0D50" w:rsidP="00CC2E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3716F5" w:rsidRPr="00CC2E1D" w14:paraId="2315AE88" w14:textId="77777777" w:rsidTr="00384BD1">
        <w:trPr>
          <w:cantSplit/>
        </w:trPr>
        <w:tc>
          <w:tcPr>
            <w:tcW w:w="4230" w:type="dxa"/>
            <w:hideMark/>
          </w:tcPr>
          <w:p w14:paraId="6C8A44D4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สัญญาอนุญาตซอฟต์แวร์</w:t>
            </w:r>
          </w:p>
        </w:tc>
        <w:tc>
          <w:tcPr>
            <w:tcW w:w="1170" w:type="dxa"/>
            <w:shd w:val="clear" w:color="auto" w:fill="auto"/>
          </w:tcPr>
          <w:p w14:paraId="0F7F5E8C" w14:textId="43D6822C" w:rsidR="003716F5" w:rsidRPr="00CC2E1D" w:rsidRDefault="003716F5" w:rsidP="003716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5AD922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C48B0A3" w14:textId="059A01B6" w:rsidR="003716F5" w:rsidRPr="00CC2E1D" w:rsidRDefault="003716F5" w:rsidP="003716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1BAD3B67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FCC9E41" w14:textId="1697A0D0" w:rsidR="003716F5" w:rsidRPr="00CC2E1D" w:rsidRDefault="003716F5" w:rsidP="003716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" w:type="dxa"/>
          </w:tcPr>
          <w:p w14:paraId="47E01A86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14:paraId="7B666AA1" w14:textId="7485832C" w:rsidR="003716F5" w:rsidRPr="00CC2E1D" w:rsidRDefault="003716F5" w:rsidP="003716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400</w:t>
            </w:r>
          </w:p>
        </w:tc>
      </w:tr>
      <w:tr w:rsidR="003716F5" w:rsidRPr="00CC2E1D" w14:paraId="4DAAD5E2" w14:textId="77777777" w:rsidTr="00384BD1">
        <w:trPr>
          <w:cantSplit/>
        </w:trPr>
        <w:tc>
          <w:tcPr>
            <w:tcW w:w="4230" w:type="dxa"/>
            <w:hideMark/>
          </w:tcPr>
          <w:p w14:paraId="11D55D9E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ส่วนปรับปรุงอาคารและสถานที่เช่า</w:t>
            </w:r>
          </w:p>
        </w:tc>
        <w:tc>
          <w:tcPr>
            <w:tcW w:w="1170" w:type="dxa"/>
            <w:shd w:val="clear" w:color="auto" w:fill="auto"/>
          </w:tcPr>
          <w:p w14:paraId="41753171" w14:textId="174CB3EB" w:rsidR="003716F5" w:rsidRPr="00CC2E1D" w:rsidRDefault="003716F5" w:rsidP="003716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69AFC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AA494B4" w14:textId="40CAE56F" w:rsidR="003716F5" w:rsidRPr="00CC2E1D" w:rsidRDefault="003716F5" w:rsidP="003716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649</w:t>
            </w:r>
          </w:p>
        </w:tc>
        <w:tc>
          <w:tcPr>
            <w:tcW w:w="180" w:type="dxa"/>
            <w:shd w:val="clear" w:color="auto" w:fill="auto"/>
          </w:tcPr>
          <w:p w14:paraId="76E9B174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4996D7" w14:textId="52010DA6" w:rsidR="003716F5" w:rsidRPr="00CC2E1D" w:rsidRDefault="003716F5" w:rsidP="003716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" w:type="dxa"/>
          </w:tcPr>
          <w:p w14:paraId="682C9EEE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14:paraId="12D9EECC" w14:textId="246CE046" w:rsidR="003716F5" w:rsidRPr="00CC2E1D" w:rsidRDefault="003716F5" w:rsidP="003716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649</w:t>
            </w:r>
          </w:p>
        </w:tc>
      </w:tr>
      <w:tr w:rsidR="003716F5" w:rsidRPr="00CC2E1D" w14:paraId="14BA81DE" w14:textId="77777777" w:rsidTr="00384BD1">
        <w:trPr>
          <w:cantSplit/>
        </w:trPr>
        <w:tc>
          <w:tcPr>
            <w:tcW w:w="4230" w:type="dxa"/>
            <w:hideMark/>
          </w:tcPr>
          <w:p w14:paraId="2DDC2DC6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D4C344" w14:textId="749F015B" w:rsidR="003716F5" w:rsidRPr="00CC2E1D" w:rsidRDefault="003716F5" w:rsidP="003716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540CB3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E7818C1" w14:textId="579C0654" w:rsidR="003716F5" w:rsidRPr="00CC2E1D" w:rsidRDefault="003716F5" w:rsidP="003716F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1,049</w:t>
            </w:r>
          </w:p>
        </w:tc>
        <w:tc>
          <w:tcPr>
            <w:tcW w:w="180" w:type="dxa"/>
            <w:shd w:val="clear" w:color="auto" w:fill="auto"/>
          </w:tcPr>
          <w:p w14:paraId="005A62E8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911A00" w14:textId="0D757B17" w:rsidR="003716F5" w:rsidRPr="00CC2E1D" w:rsidRDefault="003716F5" w:rsidP="003716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" w:type="dxa"/>
          </w:tcPr>
          <w:p w14:paraId="279F42ED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7468E" w14:textId="01BFA19E" w:rsidR="003716F5" w:rsidRPr="00CC2E1D" w:rsidRDefault="003716F5" w:rsidP="003716F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1,049</w:t>
            </w:r>
          </w:p>
        </w:tc>
      </w:tr>
      <w:tr w:rsidR="003716F5" w:rsidRPr="00CC2E1D" w14:paraId="45A83196" w14:textId="77777777" w:rsidTr="00CC2E1D">
        <w:trPr>
          <w:cantSplit/>
        </w:trPr>
        <w:tc>
          <w:tcPr>
            <w:tcW w:w="4230" w:type="dxa"/>
          </w:tcPr>
          <w:p w14:paraId="5214D1AD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CC440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7BC17C06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FFBE6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082F7B01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E7DAD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578250D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3216F9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716F5" w:rsidRPr="00CC2E1D" w14:paraId="4E83041B" w14:textId="77777777" w:rsidTr="00CC2E1D">
        <w:trPr>
          <w:cantSplit/>
        </w:trPr>
        <w:tc>
          <w:tcPr>
            <w:tcW w:w="4230" w:type="dxa"/>
            <w:hideMark/>
          </w:tcPr>
          <w:p w14:paraId="60832D3E" w14:textId="77777777" w:rsidR="003716F5" w:rsidRPr="00CC2E1D" w:rsidRDefault="003716F5" w:rsidP="003716F5">
            <w:pPr>
              <w:spacing w:line="240" w:lineRule="auto"/>
              <w:ind w:left="202" w:right="-169" w:hanging="20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70" w:type="dxa"/>
            <w:shd w:val="clear" w:color="auto" w:fill="auto"/>
          </w:tcPr>
          <w:p w14:paraId="236B96FD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718C3E3A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3C1A80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18D17BD7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88AAB1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1091C00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14:paraId="2583DB5B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3716F5" w:rsidRPr="00CC2E1D" w14:paraId="6DE379E8" w14:textId="77777777" w:rsidTr="00CC2E1D">
        <w:trPr>
          <w:cantSplit/>
        </w:trPr>
        <w:tc>
          <w:tcPr>
            <w:tcW w:w="4230" w:type="dxa"/>
            <w:hideMark/>
          </w:tcPr>
          <w:p w14:paraId="134155AE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4C80ADD5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22,038</w:t>
            </w:r>
          </w:p>
        </w:tc>
        <w:tc>
          <w:tcPr>
            <w:tcW w:w="180" w:type="dxa"/>
            <w:shd w:val="clear" w:color="auto" w:fill="auto"/>
          </w:tcPr>
          <w:p w14:paraId="7F999200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1831119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29,819</w:t>
            </w:r>
          </w:p>
        </w:tc>
        <w:tc>
          <w:tcPr>
            <w:tcW w:w="180" w:type="dxa"/>
            <w:shd w:val="clear" w:color="auto" w:fill="auto"/>
          </w:tcPr>
          <w:p w14:paraId="5C33B2BD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65CE183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4,177</w:t>
            </w:r>
          </w:p>
        </w:tc>
        <w:tc>
          <w:tcPr>
            <w:tcW w:w="180" w:type="dxa"/>
          </w:tcPr>
          <w:p w14:paraId="74444B28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hideMark/>
          </w:tcPr>
          <w:p w14:paraId="7B04454C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7,606</w:t>
            </w:r>
          </w:p>
        </w:tc>
      </w:tr>
      <w:tr w:rsidR="003716F5" w:rsidRPr="00CC2E1D" w14:paraId="3E48C15D" w14:textId="77777777" w:rsidTr="00CC2E1D">
        <w:trPr>
          <w:cantSplit/>
        </w:trPr>
        <w:tc>
          <w:tcPr>
            <w:tcW w:w="4230" w:type="dxa"/>
            <w:hideMark/>
          </w:tcPr>
          <w:p w14:paraId="4AC89884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shd w:val="clear" w:color="auto" w:fill="auto"/>
          </w:tcPr>
          <w:p w14:paraId="0C8FD4B3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16,473</w:t>
            </w:r>
          </w:p>
        </w:tc>
        <w:tc>
          <w:tcPr>
            <w:tcW w:w="180" w:type="dxa"/>
            <w:shd w:val="clear" w:color="auto" w:fill="auto"/>
          </w:tcPr>
          <w:p w14:paraId="04DF9B37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1524BB3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40,271</w:t>
            </w:r>
          </w:p>
        </w:tc>
        <w:tc>
          <w:tcPr>
            <w:tcW w:w="180" w:type="dxa"/>
            <w:shd w:val="clear" w:color="auto" w:fill="auto"/>
          </w:tcPr>
          <w:p w14:paraId="1D2EC6C8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68C9557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80" w:type="dxa"/>
          </w:tcPr>
          <w:p w14:paraId="7A49E44C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hideMark/>
          </w:tcPr>
          <w:p w14:paraId="7FC83290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2,877</w:t>
            </w:r>
          </w:p>
        </w:tc>
      </w:tr>
      <w:tr w:rsidR="003716F5" w:rsidRPr="00CC2E1D" w14:paraId="2A6AFB25" w14:textId="77777777" w:rsidTr="00CC2E1D">
        <w:trPr>
          <w:cantSplit/>
        </w:trPr>
        <w:tc>
          <w:tcPr>
            <w:tcW w:w="4230" w:type="dxa"/>
            <w:hideMark/>
          </w:tcPr>
          <w:p w14:paraId="082EDACA" w14:textId="77777777" w:rsidR="003716F5" w:rsidRPr="00CC2E1D" w:rsidRDefault="003716F5" w:rsidP="003716F5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8C2E3C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38,511</w:t>
            </w:r>
          </w:p>
        </w:tc>
        <w:tc>
          <w:tcPr>
            <w:tcW w:w="180" w:type="dxa"/>
            <w:shd w:val="clear" w:color="auto" w:fill="auto"/>
          </w:tcPr>
          <w:p w14:paraId="04D665C7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00B3CB0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70,090</w:t>
            </w:r>
          </w:p>
        </w:tc>
        <w:tc>
          <w:tcPr>
            <w:tcW w:w="180" w:type="dxa"/>
            <w:shd w:val="clear" w:color="auto" w:fill="auto"/>
          </w:tcPr>
          <w:p w14:paraId="3A240B06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7ABEA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4,326</w:t>
            </w:r>
          </w:p>
        </w:tc>
        <w:tc>
          <w:tcPr>
            <w:tcW w:w="180" w:type="dxa"/>
          </w:tcPr>
          <w:p w14:paraId="6E1AF577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47BEAF" w14:textId="77777777" w:rsidR="003716F5" w:rsidRPr="00CC2E1D" w:rsidRDefault="003716F5" w:rsidP="003716F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10,483</w:t>
            </w:r>
          </w:p>
        </w:tc>
      </w:tr>
    </w:tbl>
    <w:p w14:paraId="1C537BBA" w14:textId="77777777" w:rsidR="000A1595" w:rsidRPr="006E61AB" w:rsidRDefault="000A1595" w:rsidP="006E61AB">
      <w:pPr>
        <w:pStyle w:val="02Heading"/>
        <w:tabs>
          <w:tab w:val="clear" w:pos="567"/>
          <w:tab w:val="left" w:pos="720"/>
        </w:tabs>
        <w:spacing w:before="0" w:after="0" w:line="240" w:lineRule="exact"/>
        <w:ind w:left="547"/>
        <w:jc w:val="both"/>
        <w:rPr>
          <w:rFonts w:asciiTheme="majorBidi" w:eastAsia="Times New Roman" w:hAnsiTheme="majorBidi" w:cstheme="majorBidi"/>
          <w:i/>
          <w:iCs/>
          <w:color w:val="auto"/>
          <w:sz w:val="26"/>
          <w:szCs w:val="26"/>
          <w:lang w:val="en-GB"/>
        </w:rPr>
      </w:pPr>
    </w:p>
    <w:p w14:paraId="4AD25B1A" w14:textId="77777777" w:rsidR="00513D86" w:rsidRPr="00EB0661" w:rsidRDefault="00513D86" w:rsidP="0052121A">
      <w:pPr>
        <w:pStyle w:val="02HeadingTH"/>
        <w:numPr>
          <w:ilvl w:val="0"/>
          <w:numId w:val="0"/>
        </w:numPr>
        <w:tabs>
          <w:tab w:val="clear" w:pos="567"/>
        </w:tabs>
        <w:spacing w:before="0" w:after="0"/>
        <w:ind w:left="540"/>
        <w:rPr>
          <w:rFonts w:asciiTheme="majorBidi" w:hAnsiTheme="majorBidi" w:cstheme="majorBidi"/>
          <w:i/>
          <w:iCs/>
          <w:sz w:val="26"/>
          <w:szCs w:val="26"/>
        </w:rPr>
      </w:pPr>
      <w:r w:rsidRPr="00EB0661">
        <w:rPr>
          <w:rFonts w:asciiTheme="majorBidi" w:hAnsiTheme="majorBidi" w:cstheme="majorBidi"/>
          <w:i/>
          <w:iCs/>
          <w:sz w:val="26"/>
          <w:szCs w:val="26"/>
          <w:cs/>
        </w:rPr>
        <w:t>การค้ำประกัน</w:t>
      </w:r>
    </w:p>
    <w:p w14:paraId="595F4E0A" w14:textId="77777777" w:rsidR="0052121A" w:rsidRPr="006E61AB" w:rsidRDefault="0052121A" w:rsidP="006E61AB">
      <w:pPr>
        <w:pStyle w:val="02Heading"/>
        <w:tabs>
          <w:tab w:val="clear" w:pos="567"/>
          <w:tab w:val="left" w:pos="720"/>
        </w:tabs>
        <w:spacing w:before="0" w:after="0" w:line="240" w:lineRule="exact"/>
        <w:ind w:left="547"/>
        <w:jc w:val="both"/>
        <w:rPr>
          <w:rFonts w:asciiTheme="majorBidi" w:hAnsiTheme="majorBidi" w:cstheme="majorBidi"/>
          <w:sz w:val="26"/>
          <w:szCs w:val="26"/>
        </w:rPr>
      </w:pPr>
      <w:bookmarkStart w:id="65" w:name="_Hlk28184208"/>
    </w:p>
    <w:bookmarkEnd w:id="65"/>
    <w:p w14:paraId="27314CC5" w14:textId="4AB91EA2" w:rsidR="00FB385E" w:rsidRDefault="00B76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E61A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6E61AB">
        <w:rPr>
          <w:rFonts w:asciiTheme="majorBidi" w:hAnsiTheme="majorBidi" w:cstheme="majorBidi"/>
          <w:sz w:val="26"/>
          <w:szCs w:val="26"/>
        </w:rPr>
        <w:t xml:space="preserve">31 </w:t>
      </w:r>
      <w:r w:rsidRPr="006E61A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E61AB">
        <w:rPr>
          <w:rFonts w:asciiTheme="majorBidi" w:hAnsiTheme="majorBidi" w:cstheme="majorBidi"/>
          <w:sz w:val="26"/>
          <w:szCs w:val="26"/>
        </w:rPr>
        <w:t>2562</w:t>
      </w:r>
      <w:r w:rsidRPr="006E61A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E61AB">
        <w:rPr>
          <w:rFonts w:asciiTheme="majorBidi" w:hAnsiTheme="majorBidi" w:cstheme="majorBidi"/>
          <w:sz w:val="26"/>
          <w:szCs w:val="26"/>
          <w:cs/>
        </w:rPr>
        <w:t>มีหนังสือค้ำประกันซึ่งออกโดยธนาคารในนาม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E61AB">
        <w:rPr>
          <w:rFonts w:asciiTheme="majorBidi" w:hAnsiTheme="majorBidi" w:cstheme="majorBidi"/>
          <w:sz w:val="26"/>
          <w:szCs w:val="26"/>
          <w:cs/>
        </w:rPr>
        <w:t xml:space="preserve">เหลืออยู่เป็นจำนวน </w:t>
      </w:r>
      <w:r w:rsidRPr="006E61AB">
        <w:rPr>
          <w:rFonts w:asciiTheme="majorBidi" w:hAnsiTheme="majorBidi" w:cstheme="majorBidi"/>
          <w:sz w:val="26"/>
          <w:szCs w:val="26"/>
        </w:rPr>
        <w:t>0.3</w:t>
      </w:r>
      <w:r w:rsidRPr="006E61AB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B91F0A">
        <w:rPr>
          <w:rFonts w:asciiTheme="majorBidi" w:hAnsiTheme="majorBidi" w:cstheme="majorBidi"/>
          <w:sz w:val="26"/>
          <w:szCs w:val="26"/>
          <w:cs/>
        </w:rPr>
        <w:br/>
      </w:r>
      <w:r w:rsidR="00B91F0A" w:rsidRPr="006E61AB">
        <w:rPr>
          <w:rFonts w:asciiTheme="majorBidi" w:hAnsiTheme="majorBidi" w:cstheme="majorBidi"/>
          <w:sz w:val="26"/>
          <w:szCs w:val="26"/>
          <w:cs/>
        </w:rPr>
        <w:t>เพื่อค้ำประกันการใช้ไฟฟ้าและการใช้บริการ</w:t>
      </w:r>
      <w:r w:rsidRPr="006E61AB">
        <w:rPr>
          <w:rFonts w:asciiTheme="majorBidi" w:hAnsiTheme="majorBidi" w:cstheme="majorBidi"/>
          <w:sz w:val="26"/>
          <w:szCs w:val="26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4783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E61A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91F0A">
        <w:rPr>
          <w:rFonts w:asciiTheme="majorBidi" w:hAnsiTheme="majorBidi" w:cstheme="majorBidi"/>
          <w:sz w:val="26"/>
          <w:szCs w:val="26"/>
          <w:cs/>
        </w:rPr>
        <w:br/>
      </w:r>
      <w:r w:rsidRPr="006E61AB">
        <w:rPr>
          <w:rFonts w:asciiTheme="majorBidi" w:hAnsiTheme="majorBidi" w:cstheme="majorBidi"/>
          <w:i/>
          <w:iCs/>
          <w:sz w:val="26"/>
          <w:szCs w:val="26"/>
          <w:cs/>
        </w:rPr>
        <w:t>(</w:t>
      </w:r>
      <w:r w:rsidRPr="006E61AB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Pr="006E61AB">
        <w:rPr>
          <w:rFonts w:asciiTheme="majorBidi" w:hAnsiTheme="majorBidi" w:cstheme="majorBidi"/>
          <w:i/>
          <w:iCs/>
          <w:sz w:val="26"/>
          <w:szCs w:val="26"/>
          <w:cs/>
        </w:rPr>
        <w:t xml:space="preserve">1: </w:t>
      </w:r>
      <w:r w:rsidRPr="006E61AB">
        <w:rPr>
          <w:rFonts w:asciiTheme="majorBidi" w:hAnsiTheme="majorBidi" w:cstheme="majorBidi"/>
          <w:i/>
          <w:iCs/>
          <w:sz w:val="26"/>
          <w:szCs w:val="26"/>
        </w:rPr>
        <w:t>0.3</w:t>
      </w:r>
      <w:r w:rsidRPr="006E61AB">
        <w:rPr>
          <w:rFonts w:asciiTheme="majorBidi" w:hAnsiTheme="majorBidi" w:cstheme="majorBidi"/>
          <w:i/>
          <w:iCs/>
          <w:sz w:val="26"/>
          <w:szCs w:val="26"/>
          <w:cs/>
        </w:rPr>
        <w:t xml:space="preserve"> ล้านบาท)</w:t>
      </w:r>
      <w:r w:rsidRPr="006E61AB">
        <w:rPr>
          <w:rFonts w:asciiTheme="majorBidi" w:hAnsiTheme="majorBidi" w:cstheme="majorBidi"/>
          <w:sz w:val="26"/>
          <w:szCs w:val="26"/>
        </w:rPr>
        <w:t xml:space="preserve"> </w:t>
      </w:r>
    </w:p>
    <w:p w14:paraId="20942BAA" w14:textId="6F5BE375" w:rsidR="00FB385E" w:rsidRDefault="00FB3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320361" w14:textId="2D673C32" w:rsidR="00FB385E" w:rsidRPr="006E61AB" w:rsidRDefault="00FB385E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221FDF">
        <w:rPr>
          <w:rFonts w:asciiTheme="majorBidi" w:hAnsiTheme="majorBidi" w:cstheme="majorBidi"/>
          <w:sz w:val="26"/>
          <w:szCs w:val="26"/>
          <w:cs/>
        </w:rPr>
        <w:t xml:space="preserve">นอกจากนี้ ณ วันที่ </w:t>
      </w:r>
      <w:r w:rsidRPr="00221FDF">
        <w:rPr>
          <w:rFonts w:asciiTheme="majorBidi" w:hAnsiTheme="majorBidi" w:cstheme="majorBidi"/>
          <w:sz w:val="26"/>
          <w:szCs w:val="26"/>
        </w:rPr>
        <w:t xml:space="preserve">31 </w:t>
      </w:r>
      <w:r w:rsidRPr="00221FD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221FDF">
        <w:rPr>
          <w:rFonts w:asciiTheme="majorBidi" w:hAnsiTheme="majorBidi" w:cstheme="majorBidi"/>
          <w:sz w:val="26"/>
          <w:szCs w:val="26"/>
        </w:rPr>
        <w:t xml:space="preserve"> 2561 </w:t>
      </w:r>
      <w:r w:rsidRPr="00221FDF">
        <w:rPr>
          <w:rFonts w:asciiTheme="majorBidi" w:hAnsiTheme="majorBidi" w:cstheme="majorBidi"/>
          <w:sz w:val="26"/>
          <w:szCs w:val="26"/>
          <w:cs/>
        </w:rPr>
        <w:t>บริษัทมีการค้ำประกันหุ้นกู้เพื่อโอนสิทธิเเรียกร้องในลูกหนี้ตามสัญญาเช่าซื้อ (หัก</w:t>
      </w:r>
      <w:r w:rsidRPr="00221FDF">
        <w:rPr>
          <w:rFonts w:asciiTheme="majorBidi" w:hAnsiTheme="majorBidi" w:cstheme="majorBidi"/>
          <w:sz w:val="26"/>
          <w:szCs w:val="26"/>
        </w:rPr>
        <w:t xml:space="preserve"> </w:t>
      </w:r>
      <w:r w:rsidRPr="00221FDF">
        <w:rPr>
          <w:rFonts w:asciiTheme="majorBidi" w:hAnsiTheme="majorBidi" w:cstheme="majorBidi"/>
          <w:sz w:val="26"/>
          <w:szCs w:val="26"/>
          <w:cs/>
        </w:rPr>
        <w:t xml:space="preserve">ดอกเบี้ยเช่าซื้อที่ยังไม่ถือเป็นรายได้) จำนวน </w:t>
      </w:r>
      <w:r w:rsidRPr="00221FDF">
        <w:rPr>
          <w:rFonts w:asciiTheme="majorBidi" w:hAnsiTheme="majorBidi" w:cstheme="majorBidi"/>
          <w:sz w:val="26"/>
          <w:szCs w:val="26"/>
        </w:rPr>
        <w:t>975.0</w:t>
      </w:r>
      <w:r w:rsidRPr="00221FDF">
        <w:rPr>
          <w:rFonts w:asciiTheme="majorBidi" w:hAnsiTheme="majorBidi" w:cstheme="majorBidi"/>
          <w:sz w:val="26"/>
          <w:szCs w:val="26"/>
          <w:cs/>
        </w:rPr>
        <w:t xml:space="preserve"> ล้านบาทกู้ตามที่กล่าวไว้ในหมายเหตุ </w:t>
      </w:r>
      <w:r w:rsidRPr="00221FDF">
        <w:rPr>
          <w:rFonts w:asciiTheme="majorBidi" w:hAnsiTheme="majorBidi" w:cstheme="majorBidi"/>
          <w:sz w:val="26"/>
          <w:szCs w:val="26"/>
        </w:rPr>
        <w:t>6</w:t>
      </w:r>
      <w:r w:rsidRPr="006E61AB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>
        <w:rPr>
          <w:rFonts w:asciiTheme="majorBidi" w:hAnsiTheme="majorBidi" w:cstheme="majorBidi"/>
          <w:i/>
          <w:iCs/>
          <w:sz w:val="26"/>
          <w:szCs w:val="26"/>
        </w:rPr>
        <w:t xml:space="preserve">(2562: </w:t>
      </w:r>
      <w:r>
        <w:rPr>
          <w:rFonts w:asciiTheme="majorBidi" w:hAnsiTheme="majorBidi" w:cstheme="majorBidi" w:hint="cs"/>
          <w:i/>
          <w:iCs/>
          <w:sz w:val="26"/>
          <w:szCs w:val="26"/>
          <w:cs/>
        </w:rPr>
        <w:t>ไม่มี)</w:t>
      </w:r>
    </w:p>
    <w:p w14:paraId="108DA920" w14:textId="77777777" w:rsidR="000A1595" w:rsidRPr="00CC2E1D" w:rsidRDefault="000A1595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1C508A5" w14:textId="781D1AF8" w:rsidR="00DC530F" w:rsidRPr="00CC2E1D" w:rsidRDefault="00313CA6" w:rsidP="0093015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66" w:name="_Toc23425278"/>
      <w:bookmarkStart w:id="67" w:name="_Toc33611538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34</w:t>
      </w:r>
      <w:r w:rsidR="0093015D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DC530F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หนี้สินที่อาจเกิดขึ้น</w:t>
      </w:r>
      <w:bookmarkEnd w:id="66"/>
      <w:bookmarkEnd w:id="67"/>
    </w:p>
    <w:p w14:paraId="202B7AD6" w14:textId="77777777" w:rsidR="0093015D" w:rsidRPr="00CC2E1D" w:rsidRDefault="0093015D" w:rsidP="00DC530F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0A90D91" w14:textId="34803692" w:rsidR="00B76BA0" w:rsidRPr="00CC2E1D" w:rsidRDefault="00B76BA0" w:rsidP="00B76BA0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และบริษัทที่เกี่ยวข้องกันกับผู้ถือหุ้นกู้แปลงสภาพรายหลักดังกล่าว ในฐานความผิด การแสดงสถานะการเงินของบริษัทที่ไม่ถูกต้องตามจริงและการหมิ่นประมาท การแสดงฐานะทางการเงินของบริษัทย่อยในประเทศสิงคโปร์ที่ไม่ถูกต้องตามจริง และการผิดสัญญาการจัดการสินเชื่อร่วมทางการเงินของบริษัทย่อยในประเทศอินโดนีเซีย โดยได้เรียกร้องให้บริษัทดำเนินการฟื้นฟูกิจการ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ผลลัพธ์ของคดีความดังกล่าวยังไม่สามารถระบุได้ในขณะนี้ ผู้บริหาร</w:t>
      </w:r>
      <w:r w:rsidR="00CC0590" w:rsidRPr="00221FDF">
        <w:rPr>
          <w:rFonts w:asciiTheme="majorBidi" w:hAnsiTheme="majorBidi" w:cstheme="majorBidi"/>
          <w:sz w:val="26"/>
          <w:szCs w:val="26"/>
          <w:cs/>
        </w:rPr>
        <w:t>พิจารณาว่าไม่มีประมาณการหนี้สิน</w:t>
      </w:r>
      <w:r w:rsidR="00CC0590" w:rsidRPr="00221FDF">
        <w:rPr>
          <w:rFonts w:asciiTheme="majorBidi" w:hAnsiTheme="majorBidi" w:cstheme="majorBidi"/>
          <w:sz w:val="26"/>
          <w:szCs w:val="26"/>
        </w:rPr>
        <w:t xml:space="preserve"> </w:t>
      </w:r>
      <w:r w:rsidR="00CC0590" w:rsidRPr="00221FDF">
        <w:rPr>
          <w:rFonts w:asciiTheme="majorBidi" w:hAnsiTheme="majorBidi" w:cstheme="majorBidi"/>
          <w:sz w:val="26"/>
          <w:szCs w:val="26"/>
          <w:cs/>
        </w:rPr>
        <w:t xml:space="preserve">การด้อยค่าของสินทรัพย์ หรือการจัดประเภทรายการใหม่ของหุ้นกู้แปลงสภาพที่จำเป็นต่องบการเงินเพิ่มเติม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4D27A06A" w14:textId="77777777" w:rsidR="00023B4D" w:rsidRPr="00CC2E1D" w:rsidRDefault="00023B4D" w:rsidP="00384BD1">
      <w:pPr>
        <w:jc w:val="thaiDistribute"/>
        <w:rPr>
          <w:rFonts w:asciiTheme="majorBidi" w:hAnsiTheme="majorBidi" w:cstheme="majorBidi"/>
          <w:sz w:val="26"/>
          <w:szCs w:val="26"/>
          <w:cs/>
        </w:rPr>
        <w:sectPr w:rsidR="00023B4D" w:rsidRPr="00CC2E1D" w:rsidSect="00420AD9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DD504C3" w14:textId="1600994B" w:rsidR="00D23BD9" w:rsidRPr="00CC2E1D" w:rsidRDefault="00E42C8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  <w:cs/>
        </w:rPr>
      </w:pPr>
      <w:r w:rsidRPr="00CC2E1D">
        <w:rPr>
          <w:rFonts w:asciiTheme="majorBidi" w:hAnsiTheme="majorBidi" w:cstheme="majorBidi"/>
          <w:b/>
          <w:sz w:val="26"/>
          <w:szCs w:val="26"/>
        </w:rPr>
        <w:lastRenderedPageBreak/>
        <w:t>34</w:t>
      </w:r>
      <w:r w:rsidR="00D23BD9" w:rsidRPr="00CC2E1D">
        <w:rPr>
          <w:rFonts w:asciiTheme="majorBidi" w:hAnsiTheme="majorBidi" w:cstheme="majorBidi"/>
          <w:b/>
          <w:sz w:val="26"/>
          <w:szCs w:val="26"/>
        </w:rPr>
        <w:t>.1</w:t>
      </w:r>
      <w:r w:rsidR="00D23BD9" w:rsidRPr="00CC2E1D">
        <w:rPr>
          <w:rFonts w:asciiTheme="majorBidi" w:hAnsiTheme="majorBidi" w:cstheme="majorBidi"/>
          <w:b/>
          <w:sz w:val="26"/>
          <w:szCs w:val="26"/>
        </w:rPr>
        <w:tab/>
      </w:r>
      <w:r w:rsidR="00D23BD9" w:rsidRPr="00CC2E1D">
        <w:rPr>
          <w:rFonts w:asciiTheme="majorBidi" w:hAnsiTheme="majorBidi" w:cstheme="majorBidi"/>
          <w:bCs/>
          <w:sz w:val="26"/>
          <w:szCs w:val="26"/>
          <w:cs/>
        </w:rPr>
        <w:t>คดีความในประเทศไทย</w:t>
      </w:r>
    </w:p>
    <w:p w14:paraId="2024B0B7" w14:textId="77777777" w:rsidR="00D23BD9" w:rsidRPr="00CC2E1D" w:rsidRDefault="00D23BD9" w:rsidP="00203149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คดีแพ่ง</w:t>
      </w:r>
    </w:p>
    <w:p w14:paraId="3A9C2A55" w14:textId="2E896A84" w:rsidR="00D23BD9" w:rsidRPr="00CC2E1D" w:rsidRDefault="00D23BD9" w:rsidP="00EA6EA0">
      <w:pPr>
        <w:pStyle w:val="ListParagraph"/>
        <w:numPr>
          <w:ilvl w:val="0"/>
          <w:numId w:val="9"/>
        </w:numPr>
        <w:tabs>
          <w:tab w:val="clear" w:pos="907"/>
          <w:tab w:val="clear" w:pos="1644"/>
          <w:tab w:val="left" w:pos="1260"/>
        </w:tabs>
        <w:ind w:left="1260"/>
        <w:rPr>
          <w:rFonts w:asciiTheme="majorBidi" w:hAnsiTheme="majorBidi" w:cstheme="majorBidi"/>
          <w:b/>
          <w:b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t>คดีแพ่งหมายเลขดำที่</w:t>
      </w:r>
      <w:r w:rsidRPr="00CC2E1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t>พ.</w:t>
      </w:r>
      <w:r w:rsidRPr="00CC2E1D">
        <w:rPr>
          <w:rFonts w:asciiTheme="majorBidi" w:hAnsiTheme="majorBidi" w:cstheme="majorBidi"/>
          <w:b/>
          <w:bCs/>
          <w:sz w:val="26"/>
          <w:szCs w:val="26"/>
        </w:rPr>
        <w:t xml:space="preserve"> 83/2561</w:t>
      </w:r>
    </w:p>
    <w:p w14:paraId="68C825F7" w14:textId="77777777" w:rsidR="00E42C88" w:rsidRPr="00CC2E1D" w:rsidRDefault="00E42C88" w:rsidP="00E42C88">
      <w:pPr>
        <w:pStyle w:val="ListParagraph"/>
        <w:tabs>
          <w:tab w:val="clear" w:pos="907"/>
          <w:tab w:val="clear" w:pos="1644"/>
          <w:tab w:val="left" w:pos="1260"/>
        </w:tabs>
        <w:ind w:left="1260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1857"/>
        <w:gridCol w:w="6030"/>
      </w:tblGrid>
      <w:tr w:rsidR="00183CE5" w:rsidRPr="00CC2E1D" w14:paraId="3EB7DC70" w14:textId="77777777" w:rsidTr="00DA2106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63C18EC0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8E3AC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2710A9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55B0A5E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74D8DD8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C2E1D" w14:paraId="0FB07EB1" w14:textId="77777777" w:rsidTr="00221FDF">
        <w:trPr>
          <w:trHeight w:val="1324"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2E907E58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</w:t>
            </w:r>
          </w:p>
          <w:p w14:paraId="784BBEA5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DDC77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”)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,</w:t>
            </w:r>
          </w:p>
          <w:p w14:paraId="333AD084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กรรมการและอดีตกรรมการของบริษัท</w:t>
            </w:r>
          </w:p>
          <w:p w14:paraId="725E2414" w14:textId="77777777" w:rsidR="00D23BD9" w:rsidRPr="00CC2E1D" w:rsidRDefault="00D23BD9" w:rsidP="00FE3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209B0216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ละเมิด</w:t>
            </w:r>
          </w:p>
          <w:p w14:paraId="75ABD257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บอกล้างโมฆียกรรมของหุ้นกู้แปลงสภาพ</w:t>
            </w:r>
          </w:p>
          <w:p w14:paraId="5BB15754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3D7017F1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8,020,132,483.88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10535E02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ได้ยื่นฟ้องคดีต่อศาลแพ่ง </w:t>
            </w:r>
          </w:p>
          <w:p w14:paraId="694A23F4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ยื่นคำให้การต่อศาลแพ่ง </w:t>
            </w:r>
          </w:p>
          <w:p w14:paraId="5C522E71" w14:textId="77777777" w:rsidR="00D23BD9" w:rsidRPr="004B00CF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17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ยื่นคำร้องต่อศาลแพ่งให้วินิจฉัย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ชี้ขาด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เบื้องต้นในปัญหาข้อกฎหมาย</w:t>
            </w:r>
          </w:p>
          <w:p w14:paraId="57CC86FB" w14:textId="77777777" w:rsidR="00D23BD9" w:rsidRPr="004B00CF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GL 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ได้ยื่นคำร้องขอคุ้มครองชั่วคราวต่อศาลแพ่งให้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หาเงินประกันมาให้เป็นจำนวน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10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</w:t>
            </w:r>
          </w:p>
          <w:p w14:paraId="5C633488" w14:textId="77777777" w:rsidR="00D23BD9" w:rsidRPr="004B00CF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ศาลได้ยกคำร้องขอคุ้มครองชั่วคราว ที่ให้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หาเงินประกันจำนวน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10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รวมถึงคำร้องที่ขอให้ศาลวินิจฉัยชี้ขาดเบื้องต้นในข้อกฎหมายและประเด็นข้อพิพาทระหว่าง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GL 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นอกจากนี้ศาลนัดพิจารณาคดีต่อเนื่องโดยนัดสืบพยานโจทก์และจำเลย ระหว่างวันที่ 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20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สิงหาคม และ 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2562</w:t>
            </w:r>
          </w:p>
          <w:p w14:paraId="5C34A0B6" w14:textId="3F5D4046" w:rsidR="00D23BD9" w:rsidRPr="004B00CF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ศาลกำหนดนัดฟังคำพิพากษาวันที่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</w:t>
            </w:r>
            <w:r w:rsidRPr="004B00C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00C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2562</w:t>
            </w:r>
          </w:p>
          <w:p w14:paraId="7777964B" w14:textId="41CDA56B" w:rsidR="004B00CF" w:rsidRPr="00221FDF" w:rsidRDefault="004B00CF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lastRenderedPageBreak/>
              <w:t xml:space="preserve">เมื่อวันที่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2562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ศาลยกเลิกวันนัดพิจารณาเดิมทั้งหมดและกำหนดวันนัดสืบพยานใหม่ระหว่างวันที่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และ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2563 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และนัดฟังคำพิพากษาวันที่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  <w:p w14:paraId="25290CCA" w14:textId="77777777" w:rsidR="006A3158" w:rsidRPr="00221FDF" w:rsidRDefault="00943256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2562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ศาลยกเลิกวันนัดพิจารณาเดิมทั้งหมดและกำหนดวันนัดสืบพยานใหม่ระหว่างวันที่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2563  </w:t>
            </w:r>
          </w:p>
          <w:p w14:paraId="7A6BABF3" w14:textId="57E5C7A6" w:rsidR="00943256" w:rsidRPr="00CC2E1D" w:rsidRDefault="00993A74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>ศาลกำหนด</w:t>
            </w:r>
            <w:r w:rsidR="00943256"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นัดฟังคำพิพากษาวันที่ </w:t>
            </w:r>
            <w:r w:rsidR="00943256" w:rsidRPr="00221FDF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="00943256" w:rsidRPr="00221F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943256" w:rsidRPr="00221FD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</w:tbl>
    <w:p w14:paraId="45611899" w14:textId="30059F80" w:rsidR="00D23BD9" w:rsidRPr="00CC2E1D" w:rsidRDefault="00D23BD9" w:rsidP="0020314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  <w:lastRenderedPageBreak/>
        <w:br w:type="page"/>
      </w:r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คดีแพ่งหมายเลขดำที่ พ. </w:t>
      </w:r>
      <w:r w:rsidRPr="00CC2E1D">
        <w:rPr>
          <w:rFonts w:asciiTheme="majorBidi" w:hAnsiTheme="majorBidi" w:cstheme="majorBidi"/>
          <w:b/>
          <w:bCs/>
          <w:sz w:val="26"/>
          <w:szCs w:val="26"/>
        </w:rPr>
        <w:t>2313/2561</w:t>
      </w:r>
    </w:p>
    <w:p w14:paraId="62C4AF64" w14:textId="77777777" w:rsidR="00E42C88" w:rsidRPr="00CC2E1D" w:rsidRDefault="00E42C88" w:rsidP="00E42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1080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CC2E1D" w14:paraId="4D4198C3" w14:textId="77777777" w:rsidTr="002E5182">
        <w:trPr>
          <w:trHeight w:val="424"/>
          <w:tblHeader/>
        </w:trPr>
        <w:tc>
          <w:tcPr>
            <w:tcW w:w="2430" w:type="dxa"/>
            <w:shd w:val="clear" w:color="auto" w:fill="auto"/>
          </w:tcPr>
          <w:p w14:paraId="38F9886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57F3146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361F78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062B10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652EBE26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C2E1D" w14:paraId="1C2B37A0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688E5AB6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83AEB35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proofErr w:type="gram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Ltd  (</w:t>
            </w:r>
            <w:proofErr w:type="gram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5E2A18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ละเมิด</w:t>
            </w:r>
          </w:p>
          <w:p w14:paraId="0281AC65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  <w:p w14:paraId="43BF51B8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ค่าสินไหมทดแทนพระราชบัญญัติล้มละลาย พ.ศ.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14:paraId="1DAECE1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880,000,000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56246B4B" w14:textId="77777777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เมษายน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2561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ยื่นฟ้อง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ต่อศาลแพ่ง </w:t>
            </w:r>
          </w:p>
          <w:p w14:paraId="4E350585" w14:textId="77777777" w:rsidR="00D23BD9" w:rsidRPr="00221FDF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17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2561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ศาลได้ยกคำร้องของ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ที่ขอจำหน่ายคดีชั่วคราว นอกจากนี้ศาล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กำหนดประเด็นพิจารณาในคดีและนัดพิจารณาคดีต่อเนื่องโดยนัดสืบพยานโจทก์และจำเลย ระหว่างวันที่</w:t>
            </w:r>
            <w:r w:rsidRPr="006A79E4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Pr="006A79E4">
              <w:rPr>
                <w:rFonts w:asciiTheme="majorBidi" w:hAnsiTheme="majorBidi" w:cstheme="majorBidi"/>
                <w:sz w:val="26"/>
                <w:szCs w:val="26"/>
              </w:rPr>
              <w:t xml:space="preserve"> 29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>พฤศจิกายน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 2562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321A105" w14:textId="36885C0C" w:rsidR="00D23BD9" w:rsidRPr="00CC2E1D" w:rsidRDefault="004B00CF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="Angsana New" w:hAnsi="Angsana New" w:cs="Angsana New"/>
                <w:sz w:val="26"/>
                <w:szCs w:val="26"/>
                <w:cs/>
              </w:rPr>
              <w:t xml:space="preserve">ศาลกำหนดฟังคำพิพากษาในวันที่ </w:t>
            </w:r>
            <w:r w:rsidRPr="00221FD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21FD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21FD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</w:tbl>
    <w:p w14:paraId="268FA59F" w14:textId="77777777" w:rsidR="00E42C88" w:rsidRPr="00CC2E1D" w:rsidRDefault="00E42C88" w:rsidP="00E42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1080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p w14:paraId="4101C3CD" w14:textId="501090CB" w:rsidR="00D23BD9" w:rsidRPr="00CC2E1D" w:rsidRDefault="00D23BD9" w:rsidP="00E42C8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 คดีแพ่งหมายเลขดำที่ พ. </w:t>
      </w:r>
      <w:r w:rsidRPr="00CC2E1D"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  <w:t>2399/2561</w:t>
      </w:r>
    </w:p>
    <w:p w14:paraId="52443B8C" w14:textId="77777777" w:rsidR="00E42C88" w:rsidRPr="00CC2E1D" w:rsidRDefault="00E42C88" w:rsidP="00E42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1080"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CC2E1D" w14:paraId="3468175B" w14:textId="77777777" w:rsidTr="002E5182">
        <w:trPr>
          <w:trHeight w:val="334"/>
          <w:tblHeader/>
        </w:trPr>
        <w:tc>
          <w:tcPr>
            <w:tcW w:w="2430" w:type="dxa"/>
            <w:shd w:val="clear" w:color="auto" w:fill="auto"/>
          </w:tcPr>
          <w:p w14:paraId="7BC15EAB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459C619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3119036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13D64D5F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1F63029E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CC2E1D" w14:paraId="19A5E469" w14:textId="77777777" w:rsidTr="002E5182">
        <w:tc>
          <w:tcPr>
            <w:tcW w:w="2430" w:type="dxa"/>
            <w:shd w:val="clear" w:color="auto" w:fill="auto"/>
          </w:tcPr>
          <w:p w14:paraId="1854BB21" w14:textId="77777777" w:rsidR="00D23BD9" w:rsidRPr="00CC2E1D" w:rsidRDefault="00D23BD9" w:rsidP="0020314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 Trust Co., Ltd. (“</w:t>
            </w:r>
            <w:proofErr w:type="spellStart"/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”) </w:t>
            </w:r>
          </w:p>
          <w:p w14:paraId="059B95E4" w14:textId="77777777" w:rsidR="00D23BD9" w:rsidRPr="00CC2E1D" w:rsidRDefault="00D23BD9" w:rsidP="0020314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7" w:hanging="284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CD2087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609AD53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ละเมิด</w:t>
            </w:r>
          </w:p>
          <w:p w14:paraId="2EF30DC7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หมิ่นประมาท</w:t>
            </w:r>
          </w:p>
          <w:p w14:paraId="3D6460D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hanging="15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42" w:type="dxa"/>
            <w:shd w:val="clear" w:color="auto" w:fill="auto"/>
          </w:tcPr>
          <w:p w14:paraId="4EE4C265" w14:textId="77777777" w:rsidR="00D23BD9" w:rsidRPr="006A79E4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20,271,232.88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39027ACD" w14:textId="77777777" w:rsidR="00D23BD9" w:rsidRPr="006A79E4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พฤษภาคม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</w:t>
            </w:r>
            <w:proofErr w:type="spellStart"/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ยื่นฟ้อง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GL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ต่อศาลแพ่งในฐานความผิดหมิ่นประมาท</w:t>
            </w:r>
          </w:p>
          <w:p w14:paraId="2F2DE9B5" w14:textId="77777777" w:rsidR="00D23BD9" w:rsidRPr="006A79E4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สิงหาคม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GL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ยื่นคำร้องขอให้ศาลจำหน่ายคดีชั่วคราว เพื่อรอศาลอาญามีคำพิพากษาหรือมีคำสั่งในคดีเลขที่ อ.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1346/2561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ต่อมาโจทก์ได้ยื่นคำคัดค้านคำร้องขอจำหน่ายคดีชั่วคราว</w:t>
            </w:r>
          </w:p>
          <w:p w14:paraId="0F6B996D" w14:textId="77777777" w:rsidR="00D23BD9" w:rsidRPr="006A79E4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สิงหาคม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ศาลกำหนดวันนัดชี้สองสถาน และกำหนดแนวทางการดำเนินคดีในวันที่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26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</w:t>
            </w:r>
          </w:p>
          <w:p w14:paraId="2DE9A7D1" w14:textId="77777777" w:rsidR="00D23BD9" w:rsidRPr="006A79E4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21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2562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ศาลกำหนดประเด็นในการพิจารณาและแจ้งการนัดพิจารณาคดีต่อเนื่องโดยนัดสืบพยานโจทก์และจำเลย ระหว่างวันที่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และ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28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2563</w:t>
            </w:r>
          </w:p>
          <w:p w14:paraId="6461B5CF" w14:textId="77777777" w:rsidR="00D23BD9" w:rsidRPr="006A79E4" w:rsidRDefault="00D23BD9" w:rsidP="00E42C88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ศาลกำหนดฟังคำพิพากษาในวันที่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20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มีนาคม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2563</w:t>
            </w:r>
          </w:p>
          <w:p w14:paraId="2AE47694" w14:textId="1D494F60" w:rsidR="007E6DBD" w:rsidRPr="00221FDF" w:rsidRDefault="007E6DBD" w:rsidP="007E6DBD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221FD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</w:t>
            </w:r>
            <w:r w:rsidRPr="00221FD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2563 </w:t>
            </w:r>
            <w:proofErr w:type="spellStart"/>
            <w:r w:rsidRPr="00221FD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221FD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 </w:t>
            </w:r>
            <w:r w:rsidRPr="00221FD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JTA </w:t>
            </w:r>
            <w:r w:rsidRPr="00221F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ขอถอนฟ้องคดีนี้ ศาลอนุญาตให้ถอนฟ้องและให้จำหน่ายคดีออกจากสารบบความ </w:t>
            </w:r>
          </w:p>
        </w:tc>
      </w:tr>
    </w:tbl>
    <w:p w14:paraId="3FC7CC62" w14:textId="584562FF" w:rsidR="00D23BD9" w:rsidRPr="00CC2E1D" w:rsidRDefault="00D23BD9" w:rsidP="00203149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lastRenderedPageBreak/>
        <w:t>คดีฟื้นฟูกิจการ</w:t>
      </w:r>
    </w:p>
    <w:p w14:paraId="6EF8A956" w14:textId="37D9F0BE" w:rsidR="00D23BD9" w:rsidRPr="00CC2E1D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คดีฟื้นฟูกิจการ หมายเลขดำที่ ฟ.</w:t>
      </w:r>
      <w:r w:rsidRPr="00CC2E1D">
        <w:rPr>
          <w:rFonts w:asciiTheme="majorBidi" w:hAnsiTheme="majorBidi" w:cstheme="majorBidi"/>
          <w:b/>
          <w:bCs/>
          <w:sz w:val="26"/>
          <w:szCs w:val="26"/>
        </w:rPr>
        <w:t>1/2561</w:t>
      </w:r>
    </w:p>
    <w:tbl>
      <w:tblPr>
        <w:tblW w:w="14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5793"/>
      </w:tblGrid>
      <w:tr w:rsidR="00183CE5" w:rsidRPr="00CC2E1D" w14:paraId="26275B84" w14:textId="77777777" w:rsidTr="00E42C88">
        <w:trPr>
          <w:tblHeader/>
        </w:trPr>
        <w:tc>
          <w:tcPr>
            <w:tcW w:w="2430" w:type="dxa"/>
            <w:shd w:val="clear" w:color="auto" w:fill="auto"/>
          </w:tcPr>
          <w:p w14:paraId="5B14D6D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9834FE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D9DEBB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3E67F92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5793" w:type="dxa"/>
            <w:shd w:val="clear" w:color="auto" w:fill="auto"/>
          </w:tcPr>
          <w:p w14:paraId="35CD75A7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C2E1D" w14:paraId="4ECB886C" w14:textId="77777777" w:rsidTr="0017198F">
        <w:trPr>
          <w:trHeight w:val="6715"/>
        </w:trPr>
        <w:tc>
          <w:tcPr>
            <w:tcW w:w="2430" w:type="dxa"/>
            <w:shd w:val="clear" w:color="auto" w:fill="auto"/>
          </w:tcPr>
          <w:p w14:paraId="4EEE943E" w14:textId="77777777" w:rsidR="00D23BD9" w:rsidRPr="00CC2E1D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</w:t>
            </w:r>
          </w:p>
          <w:p w14:paraId="31B9FEB1" w14:textId="77777777" w:rsidR="00D23BD9" w:rsidRPr="00CC2E1D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6CA2EB" w14:textId="77777777" w:rsidR="00D23BD9" w:rsidRPr="00CC2E1D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ind w:left="175"/>
              <w:contextualSpacing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2DB2EA50" w14:textId="77777777" w:rsidR="00D23BD9" w:rsidRPr="00CC2E1D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14:paraId="43D3C9D7" w14:textId="77777777" w:rsidR="00D23BD9" w:rsidRPr="00CC2E1D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180,000,000</w:t>
            </w:r>
          </w:p>
          <w:p w14:paraId="2EF32196" w14:textId="77777777" w:rsidR="00D23BD9" w:rsidRPr="00CC2E1D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  <w:p w14:paraId="405C4139" w14:textId="77777777" w:rsidR="00D23BD9" w:rsidRPr="00CC2E1D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5793" w:type="dxa"/>
            <w:shd w:val="clear" w:color="auto" w:fill="auto"/>
          </w:tcPr>
          <w:p w14:paraId="2E3EF75B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2561 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ยื่นคำร้องขอฟื้นฟูกิจการของ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ต่อศาลล้มละลายกลาง</w:t>
            </w:r>
          </w:p>
          <w:p w14:paraId="40A43B1F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2561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ยื่นคำคัดค้านคำร้องขอฟื้นฟูกิจการ</w:t>
            </w:r>
          </w:p>
          <w:p w14:paraId="777CDEAA" w14:textId="77777777" w:rsidR="00D23BD9" w:rsidRPr="00CC2E1D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ต่อศาล</w:t>
            </w:r>
          </w:p>
          <w:p w14:paraId="0C7707C3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ศาลล้มละลายกลางได้มีคำสั่งยกคำร้องขอฟื้นฟูกิจการที่ยื่นโดย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JTA</w:t>
            </w:r>
          </w:p>
          <w:p w14:paraId="4D717BD0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2561 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ได้ยื่นอุทธรณ์คำสั่งยกคำร้องขอฟื้นฟูกิจการ และศาลมีคำสั่งรับอุทธรณ์ 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2561 </w:t>
            </w:r>
          </w:p>
          <w:p w14:paraId="15A7A857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2561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14:paraId="5BF1D9E9" w14:textId="77777777" w:rsidR="00D23BD9" w:rsidRPr="007E6DB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ในวันที่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ศาลอุทธรณ์คดีชำนาญพิเศษมี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  <w:t>คำ</w:t>
            </w:r>
            <w:r w:rsidRPr="007E6DB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พิพากษายกคำสั่งของศาลล้มละลายกลางที่งดไต่สวน และให้ศาลล้มละลายกลางไต่สวนคำร้องขอของ </w:t>
            </w:r>
            <w:r w:rsidRPr="007E6D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JTA </w:t>
            </w:r>
            <w:r w:rsidRPr="007E6DB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แล้วมีคำสั่งใหม่ตามรูปคดี</w:t>
            </w:r>
          </w:p>
          <w:p w14:paraId="6841A459" w14:textId="77777777" w:rsidR="00D23BD9" w:rsidRPr="007E6DB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 w:bidi="ar-SA"/>
              </w:rPr>
            </w:pP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ในวันที่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26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เมษายน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2562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ศาลไต่สวนพยานบางส่วนของ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JTA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และนัดไต่สวนต่อเนื่องในวันที่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26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ถึง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กรกฎาคม </w:t>
            </w:r>
            <w:r w:rsidRPr="007E6DBD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</w:p>
          <w:p w14:paraId="394AC8F8" w14:textId="32E8346A" w:rsidR="00D23BD9" w:rsidRPr="00221FDF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ในวันที่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28 </w:t>
            </w:r>
            <w:r w:rsidR="00975DB3"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ได้มีการไต่สวนพยานของคู่ความทั้งสองฝ่ายจนเสร็จสิ้น</w:t>
            </w:r>
          </w:p>
          <w:p w14:paraId="66D08E34" w14:textId="77777777" w:rsidR="00D23BD9" w:rsidRPr="00221FDF" w:rsidRDefault="00DA2106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ในวันที่ </w:t>
            </w:r>
            <w:r w:rsidR="00943256"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15</w:t>
            </w:r>
            <w:r w:rsidR="00943256"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สิงหาคม </w:t>
            </w:r>
            <w:r w:rsidR="00943256"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2562 </w:t>
            </w:r>
            <w:r w:rsidR="00943256"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ศาลพิพากษายกคำร้องขอฟื้นฟูกิจการ</w:t>
            </w:r>
          </w:p>
          <w:p w14:paraId="098E69CA" w14:textId="77777777" w:rsidR="007E6DBD" w:rsidRPr="00221FDF" w:rsidRDefault="007E6DBD" w:rsidP="007E6DBD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13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2562 JTA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ยื่นอุทธรณ์คำสั่งศาลที่ให้ยกคำร้องขอฟื้นฟูกิจการ</w:t>
            </w:r>
          </w:p>
          <w:p w14:paraId="050C9562" w14:textId="790D8653" w:rsidR="006A3158" w:rsidRPr="00CC2E1D" w:rsidRDefault="007E6DBD" w:rsidP="007E6DBD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ขณะนี้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GL </w:t>
            </w:r>
            <w:r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อยู่ในขั้นตอนการเตรียมคำแก้อุทธรณ์ ซึ่งจะถึงกำหนดยื่นในวันที่ </w:t>
            </w:r>
            <w:r w:rsidR="006A79E4"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20</w:t>
            </w:r>
            <w:r w:rsidR="006A79E4" w:rsidRPr="00221FD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มีนาคม</w:t>
            </w:r>
            <w:r w:rsidR="006A79E4" w:rsidRPr="00221FDF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 2563</w:t>
            </w:r>
          </w:p>
        </w:tc>
      </w:tr>
    </w:tbl>
    <w:p w14:paraId="4A743223" w14:textId="28C580EF" w:rsidR="00D23BD9" w:rsidRPr="00CC2E1D" w:rsidRDefault="00D23BD9" w:rsidP="00203149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lastRenderedPageBreak/>
        <w:t>คดีอาญา</w:t>
      </w:r>
    </w:p>
    <w:p w14:paraId="66B44164" w14:textId="77777777" w:rsidR="00D23BD9" w:rsidRPr="00CC2E1D" w:rsidRDefault="00D23BD9" w:rsidP="00203149">
      <w:pPr>
        <w:pStyle w:val="ListParagraph"/>
        <w:numPr>
          <w:ilvl w:val="0"/>
          <w:numId w:val="10"/>
        </w:numPr>
        <w:tabs>
          <w:tab w:val="left" w:pos="126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</w:rPr>
        <w:t>คดีอาญาหมายเลขดำที่ อ.</w:t>
      </w:r>
      <w:r w:rsidRPr="00CC2E1D">
        <w:rPr>
          <w:rFonts w:asciiTheme="majorBidi" w:hAnsiTheme="majorBidi" w:cstheme="majorBidi"/>
          <w:b/>
          <w:bCs/>
          <w:sz w:val="26"/>
          <w:szCs w:val="26"/>
        </w:rPr>
        <w:t xml:space="preserve"> 6/2561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CC2E1D" w14:paraId="63461CAB" w14:textId="77777777" w:rsidTr="002E5182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B20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684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44F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BB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2444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CC2E1D" w14:paraId="6279C274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13C6AF67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843CFBE" w14:textId="77777777" w:rsidR="00D23BD9" w:rsidRPr="00CC2E1D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  <w:p w14:paraId="6C85973E" w14:textId="77777777" w:rsidR="00D23BD9" w:rsidRPr="00CC2E1D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Mr. Nobuyoshi Fujisawa</w:t>
            </w:r>
          </w:p>
          <w:p w14:paraId="5C0822F4" w14:textId="77777777" w:rsidR="00D23BD9" w:rsidRPr="00CC2E1D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Mr. Shigeyoshi Asano</w:t>
            </w:r>
          </w:p>
          <w:p w14:paraId="3F31C72D" w14:textId="77777777" w:rsidR="00D23BD9" w:rsidRPr="00CC2E1D" w:rsidRDefault="00D23BD9" w:rsidP="00203149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ที่ปรึกษากฎหมาย</w:t>
            </w:r>
          </w:p>
          <w:p w14:paraId="73B2EFB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32A2848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14:paraId="1FC27161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01845D46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ยื่นฟ้องคดีอาญาต่อศาลล้มละลายกลาง </w:t>
            </w:r>
          </w:p>
          <w:p w14:paraId="4DFB0166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ศาลได้มีคำสั่งให้กำหนดวันนัดถามค้านพยานโจทก์และไต่สวนมูลฟ้องต่อ ในวันที่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และ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17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2562</w:t>
            </w:r>
          </w:p>
          <w:p w14:paraId="31717E06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16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กระบวนพิจารณาถามค้านพยานโจทก์</w:t>
            </w:r>
          </w:p>
          <w:p w14:paraId="69FC748F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11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และ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18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มีนาคม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ศาลไต่สวนมูลฟ้อง</w:t>
            </w:r>
          </w:p>
          <w:p w14:paraId="15107DA0" w14:textId="77777777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2562 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ถอนฟ้องจำเลยที่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  <w:p w14:paraId="34B01747" w14:textId="05F3DA30" w:rsidR="00D23BD9" w:rsidRPr="00CC2E1D" w:rsidRDefault="001C21A0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11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มีนาคม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2562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ศาลจำหน่ายคดีชั่วคราวเพื่อรอฟังผลของคดีฟื้นฟูกิจการ</w:t>
            </w:r>
            <w:bookmarkStart w:id="68" w:name="_GoBack"/>
            <w:bookmarkEnd w:id="68"/>
          </w:p>
        </w:tc>
      </w:tr>
    </w:tbl>
    <w:p w14:paraId="7425B6CD" w14:textId="77777777" w:rsidR="00D23BD9" w:rsidRPr="00CC2E1D" w:rsidRDefault="00D23BD9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/>
        <w:rPr>
          <w:rFonts w:asciiTheme="majorBidi" w:hAnsiTheme="majorBidi" w:cstheme="majorBidi"/>
          <w:sz w:val="26"/>
          <w:szCs w:val="26"/>
          <w:lang w:val="en-GB" w:bidi="ar-SA"/>
        </w:rPr>
      </w:pPr>
    </w:p>
    <w:p w14:paraId="65E2CE6E" w14:textId="2B751463" w:rsidR="00D23BD9" w:rsidRPr="00CC2E1D" w:rsidRDefault="00D23BD9" w:rsidP="00203149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 w:hanging="502"/>
        <w:rPr>
          <w:rFonts w:asciiTheme="majorBidi" w:hAnsiTheme="majorBidi" w:cstheme="majorBidi"/>
          <w:sz w:val="26"/>
          <w:szCs w:val="26"/>
          <w:lang w:val="en-GB" w:bidi="ar-SA"/>
        </w:rPr>
      </w:pP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คดีอาญาหมายเลขที่ อ. </w:t>
      </w:r>
      <w:r w:rsidRPr="00CC2E1D">
        <w:rPr>
          <w:rFonts w:asciiTheme="majorBidi" w:hAnsiTheme="majorBidi" w:cstheme="majorBidi"/>
          <w:b/>
          <w:bCs/>
          <w:sz w:val="26"/>
          <w:szCs w:val="26"/>
          <w:lang w:val="en-GB" w:bidi="ar-SA"/>
        </w:rPr>
        <w:t>1346/2561 (</w:t>
      </w: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ศาล</w:t>
      </w:r>
      <w:r w:rsidR="006756BC"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อาญา</w:t>
      </w:r>
      <w:r w:rsidRPr="00CC2E1D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ยกฟ้อง)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CC2E1D" w14:paraId="7EEFEF69" w14:textId="77777777" w:rsidTr="002E5182">
        <w:trPr>
          <w:trHeight w:val="244"/>
        </w:trPr>
        <w:tc>
          <w:tcPr>
            <w:tcW w:w="2430" w:type="dxa"/>
            <w:shd w:val="clear" w:color="auto" w:fill="auto"/>
          </w:tcPr>
          <w:p w14:paraId="7741339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1B658891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134F2A0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74CB6B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41" w:type="dxa"/>
            <w:shd w:val="clear" w:color="auto" w:fill="auto"/>
          </w:tcPr>
          <w:p w14:paraId="2509AAF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C2E1D" w14:paraId="16B6DD08" w14:textId="77777777" w:rsidTr="002E5182">
        <w:tc>
          <w:tcPr>
            <w:tcW w:w="2430" w:type="dxa"/>
            <w:shd w:val="clear" w:color="auto" w:fill="auto"/>
          </w:tcPr>
          <w:p w14:paraId="55C085C1" w14:textId="77777777" w:rsidR="00D23BD9" w:rsidRPr="00CC2E1D" w:rsidRDefault="00D23BD9" w:rsidP="0020314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 Trust Co., Ltd. (“</w:t>
            </w:r>
            <w:proofErr w:type="spellStart"/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”) </w:t>
            </w:r>
          </w:p>
          <w:p w14:paraId="55D82BA2" w14:textId="77777777" w:rsidR="00D23BD9" w:rsidRPr="00CC2E1D" w:rsidRDefault="00D23BD9" w:rsidP="0020314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7" w:hanging="284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  <w:p w14:paraId="610EBC9E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0D66E047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EB6C654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หมิ่นประมาท</w:t>
            </w:r>
          </w:p>
        </w:tc>
        <w:tc>
          <w:tcPr>
            <w:tcW w:w="1842" w:type="dxa"/>
            <w:shd w:val="clear" w:color="auto" w:fill="auto"/>
          </w:tcPr>
          <w:p w14:paraId="04E369BF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235C8713" w14:textId="77777777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พฤษภาคม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2561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ยื่นฟ้อง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ต่อศาลอาญา</w:t>
            </w:r>
          </w:p>
          <w:p w14:paraId="2FB6B0B5" w14:textId="77777777" w:rsidR="00D23BD9" w:rsidRPr="006A79E4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 13 ธันวาคม 2561 ศาลอาญาดำเนินการไต่สวนมูลฟ้องของโจทก์เสร็จสิ้น</w:t>
            </w:r>
          </w:p>
          <w:p w14:paraId="0EA5CA34" w14:textId="7CCB4536" w:rsidR="00D23BD9" w:rsidRPr="006A79E4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เมื่อวันที่ 31 มกราคม 2562 ศาลมีคำพิพากษาให้ยกฟ้องของ </w:t>
            </w:r>
            <w:proofErr w:type="spellStart"/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>JTrust</w:t>
            </w:r>
            <w:proofErr w:type="spellEnd"/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และ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>JTA</w:t>
            </w:r>
          </w:p>
          <w:p w14:paraId="2B050DA2" w14:textId="77777777" w:rsidR="007E6DBD" w:rsidRPr="006A79E4" w:rsidRDefault="007E6DBD" w:rsidP="007E6DBD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theme="minorBidi"/>
                <w:sz w:val="26"/>
                <w:szCs w:val="26"/>
              </w:rPr>
            </w:pPr>
            <w:r w:rsidRPr="006A79E4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6A79E4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6A79E4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6A79E4">
              <w:rPr>
                <w:rFonts w:ascii="Angsana New" w:hAnsi="Angsana New"/>
                <w:sz w:val="26"/>
                <w:szCs w:val="26"/>
              </w:rPr>
              <w:t xml:space="preserve">2562 </w:t>
            </w:r>
            <w:proofErr w:type="spellStart"/>
            <w:r w:rsidRPr="006A79E4">
              <w:rPr>
                <w:rFonts w:ascii="Angsana New" w:hAnsi="Angsana New"/>
                <w:sz w:val="26"/>
                <w:szCs w:val="26"/>
              </w:rPr>
              <w:t>JTrust</w:t>
            </w:r>
            <w:proofErr w:type="spellEnd"/>
            <w:r w:rsidRPr="006A79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9E4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6A79E4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6A79E4">
              <w:rPr>
                <w:rFonts w:ascii="Angsana New" w:hAnsi="Angsana New"/>
                <w:sz w:val="26"/>
                <w:szCs w:val="26"/>
                <w:cs/>
              </w:rPr>
              <w:t xml:space="preserve">ยื่นอุทธรณ์คำพิพากษา </w:t>
            </w:r>
          </w:p>
          <w:p w14:paraId="094AD415" w14:textId="16E72540" w:rsidR="00D23BD9" w:rsidRPr="00CC2E1D" w:rsidRDefault="007E6DBD" w:rsidP="007E6DBD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21FDF">
              <w:rPr>
                <w:rFonts w:ascii="Angsana New" w:hAnsi="Angsana New"/>
                <w:sz w:val="26"/>
                <w:szCs w:val="26"/>
              </w:rPr>
              <w:t>256</w:t>
            </w:r>
            <w:r w:rsidR="006A79E4" w:rsidRPr="00221FDF">
              <w:rPr>
                <w:rFonts w:ascii="Angsana New" w:hAnsi="Angsana New"/>
                <w:sz w:val="26"/>
                <w:szCs w:val="26"/>
              </w:rPr>
              <w:t>2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>ศาลอุทธณ์พิพากษายืนตามศาลชั้นต้น</w:t>
            </w:r>
          </w:p>
        </w:tc>
      </w:tr>
    </w:tbl>
    <w:p w14:paraId="12C852DC" w14:textId="53E2047A" w:rsidR="007E6DBD" w:rsidRDefault="007E6DB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</w:rPr>
      </w:pPr>
    </w:p>
    <w:p w14:paraId="20D2A3E0" w14:textId="77777777" w:rsidR="00B457E9" w:rsidRDefault="00B457E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</w:rPr>
      </w:pPr>
    </w:p>
    <w:p w14:paraId="004A469D" w14:textId="6AD54516" w:rsidR="00D23BD9" w:rsidRPr="00CC2E1D" w:rsidRDefault="007226A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CC2E1D">
        <w:rPr>
          <w:rFonts w:asciiTheme="majorBidi" w:hAnsiTheme="majorBidi" w:cstheme="majorBidi"/>
          <w:b/>
          <w:sz w:val="26"/>
          <w:szCs w:val="26"/>
        </w:rPr>
        <w:lastRenderedPageBreak/>
        <w:t>34</w:t>
      </w:r>
      <w:r w:rsidR="00D23BD9" w:rsidRPr="00CC2E1D">
        <w:rPr>
          <w:rFonts w:asciiTheme="majorBidi" w:hAnsiTheme="majorBidi" w:cstheme="majorBidi"/>
          <w:b/>
          <w:sz w:val="26"/>
          <w:szCs w:val="26"/>
        </w:rPr>
        <w:t>.2</w:t>
      </w:r>
      <w:r w:rsidR="00D23BD9" w:rsidRPr="00CC2E1D">
        <w:rPr>
          <w:rFonts w:asciiTheme="majorBidi" w:hAnsiTheme="majorBidi" w:cstheme="majorBidi"/>
          <w:b/>
          <w:sz w:val="26"/>
          <w:szCs w:val="26"/>
        </w:rPr>
        <w:tab/>
      </w:r>
      <w:r w:rsidR="00D23BD9" w:rsidRPr="00CC2E1D">
        <w:rPr>
          <w:rFonts w:asciiTheme="majorBidi" w:hAnsiTheme="majorBidi" w:cstheme="majorBidi"/>
          <w:bCs/>
          <w:sz w:val="26"/>
          <w:szCs w:val="26"/>
          <w:cs/>
        </w:rPr>
        <w:t>คดีความในสิงคโปร์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75"/>
      </w:tblGrid>
      <w:tr w:rsidR="00183CE5" w:rsidRPr="00CC2E1D" w14:paraId="5C3C049F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70D3E5C1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0C221F44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14:paraId="14163AD0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14:paraId="33DAFF80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75" w:type="dxa"/>
            <w:shd w:val="clear" w:color="auto" w:fill="auto"/>
          </w:tcPr>
          <w:p w14:paraId="7388A558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C2E1D" w14:paraId="1E16851A" w14:textId="77777777" w:rsidTr="002E5182">
        <w:tc>
          <w:tcPr>
            <w:tcW w:w="1660" w:type="dxa"/>
            <w:shd w:val="clear" w:color="auto" w:fill="auto"/>
          </w:tcPr>
          <w:p w14:paraId="058A3815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Pte.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Ltd.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22963BD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>Group Lease Holdings Ltd.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GLH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”),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อดีตกรรมการของบริษัทและจำเลยอื่นๆ</w:t>
            </w:r>
          </w:p>
        </w:tc>
        <w:tc>
          <w:tcPr>
            <w:tcW w:w="1942" w:type="dxa"/>
            <w:shd w:val="clear" w:color="auto" w:fill="auto"/>
          </w:tcPr>
          <w:p w14:paraId="7881B7FC" w14:textId="77777777" w:rsidR="00D23BD9" w:rsidRPr="00CC2E1D" w:rsidRDefault="00D23BD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14:paraId="237C3071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ค่าเสียหาย</w:t>
            </w:r>
          </w:p>
          <w:p w14:paraId="6E5B161F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</w:t>
            </w:r>
          </w:p>
          <w:p w14:paraId="376C908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  <w:p w14:paraId="5AF09EC5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6275" w:type="dxa"/>
            <w:shd w:val="clear" w:color="auto" w:fill="auto"/>
          </w:tcPr>
          <w:p w14:paraId="5C07D9B6" w14:textId="77777777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2560 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ได้ยื่นฟ้อง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และจำเลยอื่นๆ ต่อศาลแห่งประเทศสิงคโปร์ </w:t>
            </w:r>
          </w:p>
          <w:p w14:paraId="3437F568" w14:textId="77777777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an Ex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>Parte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gramStart"/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basis) 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โดยศาลแห่งประเทศสิงคโปร์ได้มีคำสั่งอนุญาตตามคำร้องดังกล่าว</w:t>
            </w:r>
            <w:proofErr w:type="gramEnd"/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โดยสั่ง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180,000,000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ไม่รวมค่าใช้จ่ายการดำเนินการธุรกิจตามปกติ และค่าทนายความ)</w:t>
            </w:r>
          </w:p>
          <w:p w14:paraId="61CE6BE6" w14:textId="77777777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ได้ปฎิเสธทุกข้อกล่าวหาของ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อีกทั้ง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14:paraId="13C6B76D" w14:textId="67A382D9" w:rsidR="00DD0A4C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ที่ได้ยื่นขอขยายผลคุ้มครองชั่วคราวด้วย </w:t>
            </w:r>
          </w:p>
          <w:p w14:paraId="085D4D9B" w14:textId="29253749" w:rsidR="00D23BD9" w:rsidRPr="00CC2E1D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ได้ยื่นอุทธรณ์คำสั่งยกคำร้องต่อศาล โดยในวันที่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GLH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180,000,000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ไม่รวมค่าใช้จ่ายในการดำเนินธุรกิจตามปกติ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14:paraId="06033342" w14:textId="77777777" w:rsidR="00C37C5D" w:rsidRPr="006A79E4" w:rsidRDefault="00D23BD9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การพิจารณาคดีดังกล่าว</w:t>
            </w:r>
            <w:r w:rsidR="00C37C5D"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>มีขึ้น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ระหว่างวันที่ </w:t>
            </w:r>
            <w:r w:rsidRPr="006A79E4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ถึง </w:t>
            </w:r>
            <w:r w:rsidRPr="006A79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A79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6A79E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  <w:p w14:paraId="670DA50B" w14:textId="3FA14111" w:rsidR="00D23BD9" w:rsidRPr="00D0147D" w:rsidRDefault="007E6DBD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21FDF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 2563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 xml:space="preserve">ศาลมีคำสั่งยกฟ้องของ 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 xml:space="preserve">พร้อมทั้งสั่งให้ </w:t>
            </w:r>
            <w:r w:rsidRPr="00221FDF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221FDF">
              <w:rPr>
                <w:rFonts w:ascii="Angsana New" w:hAnsi="Angsana New"/>
                <w:sz w:val="26"/>
                <w:szCs w:val="26"/>
                <w:cs/>
              </w:rPr>
              <w:t>รับผิดชอบค่าใช้จ่ายต่างๆ ของจำเลยทุกคน</w:t>
            </w:r>
          </w:p>
          <w:p w14:paraId="32F93943" w14:textId="040D005A" w:rsidR="00221FDF" w:rsidRPr="007E6DBD" w:rsidRDefault="00221FDF" w:rsidP="00203149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ในวันเดียวกันนี้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JTA </w:t>
            </w:r>
            <w:r>
              <w:rPr>
                <w:rFonts w:ascii="Angsana New" w:hAnsi="Angsana New"/>
                <w:sz w:val="26"/>
                <w:szCs w:val="26"/>
                <w:cs/>
              </w:rPr>
              <w:t>ยื่นอุทธรณ์คำพิพากษาดังกล่าวต่อศาลอุทธรณ์</w:t>
            </w:r>
          </w:p>
        </w:tc>
      </w:tr>
    </w:tbl>
    <w:p w14:paraId="60FCEE0A" w14:textId="29C437F5" w:rsidR="00D23BD9" w:rsidRPr="00CC2E1D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  <w:r w:rsidRPr="00CC2E1D">
        <w:rPr>
          <w:rFonts w:asciiTheme="majorBidi" w:hAnsiTheme="majorBidi" w:cstheme="majorBidi"/>
          <w:bCs/>
          <w:sz w:val="26"/>
          <w:szCs w:val="26"/>
        </w:rPr>
        <w:lastRenderedPageBreak/>
        <w:br w:type="page"/>
      </w:r>
      <w:r w:rsidR="007226A1" w:rsidRPr="00CC2E1D">
        <w:rPr>
          <w:rFonts w:asciiTheme="majorBidi" w:hAnsiTheme="majorBidi" w:cstheme="majorBidi"/>
          <w:b/>
          <w:sz w:val="26"/>
          <w:szCs w:val="26"/>
        </w:rPr>
        <w:lastRenderedPageBreak/>
        <w:t>34</w:t>
      </w:r>
      <w:r w:rsidRPr="00CC2E1D">
        <w:rPr>
          <w:rFonts w:asciiTheme="majorBidi" w:hAnsiTheme="majorBidi" w:cstheme="majorBidi"/>
          <w:b/>
          <w:sz w:val="26"/>
          <w:szCs w:val="26"/>
        </w:rPr>
        <w:t>.3</w:t>
      </w:r>
      <w:r w:rsidRPr="00CC2E1D">
        <w:rPr>
          <w:rFonts w:asciiTheme="majorBidi" w:hAnsiTheme="majorBidi" w:cstheme="majorBidi"/>
          <w:b/>
          <w:sz w:val="26"/>
          <w:szCs w:val="26"/>
        </w:rPr>
        <w:tab/>
      </w:r>
      <w:r w:rsidRPr="00CC2E1D">
        <w:rPr>
          <w:rFonts w:asciiTheme="majorBidi" w:hAnsiTheme="majorBidi" w:cstheme="majorBidi"/>
          <w:bCs/>
          <w:sz w:val="26"/>
          <w:szCs w:val="26"/>
          <w:cs/>
        </w:rPr>
        <w:t>คดีความในประเทศอินโดนีเซีย</w:t>
      </w:r>
    </w:p>
    <w:p w14:paraId="09503329" w14:textId="77777777" w:rsidR="00D23BD9" w:rsidRPr="00CC2E1D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</w:rPr>
      </w:pPr>
      <w:r w:rsidRPr="00CC2E1D">
        <w:rPr>
          <w:rFonts w:asciiTheme="majorBidi" w:hAnsiTheme="majorBidi" w:cstheme="majorBidi"/>
          <w:bCs/>
          <w:sz w:val="26"/>
          <w:szCs w:val="26"/>
        </w:rPr>
        <w:tab/>
      </w:r>
      <w:r w:rsidRPr="00CC2E1D">
        <w:rPr>
          <w:rFonts w:asciiTheme="majorBidi" w:hAnsiTheme="majorBidi" w:cstheme="majorBidi"/>
          <w:bCs/>
          <w:sz w:val="26"/>
          <w:szCs w:val="26"/>
          <w:cs/>
        </w:rPr>
        <w:t>ก)  คดีแพ่งหมายเลข</w:t>
      </w:r>
      <w:r w:rsidRPr="00CC2E1D">
        <w:rPr>
          <w:rFonts w:asciiTheme="majorBidi" w:hAnsiTheme="majorBidi" w:cstheme="majorBidi"/>
          <w:b/>
          <w:sz w:val="26"/>
          <w:szCs w:val="26"/>
        </w:rPr>
        <w:t xml:space="preserve"> 542/PDT.G/2018/PN.JKT.PST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663"/>
      </w:tblGrid>
      <w:tr w:rsidR="00183CE5" w:rsidRPr="00CC2E1D" w14:paraId="757A60B9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64C7685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50FB81A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5BAA3458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2BA6E8C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663" w:type="dxa"/>
            <w:shd w:val="clear" w:color="auto" w:fill="auto"/>
          </w:tcPr>
          <w:p w14:paraId="3D3D5889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CC2E1D" w14:paraId="52BDA290" w14:textId="77777777" w:rsidTr="002E5182">
        <w:trPr>
          <w:trHeight w:val="874"/>
        </w:trPr>
        <w:tc>
          <w:tcPr>
            <w:tcW w:w="1660" w:type="dxa"/>
            <w:shd w:val="clear" w:color="auto" w:fill="auto"/>
          </w:tcPr>
          <w:p w14:paraId="72DD9B0E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Indonesia, TBK</w:t>
            </w:r>
          </w:p>
          <w:p w14:paraId="3A92600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1C7B7ED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Group Lease Finance Indonesia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48BE70DF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1984" w:type="dxa"/>
            <w:shd w:val="clear" w:color="auto" w:fill="auto"/>
          </w:tcPr>
          <w:p w14:paraId="4CFD08A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103,636,408,863 </w:t>
            </w:r>
          </w:p>
          <w:p w14:paraId="2240FEBA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รูเปียอินโดนีเซีย (ประมาณ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233.18 </w:t>
            </w:r>
          </w:p>
          <w:p w14:paraId="3278F12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ล้านบาท)</w:t>
            </w:r>
          </w:p>
        </w:tc>
        <w:tc>
          <w:tcPr>
            <w:tcW w:w="6663" w:type="dxa"/>
            <w:shd w:val="clear" w:color="auto" w:fill="auto"/>
          </w:tcPr>
          <w:p w14:paraId="64C90963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ตุลาคม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2561 BJTI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ยื่นฟ้องต่อศาลแขวงจาการ์ตากลาง</w:t>
            </w:r>
          </w:p>
          <w:p w14:paraId="0F7A0418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ในระหว่างเดือนพฤศจิกายนและธันวาคม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2561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bidi="ar-SA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ศาลได้ดำเนินกระบวน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พิจารณากระบวนการไกล่เกลี่ยหลายครั้ง แต่ไม่ประสบผลสำเร็จ</w:t>
            </w:r>
          </w:p>
          <w:p w14:paraId="5D00EC97" w14:textId="77777777" w:rsidR="006A3158" w:rsidRPr="00CC2E1D" w:rsidRDefault="006A3158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2562 GLFI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ได้ยื่นคำให้การแก่ศาล</w:t>
            </w:r>
          </w:p>
          <w:p w14:paraId="078134E6" w14:textId="77777777" w:rsidR="006A3158" w:rsidRPr="00CC2E1D" w:rsidRDefault="006A3158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12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2562 BJTI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ยื่นคำคัดค้านคำให้การแก่ศาล</w:t>
            </w:r>
          </w:p>
          <w:p w14:paraId="11DDFB42" w14:textId="77777777" w:rsidR="006A3158" w:rsidRPr="006A79E4" w:rsidRDefault="006A3158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16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พฤษภาคม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ศาลมีคำพิพากษายกฟ้อง</w:t>
            </w:r>
          </w:p>
          <w:p w14:paraId="0BFCD837" w14:textId="77777777" w:rsidR="006A3158" w:rsidRPr="006A79E4" w:rsidRDefault="006A3158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18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มิถุนายน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GLFI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ได้รับหนังสือ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แจ้งถึงการอุทธรณ์จาก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BJTI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ประกอบด้วยคำร้องและหมายเรียกให้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GLFI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ไปปรากฎตัวต่อหน้าศาลแขวง</w:t>
            </w:r>
          </w:p>
          <w:p w14:paraId="7DFF7A29" w14:textId="77777777" w:rsidR="006A3158" w:rsidRPr="006A79E4" w:rsidRDefault="006A3158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1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GLFI 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ส่งคำแก้อุทธรณ์</w:t>
            </w:r>
            <w:r w:rsidRPr="006A79E4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ต่อศาลสูง</w:t>
            </w:r>
          </w:p>
          <w:p w14:paraId="25D76154" w14:textId="43203B2E" w:rsidR="00D23BD9" w:rsidRPr="00CC2E1D" w:rsidRDefault="007E6DBD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221FDF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221FDF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 </w:t>
            </w:r>
            <w:r w:rsidRPr="00221FDF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ธันวาคม </w:t>
            </w:r>
            <w:r w:rsidRPr="00221FDF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Pr="00221FDF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ศาลสูงพิพากษายกฟ้อง เนื่องจากเห็นว่าคดีไม่มีมูล</w:t>
            </w:r>
          </w:p>
        </w:tc>
      </w:tr>
    </w:tbl>
    <w:p w14:paraId="5012605A" w14:textId="39F48F55" w:rsidR="00D23BD9" w:rsidRPr="00CC2E1D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</w:p>
    <w:p w14:paraId="762B77F5" w14:textId="43C93E34" w:rsidR="006A3158" w:rsidRPr="00CC2E1D" w:rsidRDefault="006A315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</w:p>
    <w:p w14:paraId="1A642FFA" w14:textId="77777777" w:rsidR="00C37C5D" w:rsidRPr="00CC2E1D" w:rsidRDefault="00C37C5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</w:p>
    <w:p w14:paraId="03C87E56" w14:textId="4E9BE618" w:rsidR="006A3158" w:rsidRDefault="006A315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</w:p>
    <w:p w14:paraId="4DD712B1" w14:textId="77777777" w:rsidR="007E6DBD" w:rsidRPr="00CC2E1D" w:rsidRDefault="007E6DB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</w:p>
    <w:p w14:paraId="3CAAAD3A" w14:textId="77777777" w:rsidR="006A3158" w:rsidRPr="00CC2E1D" w:rsidRDefault="006A315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Cs/>
          <w:sz w:val="26"/>
          <w:szCs w:val="26"/>
        </w:rPr>
      </w:pPr>
    </w:p>
    <w:p w14:paraId="6C074811" w14:textId="629EDB72" w:rsidR="00D23BD9" w:rsidRPr="00CC2E1D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Theme="majorBidi" w:hAnsiTheme="majorBidi" w:cstheme="majorBidi"/>
          <w:b/>
          <w:sz w:val="26"/>
          <w:szCs w:val="26"/>
        </w:rPr>
      </w:pPr>
      <w:r w:rsidRPr="00CC2E1D">
        <w:rPr>
          <w:rFonts w:asciiTheme="majorBidi" w:hAnsiTheme="majorBidi" w:cstheme="majorBidi"/>
          <w:bCs/>
          <w:sz w:val="26"/>
          <w:szCs w:val="26"/>
        </w:rPr>
        <w:lastRenderedPageBreak/>
        <w:tab/>
      </w:r>
      <w:r w:rsidRPr="00CC2E1D">
        <w:rPr>
          <w:rFonts w:asciiTheme="majorBidi" w:hAnsiTheme="majorBidi" w:cstheme="majorBidi"/>
          <w:bCs/>
          <w:sz w:val="26"/>
          <w:szCs w:val="26"/>
          <w:cs/>
        </w:rPr>
        <w:t>ข)  คดีหมายเลขที่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Pr="00CC2E1D">
        <w:rPr>
          <w:rFonts w:asciiTheme="majorBidi" w:hAnsiTheme="majorBidi" w:cstheme="majorBidi"/>
          <w:b/>
          <w:sz w:val="26"/>
          <w:szCs w:val="26"/>
        </w:rPr>
        <w:t>321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/</w:t>
      </w:r>
      <w:r w:rsidRPr="00CC2E1D">
        <w:rPr>
          <w:rFonts w:asciiTheme="majorBidi" w:hAnsiTheme="majorBidi" w:cstheme="majorBidi"/>
          <w:b/>
          <w:sz w:val="26"/>
          <w:szCs w:val="26"/>
        </w:rPr>
        <w:t>PDT.G/</w:t>
      </w:r>
      <w:r w:rsidR="0017198F" w:rsidRPr="00CC2E1D">
        <w:rPr>
          <w:rFonts w:asciiTheme="majorBidi" w:hAnsiTheme="majorBidi" w:cstheme="majorBidi"/>
          <w:b/>
          <w:sz w:val="26"/>
          <w:szCs w:val="26"/>
        </w:rPr>
        <w:t>2019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/</w:t>
      </w:r>
      <w:r w:rsidRPr="00CC2E1D">
        <w:rPr>
          <w:rFonts w:asciiTheme="majorBidi" w:hAnsiTheme="majorBidi" w:cstheme="majorBidi"/>
          <w:b/>
          <w:sz w:val="26"/>
          <w:szCs w:val="26"/>
        </w:rPr>
        <w:t>PN.JKT.PST</w:t>
      </w:r>
      <w:r w:rsidR="0017198F" w:rsidRPr="00CC2E1D">
        <w:rPr>
          <w:rFonts w:asciiTheme="majorBidi" w:hAnsiTheme="majorBidi" w:cstheme="majorBidi"/>
          <w:b/>
          <w:sz w:val="26"/>
          <w:szCs w:val="26"/>
        </w:rPr>
        <w:t xml:space="preserve"> (</w:t>
      </w:r>
      <w:r w:rsidR="0017198F" w:rsidRPr="00CC2E1D">
        <w:rPr>
          <w:rFonts w:asciiTheme="majorBidi" w:hAnsiTheme="majorBidi" w:cstheme="majorBidi"/>
          <w:bCs/>
          <w:sz w:val="26"/>
          <w:szCs w:val="26"/>
          <w:cs/>
        </w:rPr>
        <w:t>แก้ไ</w:t>
      </w:r>
      <w:r w:rsidR="00C60764" w:rsidRPr="00CC2E1D">
        <w:rPr>
          <w:rFonts w:asciiTheme="majorBidi" w:hAnsiTheme="majorBidi" w:cstheme="majorBidi"/>
          <w:bCs/>
          <w:sz w:val="26"/>
          <w:szCs w:val="26"/>
          <w:cs/>
        </w:rPr>
        <w:t>ข</w:t>
      </w:r>
      <w:r w:rsidR="0017198F" w:rsidRPr="00CC2E1D">
        <w:rPr>
          <w:rFonts w:asciiTheme="majorBidi" w:hAnsiTheme="majorBidi" w:cstheme="majorBidi"/>
          <w:bCs/>
          <w:sz w:val="26"/>
          <w:szCs w:val="26"/>
          <w:cs/>
        </w:rPr>
        <w:t>จาก</w:t>
      </w:r>
      <w:r w:rsidR="0017198F" w:rsidRPr="00CC2E1D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="0017198F" w:rsidRPr="00CC2E1D">
        <w:rPr>
          <w:rFonts w:asciiTheme="majorBidi" w:hAnsiTheme="majorBidi" w:cstheme="majorBidi"/>
          <w:b/>
          <w:sz w:val="26"/>
          <w:szCs w:val="26"/>
        </w:rPr>
        <w:t>542</w:t>
      </w:r>
      <w:r w:rsidR="0017198F" w:rsidRPr="00CC2E1D">
        <w:rPr>
          <w:rFonts w:asciiTheme="majorBidi" w:hAnsiTheme="majorBidi" w:cstheme="majorBidi"/>
          <w:b/>
          <w:sz w:val="26"/>
          <w:szCs w:val="26"/>
          <w:cs/>
        </w:rPr>
        <w:t>/</w:t>
      </w:r>
      <w:r w:rsidR="0017198F" w:rsidRPr="00CC2E1D">
        <w:rPr>
          <w:rFonts w:asciiTheme="majorBidi" w:hAnsiTheme="majorBidi" w:cstheme="majorBidi"/>
          <w:b/>
          <w:sz w:val="26"/>
          <w:szCs w:val="26"/>
        </w:rPr>
        <w:t>PDT.G/2018</w:t>
      </w:r>
      <w:r w:rsidR="0017198F" w:rsidRPr="00CC2E1D">
        <w:rPr>
          <w:rFonts w:asciiTheme="majorBidi" w:hAnsiTheme="majorBidi" w:cstheme="majorBidi"/>
          <w:b/>
          <w:sz w:val="26"/>
          <w:szCs w:val="26"/>
          <w:cs/>
        </w:rPr>
        <w:t>/</w:t>
      </w:r>
      <w:r w:rsidR="0017198F" w:rsidRPr="00CC2E1D">
        <w:rPr>
          <w:rFonts w:asciiTheme="majorBidi" w:hAnsiTheme="majorBidi" w:cstheme="majorBidi"/>
          <w:b/>
          <w:sz w:val="26"/>
          <w:szCs w:val="26"/>
        </w:rPr>
        <w:t>PN.JKT.PST)</w:t>
      </w:r>
    </w:p>
    <w:tbl>
      <w:tblPr>
        <w:tblpPr w:leftFromText="180" w:rightFromText="180" w:vertAnchor="text" w:tblpY="1"/>
        <w:tblOverlap w:val="never"/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229"/>
      </w:tblGrid>
      <w:tr w:rsidR="00183CE5" w:rsidRPr="00CC2E1D" w14:paraId="1A4D5FB7" w14:textId="77777777" w:rsidTr="00B0208F">
        <w:trPr>
          <w:tblHeader/>
        </w:trPr>
        <w:tc>
          <w:tcPr>
            <w:tcW w:w="1660" w:type="dxa"/>
            <w:shd w:val="clear" w:color="auto" w:fill="auto"/>
          </w:tcPr>
          <w:p w14:paraId="6E64992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24554DD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7798A3CC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35D0AFC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14:paraId="21F39FF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C2E1D" w14:paraId="132B7007" w14:textId="77777777" w:rsidTr="00B0208F">
        <w:trPr>
          <w:trHeight w:val="2134"/>
        </w:trPr>
        <w:tc>
          <w:tcPr>
            <w:tcW w:w="1660" w:type="dxa"/>
            <w:shd w:val="clear" w:color="auto" w:fill="auto"/>
          </w:tcPr>
          <w:p w14:paraId="255DA8C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PT Group Lease Finance Indonesia 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  <w:p w14:paraId="15219897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14:paraId="44E7A3B5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Indonesia, TBK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(“</w:t>
            </w: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05804234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984" w:type="dxa"/>
            <w:shd w:val="clear" w:color="auto" w:fill="auto"/>
          </w:tcPr>
          <w:p w14:paraId="24788A80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21,690,420,090</w:t>
            </w:r>
          </w:p>
          <w:p w14:paraId="4BFA8E38" w14:textId="1CAE938D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รูเปีย</w:t>
            </w:r>
            <w:r w:rsidR="009D0847"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อินโดนีเซีย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หรือ เท่ากั</w:t>
            </w:r>
            <w:r w:rsidR="009D0847"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48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ล้านบาท</w:t>
            </w:r>
          </w:p>
          <w:p w14:paraId="662ED681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E7FCB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7D7AB63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แก้ไขเป็น</w:t>
            </w:r>
          </w:p>
          <w:p w14:paraId="67D6CECD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6C88682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5DD029E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,735,749,549</w:t>
            </w:r>
          </w:p>
          <w:p w14:paraId="64A806E0" w14:textId="11BB659B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รูเปีย</w:t>
            </w:r>
            <w:r w:rsidR="009D0847"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อินโดนีเซีย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หรือ เท่ากับ</w:t>
            </w:r>
            <w:r w:rsidR="009D0847"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45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ล้านบาท</w:t>
            </w:r>
          </w:p>
          <w:p w14:paraId="1D1CB1B8" w14:textId="77777777" w:rsidR="00D23BD9" w:rsidRPr="00CC2E1D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229" w:type="dxa"/>
            <w:shd w:val="clear" w:color="auto" w:fill="auto"/>
          </w:tcPr>
          <w:p w14:paraId="70DA9A5C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วันที่ 29 เมษายน 2562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, GLFI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ยื่นฟ้อง </w:t>
            </w:r>
            <w:r w:rsidRPr="00CC2E1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BJTI 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เป็นคดีแพ่งต่อศาลแขวงกรุงจาการ์ตากลาง</w:t>
            </w:r>
          </w:p>
          <w:p w14:paraId="0D60B64F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23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พฤษภาคม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ศาลวินิจฉัยเอกสารและชี้สถานะของทั้งสองฝ่ายว่าชัดเจนและสมบูรณ์ ศาลแต่งตั้งผู้ไกล่เกลี่ยสำหรับคดีนี้และนัดวันไกล่เกลี่ยวันแรกในวันที่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พฤษภาคม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</w:p>
          <w:p w14:paraId="523EA3FA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29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พฤษภาคม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BJTI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ไม่ได้เดินทางมาเพื่อไกล่เกลี่ย ผู้ไกล่เกลี่ยจึงนัดวันไกล่เกลี่ยใหม่เป็นวันที่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19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มิถุนายน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</w:p>
          <w:p w14:paraId="48259F43" w14:textId="3C8CCEE8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  <w:t xml:space="preserve">10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GLFI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ได้ยื่นคำฟ้องฉบับแก้ไขเพิ่มเติม คดีถูกบันทึกและเปลี่ยนแปลงเลขคดีเป็นคดีเลขที่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321/PDT.G/2019/PN.</w:t>
            </w:r>
            <w:r w:rsidR="00ED2999" w:rsidRPr="00CC2E1D">
              <w:rPr>
                <w:rFonts w:asciiTheme="majorBidi" w:hAnsiTheme="majorBidi" w:cstheme="majorBidi"/>
                <w:sz w:val="26"/>
                <w:szCs w:val="26"/>
              </w:rPr>
              <w:t>JKT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.P</w:t>
            </w:r>
            <w:r w:rsidR="00ED2999" w:rsidRPr="00CC2E1D">
              <w:rPr>
                <w:rFonts w:asciiTheme="majorBidi" w:hAnsiTheme="majorBidi" w:cstheme="majorBidi"/>
                <w:sz w:val="26"/>
                <w:szCs w:val="26"/>
              </w:rPr>
              <w:t>ST</w:t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  <w:p w14:paraId="665BA754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19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มิถุนายน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BJTI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ไม่ได้เข้าไกล่เกลี่ยเนื่องจากความเข้าใจผิด ผู้ไกล่เกลี่ยกำหนดวันไกล่เกลี่ยใหม่</w:t>
            </w:r>
          </w:p>
          <w:p w14:paraId="652F211F" w14:textId="0004E2E4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27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มิถุนายน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การไกล่เกลี่ยถูกระงับไว้ชั่วคราว คู่ความตกลงที่จะเชิญผู้มอบฉันทะเข้ามาในการไกล่เกลี่ยครั้งถัดไปเพื่อความพยายามที่จะแก้ไขข้อพิพาท ผู้ไกล่เกลี่ยกำหนดวันไกล่เกลี่ยถัดไป 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4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</w:p>
          <w:p w14:paraId="5C1699C5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GLFI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ได้รับหมายแจ้งคดีที่มีการแก้ไข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การสืบพยานนัดแรกสำหรับคดีเลขที่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321/PDT.G/2019/PN.JKT.PST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 จะมีขึ้นในวันที่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9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</w:p>
          <w:p w14:paraId="6A160FE7" w14:textId="77777777" w:rsidR="00D23BD9" w:rsidRPr="00CC2E1D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4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ระหว่างการไกล่เกลี่ย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GLFI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แจ้งต่อพนักงานไกล่เกลี่ยขอถอนฟ้องคดีเลขที่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254/PDT.G/2018/PN.JKT.PST.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ดังนั้นผู้ไกล่เกลี่ยจึงยุติการไกล่เกลี่ย คณะผู้พิพากษาประกาศยุติการดำเนินการเกี่ยวกับคดีหมายเลขนี้</w:t>
            </w:r>
          </w:p>
          <w:p w14:paraId="6B6CFBFD" w14:textId="07BB2DF3" w:rsidR="00D23BD9" w:rsidRPr="00964082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lastRenderedPageBreak/>
              <w:t xml:space="preserve">วันที่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9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ศาลแขวงกรุงจาการ์ตากลาง พิจารณาเอกสารของตัวแทนคู่ความในคดีเลขที่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321/PDT.G/2019/PN.JKT.PST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ตัวแทนของฝ่าย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BJTI </w:t>
            </w:r>
            <w:r w:rsidRPr="00CC2E1D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>ไม่สามารถส่ง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หนังสือมอบอำนาจได้เนื่องจากเพิ่งได้รับหนังสือแจ้งสำหรับการสืบพยานเมื่อวันที่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8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2562</w:t>
            </w:r>
          </w:p>
          <w:p w14:paraId="4F0C0867" w14:textId="77777777" w:rsidR="00D23BD9" w:rsidRPr="00964082" w:rsidRDefault="00D23BD9" w:rsidP="002031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เมื่อวันที่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30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2562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ศาลตรวจสอบเอกสารของ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BJTI </w:t>
            </w:r>
            <w:r w:rsidRPr="0096408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เสร็จสิ้น</w:t>
            </w:r>
          </w:p>
          <w:p w14:paraId="0E2EEB98" w14:textId="77777777" w:rsidR="007E6DBD" w:rsidRPr="00221FDF" w:rsidRDefault="007E6DBD" w:rsidP="007E6DBD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มีการดำเนินกระบวนการไกล่เกลี่ย และการเลื่อนการไกล่เกลี่ยหลายครั้ง</w:t>
            </w:r>
          </w:p>
          <w:p w14:paraId="3910D19A" w14:textId="77777777" w:rsidR="007E6DBD" w:rsidRPr="00221FDF" w:rsidRDefault="007E6DBD" w:rsidP="007E6DBD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221FD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GLFI </w:t>
            </w:r>
            <w:r w:rsidRPr="00221FD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ยื่นคำให้การ และ </w:t>
            </w:r>
            <w:r w:rsidRPr="00221FD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BJTI </w:t>
            </w:r>
            <w:r w:rsidRPr="00221FD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ยื่นคำแก้คำให้การแล้ว</w:t>
            </w:r>
          </w:p>
          <w:p w14:paraId="1BAB3C0D" w14:textId="5545E14D" w:rsidR="00943256" w:rsidRPr="00CC2E1D" w:rsidRDefault="007E6DBD" w:rsidP="007E6DBD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221FD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ขณะนี้คู่ความทั้งสองฝ่ายอยู่ระหว่างขั้นตอนการยื่นพยานหลักฐานที่เป็นลายลักษณ์อักษรแก่ศาล</w:t>
            </w:r>
          </w:p>
        </w:tc>
      </w:tr>
    </w:tbl>
    <w:p w14:paraId="047583F4" w14:textId="550AD1DE" w:rsidR="00D23BD9" w:rsidRPr="00CC2E1D" w:rsidRDefault="00B0208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lastRenderedPageBreak/>
        <w:br w:type="textWrapping" w:clear="all"/>
      </w:r>
    </w:p>
    <w:p w14:paraId="1575E0E9" w14:textId="77777777" w:rsidR="00717A3B" w:rsidRPr="00CC2E1D" w:rsidRDefault="00717A3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  <w:sectPr w:rsidR="00717A3B" w:rsidRPr="00CC2E1D" w:rsidSect="00F31849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66420DDA" w14:textId="2A8FEE39" w:rsidR="0027052C" w:rsidRPr="00CC2E1D" w:rsidRDefault="006E7F1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CC2E1D">
        <w:rPr>
          <w:rFonts w:asciiTheme="majorBidi" w:hAnsiTheme="majorBidi" w:cstheme="majorBidi"/>
          <w:b/>
          <w:sz w:val="26"/>
          <w:szCs w:val="26"/>
          <w:cs/>
        </w:rPr>
        <w:lastRenderedPageBreak/>
        <w:t>ตามที่กล่าวในหมายเหตุ</w:t>
      </w:r>
      <w:r w:rsidR="00EE1F6F" w:rsidRPr="00CC2E1D">
        <w:rPr>
          <w:rFonts w:asciiTheme="majorBidi" w:hAnsiTheme="majorBidi" w:cstheme="majorBidi"/>
          <w:b/>
          <w:sz w:val="26"/>
          <w:szCs w:val="26"/>
          <w:cs/>
        </w:rPr>
        <w:t>ประกอบงบการเงินข้อ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 xml:space="preserve"> </w:t>
      </w:r>
      <w:r w:rsidR="003C3A48">
        <w:rPr>
          <w:rFonts w:asciiTheme="majorBidi" w:hAnsiTheme="majorBidi" w:cstheme="majorBidi"/>
          <w:bCs/>
          <w:sz w:val="26"/>
          <w:szCs w:val="26"/>
        </w:rPr>
        <w:t>34</w:t>
      </w:r>
      <w:r w:rsidR="004022CA" w:rsidRPr="00CC2E1D">
        <w:rPr>
          <w:rFonts w:asciiTheme="majorBidi" w:hAnsiTheme="majorBidi" w:cstheme="majorBidi"/>
          <w:bCs/>
          <w:sz w:val="26"/>
          <w:szCs w:val="26"/>
        </w:rPr>
        <w:t xml:space="preserve">.1 </w:t>
      </w:r>
      <w:r w:rsidR="003C3A48">
        <w:rPr>
          <w:rFonts w:asciiTheme="majorBidi" w:hAnsiTheme="majorBidi" w:cstheme="majorBidi"/>
          <w:bCs/>
          <w:sz w:val="26"/>
          <w:szCs w:val="26"/>
        </w:rPr>
        <w:t>34</w:t>
      </w:r>
      <w:r w:rsidRPr="00CC2E1D">
        <w:rPr>
          <w:rFonts w:asciiTheme="majorBidi" w:hAnsiTheme="majorBidi" w:cstheme="majorBidi"/>
          <w:bCs/>
          <w:sz w:val="26"/>
          <w:szCs w:val="26"/>
        </w:rPr>
        <w:t xml:space="preserve">.2 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และ</w:t>
      </w:r>
      <w:r w:rsidRPr="00CC2E1D">
        <w:rPr>
          <w:rFonts w:asciiTheme="majorBidi" w:hAnsiTheme="majorBidi" w:cstheme="majorBidi"/>
          <w:bCs/>
          <w:sz w:val="26"/>
          <w:szCs w:val="26"/>
          <w:cs/>
        </w:rPr>
        <w:t xml:space="preserve"> </w:t>
      </w:r>
      <w:r w:rsidR="003C3A48">
        <w:rPr>
          <w:rFonts w:asciiTheme="majorBidi" w:hAnsiTheme="majorBidi" w:cstheme="majorBidi"/>
          <w:bCs/>
          <w:sz w:val="26"/>
          <w:szCs w:val="26"/>
        </w:rPr>
        <w:t>34</w:t>
      </w:r>
      <w:r w:rsidRPr="00CC2E1D">
        <w:rPr>
          <w:rFonts w:asciiTheme="majorBidi" w:hAnsiTheme="majorBidi" w:cstheme="majorBidi"/>
          <w:bCs/>
          <w:sz w:val="26"/>
          <w:szCs w:val="26"/>
        </w:rPr>
        <w:t>.3</w:t>
      </w:r>
      <w:r w:rsidRPr="00CC2E1D">
        <w:rPr>
          <w:rFonts w:asciiTheme="majorBidi" w:hAnsiTheme="majorBidi" w:cstheme="majorBidi"/>
          <w:b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 สัญญาเกี่ยวกับหุ้นกู้ต่างๆ และสัญญาสินเชื่อร่วมทางการเงินในทันทีรวมทั้งคดีความที่ได้ฟ้องร้องกลุ่มบริษัท</w:t>
      </w:r>
      <w:r w:rsidR="001D5961" w:rsidRPr="00CC2E1D">
        <w:rPr>
          <w:rFonts w:asciiTheme="majorBidi" w:hAnsiTheme="majorBidi" w:cstheme="majorBidi"/>
          <w:b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โดยฝ่ายบริหารของกลุ่มบริษัทและที่ปรึกษาทางกฏหมาย เชื่อว่ากลุ่มบริษัทไม่ได้ผิดเงื่อนไขหรือข้อตกลงใดๆในสัญญาเหล่านั้นกับทางเจ้าหนี้ และผู้ร่วมสินเชื่อทางการเงิน และไม่ได้ทำผิดกฎหมายใดๆตามที่ถูกกล่าวหาแต่อย่างใด นอกจากนั้น</w:t>
      </w:r>
      <w:r w:rsidR="00590FA5" w:rsidRPr="00CC2E1D">
        <w:rPr>
          <w:rFonts w:asciiTheme="majorBidi" w:hAnsiTheme="majorBidi" w:cstheme="majorBidi"/>
          <w:b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ยังเชื่อว่าตราบเท่าที่คดีความยังไม่เป็นที่ยุติ การที่</w:t>
      </w:r>
      <w:r w:rsidR="00590FA5" w:rsidRPr="00CC2E1D">
        <w:rPr>
          <w:rFonts w:asciiTheme="majorBidi" w:hAnsiTheme="majorBidi" w:cstheme="majorBidi"/>
          <w:b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ไม่ชำระดอกเบี้ยหุ้นกู้แปลงสภาพนั้นไม่ถือว่า</w:t>
      </w:r>
      <w:r w:rsidR="00590FA5" w:rsidRPr="00CC2E1D">
        <w:rPr>
          <w:rFonts w:asciiTheme="majorBidi" w:hAnsiTheme="majorBidi" w:cstheme="majorBidi"/>
          <w:b/>
          <w:sz w:val="26"/>
          <w:szCs w:val="26"/>
          <w:cs/>
        </w:rPr>
        <w:t>บริษัท</w:t>
      </w:r>
      <w:r w:rsidRPr="00CC2E1D">
        <w:rPr>
          <w:rFonts w:asciiTheme="majorBidi" w:hAnsiTheme="majorBidi" w:cstheme="majorBidi"/>
          <w:b/>
          <w:sz w:val="26"/>
          <w:szCs w:val="26"/>
          <w:cs/>
        </w:rPr>
        <w:t>ผิดเงื่อนไขหรือข้อตกลงใดๆ ในหุ้นกู้แปลงสภาพ</w:t>
      </w:r>
    </w:p>
    <w:p w14:paraId="156FA93F" w14:textId="77777777" w:rsidR="007226A1" w:rsidRPr="00CC2E1D" w:rsidRDefault="007226A1" w:rsidP="00722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b/>
          <w:sz w:val="26"/>
          <w:szCs w:val="26"/>
        </w:rPr>
      </w:pPr>
    </w:p>
    <w:p w14:paraId="0225D342" w14:textId="7E5C1179" w:rsidR="009A562F" w:rsidRPr="00CC2E1D" w:rsidRDefault="007A4943" w:rsidP="007226A1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69" w:name="_Toc23425279"/>
      <w:bookmarkStart w:id="70" w:name="_Toc33611539"/>
      <w:r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3</w:t>
      </w:r>
      <w:r w:rsidR="003B4062"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>5</w:t>
      </w:r>
      <w:r w:rsidR="007226A1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ab/>
      </w:r>
      <w:r w:rsidR="009A562F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มาตรฐานการรายงานทางการเงินที่ยังไม่ได้ใช้</w:t>
      </w:r>
      <w:bookmarkEnd w:id="69"/>
      <w:bookmarkEnd w:id="70"/>
      <w:r w:rsidR="009A562F" w:rsidRPr="00CC2E1D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  </w:t>
      </w:r>
    </w:p>
    <w:p w14:paraId="002634CA" w14:textId="77777777" w:rsidR="00D61CD5" w:rsidRPr="00CC2E1D" w:rsidRDefault="00D61CD5" w:rsidP="00FE3D8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54C3EA7F" w14:textId="6567C5FF" w:rsidR="009A562F" w:rsidRPr="00CC2E1D" w:rsidRDefault="009A562F" w:rsidP="00F13FE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26"/>
          <w:szCs w:val="26"/>
          <w:shd w:val="clear" w:color="auto" w:fill="E0E0E0"/>
        </w:rPr>
      </w:pP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>มาตรฐานการรายงานทางการเงินที่ออกใหม่</w:t>
      </w:r>
      <w:r w:rsidR="001D1DED" w:rsidRPr="00CC2E1D">
        <w:rPr>
          <w:rFonts w:asciiTheme="majorBidi" w:hAnsiTheme="majorBidi" w:cstheme="majorBidi"/>
          <w:sz w:val="26"/>
          <w:szCs w:val="26"/>
          <w:cs/>
          <w:lang w:bidi="th-TH"/>
        </w:rPr>
        <w:t>ซึ่ง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 xml:space="preserve">เกี่ยวกับการดำเนินงานของกลุ่มบริษัท </w:t>
      </w:r>
      <w:r w:rsidR="001D1DED" w:rsidRPr="00CC2E1D">
        <w:rPr>
          <w:rFonts w:asciiTheme="majorBidi" w:hAnsiTheme="majorBidi" w:cstheme="majorBidi"/>
          <w:sz w:val="26"/>
          <w:szCs w:val="26"/>
          <w:cs/>
          <w:lang w:bidi="th-TH"/>
        </w:rPr>
        <w:t>และ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>คาดว่าจะมีผลกระทบที่มีสาระสำคัญต่อ</w:t>
      </w: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งบการเงินรวมและงบการเงินเฉพาะกิจการ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เมื่อนำมาถือปฏิบัติเป็นครั้งแรก</w:t>
      </w:r>
      <w:r w:rsidRPr="00CC2E1D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="001D1DED"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โดย</w:t>
      </w: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มาตรฐานการรายงานทางการเงินดังกล่าวกำหนดให้ถือปฏิบัติกับงบการเงิน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CC2E1D">
        <w:rPr>
          <w:rFonts w:asciiTheme="majorBidi" w:hAnsiTheme="majorBidi" w:cstheme="majorBidi"/>
          <w:sz w:val="26"/>
          <w:szCs w:val="26"/>
        </w:rPr>
        <w:t>1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 xml:space="preserve"> มกราคม </w:t>
      </w:r>
      <w:r w:rsidRPr="00CC2E1D">
        <w:rPr>
          <w:rFonts w:asciiTheme="majorBidi" w:hAnsiTheme="majorBidi" w:cstheme="majorBidi"/>
          <w:sz w:val="26"/>
          <w:szCs w:val="26"/>
          <w:lang w:val="en-US" w:bidi="th-TH"/>
        </w:rPr>
        <w:t xml:space="preserve">2563 </w:t>
      </w:r>
      <w:r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ซึ่งมี</w:t>
      </w:r>
      <w:r w:rsidRPr="00CC2E1D">
        <w:rPr>
          <w:rFonts w:asciiTheme="majorBidi" w:hAnsiTheme="majorBidi" w:cstheme="majorBidi"/>
          <w:sz w:val="26"/>
          <w:szCs w:val="26"/>
          <w:cs/>
          <w:lang w:bidi="th-TH"/>
        </w:rPr>
        <w:t>ดังต่อไปนี้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p w14:paraId="7B07F50D" w14:textId="77777777" w:rsidR="009A562F" w:rsidRPr="00CC2E1D" w:rsidRDefault="009A562F" w:rsidP="00FE3D8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183CE5" w:rsidRPr="00CC2E1D" w14:paraId="6FF4C35D" w14:textId="77777777" w:rsidTr="008770C0">
        <w:trPr>
          <w:tblHeader/>
        </w:trPr>
        <w:tc>
          <w:tcPr>
            <w:tcW w:w="3960" w:type="dxa"/>
            <w:vAlign w:val="bottom"/>
          </w:tcPr>
          <w:p w14:paraId="7B50EB61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C2E1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6A62EB96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เรื่อง</w:t>
            </w:r>
          </w:p>
        </w:tc>
      </w:tr>
      <w:tr w:rsidR="00183CE5" w:rsidRPr="00CC2E1D" w14:paraId="3EE92FA7" w14:textId="77777777" w:rsidTr="008770C0">
        <w:tc>
          <w:tcPr>
            <w:tcW w:w="3960" w:type="dxa"/>
          </w:tcPr>
          <w:p w14:paraId="1BF7B9E1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CC2E1D">
              <w:rPr>
                <w:rFonts w:asciiTheme="majorBidi" w:eastAsia="Calibri" w:hAnsiTheme="majorBidi" w:cstheme="majorBidi"/>
                <w:sz w:val="26"/>
                <w:szCs w:val="26"/>
              </w:rPr>
              <w:t>7*</w:t>
            </w:r>
          </w:p>
        </w:tc>
        <w:tc>
          <w:tcPr>
            <w:tcW w:w="4955" w:type="dxa"/>
          </w:tcPr>
          <w:p w14:paraId="09A2A038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83CE5" w:rsidRPr="00CC2E1D" w14:paraId="36EF3C9A" w14:textId="77777777" w:rsidTr="008770C0">
        <w:tc>
          <w:tcPr>
            <w:tcW w:w="3960" w:type="dxa"/>
          </w:tcPr>
          <w:p w14:paraId="12D5F30F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9*</w:t>
            </w:r>
          </w:p>
        </w:tc>
        <w:tc>
          <w:tcPr>
            <w:tcW w:w="4955" w:type="dxa"/>
          </w:tcPr>
          <w:p w14:paraId="34DA54AD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183CE5" w:rsidRPr="00CC2E1D" w14:paraId="3E384AEB" w14:textId="77777777" w:rsidTr="008770C0">
        <w:tc>
          <w:tcPr>
            <w:tcW w:w="3960" w:type="dxa"/>
          </w:tcPr>
          <w:p w14:paraId="12F4ABED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CC2E1D">
              <w:rPr>
                <w:rFonts w:asciiTheme="majorBidi" w:eastAsia="Calibr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4955" w:type="dxa"/>
          </w:tcPr>
          <w:p w14:paraId="4F745D9E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สัญญาเช่า</w:t>
            </w:r>
            <w:r w:rsidRPr="00CC2E1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83CE5" w:rsidRPr="00CC2E1D" w14:paraId="20133666" w14:textId="77777777" w:rsidTr="008770C0">
        <w:tc>
          <w:tcPr>
            <w:tcW w:w="3960" w:type="dxa"/>
          </w:tcPr>
          <w:p w14:paraId="109EEF04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32*</w:t>
            </w:r>
          </w:p>
        </w:tc>
        <w:tc>
          <w:tcPr>
            <w:tcW w:w="4955" w:type="dxa"/>
          </w:tcPr>
          <w:p w14:paraId="3C443788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shd w:val="clear" w:color="auto" w:fill="D9D9D9" w:themeFill="background1" w:themeFillShade="D9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83CE5" w:rsidRPr="00CC2E1D" w14:paraId="2974233D" w14:textId="77777777" w:rsidTr="008770C0">
        <w:tc>
          <w:tcPr>
            <w:tcW w:w="3960" w:type="dxa"/>
          </w:tcPr>
          <w:p w14:paraId="1C1AA04D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16*</w:t>
            </w:r>
          </w:p>
        </w:tc>
        <w:tc>
          <w:tcPr>
            <w:tcW w:w="4955" w:type="dxa"/>
          </w:tcPr>
          <w:p w14:paraId="44847B1F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62F" w:rsidRPr="00CC2E1D" w14:paraId="42AB04B5" w14:textId="77777777" w:rsidTr="00DB22E7">
        <w:tc>
          <w:tcPr>
            <w:tcW w:w="3960" w:type="dxa"/>
          </w:tcPr>
          <w:p w14:paraId="67789FDE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t>19*</w:t>
            </w:r>
          </w:p>
        </w:tc>
        <w:tc>
          <w:tcPr>
            <w:tcW w:w="4955" w:type="dxa"/>
          </w:tcPr>
          <w:p w14:paraId="1999F725" w14:textId="77777777" w:rsidR="009A562F" w:rsidRPr="00CC2E1D" w:rsidRDefault="009A562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E06B6C" w14:textId="77777777" w:rsidR="009A562F" w:rsidRPr="00CC2E1D" w:rsidRDefault="009A562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p w14:paraId="7D85D5A3" w14:textId="4F7E78C1" w:rsidR="009A562F" w:rsidRDefault="009A562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CC2E1D">
        <w:rPr>
          <w:rFonts w:asciiTheme="majorBidi" w:hAnsiTheme="majorBidi" w:cstheme="majorBidi"/>
          <w:i/>
          <w:iCs/>
          <w:sz w:val="26"/>
          <w:szCs w:val="26"/>
        </w:rPr>
        <w:t xml:space="preserve">* 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มาตรฐานการรายงานทางการเงิน</w:t>
      </w:r>
      <w:r w:rsidR="0042437E" w:rsidRPr="00CC2E1D">
        <w:rPr>
          <w:rFonts w:asciiTheme="majorBidi" w:hAnsiTheme="majorBidi" w:cstheme="majorBidi"/>
          <w:i/>
          <w:iCs/>
          <w:sz w:val="26"/>
          <w:szCs w:val="26"/>
          <w:cs/>
        </w:rPr>
        <w:t>ที่เกี่ยวข้องกับ</w:t>
      </w:r>
      <w:r w:rsidRPr="00CC2E1D">
        <w:rPr>
          <w:rFonts w:asciiTheme="majorBidi" w:hAnsiTheme="majorBidi" w:cstheme="majorBidi"/>
          <w:i/>
          <w:iCs/>
          <w:sz w:val="26"/>
          <w:szCs w:val="26"/>
          <w:cs/>
        </w:rPr>
        <w:t>กลุ่มเครื่องมือทางการเงิน</w:t>
      </w:r>
    </w:p>
    <w:p w14:paraId="2AE0043C" w14:textId="77777777" w:rsidR="00AB6223" w:rsidRDefault="00AB6223" w:rsidP="00AB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shd w:val="clear" w:color="auto" w:fill="D9D9D9" w:themeFill="background1" w:themeFillShade="D9"/>
        </w:rPr>
      </w:pPr>
    </w:p>
    <w:p w14:paraId="41EB62BF" w14:textId="77777777" w:rsidR="003B4062" w:rsidRPr="00CC2E1D" w:rsidRDefault="003B406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6271E643" w14:textId="77777777" w:rsidR="00AB6223" w:rsidRDefault="00AB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FC15CD8" w14:textId="5340D852" w:rsidR="00E1304C" w:rsidRPr="00CC2E1D" w:rsidRDefault="00182DD2" w:rsidP="0082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</w:pP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</w:rPr>
        <w:lastRenderedPageBreak/>
        <w:t>(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</w:t>
      </w:r>
      <w:r w:rsidRPr="00CC2E1D">
        <w:rPr>
          <w:rFonts w:asciiTheme="majorBidi" w:hAnsiTheme="majorBidi" w:cstheme="majorBidi"/>
          <w:b/>
          <w:bCs/>
          <w:i/>
          <w:iCs/>
          <w:sz w:val="26"/>
          <w:szCs w:val="26"/>
        </w:rPr>
        <w:t>)</w:t>
      </w:r>
      <w:r w:rsidRPr="00CC2E1D">
        <w:rPr>
          <w:rFonts w:asciiTheme="majorBidi" w:hAnsiTheme="majorBidi" w:cstheme="majorBidi"/>
          <w:sz w:val="26"/>
          <w:szCs w:val="26"/>
        </w:rPr>
        <w:tab/>
      </w:r>
      <w:r w:rsidR="00E1304C" w:rsidRPr="00CC2E1D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813B278" w14:textId="77777777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6B283ED" w14:textId="25D7B41D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</w:t>
      </w:r>
      <w:r w:rsidR="00DD0B3B" w:rsidRPr="00CC2E1D">
        <w:rPr>
          <w:rFonts w:asciiTheme="majorBidi" w:hAnsiTheme="majorBidi" w:cstheme="majorBidi"/>
          <w:sz w:val="26"/>
          <w:szCs w:val="26"/>
          <w:cs/>
        </w:rPr>
        <w:t>ผลกระทบ</w:t>
      </w:r>
      <w:r w:rsidRPr="00CC2E1D">
        <w:rPr>
          <w:rFonts w:asciiTheme="majorBidi" w:hAnsiTheme="majorBidi" w:cstheme="majorBidi"/>
          <w:color w:val="000000"/>
          <w:sz w:val="26"/>
          <w:szCs w:val="26"/>
          <w:cs/>
        </w:rPr>
        <w:t>จากการ</w:t>
      </w:r>
      <w:r w:rsidRPr="00CC2E1D">
        <w:rPr>
          <w:rFonts w:asciiTheme="majorBidi" w:hAnsiTheme="majorBidi" w:cstheme="majorBidi"/>
          <w:sz w:val="26"/>
          <w:szCs w:val="26"/>
          <w:cs/>
        </w:rPr>
        <w:t>ถือปฏิบัติตามมาตรฐานการรายงานทางการเงินที่เกี่ยวข้องกับเครื่องมือทางการเงิน มี</w:t>
      </w:r>
      <w:r w:rsidR="00DD0B3B" w:rsidRPr="00CC2E1D">
        <w:rPr>
          <w:rFonts w:asciiTheme="majorBidi" w:hAnsiTheme="majorBidi" w:cstheme="majorBidi"/>
          <w:sz w:val="26"/>
          <w:szCs w:val="26"/>
          <w:cs/>
        </w:rPr>
        <w:t>ดังนี้</w:t>
      </w:r>
      <w:r w:rsidRPr="00CC2E1D">
        <w:rPr>
          <w:rFonts w:asciiTheme="majorBidi" w:hAnsiTheme="majorBidi" w:cstheme="majorBidi"/>
          <w:sz w:val="26"/>
          <w:szCs w:val="26"/>
          <w:shd w:val="clear" w:color="auto" w:fill="D9D9D9"/>
          <w:cs/>
        </w:rPr>
        <w:t xml:space="preserve"> </w:t>
      </w:r>
    </w:p>
    <w:p w14:paraId="2A81E1D5" w14:textId="469B75A0" w:rsidR="003B4062" w:rsidRDefault="003B4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7615F77" w14:textId="38EE56BA" w:rsidR="00E1304C" w:rsidRPr="00CC2E1D" w:rsidRDefault="00E1304C" w:rsidP="0020314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การจัดประเภทรายการของสินทรัพย์ทางการเงิน</w:t>
      </w:r>
    </w:p>
    <w:p w14:paraId="7D983CEE" w14:textId="77777777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54667B75" w14:textId="79B79EEC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มาตรฐานการรายงานทางการเงิน ฉบับที่ </w:t>
      </w:r>
      <w:r w:rsidRPr="00CC2E1D">
        <w:rPr>
          <w:rFonts w:asciiTheme="majorBidi" w:hAnsiTheme="majorBidi" w:cstheme="majorBidi"/>
          <w:sz w:val="26"/>
          <w:szCs w:val="26"/>
        </w:rPr>
        <w:t xml:space="preserve">9 (“TFRS 9”)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จัดประเภทสินทรัพย์ทางการเงินเป็น </w:t>
      </w:r>
      <w:r w:rsidRPr="00CC2E1D">
        <w:rPr>
          <w:rFonts w:asciiTheme="majorBidi" w:hAnsiTheme="majorBidi" w:cstheme="majorBidi"/>
          <w:sz w:val="26"/>
          <w:szCs w:val="26"/>
        </w:rPr>
        <w:t xml:space="preserve">3 </w:t>
      </w:r>
      <w:r w:rsidRPr="00CC2E1D">
        <w:rPr>
          <w:rFonts w:asciiTheme="majorBidi" w:hAnsiTheme="majorBidi" w:cstheme="majorBidi"/>
          <w:sz w:val="26"/>
          <w:szCs w:val="26"/>
          <w:cs/>
        </w:rPr>
        <w:t>ประเภท ได้แก่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CC2E1D">
        <w:rPr>
          <w:rFonts w:asciiTheme="majorBidi" w:hAnsiTheme="majorBidi" w:cstheme="majorBidi"/>
          <w:sz w:val="26"/>
          <w:szCs w:val="26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CC2E1D">
        <w:rPr>
          <w:rFonts w:asciiTheme="majorBidi" w:hAnsiTheme="majorBidi" w:cstheme="majorBidi"/>
          <w:sz w:val="26"/>
          <w:szCs w:val="26"/>
        </w:rPr>
        <w:t>105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โดยการจัดประเภทตาม </w:t>
      </w:r>
      <w:r w:rsidRPr="00CC2E1D">
        <w:rPr>
          <w:rFonts w:asciiTheme="majorBidi" w:hAnsiTheme="majorBidi" w:cstheme="majorBidi"/>
          <w:sz w:val="26"/>
          <w:szCs w:val="26"/>
        </w:rPr>
        <w:t xml:space="preserve">TFRS 9 </w:t>
      </w:r>
      <w:r w:rsidRPr="00CC2E1D">
        <w:rPr>
          <w:rFonts w:asciiTheme="majorBidi" w:hAnsiTheme="majorBidi" w:cstheme="majorBidi"/>
          <w:sz w:val="26"/>
          <w:szCs w:val="26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7A9B2139" w14:textId="77777777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5CBFAC0B" w14:textId="60670FD0" w:rsidR="00E1304C" w:rsidRPr="00CC2E1D" w:rsidRDefault="00E1304C" w:rsidP="000143E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การวัดมูลค่าด้วยวิธีราคาทุนตัดจำหน่าย </w:t>
      </w:r>
    </w:p>
    <w:p w14:paraId="6CD67DDE" w14:textId="77777777" w:rsidR="00AB5998" w:rsidRPr="00CC2E1D" w:rsidRDefault="00AB5998" w:rsidP="00AB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40380953" w14:textId="0618CC5D" w:rsidR="00E1304C" w:rsidRPr="00CC2E1D" w:rsidRDefault="00E1304C" w:rsidP="00E1304C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ตาม</w:t>
      </w:r>
      <w:r w:rsidRPr="00CC2E1D">
        <w:rPr>
          <w:rFonts w:asciiTheme="majorBidi" w:hAnsiTheme="majorBidi" w:cstheme="majorBidi"/>
          <w:sz w:val="26"/>
          <w:szCs w:val="26"/>
        </w:rPr>
        <w:t xml:space="preserve"> TFRS 9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</w:p>
    <w:p w14:paraId="40CA7B23" w14:textId="77777777" w:rsidR="00E1304C" w:rsidRPr="00CC2E1D" w:rsidRDefault="00E1304C" w:rsidP="00E1304C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32E2BA38" w14:textId="3415BE7F" w:rsidR="00E1304C" w:rsidRPr="00CC2E1D" w:rsidRDefault="00E1304C" w:rsidP="0020314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3F0EBB47" w14:textId="77777777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333370D4" w14:textId="421D405C" w:rsidR="00E1304C" w:rsidRPr="00CC2E1D" w:rsidRDefault="00E1304C" w:rsidP="00E1304C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</w:rPr>
        <w:t xml:space="preserve">TFRS 9 </w:t>
      </w:r>
      <w:r w:rsidRPr="00CC2E1D">
        <w:rPr>
          <w:rFonts w:asciiTheme="majorBidi" w:hAnsiTheme="majorBidi" w:cstheme="majorBidi"/>
          <w:sz w:val="26"/>
          <w:szCs w:val="26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</w:t>
      </w:r>
      <w:r w:rsidRPr="00221FDF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CC2E1D">
        <w:rPr>
          <w:rFonts w:asciiTheme="majorBidi" w:hAnsiTheme="majorBidi" w:cstheme="majorBidi"/>
          <w:sz w:val="26"/>
          <w:szCs w:val="26"/>
        </w:rPr>
        <w:t xml:space="preserve">TFRS 9 </w:t>
      </w:r>
      <w:r w:rsidRPr="00CC2E1D">
        <w:rPr>
          <w:rFonts w:asciiTheme="majorBidi" w:hAnsiTheme="majorBidi" w:cstheme="majorBidi"/>
          <w:sz w:val="26"/>
          <w:szCs w:val="26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577C4D48" w14:textId="77777777" w:rsidR="00E1304C" w:rsidRPr="00CC2E1D" w:rsidRDefault="00E1304C" w:rsidP="00E1304C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56AD9BF2" w14:textId="62FB9F1B" w:rsidR="00E1304C" w:rsidRPr="00CC2E1D" w:rsidRDefault="00E1304C" w:rsidP="00E1304C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14:paraId="5D44761E" w14:textId="77777777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2674499F" w14:textId="53268E7A" w:rsidR="00E1304C" w:rsidRPr="00CC2E1D" w:rsidRDefault="00E1304C" w:rsidP="0020314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การจัดประเภทรายการหนี้สินทางการเงิน</w:t>
      </w:r>
    </w:p>
    <w:p w14:paraId="563921BE" w14:textId="77777777" w:rsidR="00E1304C" w:rsidRPr="00CC2E1D" w:rsidRDefault="00E1304C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</w:p>
    <w:p w14:paraId="68D04CB7" w14:textId="77777777" w:rsidR="00E1304C" w:rsidRPr="00CC2E1D" w:rsidRDefault="00E1304C" w:rsidP="00221FDF">
      <w:pPr>
        <w:tabs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</w:rPr>
        <w:t xml:space="preserve">TFRS 9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CC2E1D">
        <w:rPr>
          <w:rFonts w:asciiTheme="majorBidi" w:hAnsiTheme="majorBidi" w:cstheme="majorBidi"/>
          <w:sz w:val="26"/>
          <w:szCs w:val="26"/>
        </w:rPr>
        <w:t>2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3BAF0AFC" w14:textId="761130F7" w:rsidR="00E1304C" w:rsidRPr="00CC2E1D" w:rsidRDefault="00E1304C" w:rsidP="00E1304C">
      <w:pPr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lastRenderedPageBreak/>
        <w:t>ตาม</w:t>
      </w:r>
      <w:r w:rsidRPr="00CC2E1D">
        <w:rPr>
          <w:rFonts w:asciiTheme="majorBidi" w:hAnsiTheme="majorBidi" w:cstheme="majorBidi"/>
          <w:sz w:val="26"/>
          <w:szCs w:val="26"/>
        </w:rPr>
        <w:t xml:space="preserve"> TFRS 9 </w:t>
      </w:r>
      <w:r w:rsidRPr="00CC2E1D">
        <w:rPr>
          <w:rFonts w:asciiTheme="majorBidi" w:hAnsiTheme="majorBidi" w:cstheme="majorBidi"/>
          <w:sz w:val="26"/>
          <w:szCs w:val="26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45454A66" w14:textId="77777777" w:rsidR="00E1304C" w:rsidRPr="00CC2E1D" w:rsidRDefault="00E1304C" w:rsidP="00203149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0E4417A1" w14:textId="04E9A786" w:rsidR="00E1304C" w:rsidRDefault="00E1304C" w:rsidP="00203149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3EBBF850" w14:textId="1EB57012" w:rsidR="005B3E00" w:rsidRPr="003B4062" w:rsidRDefault="005B3E00" w:rsidP="00E1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B85551A" w14:textId="319922AE" w:rsidR="00E1304C" w:rsidRPr="00CC2E1D" w:rsidRDefault="005B3E00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221FDF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(ข) </w:t>
      </w:r>
      <w: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ab/>
      </w:r>
      <w:r w:rsidR="00E1304C" w:rsidRPr="00221FDF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มาตรฐานการรายงานทางการเงิน ฉบับที่ </w:t>
      </w:r>
      <w:r w:rsidR="00E1304C" w:rsidRPr="00221FDF">
        <w:rPr>
          <w:rFonts w:asciiTheme="majorBidi" w:hAnsiTheme="majorBidi" w:cstheme="majorBidi"/>
          <w:b/>
          <w:bCs/>
          <w:i/>
          <w:iCs/>
          <w:sz w:val="26"/>
          <w:szCs w:val="26"/>
        </w:rPr>
        <w:t>16</w:t>
      </w:r>
      <w:r w:rsidR="00E1304C" w:rsidRPr="00221FDF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เรื่อง สัญญาเช่า</w:t>
      </w:r>
    </w:p>
    <w:p w14:paraId="190690DF" w14:textId="77777777" w:rsidR="004C4620" w:rsidRDefault="004C4620" w:rsidP="004C4620">
      <w:pPr>
        <w:autoSpaceDE w:val="0"/>
        <w:autoSpaceDN w:val="0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BF08677" w14:textId="4ECC2C16" w:rsidR="004C4620" w:rsidRPr="00221FDF" w:rsidRDefault="004C4620" w:rsidP="00221FDF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>16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 xml:space="preserve">(“TFRS 16”) 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> 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456359B3" w14:textId="77777777" w:rsidR="004C4620" w:rsidRPr="00221FDF" w:rsidRDefault="004C4620" w:rsidP="00221FDF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0F74F309" w14:textId="772C9E78" w:rsidR="004C4620" w:rsidRPr="00221FDF" w:rsidRDefault="004C4620" w:rsidP="00221FDF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> 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 xml:space="preserve"> TFRS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 xml:space="preserve">16 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ตามที่เปิดเผยในหมายเหตุข้อ </w:t>
      </w:r>
      <w:r w:rsidRPr="00221FDF">
        <w:rPr>
          <w:rFonts w:asciiTheme="majorBidi" w:hAnsiTheme="majorBidi" w:cstheme="majorBidi"/>
          <w:color w:val="000000"/>
          <w:sz w:val="26"/>
          <w:szCs w:val="26"/>
        </w:rPr>
        <w:t>33</w:t>
      </w:r>
      <w:r w:rsidRPr="00221FDF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681D6AE8" w14:textId="4B9B2909" w:rsidR="00383076" w:rsidRDefault="00383076">
      <w:pPr>
        <w:tabs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0E33E135" w14:textId="77777777" w:rsidR="00383076" w:rsidRPr="00AE76C6" w:rsidRDefault="00383076" w:rsidP="003830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5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E76C6">
        <w:rPr>
          <w:rFonts w:asciiTheme="majorBidi" w:hAnsiTheme="majorBidi" w:cstheme="majorBidi"/>
          <w:color w:val="000000"/>
          <w:sz w:val="26"/>
          <w:szCs w:val="26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247E8128" w14:textId="3A216E1F" w:rsidR="00DD087C" w:rsidRDefault="00DD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  <w:shd w:val="clear" w:color="auto" w:fill="D9D9D9" w:themeFill="background1" w:themeFillShade="D9"/>
        </w:rPr>
      </w:pPr>
    </w:p>
    <w:p w14:paraId="2F8A636B" w14:textId="77777777" w:rsidR="00DD087C" w:rsidRDefault="00DD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  <w:shd w:val="clear" w:color="auto" w:fill="D9D9D9" w:themeFill="background1" w:themeFillShade="D9"/>
        </w:rPr>
      </w:pPr>
      <w:r>
        <w:rPr>
          <w:rFonts w:asciiTheme="majorBidi" w:hAnsiTheme="majorBidi" w:cstheme="majorBidi"/>
          <w:color w:val="000000"/>
          <w:sz w:val="26"/>
          <w:szCs w:val="26"/>
          <w:shd w:val="clear" w:color="auto" w:fill="D9D9D9" w:themeFill="background1" w:themeFillShade="D9"/>
        </w:rPr>
        <w:br w:type="page"/>
      </w:r>
    </w:p>
    <w:p w14:paraId="74DEB90A" w14:textId="476E091C" w:rsidR="005B36CB" w:rsidRDefault="007A4943" w:rsidP="00221FDF">
      <w:pPr>
        <w:rPr>
          <w:rFonts w:asciiTheme="majorBidi" w:hAnsiTheme="majorBidi" w:cstheme="majorBidi"/>
          <w:sz w:val="26"/>
          <w:szCs w:val="26"/>
          <w:lang w:val="th-TH"/>
        </w:rPr>
      </w:pPr>
      <w:bookmarkStart w:id="71" w:name="_Toc23425280"/>
      <w:bookmarkStart w:id="72" w:name="_Toc33611540"/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3</w:t>
      </w:r>
      <w:r w:rsidR="00964082">
        <w:rPr>
          <w:rFonts w:asciiTheme="majorBidi" w:hAnsiTheme="majorBidi" w:cstheme="majorBidi" w:hint="cs"/>
          <w:sz w:val="26"/>
          <w:szCs w:val="26"/>
          <w:cs/>
          <w:lang w:val="th-TH"/>
        </w:rPr>
        <w:t>6</w:t>
      </w:r>
      <w:r w:rsidRPr="00CC2E1D">
        <w:rPr>
          <w:rFonts w:asciiTheme="majorBidi" w:hAnsiTheme="majorBidi" w:cstheme="majorBidi"/>
          <w:sz w:val="26"/>
          <w:szCs w:val="26"/>
          <w:cs/>
          <w:lang w:val="th-TH"/>
        </w:rPr>
        <w:t xml:space="preserve">  </w:t>
      </w:r>
      <w:r w:rsidR="00D96D54" w:rsidRPr="00CC2E1D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5B36CB" w:rsidRPr="00CC2E1D">
        <w:rPr>
          <w:rFonts w:asciiTheme="majorBidi" w:hAnsiTheme="majorBidi" w:cstheme="majorBidi"/>
          <w:sz w:val="26"/>
          <w:szCs w:val="26"/>
          <w:cs/>
          <w:lang w:val="th-TH"/>
        </w:rPr>
        <w:t>การจัดประเภทรายการใหม่</w:t>
      </w:r>
      <w:bookmarkEnd w:id="71"/>
      <w:bookmarkEnd w:id="72"/>
      <w:r w:rsidR="005B36CB" w:rsidRPr="00CC2E1D">
        <w:rPr>
          <w:rFonts w:asciiTheme="majorBidi" w:hAnsiTheme="majorBidi" w:cstheme="majorBidi"/>
          <w:sz w:val="26"/>
          <w:szCs w:val="26"/>
          <w:cs/>
          <w:lang w:val="th-TH"/>
        </w:rPr>
        <w:t xml:space="preserve">   </w:t>
      </w:r>
    </w:p>
    <w:p w14:paraId="1ECA4EFF" w14:textId="77777777" w:rsidR="00982044" w:rsidRPr="00221FDF" w:rsidRDefault="00982044" w:rsidP="00221FDF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4A69B969" w14:textId="2A374675" w:rsidR="005B36CB" w:rsidRDefault="005B36CB" w:rsidP="003425D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CC2E1D">
        <w:rPr>
          <w:rFonts w:asciiTheme="majorBidi" w:hAnsiTheme="majorBidi" w:cstheme="majorBidi"/>
          <w:sz w:val="26"/>
          <w:szCs w:val="26"/>
          <w:cs/>
        </w:rPr>
        <w:t xml:space="preserve">รายการบางรายการในงบแสดงฐานะการเงิน ณ วันที่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31 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2561 </w:t>
      </w:r>
      <w:r w:rsidRPr="00CC2E1D">
        <w:rPr>
          <w:rFonts w:asciiTheme="majorBidi" w:hAnsiTheme="majorBidi" w:cstheme="majorBidi"/>
          <w:sz w:val="26"/>
          <w:szCs w:val="26"/>
          <w:cs/>
        </w:rPr>
        <w:t>และงบกำไรขาดทุนเบ็ดเสร็จสำหรับ</w:t>
      </w:r>
      <w:r w:rsidR="00807FAA">
        <w:rPr>
          <w:rFonts w:asciiTheme="majorBidi" w:hAnsiTheme="majorBidi" w:cstheme="majorBidi" w:hint="cs"/>
          <w:sz w:val="26"/>
          <w:szCs w:val="26"/>
          <w:cs/>
          <w:lang w:bidi="th-TH"/>
        </w:rPr>
        <w:t>ปี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C4664" w:rsidRPr="00CC2E1D">
        <w:rPr>
          <w:rFonts w:asciiTheme="majorBidi" w:hAnsiTheme="majorBidi" w:cstheme="majorBidi"/>
          <w:sz w:val="26"/>
          <w:szCs w:val="26"/>
          <w:lang w:bidi="th-TH"/>
        </w:rPr>
        <w:t>3</w:t>
      </w:r>
      <w:r w:rsidR="007A4943" w:rsidRPr="00CC2E1D">
        <w:rPr>
          <w:rFonts w:asciiTheme="majorBidi" w:hAnsiTheme="majorBidi" w:cstheme="majorBidi"/>
          <w:sz w:val="26"/>
          <w:szCs w:val="26"/>
          <w:cs/>
          <w:lang w:bidi="th-TH"/>
        </w:rPr>
        <w:t>1</w:t>
      </w:r>
      <w:r w:rsidR="004C4664" w:rsidRPr="00CC2E1D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="007A4943"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ธันวาคม</w:t>
      </w:r>
      <w:r w:rsidR="00644985" w:rsidRPr="00CC2E1D">
        <w:rPr>
          <w:rFonts w:asciiTheme="majorBidi" w:hAnsiTheme="majorBidi" w:cstheme="majorBidi"/>
          <w:sz w:val="26"/>
          <w:szCs w:val="26"/>
          <w:lang w:val="en-US" w:bidi="th-TH"/>
        </w:rPr>
        <w:t xml:space="preserve"> 256</w:t>
      </w:r>
      <w:r w:rsidR="00CF5CD0" w:rsidRPr="00CC2E1D">
        <w:rPr>
          <w:rFonts w:asciiTheme="majorBidi" w:hAnsiTheme="majorBidi" w:cstheme="majorBidi"/>
          <w:sz w:val="26"/>
          <w:szCs w:val="26"/>
          <w:cs/>
          <w:lang w:val="en-US" w:bidi="th-TH"/>
        </w:rPr>
        <w:t>1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ซึ่งรวมอยู่ในงบการเงิน</w:t>
      </w:r>
      <w:r w:rsidR="00E1304C" w:rsidRPr="00CC2E1D">
        <w:rPr>
          <w:rFonts w:asciiTheme="majorBidi" w:hAnsiTheme="majorBidi" w:cstheme="majorBidi"/>
          <w:sz w:val="26"/>
          <w:szCs w:val="26"/>
          <w:cs/>
          <w:lang w:bidi="th-TH"/>
        </w:rPr>
        <w:t>สำหรับสิ้น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2562 </w:t>
      </w:r>
      <w:r w:rsidRPr="00CC2E1D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เพื่อวัตถุประสงค์ในการเปรียบเทียบ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  <w:r w:rsidRPr="00CC2E1D">
        <w:rPr>
          <w:rFonts w:asciiTheme="majorBidi" w:hAnsiTheme="majorBidi" w:cstheme="majorBidi"/>
          <w:sz w:val="26"/>
          <w:szCs w:val="26"/>
          <w:cs/>
        </w:rPr>
        <w:t>ได้มีการจัดประเภทรายการใหม่เพื่อให้สอดคล้องกับการนำเสนองบ</w:t>
      </w:r>
      <w:r w:rsidR="00E1304C" w:rsidRPr="00CC2E1D">
        <w:rPr>
          <w:rFonts w:asciiTheme="majorBidi" w:hAnsiTheme="majorBidi" w:cstheme="majorBidi"/>
          <w:sz w:val="26"/>
          <w:szCs w:val="26"/>
          <w:cs/>
          <w:lang w:bidi="th-TH"/>
        </w:rPr>
        <w:t>สำหรับสิ้นปี</w:t>
      </w:r>
      <w:r w:rsidRPr="00CC2E1D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CC2E1D">
        <w:rPr>
          <w:rFonts w:asciiTheme="majorBidi" w:hAnsiTheme="majorBidi" w:cstheme="majorBidi"/>
          <w:sz w:val="26"/>
          <w:szCs w:val="26"/>
          <w:lang w:bidi="th-TH"/>
        </w:rPr>
        <w:t>2562</w:t>
      </w:r>
    </w:p>
    <w:p w14:paraId="5DFD38A5" w14:textId="77777777" w:rsidR="00AB6223" w:rsidRPr="00221FDF" w:rsidRDefault="00AB6223" w:rsidP="003425D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1"/>
      </w:tblGrid>
      <w:tr w:rsidR="00CF3E2F" w:rsidRPr="00CC2E1D" w14:paraId="1AB6905A" w14:textId="77777777" w:rsidTr="00CF3E2F">
        <w:trPr>
          <w:trHeight w:val="74"/>
          <w:tblHeader/>
        </w:trPr>
        <w:tc>
          <w:tcPr>
            <w:tcW w:w="5490" w:type="dxa"/>
            <w:shd w:val="clear" w:color="auto" w:fill="auto"/>
          </w:tcPr>
          <w:p w14:paraId="2B41FD25" w14:textId="77777777" w:rsidR="00CF3E2F" w:rsidRPr="00CC2E1D" w:rsidRDefault="00CF3E2F" w:rsidP="00CF3E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993C9A" w14:textId="77777777" w:rsidR="00CF3E2F" w:rsidRPr="00CF3E2F" w:rsidRDefault="00CF3E2F" w:rsidP="00221FD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3E2F" w:rsidRPr="00CC2E1D" w14:paraId="34EBCDA3" w14:textId="77777777" w:rsidTr="00982044">
        <w:trPr>
          <w:trHeight w:val="64"/>
          <w:tblHeader/>
        </w:trPr>
        <w:tc>
          <w:tcPr>
            <w:tcW w:w="5490" w:type="dxa"/>
            <w:shd w:val="clear" w:color="auto" w:fill="auto"/>
          </w:tcPr>
          <w:p w14:paraId="68CC8D35" w14:textId="77777777" w:rsidR="00CF3E2F" w:rsidRPr="00CC2E1D" w:rsidRDefault="00CF3E2F" w:rsidP="00982044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521328" w14:textId="77777777" w:rsidR="00CF3E2F" w:rsidRPr="00CC2E1D" w:rsidRDefault="00CF3E2F" w:rsidP="00982044">
            <w:pPr>
              <w:pStyle w:val="BodyText"/>
              <w:tabs>
                <w:tab w:val="decimal" w:pos="426"/>
              </w:tabs>
              <w:spacing w:after="0"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9B5A466" w14:textId="77777777" w:rsidR="00CF3E2F" w:rsidRPr="00CC2E1D" w:rsidRDefault="00CF3E2F" w:rsidP="00982044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709FBE" w14:textId="77777777" w:rsidR="00CF3E2F" w:rsidRPr="00CC2E1D" w:rsidRDefault="00CF3E2F" w:rsidP="00982044">
            <w:pPr>
              <w:pStyle w:val="BodyTex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AD08D3" w14:textId="77777777" w:rsidR="00CF3E2F" w:rsidRPr="00CC2E1D" w:rsidRDefault="00CF3E2F" w:rsidP="00982044">
            <w:pPr>
              <w:pStyle w:val="BodyTex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10386777" w14:textId="77777777" w:rsidR="00CF3E2F" w:rsidRPr="00CC2E1D" w:rsidRDefault="00CF3E2F" w:rsidP="00982044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EE5E76B" w14:textId="77777777" w:rsidR="00CF3E2F" w:rsidRPr="00CC2E1D" w:rsidRDefault="00CF3E2F" w:rsidP="00982044">
            <w:pPr>
              <w:pStyle w:val="BodyText"/>
              <w:spacing w:after="0" w:line="32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CF3E2F" w:rsidRPr="00CC2E1D" w14:paraId="29341FF4" w14:textId="77777777" w:rsidTr="00982044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553CB0EB" w14:textId="77777777" w:rsidR="00CF3E2F" w:rsidRPr="00CC2E1D" w:rsidRDefault="00CF3E2F" w:rsidP="00982044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shd w:val="clear" w:color="auto" w:fill="auto"/>
          </w:tcPr>
          <w:p w14:paraId="145C04E2" w14:textId="77777777" w:rsidR="00CF3E2F" w:rsidRPr="00CC2E1D" w:rsidRDefault="00CF3E2F" w:rsidP="00982044">
            <w:pPr>
              <w:pStyle w:val="BodyText"/>
              <w:spacing w:after="0" w:line="32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3E2F" w:rsidRPr="00CC2E1D" w14:paraId="7C7B137A" w14:textId="77777777" w:rsidTr="00982044">
        <w:trPr>
          <w:trHeight w:val="74"/>
        </w:trPr>
        <w:tc>
          <w:tcPr>
            <w:tcW w:w="5490" w:type="dxa"/>
            <w:shd w:val="clear" w:color="auto" w:fill="auto"/>
          </w:tcPr>
          <w:p w14:paraId="4FBAA2EA" w14:textId="77777777" w:rsidR="00CF3E2F" w:rsidRPr="00CC2E1D" w:rsidRDefault="00CF3E2F" w:rsidP="00982044">
            <w:pPr>
              <w:pStyle w:val="BodyText"/>
              <w:spacing w:after="0" w:line="320" w:lineRule="exact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 ณ วันที่ 31 ธันวาคม 256</w:t>
            </w: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608CB97" w14:textId="77777777" w:rsidR="00CF3E2F" w:rsidRPr="00CC2E1D" w:rsidRDefault="00CF3E2F" w:rsidP="00982044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773EDD" w14:textId="77777777" w:rsidR="00CF3E2F" w:rsidRPr="00CC2E1D" w:rsidRDefault="00CF3E2F" w:rsidP="00982044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B38A6A" w14:textId="77777777" w:rsidR="00CF3E2F" w:rsidRPr="00CC2E1D" w:rsidRDefault="00CF3E2F" w:rsidP="00982044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D1CE17" w14:textId="77777777" w:rsidR="00CF3E2F" w:rsidRPr="00CC2E1D" w:rsidRDefault="00CF3E2F" w:rsidP="00982044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8DC0A12" w14:textId="77777777" w:rsidR="00CF3E2F" w:rsidRPr="00CC2E1D" w:rsidRDefault="00CF3E2F" w:rsidP="00982044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E2F" w:rsidRPr="00CC2E1D" w14:paraId="5245ADE0" w14:textId="77777777" w:rsidTr="00982044">
        <w:trPr>
          <w:trHeight w:val="74"/>
        </w:trPr>
        <w:tc>
          <w:tcPr>
            <w:tcW w:w="5490" w:type="dxa"/>
            <w:shd w:val="clear" w:color="auto" w:fill="auto"/>
          </w:tcPr>
          <w:p w14:paraId="18A71F57" w14:textId="77777777" w:rsidR="00CF3E2F" w:rsidRPr="00F3489C" w:rsidRDefault="00CF3E2F" w:rsidP="00982044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89C"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ลูกหนี้ตามสัญญาเช่าซื้อที่ถึงกำหนดชำระภายในหนึ่งปี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5E6A155C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3,324,919</w:t>
            </w:r>
          </w:p>
        </w:tc>
        <w:tc>
          <w:tcPr>
            <w:tcW w:w="270" w:type="dxa"/>
            <w:shd w:val="clear" w:color="auto" w:fill="auto"/>
          </w:tcPr>
          <w:p w14:paraId="26C25293" w14:textId="77777777" w:rsidR="00CF3E2F" w:rsidRPr="001A664C" w:rsidRDefault="00CF3E2F" w:rsidP="00982044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7E69750" w14:textId="5FF7CAFD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210,446</w:t>
            </w:r>
          </w:p>
        </w:tc>
        <w:tc>
          <w:tcPr>
            <w:tcW w:w="270" w:type="dxa"/>
            <w:shd w:val="clear" w:color="auto" w:fill="auto"/>
          </w:tcPr>
          <w:p w14:paraId="34479D99" w14:textId="77777777" w:rsidR="00CF3E2F" w:rsidRPr="001A664C" w:rsidRDefault="00CF3E2F" w:rsidP="00982044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3A75BFA3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3,535,365</w:t>
            </w:r>
          </w:p>
        </w:tc>
      </w:tr>
      <w:tr w:rsidR="00CF3E2F" w:rsidRPr="00CC2E1D" w14:paraId="558D35D6" w14:textId="77777777" w:rsidTr="00982044">
        <w:trPr>
          <w:trHeight w:val="74"/>
        </w:trPr>
        <w:tc>
          <w:tcPr>
            <w:tcW w:w="5490" w:type="dxa"/>
            <w:shd w:val="clear" w:color="auto" w:fill="auto"/>
          </w:tcPr>
          <w:p w14:paraId="562C4629" w14:textId="77777777" w:rsidR="00CF3E2F" w:rsidRPr="00F3489C" w:rsidRDefault="00CF3E2F" w:rsidP="00982044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89C"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ลูกหนี้ตามสัญญาเช่าซื้อที่ถึงกำหนดชำระเกินกว่าหนึ่งปี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7B8C8049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2,886,840</w:t>
            </w:r>
          </w:p>
        </w:tc>
        <w:tc>
          <w:tcPr>
            <w:tcW w:w="270" w:type="dxa"/>
            <w:shd w:val="clear" w:color="auto" w:fill="auto"/>
          </w:tcPr>
          <w:p w14:paraId="58227837" w14:textId="77777777" w:rsidR="00CF3E2F" w:rsidRPr="001A664C" w:rsidRDefault="00CF3E2F" w:rsidP="00982044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6AAE06" w14:textId="4033400D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(210,446)</w:t>
            </w:r>
          </w:p>
        </w:tc>
        <w:tc>
          <w:tcPr>
            <w:tcW w:w="270" w:type="dxa"/>
            <w:shd w:val="clear" w:color="auto" w:fill="auto"/>
          </w:tcPr>
          <w:p w14:paraId="40A2E011" w14:textId="77777777" w:rsidR="00CF3E2F" w:rsidRPr="001A664C" w:rsidRDefault="00CF3E2F" w:rsidP="00982044">
            <w:pPr>
              <w:pStyle w:val="BodyText"/>
              <w:spacing w:after="0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437AB561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2,676,394</w:t>
            </w:r>
          </w:p>
        </w:tc>
      </w:tr>
      <w:tr w:rsidR="00CF3E2F" w:rsidRPr="00CC2E1D" w14:paraId="5806FC9F" w14:textId="77777777" w:rsidTr="00982044">
        <w:trPr>
          <w:trHeight w:val="74"/>
        </w:trPr>
        <w:tc>
          <w:tcPr>
            <w:tcW w:w="5490" w:type="dxa"/>
            <w:shd w:val="clear" w:color="auto" w:fill="auto"/>
          </w:tcPr>
          <w:p w14:paraId="2557264A" w14:textId="77777777" w:rsidR="00CF3E2F" w:rsidRPr="00CC2E1D" w:rsidRDefault="00CF3E2F" w:rsidP="00982044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</w:t>
            </w:r>
          </w:p>
          <w:p w14:paraId="1B64ACAB" w14:textId="77777777" w:rsidR="00CF3E2F" w:rsidRPr="00CC2E1D" w:rsidRDefault="00CF3E2F" w:rsidP="00982044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0040D00D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17A317A" w14:textId="207FB0D6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230,733</w:t>
            </w:r>
          </w:p>
        </w:tc>
        <w:tc>
          <w:tcPr>
            <w:tcW w:w="270" w:type="dxa"/>
            <w:shd w:val="clear" w:color="auto" w:fill="auto"/>
          </w:tcPr>
          <w:p w14:paraId="57C8FC59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85C131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A514CFE" w14:textId="092CFB08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(230,733)</w:t>
            </w:r>
          </w:p>
        </w:tc>
        <w:tc>
          <w:tcPr>
            <w:tcW w:w="270" w:type="dxa"/>
            <w:shd w:val="clear" w:color="auto" w:fill="auto"/>
          </w:tcPr>
          <w:p w14:paraId="0C037E19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7D09460B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7D10057" w14:textId="723C47D5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CF3E2F" w:rsidRPr="00CC2E1D" w14:paraId="3243F9FF" w14:textId="77777777" w:rsidTr="00982044">
        <w:trPr>
          <w:trHeight w:val="74"/>
        </w:trPr>
        <w:tc>
          <w:tcPr>
            <w:tcW w:w="5490" w:type="dxa"/>
            <w:shd w:val="clear" w:color="auto" w:fill="auto"/>
          </w:tcPr>
          <w:p w14:paraId="1F1632A2" w14:textId="77777777" w:rsidR="00CF3E2F" w:rsidRPr="00CC2E1D" w:rsidRDefault="00CF3E2F" w:rsidP="00982044">
            <w:pPr>
              <w:pStyle w:val="BodyText"/>
              <w:spacing w:after="0" w:line="320" w:lineRule="exact"/>
              <w:ind w:left="156" w:right="-108" w:hanging="15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31A146A5" w14:textId="2596B7C5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22"/>
              </w:tabs>
              <w:spacing w:after="0"/>
              <w:ind w:right="-11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132000F6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D188C0" w14:textId="1DA72040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282,243</w:t>
            </w:r>
          </w:p>
        </w:tc>
        <w:tc>
          <w:tcPr>
            <w:tcW w:w="270" w:type="dxa"/>
            <w:shd w:val="clear" w:color="auto" w:fill="auto"/>
          </w:tcPr>
          <w:p w14:paraId="7A780E1B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6AC21246" w14:textId="0D9CAFFE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282,243</w:t>
            </w:r>
          </w:p>
        </w:tc>
      </w:tr>
      <w:tr w:rsidR="00CF3E2F" w:rsidRPr="00CC2E1D" w14:paraId="6B1A7B8E" w14:textId="77777777" w:rsidTr="00982044">
        <w:trPr>
          <w:trHeight w:val="261"/>
        </w:trPr>
        <w:tc>
          <w:tcPr>
            <w:tcW w:w="5490" w:type="dxa"/>
            <w:shd w:val="clear" w:color="auto" w:fill="auto"/>
          </w:tcPr>
          <w:p w14:paraId="74DA7B0F" w14:textId="77777777" w:rsidR="00CF3E2F" w:rsidRPr="00CC2E1D" w:rsidRDefault="00CF3E2F" w:rsidP="00982044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ลูกหนี้เงินให้กู้ยืมและดอกเบี้ยค้างรับที่ถึงกำหนดชำระภายในหนึ่งปี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CAFDCF7" w14:textId="5DAFBEE2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14:paraId="01BCECF1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7DA7ABE" w14:textId="2F8CEF86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(42,123)</w:t>
            </w:r>
          </w:p>
        </w:tc>
        <w:tc>
          <w:tcPr>
            <w:tcW w:w="270" w:type="dxa"/>
            <w:shd w:val="clear" w:color="auto" w:fill="auto"/>
          </w:tcPr>
          <w:p w14:paraId="23A3B6C6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5AA79C0D" w14:textId="4F184F41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CF3E2F" w:rsidRPr="00CC2E1D" w14:paraId="7B82F344" w14:textId="77777777" w:rsidTr="00982044">
        <w:trPr>
          <w:trHeight w:val="261"/>
        </w:trPr>
        <w:tc>
          <w:tcPr>
            <w:tcW w:w="5490" w:type="dxa"/>
            <w:shd w:val="clear" w:color="auto" w:fill="auto"/>
          </w:tcPr>
          <w:p w14:paraId="7202F8CF" w14:textId="77777777" w:rsidR="00CF3E2F" w:rsidRPr="00CC2E1D" w:rsidRDefault="00CF3E2F" w:rsidP="00982044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71011B6" w14:textId="613E80DE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22"/>
              </w:tabs>
              <w:spacing w:after="0"/>
              <w:ind w:right="-11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845E57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72406BE" w14:textId="4CCDAAF7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42,123</w:t>
            </w:r>
          </w:p>
        </w:tc>
        <w:tc>
          <w:tcPr>
            <w:tcW w:w="270" w:type="dxa"/>
            <w:shd w:val="clear" w:color="auto" w:fill="auto"/>
          </w:tcPr>
          <w:p w14:paraId="3C23B0BE" w14:textId="72A5625A" w:rsidR="00CF3E2F" w:rsidRPr="001A664C" w:rsidRDefault="001A664C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</w:p>
        </w:tc>
        <w:tc>
          <w:tcPr>
            <w:tcW w:w="981" w:type="dxa"/>
            <w:shd w:val="clear" w:color="auto" w:fill="auto"/>
          </w:tcPr>
          <w:p w14:paraId="40403D78" w14:textId="4DBB0C8F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42,123</w:t>
            </w:r>
          </w:p>
        </w:tc>
      </w:tr>
      <w:tr w:rsidR="00CF3E2F" w:rsidRPr="00CC2E1D" w14:paraId="0ABF887E" w14:textId="77777777" w:rsidTr="00982044">
        <w:trPr>
          <w:trHeight w:val="261"/>
        </w:trPr>
        <w:tc>
          <w:tcPr>
            <w:tcW w:w="5490" w:type="dxa"/>
            <w:shd w:val="clear" w:color="auto" w:fill="auto"/>
          </w:tcPr>
          <w:p w14:paraId="69BB6D43" w14:textId="77777777" w:rsidR="00CF3E2F" w:rsidRPr="00CC2E1D" w:rsidRDefault="00CF3E2F" w:rsidP="00982044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ลูกหนี้สินเชื่อแก่ผู้บริโภคโดยมีสินทรัพย์ค้ำประกันที่ถึง</w:t>
            </w:r>
          </w:p>
          <w:p w14:paraId="565BA364" w14:textId="77777777" w:rsidR="00CF3E2F" w:rsidRPr="00CC2E1D" w:rsidRDefault="00CF3E2F" w:rsidP="00982044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14981D6E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AADC03B" w14:textId="3A3AC655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64,554</w:t>
            </w:r>
          </w:p>
        </w:tc>
        <w:tc>
          <w:tcPr>
            <w:tcW w:w="270" w:type="dxa"/>
            <w:shd w:val="clear" w:color="auto" w:fill="auto"/>
          </w:tcPr>
          <w:p w14:paraId="66B464E8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4EE9B9" w14:textId="64694F7F" w:rsidR="001A664C" w:rsidRDefault="001A664C" w:rsidP="001A6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</w:p>
          <w:p w14:paraId="7EF9EADF" w14:textId="371BAD8E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(64,554)</w:t>
            </w:r>
          </w:p>
        </w:tc>
        <w:tc>
          <w:tcPr>
            <w:tcW w:w="270" w:type="dxa"/>
            <w:shd w:val="clear" w:color="auto" w:fill="auto"/>
          </w:tcPr>
          <w:p w14:paraId="54B47083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294D230A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F45FB1F" w14:textId="1BDD9927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CF3E2F" w:rsidRPr="00CC2E1D" w14:paraId="72938BC9" w14:textId="77777777" w:rsidTr="00982044">
        <w:trPr>
          <w:trHeight w:val="261"/>
        </w:trPr>
        <w:tc>
          <w:tcPr>
            <w:tcW w:w="5490" w:type="dxa"/>
            <w:shd w:val="clear" w:color="auto" w:fill="auto"/>
          </w:tcPr>
          <w:p w14:paraId="70E3EE09" w14:textId="77777777" w:rsidR="00CF3E2F" w:rsidRPr="00495D7B" w:rsidRDefault="00CF3E2F" w:rsidP="00982044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ลูกหนี้สินเชื่อที่ถึงกำหนดชำระเกินกว่าหนึ่งปี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732FCC2C" w14:textId="35E2A7EE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22"/>
              </w:tabs>
              <w:spacing w:after="0"/>
              <w:ind w:right="-113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8AC66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BA74A2" w14:textId="5DB12E35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13,044</w:t>
            </w:r>
          </w:p>
        </w:tc>
        <w:tc>
          <w:tcPr>
            <w:tcW w:w="270" w:type="dxa"/>
            <w:shd w:val="clear" w:color="auto" w:fill="auto"/>
          </w:tcPr>
          <w:p w14:paraId="7A1951CD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38641557" w14:textId="1F49206C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13,044</w:t>
            </w:r>
          </w:p>
        </w:tc>
      </w:tr>
      <w:tr w:rsidR="00CF3E2F" w:rsidRPr="00CC2E1D" w14:paraId="03820BB5" w14:textId="77777777" w:rsidTr="00982044">
        <w:trPr>
          <w:trHeight w:val="190"/>
        </w:trPr>
        <w:tc>
          <w:tcPr>
            <w:tcW w:w="5490" w:type="dxa"/>
            <w:shd w:val="clear" w:color="auto" w:fill="auto"/>
          </w:tcPr>
          <w:p w14:paraId="21668E6A" w14:textId="77777777" w:rsidR="00CF3E2F" w:rsidRPr="00CC2E1D" w:rsidRDefault="00CF3E2F" w:rsidP="00982044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723DAA" w14:textId="77777777" w:rsidR="00CF3E2F" w:rsidRPr="00221FDF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7B495B3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FC015" w14:textId="6F36E7E5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17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8A71D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598FFA4C" w14:textId="77777777" w:rsidR="00CF3E2F" w:rsidRPr="00221FDF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CF3E2F" w:rsidRPr="00CC2E1D" w14:paraId="5B485BF3" w14:textId="77777777" w:rsidTr="00982044">
        <w:trPr>
          <w:trHeight w:val="74"/>
        </w:trPr>
        <w:tc>
          <w:tcPr>
            <w:tcW w:w="5490" w:type="dxa"/>
            <w:shd w:val="clear" w:color="auto" w:fill="auto"/>
          </w:tcPr>
          <w:p w14:paraId="2F07C6EB" w14:textId="1B121FA3" w:rsidR="00CF3E2F" w:rsidRPr="00CC2E1D" w:rsidRDefault="00CF3E2F" w:rsidP="00982044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งบกำไรขาดทุนเบ็ดเสร็จสำหรับปีสิ้นสุด</w:t>
            </w:r>
          </w:p>
          <w:p w14:paraId="5866E6A2" w14:textId="77777777" w:rsidR="00CF3E2F" w:rsidRPr="00CC2E1D" w:rsidRDefault="00CF3E2F" w:rsidP="00982044">
            <w:pPr>
              <w:pStyle w:val="BodyText"/>
              <w:spacing w:after="0"/>
              <w:ind w:left="144" w:right="-108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31 ธันวาคม 256</w:t>
            </w: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EAAB6B4" w14:textId="77777777" w:rsidR="00CF3E2F" w:rsidRPr="00221FDF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6302022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4DA539" w14:textId="77777777" w:rsidR="00CF3E2F" w:rsidRPr="00221FDF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0C852B3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30197272" w14:textId="77777777" w:rsidR="00CF3E2F" w:rsidRPr="00221FDF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CF3E2F" w:rsidRPr="00CC2E1D" w14:paraId="36A30E38" w14:textId="77777777" w:rsidTr="00982044">
        <w:trPr>
          <w:trHeight w:val="248"/>
        </w:trPr>
        <w:tc>
          <w:tcPr>
            <w:tcW w:w="5490" w:type="dxa"/>
            <w:shd w:val="clear" w:color="auto" w:fill="auto"/>
          </w:tcPr>
          <w:p w14:paraId="01FC5FA2" w14:textId="77777777" w:rsidR="00CF3E2F" w:rsidRPr="00CC2E1D" w:rsidRDefault="00CF3E2F" w:rsidP="0098204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รายได้ดอกเบี้ยจากสินเชื่อแก่ผู้บริโภคโดยมีสินทรัพย์ค้ำประกัน</w:t>
            </w:r>
          </w:p>
        </w:tc>
        <w:tc>
          <w:tcPr>
            <w:tcW w:w="990" w:type="dxa"/>
            <w:shd w:val="clear" w:color="auto" w:fill="auto"/>
          </w:tcPr>
          <w:p w14:paraId="49ED81F9" w14:textId="7BD789BC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160,589</w:t>
            </w:r>
          </w:p>
        </w:tc>
        <w:tc>
          <w:tcPr>
            <w:tcW w:w="270" w:type="dxa"/>
            <w:shd w:val="clear" w:color="auto" w:fill="auto"/>
          </w:tcPr>
          <w:p w14:paraId="37A0092C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18CB40E" w14:textId="3BDDE213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(160,589)</w:t>
            </w:r>
          </w:p>
        </w:tc>
        <w:tc>
          <w:tcPr>
            <w:tcW w:w="270" w:type="dxa"/>
            <w:shd w:val="clear" w:color="auto" w:fill="auto"/>
          </w:tcPr>
          <w:p w14:paraId="5DE4331C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16899197" w14:textId="536D8C00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CF3E2F" w:rsidRPr="00CC2E1D" w14:paraId="58C0B327" w14:textId="77777777" w:rsidTr="00982044">
        <w:trPr>
          <w:trHeight w:val="248"/>
        </w:trPr>
        <w:tc>
          <w:tcPr>
            <w:tcW w:w="5490" w:type="dxa"/>
            <w:shd w:val="clear" w:color="auto" w:fill="auto"/>
          </w:tcPr>
          <w:p w14:paraId="2865554F" w14:textId="77777777" w:rsidR="00CF3E2F" w:rsidRPr="00CC2E1D" w:rsidRDefault="00CF3E2F" w:rsidP="0098204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รายได้ดอกเบี้ยจากสินเชื่อ</w:t>
            </w:r>
          </w:p>
        </w:tc>
        <w:tc>
          <w:tcPr>
            <w:tcW w:w="990" w:type="dxa"/>
            <w:shd w:val="clear" w:color="auto" w:fill="auto"/>
          </w:tcPr>
          <w:p w14:paraId="52867ECE" w14:textId="535122C9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2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B8D24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224B90" w14:textId="4A36C34D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160,589</w:t>
            </w:r>
          </w:p>
        </w:tc>
        <w:tc>
          <w:tcPr>
            <w:tcW w:w="270" w:type="dxa"/>
            <w:shd w:val="clear" w:color="auto" w:fill="auto"/>
          </w:tcPr>
          <w:p w14:paraId="48B9909B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11ED541E" w14:textId="2CA0C1C1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160,589</w:t>
            </w:r>
          </w:p>
        </w:tc>
      </w:tr>
      <w:tr w:rsidR="00CF3E2F" w:rsidRPr="00CC2E1D" w14:paraId="1BA94633" w14:textId="77777777" w:rsidTr="00982044">
        <w:trPr>
          <w:trHeight w:val="248"/>
        </w:trPr>
        <w:tc>
          <w:tcPr>
            <w:tcW w:w="5490" w:type="dxa"/>
            <w:shd w:val="clear" w:color="auto" w:fill="auto"/>
          </w:tcPr>
          <w:p w14:paraId="73A5B81B" w14:textId="77777777" w:rsidR="00CF3E2F" w:rsidRPr="00CC2E1D" w:rsidRDefault="00CF3E2F" w:rsidP="0098204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990" w:type="dxa"/>
            <w:shd w:val="clear" w:color="auto" w:fill="auto"/>
          </w:tcPr>
          <w:p w14:paraId="3794D4F3" w14:textId="16CBEFDB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1,870</w:t>
            </w:r>
          </w:p>
        </w:tc>
        <w:tc>
          <w:tcPr>
            <w:tcW w:w="270" w:type="dxa"/>
            <w:shd w:val="clear" w:color="auto" w:fill="auto"/>
          </w:tcPr>
          <w:p w14:paraId="63BA52E7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B65F2" w14:textId="31EF36FE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(1,870)</w:t>
            </w:r>
          </w:p>
        </w:tc>
        <w:tc>
          <w:tcPr>
            <w:tcW w:w="270" w:type="dxa"/>
            <w:shd w:val="clear" w:color="auto" w:fill="auto"/>
          </w:tcPr>
          <w:p w14:paraId="1652E2B0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04CF3177" w14:textId="2E35D637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</w:tr>
      <w:tr w:rsidR="00CF3E2F" w:rsidRPr="00CC2E1D" w14:paraId="061A3D53" w14:textId="77777777" w:rsidTr="00982044">
        <w:trPr>
          <w:trHeight w:val="248"/>
        </w:trPr>
        <w:tc>
          <w:tcPr>
            <w:tcW w:w="5490" w:type="dxa"/>
            <w:shd w:val="clear" w:color="auto" w:fill="auto"/>
          </w:tcPr>
          <w:p w14:paraId="47F6CD32" w14:textId="77777777" w:rsidR="00CF3E2F" w:rsidRPr="00CC2E1D" w:rsidRDefault="00CF3E2F" w:rsidP="0098204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รายได้ดอกเบี้ยจากสินเชื่อภาคธุรกิจ</w:t>
            </w:r>
          </w:p>
        </w:tc>
        <w:tc>
          <w:tcPr>
            <w:tcW w:w="990" w:type="dxa"/>
            <w:shd w:val="clear" w:color="auto" w:fill="auto"/>
          </w:tcPr>
          <w:p w14:paraId="622AD99E" w14:textId="6AB0643D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2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EB762A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20F517" w14:textId="411D75D5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02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1,870</w:t>
            </w:r>
          </w:p>
        </w:tc>
        <w:tc>
          <w:tcPr>
            <w:tcW w:w="270" w:type="dxa"/>
            <w:shd w:val="clear" w:color="auto" w:fill="auto"/>
          </w:tcPr>
          <w:p w14:paraId="7F671FEF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324116F3" w14:textId="6267D24C" w:rsidR="00CF3E2F" w:rsidRPr="001A664C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1,870</w:t>
            </w:r>
          </w:p>
        </w:tc>
      </w:tr>
      <w:tr w:rsidR="00CF3E2F" w:rsidRPr="00CC2E1D" w14:paraId="0D93A0CB" w14:textId="77777777" w:rsidTr="00982044">
        <w:trPr>
          <w:trHeight w:val="248"/>
        </w:trPr>
        <w:tc>
          <w:tcPr>
            <w:tcW w:w="5490" w:type="dxa"/>
            <w:shd w:val="clear" w:color="auto" w:fill="auto"/>
          </w:tcPr>
          <w:p w14:paraId="37AF52D9" w14:textId="77777777" w:rsidR="00CF3E2F" w:rsidRPr="00CC2E1D" w:rsidRDefault="00CF3E2F" w:rsidP="00982044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0A236D" w14:textId="77777777" w:rsidR="00CF3E2F" w:rsidRPr="001A664C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decimal" w:pos="695"/>
                <w:tab w:val="left" w:pos="933"/>
              </w:tabs>
              <w:spacing w:after="0"/>
              <w:ind w:right="-156" w:firstLine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FDE936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88393" w14:textId="223E31C4" w:rsidR="00CF3E2F" w:rsidRPr="00221FDF" w:rsidRDefault="001A664C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521"/>
              </w:tabs>
              <w:spacing w:after="0"/>
              <w:ind w:right="-113" w:firstLine="7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="00CF3E2F" w:rsidRPr="00221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0C78C4" w14:textId="77777777" w:rsidR="00CF3E2F" w:rsidRPr="001A664C" w:rsidRDefault="00CF3E2F" w:rsidP="009820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681D34B" w14:textId="77777777" w:rsidR="00CF3E2F" w:rsidRPr="00221FDF" w:rsidRDefault="00CF3E2F" w:rsidP="00221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</w:tbl>
    <w:p w14:paraId="6034F46E" w14:textId="77777777" w:rsidR="00573B86" w:rsidRPr="00221FDF" w:rsidRDefault="00573B86" w:rsidP="00573B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990"/>
        <w:gridCol w:w="270"/>
        <w:gridCol w:w="1080"/>
        <w:gridCol w:w="270"/>
        <w:gridCol w:w="981"/>
      </w:tblGrid>
      <w:tr w:rsidR="00573B86" w:rsidRPr="00CC2E1D" w14:paraId="5F491CB0" w14:textId="77777777" w:rsidTr="003459E5">
        <w:trPr>
          <w:trHeight w:val="74"/>
          <w:tblHeader/>
        </w:trPr>
        <w:tc>
          <w:tcPr>
            <w:tcW w:w="5490" w:type="dxa"/>
            <w:shd w:val="clear" w:color="auto" w:fill="auto"/>
          </w:tcPr>
          <w:p w14:paraId="6A92149F" w14:textId="77777777" w:rsidR="00573B86" w:rsidRPr="00CC2E1D" w:rsidRDefault="00573B86" w:rsidP="003459E5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2E10DA" w14:textId="1C68C449" w:rsidR="00573B86" w:rsidRPr="00CC2E1D" w:rsidRDefault="00573B86" w:rsidP="003459E5">
            <w:pPr>
              <w:pStyle w:val="BodyText"/>
              <w:spacing w:after="0" w:line="32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ินเฉพาะกิจการ</w:t>
            </w:r>
          </w:p>
        </w:tc>
      </w:tr>
      <w:tr w:rsidR="00573B86" w:rsidRPr="00CC2E1D" w14:paraId="672E7E1E" w14:textId="77777777" w:rsidTr="003459E5">
        <w:trPr>
          <w:trHeight w:val="64"/>
          <w:tblHeader/>
        </w:trPr>
        <w:tc>
          <w:tcPr>
            <w:tcW w:w="5490" w:type="dxa"/>
            <w:shd w:val="clear" w:color="auto" w:fill="auto"/>
          </w:tcPr>
          <w:p w14:paraId="12DE6D33" w14:textId="77777777" w:rsidR="00573B86" w:rsidRPr="00CC2E1D" w:rsidRDefault="00573B86" w:rsidP="003459E5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0FF39F" w14:textId="77777777" w:rsidR="00573B86" w:rsidRPr="00CC2E1D" w:rsidRDefault="00573B86" w:rsidP="003459E5">
            <w:pPr>
              <w:pStyle w:val="BodyText"/>
              <w:tabs>
                <w:tab w:val="decimal" w:pos="426"/>
              </w:tabs>
              <w:spacing w:after="0"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51022082" w14:textId="77777777" w:rsidR="00573B86" w:rsidRPr="00CC2E1D" w:rsidRDefault="00573B86" w:rsidP="003459E5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A5FDE8" w14:textId="77777777" w:rsidR="00573B86" w:rsidRPr="00CC2E1D" w:rsidRDefault="00573B86" w:rsidP="003459E5">
            <w:pPr>
              <w:pStyle w:val="BodyTex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0A8F96" w14:textId="77777777" w:rsidR="00573B86" w:rsidRPr="00CC2E1D" w:rsidRDefault="00573B86" w:rsidP="003459E5">
            <w:pPr>
              <w:pStyle w:val="BodyTex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40335352" w14:textId="77777777" w:rsidR="00573B86" w:rsidRPr="00CC2E1D" w:rsidRDefault="00573B86" w:rsidP="003459E5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C1044DD" w14:textId="77777777" w:rsidR="00573B86" w:rsidRPr="00CC2E1D" w:rsidRDefault="00573B86" w:rsidP="003459E5">
            <w:pPr>
              <w:pStyle w:val="BodyText"/>
              <w:spacing w:after="0" w:line="320" w:lineRule="exact"/>
              <w:ind w:left="-104" w:right="-108" w:hanging="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  <w:r w:rsidRPr="00CC2E1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C2E1D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573B86" w:rsidRPr="00CC2E1D" w14:paraId="45E73BCD" w14:textId="77777777" w:rsidTr="003459E5">
        <w:trPr>
          <w:trHeight w:val="248"/>
          <w:tblHeader/>
        </w:trPr>
        <w:tc>
          <w:tcPr>
            <w:tcW w:w="5490" w:type="dxa"/>
            <w:shd w:val="clear" w:color="auto" w:fill="auto"/>
          </w:tcPr>
          <w:p w14:paraId="7DA928B3" w14:textId="77777777" w:rsidR="00573B86" w:rsidRPr="00CC2E1D" w:rsidRDefault="00573B86" w:rsidP="003459E5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shd w:val="clear" w:color="auto" w:fill="auto"/>
          </w:tcPr>
          <w:p w14:paraId="5D8B5921" w14:textId="77777777" w:rsidR="00573B86" w:rsidRPr="00CC2E1D" w:rsidRDefault="00573B86" w:rsidP="003459E5">
            <w:pPr>
              <w:pStyle w:val="BodyText"/>
              <w:spacing w:after="0" w:line="32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73B86" w:rsidRPr="00CC2E1D" w14:paraId="5512771D" w14:textId="77777777" w:rsidTr="003459E5">
        <w:trPr>
          <w:trHeight w:val="74"/>
        </w:trPr>
        <w:tc>
          <w:tcPr>
            <w:tcW w:w="5490" w:type="dxa"/>
            <w:shd w:val="clear" w:color="auto" w:fill="auto"/>
          </w:tcPr>
          <w:p w14:paraId="52EE0821" w14:textId="77777777" w:rsidR="00573B86" w:rsidRPr="00CC2E1D" w:rsidRDefault="00573B86" w:rsidP="003459E5">
            <w:pPr>
              <w:pStyle w:val="BodyText"/>
              <w:spacing w:after="0" w:line="320" w:lineRule="exact"/>
              <w:ind w:left="144" w:right="-108" w:hanging="14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 ณ วันที่ 31 ธันวาคม 256</w:t>
            </w:r>
            <w:r w:rsidRPr="00CC2E1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10BABFF8" w14:textId="77777777" w:rsidR="00573B86" w:rsidRPr="00CC2E1D" w:rsidRDefault="00573B86" w:rsidP="003459E5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6348BC" w14:textId="77777777" w:rsidR="00573B86" w:rsidRPr="00CC2E1D" w:rsidRDefault="00573B86" w:rsidP="003459E5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EA449D" w14:textId="77777777" w:rsidR="00573B86" w:rsidRPr="00CC2E1D" w:rsidRDefault="00573B86" w:rsidP="003459E5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571F97" w14:textId="77777777" w:rsidR="00573B86" w:rsidRPr="00CC2E1D" w:rsidRDefault="00573B86" w:rsidP="003459E5">
            <w:pPr>
              <w:pStyle w:val="BodyText"/>
              <w:spacing w:after="0" w:line="32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D63B48D" w14:textId="77777777" w:rsidR="00573B86" w:rsidRPr="00CC2E1D" w:rsidRDefault="00573B86" w:rsidP="003459E5">
            <w:pPr>
              <w:pStyle w:val="BodyText"/>
              <w:tabs>
                <w:tab w:val="clear" w:pos="680"/>
                <w:tab w:val="decimal" w:pos="695"/>
              </w:tabs>
              <w:spacing w:after="0" w:line="32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B86" w:rsidRPr="00CC2E1D" w14:paraId="366FBE09" w14:textId="77777777" w:rsidTr="003459E5">
        <w:trPr>
          <w:trHeight w:val="74"/>
        </w:trPr>
        <w:tc>
          <w:tcPr>
            <w:tcW w:w="5490" w:type="dxa"/>
            <w:shd w:val="clear" w:color="auto" w:fill="auto"/>
          </w:tcPr>
          <w:p w14:paraId="407070F9" w14:textId="77777777" w:rsidR="00573B86" w:rsidRPr="00F3489C" w:rsidRDefault="00573B86" w:rsidP="003459E5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89C"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ลูกหนี้ตามสัญญาเช่าซื้อที่ถึงกำหนดชำระภายในหนึ่งปี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34AAC757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2"/>
                <w:tab w:val="decimal" w:pos="855"/>
              </w:tabs>
              <w:spacing w:after="0"/>
              <w:ind w:right="-15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1A664C">
              <w:rPr>
                <w:rFonts w:ascii="Angsana New" w:hAnsi="Angsana New" w:cs="Angsana New"/>
                <w:sz w:val="26"/>
                <w:szCs w:val="26"/>
                <w:lang w:eastAsia="en-GB"/>
              </w:rPr>
              <w:t>2,123,035</w:t>
            </w:r>
          </w:p>
        </w:tc>
        <w:tc>
          <w:tcPr>
            <w:tcW w:w="270" w:type="dxa"/>
            <w:shd w:val="clear" w:color="auto" w:fill="auto"/>
          </w:tcPr>
          <w:p w14:paraId="16AE2801" w14:textId="77777777" w:rsidR="00573B86" w:rsidRPr="001A664C" w:rsidRDefault="00573B86" w:rsidP="003459E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416836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7"/>
              </w:tabs>
              <w:spacing w:after="0"/>
              <w:ind w:right="-15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9616D">
              <w:rPr>
                <w:rFonts w:ascii="Angsana New" w:hAnsi="Angsana New" w:cs="Angsana New"/>
                <w:sz w:val="26"/>
                <w:szCs w:val="26"/>
                <w:lang w:eastAsia="en-GB"/>
              </w:rPr>
              <w:tab/>
            </w:r>
            <w:r w:rsidRPr="001A664C">
              <w:rPr>
                <w:rFonts w:ascii="Angsana New" w:hAnsi="Angsana New" w:cs="Angsana New"/>
                <w:sz w:val="26"/>
                <w:szCs w:val="26"/>
                <w:lang w:eastAsia="en-GB"/>
              </w:rPr>
              <w:t>83,884</w:t>
            </w:r>
          </w:p>
        </w:tc>
        <w:tc>
          <w:tcPr>
            <w:tcW w:w="270" w:type="dxa"/>
            <w:shd w:val="clear" w:color="auto" w:fill="auto"/>
          </w:tcPr>
          <w:p w14:paraId="12479BCA" w14:textId="77777777" w:rsidR="00573B86" w:rsidRPr="001A664C" w:rsidRDefault="00573B86" w:rsidP="003459E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60304263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9616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2,206,919</w:t>
            </w:r>
          </w:p>
        </w:tc>
      </w:tr>
      <w:tr w:rsidR="00573B86" w:rsidRPr="00CC2E1D" w14:paraId="5CABC5C8" w14:textId="77777777" w:rsidTr="003459E5">
        <w:trPr>
          <w:trHeight w:val="74"/>
        </w:trPr>
        <w:tc>
          <w:tcPr>
            <w:tcW w:w="5490" w:type="dxa"/>
            <w:shd w:val="clear" w:color="auto" w:fill="auto"/>
          </w:tcPr>
          <w:p w14:paraId="77DA3296" w14:textId="77777777" w:rsidR="00573B86" w:rsidRPr="00F3489C" w:rsidRDefault="00573B86" w:rsidP="003459E5">
            <w:pPr>
              <w:pStyle w:val="BodyText"/>
              <w:spacing w:after="0" w:line="320" w:lineRule="exact"/>
              <w:ind w:left="156" w:right="-108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489C">
              <w:rPr>
                <w:rFonts w:asciiTheme="majorBidi" w:hAnsiTheme="majorBidi" w:cs="Angsana New" w:hint="cs"/>
                <w:sz w:val="26"/>
                <w:szCs w:val="26"/>
                <w:cs/>
              </w:rPr>
              <w:t>ลูกหนี้ตามสัญญาเช่าซื้อที่ถึงกำหนดชำระเกินกว่าหนึ่งปี</w:t>
            </w:r>
          </w:p>
        </w:tc>
        <w:tc>
          <w:tcPr>
            <w:tcW w:w="990" w:type="dxa"/>
            <w:shd w:val="clear" w:color="auto" w:fill="auto"/>
          </w:tcPr>
          <w:p w14:paraId="08D3A419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2"/>
                <w:tab w:val="decimal" w:pos="855"/>
              </w:tabs>
              <w:spacing w:after="0"/>
              <w:ind w:right="-15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1A664C">
              <w:rPr>
                <w:rFonts w:ascii="Angsana New" w:hAnsi="Angsana New" w:cs="Angsana New"/>
                <w:sz w:val="26"/>
                <w:szCs w:val="26"/>
                <w:lang w:eastAsia="en-GB"/>
              </w:rPr>
              <w:t>2,096,962</w:t>
            </w:r>
          </w:p>
        </w:tc>
        <w:tc>
          <w:tcPr>
            <w:tcW w:w="270" w:type="dxa"/>
            <w:shd w:val="clear" w:color="auto" w:fill="auto"/>
          </w:tcPr>
          <w:p w14:paraId="3A4B1372" w14:textId="77777777" w:rsidR="00573B86" w:rsidRPr="001A664C" w:rsidRDefault="00573B86" w:rsidP="003459E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35D760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7"/>
              </w:tabs>
              <w:spacing w:after="0"/>
              <w:ind w:right="-156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9616D">
              <w:rPr>
                <w:rFonts w:ascii="Angsana New" w:hAnsi="Angsana New" w:cs="Angsana New"/>
                <w:sz w:val="26"/>
                <w:szCs w:val="26"/>
                <w:lang w:eastAsia="en-GB"/>
              </w:rPr>
              <w:tab/>
            </w:r>
            <w:r w:rsidRPr="001A664C">
              <w:rPr>
                <w:rFonts w:ascii="Angsana New" w:hAnsi="Angsana New" w:cs="Angsana New"/>
                <w:sz w:val="26"/>
                <w:szCs w:val="26"/>
                <w:lang w:eastAsia="en-GB"/>
              </w:rPr>
              <w:t>(83,884)</w:t>
            </w:r>
          </w:p>
        </w:tc>
        <w:tc>
          <w:tcPr>
            <w:tcW w:w="270" w:type="dxa"/>
            <w:shd w:val="clear" w:color="auto" w:fill="auto"/>
          </w:tcPr>
          <w:p w14:paraId="45946B58" w14:textId="77777777" w:rsidR="00573B86" w:rsidRPr="001A664C" w:rsidRDefault="00573B86" w:rsidP="003459E5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69E6F757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0"/>
              </w:tabs>
              <w:spacing w:after="0"/>
              <w:ind w:right="-75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9616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ab/>
            </w:r>
            <w:r w:rsidRPr="001A664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2,013,078</w:t>
            </w:r>
          </w:p>
        </w:tc>
      </w:tr>
      <w:tr w:rsidR="00573B86" w:rsidRPr="00CC2E1D" w14:paraId="540EFB63" w14:textId="77777777" w:rsidTr="00221FDF">
        <w:trPr>
          <w:trHeight w:val="60"/>
        </w:trPr>
        <w:tc>
          <w:tcPr>
            <w:tcW w:w="5490" w:type="dxa"/>
            <w:shd w:val="clear" w:color="auto" w:fill="auto"/>
          </w:tcPr>
          <w:p w14:paraId="44CF6931" w14:textId="77777777" w:rsidR="00573B86" w:rsidRPr="00CC2E1D" w:rsidRDefault="00573B86" w:rsidP="003459E5">
            <w:pPr>
              <w:pStyle w:val="BodyText"/>
              <w:spacing w:after="0"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0346FA" w14:textId="77777777" w:rsidR="00573B86" w:rsidRPr="001A664C" w:rsidRDefault="00573B86" w:rsidP="003459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CC6DE47" w14:textId="77777777" w:rsidR="00573B86" w:rsidRPr="001A664C" w:rsidRDefault="00573B86" w:rsidP="003459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A347E" w14:textId="77777777" w:rsidR="00573B86" w:rsidRPr="001A664C" w:rsidRDefault="00573B86" w:rsidP="003459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11"/>
                <w:tab w:val="decimal" w:pos="69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29616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ab/>
            </w:r>
            <w:r w:rsidRPr="001A664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CC926D" w14:textId="77777777" w:rsidR="00573B86" w:rsidRPr="001A664C" w:rsidRDefault="00573B86" w:rsidP="003459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81" w:type="dxa"/>
            <w:shd w:val="clear" w:color="auto" w:fill="auto"/>
          </w:tcPr>
          <w:p w14:paraId="3C1A3278" w14:textId="77777777" w:rsidR="00573B86" w:rsidRPr="001A664C" w:rsidRDefault="00573B86" w:rsidP="003459E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</w:tbl>
    <w:p w14:paraId="4EB3F24D" w14:textId="2898CEF4" w:rsidR="00AC6641" w:rsidRPr="00CC2E1D" w:rsidRDefault="00AC6641" w:rsidP="002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sectPr w:rsidR="00AC6641" w:rsidRPr="00CC2E1D" w:rsidSect="00F31849">
      <w:footerReference w:type="default" r:id="rId16"/>
      <w:type w:val="nextColumn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10810" w14:textId="77777777" w:rsidR="00E204A7" w:rsidRDefault="00E204A7">
      <w:r>
        <w:separator/>
      </w:r>
    </w:p>
  </w:endnote>
  <w:endnote w:type="continuationSeparator" w:id="0">
    <w:p w14:paraId="39B51E2F" w14:textId="77777777" w:rsidR="00E204A7" w:rsidRDefault="00E2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8288271"/>
      <w:docPartObj>
        <w:docPartGallery w:val="Page Numbers (Bottom of Page)"/>
        <w:docPartUnique/>
      </w:docPartObj>
    </w:sdtPr>
    <w:sdtEndPr>
      <w:rPr>
        <w:rFonts w:ascii="Angsana New" w:hAnsi="Angsana New" w:cstheme="majorBidi"/>
        <w:noProof/>
        <w:sz w:val="26"/>
        <w:szCs w:val="26"/>
      </w:rPr>
    </w:sdtEndPr>
    <w:sdtContent>
      <w:p w14:paraId="43AC7342" w14:textId="53699075" w:rsidR="00B91F0A" w:rsidRPr="00221FDF" w:rsidRDefault="00B91F0A" w:rsidP="00426AA9">
        <w:pPr>
          <w:pStyle w:val="Footer"/>
          <w:jc w:val="center"/>
          <w:rPr>
            <w:rFonts w:ascii="Angsana New" w:hAnsi="Angsana New"/>
            <w:sz w:val="26"/>
          </w:rPr>
        </w:pPr>
        <w:r w:rsidRPr="00221FDF">
          <w:rPr>
            <w:rFonts w:ascii="Angsana New" w:hAnsi="Angsana New"/>
            <w:sz w:val="26"/>
          </w:rPr>
          <w:fldChar w:fldCharType="begin"/>
        </w:r>
        <w:r w:rsidRPr="00221FDF">
          <w:rPr>
            <w:rFonts w:ascii="Angsana New" w:hAnsi="Angsana New"/>
            <w:sz w:val="26"/>
          </w:rPr>
          <w:instrText xml:space="preserve"> PAGE   \* MERGEFORMAT </w:instrText>
        </w:r>
        <w:r w:rsidRPr="00221FDF">
          <w:rPr>
            <w:rFonts w:ascii="Angsana New" w:hAnsi="Angsana New"/>
            <w:sz w:val="26"/>
          </w:rPr>
          <w:fldChar w:fldCharType="separate"/>
        </w:r>
        <w:r w:rsidRPr="00221FDF">
          <w:rPr>
            <w:rFonts w:ascii="Angsana New" w:hAnsi="Angsana New"/>
            <w:noProof/>
            <w:sz w:val="26"/>
          </w:rPr>
          <w:t>2</w:t>
        </w:r>
        <w:r w:rsidRPr="00221FDF">
          <w:rPr>
            <w:rFonts w:ascii="Angsana New" w:hAnsi="Angsana New"/>
            <w:noProof/>
            <w:sz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919944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E4B9C60" w14:textId="77777777" w:rsidR="00B91F0A" w:rsidRPr="00A355B8" w:rsidRDefault="00B91F0A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55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1A36204" w14:textId="77777777" w:rsidR="00B91F0A" w:rsidRPr="00A355B8" w:rsidRDefault="00B91F0A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65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6071A" w14:textId="77777777" w:rsidR="00E204A7" w:rsidRDefault="00E204A7">
      <w:r>
        <w:separator/>
      </w:r>
    </w:p>
  </w:footnote>
  <w:footnote w:type="continuationSeparator" w:id="0">
    <w:p w14:paraId="6EB2C231" w14:textId="77777777" w:rsidR="00E204A7" w:rsidRDefault="00E20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AFE0" w14:textId="77777777" w:rsidR="00B91F0A" w:rsidRPr="00FA7747" w:rsidRDefault="00B91F0A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ECE662" w14:textId="56A7A8C7" w:rsidR="00B91F0A" w:rsidRPr="00FA7747" w:rsidRDefault="00B91F0A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</w:t>
    </w:r>
    <w:r>
      <w:rPr>
        <w:rFonts w:ascii="Angsana New" w:hAnsi="Angsana New" w:cs="Angsana New" w:hint="cs"/>
        <w:b/>
        <w:bCs/>
        <w:sz w:val="32"/>
        <w:szCs w:val="32"/>
        <w:cs/>
      </w:rPr>
      <w:t>น</w:t>
    </w:r>
  </w:p>
  <w:p w14:paraId="3B2837D4" w14:textId="38101BFC" w:rsidR="00B91F0A" w:rsidRDefault="00B91F0A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 w:rsidRPr="00CB050E">
      <w:rPr>
        <w:rFonts w:ascii="Angsana New" w:hAnsi="Angsana New" w:cs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1C7B34">
      <w:rPr>
        <w:rFonts w:ascii="Angsana New" w:hAnsi="Angsana New" w:cs="Angsana New"/>
        <w:sz w:val="32"/>
        <w:szCs w:val="32"/>
      </w:rPr>
      <w:t>31</w:t>
    </w:r>
    <w:r w:rsidRPr="00CB050E">
      <w:rPr>
        <w:rFonts w:ascii="Angsana New" w:hAnsi="Angsana New" w:cs="Angsana New" w:hint="cs"/>
        <w:b w:val="0"/>
        <w:bCs/>
        <w:sz w:val="32"/>
        <w:szCs w:val="32"/>
        <w:cs/>
      </w:rPr>
      <w:t xml:space="preserve"> ธันวาคม </w:t>
    </w:r>
    <w:r w:rsidRPr="001C7B34">
      <w:rPr>
        <w:rFonts w:ascii="Angsana New" w:hAnsi="Angsana New" w:cs="Angsana New"/>
        <w:sz w:val="32"/>
        <w:szCs w:val="32"/>
      </w:rPr>
      <w:t>2562</w:t>
    </w:r>
    <w:r w:rsidRPr="001C7B34">
      <w:rPr>
        <w:rFonts w:ascii="Angsana New" w:hAnsi="Angsana New" w:cs="Angsana New"/>
        <w:i/>
        <w:sz w:val="32"/>
        <w:szCs w:val="32"/>
        <w:cs/>
        <w:lang w:val="en-US" w:bidi="th-TH"/>
      </w:rPr>
      <w:tab/>
    </w:r>
  </w:p>
  <w:p w14:paraId="5D0E72FA" w14:textId="77777777" w:rsidR="00B91F0A" w:rsidRPr="001C7B34" w:rsidRDefault="00B91F0A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0DA81" w14:textId="77777777" w:rsidR="00B91F0A" w:rsidRPr="00FA7747" w:rsidRDefault="00B91F0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DB335F" w14:textId="77777777" w:rsidR="00B91F0A" w:rsidRPr="00FA7747" w:rsidRDefault="00B91F0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94E994E" w14:textId="6B6FEFA9" w:rsidR="00B91F0A" w:rsidRPr="00410770" w:rsidRDefault="00B91F0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5C1E59" w14:textId="77777777" w:rsidR="00B91F0A" w:rsidRPr="00074891" w:rsidRDefault="00B91F0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B368" w14:textId="77777777" w:rsidR="00B91F0A" w:rsidRDefault="00B91F0A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63817"/>
    <w:multiLevelType w:val="multilevel"/>
    <w:tmpl w:val="D98446D0"/>
    <w:styleLink w:val="Style4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CE3497"/>
    <w:multiLevelType w:val="hybridMultilevel"/>
    <w:tmpl w:val="7FAA2230"/>
    <w:lvl w:ilvl="0" w:tplc="D4D6CF2C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B2E4079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EF7068C"/>
    <w:multiLevelType w:val="multilevel"/>
    <w:tmpl w:val="ACBC36A6"/>
    <w:styleLink w:val="Style2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18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8A54631"/>
    <w:multiLevelType w:val="hybridMultilevel"/>
    <w:tmpl w:val="293A0594"/>
    <w:lvl w:ilvl="0" w:tplc="5CC692CC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5E0DD0"/>
    <w:multiLevelType w:val="hybridMultilevel"/>
    <w:tmpl w:val="9864B634"/>
    <w:lvl w:ilvl="0" w:tplc="6C820F20">
      <w:start w:val="4"/>
      <w:numFmt w:val="decimal"/>
      <w:lvlText w:val="%1"/>
      <w:lvlJc w:val="left"/>
      <w:pPr>
        <w:ind w:left="414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 w15:restartNumberingAfterBreak="0">
    <w:nsid w:val="44CD28BA"/>
    <w:multiLevelType w:val="hybridMultilevel"/>
    <w:tmpl w:val="0FBA97F6"/>
    <w:lvl w:ilvl="0" w:tplc="442EE4D0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6" w15:restartNumberingAfterBreak="0">
    <w:nsid w:val="52276EF5"/>
    <w:multiLevelType w:val="multilevel"/>
    <w:tmpl w:val="3416BF74"/>
    <w:styleLink w:val="Style1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numFmt w:val="decimal"/>
      <w:isLgl/>
      <w:lvlText w:val="%1.%2.%3"/>
      <w:lvlJc w:val="left"/>
      <w:pPr>
        <w:ind w:left="900" w:hanging="540"/>
      </w:pPr>
      <w:rPr>
        <w:rFonts w:hint="default"/>
        <w:b/>
      </w:rPr>
    </w:lvl>
    <w:lvl w:ilvl="3"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numFmt w:val="decimal"/>
      <w:isLgl/>
      <w:lvlText w:val="%1.%2.%3.%4.%5.%6"/>
      <w:lvlJc w:val="left"/>
      <w:pPr>
        <w:ind w:left="1080" w:hanging="720"/>
      </w:pPr>
      <w:rPr>
        <w:rFonts w:hint="default"/>
        <w:b/>
      </w:rPr>
    </w:lvl>
    <w:lvl w:ilvl="6"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numFmt w:val="decimal"/>
      <w:isLgl/>
      <w:lvlText w:val="%1.%2.%3.%4.%5.%6.%7.%8.%9"/>
      <w:lvlJc w:val="left"/>
      <w:pPr>
        <w:ind w:left="1440" w:hanging="1080"/>
      </w:pPr>
      <w:rPr>
        <w:rFonts w:hint="default"/>
        <w:b/>
      </w:rPr>
    </w:lvl>
  </w:abstractNum>
  <w:abstractNum w:abstractNumId="27" w15:restartNumberingAfterBreak="0">
    <w:nsid w:val="61054F4E"/>
    <w:multiLevelType w:val="hybridMultilevel"/>
    <w:tmpl w:val="66AC5098"/>
    <w:lvl w:ilvl="0" w:tplc="6C9E7B8E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6D3A9F"/>
    <w:multiLevelType w:val="hybridMultilevel"/>
    <w:tmpl w:val="4BC06802"/>
    <w:lvl w:ilvl="0" w:tplc="8D1CFA5C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0" w15:restartNumberingAfterBreak="0">
    <w:nsid w:val="71F45DAB"/>
    <w:multiLevelType w:val="hybridMultilevel"/>
    <w:tmpl w:val="D02E026C"/>
    <w:lvl w:ilvl="0" w:tplc="36EC7338">
      <w:start w:val="5"/>
      <w:numFmt w:val="thaiLetters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65BFB"/>
    <w:multiLevelType w:val="hybridMultilevel"/>
    <w:tmpl w:val="095A2598"/>
    <w:lvl w:ilvl="0" w:tplc="A324200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4"/>
  </w:num>
  <w:num w:numId="4">
    <w:abstractNumId w:val="29"/>
  </w:num>
  <w:num w:numId="5">
    <w:abstractNumId w:val="34"/>
  </w:num>
  <w:num w:numId="6">
    <w:abstractNumId w:val="10"/>
  </w:num>
  <w:num w:numId="7">
    <w:abstractNumId w:val="2"/>
  </w:num>
  <w:num w:numId="8">
    <w:abstractNumId w:val="31"/>
  </w:num>
  <w:num w:numId="9">
    <w:abstractNumId w:val="19"/>
  </w:num>
  <w:num w:numId="10">
    <w:abstractNumId w:val="1"/>
  </w:num>
  <w:num w:numId="11">
    <w:abstractNumId w:val="5"/>
  </w:num>
  <w:num w:numId="12">
    <w:abstractNumId w:val="11"/>
  </w:num>
  <w:num w:numId="13">
    <w:abstractNumId w:val="32"/>
  </w:num>
  <w:num w:numId="14">
    <w:abstractNumId w:val="17"/>
  </w:num>
  <w:num w:numId="15">
    <w:abstractNumId w:val="26"/>
  </w:num>
  <w:num w:numId="16">
    <w:abstractNumId w:val="3"/>
  </w:num>
  <w:num w:numId="17">
    <w:abstractNumId w:val="12"/>
  </w:num>
  <w:num w:numId="18">
    <w:abstractNumId w:val="8"/>
  </w:num>
  <w:num w:numId="19">
    <w:abstractNumId w:val="7"/>
  </w:num>
  <w:num w:numId="20">
    <w:abstractNumId w:val="16"/>
  </w:num>
  <w:num w:numId="21">
    <w:abstractNumId w:val="20"/>
  </w:num>
  <w:num w:numId="22">
    <w:abstractNumId w:val="24"/>
  </w:num>
  <w:num w:numId="23">
    <w:abstractNumId w:val="27"/>
  </w:num>
  <w:num w:numId="24">
    <w:abstractNumId w:val="6"/>
  </w:num>
  <w:num w:numId="25">
    <w:abstractNumId w:val="33"/>
  </w:num>
  <w:num w:numId="26">
    <w:abstractNumId w:val="9"/>
  </w:num>
  <w:num w:numId="27">
    <w:abstractNumId w:val="18"/>
  </w:num>
  <w:num w:numId="28">
    <w:abstractNumId w:val="13"/>
  </w:num>
  <w:num w:numId="29">
    <w:abstractNumId w:val="21"/>
  </w:num>
  <w:num w:numId="30">
    <w:abstractNumId w:val="14"/>
  </w:num>
  <w:num w:numId="31">
    <w:abstractNumId w:val="25"/>
  </w:num>
  <w:num w:numId="32">
    <w:abstractNumId w:val="28"/>
  </w:num>
  <w:num w:numId="33">
    <w:abstractNumId w:val="22"/>
  </w:num>
  <w:num w:numId="34">
    <w:abstractNumId w:val="0"/>
  </w:num>
  <w:num w:numId="35">
    <w:abstractNumId w:val="15"/>
  </w:num>
  <w:num w:numId="36">
    <w:abstractNumId w:val="0"/>
  </w:num>
  <w:num w:numId="37">
    <w:abstractNumId w:val="0"/>
  </w:num>
  <w:num w:numId="38">
    <w:abstractNumId w:val="4"/>
    <w:lvlOverride w:ilvl="0">
      <w:lvl w:ilvl="0">
        <w:start w:val="1"/>
        <w:numFmt w:val="decimal"/>
        <w:pStyle w:val="01HeadingTH"/>
        <w:lvlText w:val="%1."/>
        <w:lvlJc w:val="left"/>
        <w:pPr>
          <w:ind w:left="720" w:hanging="360"/>
        </w:pPr>
        <w:rPr>
          <w:rFonts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02HeadingTH"/>
        <w:lvlText w:val="%1.%2"/>
        <w:lvlJc w:val="left"/>
        <w:pPr>
          <w:ind w:left="720" w:hanging="360"/>
        </w:pPr>
        <w:rPr>
          <w:rFonts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440"/>
        </w:pPr>
        <w:rPr>
          <w:rFonts w:hint="default"/>
          <w:b/>
        </w:rPr>
      </w:lvl>
    </w:lvlOverride>
  </w:num>
  <w:num w:numId="39">
    <w:abstractNumId w:val="30"/>
  </w:num>
  <w:num w:numId="40">
    <w:abstractNumId w:val="0"/>
  </w:num>
  <w:num w:numId="41">
    <w:abstractNumId w:val="12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C2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90"/>
    <w:rsid w:val="000039AE"/>
    <w:rsid w:val="0000435C"/>
    <w:rsid w:val="0000464A"/>
    <w:rsid w:val="00004819"/>
    <w:rsid w:val="00004A86"/>
    <w:rsid w:val="00005185"/>
    <w:rsid w:val="0000579C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BB2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43E1"/>
    <w:rsid w:val="00015C52"/>
    <w:rsid w:val="000167EF"/>
    <w:rsid w:val="00016879"/>
    <w:rsid w:val="00016E14"/>
    <w:rsid w:val="000172A7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8BF"/>
    <w:rsid w:val="00020E35"/>
    <w:rsid w:val="00020F08"/>
    <w:rsid w:val="00021255"/>
    <w:rsid w:val="00021A68"/>
    <w:rsid w:val="00021EC5"/>
    <w:rsid w:val="00022087"/>
    <w:rsid w:val="00022BB4"/>
    <w:rsid w:val="00022CE8"/>
    <w:rsid w:val="00022D2D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4F9"/>
    <w:rsid w:val="0002666D"/>
    <w:rsid w:val="00026B06"/>
    <w:rsid w:val="00027469"/>
    <w:rsid w:val="00027A4F"/>
    <w:rsid w:val="00027BD5"/>
    <w:rsid w:val="00027ED2"/>
    <w:rsid w:val="000300FB"/>
    <w:rsid w:val="0003010E"/>
    <w:rsid w:val="000302E4"/>
    <w:rsid w:val="0003157C"/>
    <w:rsid w:val="000315C3"/>
    <w:rsid w:val="00031980"/>
    <w:rsid w:val="00031A44"/>
    <w:rsid w:val="00031ADE"/>
    <w:rsid w:val="00031F4C"/>
    <w:rsid w:val="00032517"/>
    <w:rsid w:val="00032ABF"/>
    <w:rsid w:val="00033389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20A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DD4"/>
    <w:rsid w:val="00047E0B"/>
    <w:rsid w:val="00047E70"/>
    <w:rsid w:val="0005031A"/>
    <w:rsid w:val="00050935"/>
    <w:rsid w:val="00050BEF"/>
    <w:rsid w:val="00050C98"/>
    <w:rsid w:val="00050DDE"/>
    <w:rsid w:val="00051417"/>
    <w:rsid w:val="000518C8"/>
    <w:rsid w:val="00051BC0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4F0A"/>
    <w:rsid w:val="000553C1"/>
    <w:rsid w:val="0005542F"/>
    <w:rsid w:val="00055589"/>
    <w:rsid w:val="000558C4"/>
    <w:rsid w:val="00055DC1"/>
    <w:rsid w:val="000569A6"/>
    <w:rsid w:val="000570A0"/>
    <w:rsid w:val="000606AB"/>
    <w:rsid w:val="00060AB1"/>
    <w:rsid w:val="00060C26"/>
    <w:rsid w:val="0006165F"/>
    <w:rsid w:val="00061955"/>
    <w:rsid w:val="00061B0E"/>
    <w:rsid w:val="00061CDD"/>
    <w:rsid w:val="00062031"/>
    <w:rsid w:val="00062766"/>
    <w:rsid w:val="0006276B"/>
    <w:rsid w:val="000629BD"/>
    <w:rsid w:val="00062B25"/>
    <w:rsid w:val="000632F6"/>
    <w:rsid w:val="000633E1"/>
    <w:rsid w:val="000634A7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5FCB"/>
    <w:rsid w:val="000666E6"/>
    <w:rsid w:val="00066AFC"/>
    <w:rsid w:val="00066C26"/>
    <w:rsid w:val="000672DA"/>
    <w:rsid w:val="000672F9"/>
    <w:rsid w:val="000675C1"/>
    <w:rsid w:val="00067F3C"/>
    <w:rsid w:val="000704B7"/>
    <w:rsid w:val="00070559"/>
    <w:rsid w:val="0007075C"/>
    <w:rsid w:val="0007089E"/>
    <w:rsid w:val="000719EE"/>
    <w:rsid w:val="00071C80"/>
    <w:rsid w:val="00071E82"/>
    <w:rsid w:val="00071F73"/>
    <w:rsid w:val="00072132"/>
    <w:rsid w:val="00072552"/>
    <w:rsid w:val="000727AA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D8D"/>
    <w:rsid w:val="00083E1D"/>
    <w:rsid w:val="00084299"/>
    <w:rsid w:val="000849D1"/>
    <w:rsid w:val="00084E43"/>
    <w:rsid w:val="00084E93"/>
    <w:rsid w:val="00084FB1"/>
    <w:rsid w:val="000850CE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08A"/>
    <w:rsid w:val="000941C0"/>
    <w:rsid w:val="0009470A"/>
    <w:rsid w:val="000949AE"/>
    <w:rsid w:val="00094BAF"/>
    <w:rsid w:val="00094BC2"/>
    <w:rsid w:val="00094D1B"/>
    <w:rsid w:val="00094FB4"/>
    <w:rsid w:val="00095845"/>
    <w:rsid w:val="00095A5F"/>
    <w:rsid w:val="00095B3D"/>
    <w:rsid w:val="00095E09"/>
    <w:rsid w:val="00095E95"/>
    <w:rsid w:val="000967D6"/>
    <w:rsid w:val="00096A7A"/>
    <w:rsid w:val="00096F65"/>
    <w:rsid w:val="000970FD"/>
    <w:rsid w:val="00097327"/>
    <w:rsid w:val="00097659"/>
    <w:rsid w:val="000A01C3"/>
    <w:rsid w:val="000A0559"/>
    <w:rsid w:val="000A073C"/>
    <w:rsid w:val="000A09EB"/>
    <w:rsid w:val="000A0BB9"/>
    <w:rsid w:val="000A0C9E"/>
    <w:rsid w:val="000A0FBB"/>
    <w:rsid w:val="000A12A1"/>
    <w:rsid w:val="000A1595"/>
    <w:rsid w:val="000A15E3"/>
    <w:rsid w:val="000A171A"/>
    <w:rsid w:val="000A1E4E"/>
    <w:rsid w:val="000A2009"/>
    <w:rsid w:val="000A2225"/>
    <w:rsid w:val="000A2279"/>
    <w:rsid w:val="000A26A7"/>
    <w:rsid w:val="000A288A"/>
    <w:rsid w:val="000A28AB"/>
    <w:rsid w:val="000A3093"/>
    <w:rsid w:val="000A37E2"/>
    <w:rsid w:val="000A398B"/>
    <w:rsid w:val="000A3A0A"/>
    <w:rsid w:val="000A4114"/>
    <w:rsid w:val="000A42BF"/>
    <w:rsid w:val="000A4553"/>
    <w:rsid w:val="000A4749"/>
    <w:rsid w:val="000A4B0B"/>
    <w:rsid w:val="000A4C2E"/>
    <w:rsid w:val="000A4D19"/>
    <w:rsid w:val="000A4DAF"/>
    <w:rsid w:val="000A534B"/>
    <w:rsid w:val="000A5401"/>
    <w:rsid w:val="000A63FD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064"/>
    <w:rsid w:val="000B1254"/>
    <w:rsid w:val="000B142E"/>
    <w:rsid w:val="000B14A1"/>
    <w:rsid w:val="000B1666"/>
    <w:rsid w:val="000B1B59"/>
    <w:rsid w:val="000B1C16"/>
    <w:rsid w:val="000B1CB1"/>
    <w:rsid w:val="000B21CA"/>
    <w:rsid w:val="000B268E"/>
    <w:rsid w:val="000B287F"/>
    <w:rsid w:val="000B33FE"/>
    <w:rsid w:val="000B3423"/>
    <w:rsid w:val="000B358B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2A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7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38F2"/>
    <w:rsid w:val="000C41C4"/>
    <w:rsid w:val="000C431B"/>
    <w:rsid w:val="000C451D"/>
    <w:rsid w:val="000C49CD"/>
    <w:rsid w:val="000C4ACA"/>
    <w:rsid w:val="000C4CAA"/>
    <w:rsid w:val="000C4D05"/>
    <w:rsid w:val="000C4DF0"/>
    <w:rsid w:val="000C5243"/>
    <w:rsid w:val="000C539F"/>
    <w:rsid w:val="000C582A"/>
    <w:rsid w:val="000C5D19"/>
    <w:rsid w:val="000C5D8C"/>
    <w:rsid w:val="000C6330"/>
    <w:rsid w:val="000C633A"/>
    <w:rsid w:val="000C698D"/>
    <w:rsid w:val="000C6AB3"/>
    <w:rsid w:val="000C6B3B"/>
    <w:rsid w:val="000C6F4D"/>
    <w:rsid w:val="000C7237"/>
    <w:rsid w:val="000C770E"/>
    <w:rsid w:val="000C7C98"/>
    <w:rsid w:val="000C7FD9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A24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1AB"/>
    <w:rsid w:val="000D53AB"/>
    <w:rsid w:val="000D5A9D"/>
    <w:rsid w:val="000D6054"/>
    <w:rsid w:val="000D6183"/>
    <w:rsid w:val="000D63C5"/>
    <w:rsid w:val="000D6590"/>
    <w:rsid w:val="000D6696"/>
    <w:rsid w:val="000D6971"/>
    <w:rsid w:val="000D6AB8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A2"/>
    <w:rsid w:val="000E42B7"/>
    <w:rsid w:val="000E438F"/>
    <w:rsid w:val="000E44BF"/>
    <w:rsid w:val="000E4BD7"/>
    <w:rsid w:val="000E532E"/>
    <w:rsid w:val="000E54C4"/>
    <w:rsid w:val="000E56AF"/>
    <w:rsid w:val="000E5B32"/>
    <w:rsid w:val="000E5B65"/>
    <w:rsid w:val="000E5F52"/>
    <w:rsid w:val="000E6687"/>
    <w:rsid w:val="000E6788"/>
    <w:rsid w:val="000E7AEE"/>
    <w:rsid w:val="000F0217"/>
    <w:rsid w:val="000F0637"/>
    <w:rsid w:val="000F0832"/>
    <w:rsid w:val="000F08E2"/>
    <w:rsid w:val="000F0BC6"/>
    <w:rsid w:val="000F0FF4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2D0"/>
    <w:rsid w:val="000F59B5"/>
    <w:rsid w:val="000F5DB2"/>
    <w:rsid w:val="000F6C7B"/>
    <w:rsid w:val="000F6F02"/>
    <w:rsid w:val="000F700F"/>
    <w:rsid w:val="000F71DD"/>
    <w:rsid w:val="000F7354"/>
    <w:rsid w:val="000F7E89"/>
    <w:rsid w:val="00100142"/>
    <w:rsid w:val="001002EA"/>
    <w:rsid w:val="0010067E"/>
    <w:rsid w:val="00100A6A"/>
    <w:rsid w:val="00100FBC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4F07"/>
    <w:rsid w:val="00105E29"/>
    <w:rsid w:val="001060D2"/>
    <w:rsid w:val="00106136"/>
    <w:rsid w:val="00106190"/>
    <w:rsid w:val="001063D4"/>
    <w:rsid w:val="00106658"/>
    <w:rsid w:val="00106F0B"/>
    <w:rsid w:val="00107B8A"/>
    <w:rsid w:val="0011021A"/>
    <w:rsid w:val="00110B7B"/>
    <w:rsid w:val="00110C30"/>
    <w:rsid w:val="0011105E"/>
    <w:rsid w:val="001111E1"/>
    <w:rsid w:val="00111498"/>
    <w:rsid w:val="00111928"/>
    <w:rsid w:val="00111B99"/>
    <w:rsid w:val="00112537"/>
    <w:rsid w:val="00112677"/>
    <w:rsid w:val="00113288"/>
    <w:rsid w:val="00113C87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8FA"/>
    <w:rsid w:val="0012295A"/>
    <w:rsid w:val="00122A8E"/>
    <w:rsid w:val="00122BAF"/>
    <w:rsid w:val="00123587"/>
    <w:rsid w:val="001238A0"/>
    <w:rsid w:val="001239BC"/>
    <w:rsid w:val="00123AB7"/>
    <w:rsid w:val="00123B8F"/>
    <w:rsid w:val="00123DBE"/>
    <w:rsid w:val="001246CB"/>
    <w:rsid w:val="00124D32"/>
    <w:rsid w:val="00124D53"/>
    <w:rsid w:val="0012508D"/>
    <w:rsid w:val="00125754"/>
    <w:rsid w:val="00125877"/>
    <w:rsid w:val="001274A0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A3D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37DAB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B30"/>
    <w:rsid w:val="00146C91"/>
    <w:rsid w:val="00146F44"/>
    <w:rsid w:val="0014738E"/>
    <w:rsid w:val="001476E8"/>
    <w:rsid w:val="0014774F"/>
    <w:rsid w:val="0015007D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2DB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CFD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8F"/>
    <w:rsid w:val="001719AF"/>
    <w:rsid w:val="00171D7E"/>
    <w:rsid w:val="001723F7"/>
    <w:rsid w:val="00172429"/>
    <w:rsid w:val="001728FB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74D"/>
    <w:rsid w:val="001768D4"/>
    <w:rsid w:val="00176C9D"/>
    <w:rsid w:val="0017765D"/>
    <w:rsid w:val="00177EE2"/>
    <w:rsid w:val="0018075B"/>
    <w:rsid w:val="001810CD"/>
    <w:rsid w:val="001811C2"/>
    <w:rsid w:val="0018127B"/>
    <w:rsid w:val="001816E8"/>
    <w:rsid w:val="00181D49"/>
    <w:rsid w:val="00182234"/>
    <w:rsid w:val="001826FA"/>
    <w:rsid w:val="00182D71"/>
    <w:rsid w:val="00182DD2"/>
    <w:rsid w:val="00183070"/>
    <w:rsid w:val="001835BA"/>
    <w:rsid w:val="00183A4D"/>
    <w:rsid w:val="00183CE5"/>
    <w:rsid w:val="00183CFE"/>
    <w:rsid w:val="001841D0"/>
    <w:rsid w:val="00184715"/>
    <w:rsid w:val="00184997"/>
    <w:rsid w:val="00184FDB"/>
    <w:rsid w:val="001851D7"/>
    <w:rsid w:val="00185324"/>
    <w:rsid w:val="001854C0"/>
    <w:rsid w:val="001855CA"/>
    <w:rsid w:val="001855F6"/>
    <w:rsid w:val="0018561C"/>
    <w:rsid w:val="00185EEB"/>
    <w:rsid w:val="00185FDB"/>
    <w:rsid w:val="001864CA"/>
    <w:rsid w:val="0018681D"/>
    <w:rsid w:val="00186AC3"/>
    <w:rsid w:val="00186E89"/>
    <w:rsid w:val="0018701F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B2A"/>
    <w:rsid w:val="00194D35"/>
    <w:rsid w:val="00194D7B"/>
    <w:rsid w:val="00194DD2"/>
    <w:rsid w:val="00194F1A"/>
    <w:rsid w:val="00195149"/>
    <w:rsid w:val="00195304"/>
    <w:rsid w:val="00195516"/>
    <w:rsid w:val="00195B1F"/>
    <w:rsid w:val="00195DC1"/>
    <w:rsid w:val="00196228"/>
    <w:rsid w:val="001962F5"/>
    <w:rsid w:val="001964A9"/>
    <w:rsid w:val="00196CB8"/>
    <w:rsid w:val="00196CBF"/>
    <w:rsid w:val="00196D00"/>
    <w:rsid w:val="0019739F"/>
    <w:rsid w:val="001973B5"/>
    <w:rsid w:val="00197591"/>
    <w:rsid w:val="0019762E"/>
    <w:rsid w:val="00197831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3849"/>
    <w:rsid w:val="001A442F"/>
    <w:rsid w:val="001A4825"/>
    <w:rsid w:val="001A485D"/>
    <w:rsid w:val="001A4A00"/>
    <w:rsid w:val="001A4B51"/>
    <w:rsid w:val="001A5E35"/>
    <w:rsid w:val="001A65B3"/>
    <w:rsid w:val="001A664C"/>
    <w:rsid w:val="001A6BB5"/>
    <w:rsid w:val="001A6CCD"/>
    <w:rsid w:val="001A725F"/>
    <w:rsid w:val="001A74B6"/>
    <w:rsid w:val="001A76CF"/>
    <w:rsid w:val="001A77F0"/>
    <w:rsid w:val="001A79E5"/>
    <w:rsid w:val="001A7C47"/>
    <w:rsid w:val="001B018E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DAB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5FD9"/>
    <w:rsid w:val="001B64A4"/>
    <w:rsid w:val="001B65E4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B7EC5"/>
    <w:rsid w:val="001C036A"/>
    <w:rsid w:val="001C069E"/>
    <w:rsid w:val="001C0ACC"/>
    <w:rsid w:val="001C0C19"/>
    <w:rsid w:val="001C0CE9"/>
    <w:rsid w:val="001C1415"/>
    <w:rsid w:val="001C1823"/>
    <w:rsid w:val="001C1A36"/>
    <w:rsid w:val="001C21A0"/>
    <w:rsid w:val="001C2307"/>
    <w:rsid w:val="001C246C"/>
    <w:rsid w:val="001C28A3"/>
    <w:rsid w:val="001C2A93"/>
    <w:rsid w:val="001C2FF9"/>
    <w:rsid w:val="001C351A"/>
    <w:rsid w:val="001C367A"/>
    <w:rsid w:val="001C3B09"/>
    <w:rsid w:val="001C4325"/>
    <w:rsid w:val="001C50F2"/>
    <w:rsid w:val="001C615F"/>
    <w:rsid w:val="001C63A1"/>
    <w:rsid w:val="001C63A5"/>
    <w:rsid w:val="001C6956"/>
    <w:rsid w:val="001C6B2D"/>
    <w:rsid w:val="001C6D27"/>
    <w:rsid w:val="001C6D57"/>
    <w:rsid w:val="001C74C6"/>
    <w:rsid w:val="001C7B34"/>
    <w:rsid w:val="001D0217"/>
    <w:rsid w:val="001D0DFC"/>
    <w:rsid w:val="001D0EFA"/>
    <w:rsid w:val="001D0FFF"/>
    <w:rsid w:val="001D13A9"/>
    <w:rsid w:val="001D174E"/>
    <w:rsid w:val="001D17BF"/>
    <w:rsid w:val="001D1889"/>
    <w:rsid w:val="001D1DED"/>
    <w:rsid w:val="001D2824"/>
    <w:rsid w:val="001D2B07"/>
    <w:rsid w:val="001D2FEC"/>
    <w:rsid w:val="001D38AB"/>
    <w:rsid w:val="001D3DA4"/>
    <w:rsid w:val="001D3DFA"/>
    <w:rsid w:val="001D3E79"/>
    <w:rsid w:val="001D5082"/>
    <w:rsid w:val="001D522E"/>
    <w:rsid w:val="001D5961"/>
    <w:rsid w:val="001D5D99"/>
    <w:rsid w:val="001D65E4"/>
    <w:rsid w:val="001D6750"/>
    <w:rsid w:val="001D6818"/>
    <w:rsid w:val="001D6F41"/>
    <w:rsid w:val="001D73E2"/>
    <w:rsid w:val="001D792D"/>
    <w:rsid w:val="001D7C06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774"/>
    <w:rsid w:val="001E4C6F"/>
    <w:rsid w:val="001E4FB5"/>
    <w:rsid w:val="001E5203"/>
    <w:rsid w:val="001E528E"/>
    <w:rsid w:val="001E56F2"/>
    <w:rsid w:val="001E5845"/>
    <w:rsid w:val="001E5C5A"/>
    <w:rsid w:val="001E6380"/>
    <w:rsid w:val="001E656B"/>
    <w:rsid w:val="001E6F38"/>
    <w:rsid w:val="001E7058"/>
    <w:rsid w:val="001E7747"/>
    <w:rsid w:val="001E7942"/>
    <w:rsid w:val="001E7A88"/>
    <w:rsid w:val="001E7EF8"/>
    <w:rsid w:val="001F06BD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972"/>
    <w:rsid w:val="001F3A01"/>
    <w:rsid w:val="001F3A53"/>
    <w:rsid w:val="001F3CD1"/>
    <w:rsid w:val="001F3D49"/>
    <w:rsid w:val="001F5639"/>
    <w:rsid w:val="001F568E"/>
    <w:rsid w:val="001F5B18"/>
    <w:rsid w:val="001F5C19"/>
    <w:rsid w:val="001F5C3D"/>
    <w:rsid w:val="001F5F22"/>
    <w:rsid w:val="001F624B"/>
    <w:rsid w:val="001F6376"/>
    <w:rsid w:val="001F6556"/>
    <w:rsid w:val="001F680F"/>
    <w:rsid w:val="001F6DAD"/>
    <w:rsid w:val="001F6FA7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C08"/>
    <w:rsid w:val="00202E26"/>
    <w:rsid w:val="00202E9D"/>
    <w:rsid w:val="00203012"/>
    <w:rsid w:val="00203149"/>
    <w:rsid w:val="002031A0"/>
    <w:rsid w:val="00203A1C"/>
    <w:rsid w:val="00203B9F"/>
    <w:rsid w:val="00203D30"/>
    <w:rsid w:val="00203E44"/>
    <w:rsid w:val="00204E6B"/>
    <w:rsid w:val="00204E7A"/>
    <w:rsid w:val="00204EA3"/>
    <w:rsid w:val="0020518E"/>
    <w:rsid w:val="0020659C"/>
    <w:rsid w:val="0020690E"/>
    <w:rsid w:val="00206ADB"/>
    <w:rsid w:val="00206CB0"/>
    <w:rsid w:val="00206DEC"/>
    <w:rsid w:val="00207168"/>
    <w:rsid w:val="00207395"/>
    <w:rsid w:val="00207454"/>
    <w:rsid w:val="0021020C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2E76"/>
    <w:rsid w:val="00213113"/>
    <w:rsid w:val="0021327E"/>
    <w:rsid w:val="0021345E"/>
    <w:rsid w:val="002134EA"/>
    <w:rsid w:val="002135AD"/>
    <w:rsid w:val="002136B7"/>
    <w:rsid w:val="00213B00"/>
    <w:rsid w:val="00213C1F"/>
    <w:rsid w:val="00213D49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068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DF"/>
    <w:rsid w:val="00222360"/>
    <w:rsid w:val="002223E2"/>
    <w:rsid w:val="00222558"/>
    <w:rsid w:val="00222634"/>
    <w:rsid w:val="00222793"/>
    <w:rsid w:val="00222AB6"/>
    <w:rsid w:val="00223071"/>
    <w:rsid w:val="00223128"/>
    <w:rsid w:val="00223650"/>
    <w:rsid w:val="002238C4"/>
    <w:rsid w:val="0022392A"/>
    <w:rsid w:val="002239D8"/>
    <w:rsid w:val="00223AEC"/>
    <w:rsid w:val="00223B70"/>
    <w:rsid w:val="00223CD5"/>
    <w:rsid w:val="002249DE"/>
    <w:rsid w:val="00224A16"/>
    <w:rsid w:val="00224BB2"/>
    <w:rsid w:val="00224D67"/>
    <w:rsid w:val="002254D7"/>
    <w:rsid w:val="00225627"/>
    <w:rsid w:val="002256F3"/>
    <w:rsid w:val="00225D4D"/>
    <w:rsid w:val="0022635D"/>
    <w:rsid w:val="002264F9"/>
    <w:rsid w:val="002264FF"/>
    <w:rsid w:val="002265D8"/>
    <w:rsid w:val="002265F9"/>
    <w:rsid w:val="00226828"/>
    <w:rsid w:val="002269D4"/>
    <w:rsid w:val="00226AB3"/>
    <w:rsid w:val="00226C7A"/>
    <w:rsid w:val="00226DCC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92B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175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09D"/>
    <w:rsid w:val="002442ED"/>
    <w:rsid w:val="002443B7"/>
    <w:rsid w:val="002447E4"/>
    <w:rsid w:val="00245271"/>
    <w:rsid w:val="00245379"/>
    <w:rsid w:val="002454EF"/>
    <w:rsid w:val="00245AA3"/>
    <w:rsid w:val="00245F7D"/>
    <w:rsid w:val="00246041"/>
    <w:rsid w:val="002469A7"/>
    <w:rsid w:val="00246C27"/>
    <w:rsid w:val="00246C64"/>
    <w:rsid w:val="00246CE5"/>
    <w:rsid w:val="002470E8"/>
    <w:rsid w:val="00247700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2"/>
    <w:rsid w:val="002648A8"/>
    <w:rsid w:val="002649E5"/>
    <w:rsid w:val="00264D2E"/>
    <w:rsid w:val="00265161"/>
    <w:rsid w:val="0026521A"/>
    <w:rsid w:val="00265661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2F"/>
    <w:rsid w:val="00272031"/>
    <w:rsid w:val="0027215C"/>
    <w:rsid w:val="00272342"/>
    <w:rsid w:val="0027265F"/>
    <w:rsid w:val="00272C03"/>
    <w:rsid w:val="00272D23"/>
    <w:rsid w:val="00272FC2"/>
    <w:rsid w:val="00273049"/>
    <w:rsid w:val="002734AC"/>
    <w:rsid w:val="0027358C"/>
    <w:rsid w:val="0027366A"/>
    <w:rsid w:val="0027370B"/>
    <w:rsid w:val="0027389A"/>
    <w:rsid w:val="00273C7F"/>
    <w:rsid w:val="00274B49"/>
    <w:rsid w:val="002752F5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433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168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3FE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73B"/>
    <w:rsid w:val="00296825"/>
    <w:rsid w:val="002968DE"/>
    <w:rsid w:val="00296A92"/>
    <w:rsid w:val="00296B8E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3E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133"/>
    <w:rsid w:val="002A5684"/>
    <w:rsid w:val="002A5D67"/>
    <w:rsid w:val="002A6302"/>
    <w:rsid w:val="002A644B"/>
    <w:rsid w:val="002A689B"/>
    <w:rsid w:val="002A6930"/>
    <w:rsid w:val="002A6C0B"/>
    <w:rsid w:val="002A7603"/>
    <w:rsid w:val="002A78B6"/>
    <w:rsid w:val="002A7A9B"/>
    <w:rsid w:val="002A7BA5"/>
    <w:rsid w:val="002A7D0F"/>
    <w:rsid w:val="002A7D8F"/>
    <w:rsid w:val="002A7E5D"/>
    <w:rsid w:val="002A7FE4"/>
    <w:rsid w:val="002B10A5"/>
    <w:rsid w:val="002B1773"/>
    <w:rsid w:val="002B17FA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452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2F8A"/>
    <w:rsid w:val="002C4417"/>
    <w:rsid w:val="002C4AF6"/>
    <w:rsid w:val="002C519B"/>
    <w:rsid w:val="002C521D"/>
    <w:rsid w:val="002C57C6"/>
    <w:rsid w:val="002C60A7"/>
    <w:rsid w:val="002C643D"/>
    <w:rsid w:val="002C7217"/>
    <w:rsid w:val="002C7739"/>
    <w:rsid w:val="002C7764"/>
    <w:rsid w:val="002C7B2C"/>
    <w:rsid w:val="002D0113"/>
    <w:rsid w:val="002D03EF"/>
    <w:rsid w:val="002D051D"/>
    <w:rsid w:val="002D0541"/>
    <w:rsid w:val="002D07E9"/>
    <w:rsid w:val="002D0958"/>
    <w:rsid w:val="002D0E8D"/>
    <w:rsid w:val="002D1083"/>
    <w:rsid w:val="002D149F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1D5"/>
    <w:rsid w:val="002D53F4"/>
    <w:rsid w:val="002D54CF"/>
    <w:rsid w:val="002D55E7"/>
    <w:rsid w:val="002D5678"/>
    <w:rsid w:val="002D56BF"/>
    <w:rsid w:val="002D5724"/>
    <w:rsid w:val="002D5A1D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549"/>
    <w:rsid w:val="002D7FA1"/>
    <w:rsid w:val="002E00A6"/>
    <w:rsid w:val="002E0128"/>
    <w:rsid w:val="002E02A1"/>
    <w:rsid w:val="002E07B3"/>
    <w:rsid w:val="002E0894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B1A"/>
    <w:rsid w:val="002E2C49"/>
    <w:rsid w:val="002E2E29"/>
    <w:rsid w:val="002E3AAF"/>
    <w:rsid w:val="002E3B80"/>
    <w:rsid w:val="002E3C5F"/>
    <w:rsid w:val="002E3FC1"/>
    <w:rsid w:val="002E4425"/>
    <w:rsid w:val="002E4442"/>
    <w:rsid w:val="002E4533"/>
    <w:rsid w:val="002E4C88"/>
    <w:rsid w:val="002E4D02"/>
    <w:rsid w:val="002E50A6"/>
    <w:rsid w:val="002E5182"/>
    <w:rsid w:val="002E5D04"/>
    <w:rsid w:val="002E5D37"/>
    <w:rsid w:val="002E5D6C"/>
    <w:rsid w:val="002E5FC4"/>
    <w:rsid w:val="002E6263"/>
    <w:rsid w:val="002E654A"/>
    <w:rsid w:val="002E6591"/>
    <w:rsid w:val="002E69EB"/>
    <w:rsid w:val="002E6C17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12F"/>
    <w:rsid w:val="002F22BB"/>
    <w:rsid w:val="002F2A62"/>
    <w:rsid w:val="002F33BD"/>
    <w:rsid w:val="002F373D"/>
    <w:rsid w:val="002F3F31"/>
    <w:rsid w:val="002F470A"/>
    <w:rsid w:val="002F472A"/>
    <w:rsid w:val="002F48A4"/>
    <w:rsid w:val="002F4B48"/>
    <w:rsid w:val="002F50C5"/>
    <w:rsid w:val="002F516A"/>
    <w:rsid w:val="002F5629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486"/>
    <w:rsid w:val="00300750"/>
    <w:rsid w:val="0030077F"/>
    <w:rsid w:val="00300904"/>
    <w:rsid w:val="00301C87"/>
    <w:rsid w:val="00301F6A"/>
    <w:rsid w:val="0030205F"/>
    <w:rsid w:val="0030209C"/>
    <w:rsid w:val="00302130"/>
    <w:rsid w:val="003021AC"/>
    <w:rsid w:val="00302E22"/>
    <w:rsid w:val="00302E85"/>
    <w:rsid w:val="00302EE6"/>
    <w:rsid w:val="003034E8"/>
    <w:rsid w:val="003035D9"/>
    <w:rsid w:val="00303D44"/>
    <w:rsid w:val="00303DFD"/>
    <w:rsid w:val="003045EA"/>
    <w:rsid w:val="0030490B"/>
    <w:rsid w:val="00304920"/>
    <w:rsid w:val="00304997"/>
    <w:rsid w:val="00304D2A"/>
    <w:rsid w:val="00304D39"/>
    <w:rsid w:val="00305495"/>
    <w:rsid w:val="003055F1"/>
    <w:rsid w:val="00305936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0EF1"/>
    <w:rsid w:val="0031116E"/>
    <w:rsid w:val="00311F22"/>
    <w:rsid w:val="00311FFB"/>
    <w:rsid w:val="00312D54"/>
    <w:rsid w:val="00313335"/>
    <w:rsid w:val="00313761"/>
    <w:rsid w:val="0031399E"/>
    <w:rsid w:val="00313CA6"/>
    <w:rsid w:val="00314048"/>
    <w:rsid w:val="00314088"/>
    <w:rsid w:val="003140CB"/>
    <w:rsid w:val="00314A06"/>
    <w:rsid w:val="00314B8A"/>
    <w:rsid w:val="00315A80"/>
    <w:rsid w:val="003160FD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0F5D"/>
    <w:rsid w:val="00321924"/>
    <w:rsid w:val="00322774"/>
    <w:rsid w:val="0032287A"/>
    <w:rsid w:val="003230CE"/>
    <w:rsid w:val="00323565"/>
    <w:rsid w:val="0032361C"/>
    <w:rsid w:val="00324055"/>
    <w:rsid w:val="003243B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6CB"/>
    <w:rsid w:val="00327892"/>
    <w:rsid w:val="00330214"/>
    <w:rsid w:val="00330856"/>
    <w:rsid w:val="0033085C"/>
    <w:rsid w:val="00330E3B"/>
    <w:rsid w:val="00331012"/>
    <w:rsid w:val="00331205"/>
    <w:rsid w:val="0033276F"/>
    <w:rsid w:val="00332962"/>
    <w:rsid w:val="00332D2E"/>
    <w:rsid w:val="00333482"/>
    <w:rsid w:val="00333CEF"/>
    <w:rsid w:val="00333E34"/>
    <w:rsid w:val="00333EE6"/>
    <w:rsid w:val="00334526"/>
    <w:rsid w:val="003367A9"/>
    <w:rsid w:val="00336A5E"/>
    <w:rsid w:val="003374D4"/>
    <w:rsid w:val="0033781D"/>
    <w:rsid w:val="00337B93"/>
    <w:rsid w:val="00340488"/>
    <w:rsid w:val="003405C6"/>
    <w:rsid w:val="00340952"/>
    <w:rsid w:val="00340AD1"/>
    <w:rsid w:val="00340B12"/>
    <w:rsid w:val="00340B45"/>
    <w:rsid w:val="00340EC6"/>
    <w:rsid w:val="003414C0"/>
    <w:rsid w:val="0034156A"/>
    <w:rsid w:val="0034224C"/>
    <w:rsid w:val="0034237A"/>
    <w:rsid w:val="00342477"/>
    <w:rsid w:val="0034250B"/>
    <w:rsid w:val="003425DF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788"/>
    <w:rsid w:val="003459E5"/>
    <w:rsid w:val="00345D2B"/>
    <w:rsid w:val="00345FDC"/>
    <w:rsid w:val="00346051"/>
    <w:rsid w:val="003463C0"/>
    <w:rsid w:val="003464A9"/>
    <w:rsid w:val="003466B2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4F2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5D6B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1C07"/>
    <w:rsid w:val="00362144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6A3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121"/>
    <w:rsid w:val="003702BE"/>
    <w:rsid w:val="0037093A"/>
    <w:rsid w:val="003709FA"/>
    <w:rsid w:val="00370CD5"/>
    <w:rsid w:val="00370CF8"/>
    <w:rsid w:val="00370EB0"/>
    <w:rsid w:val="00371225"/>
    <w:rsid w:val="00371360"/>
    <w:rsid w:val="003716F5"/>
    <w:rsid w:val="00371AC8"/>
    <w:rsid w:val="00371BBF"/>
    <w:rsid w:val="00371C96"/>
    <w:rsid w:val="0037224C"/>
    <w:rsid w:val="0037242C"/>
    <w:rsid w:val="0037248A"/>
    <w:rsid w:val="00372675"/>
    <w:rsid w:val="00372A4F"/>
    <w:rsid w:val="00372AAC"/>
    <w:rsid w:val="00373258"/>
    <w:rsid w:val="0037327E"/>
    <w:rsid w:val="0037352F"/>
    <w:rsid w:val="0037354E"/>
    <w:rsid w:val="00373BAD"/>
    <w:rsid w:val="00373ED9"/>
    <w:rsid w:val="003743F7"/>
    <w:rsid w:val="003744FD"/>
    <w:rsid w:val="00374C40"/>
    <w:rsid w:val="003752ED"/>
    <w:rsid w:val="003754E0"/>
    <w:rsid w:val="0037559B"/>
    <w:rsid w:val="00375D98"/>
    <w:rsid w:val="00375E67"/>
    <w:rsid w:val="003760D4"/>
    <w:rsid w:val="00376166"/>
    <w:rsid w:val="003763AB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76"/>
    <w:rsid w:val="003830F0"/>
    <w:rsid w:val="00383184"/>
    <w:rsid w:val="00383390"/>
    <w:rsid w:val="00383858"/>
    <w:rsid w:val="00383A98"/>
    <w:rsid w:val="00383F7C"/>
    <w:rsid w:val="003841DC"/>
    <w:rsid w:val="0038462C"/>
    <w:rsid w:val="00384667"/>
    <w:rsid w:val="00384B8F"/>
    <w:rsid w:val="00384BD1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35F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0F2"/>
    <w:rsid w:val="003A79D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A69"/>
    <w:rsid w:val="003B314F"/>
    <w:rsid w:val="003B37EC"/>
    <w:rsid w:val="003B392D"/>
    <w:rsid w:val="003B3DEC"/>
    <w:rsid w:val="003B3FAB"/>
    <w:rsid w:val="003B3FDB"/>
    <w:rsid w:val="003B4062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24F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A48"/>
    <w:rsid w:val="003C3DF1"/>
    <w:rsid w:val="003C414D"/>
    <w:rsid w:val="003C45F1"/>
    <w:rsid w:val="003C4C1B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0AF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162"/>
    <w:rsid w:val="003D5362"/>
    <w:rsid w:val="003D5F01"/>
    <w:rsid w:val="003D6147"/>
    <w:rsid w:val="003D64C7"/>
    <w:rsid w:val="003D6828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48F1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6DE9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B8B"/>
    <w:rsid w:val="003F3D32"/>
    <w:rsid w:val="003F3DFD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973"/>
    <w:rsid w:val="003F7FB3"/>
    <w:rsid w:val="004003D7"/>
    <w:rsid w:val="00400819"/>
    <w:rsid w:val="004009A3"/>
    <w:rsid w:val="004011B4"/>
    <w:rsid w:val="00401310"/>
    <w:rsid w:val="00401333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740"/>
    <w:rsid w:val="00403A57"/>
    <w:rsid w:val="00403A67"/>
    <w:rsid w:val="00403D66"/>
    <w:rsid w:val="00403D9F"/>
    <w:rsid w:val="00403ECE"/>
    <w:rsid w:val="00404039"/>
    <w:rsid w:val="00404609"/>
    <w:rsid w:val="00404F55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4F4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17F37"/>
    <w:rsid w:val="00420121"/>
    <w:rsid w:val="00420358"/>
    <w:rsid w:val="00420591"/>
    <w:rsid w:val="0042070F"/>
    <w:rsid w:val="00420763"/>
    <w:rsid w:val="00420884"/>
    <w:rsid w:val="0042095D"/>
    <w:rsid w:val="0042096E"/>
    <w:rsid w:val="00420AD9"/>
    <w:rsid w:val="00420EDC"/>
    <w:rsid w:val="004210F2"/>
    <w:rsid w:val="0042127F"/>
    <w:rsid w:val="00421340"/>
    <w:rsid w:val="00421555"/>
    <w:rsid w:val="00421814"/>
    <w:rsid w:val="00421E82"/>
    <w:rsid w:val="004221FD"/>
    <w:rsid w:val="0042290E"/>
    <w:rsid w:val="00422AAB"/>
    <w:rsid w:val="004230AE"/>
    <w:rsid w:val="00423856"/>
    <w:rsid w:val="0042401E"/>
    <w:rsid w:val="00424154"/>
    <w:rsid w:val="00424279"/>
    <w:rsid w:val="0042436C"/>
    <w:rsid w:val="0042437E"/>
    <w:rsid w:val="004243A9"/>
    <w:rsid w:val="0042444C"/>
    <w:rsid w:val="0042468B"/>
    <w:rsid w:val="0042491D"/>
    <w:rsid w:val="00424FCC"/>
    <w:rsid w:val="00425049"/>
    <w:rsid w:val="0042534C"/>
    <w:rsid w:val="004255C3"/>
    <w:rsid w:val="0042587C"/>
    <w:rsid w:val="00425A7C"/>
    <w:rsid w:val="00425C24"/>
    <w:rsid w:val="00425D31"/>
    <w:rsid w:val="00426581"/>
    <w:rsid w:val="0042693F"/>
    <w:rsid w:val="00426AA9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A42"/>
    <w:rsid w:val="00435C4D"/>
    <w:rsid w:val="00435DC0"/>
    <w:rsid w:val="00436B2E"/>
    <w:rsid w:val="00436BA2"/>
    <w:rsid w:val="00436E1F"/>
    <w:rsid w:val="0043728C"/>
    <w:rsid w:val="0043740F"/>
    <w:rsid w:val="004374F2"/>
    <w:rsid w:val="00437B48"/>
    <w:rsid w:val="00437BDE"/>
    <w:rsid w:val="00440002"/>
    <w:rsid w:val="0044004C"/>
    <w:rsid w:val="00440222"/>
    <w:rsid w:val="004402DF"/>
    <w:rsid w:val="00440816"/>
    <w:rsid w:val="00440AD0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7A7"/>
    <w:rsid w:val="00445A9C"/>
    <w:rsid w:val="00445C45"/>
    <w:rsid w:val="00445E0C"/>
    <w:rsid w:val="00445F79"/>
    <w:rsid w:val="00446229"/>
    <w:rsid w:val="0044636C"/>
    <w:rsid w:val="004464BE"/>
    <w:rsid w:val="004467E6"/>
    <w:rsid w:val="00446801"/>
    <w:rsid w:val="0044694B"/>
    <w:rsid w:val="00446D2F"/>
    <w:rsid w:val="004474F9"/>
    <w:rsid w:val="00447BB8"/>
    <w:rsid w:val="004511FA"/>
    <w:rsid w:val="0045141E"/>
    <w:rsid w:val="00451BC0"/>
    <w:rsid w:val="00451EA4"/>
    <w:rsid w:val="00452011"/>
    <w:rsid w:val="0045203F"/>
    <w:rsid w:val="0045207E"/>
    <w:rsid w:val="00452728"/>
    <w:rsid w:val="00452B8F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3B99"/>
    <w:rsid w:val="00464177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89B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4D6"/>
    <w:rsid w:val="00472A0E"/>
    <w:rsid w:val="00472BB2"/>
    <w:rsid w:val="00472C38"/>
    <w:rsid w:val="00472CC8"/>
    <w:rsid w:val="004730ED"/>
    <w:rsid w:val="0047386D"/>
    <w:rsid w:val="00473962"/>
    <w:rsid w:val="00473AF2"/>
    <w:rsid w:val="00473DD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77C"/>
    <w:rsid w:val="00481826"/>
    <w:rsid w:val="00481E99"/>
    <w:rsid w:val="00481F41"/>
    <w:rsid w:val="00482126"/>
    <w:rsid w:val="004824D8"/>
    <w:rsid w:val="00482B18"/>
    <w:rsid w:val="00482DAC"/>
    <w:rsid w:val="004830E6"/>
    <w:rsid w:val="00483120"/>
    <w:rsid w:val="004836C5"/>
    <w:rsid w:val="004850EE"/>
    <w:rsid w:val="004851E6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3C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4699"/>
    <w:rsid w:val="004952F4"/>
    <w:rsid w:val="0049587F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0E8"/>
    <w:rsid w:val="004A5300"/>
    <w:rsid w:val="004A5433"/>
    <w:rsid w:val="004A5599"/>
    <w:rsid w:val="004A5676"/>
    <w:rsid w:val="004A57EE"/>
    <w:rsid w:val="004A58F7"/>
    <w:rsid w:val="004A5F17"/>
    <w:rsid w:val="004A5F59"/>
    <w:rsid w:val="004A63FC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0CF"/>
    <w:rsid w:val="004B0A87"/>
    <w:rsid w:val="004B1708"/>
    <w:rsid w:val="004B1A85"/>
    <w:rsid w:val="004B1A95"/>
    <w:rsid w:val="004B226C"/>
    <w:rsid w:val="004B234C"/>
    <w:rsid w:val="004B2C1F"/>
    <w:rsid w:val="004B2D00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CA1"/>
    <w:rsid w:val="004B5EF7"/>
    <w:rsid w:val="004B67A3"/>
    <w:rsid w:val="004B6BB8"/>
    <w:rsid w:val="004B6C51"/>
    <w:rsid w:val="004B6DD6"/>
    <w:rsid w:val="004B6DDB"/>
    <w:rsid w:val="004B7350"/>
    <w:rsid w:val="004B7795"/>
    <w:rsid w:val="004B7953"/>
    <w:rsid w:val="004B7F7B"/>
    <w:rsid w:val="004C0440"/>
    <w:rsid w:val="004C067E"/>
    <w:rsid w:val="004C08CA"/>
    <w:rsid w:val="004C0ADE"/>
    <w:rsid w:val="004C218D"/>
    <w:rsid w:val="004C2890"/>
    <w:rsid w:val="004C2936"/>
    <w:rsid w:val="004C2BB0"/>
    <w:rsid w:val="004C331E"/>
    <w:rsid w:val="004C3CEE"/>
    <w:rsid w:val="004C3E0C"/>
    <w:rsid w:val="004C3E2A"/>
    <w:rsid w:val="004C3F86"/>
    <w:rsid w:val="004C44DC"/>
    <w:rsid w:val="004C455E"/>
    <w:rsid w:val="004C4620"/>
    <w:rsid w:val="004C4660"/>
    <w:rsid w:val="004C4664"/>
    <w:rsid w:val="004C4AD8"/>
    <w:rsid w:val="004C4B6E"/>
    <w:rsid w:val="004C5026"/>
    <w:rsid w:val="004C50B5"/>
    <w:rsid w:val="004C521B"/>
    <w:rsid w:val="004C5C7E"/>
    <w:rsid w:val="004C5FB4"/>
    <w:rsid w:val="004C60BC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6C2A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C01"/>
    <w:rsid w:val="004E2E23"/>
    <w:rsid w:val="004E2FA7"/>
    <w:rsid w:val="004E353C"/>
    <w:rsid w:val="004E35FC"/>
    <w:rsid w:val="004E3626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067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7E0"/>
    <w:rsid w:val="0050185F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19A"/>
    <w:rsid w:val="00506248"/>
    <w:rsid w:val="0050643C"/>
    <w:rsid w:val="00506504"/>
    <w:rsid w:val="005070F2"/>
    <w:rsid w:val="0050744D"/>
    <w:rsid w:val="005076ED"/>
    <w:rsid w:val="00507CE0"/>
    <w:rsid w:val="00510935"/>
    <w:rsid w:val="00510B60"/>
    <w:rsid w:val="00510CCA"/>
    <w:rsid w:val="00510E28"/>
    <w:rsid w:val="0051161C"/>
    <w:rsid w:val="0051217C"/>
    <w:rsid w:val="005127E5"/>
    <w:rsid w:val="0051291B"/>
    <w:rsid w:val="00512BB5"/>
    <w:rsid w:val="00512F27"/>
    <w:rsid w:val="00512FED"/>
    <w:rsid w:val="00513618"/>
    <w:rsid w:val="00513669"/>
    <w:rsid w:val="0051396D"/>
    <w:rsid w:val="00513D86"/>
    <w:rsid w:val="00514152"/>
    <w:rsid w:val="0051421C"/>
    <w:rsid w:val="00514AF2"/>
    <w:rsid w:val="00515A9C"/>
    <w:rsid w:val="00515B45"/>
    <w:rsid w:val="0051653E"/>
    <w:rsid w:val="00516DAB"/>
    <w:rsid w:val="00516EF2"/>
    <w:rsid w:val="005170FF"/>
    <w:rsid w:val="00517106"/>
    <w:rsid w:val="00517177"/>
    <w:rsid w:val="005171A5"/>
    <w:rsid w:val="00517632"/>
    <w:rsid w:val="00517A12"/>
    <w:rsid w:val="00517BB9"/>
    <w:rsid w:val="005200AE"/>
    <w:rsid w:val="00520831"/>
    <w:rsid w:val="00520873"/>
    <w:rsid w:val="00520D97"/>
    <w:rsid w:val="00521054"/>
    <w:rsid w:val="0052121A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21F"/>
    <w:rsid w:val="00533973"/>
    <w:rsid w:val="00533A8F"/>
    <w:rsid w:val="00533D9A"/>
    <w:rsid w:val="00534152"/>
    <w:rsid w:val="00534491"/>
    <w:rsid w:val="005345F0"/>
    <w:rsid w:val="00534690"/>
    <w:rsid w:val="0053498F"/>
    <w:rsid w:val="00534C39"/>
    <w:rsid w:val="00534E23"/>
    <w:rsid w:val="00535C00"/>
    <w:rsid w:val="00535D5D"/>
    <w:rsid w:val="00536097"/>
    <w:rsid w:val="0053619C"/>
    <w:rsid w:val="00536B8E"/>
    <w:rsid w:val="00536EAD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4F3"/>
    <w:rsid w:val="00543760"/>
    <w:rsid w:val="00544316"/>
    <w:rsid w:val="0054440C"/>
    <w:rsid w:val="00544622"/>
    <w:rsid w:val="00544A56"/>
    <w:rsid w:val="00544B13"/>
    <w:rsid w:val="00544D32"/>
    <w:rsid w:val="00544DC1"/>
    <w:rsid w:val="0054508C"/>
    <w:rsid w:val="00545D68"/>
    <w:rsid w:val="0054667F"/>
    <w:rsid w:val="005467F0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53E"/>
    <w:rsid w:val="00551FB4"/>
    <w:rsid w:val="00552099"/>
    <w:rsid w:val="0055222E"/>
    <w:rsid w:val="00552337"/>
    <w:rsid w:val="005526C1"/>
    <w:rsid w:val="005528DF"/>
    <w:rsid w:val="00552958"/>
    <w:rsid w:val="00552C6E"/>
    <w:rsid w:val="00553067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6AF2"/>
    <w:rsid w:val="00557086"/>
    <w:rsid w:val="00557203"/>
    <w:rsid w:val="0055747F"/>
    <w:rsid w:val="00557B07"/>
    <w:rsid w:val="00557C9C"/>
    <w:rsid w:val="00560059"/>
    <w:rsid w:val="005606B7"/>
    <w:rsid w:val="0056071B"/>
    <w:rsid w:val="00561060"/>
    <w:rsid w:val="00561430"/>
    <w:rsid w:val="005614B8"/>
    <w:rsid w:val="00561E4B"/>
    <w:rsid w:val="00562345"/>
    <w:rsid w:val="00562729"/>
    <w:rsid w:val="00562944"/>
    <w:rsid w:val="005638F4"/>
    <w:rsid w:val="00563A84"/>
    <w:rsid w:val="00563BF4"/>
    <w:rsid w:val="00563FD0"/>
    <w:rsid w:val="00564041"/>
    <w:rsid w:val="005642BC"/>
    <w:rsid w:val="005643F2"/>
    <w:rsid w:val="00564C3C"/>
    <w:rsid w:val="005654C0"/>
    <w:rsid w:val="0056643C"/>
    <w:rsid w:val="00566DA0"/>
    <w:rsid w:val="00566DAC"/>
    <w:rsid w:val="00567423"/>
    <w:rsid w:val="00567675"/>
    <w:rsid w:val="0056782C"/>
    <w:rsid w:val="005678CA"/>
    <w:rsid w:val="00567D44"/>
    <w:rsid w:val="00570159"/>
    <w:rsid w:val="00570A22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046"/>
    <w:rsid w:val="005734D5"/>
    <w:rsid w:val="005739B7"/>
    <w:rsid w:val="00573AC4"/>
    <w:rsid w:val="00573B86"/>
    <w:rsid w:val="00573F6D"/>
    <w:rsid w:val="005741B1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9B5"/>
    <w:rsid w:val="00576A47"/>
    <w:rsid w:val="00576E93"/>
    <w:rsid w:val="00577291"/>
    <w:rsid w:val="005774E2"/>
    <w:rsid w:val="00577B93"/>
    <w:rsid w:val="00577DE1"/>
    <w:rsid w:val="0058018B"/>
    <w:rsid w:val="0058029F"/>
    <w:rsid w:val="005804B6"/>
    <w:rsid w:val="00580C31"/>
    <w:rsid w:val="00581019"/>
    <w:rsid w:val="00581A14"/>
    <w:rsid w:val="00581AAF"/>
    <w:rsid w:val="00582D24"/>
    <w:rsid w:val="00583C2E"/>
    <w:rsid w:val="00583CF9"/>
    <w:rsid w:val="00583D32"/>
    <w:rsid w:val="0058456B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2AE1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9CF"/>
    <w:rsid w:val="00596CA5"/>
    <w:rsid w:val="00596D27"/>
    <w:rsid w:val="00596E42"/>
    <w:rsid w:val="00597128"/>
    <w:rsid w:val="005978E5"/>
    <w:rsid w:val="00597D00"/>
    <w:rsid w:val="00597F53"/>
    <w:rsid w:val="005A0574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62"/>
    <w:rsid w:val="005A4B77"/>
    <w:rsid w:val="005A4FCC"/>
    <w:rsid w:val="005A5412"/>
    <w:rsid w:val="005A58B4"/>
    <w:rsid w:val="005A5C84"/>
    <w:rsid w:val="005A6472"/>
    <w:rsid w:val="005A65AF"/>
    <w:rsid w:val="005A662A"/>
    <w:rsid w:val="005A6C9D"/>
    <w:rsid w:val="005A7402"/>
    <w:rsid w:val="005A7500"/>
    <w:rsid w:val="005A7BB3"/>
    <w:rsid w:val="005B03AB"/>
    <w:rsid w:val="005B04D0"/>
    <w:rsid w:val="005B0F57"/>
    <w:rsid w:val="005B125A"/>
    <w:rsid w:val="005B1282"/>
    <w:rsid w:val="005B1578"/>
    <w:rsid w:val="005B16DD"/>
    <w:rsid w:val="005B17A9"/>
    <w:rsid w:val="005B1853"/>
    <w:rsid w:val="005B1AF6"/>
    <w:rsid w:val="005B1DAB"/>
    <w:rsid w:val="005B1E01"/>
    <w:rsid w:val="005B1F77"/>
    <w:rsid w:val="005B294D"/>
    <w:rsid w:val="005B2D66"/>
    <w:rsid w:val="005B32AD"/>
    <w:rsid w:val="005B32BD"/>
    <w:rsid w:val="005B33F5"/>
    <w:rsid w:val="005B353C"/>
    <w:rsid w:val="005B35AB"/>
    <w:rsid w:val="005B36CB"/>
    <w:rsid w:val="005B3852"/>
    <w:rsid w:val="005B3B3B"/>
    <w:rsid w:val="005B3CE9"/>
    <w:rsid w:val="005B3E00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D8"/>
    <w:rsid w:val="005B6585"/>
    <w:rsid w:val="005B658F"/>
    <w:rsid w:val="005B677E"/>
    <w:rsid w:val="005B696F"/>
    <w:rsid w:val="005B6EE0"/>
    <w:rsid w:val="005B6F5D"/>
    <w:rsid w:val="005B7078"/>
    <w:rsid w:val="005B730D"/>
    <w:rsid w:val="005B762D"/>
    <w:rsid w:val="005B76D1"/>
    <w:rsid w:val="005B7A78"/>
    <w:rsid w:val="005B7CBC"/>
    <w:rsid w:val="005C01B2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A19"/>
    <w:rsid w:val="005C7FCB"/>
    <w:rsid w:val="005D03E4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85E"/>
    <w:rsid w:val="005D4981"/>
    <w:rsid w:val="005D4ED9"/>
    <w:rsid w:val="005D5070"/>
    <w:rsid w:val="005D5728"/>
    <w:rsid w:val="005D5EE1"/>
    <w:rsid w:val="005D5FD6"/>
    <w:rsid w:val="005D6004"/>
    <w:rsid w:val="005D606D"/>
    <w:rsid w:val="005D6A89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333"/>
    <w:rsid w:val="005E3860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0EDB"/>
    <w:rsid w:val="005F1278"/>
    <w:rsid w:val="005F14E1"/>
    <w:rsid w:val="005F17FF"/>
    <w:rsid w:val="005F1800"/>
    <w:rsid w:val="005F1A71"/>
    <w:rsid w:val="005F219C"/>
    <w:rsid w:val="005F243E"/>
    <w:rsid w:val="005F2B1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4A9"/>
    <w:rsid w:val="00601637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55D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B92"/>
    <w:rsid w:val="00612D72"/>
    <w:rsid w:val="00612E20"/>
    <w:rsid w:val="006133C3"/>
    <w:rsid w:val="006135A4"/>
    <w:rsid w:val="00613C70"/>
    <w:rsid w:val="00613E48"/>
    <w:rsid w:val="006141B5"/>
    <w:rsid w:val="00614B70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1FD2"/>
    <w:rsid w:val="00622344"/>
    <w:rsid w:val="0062292C"/>
    <w:rsid w:val="00622933"/>
    <w:rsid w:val="00622AD3"/>
    <w:rsid w:val="006247DB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0DAE"/>
    <w:rsid w:val="00631000"/>
    <w:rsid w:val="006311F1"/>
    <w:rsid w:val="0063134C"/>
    <w:rsid w:val="006315B9"/>
    <w:rsid w:val="00631852"/>
    <w:rsid w:val="00631B03"/>
    <w:rsid w:val="006323E4"/>
    <w:rsid w:val="006327C8"/>
    <w:rsid w:val="00633DDC"/>
    <w:rsid w:val="00634010"/>
    <w:rsid w:val="006340D8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93B"/>
    <w:rsid w:val="00642E57"/>
    <w:rsid w:val="006431DA"/>
    <w:rsid w:val="00643C00"/>
    <w:rsid w:val="00643CA7"/>
    <w:rsid w:val="00643D35"/>
    <w:rsid w:val="00643E5C"/>
    <w:rsid w:val="00643F0D"/>
    <w:rsid w:val="006440B2"/>
    <w:rsid w:val="0064483F"/>
    <w:rsid w:val="00644985"/>
    <w:rsid w:val="00645069"/>
    <w:rsid w:val="00645D25"/>
    <w:rsid w:val="00645EA9"/>
    <w:rsid w:val="006466BA"/>
    <w:rsid w:val="006469D5"/>
    <w:rsid w:val="00646B74"/>
    <w:rsid w:val="00646FCA"/>
    <w:rsid w:val="006475F3"/>
    <w:rsid w:val="00647930"/>
    <w:rsid w:val="006479F6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10B"/>
    <w:rsid w:val="0065246E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39F"/>
    <w:rsid w:val="0066372A"/>
    <w:rsid w:val="00663FB5"/>
    <w:rsid w:val="006640BB"/>
    <w:rsid w:val="00664375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4B7"/>
    <w:rsid w:val="00670838"/>
    <w:rsid w:val="00670985"/>
    <w:rsid w:val="00670DEB"/>
    <w:rsid w:val="0067191F"/>
    <w:rsid w:val="00672BC4"/>
    <w:rsid w:val="00672D0F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0C6"/>
    <w:rsid w:val="006752B8"/>
    <w:rsid w:val="0067536C"/>
    <w:rsid w:val="0067542F"/>
    <w:rsid w:val="006756BC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606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75B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069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8E0"/>
    <w:rsid w:val="00695900"/>
    <w:rsid w:val="00695DCF"/>
    <w:rsid w:val="0069608B"/>
    <w:rsid w:val="00696A00"/>
    <w:rsid w:val="00696D7E"/>
    <w:rsid w:val="0069714C"/>
    <w:rsid w:val="00697529"/>
    <w:rsid w:val="0069765B"/>
    <w:rsid w:val="00697898"/>
    <w:rsid w:val="00697B2F"/>
    <w:rsid w:val="006A0094"/>
    <w:rsid w:val="006A0451"/>
    <w:rsid w:val="006A10A5"/>
    <w:rsid w:val="006A1309"/>
    <w:rsid w:val="006A14CC"/>
    <w:rsid w:val="006A1B0E"/>
    <w:rsid w:val="006A1B37"/>
    <w:rsid w:val="006A2695"/>
    <w:rsid w:val="006A270E"/>
    <w:rsid w:val="006A27E1"/>
    <w:rsid w:val="006A2F21"/>
    <w:rsid w:val="006A3135"/>
    <w:rsid w:val="006A3158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89E"/>
    <w:rsid w:val="006A7903"/>
    <w:rsid w:val="006A79E4"/>
    <w:rsid w:val="006B0636"/>
    <w:rsid w:val="006B0774"/>
    <w:rsid w:val="006B0BC4"/>
    <w:rsid w:val="006B0C71"/>
    <w:rsid w:val="006B105C"/>
    <w:rsid w:val="006B121A"/>
    <w:rsid w:val="006B136C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49D"/>
    <w:rsid w:val="006B3754"/>
    <w:rsid w:val="006B3B4D"/>
    <w:rsid w:val="006B3E7C"/>
    <w:rsid w:val="006B4460"/>
    <w:rsid w:val="006B4E32"/>
    <w:rsid w:val="006B5B69"/>
    <w:rsid w:val="006B5F98"/>
    <w:rsid w:val="006B640E"/>
    <w:rsid w:val="006B659A"/>
    <w:rsid w:val="006B6835"/>
    <w:rsid w:val="006B68F4"/>
    <w:rsid w:val="006B69B3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4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3FD9"/>
    <w:rsid w:val="006C41D3"/>
    <w:rsid w:val="006C4F56"/>
    <w:rsid w:val="006C532F"/>
    <w:rsid w:val="006C56F6"/>
    <w:rsid w:val="006C5943"/>
    <w:rsid w:val="006C6742"/>
    <w:rsid w:val="006C675E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69C"/>
    <w:rsid w:val="006D17AE"/>
    <w:rsid w:val="006D1A71"/>
    <w:rsid w:val="006D1BA6"/>
    <w:rsid w:val="006D1D2F"/>
    <w:rsid w:val="006D2205"/>
    <w:rsid w:val="006D25B9"/>
    <w:rsid w:val="006D26FF"/>
    <w:rsid w:val="006D2BEB"/>
    <w:rsid w:val="006D3009"/>
    <w:rsid w:val="006D32CA"/>
    <w:rsid w:val="006D32E8"/>
    <w:rsid w:val="006D3608"/>
    <w:rsid w:val="006D376F"/>
    <w:rsid w:val="006D3AA0"/>
    <w:rsid w:val="006D3CEF"/>
    <w:rsid w:val="006D3EFC"/>
    <w:rsid w:val="006D4582"/>
    <w:rsid w:val="006D4A57"/>
    <w:rsid w:val="006D55D3"/>
    <w:rsid w:val="006D568E"/>
    <w:rsid w:val="006D5691"/>
    <w:rsid w:val="006D5751"/>
    <w:rsid w:val="006D5B97"/>
    <w:rsid w:val="006D6A93"/>
    <w:rsid w:val="006D6BDC"/>
    <w:rsid w:val="006D6F1A"/>
    <w:rsid w:val="006D74F3"/>
    <w:rsid w:val="006D7DD8"/>
    <w:rsid w:val="006D7E58"/>
    <w:rsid w:val="006D7E97"/>
    <w:rsid w:val="006D7EDB"/>
    <w:rsid w:val="006E0758"/>
    <w:rsid w:val="006E0A5A"/>
    <w:rsid w:val="006E1138"/>
    <w:rsid w:val="006E1B98"/>
    <w:rsid w:val="006E1F18"/>
    <w:rsid w:val="006E1F39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5F62"/>
    <w:rsid w:val="006E61AB"/>
    <w:rsid w:val="006E62AF"/>
    <w:rsid w:val="006E66A2"/>
    <w:rsid w:val="006E66D7"/>
    <w:rsid w:val="006E6A4A"/>
    <w:rsid w:val="006E7928"/>
    <w:rsid w:val="006E7AA7"/>
    <w:rsid w:val="006E7F1E"/>
    <w:rsid w:val="006F03F0"/>
    <w:rsid w:val="006F1058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3612"/>
    <w:rsid w:val="006F41C1"/>
    <w:rsid w:val="006F45B5"/>
    <w:rsid w:val="006F49F7"/>
    <w:rsid w:val="006F4FD7"/>
    <w:rsid w:val="006F5506"/>
    <w:rsid w:val="006F5521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98B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0DFB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26A1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0BD"/>
    <w:rsid w:val="00726220"/>
    <w:rsid w:val="007265B0"/>
    <w:rsid w:val="0072698B"/>
    <w:rsid w:val="00726A5E"/>
    <w:rsid w:val="00726E70"/>
    <w:rsid w:val="007270D8"/>
    <w:rsid w:val="007272AD"/>
    <w:rsid w:val="00727454"/>
    <w:rsid w:val="00727C3E"/>
    <w:rsid w:val="00730376"/>
    <w:rsid w:val="007305FB"/>
    <w:rsid w:val="00730615"/>
    <w:rsid w:val="00730912"/>
    <w:rsid w:val="007309D5"/>
    <w:rsid w:val="00730B4D"/>
    <w:rsid w:val="00730BF2"/>
    <w:rsid w:val="00730C99"/>
    <w:rsid w:val="00731227"/>
    <w:rsid w:val="00731630"/>
    <w:rsid w:val="007318F5"/>
    <w:rsid w:val="00731D6E"/>
    <w:rsid w:val="00731DBF"/>
    <w:rsid w:val="00732268"/>
    <w:rsid w:val="007326CC"/>
    <w:rsid w:val="0073272A"/>
    <w:rsid w:val="0073350B"/>
    <w:rsid w:val="00733C2E"/>
    <w:rsid w:val="0073453D"/>
    <w:rsid w:val="0073457C"/>
    <w:rsid w:val="007349C5"/>
    <w:rsid w:val="00735005"/>
    <w:rsid w:val="007351BE"/>
    <w:rsid w:val="0073581C"/>
    <w:rsid w:val="00735FA2"/>
    <w:rsid w:val="00736188"/>
    <w:rsid w:val="007361E8"/>
    <w:rsid w:val="007362B4"/>
    <w:rsid w:val="00736703"/>
    <w:rsid w:val="00736801"/>
    <w:rsid w:val="00736F65"/>
    <w:rsid w:val="007372ED"/>
    <w:rsid w:val="00737D82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3BB"/>
    <w:rsid w:val="007464D0"/>
    <w:rsid w:val="00746634"/>
    <w:rsid w:val="00746AAD"/>
    <w:rsid w:val="00746D72"/>
    <w:rsid w:val="00746F04"/>
    <w:rsid w:val="007471AB"/>
    <w:rsid w:val="00747354"/>
    <w:rsid w:val="00747631"/>
    <w:rsid w:val="0074786B"/>
    <w:rsid w:val="00747F02"/>
    <w:rsid w:val="00747F40"/>
    <w:rsid w:val="007501BE"/>
    <w:rsid w:val="007503E4"/>
    <w:rsid w:val="0075052A"/>
    <w:rsid w:val="007508BE"/>
    <w:rsid w:val="00750E34"/>
    <w:rsid w:val="00750EC8"/>
    <w:rsid w:val="00751723"/>
    <w:rsid w:val="00751960"/>
    <w:rsid w:val="0075271D"/>
    <w:rsid w:val="00752741"/>
    <w:rsid w:val="00752892"/>
    <w:rsid w:val="00752B04"/>
    <w:rsid w:val="00752FAF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5B5C"/>
    <w:rsid w:val="0075645A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CBE"/>
    <w:rsid w:val="00762D0F"/>
    <w:rsid w:val="007632FE"/>
    <w:rsid w:val="0076385F"/>
    <w:rsid w:val="00763B81"/>
    <w:rsid w:val="0076418A"/>
    <w:rsid w:val="007644B1"/>
    <w:rsid w:val="00764726"/>
    <w:rsid w:val="00764883"/>
    <w:rsid w:val="00764F3C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274"/>
    <w:rsid w:val="007704E8"/>
    <w:rsid w:val="00770933"/>
    <w:rsid w:val="007709FB"/>
    <w:rsid w:val="00770E7F"/>
    <w:rsid w:val="00770E8B"/>
    <w:rsid w:val="0077114C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36F5"/>
    <w:rsid w:val="0077432E"/>
    <w:rsid w:val="00774686"/>
    <w:rsid w:val="00774723"/>
    <w:rsid w:val="00774752"/>
    <w:rsid w:val="007748C5"/>
    <w:rsid w:val="00774C94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659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7A9"/>
    <w:rsid w:val="00784E75"/>
    <w:rsid w:val="007855B8"/>
    <w:rsid w:val="00785AC5"/>
    <w:rsid w:val="00785DC4"/>
    <w:rsid w:val="0078614E"/>
    <w:rsid w:val="007863D2"/>
    <w:rsid w:val="00786729"/>
    <w:rsid w:val="00787366"/>
    <w:rsid w:val="0078771F"/>
    <w:rsid w:val="00787819"/>
    <w:rsid w:val="00787B33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91C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215"/>
    <w:rsid w:val="007A03BA"/>
    <w:rsid w:val="007A03FF"/>
    <w:rsid w:val="007A046F"/>
    <w:rsid w:val="007A04BF"/>
    <w:rsid w:val="007A05F0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15E"/>
    <w:rsid w:val="007A4883"/>
    <w:rsid w:val="007A494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A7E55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20F"/>
    <w:rsid w:val="007B3736"/>
    <w:rsid w:val="007B3AAB"/>
    <w:rsid w:val="007B3CC7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AA0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480"/>
    <w:rsid w:val="007C65DC"/>
    <w:rsid w:val="007C7536"/>
    <w:rsid w:val="007C7FAD"/>
    <w:rsid w:val="007D0109"/>
    <w:rsid w:val="007D01AE"/>
    <w:rsid w:val="007D055C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7F"/>
    <w:rsid w:val="007D1E97"/>
    <w:rsid w:val="007D1F96"/>
    <w:rsid w:val="007D2060"/>
    <w:rsid w:val="007D2284"/>
    <w:rsid w:val="007D2364"/>
    <w:rsid w:val="007D2454"/>
    <w:rsid w:val="007D2722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8C0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751"/>
    <w:rsid w:val="007E1B50"/>
    <w:rsid w:val="007E1BBC"/>
    <w:rsid w:val="007E1CA3"/>
    <w:rsid w:val="007E1DE6"/>
    <w:rsid w:val="007E1F44"/>
    <w:rsid w:val="007E1FE9"/>
    <w:rsid w:val="007E2097"/>
    <w:rsid w:val="007E2609"/>
    <w:rsid w:val="007E2EB7"/>
    <w:rsid w:val="007E32E8"/>
    <w:rsid w:val="007E35F5"/>
    <w:rsid w:val="007E35FD"/>
    <w:rsid w:val="007E36E3"/>
    <w:rsid w:val="007E411D"/>
    <w:rsid w:val="007E48D0"/>
    <w:rsid w:val="007E4A65"/>
    <w:rsid w:val="007E5029"/>
    <w:rsid w:val="007E55E9"/>
    <w:rsid w:val="007E56C6"/>
    <w:rsid w:val="007E5962"/>
    <w:rsid w:val="007E63AD"/>
    <w:rsid w:val="007E6B8E"/>
    <w:rsid w:val="007E6DBD"/>
    <w:rsid w:val="007E6F26"/>
    <w:rsid w:val="007E6FA2"/>
    <w:rsid w:val="007E7559"/>
    <w:rsid w:val="007E7572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4F0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6FD6"/>
    <w:rsid w:val="007F71DC"/>
    <w:rsid w:val="007F741B"/>
    <w:rsid w:val="007F7AED"/>
    <w:rsid w:val="00800048"/>
    <w:rsid w:val="008001BA"/>
    <w:rsid w:val="0080054E"/>
    <w:rsid w:val="0080231E"/>
    <w:rsid w:val="008025D6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CA1"/>
    <w:rsid w:val="00806D3E"/>
    <w:rsid w:val="0080707E"/>
    <w:rsid w:val="00807431"/>
    <w:rsid w:val="00807B5A"/>
    <w:rsid w:val="00807C2E"/>
    <w:rsid w:val="00807DCE"/>
    <w:rsid w:val="00807FAA"/>
    <w:rsid w:val="00810596"/>
    <w:rsid w:val="008107C1"/>
    <w:rsid w:val="00810F7C"/>
    <w:rsid w:val="00811524"/>
    <w:rsid w:val="008116EC"/>
    <w:rsid w:val="008117DC"/>
    <w:rsid w:val="008121E7"/>
    <w:rsid w:val="008123EB"/>
    <w:rsid w:val="0081249E"/>
    <w:rsid w:val="0081281F"/>
    <w:rsid w:val="00812A4F"/>
    <w:rsid w:val="00812C67"/>
    <w:rsid w:val="00812F12"/>
    <w:rsid w:val="00813066"/>
    <w:rsid w:val="008131BF"/>
    <w:rsid w:val="00814209"/>
    <w:rsid w:val="00814441"/>
    <w:rsid w:val="008145C7"/>
    <w:rsid w:val="008145ED"/>
    <w:rsid w:val="00814806"/>
    <w:rsid w:val="00814B6B"/>
    <w:rsid w:val="00814C34"/>
    <w:rsid w:val="00815005"/>
    <w:rsid w:val="00815049"/>
    <w:rsid w:val="00815354"/>
    <w:rsid w:val="00815600"/>
    <w:rsid w:val="00815A67"/>
    <w:rsid w:val="00815BE1"/>
    <w:rsid w:val="00815E37"/>
    <w:rsid w:val="00816692"/>
    <w:rsid w:val="008167DA"/>
    <w:rsid w:val="00816972"/>
    <w:rsid w:val="00816A85"/>
    <w:rsid w:val="00816CAA"/>
    <w:rsid w:val="00816E11"/>
    <w:rsid w:val="00817070"/>
    <w:rsid w:val="008173D6"/>
    <w:rsid w:val="008201FB"/>
    <w:rsid w:val="00820553"/>
    <w:rsid w:val="00820A5C"/>
    <w:rsid w:val="00820E77"/>
    <w:rsid w:val="00820F0B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3E9"/>
    <w:rsid w:val="0082579E"/>
    <w:rsid w:val="0082585C"/>
    <w:rsid w:val="00825976"/>
    <w:rsid w:val="00825C7A"/>
    <w:rsid w:val="00825C7C"/>
    <w:rsid w:val="008261E4"/>
    <w:rsid w:val="0082647A"/>
    <w:rsid w:val="0082668F"/>
    <w:rsid w:val="008266E3"/>
    <w:rsid w:val="00827324"/>
    <w:rsid w:val="008273A6"/>
    <w:rsid w:val="00827826"/>
    <w:rsid w:val="00827A4A"/>
    <w:rsid w:val="00827BC9"/>
    <w:rsid w:val="00827E45"/>
    <w:rsid w:val="00827F45"/>
    <w:rsid w:val="008301B2"/>
    <w:rsid w:val="0083061D"/>
    <w:rsid w:val="00830C14"/>
    <w:rsid w:val="008311CC"/>
    <w:rsid w:val="008311D4"/>
    <w:rsid w:val="008313E4"/>
    <w:rsid w:val="00831B32"/>
    <w:rsid w:val="00832291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DE7"/>
    <w:rsid w:val="00837FCA"/>
    <w:rsid w:val="008404AD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099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3A1"/>
    <w:rsid w:val="00847836"/>
    <w:rsid w:val="00847EA7"/>
    <w:rsid w:val="008501C9"/>
    <w:rsid w:val="008507E4"/>
    <w:rsid w:val="00850982"/>
    <w:rsid w:val="00850D3B"/>
    <w:rsid w:val="00851069"/>
    <w:rsid w:val="0085144F"/>
    <w:rsid w:val="00851481"/>
    <w:rsid w:val="00851710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A7C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954"/>
    <w:rsid w:val="00856D46"/>
    <w:rsid w:val="00856E19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1AF5"/>
    <w:rsid w:val="008620A9"/>
    <w:rsid w:val="008621D0"/>
    <w:rsid w:val="00862A8A"/>
    <w:rsid w:val="00862C5F"/>
    <w:rsid w:val="00863503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1DE"/>
    <w:rsid w:val="008714D3"/>
    <w:rsid w:val="008719F2"/>
    <w:rsid w:val="00871F4D"/>
    <w:rsid w:val="0087241D"/>
    <w:rsid w:val="00872944"/>
    <w:rsid w:val="00872BE2"/>
    <w:rsid w:val="008732D9"/>
    <w:rsid w:val="00873370"/>
    <w:rsid w:val="0087466A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129"/>
    <w:rsid w:val="008809BC"/>
    <w:rsid w:val="0088133B"/>
    <w:rsid w:val="00881468"/>
    <w:rsid w:val="008818D2"/>
    <w:rsid w:val="00881AAB"/>
    <w:rsid w:val="00881C08"/>
    <w:rsid w:val="00881DE5"/>
    <w:rsid w:val="0088207D"/>
    <w:rsid w:val="008821F5"/>
    <w:rsid w:val="008822F9"/>
    <w:rsid w:val="0088230B"/>
    <w:rsid w:val="00882472"/>
    <w:rsid w:val="00882488"/>
    <w:rsid w:val="00882701"/>
    <w:rsid w:val="008832E2"/>
    <w:rsid w:val="008832ED"/>
    <w:rsid w:val="008834BE"/>
    <w:rsid w:val="008835F3"/>
    <w:rsid w:val="0088396D"/>
    <w:rsid w:val="00883E01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EEE"/>
    <w:rsid w:val="00886F5C"/>
    <w:rsid w:val="00887A9B"/>
    <w:rsid w:val="00887B46"/>
    <w:rsid w:val="00887E44"/>
    <w:rsid w:val="008902C8"/>
    <w:rsid w:val="00890BAB"/>
    <w:rsid w:val="00891037"/>
    <w:rsid w:val="008911DD"/>
    <w:rsid w:val="008913DC"/>
    <w:rsid w:val="00891686"/>
    <w:rsid w:val="008917DC"/>
    <w:rsid w:val="00891F83"/>
    <w:rsid w:val="00892596"/>
    <w:rsid w:val="008925E3"/>
    <w:rsid w:val="00892D9A"/>
    <w:rsid w:val="00893085"/>
    <w:rsid w:val="008930F4"/>
    <w:rsid w:val="008932FC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3E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1E0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2A5"/>
    <w:rsid w:val="008A352D"/>
    <w:rsid w:val="008A3BFB"/>
    <w:rsid w:val="008A3F84"/>
    <w:rsid w:val="008A438E"/>
    <w:rsid w:val="008A4604"/>
    <w:rsid w:val="008A619F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5F4D"/>
    <w:rsid w:val="008B6186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161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BD9"/>
    <w:rsid w:val="008D2C15"/>
    <w:rsid w:val="008D3017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14C"/>
    <w:rsid w:val="008D62B0"/>
    <w:rsid w:val="008D6387"/>
    <w:rsid w:val="008D679C"/>
    <w:rsid w:val="008D7989"/>
    <w:rsid w:val="008D7FD8"/>
    <w:rsid w:val="008E027F"/>
    <w:rsid w:val="008E0440"/>
    <w:rsid w:val="008E05A7"/>
    <w:rsid w:val="008E097F"/>
    <w:rsid w:val="008E0BF4"/>
    <w:rsid w:val="008E0D4B"/>
    <w:rsid w:val="008E0F73"/>
    <w:rsid w:val="008E1511"/>
    <w:rsid w:val="008E16A6"/>
    <w:rsid w:val="008E18B7"/>
    <w:rsid w:val="008E1E2D"/>
    <w:rsid w:val="008E2151"/>
    <w:rsid w:val="008E2A44"/>
    <w:rsid w:val="008E320D"/>
    <w:rsid w:val="008E3B21"/>
    <w:rsid w:val="008E3C1A"/>
    <w:rsid w:val="008E3D1F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B93"/>
    <w:rsid w:val="008E6E0F"/>
    <w:rsid w:val="008E716F"/>
    <w:rsid w:val="008E72D2"/>
    <w:rsid w:val="008E7440"/>
    <w:rsid w:val="008E753D"/>
    <w:rsid w:val="008E773E"/>
    <w:rsid w:val="008E795E"/>
    <w:rsid w:val="008E7E31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60C"/>
    <w:rsid w:val="008F47D1"/>
    <w:rsid w:val="008F49A3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1F5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15"/>
    <w:rsid w:val="009041B6"/>
    <w:rsid w:val="009045F2"/>
    <w:rsid w:val="009047C1"/>
    <w:rsid w:val="00904BF9"/>
    <w:rsid w:val="00904D07"/>
    <w:rsid w:val="00904E27"/>
    <w:rsid w:val="0090507B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4BB"/>
    <w:rsid w:val="00916B48"/>
    <w:rsid w:val="00916C6E"/>
    <w:rsid w:val="00916E8F"/>
    <w:rsid w:val="00916F3D"/>
    <w:rsid w:val="00917300"/>
    <w:rsid w:val="00917866"/>
    <w:rsid w:val="00917C5F"/>
    <w:rsid w:val="00920448"/>
    <w:rsid w:val="00921065"/>
    <w:rsid w:val="0092178F"/>
    <w:rsid w:val="009217CE"/>
    <w:rsid w:val="00921858"/>
    <w:rsid w:val="0092194A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5D"/>
    <w:rsid w:val="009301E8"/>
    <w:rsid w:val="00930459"/>
    <w:rsid w:val="00930746"/>
    <w:rsid w:val="00930EB7"/>
    <w:rsid w:val="00930FA1"/>
    <w:rsid w:val="00931016"/>
    <w:rsid w:val="009313C4"/>
    <w:rsid w:val="009315C2"/>
    <w:rsid w:val="00931777"/>
    <w:rsid w:val="00931ABE"/>
    <w:rsid w:val="00932050"/>
    <w:rsid w:val="0093210F"/>
    <w:rsid w:val="00932438"/>
    <w:rsid w:val="00932453"/>
    <w:rsid w:val="00932F6B"/>
    <w:rsid w:val="009334D2"/>
    <w:rsid w:val="009337FE"/>
    <w:rsid w:val="0093384F"/>
    <w:rsid w:val="00933DA9"/>
    <w:rsid w:val="00934127"/>
    <w:rsid w:val="0093442A"/>
    <w:rsid w:val="009347B1"/>
    <w:rsid w:val="00934DC3"/>
    <w:rsid w:val="009350C9"/>
    <w:rsid w:val="009353C3"/>
    <w:rsid w:val="0093560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0B4"/>
    <w:rsid w:val="0094165C"/>
    <w:rsid w:val="00941E08"/>
    <w:rsid w:val="00941E9B"/>
    <w:rsid w:val="009424DD"/>
    <w:rsid w:val="0094265E"/>
    <w:rsid w:val="00942716"/>
    <w:rsid w:val="00942904"/>
    <w:rsid w:val="00943256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51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50A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3E74"/>
    <w:rsid w:val="00964082"/>
    <w:rsid w:val="009652B6"/>
    <w:rsid w:val="00965493"/>
    <w:rsid w:val="009654B8"/>
    <w:rsid w:val="009659D7"/>
    <w:rsid w:val="00965EE7"/>
    <w:rsid w:val="0096604D"/>
    <w:rsid w:val="009662E4"/>
    <w:rsid w:val="0096673C"/>
    <w:rsid w:val="00966BE1"/>
    <w:rsid w:val="00967476"/>
    <w:rsid w:val="00967700"/>
    <w:rsid w:val="00967B27"/>
    <w:rsid w:val="009704F5"/>
    <w:rsid w:val="009709AD"/>
    <w:rsid w:val="00970B02"/>
    <w:rsid w:val="00970BB9"/>
    <w:rsid w:val="00970D34"/>
    <w:rsid w:val="00971A94"/>
    <w:rsid w:val="00971C82"/>
    <w:rsid w:val="00971F7E"/>
    <w:rsid w:val="009723D3"/>
    <w:rsid w:val="0097260E"/>
    <w:rsid w:val="009726A6"/>
    <w:rsid w:val="00972B4C"/>
    <w:rsid w:val="00972B5A"/>
    <w:rsid w:val="00972CC9"/>
    <w:rsid w:val="0097305F"/>
    <w:rsid w:val="00973A74"/>
    <w:rsid w:val="00973C1A"/>
    <w:rsid w:val="0097414F"/>
    <w:rsid w:val="00974514"/>
    <w:rsid w:val="00974AB7"/>
    <w:rsid w:val="00974B5C"/>
    <w:rsid w:val="0097506E"/>
    <w:rsid w:val="009752AC"/>
    <w:rsid w:val="009756C4"/>
    <w:rsid w:val="00975769"/>
    <w:rsid w:val="00975DB3"/>
    <w:rsid w:val="00976ED2"/>
    <w:rsid w:val="00976F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044"/>
    <w:rsid w:val="00982231"/>
    <w:rsid w:val="00982385"/>
    <w:rsid w:val="0098319B"/>
    <w:rsid w:val="0098333F"/>
    <w:rsid w:val="00983693"/>
    <w:rsid w:val="00983865"/>
    <w:rsid w:val="00983AA5"/>
    <w:rsid w:val="009840FC"/>
    <w:rsid w:val="009843C0"/>
    <w:rsid w:val="00984426"/>
    <w:rsid w:val="00984569"/>
    <w:rsid w:val="009846BF"/>
    <w:rsid w:val="00984A4D"/>
    <w:rsid w:val="00984BFA"/>
    <w:rsid w:val="00985004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BD6"/>
    <w:rsid w:val="00987DE5"/>
    <w:rsid w:val="00990004"/>
    <w:rsid w:val="00990DC0"/>
    <w:rsid w:val="00990DD0"/>
    <w:rsid w:val="00990F85"/>
    <w:rsid w:val="00990F9C"/>
    <w:rsid w:val="00991336"/>
    <w:rsid w:val="00991581"/>
    <w:rsid w:val="009918B9"/>
    <w:rsid w:val="00991B34"/>
    <w:rsid w:val="00991E7B"/>
    <w:rsid w:val="0099255E"/>
    <w:rsid w:val="00992BEF"/>
    <w:rsid w:val="00992C2A"/>
    <w:rsid w:val="00992E9A"/>
    <w:rsid w:val="0099306C"/>
    <w:rsid w:val="009936F4"/>
    <w:rsid w:val="009938E5"/>
    <w:rsid w:val="00993A74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97F3D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9F0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49"/>
    <w:rsid w:val="009C30EC"/>
    <w:rsid w:val="009C3212"/>
    <w:rsid w:val="009C3287"/>
    <w:rsid w:val="009C35D7"/>
    <w:rsid w:val="009C384C"/>
    <w:rsid w:val="009C3859"/>
    <w:rsid w:val="009C451A"/>
    <w:rsid w:val="009C48B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9ED"/>
    <w:rsid w:val="009C7A2F"/>
    <w:rsid w:val="009C7A60"/>
    <w:rsid w:val="009D01B6"/>
    <w:rsid w:val="009D04F1"/>
    <w:rsid w:val="009D06C2"/>
    <w:rsid w:val="009D06E0"/>
    <w:rsid w:val="009D07F9"/>
    <w:rsid w:val="009D0847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40F5"/>
    <w:rsid w:val="009D4604"/>
    <w:rsid w:val="009D4972"/>
    <w:rsid w:val="009D51BE"/>
    <w:rsid w:val="009D5D4E"/>
    <w:rsid w:val="009D5E07"/>
    <w:rsid w:val="009D5E8B"/>
    <w:rsid w:val="009D6071"/>
    <w:rsid w:val="009D60E5"/>
    <w:rsid w:val="009D64B4"/>
    <w:rsid w:val="009D68C8"/>
    <w:rsid w:val="009D68D2"/>
    <w:rsid w:val="009D6B17"/>
    <w:rsid w:val="009D6ED6"/>
    <w:rsid w:val="009D7190"/>
    <w:rsid w:val="009D72D0"/>
    <w:rsid w:val="009D733E"/>
    <w:rsid w:val="009D7A5C"/>
    <w:rsid w:val="009D7E85"/>
    <w:rsid w:val="009E02B4"/>
    <w:rsid w:val="009E0779"/>
    <w:rsid w:val="009E0BB7"/>
    <w:rsid w:val="009E0CB6"/>
    <w:rsid w:val="009E0E04"/>
    <w:rsid w:val="009E1249"/>
    <w:rsid w:val="009E17EB"/>
    <w:rsid w:val="009E1BD5"/>
    <w:rsid w:val="009E1F45"/>
    <w:rsid w:val="009E278D"/>
    <w:rsid w:val="009E28DE"/>
    <w:rsid w:val="009E29CE"/>
    <w:rsid w:val="009E2BCC"/>
    <w:rsid w:val="009E2CC1"/>
    <w:rsid w:val="009E3146"/>
    <w:rsid w:val="009E3225"/>
    <w:rsid w:val="009E39E8"/>
    <w:rsid w:val="009E3D85"/>
    <w:rsid w:val="009E3D8E"/>
    <w:rsid w:val="009E3E80"/>
    <w:rsid w:val="009E404B"/>
    <w:rsid w:val="009E43A6"/>
    <w:rsid w:val="009E4444"/>
    <w:rsid w:val="009E491C"/>
    <w:rsid w:val="009E4F0F"/>
    <w:rsid w:val="009E5320"/>
    <w:rsid w:val="009E5561"/>
    <w:rsid w:val="009E5E64"/>
    <w:rsid w:val="009E60BF"/>
    <w:rsid w:val="009E6117"/>
    <w:rsid w:val="009E618D"/>
    <w:rsid w:val="009E640E"/>
    <w:rsid w:val="009E6C00"/>
    <w:rsid w:val="009E6D31"/>
    <w:rsid w:val="009E70F5"/>
    <w:rsid w:val="009E719C"/>
    <w:rsid w:val="009E7762"/>
    <w:rsid w:val="009E7A12"/>
    <w:rsid w:val="009E7E2E"/>
    <w:rsid w:val="009F0462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2970"/>
    <w:rsid w:val="009F2D0A"/>
    <w:rsid w:val="009F3426"/>
    <w:rsid w:val="009F3829"/>
    <w:rsid w:val="009F39A8"/>
    <w:rsid w:val="009F3A05"/>
    <w:rsid w:val="009F3A06"/>
    <w:rsid w:val="009F3D91"/>
    <w:rsid w:val="009F40CE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6DE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67D"/>
    <w:rsid w:val="00A018D9"/>
    <w:rsid w:val="00A01A84"/>
    <w:rsid w:val="00A02398"/>
    <w:rsid w:val="00A02CF7"/>
    <w:rsid w:val="00A02EF1"/>
    <w:rsid w:val="00A031E2"/>
    <w:rsid w:val="00A04701"/>
    <w:rsid w:val="00A04954"/>
    <w:rsid w:val="00A04BAD"/>
    <w:rsid w:val="00A04DFE"/>
    <w:rsid w:val="00A05425"/>
    <w:rsid w:val="00A05905"/>
    <w:rsid w:val="00A059B7"/>
    <w:rsid w:val="00A05A08"/>
    <w:rsid w:val="00A061AA"/>
    <w:rsid w:val="00A0627B"/>
    <w:rsid w:val="00A064CD"/>
    <w:rsid w:val="00A06B1D"/>
    <w:rsid w:val="00A06BE3"/>
    <w:rsid w:val="00A0707C"/>
    <w:rsid w:val="00A07099"/>
    <w:rsid w:val="00A0753A"/>
    <w:rsid w:val="00A0767C"/>
    <w:rsid w:val="00A07804"/>
    <w:rsid w:val="00A07AB5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4D47"/>
    <w:rsid w:val="00A150F6"/>
    <w:rsid w:val="00A152FB"/>
    <w:rsid w:val="00A1538A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09D"/>
    <w:rsid w:val="00A2158D"/>
    <w:rsid w:val="00A21B2C"/>
    <w:rsid w:val="00A21CF7"/>
    <w:rsid w:val="00A21D4C"/>
    <w:rsid w:val="00A21D4E"/>
    <w:rsid w:val="00A21E49"/>
    <w:rsid w:val="00A21EFF"/>
    <w:rsid w:val="00A220A5"/>
    <w:rsid w:val="00A22132"/>
    <w:rsid w:val="00A22430"/>
    <w:rsid w:val="00A2268E"/>
    <w:rsid w:val="00A22EE9"/>
    <w:rsid w:val="00A23065"/>
    <w:rsid w:val="00A23218"/>
    <w:rsid w:val="00A234F3"/>
    <w:rsid w:val="00A239CB"/>
    <w:rsid w:val="00A23EFD"/>
    <w:rsid w:val="00A23F6D"/>
    <w:rsid w:val="00A243E8"/>
    <w:rsid w:val="00A24897"/>
    <w:rsid w:val="00A24C4E"/>
    <w:rsid w:val="00A24E99"/>
    <w:rsid w:val="00A256BB"/>
    <w:rsid w:val="00A2584E"/>
    <w:rsid w:val="00A25911"/>
    <w:rsid w:val="00A26924"/>
    <w:rsid w:val="00A26DA6"/>
    <w:rsid w:val="00A27240"/>
    <w:rsid w:val="00A279B1"/>
    <w:rsid w:val="00A27A9E"/>
    <w:rsid w:val="00A27AC2"/>
    <w:rsid w:val="00A30122"/>
    <w:rsid w:val="00A30160"/>
    <w:rsid w:val="00A301AA"/>
    <w:rsid w:val="00A302FA"/>
    <w:rsid w:val="00A30308"/>
    <w:rsid w:val="00A3084A"/>
    <w:rsid w:val="00A308B0"/>
    <w:rsid w:val="00A3108F"/>
    <w:rsid w:val="00A31842"/>
    <w:rsid w:val="00A319F3"/>
    <w:rsid w:val="00A31A86"/>
    <w:rsid w:val="00A31D15"/>
    <w:rsid w:val="00A31D6E"/>
    <w:rsid w:val="00A31D8A"/>
    <w:rsid w:val="00A3209A"/>
    <w:rsid w:val="00A326B0"/>
    <w:rsid w:val="00A32AFD"/>
    <w:rsid w:val="00A32C3C"/>
    <w:rsid w:val="00A32D3B"/>
    <w:rsid w:val="00A32FEE"/>
    <w:rsid w:val="00A3375C"/>
    <w:rsid w:val="00A337DA"/>
    <w:rsid w:val="00A33E19"/>
    <w:rsid w:val="00A34498"/>
    <w:rsid w:val="00A34CE9"/>
    <w:rsid w:val="00A34D66"/>
    <w:rsid w:val="00A351E0"/>
    <w:rsid w:val="00A355B8"/>
    <w:rsid w:val="00A35E16"/>
    <w:rsid w:val="00A36055"/>
    <w:rsid w:val="00A3608C"/>
    <w:rsid w:val="00A36381"/>
    <w:rsid w:val="00A36386"/>
    <w:rsid w:val="00A36D3E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081"/>
    <w:rsid w:val="00A41E61"/>
    <w:rsid w:val="00A4230F"/>
    <w:rsid w:val="00A4250C"/>
    <w:rsid w:val="00A431F2"/>
    <w:rsid w:val="00A4332D"/>
    <w:rsid w:val="00A43448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EE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EB"/>
    <w:rsid w:val="00A517F2"/>
    <w:rsid w:val="00A51B78"/>
    <w:rsid w:val="00A520E3"/>
    <w:rsid w:val="00A52184"/>
    <w:rsid w:val="00A52869"/>
    <w:rsid w:val="00A528C8"/>
    <w:rsid w:val="00A52AB3"/>
    <w:rsid w:val="00A52B64"/>
    <w:rsid w:val="00A53306"/>
    <w:rsid w:val="00A5333E"/>
    <w:rsid w:val="00A5378C"/>
    <w:rsid w:val="00A539CE"/>
    <w:rsid w:val="00A5411E"/>
    <w:rsid w:val="00A545D9"/>
    <w:rsid w:val="00A545FC"/>
    <w:rsid w:val="00A546F3"/>
    <w:rsid w:val="00A54914"/>
    <w:rsid w:val="00A5492B"/>
    <w:rsid w:val="00A550F2"/>
    <w:rsid w:val="00A5536E"/>
    <w:rsid w:val="00A557C1"/>
    <w:rsid w:val="00A56306"/>
    <w:rsid w:val="00A5668A"/>
    <w:rsid w:val="00A569EB"/>
    <w:rsid w:val="00A57118"/>
    <w:rsid w:val="00A57189"/>
    <w:rsid w:val="00A575B9"/>
    <w:rsid w:val="00A576AE"/>
    <w:rsid w:val="00A60227"/>
    <w:rsid w:val="00A6058B"/>
    <w:rsid w:val="00A6059C"/>
    <w:rsid w:val="00A6095F"/>
    <w:rsid w:val="00A60C56"/>
    <w:rsid w:val="00A613CC"/>
    <w:rsid w:val="00A61497"/>
    <w:rsid w:val="00A6152D"/>
    <w:rsid w:val="00A616C6"/>
    <w:rsid w:val="00A61DEF"/>
    <w:rsid w:val="00A61EBC"/>
    <w:rsid w:val="00A62017"/>
    <w:rsid w:val="00A63007"/>
    <w:rsid w:val="00A638B9"/>
    <w:rsid w:val="00A63CEE"/>
    <w:rsid w:val="00A63E4E"/>
    <w:rsid w:val="00A6404A"/>
    <w:rsid w:val="00A64670"/>
    <w:rsid w:val="00A64D20"/>
    <w:rsid w:val="00A64F6A"/>
    <w:rsid w:val="00A6567A"/>
    <w:rsid w:val="00A65A25"/>
    <w:rsid w:val="00A65ADB"/>
    <w:rsid w:val="00A65B15"/>
    <w:rsid w:val="00A65D2C"/>
    <w:rsid w:val="00A65E27"/>
    <w:rsid w:val="00A66268"/>
    <w:rsid w:val="00A666B5"/>
    <w:rsid w:val="00A66A96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75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287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3B"/>
    <w:rsid w:val="00A8129C"/>
    <w:rsid w:val="00A813DD"/>
    <w:rsid w:val="00A81559"/>
    <w:rsid w:val="00A816A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3DFA"/>
    <w:rsid w:val="00A8429A"/>
    <w:rsid w:val="00A8472B"/>
    <w:rsid w:val="00A8494E"/>
    <w:rsid w:val="00A85110"/>
    <w:rsid w:val="00A8527B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624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1DE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B0B"/>
    <w:rsid w:val="00AA1C99"/>
    <w:rsid w:val="00AA1D8A"/>
    <w:rsid w:val="00AA284E"/>
    <w:rsid w:val="00AA2ABA"/>
    <w:rsid w:val="00AA3477"/>
    <w:rsid w:val="00AA3C9F"/>
    <w:rsid w:val="00AA3F9D"/>
    <w:rsid w:val="00AA41C1"/>
    <w:rsid w:val="00AA43EE"/>
    <w:rsid w:val="00AA4813"/>
    <w:rsid w:val="00AA49FA"/>
    <w:rsid w:val="00AA4E23"/>
    <w:rsid w:val="00AA4FE4"/>
    <w:rsid w:val="00AA5263"/>
    <w:rsid w:val="00AA61A9"/>
    <w:rsid w:val="00AA6B6C"/>
    <w:rsid w:val="00AA6B7A"/>
    <w:rsid w:val="00AA6EDF"/>
    <w:rsid w:val="00AA6EF8"/>
    <w:rsid w:val="00AA706A"/>
    <w:rsid w:val="00AA7325"/>
    <w:rsid w:val="00AA7590"/>
    <w:rsid w:val="00AA76D5"/>
    <w:rsid w:val="00AA7F0B"/>
    <w:rsid w:val="00AB0319"/>
    <w:rsid w:val="00AB070D"/>
    <w:rsid w:val="00AB08D7"/>
    <w:rsid w:val="00AB0925"/>
    <w:rsid w:val="00AB0F32"/>
    <w:rsid w:val="00AB0F6C"/>
    <w:rsid w:val="00AB0F92"/>
    <w:rsid w:val="00AB1713"/>
    <w:rsid w:val="00AB2905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998"/>
    <w:rsid w:val="00AB5A85"/>
    <w:rsid w:val="00AB5C4A"/>
    <w:rsid w:val="00AB6223"/>
    <w:rsid w:val="00AB6552"/>
    <w:rsid w:val="00AB6824"/>
    <w:rsid w:val="00AB6D87"/>
    <w:rsid w:val="00AB70B7"/>
    <w:rsid w:val="00AB725A"/>
    <w:rsid w:val="00AB7546"/>
    <w:rsid w:val="00AB76C0"/>
    <w:rsid w:val="00AB7AC3"/>
    <w:rsid w:val="00AB7CA6"/>
    <w:rsid w:val="00AB7EDA"/>
    <w:rsid w:val="00AC0296"/>
    <w:rsid w:val="00AC04A3"/>
    <w:rsid w:val="00AC0952"/>
    <w:rsid w:val="00AC09E6"/>
    <w:rsid w:val="00AC1077"/>
    <w:rsid w:val="00AC14A1"/>
    <w:rsid w:val="00AC16D0"/>
    <w:rsid w:val="00AC1D4D"/>
    <w:rsid w:val="00AC1E4D"/>
    <w:rsid w:val="00AC1F39"/>
    <w:rsid w:val="00AC2050"/>
    <w:rsid w:val="00AC2CBF"/>
    <w:rsid w:val="00AC2D6B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331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1F3"/>
    <w:rsid w:val="00AD27DC"/>
    <w:rsid w:val="00AD288E"/>
    <w:rsid w:val="00AD2A42"/>
    <w:rsid w:val="00AD2CF6"/>
    <w:rsid w:val="00AD3001"/>
    <w:rsid w:val="00AD31F9"/>
    <w:rsid w:val="00AD34F9"/>
    <w:rsid w:val="00AD38CB"/>
    <w:rsid w:val="00AD47A7"/>
    <w:rsid w:val="00AD4B69"/>
    <w:rsid w:val="00AD4D8E"/>
    <w:rsid w:val="00AD52C3"/>
    <w:rsid w:val="00AD5401"/>
    <w:rsid w:val="00AD573E"/>
    <w:rsid w:val="00AD5972"/>
    <w:rsid w:val="00AD59F9"/>
    <w:rsid w:val="00AD5F7D"/>
    <w:rsid w:val="00AD6136"/>
    <w:rsid w:val="00AD6380"/>
    <w:rsid w:val="00AD6797"/>
    <w:rsid w:val="00AD6C0C"/>
    <w:rsid w:val="00AD6C4F"/>
    <w:rsid w:val="00AD6EA4"/>
    <w:rsid w:val="00AD6F74"/>
    <w:rsid w:val="00AD713D"/>
    <w:rsid w:val="00AD729C"/>
    <w:rsid w:val="00AD7691"/>
    <w:rsid w:val="00AD7766"/>
    <w:rsid w:val="00AD77F0"/>
    <w:rsid w:val="00AE0428"/>
    <w:rsid w:val="00AE0553"/>
    <w:rsid w:val="00AE099B"/>
    <w:rsid w:val="00AE180A"/>
    <w:rsid w:val="00AE1F7F"/>
    <w:rsid w:val="00AE22AE"/>
    <w:rsid w:val="00AE23E2"/>
    <w:rsid w:val="00AE260B"/>
    <w:rsid w:val="00AE276E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6C6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BD0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AA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43C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1D4"/>
    <w:rsid w:val="00B013FB"/>
    <w:rsid w:val="00B016FF"/>
    <w:rsid w:val="00B0208F"/>
    <w:rsid w:val="00B02323"/>
    <w:rsid w:val="00B02437"/>
    <w:rsid w:val="00B02705"/>
    <w:rsid w:val="00B02C22"/>
    <w:rsid w:val="00B032B1"/>
    <w:rsid w:val="00B03BF5"/>
    <w:rsid w:val="00B03FC9"/>
    <w:rsid w:val="00B04313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AA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0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17FFB"/>
    <w:rsid w:val="00B20424"/>
    <w:rsid w:val="00B20D54"/>
    <w:rsid w:val="00B20E6F"/>
    <w:rsid w:val="00B213E6"/>
    <w:rsid w:val="00B214CA"/>
    <w:rsid w:val="00B21D3F"/>
    <w:rsid w:val="00B2249B"/>
    <w:rsid w:val="00B22555"/>
    <w:rsid w:val="00B2320D"/>
    <w:rsid w:val="00B234ED"/>
    <w:rsid w:val="00B23B48"/>
    <w:rsid w:val="00B246A7"/>
    <w:rsid w:val="00B24975"/>
    <w:rsid w:val="00B24D16"/>
    <w:rsid w:val="00B25118"/>
    <w:rsid w:val="00B2562E"/>
    <w:rsid w:val="00B259A4"/>
    <w:rsid w:val="00B25C03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746"/>
    <w:rsid w:val="00B3294B"/>
    <w:rsid w:val="00B32B83"/>
    <w:rsid w:val="00B32C1A"/>
    <w:rsid w:val="00B33A30"/>
    <w:rsid w:val="00B33BB0"/>
    <w:rsid w:val="00B341CB"/>
    <w:rsid w:val="00B34B59"/>
    <w:rsid w:val="00B35052"/>
    <w:rsid w:val="00B352D6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358"/>
    <w:rsid w:val="00B454DB"/>
    <w:rsid w:val="00B457E9"/>
    <w:rsid w:val="00B45830"/>
    <w:rsid w:val="00B458AB"/>
    <w:rsid w:val="00B45D7B"/>
    <w:rsid w:val="00B45D84"/>
    <w:rsid w:val="00B46180"/>
    <w:rsid w:val="00B4737A"/>
    <w:rsid w:val="00B474D3"/>
    <w:rsid w:val="00B478CB"/>
    <w:rsid w:val="00B47A77"/>
    <w:rsid w:val="00B47A87"/>
    <w:rsid w:val="00B47C7E"/>
    <w:rsid w:val="00B50225"/>
    <w:rsid w:val="00B505C1"/>
    <w:rsid w:val="00B506B2"/>
    <w:rsid w:val="00B50D2D"/>
    <w:rsid w:val="00B50F50"/>
    <w:rsid w:val="00B515CB"/>
    <w:rsid w:val="00B5223B"/>
    <w:rsid w:val="00B52324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6F4"/>
    <w:rsid w:val="00B56BCA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2510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4FB0"/>
    <w:rsid w:val="00B650B8"/>
    <w:rsid w:val="00B65B2E"/>
    <w:rsid w:val="00B65C55"/>
    <w:rsid w:val="00B662A4"/>
    <w:rsid w:val="00B66DDB"/>
    <w:rsid w:val="00B67668"/>
    <w:rsid w:val="00B677DA"/>
    <w:rsid w:val="00B67BC4"/>
    <w:rsid w:val="00B67D86"/>
    <w:rsid w:val="00B67D8D"/>
    <w:rsid w:val="00B7017C"/>
    <w:rsid w:val="00B70329"/>
    <w:rsid w:val="00B70370"/>
    <w:rsid w:val="00B70621"/>
    <w:rsid w:val="00B7083A"/>
    <w:rsid w:val="00B70988"/>
    <w:rsid w:val="00B709C4"/>
    <w:rsid w:val="00B7162A"/>
    <w:rsid w:val="00B71E2A"/>
    <w:rsid w:val="00B721EC"/>
    <w:rsid w:val="00B72364"/>
    <w:rsid w:val="00B7236E"/>
    <w:rsid w:val="00B7287C"/>
    <w:rsid w:val="00B72927"/>
    <w:rsid w:val="00B72C05"/>
    <w:rsid w:val="00B72D8F"/>
    <w:rsid w:val="00B72DEE"/>
    <w:rsid w:val="00B72E54"/>
    <w:rsid w:val="00B72F32"/>
    <w:rsid w:val="00B73023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BA0"/>
    <w:rsid w:val="00B76C05"/>
    <w:rsid w:val="00B76C91"/>
    <w:rsid w:val="00B76CD9"/>
    <w:rsid w:val="00B77174"/>
    <w:rsid w:val="00B77775"/>
    <w:rsid w:val="00B77901"/>
    <w:rsid w:val="00B77B5F"/>
    <w:rsid w:val="00B80053"/>
    <w:rsid w:val="00B8058C"/>
    <w:rsid w:val="00B8071F"/>
    <w:rsid w:val="00B80886"/>
    <w:rsid w:val="00B80AB1"/>
    <w:rsid w:val="00B80C4C"/>
    <w:rsid w:val="00B815E5"/>
    <w:rsid w:val="00B81625"/>
    <w:rsid w:val="00B81ADD"/>
    <w:rsid w:val="00B81C5A"/>
    <w:rsid w:val="00B82206"/>
    <w:rsid w:val="00B8226D"/>
    <w:rsid w:val="00B8241E"/>
    <w:rsid w:val="00B829D9"/>
    <w:rsid w:val="00B82A2C"/>
    <w:rsid w:val="00B82DE0"/>
    <w:rsid w:val="00B837CA"/>
    <w:rsid w:val="00B840CC"/>
    <w:rsid w:val="00B845E6"/>
    <w:rsid w:val="00B84898"/>
    <w:rsid w:val="00B848FB"/>
    <w:rsid w:val="00B84D43"/>
    <w:rsid w:val="00B851C3"/>
    <w:rsid w:val="00B85727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108"/>
    <w:rsid w:val="00B903CF"/>
    <w:rsid w:val="00B91626"/>
    <w:rsid w:val="00B918FF"/>
    <w:rsid w:val="00B91A7E"/>
    <w:rsid w:val="00B91F0A"/>
    <w:rsid w:val="00B926A3"/>
    <w:rsid w:val="00B92C33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623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6F3E"/>
    <w:rsid w:val="00BA7663"/>
    <w:rsid w:val="00BB0362"/>
    <w:rsid w:val="00BB03D7"/>
    <w:rsid w:val="00BB049E"/>
    <w:rsid w:val="00BB0AEE"/>
    <w:rsid w:val="00BB293C"/>
    <w:rsid w:val="00BB310A"/>
    <w:rsid w:val="00BB32CE"/>
    <w:rsid w:val="00BB32E1"/>
    <w:rsid w:val="00BB3CA0"/>
    <w:rsid w:val="00BB4024"/>
    <w:rsid w:val="00BB4070"/>
    <w:rsid w:val="00BB40F1"/>
    <w:rsid w:val="00BB420D"/>
    <w:rsid w:val="00BB4588"/>
    <w:rsid w:val="00BB4F4B"/>
    <w:rsid w:val="00BB4F7F"/>
    <w:rsid w:val="00BB58FE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7E2"/>
    <w:rsid w:val="00BC0AD9"/>
    <w:rsid w:val="00BC0B84"/>
    <w:rsid w:val="00BC1453"/>
    <w:rsid w:val="00BC199A"/>
    <w:rsid w:val="00BC1C19"/>
    <w:rsid w:val="00BC237A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2C4"/>
    <w:rsid w:val="00BC456D"/>
    <w:rsid w:val="00BC48AB"/>
    <w:rsid w:val="00BC55D7"/>
    <w:rsid w:val="00BC5964"/>
    <w:rsid w:val="00BC5A35"/>
    <w:rsid w:val="00BC5F4D"/>
    <w:rsid w:val="00BC63F7"/>
    <w:rsid w:val="00BC6E23"/>
    <w:rsid w:val="00BC6F42"/>
    <w:rsid w:val="00BC7089"/>
    <w:rsid w:val="00BC7A3F"/>
    <w:rsid w:val="00BC7CC7"/>
    <w:rsid w:val="00BD0ACA"/>
    <w:rsid w:val="00BD1235"/>
    <w:rsid w:val="00BD15E9"/>
    <w:rsid w:val="00BD16C9"/>
    <w:rsid w:val="00BD1C5C"/>
    <w:rsid w:val="00BD2011"/>
    <w:rsid w:val="00BD2638"/>
    <w:rsid w:val="00BD3166"/>
    <w:rsid w:val="00BD3293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018"/>
    <w:rsid w:val="00BD615C"/>
    <w:rsid w:val="00BD64C5"/>
    <w:rsid w:val="00BD6AB0"/>
    <w:rsid w:val="00BD6B70"/>
    <w:rsid w:val="00BD6D37"/>
    <w:rsid w:val="00BD6DED"/>
    <w:rsid w:val="00BD6EB7"/>
    <w:rsid w:val="00BD700B"/>
    <w:rsid w:val="00BD700C"/>
    <w:rsid w:val="00BD76AB"/>
    <w:rsid w:val="00BD7C53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E7EE3"/>
    <w:rsid w:val="00BF00A1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A37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8EA"/>
    <w:rsid w:val="00BF7B91"/>
    <w:rsid w:val="00C0097A"/>
    <w:rsid w:val="00C01286"/>
    <w:rsid w:val="00C0156A"/>
    <w:rsid w:val="00C01593"/>
    <w:rsid w:val="00C01648"/>
    <w:rsid w:val="00C01C15"/>
    <w:rsid w:val="00C01E42"/>
    <w:rsid w:val="00C024D4"/>
    <w:rsid w:val="00C027A4"/>
    <w:rsid w:val="00C02881"/>
    <w:rsid w:val="00C02D51"/>
    <w:rsid w:val="00C04390"/>
    <w:rsid w:val="00C043AB"/>
    <w:rsid w:val="00C046DB"/>
    <w:rsid w:val="00C04762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869"/>
    <w:rsid w:val="00C07B49"/>
    <w:rsid w:val="00C07F3A"/>
    <w:rsid w:val="00C07F5B"/>
    <w:rsid w:val="00C10278"/>
    <w:rsid w:val="00C10519"/>
    <w:rsid w:val="00C10D96"/>
    <w:rsid w:val="00C11167"/>
    <w:rsid w:val="00C111A9"/>
    <w:rsid w:val="00C113AB"/>
    <w:rsid w:val="00C11717"/>
    <w:rsid w:val="00C11933"/>
    <w:rsid w:val="00C11A43"/>
    <w:rsid w:val="00C11E56"/>
    <w:rsid w:val="00C1219E"/>
    <w:rsid w:val="00C126F8"/>
    <w:rsid w:val="00C1274A"/>
    <w:rsid w:val="00C12810"/>
    <w:rsid w:val="00C12C15"/>
    <w:rsid w:val="00C12EDD"/>
    <w:rsid w:val="00C130F0"/>
    <w:rsid w:val="00C134DA"/>
    <w:rsid w:val="00C13A18"/>
    <w:rsid w:val="00C13DA2"/>
    <w:rsid w:val="00C13DC7"/>
    <w:rsid w:val="00C13E79"/>
    <w:rsid w:val="00C13F48"/>
    <w:rsid w:val="00C142AE"/>
    <w:rsid w:val="00C1453F"/>
    <w:rsid w:val="00C14593"/>
    <w:rsid w:val="00C14632"/>
    <w:rsid w:val="00C14BA7"/>
    <w:rsid w:val="00C14C2B"/>
    <w:rsid w:val="00C14D12"/>
    <w:rsid w:val="00C151C8"/>
    <w:rsid w:val="00C153E3"/>
    <w:rsid w:val="00C15F99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245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5ECB"/>
    <w:rsid w:val="00C26470"/>
    <w:rsid w:val="00C267CB"/>
    <w:rsid w:val="00C27235"/>
    <w:rsid w:val="00C275ED"/>
    <w:rsid w:val="00C27B16"/>
    <w:rsid w:val="00C27BEC"/>
    <w:rsid w:val="00C27F92"/>
    <w:rsid w:val="00C302B1"/>
    <w:rsid w:val="00C30424"/>
    <w:rsid w:val="00C31326"/>
    <w:rsid w:val="00C319B0"/>
    <w:rsid w:val="00C31B67"/>
    <w:rsid w:val="00C31BAD"/>
    <w:rsid w:val="00C31F0B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47B"/>
    <w:rsid w:val="00C36535"/>
    <w:rsid w:val="00C3663C"/>
    <w:rsid w:val="00C36E50"/>
    <w:rsid w:val="00C372D5"/>
    <w:rsid w:val="00C375A4"/>
    <w:rsid w:val="00C377C9"/>
    <w:rsid w:val="00C37C5D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0D0"/>
    <w:rsid w:val="00C457EC"/>
    <w:rsid w:val="00C458B1"/>
    <w:rsid w:val="00C45D3A"/>
    <w:rsid w:val="00C471B8"/>
    <w:rsid w:val="00C471BF"/>
    <w:rsid w:val="00C4726B"/>
    <w:rsid w:val="00C47A7A"/>
    <w:rsid w:val="00C50B98"/>
    <w:rsid w:val="00C50DB5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0764"/>
    <w:rsid w:val="00C60A36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22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2C8"/>
    <w:rsid w:val="00C66499"/>
    <w:rsid w:val="00C66922"/>
    <w:rsid w:val="00C66B48"/>
    <w:rsid w:val="00C66C65"/>
    <w:rsid w:val="00C67D57"/>
    <w:rsid w:val="00C67FE9"/>
    <w:rsid w:val="00C700C1"/>
    <w:rsid w:val="00C703CA"/>
    <w:rsid w:val="00C707EB"/>
    <w:rsid w:val="00C708B3"/>
    <w:rsid w:val="00C70903"/>
    <w:rsid w:val="00C7097C"/>
    <w:rsid w:val="00C709D5"/>
    <w:rsid w:val="00C70C17"/>
    <w:rsid w:val="00C70DC7"/>
    <w:rsid w:val="00C716A9"/>
    <w:rsid w:val="00C71EEF"/>
    <w:rsid w:val="00C72057"/>
    <w:rsid w:val="00C72135"/>
    <w:rsid w:val="00C7243E"/>
    <w:rsid w:val="00C72A69"/>
    <w:rsid w:val="00C734AE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C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092"/>
    <w:rsid w:val="00C804DD"/>
    <w:rsid w:val="00C80570"/>
    <w:rsid w:val="00C809DC"/>
    <w:rsid w:val="00C80AC8"/>
    <w:rsid w:val="00C80B91"/>
    <w:rsid w:val="00C80E59"/>
    <w:rsid w:val="00C815AB"/>
    <w:rsid w:val="00C81AB5"/>
    <w:rsid w:val="00C81E76"/>
    <w:rsid w:val="00C827F6"/>
    <w:rsid w:val="00C828A3"/>
    <w:rsid w:val="00C82DEB"/>
    <w:rsid w:val="00C83195"/>
    <w:rsid w:val="00C837DD"/>
    <w:rsid w:val="00C83F3E"/>
    <w:rsid w:val="00C8498B"/>
    <w:rsid w:val="00C84A5A"/>
    <w:rsid w:val="00C84C75"/>
    <w:rsid w:val="00C85029"/>
    <w:rsid w:val="00C85403"/>
    <w:rsid w:val="00C85A09"/>
    <w:rsid w:val="00C85F9B"/>
    <w:rsid w:val="00C86579"/>
    <w:rsid w:val="00C869AE"/>
    <w:rsid w:val="00C86B19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79E"/>
    <w:rsid w:val="00C9680C"/>
    <w:rsid w:val="00C96E94"/>
    <w:rsid w:val="00C97401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6A85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1C6"/>
    <w:rsid w:val="00CB2B7B"/>
    <w:rsid w:val="00CB2E53"/>
    <w:rsid w:val="00CB2FEE"/>
    <w:rsid w:val="00CB36E3"/>
    <w:rsid w:val="00CB38E1"/>
    <w:rsid w:val="00CB4231"/>
    <w:rsid w:val="00CB4810"/>
    <w:rsid w:val="00CB4FF2"/>
    <w:rsid w:val="00CB504E"/>
    <w:rsid w:val="00CB509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676"/>
    <w:rsid w:val="00CB771E"/>
    <w:rsid w:val="00CB7C17"/>
    <w:rsid w:val="00CB7C71"/>
    <w:rsid w:val="00CB7D5D"/>
    <w:rsid w:val="00CC025E"/>
    <w:rsid w:val="00CC0590"/>
    <w:rsid w:val="00CC0598"/>
    <w:rsid w:val="00CC07B8"/>
    <w:rsid w:val="00CC09FF"/>
    <w:rsid w:val="00CC0DD7"/>
    <w:rsid w:val="00CC0E93"/>
    <w:rsid w:val="00CC1133"/>
    <w:rsid w:val="00CC1372"/>
    <w:rsid w:val="00CC1407"/>
    <w:rsid w:val="00CC1895"/>
    <w:rsid w:val="00CC197A"/>
    <w:rsid w:val="00CC1CC1"/>
    <w:rsid w:val="00CC1E88"/>
    <w:rsid w:val="00CC23C1"/>
    <w:rsid w:val="00CC24E2"/>
    <w:rsid w:val="00CC250C"/>
    <w:rsid w:val="00CC26D4"/>
    <w:rsid w:val="00CC277C"/>
    <w:rsid w:val="00CC2A17"/>
    <w:rsid w:val="00CC2E1D"/>
    <w:rsid w:val="00CC3BED"/>
    <w:rsid w:val="00CC508F"/>
    <w:rsid w:val="00CC5921"/>
    <w:rsid w:val="00CC5CFA"/>
    <w:rsid w:val="00CC5D98"/>
    <w:rsid w:val="00CC5E8A"/>
    <w:rsid w:val="00CC5FFE"/>
    <w:rsid w:val="00CC640A"/>
    <w:rsid w:val="00CC69C4"/>
    <w:rsid w:val="00CC6D0B"/>
    <w:rsid w:val="00CC6DBF"/>
    <w:rsid w:val="00CC72EE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66D"/>
    <w:rsid w:val="00CD6747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5E8"/>
    <w:rsid w:val="00CE1910"/>
    <w:rsid w:val="00CE1CF9"/>
    <w:rsid w:val="00CE23D6"/>
    <w:rsid w:val="00CE2483"/>
    <w:rsid w:val="00CE260B"/>
    <w:rsid w:val="00CE2B3A"/>
    <w:rsid w:val="00CE2FC5"/>
    <w:rsid w:val="00CE30F3"/>
    <w:rsid w:val="00CE3D00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FAB"/>
    <w:rsid w:val="00CF12A7"/>
    <w:rsid w:val="00CF1494"/>
    <w:rsid w:val="00CF15D4"/>
    <w:rsid w:val="00CF1AB3"/>
    <w:rsid w:val="00CF1D02"/>
    <w:rsid w:val="00CF214B"/>
    <w:rsid w:val="00CF23F3"/>
    <w:rsid w:val="00CF25EC"/>
    <w:rsid w:val="00CF28E8"/>
    <w:rsid w:val="00CF3230"/>
    <w:rsid w:val="00CF32E9"/>
    <w:rsid w:val="00CF34C0"/>
    <w:rsid w:val="00CF3CA4"/>
    <w:rsid w:val="00CF3E2F"/>
    <w:rsid w:val="00CF451F"/>
    <w:rsid w:val="00CF4AF3"/>
    <w:rsid w:val="00CF55A1"/>
    <w:rsid w:val="00CF55DC"/>
    <w:rsid w:val="00CF5805"/>
    <w:rsid w:val="00CF58D8"/>
    <w:rsid w:val="00CF5CD0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7D"/>
    <w:rsid w:val="00D014CB"/>
    <w:rsid w:val="00D01665"/>
    <w:rsid w:val="00D0172F"/>
    <w:rsid w:val="00D01894"/>
    <w:rsid w:val="00D01F6E"/>
    <w:rsid w:val="00D026E6"/>
    <w:rsid w:val="00D030AA"/>
    <w:rsid w:val="00D03126"/>
    <w:rsid w:val="00D0312F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0CB9"/>
    <w:rsid w:val="00D112E0"/>
    <w:rsid w:val="00D11329"/>
    <w:rsid w:val="00D115C5"/>
    <w:rsid w:val="00D1204B"/>
    <w:rsid w:val="00D123E6"/>
    <w:rsid w:val="00D127F4"/>
    <w:rsid w:val="00D12B1D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A99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A1C"/>
    <w:rsid w:val="00D22C44"/>
    <w:rsid w:val="00D22E09"/>
    <w:rsid w:val="00D2310C"/>
    <w:rsid w:val="00D23873"/>
    <w:rsid w:val="00D23BD9"/>
    <w:rsid w:val="00D23E67"/>
    <w:rsid w:val="00D23EFE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389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5C6D"/>
    <w:rsid w:val="00D362CF"/>
    <w:rsid w:val="00D36F70"/>
    <w:rsid w:val="00D37463"/>
    <w:rsid w:val="00D37A72"/>
    <w:rsid w:val="00D401A4"/>
    <w:rsid w:val="00D40235"/>
    <w:rsid w:val="00D40344"/>
    <w:rsid w:val="00D40381"/>
    <w:rsid w:val="00D414C0"/>
    <w:rsid w:val="00D41E75"/>
    <w:rsid w:val="00D42AAF"/>
    <w:rsid w:val="00D4318E"/>
    <w:rsid w:val="00D43442"/>
    <w:rsid w:val="00D43654"/>
    <w:rsid w:val="00D4436B"/>
    <w:rsid w:val="00D445A4"/>
    <w:rsid w:val="00D44603"/>
    <w:rsid w:val="00D4478E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A80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6BA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50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2C"/>
    <w:rsid w:val="00D60F56"/>
    <w:rsid w:val="00D610E0"/>
    <w:rsid w:val="00D61418"/>
    <w:rsid w:val="00D61C09"/>
    <w:rsid w:val="00D61CD5"/>
    <w:rsid w:val="00D62114"/>
    <w:rsid w:val="00D62180"/>
    <w:rsid w:val="00D624D4"/>
    <w:rsid w:val="00D628FE"/>
    <w:rsid w:val="00D632CE"/>
    <w:rsid w:val="00D63524"/>
    <w:rsid w:val="00D63544"/>
    <w:rsid w:val="00D63A0E"/>
    <w:rsid w:val="00D63A62"/>
    <w:rsid w:val="00D63CBA"/>
    <w:rsid w:val="00D63FAE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6DA"/>
    <w:rsid w:val="00D679BD"/>
    <w:rsid w:val="00D67EA4"/>
    <w:rsid w:val="00D7013E"/>
    <w:rsid w:val="00D70494"/>
    <w:rsid w:val="00D70507"/>
    <w:rsid w:val="00D70A3C"/>
    <w:rsid w:val="00D71139"/>
    <w:rsid w:val="00D71471"/>
    <w:rsid w:val="00D72129"/>
    <w:rsid w:val="00D72585"/>
    <w:rsid w:val="00D72FDB"/>
    <w:rsid w:val="00D72FF0"/>
    <w:rsid w:val="00D73310"/>
    <w:rsid w:val="00D734C2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AE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8C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0FA"/>
    <w:rsid w:val="00D84287"/>
    <w:rsid w:val="00D846A8"/>
    <w:rsid w:val="00D85060"/>
    <w:rsid w:val="00D8567D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E7"/>
    <w:rsid w:val="00D900F8"/>
    <w:rsid w:val="00D901A5"/>
    <w:rsid w:val="00D903A3"/>
    <w:rsid w:val="00D9052B"/>
    <w:rsid w:val="00D905BB"/>
    <w:rsid w:val="00D905E4"/>
    <w:rsid w:val="00D90955"/>
    <w:rsid w:val="00D90A48"/>
    <w:rsid w:val="00D90AEA"/>
    <w:rsid w:val="00D90C96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D54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694"/>
    <w:rsid w:val="00DA0841"/>
    <w:rsid w:val="00DA0CC5"/>
    <w:rsid w:val="00DA0EFA"/>
    <w:rsid w:val="00DA1355"/>
    <w:rsid w:val="00DA20D7"/>
    <w:rsid w:val="00DA2106"/>
    <w:rsid w:val="00DA2167"/>
    <w:rsid w:val="00DA2A8C"/>
    <w:rsid w:val="00DA32EE"/>
    <w:rsid w:val="00DA369F"/>
    <w:rsid w:val="00DA37F2"/>
    <w:rsid w:val="00DA3808"/>
    <w:rsid w:val="00DA3ED7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13A"/>
    <w:rsid w:val="00DA7895"/>
    <w:rsid w:val="00DA7CF9"/>
    <w:rsid w:val="00DA7D3D"/>
    <w:rsid w:val="00DA7E9A"/>
    <w:rsid w:val="00DA7EDD"/>
    <w:rsid w:val="00DB008F"/>
    <w:rsid w:val="00DB0120"/>
    <w:rsid w:val="00DB02D5"/>
    <w:rsid w:val="00DB0F5D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488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3B0B"/>
    <w:rsid w:val="00DC4063"/>
    <w:rsid w:val="00DC4083"/>
    <w:rsid w:val="00DC4089"/>
    <w:rsid w:val="00DC4866"/>
    <w:rsid w:val="00DC522D"/>
    <w:rsid w:val="00DC530F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9E5"/>
    <w:rsid w:val="00DC7EF9"/>
    <w:rsid w:val="00DD0572"/>
    <w:rsid w:val="00DD087C"/>
    <w:rsid w:val="00DD08D1"/>
    <w:rsid w:val="00DD0A4C"/>
    <w:rsid w:val="00DD0B3B"/>
    <w:rsid w:val="00DD0B98"/>
    <w:rsid w:val="00DD1123"/>
    <w:rsid w:val="00DD12B9"/>
    <w:rsid w:val="00DD1439"/>
    <w:rsid w:val="00DD1FC5"/>
    <w:rsid w:val="00DD21F0"/>
    <w:rsid w:val="00DD22AC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210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161"/>
    <w:rsid w:val="00DE2402"/>
    <w:rsid w:val="00DE2836"/>
    <w:rsid w:val="00DE2C5A"/>
    <w:rsid w:val="00DE2D8D"/>
    <w:rsid w:val="00DE2F47"/>
    <w:rsid w:val="00DE3298"/>
    <w:rsid w:val="00DE3723"/>
    <w:rsid w:val="00DE376B"/>
    <w:rsid w:val="00DE39E4"/>
    <w:rsid w:val="00DE3B2C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42D"/>
    <w:rsid w:val="00DF2775"/>
    <w:rsid w:val="00DF2D22"/>
    <w:rsid w:val="00DF3658"/>
    <w:rsid w:val="00DF3811"/>
    <w:rsid w:val="00DF38EA"/>
    <w:rsid w:val="00DF4038"/>
    <w:rsid w:val="00DF4362"/>
    <w:rsid w:val="00DF4382"/>
    <w:rsid w:val="00DF49FC"/>
    <w:rsid w:val="00DF4B2B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BAB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896"/>
    <w:rsid w:val="00E03995"/>
    <w:rsid w:val="00E03C76"/>
    <w:rsid w:val="00E03D37"/>
    <w:rsid w:val="00E03DE5"/>
    <w:rsid w:val="00E0406F"/>
    <w:rsid w:val="00E040DA"/>
    <w:rsid w:val="00E0429F"/>
    <w:rsid w:val="00E042C7"/>
    <w:rsid w:val="00E04665"/>
    <w:rsid w:val="00E04896"/>
    <w:rsid w:val="00E04C56"/>
    <w:rsid w:val="00E05068"/>
    <w:rsid w:val="00E057B9"/>
    <w:rsid w:val="00E059E6"/>
    <w:rsid w:val="00E05CCB"/>
    <w:rsid w:val="00E05DA5"/>
    <w:rsid w:val="00E05DFD"/>
    <w:rsid w:val="00E05F7D"/>
    <w:rsid w:val="00E05F97"/>
    <w:rsid w:val="00E062BD"/>
    <w:rsid w:val="00E0691C"/>
    <w:rsid w:val="00E06A02"/>
    <w:rsid w:val="00E06CAC"/>
    <w:rsid w:val="00E06ED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AB6"/>
    <w:rsid w:val="00E10B64"/>
    <w:rsid w:val="00E10C72"/>
    <w:rsid w:val="00E110FC"/>
    <w:rsid w:val="00E112DB"/>
    <w:rsid w:val="00E11527"/>
    <w:rsid w:val="00E11AED"/>
    <w:rsid w:val="00E12266"/>
    <w:rsid w:val="00E12586"/>
    <w:rsid w:val="00E1274E"/>
    <w:rsid w:val="00E127CE"/>
    <w:rsid w:val="00E128D7"/>
    <w:rsid w:val="00E1304C"/>
    <w:rsid w:val="00E13122"/>
    <w:rsid w:val="00E135FF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537"/>
    <w:rsid w:val="00E17F6E"/>
    <w:rsid w:val="00E2001C"/>
    <w:rsid w:val="00E20180"/>
    <w:rsid w:val="00E204A7"/>
    <w:rsid w:val="00E207C9"/>
    <w:rsid w:val="00E2093A"/>
    <w:rsid w:val="00E2126D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27"/>
    <w:rsid w:val="00E24793"/>
    <w:rsid w:val="00E24DBB"/>
    <w:rsid w:val="00E24FF1"/>
    <w:rsid w:val="00E252BD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117"/>
    <w:rsid w:val="00E304B2"/>
    <w:rsid w:val="00E304F1"/>
    <w:rsid w:val="00E3055E"/>
    <w:rsid w:val="00E30A25"/>
    <w:rsid w:val="00E30DF2"/>
    <w:rsid w:val="00E32164"/>
    <w:rsid w:val="00E32396"/>
    <w:rsid w:val="00E329DC"/>
    <w:rsid w:val="00E32CC0"/>
    <w:rsid w:val="00E331E7"/>
    <w:rsid w:val="00E33580"/>
    <w:rsid w:val="00E33634"/>
    <w:rsid w:val="00E3376E"/>
    <w:rsid w:val="00E34038"/>
    <w:rsid w:val="00E34377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4D6"/>
    <w:rsid w:val="00E37E05"/>
    <w:rsid w:val="00E37E08"/>
    <w:rsid w:val="00E37E43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C88"/>
    <w:rsid w:val="00E42E6F"/>
    <w:rsid w:val="00E4390A"/>
    <w:rsid w:val="00E43A28"/>
    <w:rsid w:val="00E43B9E"/>
    <w:rsid w:val="00E43E90"/>
    <w:rsid w:val="00E44146"/>
    <w:rsid w:val="00E4437A"/>
    <w:rsid w:val="00E4459F"/>
    <w:rsid w:val="00E44F72"/>
    <w:rsid w:val="00E45038"/>
    <w:rsid w:val="00E45065"/>
    <w:rsid w:val="00E4515F"/>
    <w:rsid w:val="00E45796"/>
    <w:rsid w:val="00E45BD5"/>
    <w:rsid w:val="00E45FAE"/>
    <w:rsid w:val="00E46A17"/>
    <w:rsid w:val="00E46DB2"/>
    <w:rsid w:val="00E46F8C"/>
    <w:rsid w:val="00E4750C"/>
    <w:rsid w:val="00E4783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C29"/>
    <w:rsid w:val="00E52ECC"/>
    <w:rsid w:val="00E53693"/>
    <w:rsid w:val="00E53986"/>
    <w:rsid w:val="00E53B2C"/>
    <w:rsid w:val="00E53EE1"/>
    <w:rsid w:val="00E53FA0"/>
    <w:rsid w:val="00E5409F"/>
    <w:rsid w:val="00E54510"/>
    <w:rsid w:val="00E5461B"/>
    <w:rsid w:val="00E546F1"/>
    <w:rsid w:val="00E5499C"/>
    <w:rsid w:val="00E54AE0"/>
    <w:rsid w:val="00E54CCD"/>
    <w:rsid w:val="00E54E52"/>
    <w:rsid w:val="00E557D8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1C7"/>
    <w:rsid w:val="00E65205"/>
    <w:rsid w:val="00E65654"/>
    <w:rsid w:val="00E65BFC"/>
    <w:rsid w:val="00E65C96"/>
    <w:rsid w:val="00E664C8"/>
    <w:rsid w:val="00E6651F"/>
    <w:rsid w:val="00E66550"/>
    <w:rsid w:val="00E66827"/>
    <w:rsid w:val="00E66E7E"/>
    <w:rsid w:val="00E67276"/>
    <w:rsid w:val="00E67DED"/>
    <w:rsid w:val="00E67E37"/>
    <w:rsid w:val="00E67F13"/>
    <w:rsid w:val="00E7058F"/>
    <w:rsid w:val="00E7067B"/>
    <w:rsid w:val="00E70870"/>
    <w:rsid w:val="00E7092A"/>
    <w:rsid w:val="00E70AA9"/>
    <w:rsid w:val="00E70B2A"/>
    <w:rsid w:val="00E70F7A"/>
    <w:rsid w:val="00E71806"/>
    <w:rsid w:val="00E71851"/>
    <w:rsid w:val="00E71B31"/>
    <w:rsid w:val="00E71ED5"/>
    <w:rsid w:val="00E72901"/>
    <w:rsid w:val="00E72DC7"/>
    <w:rsid w:val="00E736D8"/>
    <w:rsid w:val="00E74108"/>
    <w:rsid w:val="00E74163"/>
    <w:rsid w:val="00E74179"/>
    <w:rsid w:val="00E74D7F"/>
    <w:rsid w:val="00E751E5"/>
    <w:rsid w:val="00E75637"/>
    <w:rsid w:val="00E7569F"/>
    <w:rsid w:val="00E760CF"/>
    <w:rsid w:val="00E762D0"/>
    <w:rsid w:val="00E76306"/>
    <w:rsid w:val="00E7638D"/>
    <w:rsid w:val="00E764A8"/>
    <w:rsid w:val="00E768A6"/>
    <w:rsid w:val="00E76AA1"/>
    <w:rsid w:val="00E76DDF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776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C6A"/>
    <w:rsid w:val="00E853D3"/>
    <w:rsid w:val="00E8555C"/>
    <w:rsid w:val="00E859CE"/>
    <w:rsid w:val="00E85C64"/>
    <w:rsid w:val="00E85D79"/>
    <w:rsid w:val="00E85F3E"/>
    <w:rsid w:val="00E86434"/>
    <w:rsid w:val="00E86B5E"/>
    <w:rsid w:val="00E86E3E"/>
    <w:rsid w:val="00E87117"/>
    <w:rsid w:val="00E8738A"/>
    <w:rsid w:val="00E87797"/>
    <w:rsid w:val="00E87AD0"/>
    <w:rsid w:val="00E90110"/>
    <w:rsid w:val="00E90859"/>
    <w:rsid w:val="00E90C44"/>
    <w:rsid w:val="00E90C9C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39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DA2"/>
    <w:rsid w:val="00EA1E18"/>
    <w:rsid w:val="00EA297B"/>
    <w:rsid w:val="00EA2C26"/>
    <w:rsid w:val="00EA32BD"/>
    <w:rsid w:val="00EA3346"/>
    <w:rsid w:val="00EA34F8"/>
    <w:rsid w:val="00EA3510"/>
    <w:rsid w:val="00EA39AC"/>
    <w:rsid w:val="00EA42F2"/>
    <w:rsid w:val="00EA46F0"/>
    <w:rsid w:val="00EA4A90"/>
    <w:rsid w:val="00EA4BB7"/>
    <w:rsid w:val="00EA5072"/>
    <w:rsid w:val="00EA557B"/>
    <w:rsid w:val="00EA5597"/>
    <w:rsid w:val="00EA5745"/>
    <w:rsid w:val="00EA597A"/>
    <w:rsid w:val="00EA5A06"/>
    <w:rsid w:val="00EA60AE"/>
    <w:rsid w:val="00EA65DB"/>
    <w:rsid w:val="00EA6783"/>
    <w:rsid w:val="00EA6E4C"/>
    <w:rsid w:val="00EA6EA0"/>
    <w:rsid w:val="00EA744A"/>
    <w:rsid w:val="00EA7705"/>
    <w:rsid w:val="00EA77B6"/>
    <w:rsid w:val="00EA7CF6"/>
    <w:rsid w:val="00EA7D20"/>
    <w:rsid w:val="00EA7F5F"/>
    <w:rsid w:val="00EB01C2"/>
    <w:rsid w:val="00EB0661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84A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BB2"/>
    <w:rsid w:val="00EC0FA4"/>
    <w:rsid w:val="00EC12FB"/>
    <w:rsid w:val="00EC153B"/>
    <w:rsid w:val="00EC163F"/>
    <w:rsid w:val="00EC16A2"/>
    <w:rsid w:val="00EC1D37"/>
    <w:rsid w:val="00EC226F"/>
    <w:rsid w:val="00EC2501"/>
    <w:rsid w:val="00EC29CA"/>
    <w:rsid w:val="00EC2A04"/>
    <w:rsid w:val="00EC2B6C"/>
    <w:rsid w:val="00EC2C96"/>
    <w:rsid w:val="00EC2EDC"/>
    <w:rsid w:val="00EC3235"/>
    <w:rsid w:val="00EC344A"/>
    <w:rsid w:val="00EC35E1"/>
    <w:rsid w:val="00EC3775"/>
    <w:rsid w:val="00EC38AA"/>
    <w:rsid w:val="00EC3D4E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DD8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999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4F90"/>
    <w:rsid w:val="00ED5695"/>
    <w:rsid w:val="00ED5A5C"/>
    <w:rsid w:val="00ED5BC4"/>
    <w:rsid w:val="00ED6146"/>
    <w:rsid w:val="00ED675E"/>
    <w:rsid w:val="00ED6EB2"/>
    <w:rsid w:val="00ED6ED6"/>
    <w:rsid w:val="00ED7479"/>
    <w:rsid w:val="00ED797A"/>
    <w:rsid w:val="00EE16D2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B38"/>
    <w:rsid w:val="00EE6F3E"/>
    <w:rsid w:val="00EE6F72"/>
    <w:rsid w:val="00EE742B"/>
    <w:rsid w:val="00EE7510"/>
    <w:rsid w:val="00EE7524"/>
    <w:rsid w:val="00EE75D3"/>
    <w:rsid w:val="00EE79AE"/>
    <w:rsid w:val="00EF01A2"/>
    <w:rsid w:val="00EF07EA"/>
    <w:rsid w:val="00EF0981"/>
    <w:rsid w:val="00EF1B04"/>
    <w:rsid w:val="00EF1F78"/>
    <w:rsid w:val="00EF2221"/>
    <w:rsid w:val="00EF2244"/>
    <w:rsid w:val="00EF2714"/>
    <w:rsid w:val="00EF2E77"/>
    <w:rsid w:val="00EF2EFF"/>
    <w:rsid w:val="00EF3109"/>
    <w:rsid w:val="00EF322D"/>
    <w:rsid w:val="00EF3365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C62"/>
    <w:rsid w:val="00EF4E88"/>
    <w:rsid w:val="00EF50A3"/>
    <w:rsid w:val="00EF53F2"/>
    <w:rsid w:val="00EF56E4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2E40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3D4"/>
    <w:rsid w:val="00F06600"/>
    <w:rsid w:val="00F067C7"/>
    <w:rsid w:val="00F06A90"/>
    <w:rsid w:val="00F06B27"/>
    <w:rsid w:val="00F0704A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01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3FEF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17E41"/>
    <w:rsid w:val="00F2000C"/>
    <w:rsid w:val="00F206F9"/>
    <w:rsid w:val="00F207D4"/>
    <w:rsid w:val="00F20AE1"/>
    <w:rsid w:val="00F20B08"/>
    <w:rsid w:val="00F20B0B"/>
    <w:rsid w:val="00F20FDF"/>
    <w:rsid w:val="00F21054"/>
    <w:rsid w:val="00F213F1"/>
    <w:rsid w:val="00F2179A"/>
    <w:rsid w:val="00F2197A"/>
    <w:rsid w:val="00F21E89"/>
    <w:rsid w:val="00F220EC"/>
    <w:rsid w:val="00F228DE"/>
    <w:rsid w:val="00F2318F"/>
    <w:rsid w:val="00F231D3"/>
    <w:rsid w:val="00F2327A"/>
    <w:rsid w:val="00F239CD"/>
    <w:rsid w:val="00F23C2D"/>
    <w:rsid w:val="00F24239"/>
    <w:rsid w:val="00F248E8"/>
    <w:rsid w:val="00F24D3E"/>
    <w:rsid w:val="00F24EAF"/>
    <w:rsid w:val="00F25085"/>
    <w:rsid w:val="00F256FF"/>
    <w:rsid w:val="00F25A81"/>
    <w:rsid w:val="00F25DA4"/>
    <w:rsid w:val="00F2662B"/>
    <w:rsid w:val="00F26A48"/>
    <w:rsid w:val="00F26A56"/>
    <w:rsid w:val="00F26C7F"/>
    <w:rsid w:val="00F27072"/>
    <w:rsid w:val="00F273CA"/>
    <w:rsid w:val="00F276FB"/>
    <w:rsid w:val="00F2798C"/>
    <w:rsid w:val="00F306A8"/>
    <w:rsid w:val="00F30AE7"/>
    <w:rsid w:val="00F312CE"/>
    <w:rsid w:val="00F31556"/>
    <w:rsid w:val="00F31849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638"/>
    <w:rsid w:val="00F378CA"/>
    <w:rsid w:val="00F37904"/>
    <w:rsid w:val="00F37D61"/>
    <w:rsid w:val="00F40208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0B99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4D4"/>
    <w:rsid w:val="00F5376B"/>
    <w:rsid w:val="00F53928"/>
    <w:rsid w:val="00F5399A"/>
    <w:rsid w:val="00F53AA7"/>
    <w:rsid w:val="00F53BF3"/>
    <w:rsid w:val="00F53C4B"/>
    <w:rsid w:val="00F53C83"/>
    <w:rsid w:val="00F543F2"/>
    <w:rsid w:val="00F54A9D"/>
    <w:rsid w:val="00F54B85"/>
    <w:rsid w:val="00F54F03"/>
    <w:rsid w:val="00F5522A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7E3"/>
    <w:rsid w:val="00F609DA"/>
    <w:rsid w:val="00F60A51"/>
    <w:rsid w:val="00F610BD"/>
    <w:rsid w:val="00F61BE5"/>
    <w:rsid w:val="00F623BE"/>
    <w:rsid w:val="00F6242C"/>
    <w:rsid w:val="00F624E6"/>
    <w:rsid w:val="00F625FD"/>
    <w:rsid w:val="00F627A2"/>
    <w:rsid w:val="00F63D83"/>
    <w:rsid w:val="00F63E2A"/>
    <w:rsid w:val="00F63E36"/>
    <w:rsid w:val="00F6475A"/>
    <w:rsid w:val="00F64CD9"/>
    <w:rsid w:val="00F656A2"/>
    <w:rsid w:val="00F65975"/>
    <w:rsid w:val="00F65DC4"/>
    <w:rsid w:val="00F65F91"/>
    <w:rsid w:val="00F6606A"/>
    <w:rsid w:val="00F667F0"/>
    <w:rsid w:val="00F66818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2DFD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227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BA"/>
    <w:rsid w:val="00F847DD"/>
    <w:rsid w:val="00F84885"/>
    <w:rsid w:val="00F84937"/>
    <w:rsid w:val="00F849B9"/>
    <w:rsid w:val="00F849EC"/>
    <w:rsid w:val="00F84A36"/>
    <w:rsid w:val="00F8537B"/>
    <w:rsid w:val="00F853AE"/>
    <w:rsid w:val="00F8581E"/>
    <w:rsid w:val="00F85A0C"/>
    <w:rsid w:val="00F85AA2"/>
    <w:rsid w:val="00F85B8D"/>
    <w:rsid w:val="00F85E16"/>
    <w:rsid w:val="00F86186"/>
    <w:rsid w:val="00F8641D"/>
    <w:rsid w:val="00F866DB"/>
    <w:rsid w:val="00F872C2"/>
    <w:rsid w:val="00F874A8"/>
    <w:rsid w:val="00F876C2"/>
    <w:rsid w:val="00F878AE"/>
    <w:rsid w:val="00F8792E"/>
    <w:rsid w:val="00F87C63"/>
    <w:rsid w:val="00F90520"/>
    <w:rsid w:val="00F90A66"/>
    <w:rsid w:val="00F90A9D"/>
    <w:rsid w:val="00F9147A"/>
    <w:rsid w:val="00F91527"/>
    <w:rsid w:val="00F9187C"/>
    <w:rsid w:val="00F918B4"/>
    <w:rsid w:val="00F91C27"/>
    <w:rsid w:val="00F91D41"/>
    <w:rsid w:val="00F92092"/>
    <w:rsid w:val="00F923A0"/>
    <w:rsid w:val="00F9272A"/>
    <w:rsid w:val="00F92A4D"/>
    <w:rsid w:val="00F92A72"/>
    <w:rsid w:val="00F92EBB"/>
    <w:rsid w:val="00F92ED8"/>
    <w:rsid w:val="00F92FDA"/>
    <w:rsid w:val="00F930E9"/>
    <w:rsid w:val="00F932E7"/>
    <w:rsid w:val="00F93AA4"/>
    <w:rsid w:val="00F93BF8"/>
    <w:rsid w:val="00F93EA0"/>
    <w:rsid w:val="00F94197"/>
    <w:rsid w:val="00F94F86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7D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236"/>
    <w:rsid w:val="00FA2377"/>
    <w:rsid w:val="00FA241B"/>
    <w:rsid w:val="00FA25A3"/>
    <w:rsid w:val="00FA2B1D"/>
    <w:rsid w:val="00FA2D39"/>
    <w:rsid w:val="00FA2F16"/>
    <w:rsid w:val="00FA35C3"/>
    <w:rsid w:val="00FA3842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9AF"/>
    <w:rsid w:val="00FB1C97"/>
    <w:rsid w:val="00FB1FC8"/>
    <w:rsid w:val="00FB245C"/>
    <w:rsid w:val="00FB26DC"/>
    <w:rsid w:val="00FB2944"/>
    <w:rsid w:val="00FB2A04"/>
    <w:rsid w:val="00FB2EAE"/>
    <w:rsid w:val="00FB3238"/>
    <w:rsid w:val="00FB385E"/>
    <w:rsid w:val="00FB3AE3"/>
    <w:rsid w:val="00FB3D33"/>
    <w:rsid w:val="00FB416A"/>
    <w:rsid w:val="00FB42B7"/>
    <w:rsid w:val="00FB5020"/>
    <w:rsid w:val="00FB5252"/>
    <w:rsid w:val="00FB59A8"/>
    <w:rsid w:val="00FB5A28"/>
    <w:rsid w:val="00FB5A36"/>
    <w:rsid w:val="00FB5D89"/>
    <w:rsid w:val="00FB5F83"/>
    <w:rsid w:val="00FB699B"/>
    <w:rsid w:val="00FB6F33"/>
    <w:rsid w:val="00FB6FBD"/>
    <w:rsid w:val="00FB7013"/>
    <w:rsid w:val="00FB7BBF"/>
    <w:rsid w:val="00FB7D1A"/>
    <w:rsid w:val="00FB7EC1"/>
    <w:rsid w:val="00FC0078"/>
    <w:rsid w:val="00FC02E3"/>
    <w:rsid w:val="00FC02FE"/>
    <w:rsid w:val="00FC0741"/>
    <w:rsid w:val="00FC0D6A"/>
    <w:rsid w:val="00FC1131"/>
    <w:rsid w:val="00FC1174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714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2344"/>
    <w:rsid w:val="00FD243D"/>
    <w:rsid w:val="00FD2CD0"/>
    <w:rsid w:val="00FD2D13"/>
    <w:rsid w:val="00FD2D42"/>
    <w:rsid w:val="00FD2E7F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081"/>
    <w:rsid w:val="00FD7248"/>
    <w:rsid w:val="00FD74EB"/>
    <w:rsid w:val="00FD7C61"/>
    <w:rsid w:val="00FD7EE3"/>
    <w:rsid w:val="00FE051F"/>
    <w:rsid w:val="00FE0D50"/>
    <w:rsid w:val="00FE0EB5"/>
    <w:rsid w:val="00FE10DB"/>
    <w:rsid w:val="00FE1240"/>
    <w:rsid w:val="00FE18E1"/>
    <w:rsid w:val="00FE19FF"/>
    <w:rsid w:val="00FE25F2"/>
    <w:rsid w:val="00FE282D"/>
    <w:rsid w:val="00FE28EF"/>
    <w:rsid w:val="00FE311D"/>
    <w:rsid w:val="00FE34C3"/>
    <w:rsid w:val="00FE3512"/>
    <w:rsid w:val="00FE37B3"/>
    <w:rsid w:val="00FE3958"/>
    <w:rsid w:val="00FE3AAC"/>
    <w:rsid w:val="00FE3D84"/>
    <w:rsid w:val="00FE4A89"/>
    <w:rsid w:val="00FE4EF9"/>
    <w:rsid w:val="00FE4F74"/>
    <w:rsid w:val="00FE517E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0C0"/>
    <w:rsid w:val="00FF14D8"/>
    <w:rsid w:val="00FF1A6E"/>
    <w:rsid w:val="00FF1A8C"/>
    <w:rsid w:val="00FF1B0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4AE6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DE3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1A9488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5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3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3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link w:val="01HeadingTHChar"/>
    <w:qFormat/>
    <w:rsid w:val="00C25D8B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  <w:style w:type="paragraph" w:customStyle="1" w:styleId="04Normal">
    <w:name w:val="04_Normal"/>
    <w:basedOn w:val="Normal"/>
    <w:link w:val="04NormalChar"/>
    <w:qFormat/>
    <w:rsid w:val="001B5F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  <w:tab w:val="left" w:pos="3240"/>
        <w:tab w:val="center" w:pos="6120"/>
        <w:tab w:val="left" w:pos="6300"/>
      </w:tabs>
      <w:overflowPunct w:val="0"/>
      <w:autoSpaceDE w:val="0"/>
      <w:autoSpaceDN w:val="0"/>
      <w:adjustRightInd w:val="0"/>
      <w:spacing w:before="120" w:after="120" w:line="380" w:lineRule="exact"/>
      <w:ind w:left="540" w:hanging="533"/>
      <w:jc w:val="thaiDistribute"/>
      <w:textAlignment w:val="baseline"/>
    </w:pPr>
    <w:rPr>
      <w:rFonts w:cs="Angsana New"/>
      <w:bCs/>
      <w:sz w:val="22"/>
      <w:szCs w:val="22"/>
    </w:rPr>
  </w:style>
  <w:style w:type="character" w:customStyle="1" w:styleId="04NormalChar">
    <w:name w:val="04_Normal Char"/>
    <w:link w:val="04Normal"/>
    <w:rsid w:val="001B5FD9"/>
    <w:rPr>
      <w:rFonts w:ascii="Arial" w:hAnsi="Arial" w:cs="Angsana New"/>
      <w:bCs/>
      <w:szCs w:val="22"/>
    </w:rPr>
  </w:style>
  <w:style w:type="character" w:customStyle="1" w:styleId="01HeadingTHChar">
    <w:name w:val="01 Heading TH Char"/>
    <w:link w:val="01HeadingTH"/>
    <w:rsid w:val="0003157C"/>
    <w:rPr>
      <w:rFonts w:ascii="Angsana New" w:hAnsi="Angsana New" w:cs="Angsana New"/>
      <w:b/>
      <w:bCs/>
      <w:sz w:val="32"/>
      <w:szCs w:val="32"/>
    </w:rPr>
  </w:style>
  <w:style w:type="character" w:customStyle="1" w:styleId="EmailStyle226">
    <w:name w:val="EmailStyle226"/>
    <w:basedOn w:val="DefaultParagraphFont"/>
    <w:semiHidden/>
    <w:rsid w:val="000A159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0A1595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A1595"/>
    <w:rPr>
      <w:color w:val="808080"/>
    </w:rPr>
  </w:style>
  <w:style w:type="paragraph" w:customStyle="1" w:styleId="Pa66">
    <w:name w:val="Pa66"/>
    <w:basedOn w:val="Normal"/>
    <w:next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ubtitle">
    <w:name w:val="Subtitle"/>
    <w:basedOn w:val="Normal"/>
    <w:link w:val="SubtitleChar"/>
    <w:qFormat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Angsana New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rsid w:val="000A1595"/>
    <w:rPr>
      <w:rFonts w:hAnsi="Tms Rmn" w:cs="Angsana New"/>
      <w:i/>
      <w:iCs/>
      <w:sz w:val="24"/>
    </w:rPr>
  </w:style>
  <w:style w:type="paragraph" w:customStyle="1" w:styleId="BodyText5">
    <w:name w:val="Body Text 5"/>
    <w:basedOn w:val="BodyTextIndent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Times New Roman" w:hAnsi="Tms Rmn" w:cs="Angsana New"/>
      <w:sz w:val="24"/>
      <w:szCs w:val="24"/>
    </w:rPr>
  </w:style>
  <w:style w:type="paragraph" w:customStyle="1" w:styleId="01Heading">
    <w:name w:val="01_Heading"/>
    <w:basedOn w:val="ListParagraph"/>
    <w:link w:val="01HeadingChar"/>
    <w:qFormat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380" w:lineRule="exact"/>
      <w:ind w:left="0"/>
    </w:pPr>
    <w:rPr>
      <w:rFonts w:eastAsia="Calibri"/>
      <w:b/>
      <w:bCs/>
      <w:sz w:val="22"/>
    </w:rPr>
  </w:style>
  <w:style w:type="character" w:customStyle="1" w:styleId="01HeadingChar">
    <w:name w:val="01_Heading Char"/>
    <w:link w:val="01Heading"/>
    <w:rsid w:val="000A1595"/>
    <w:rPr>
      <w:rFonts w:ascii="Arial" w:eastAsia="Calibri" w:hAnsi="Arial" w:cs="Angsana New"/>
      <w:b/>
      <w:bCs/>
      <w:szCs w:val="22"/>
    </w:rPr>
  </w:style>
  <w:style w:type="paragraph" w:styleId="BodyTextIndent3">
    <w:name w:val="Body Text Indent 3"/>
    <w:basedOn w:val="Normal"/>
    <w:link w:val="BodyTextIndent3Char"/>
    <w:unhideWhenUsed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rsid w:val="000A1595"/>
    <w:rPr>
      <w:sz w:val="16"/>
      <w:szCs w:val="16"/>
      <w:lang w:val="en-GB" w:bidi="ar-SA"/>
    </w:rPr>
  </w:style>
  <w:style w:type="paragraph" w:customStyle="1" w:styleId="02Heading">
    <w:name w:val="02_Heading"/>
    <w:basedOn w:val="ListParagraph"/>
    <w:link w:val="02HeadingChar"/>
    <w:qFormat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before="120" w:after="120" w:line="380" w:lineRule="exact"/>
      <w:ind w:left="0"/>
    </w:pPr>
    <w:rPr>
      <w:rFonts w:eastAsia="Calibri" w:cs="Arial"/>
      <w:b/>
      <w:bCs/>
      <w:color w:val="000000"/>
      <w:sz w:val="22"/>
    </w:rPr>
  </w:style>
  <w:style w:type="character" w:customStyle="1" w:styleId="02HeadingChar">
    <w:name w:val="02_Heading Char"/>
    <w:link w:val="02Heading"/>
    <w:rsid w:val="000A1595"/>
    <w:rPr>
      <w:rFonts w:ascii="Arial" w:eastAsia="Calibri" w:hAnsi="Arial" w:cs="Arial"/>
      <w:b/>
      <w:bCs/>
      <w:color w:val="000000"/>
      <w:szCs w:val="22"/>
    </w:rPr>
  </w:style>
  <w:style w:type="character" w:styleId="FollowedHyperlink">
    <w:name w:val="FollowedHyperlink"/>
    <w:basedOn w:val="DefaultParagraphFont"/>
    <w:semiHidden/>
    <w:unhideWhenUsed/>
    <w:rsid w:val="000A1595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0A15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Style2">
    <w:name w:val="Style2"/>
    <w:uiPriority w:val="99"/>
    <w:rsid w:val="000A1595"/>
    <w:pPr>
      <w:numPr>
        <w:numId w:val="14"/>
      </w:numPr>
    </w:pPr>
  </w:style>
  <w:style w:type="numbering" w:customStyle="1" w:styleId="Style1">
    <w:name w:val="Style1"/>
    <w:uiPriority w:val="99"/>
    <w:rsid w:val="000A1595"/>
    <w:pPr>
      <w:numPr>
        <w:numId w:val="15"/>
      </w:numPr>
    </w:pPr>
  </w:style>
  <w:style w:type="numbering" w:customStyle="1" w:styleId="Style4">
    <w:name w:val="Style4"/>
    <w:uiPriority w:val="99"/>
    <w:rsid w:val="000A1595"/>
    <w:pPr>
      <w:numPr>
        <w:numId w:val="16"/>
      </w:numPr>
    </w:pPr>
  </w:style>
  <w:style w:type="character" w:customStyle="1" w:styleId="EmailStyle2271">
    <w:name w:val="EmailStyle2271"/>
    <w:basedOn w:val="DefaultParagraphFont"/>
    <w:semiHidden/>
    <w:rsid w:val="000A159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0A159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0A159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0A159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0A159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0A159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IASBNormal">
    <w:name w:val="IASB Normal"/>
    <w:rsid w:val="000A1595"/>
    <w:pPr>
      <w:spacing w:before="100" w:after="100"/>
      <w:jc w:val="both"/>
    </w:pPr>
    <w:rPr>
      <w:sz w:val="19"/>
      <w:szCs w:val="20"/>
      <w:lang w:eastAsia="zh-CN" w:bidi="ar-SA"/>
    </w:rPr>
  </w:style>
  <w:style w:type="character" w:customStyle="1" w:styleId="Heading1Char1">
    <w:name w:val="Heading 1 Char1"/>
    <w:basedOn w:val="DefaultParagraphFont"/>
    <w:uiPriority w:val="99"/>
    <w:rsid w:val="00976F41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976F4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976F4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976F4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976F4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976F4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976F4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976F4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976F4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976F41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976F4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976F4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976F4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976F41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976F4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976F4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976F4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76F41"/>
  </w:style>
  <w:style w:type="character" w:customStyle="1" w:styleId="st1">
    <w:name w:val="st1"/>
    <w:basedOn w:val="DefaultParagraphFont"/>
    <w:rsid w:val="00976F41"/>
  </w:style>
  <w:style w:type="character" w:customStyle="1" w:styleId="alt-edited1">
    <w:name w:val="alt-edited1"/>
    <w:basedOn w:val="DefaultParagraphFont"/>
    <w:rsid w:val="00976F41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976F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76F41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976F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1304C"/>
  </w:style>
  <w:style w:type="table" w:customStyle="1" w:styleId="TableGrid2">
    <w:name w:val="Table Grid2"/>
    <w:basedOn w:val="TableNormal"/>
    <w:next w:val="TableGrid"/>
    <w:uiPriority w:val="39"/>
    <w:rsid w:val="00E130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1304C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E1304C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1304C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4NormalTH">
    <w:name w:val="04 Normal TH"/>
    <w:basedOn w:val="Normal"/>
    <w:link w:val="04NormalTHChar"/>
    <w:qFormat/>
    <w:rsid w:val="006F10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ind w:left="533" w:right="58" w:hanging="53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character" w:customStyle="1" w:styleId="04NormalTHChar">
    <w:name w:val="04 Normal TH Char"/>
    <w:link w:val="04NormalTH"/>
    <w:rsid w:val="006F1058"/>
    <w:rPr>
      <w:rFonts w:ascii="Angsana New" w:hAnsi="Angsana New" w:cs="Angsana New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B4F7F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Two xmlns="25F556A4-7B7A-483F-92DA-BAA14904C479" xsi:nil="true"/>
    <PBCStatus xmlns="25F556A4-7B7A-483F-92DA-BAA14904C479" xsi:nil="true"/>
    <ClientComments xmlns="25F556A4-7B7A-483F-92DA-BAA14904C479" xsi:nil="true"/>
    <PBCName xmlns="25F556A4-7B7A-483F-92DA-BAA14904C479">CONSO PBC List 2Q 19</PBCName>
    <StatusChangedToOpen xmlns="25F556A4-7B7A-483F-92DA-BAA14904C479" xsi:nil="true"/>
    <DocumentUploadedDate xmlns="25F556A4-7B7A-483F-92DA-BAA14904C479" xsi:nil="true"/>
    <UAuditIsUpdated xmlns="25F556A4-7B7A-483F-92DA-BAA14904C479">1</UAuditIsUpdated>
    <ReasonForDelayThree xmlns="25F556A4-7B7A-483F-92DA-BAA14904C479" xsi:nil="true"/>
    <PBCID xmlns="25F556A4-7B7A-483F-92DA-BAA14904C479">1</PBCID>
    <PBCRequestedBy xmlns="25F556A4-7B7A-483F-92DA-BAA14904C479" xsi:nil="true"/>
    <ProvidedDate xmlns="25F556A4-7B7A-483F-92DA-BAA14904C479" xsi:nil="true"/>
    <Originalduedate xmlns="25F556A4-7B7A-483F-92DA-BAA14904C479" xsi:nil="true"/>
    <ClientReportedDelayOne xmlns="25F556A4-7B7A-483F-92DA-BAA14904C479" xsi:nil="true"/>
    <ReasonForDelayOne xmlns="25F556A4-7B7A-483F-92DA-BAA14904C479" xsi:nil="true"/>
    <IsRevised xmlns="25F556A4-7B7A-483F-92DA-BAA14904C479" xsi:nil="true"/>
    <DetailedDescription xmlns="25F556A4-7B7A-483F-92DA-BAA14904C479"/>
    <FlagAfterTheDueDate xmlns="25F556A4-7B7A-483F-92DA-BAA14904C479" xsi:nil="true"/>
    <DocumentNames xmlns="25F556A4-7B7A-483F-92DA-BAA14904C479" xsi:nil="true"/>
    <eAuditReference xmlns="25F556A4-7B7A-483F-92DA-BAA14904C479" xsi:nil="true"/>
    <ReminderEmailGenerate xmlns="25F556A4-7B7A-483F-92DA-BAA14904C479" xsi:nil="true"/>
    <ClientReportedDelayTwo xmlns="25F556A4-7B7A-483F-92DA-BAA14904C479" xsi:nil="true"/>
    <RevisedDateThree xmlns="25F556A4-7B7A-483F-92DA-BAA14904C479" xsi:nil="true"/>
    <RevisedDateOne xmlns="25F556A4-7B7A-483F-92DA-BAA14904C479" xsi:nil="true"/>
    <ClientReportedDelayThree xmlns="25F556A4-7B7A-483F-92DA-BAA14904C479" xsi:nil="true"/>
    <PBCCompletedOn xmlns="25F556A4-7B7A-483F-92DA-BAA14904C479" xsi:nil="true"/>
    <PBCReceivedOn xmlns="25F556A4-7B7A-483F-92DA-BAA14904C479">2019-07-30T16:00:00+00:00</PBCReceivedOn>
    <PBCType xmlns="25F556A4-7B7A-483F-92DA-BAA14904C479" xsi:nil="true"/>
    <KPMGContact xmlns="25F556A4-7B7A-483F-92DA-BAA14904C479" xsi:nil="true"/>
    <KPMGComments xmlns="25F556A4-7B7A-483F-92DA-BAA14904C479" xsi:nil="true"/>
    <FinalDueDate xmlns="25F556A4-7B7A-483F-92DA-BAA14904C479" xsi:nil="true"/>
    <PBCCategory xmlns="25F556A4-7B7A-483F-92DA-BAA14904C479">22</PBCCategory>
    <ClientContact xmlns="25F556A4-7B7A-483F-92DA-BAA14904C479"/>
    <ReasonForDelayTwo xmlns="25F556A4-7B7A-483F-92DA-BAA14904C47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5C8F65446FB0F34ABC7EDCF0686C2532" ma:contentTypeVersion="0" ma:contentTypeDescription="PBCDocument Content Type is used for maintaing PBC documents and uploading client documents." ma:contentTypeScope="" ma:versionID="06ddfa397929c91a7e0af7fcb80faf67">
  <xsd:schema xmlns:xsd="http://www.w3.org/2001/XMLSchema" xmlns:xs="http://www.w3.org/2001/XMLSchema" xmlns:p="http://schemas.microsoft.com/office/2006/metadata/properties" xmlns:ns2="25F556A4-7B7A-483F-92DA-BAA14904C479" targetNamespace="http://schemas.microsoft.com/office/2006/metadata/properties" ma:root="true" ma:fieldsID="0055f1ed060a2994cfd28ccb5ef6fc1f" ns2:_="">
    <xsd:import namespace="25F556A4-7B7A-483F-92DA-BAA14904C479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556A4-7B7A-483F-92DA-BAA14904C479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2CFD0729-5417-41C8-B5D5-92B14643584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2CFD0729-5417-41C8-B5D5-92B14643584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FinalDueDate" ma:index="38" nillable="true" ma:displayName="Due date" ma:format="DateOnly" ma:internalName="FinalDueDate">
      <xsd:simpleType>
        <xsd:restriction base="dms:DateTime"/>
      </xsd:simpleType>
    </xsd:element>
    <xsd:element name="Originalduedate" ma:index="39" nillable="true" ma:displayName="Original due date" ma:format="DateOnly" ma:internalName="Originalduedate">
      <xsd:simpleType>
        <xsd:restriction base="dms:DateTime"/>
      </xsd:simpleType>
    </xsd:element>
    <xsd:element name="PBCCategory" ma:index="40" ma:displayName="Category" ma:list="{CEDAFB03-9559-4485-8C41-89D1A1C20CE0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C189-80D2-411B-A69E-9041C6911A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00C77-A332-44A1-B588-26E7BDC0B217}">
  <ds:schemaRefs>
    <ds:schemaRef ds:uri="http://schemas.microsoft.com/office/2006/metadata/properties"/>
    <ds:schemaRef ds:uri="http://schemas.microsoft.com/office/infopath/2007/PartnerControls"/>
    <ds:schemaRef ds:uri="25F556A4-7B7A-483F-92DA-BAA14904C479"/>
  </ds:schemaRefs>
</ds:datastoreItem>
</file>

<file path=customXml/itemProps3.xml><?xml version="1.0" encoding="utf-8"?>
<ds:datastoreItem xmlns:ds="http://schemas.openxmlformats.org/officeDocument/2006/customXml" ds:itemID="{F26995D7-43D7-4063-B6C7-688524426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556A4-7B7A-483F-92DA-BAA14904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0D23F3-97F7-4E7F-A8B8-154AAB57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95</Pages>
  <Words>20142</Words>
  <Characters>114812</Characters>
  <Application>Microsoft Office Word</Application>
  <DocSecurity>0</DocSecurity>
  <Lines>956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statements</vt:lpstr>
    </vt:vector>
  </TitlesOfParts>
  <Company>KPMG</Company>
  <LinksUpToDate>false</LinksUpToDate>
  <CharactersWithSpaces>134685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statements</dc:title>
  <dc:subject/>
  <dc:creator>tadsong_h22</dc:creator>
  <cp:keywords/>
  <dc:description/>
  <cp:lastModifiedBy>Natrada Muandej</cp:lastModifiedBy>
  <cp:revision>3</cp:revision>
  <cp:lastPrinted>2020-02-27T08:33:00Z</cp:lastPrinted>
  <dcterms:created xsi:type="dcterms:W3CDTF">2020-02-28T03:19:00Z</dcterms:created>
  <dcterms:modified xsi:type="dcterms:W3CDTF">2020-02-28T10:25:00Z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0x010100316F22CA15254FD88A9A38B06C35BF80005C8F65446FB0F34ABC7EDCF0686C2532</vt:lpwstr>
  </property>
  <property fmtid="{D5CDD505-2E9C-101B-9397-08002B2CF9AE}" pid="5" name="PBCListName">
    <vt:lpwstr>CONSO PBC List 2Q 19</vt:lpwstr>
  </property>
</Properties>
</file>