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5EBD10AD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56F0B129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r w:rsidR="001A1723" w:rsidRPr="00DB0B0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20313359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 xml:space="preserve">31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/>
          <w:sz w:val="28"/>
          <w:szCs w:val="28"/>
        </w:rPr>
        <w:t>256</w:t>
      </w:r>
      <w:r w:rsidR="003802BF">
        <w:rPr>
          <w:rFonts w:ascii="Browallia New" w:hAnsi="Browallia New" w:cs="Browallia New"/>
          <w:sz w:val="28"/>
          <w:szCs w:val="28"/>
        </w:rPr>
        <w:t>2</w:t>
      </w:r>
      <w:r w:rsidRPr="005F72DE">
        <w:rPr>
          <w:rFonts w:ascii="Browallia New" w:hAnsi="Browallia New" w:cs="Browallia New"/>
          <w:sz w:val="28"/>
          <w:szCs w:val="28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F72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59E6D2A9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B544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3802BF">
        <w:rPr>
          <w:rFonts w:ascii="Browallia New" w:hAnsi="Browallia New" w:cs="Browallia New" w:hint="cs"/>
          <w:sz w:val="28"/>
          <w:szCs w:val="28"/>
          <w:cs/>
          <w:lang w:bidi="th-TH"/>
        </w:rPr>
        <w:t>2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DF5968B" w14:textId="706F97F3" w:rsid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="005F72DE"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5F72D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782E888F" w14:textId="2C39CDE9" w:rsidR="003802BF" w:rsidRDefault="003802B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9D3624" w14:textId="24EF3802" w:rsidR="003802BF" w:rsidRDefault="003802B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446D69" w14:textId="44260FF7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F40C3" w14:textId="2CA43E00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3EB5295" w14:textId="65CBDAAB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90C955" w14:textId="77777777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8D48280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C34B93" w14:paraId="0899A915" w14:textId="77777777" w:rsidTr="001A6F8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C34B9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C34B9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C34B9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C34B9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C34B93" w14:paraId="0C9E52F0" w14:textId="77777777" w:rsidTr="001A1723">
        <w:trPr>
          <w:trHeight w:val="7716"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9F8362A" w14:textId="1B186FF6" w:rsidR="00D55512" w:rsidRPr="00C34B9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3B3BAB3" w14:textId="77777777" w:rsidR="001A1723" w:rsidRPr="00C34B9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C34B93">
              <w:rPr>
                <w:rFonts w:ascii="Browallia New" w:hAnsi="Browallia New" w:cs="Browallia New" w:hint="cs"/>
                <w:b/>
                <w:bCs/>
                <w:sz w:val="27"/>
                <w:szCs w:val="27"/>
                <w:cs/>
                <w:lang w:bidi="th-TH"/>
              </w:rPr>
              <w:t>ค่าเผื่อหนี้สงสัยจะสูญของลูกหนี้ตามสัญญาเช่าซื้อ</w:t>
            </w:r>
          </w:p>
          <w:p w14:paraId="53FA56C3" w14:textId="77777777" w:rsidR="00D62EEF" w:rsidRPr="00C34B93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5DF491C" w14:textId="6B9DA8C9" w:rsidR="00D62EEF" w:rsidRPr="00C34B93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ณ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วันที่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31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ธันวาคม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2562 </w:t>
            </w:r>
            <w:r w:rsidR="00650A72"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บริษัทมีลูกหนี้ตามสัญญาเช่าซื้อในงบการเงินรวมและเฉพาะของบริษัทเป็นจำนวนเงิน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6023EB"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>2,843</w:t>
            </w:r>
            <w:r w:rsidR="0047769A"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>.28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และมีค่าเผื่อหนี้สงสัยจะสูญในงบการเงินรวมและเฉพาะของบริษัทจำนวน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1</w:t>
            </w:r>
            <w:r w:rsidR="00F46373"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>17</w:t>
            </w:r>
            <w:r w:rsidR="0047769A"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>.14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2204A1F2" w14:textId="77777777" w:rsidR="00D62EEF" w:rsidRPr="00C34B93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6C59489" w14:textId="4406E2BC" w:rsidR="00D62EEF" w:rsidRPr="00C34B93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่าเผื่อหนี้สงสัยจะสูญสำหรับลูกหนี้ตามสัญญาเช่าซื้อประมาณการจากลูกหนี้ที่คาดว่าจะเรียกเก็บเงินไม่ได้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โดยพิจารณาสถานะปัจจุบันของลูกหนี้คงค้าง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ซึ่งในการประมาณการจำเป็นต้องอาศัยข้อสมมติหลายประการ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ซึ่งรวมถึงการพิจารณาหลักเกณฑ์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ข้อกำหนดของหน่วยงานที่ควบคุมการทำธุรกิจ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784200"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เงื่อน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ไขเรื่องเวลาที่ควรจะรับรู้ประมาณการหนี้สูญดังกล่าว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ซึ่งการประมาณค่าเผื่อหนี้สงสัยจะสูญถือว่ามีนัยสำคัญ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ดังนั้น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6D3C049A" w14:textId="77777777" w:rsidR="001A1723" w:rsidRPr="00C34B9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138BDEFA" w14:textId="5A6BDD86" w:rsidR="001A1723" w:rsidRPr="00C34B93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</w:t>
            </w:r>
            <w:r w:rsidRPr="00C34B9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="00F4075A"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>6</w:t>
            </w:r>
            <w:r w:rsidRPr="00C34B93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C34B9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และนโยบายการบัญชีที่สำคัญ</w:t>
            </w:r>
          </w:p>
          <w:p w14:paraId="0B79DA8A" w14:textId="77777777" w:rsidR="00996C03" w:rsidRPr="00C34B9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2C8E99CC" w14:textId="77777777" w:rsidR="00D55512" w:rsidRPr="00C34B93" w:rsidRDefault="00D55512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51719B87" w14:textId="753E830F" w:rsidR="001A1723" w:rsidRPr="00C34B93" w:rsidRDefault="001A1723" w:rsidP="008D71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7A36D60D" w14:textId="77777777" w:rsidR="008D71C0" w:rsidRPr="00C34B93" w:rsidRDefault="008D71C0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4797608" w14:textId="54FB82B2" w:rsidR="001A1723" w:rsidRPr="00C34B93" w:rsidRDefault="0095104C" w:rsidP="008D4F1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 xml:space="preserve">วิธีการตรวจสอบของข้าพเจ้าโดยสรุป มีดังนี้ </w:t>
            </w:r>
          </w:p>
          <w:p w14:paraId="59B09517" w14:textId="1A612893" w:rsidR="0071160E" w:rsidRPr="00C34B93" w:rsidRDefault="0071160E" w:rsidP="00B8425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>สอบถามผู้บริหารที่รับผิดชอบเกี่ยวกับการติดตามหนี้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>เพื่อให้ได้มาซึ่งความเข้าใจระบบการควบคุมภายในที่เกี่ยวกับการบันทึกรายการ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>การติดตามหนี้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>การรับชำระหนี้จากลูกหนี้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 w:bidi="th-TH"/>
              </w:rPr>
              <w:t xml:space="preserve">และหลักเกณฑ์การตั้งค่าเผื่อหนี้สงสัยจะสูญสำหรับลูกหนี้ตามสัญญาเช่าซื้อ </w:t>
            </w:r>
          </w:p>
          <w:p w14:paraId="526C0C20" w14:textId="6A569540" w:rsidR="0071160E" w:rsidRPr="00C34B93" w:rsidRDefault="004341EB" w:rsidP="00B8425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 w:bidi="th-TH"/>
              </w:rPr>
              <w:t>สุ่ม</w:t>
            </w:r>
            <w:r w:rsidR="0071160E"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="0071160E"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</w:p>
          <w:p w14:paraId="7F85FA96" w14:textId="6BA6F27F" w:rsidR="0071160E" w:rsidRPr="00C34B93" w:rsidRDefault="0071160E" w:rsidP="00B8425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ประเมินความเพียงพอของค่าเผื่อหนี้สงสัยจะสูญและความเหมาะสมของแหล่งที่มาของข้อมูล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วิเคราะห์ข้อสมมติฐานที่ผู้บริหารใช้ในการคำนวณ</w:t>
            </w:r>
          </w:p>
          <w:p w14:paraId="11C5D44B" w14:textId="69C31E4D" w:rsidR="0071160E" w:rsidRPr="00C34B93" w:rsidRDefault="0071160E" w:rsidP="00B84252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พิจารณาความสม่ำเสมอในการประยุกต์ใช้ข้อสมมติฐานและทดสอบความครบถ้วนถูกต้องของข้อมูลที่นำมาใช้ในการคำนวณค่าเผื่อหนี้สงสัยจะสูญ</w:t>
            </w:r>
            <w:r w:rsidRPr="00C34B93">
              <w:rPr>
                <w:rFonts w:ascii="Browallia New" w:eastAsia="Cordia New" w:hAnsi="Browallia New" w:cs="Browallia New"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และ</w:t>
            </w:r>
            <w:r w:rsidR="002A60C8"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 w:bidi="th-TH"/>
              </w:rPr>
              <w:t>สุ่ม</w:t>
            </w: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ทดสอบการคำนวณอายุหนี้คงค้างและการคำนวณ</w:t>
            </w:r>
            <w:r w:rsidR="001934F8"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 w:bidi="th-TH"/>
              </w:rPr>
              <w:t>ค่า</w:t>
            </w:r>
            <w:r w:rsidRPr="00C34B93">
              <w:rPr>
                <w:rFonts w:ascii="Browallia New" w:eastAsia="Cordia New" w:hAnsi="Browallia New" w:cs="Browallia New" w:hint="cs"/>
                <w:color w:val="000000"/>
                <w:sz w:val="27"/>
                <w:szCs w:val="27"/>
                <w:cs/>
                <w:lang w:val="en-US"/>
              </w:rPr>
              <w:t>เผื่อหนี้สงสัยจะสูญ</w:t>
            </w:r>
          </w:p>
          <w:p w14:paraId="5CC1A9DC" w14:textId="38B9C798" w:rsidR="008D71C0" w:rsidRPr="00C34B93" w:rsidRDefault="008D71C0" w:rsidP="00B84252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</w:tc>
      </w:tr>
    </w:tbl>
    <w:p w14:paraId="20E9F72F" w14:textId="4ABC8D2E" w:rsidR="001A1723" w:rsidRDefault="001A1723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4C21B10" w14:textId="44F8E7BE" w:rsidR="001A1723" w:rsidRDefault="001A1723" w:rsidP="00AE2710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BDF34A6" w14:textId="5CF388DD" w:rsidR="00AB6ADF" w:rsidRDefault="00AB6ADF" w:rsidP="00AE2710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05D667D8" w14:textId="0D5A8FFB" w:rsidR="00AB6ADF" w:rsidRDefault="00AB6ADF" w:rsidP="00AE2710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65240BC" w14:textId="7C8A611B" w:rsidR="00AB6ADF" w:rsidRDefault="00AB6ADF" w:rsidP="00AE2710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3BC4FD4" w14:textId="4A4F5E25" w:rsidR="00AB6ADF" w:rsidRDefault="00AB6ADF" w:rsidP="00AE2710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205B02F3" w14:textId="11B53E59" w:rsidR="00021939" w:rsidRDefault="00D258DE" w:rsidP="00D258D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712586E3" w14:textId="47B4B943" w:rsidR="00D258DE" w:rsidRDefault="00D258DE" w:rsidP="00D258D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9C0C8B" w14:textId="13A58494" w:rsidR="00887BB0" w:rsidRDefault="00D258DE" w:rsidP="00CB459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งบการเงินรวม</w:t>
      </w:r>
      <w:r w:rsidR="004A52EF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bidi="th-TH"/>
        </w:rPr>
        <w:t>และเฉพาะ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ของบริษัท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ไมด้า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ลิสซิ่ง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จำกัด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(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มหาชน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)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และบริษัทย่อย</w:t>
      </w:r>
      <w:r w:rsidR="002769E9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bidi="th-TH"/>
        </w:rPr>
        <w:t xml:space="preserve"> 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สำหรับปีสิ้นสุดวันที่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31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ธันวาคม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256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US"/>
        </w:rPr>
        <w:t>1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ที่แสดงเป็นข้อมูลเปรียบเทียบ</w:t>
      </w:r>
      <w:r w:rsidR="009F1610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bidi="th-TH"/>
        </w:rPr>
        <w:t xml:space="preserve"> 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ตรวจสอบโดยผู้สอบบัญชีอื่นในสำนักงานเดียวกันกับข้าพเจ้า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โดย</w:t>
      </w:r>
      <w:r w:rsidR="00B74F0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  <w:lang w:val="en-US" w:bidi="th-TH"/>
        </w:rPr>
        <w:t>แสดง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ความเห็นอย่างไม่มีเงื่อนไขตามรายงานลงวันที่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28 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bidi="th-TH"/>
        </w:rPr>
        <w:t>กุมภาพันธ์</w:t>
      </w:r>
      <w:r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2562</w:t>
      </w:r>
      <w:r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</w:p>
    <w:p w14:paraId="030BDD3F" w14:textId="77777777" w:rsidR="00021939" w:rsidRPr="00B84252" w:rsidRDefault="00021939" w:rsidP="00B8425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B8D0545" w14:textId="77777777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4FDBED98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E0CA7B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6991DCDD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="00A2537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B842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15AD5581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1F46DA76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8EC62DA" w14:textId="4250058E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59BC4A98" w14:textId="13DFFC72" w:rsidR="001A1A2C" w:rsidRDefault="001A1A2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E45AE3" w14:textId="5D7F7627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E49F24" w14:textId="46BA1446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BA8A65B" w14:textId="4002E499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089F04" w14:textId="77777777" w:rsidR="00AB6ADF" w:rsidRDefault="00AB6AD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991896" w14:textId="6C281BB8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758DF28C" w14:textId="77777777" w:rsidR="00AC616F" w:rsidRPr="00B84252" w:rsidRDefault="00AC616F" w:rsidP="00AC48F3">
      <w:pPr>
        <w:spacing w:after="0" w:line="240" w:lineRule="auto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7FABD261" w14:textId="2CD4789D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DB2D2D6" w14:textId="77777777" w:rsidR="00D55512" w:rsidRPr="00B8425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szCs w:val="22"/>
        </w:rPr>
      </w:pPr>
    </w:p>
    <w:p w14:paraId="504F68D5" w14:textId="74E73CDB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3C3FB92" w14:textId="77777777" w:rsidR="00BA0194" w:rsidRPr="00B84252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rtl/>
          <w:cs/>
          <w:lang w:bidi="th-TH"/>
        </w:rPr>
      </w:pPr>
    </w:p>
    <w:p w14:paraId="65E56CF2" w14:textId="66168A47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0B7F19" w14:textId="77777777" w:rsidR="00AF428E" w:rsidRPr="00B84252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2D916418" w14:textId="1DA67DB3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95066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0C8B7DCB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47C949B3"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01D2B6D" w14:textId="4A17AE71" w:rsidR="00AB6ADF" w:rsidRDefault="00AB6ADF" w:rsidP="00AB6AD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98C0796" w14:textId="77777777" w:rsidR="00AB6ADF" w:rsidRDefault="00AB6ADF" w:rsidP="00AB6AD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423D9C5" w14:textId="77777777"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E663168" w14:textId="342D4925" w:rsidR="00D55512" w:rsidRPr="00AC48F3" w:rsidRDefault="00D55512" w:rsidP="00D258D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76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095066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318250A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F5BEF0D" w14:textId="2A1A2B2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9E16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7A49EBCE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6086C7E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AC48F3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0EA8698D" w:rsidR="001A1723" w:rsidRDefault="00754EBC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54EB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754EB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54EB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  <w:r w:rsidR="001A1723" w:rsidRPr="00DB0B0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20AC4662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0BFFD2A8" w:rsidR="00D55512" w:rsidRP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เลขทะเบียน </w:t>
      </w:r>
      <w:r w:rsidR="00754EBC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0F840063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A68709B" w14:textId="161E1587" w:rsidR="0051206C" w:rsidRPr="00BE75B7" w:rsidRDefault="00C42E70" w:rsidP="00B84252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  <w:r w:rsidRPr="00C42E70">
        <w:rPr>
          <w:rFonts w:ascii="Browallia New" w:hAnsi="Browallia New" w:cs="Browallia New"/>
          <w:sz w:val="28"/>
          <w:szCs w:val="28"/>
        </w:rPr>
        <w:t>2</w:t>
      </w:r>
      <w:r w:rsidR="0052467F">
        <w:rPr>
          <w:rFonts w:ascii="Browallia New" w:hAnsi="Browallia New" w:cs="Browallia New"/>
          <w:sz w:val="28"/>
          <w:szCs w:val="28"/>
        </w:rPr>
        <w:t xml:space="preserve">8 </w:t>
      </w:r>
      <w:r w:rsidR="0052467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bookmarkStart w:id="1" w:name="_GoBack"/>
      <w:bookmarkEnd w:id="1"/>
      <w:r w:rsidR="00754EBC" w:rsidRPr="00C42E70">
        <w:rPr>
          <w:rFonts w:ascii="Browallia New" w:hAnsi="Browallia New" w:cs="Browallia New"/>
          <w:sz w:val="28"/>
          <w:szCs w:val="28"/>
        </w:rPr>
        <w:t>2563</w:t>
      </w: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855A6" w14:textId="77777777" w:rsidR="008D5812" w:rsidRDefault="008D5812">
      <w:r>
        <w:separator/>
      </w:r>
    </w:p>
  </w:endnote>
  <w:endnote w:type="continuationSeparator" w:id="0">
    <w:p w14:paraId="66B4F489" w14:textId="77777777" w:rsidR="008D5812" w:rsidRDefault="008D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498B" w14:textId="77777777" w:rsidR="008D5812" w:rsidRDefault="008D5812">
      <w:bookmarkStart w:id="0" w:name="_Hlk482348182"/>
      <w:bookmarkEnd w:id="0"/>
      <w:r>
        <w:separator/>
      </w:r>
    </w:p>
  </w:footnote>
  <w:footnote w:type="continuationSeparator" w:id="0">
    <w:p w14:paraId="1A7DA189" w14:textId="77777777" w:rsidR="008D5812" w:rsidRDefault="008D5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1F4C292E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0CDF4292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6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8"/>
  </w:num>
  <w:num w:numId="40">
    <w:abstractNumId w:val="6"/>
  </w:num>
  <w:num w:numId="41">
    <w:abstractNumId w:val="12"/>
  </w:num>
  <w:num w:numId="42">
    <w:abstractNumId w:val="20"/>
  </w:num>
  <w:num w:numId="43">
    <w:abstractNumId w:val="16"/>
  </w:num>
  <w:num w:numId="44">
    <w:abstractNumId w:val="7"/>
  </w:num>
  <w:num w:numId="45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1939"/>
    <w:rsid w:val="000274B5"/>
    <w:rsid w:val="0003023B"/>
    <w:rsid w:val="00031D17"/>
    <w:rsid w:val="00044ACE"/>
    <w:rsid w:val="0004550E"/>
    <w:rsid w:val="00052614"/>
    <w:rsid w:val="000568DD"/>
    <w:rsid w:val="00067119"/>
    <w:rsid w:val="000671F6"/>
    <w:rsid w:val="000723F7"/>
    <w:rsid w:val="00074485"/>
    <w:rsid w:val="000828F1"/>
    <w:rsid w:val="00082F59"/>
    <w:rsid w:val="000905D1"/>
    <w:rsid w:val="00094333"/>
    <w:rsid w:val="00095066"/>
    <w:rsid w:val="00097FAB"/>
    <w:rsid w:val="000A313B"/>
    <w:rsid w:val="000A4324"/>
    <w:rsid w:val="000B65E3"/>
    <w:rsid w:val="000B7090"/>
    <w:rsid w:val="000D74A2"/>
    <w:rsid w:val="000E0467"/>
    <w:rsid w:val="000E52CE"/>
    <w:rsid w:val="000F1C7B"/>
    <w:rsid w:val="000F3AAB"/>
    <w:rsid w:val="000F6E25"/>
    <w:rsid w:val="001011DF"/>
    <w:rsid w:val="00103309"/>
    <w:rsid w:val="00112B69"/>
    <w:rsid w:val="00112C09"/>
    <w:rsid w:val="001316D3"/>
    <w:rsid w:val="00134B1D"/>
    <w:rsid w:val="001529BC"/>
    <w:rsid w:val="001554CD"/>
    <w:rsid w:val="00155A91"/>
    <w:rsid w:val="001613E2"/>
    <w:rsid w:val="0016459D"/>
    <w:rsid w:val="00167017"/>
    <w:rsid w:val="00174051"/>
    <w:rsid w:val="001747A4"/>
    <w:rsid w:val="00184046"/>
    <w:rsid w:val="00184B68"/>
    <w:rsid w:val="00187E01"/>
    <w:rsid w:val="0019210D"/>
    <w:rsid w:val="00192B4F"/>
    <w:rsid w:val="001934F8"/>
    <w:rsid w:val="001A1723"/>
    <w:rsid w:val="001A1A2C"/>
    <w:rsid w:val="001A3BFB"/>
    <w:rsid w:val="001A3C20"/>
    <w:rsid w:val="001A4C3B"/>
    <w:rsid w:val="001A6F84"/>
    <w:rsid w:val="001B198C"/>
    <w:rsid w:val="001B6833"/>
    <w:rsid w:val="001B7388"/>
    <w:rsid w:val="001D2302"/>
    <w:rsid w:val="001D7BB3"/>
    <w:rsid w:val="001E12A6"/>
    <w:rsid w:val="001E498F"/>
    <w:rsid w:val="00200231"/>
    <w:rsid w:val="00201229"/>
    <w:rsid w:val="00212CF3"/>
    <w:rsid w:val="002142F1"/>
    <w:rsid w:val="00214C9D"/>
    <w:rsid w:val="0021562B"/>
    <w:rsid w:val="002227B1"/>
    <w:rsid w:val="00223EA2"/>
    <w:rsid w:val="0022518C"/>
    <w:rsid w:val="002252FF"/>
    <w:rsid w:val="002371B4"/>
    <w:rsid w:val="00237A7E"/>
    <w:rsid w:val="00241F16"/>
    <w:rsid w:val="0024436B"/>
    <w:rsid w:val="00247969"/>
    <w:rsid w:val="0025743E"/>
    <w:rsid w:val="0026182A"/>
    <w:rsid w:val="002769E9"/>
    <w:rsid w:val="00277EBE"/>
    <w:rsid w:val="00280186"/>
    <w:rsid w:val="002838FB"/>
    <w:rsid w:val="00285249"/>
    <w:rsid w:val="002A20F3"/>
    <w:rsid w:val="002A252E"/>
    <w:rsid w:val="002A60C8"/>
    <w:rsid w:val="002B2449"/>
    <w:rsid w:val="002B5A4A"/>
    <w:rsid w:val="002C0A6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5173"/>
    <w:rsid w:val="00313B17"/>
    <w:rsid w:val="00321A76"/>
    <w:rsid w:val="00330AA1"/>
    <w:rsid w:val="00335E5B"/>
    <w:rsid w:val="003376AC"/>
    <w:rsid w:val="00342BCF"/>
    <w:rsid w:val="00354F5D"/>
    <w:rsid w:val="00365ECE"/>
    <w:rsid w:val="003744DA"/>
    <w:rsid w:val="003802BF"/>
    <w:rsid w:val="00384899"/>
    <w:rsid w:val="00384904"/>
    <w:rsid w:val="003A7646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05EDE"/>
    <w:rsid w:val="00416281"/>
    <w:rsid w:val="00422353"/>
    <w:rsid w:val="00426915"/>
    <w:rsid w:val="0043197A"/>
    <w:rsid w:val="00433F63"/>
    <w:rsid w:val="004341EB"/>
    <w:rsid w:val="00435788"/>
    <w:rsid w:val="004359E6"/>
    <w:rsid w:val="00437669"/>
    <w:rsid w:val="0044225F"/>
    <w:rsid w:val="00443CE3"/>
    <w:rsid w:val="00452E7B"/>
    <w:rsid w:val="004546FA"/>
    <w:rsid w:val="0047769A"/>
    <w:rsid w:val="00481FE7"/>
    <w:rsid w:val="0048532C"/>
    <w:rsid w:val="004873F4"/>
    <w:rsid w:val="0049103F"/>
    <w:rsid w:val="004A0DFE"/>
    <w:rsid w:val="004A31FE"/>
    <w:rsid w:val="004A3C62"/>
    <w:rsid w:val="004A52EF"/>
    <w:rsid w:val="004B2E22"/>
    <w:rsid w:val="004C0971"/>
    <w:rsid w:val="004C0C25"/>
    <w:rsid w:val="004C1432"/>
    <w:rsid w:val="004C1F56"/>
    <w:rsid w:val="004C2111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2DE7"/>
    <w:rsid w:val="005070FA"/>
    <w:rsid w:val="0051206C"/>
    <w:rsid w:val="0052186A"/>
    <w:rsid w:val="0052467F"/>
    <w:rsid w:val="00531D8F"/>
    <w:rsid w:val="005321DA"/>
    <w:rsid w:val="00532476"/>
    <w:rsid w:val="00547541"/>
    <w:rsid w:val="00551365"/>
    <w:rsid w:val="005627FF"/>
    <w:rsid w:val="00577D61"/>
    <w:rsid w:val="005822AC"/>
    <w:rsid w:val="00593D33"/>
    <w:rsid w:val="005A4DD3"/>
    <w:rsid w:val="005A63BD"/>
    <w:rsid w:val="005B405A"/>
    <w:rsid w:val="005C2CCB"/>
    <w:rsid w:val="005C6479"/>
    <w:rsid w:val="005C66F7"/>
    <w:rsid w:val="005C69FD"/>
    <w:rsid w:val="005D7025"/>
    <w:rsid w:val="005E2D67"/>
    <w:rsid w:val="005E5578"/>
    <w:rsid w:val="005F3E60"/>
    <w:rsid w:val="005F4D62"/>
    <w:rsid w:val="005F4DFA"/>
    <w:rsid w:val="005F72DE"/>
    <w:rsid w:val="00601C1A"/>
    <w:rsid w:val="006023EB"/>
    <w:rsid w:val="00610ED7"/>
    <w:rsid w:val="00620CE3"/>
    <w:rsid w:val="00621086"/>
    <w:rsid w:val="00626F05"/>
    <w:rsid w:val="006335BC"/>
    <w:rsid w:val="006365A1"/>
    <w:rsid w:val="00636AA2"/>
    <w:rsid w:val="00641CC4"/>
    <w:rsid w:val="00650A72"/>
    <w:rsid w:val="00666764"/>
    <w:rsid w:val="0066694B"/>
    <w:rsid w:val="00667DB6"/>
    <w:rsid w:val="00672B75"/>
    <w:rsid w:val="006771E8"/>
    <w:rsid w:val="00677C01"/>
    <w:rsid w:val="00683CC7"/>
    <w:rsid w:val="00683E46"/>
    <w:rsid w:val="00692CA5"/>
    <w:rsid w:val="006932D7"/>
    <w:rsid w:val="006A20A6"/>
    <w:rsid w:val="006A5169"/>
    <w:rsid w:val="006A6DC5"/>
    <w:rsid w:val="006B06A2"/>
    <w:rsid w:val="006B215D"/>
    <w:rsid w:val="006B4E52"/>
    <w:rsid w:val="006C3462"/>
    <w:rsid w:val="006C3D37"/>
    <w:rsid w:val="006C5718"/>
    <w:rsid w:val="006C6376"/>
    <w:rsid w:val="006D6FF5"/>
    <w:rsid w:val="006F1B19"/>
    <w:rsid w:val="006F29ED"/>
    <w:rsid w:val="006F4F77"/>
    <w:rsid w:val="0070147C"/>
    <w:rsid w:val="0070195E"/>
    <w:rsid w:val="00702EE1"/>
    <w:rsid w:val="0071160E"/>
    <w:rsid w:val="00714FD6"/>
    <w:rsid w:val="00715665"/>
    <w:rsid w:val="007265F7"/>
    <w:rsid w:val="00730A84"/>
    <w:rsid w:val="00731894"/>
    <w:rsid w:val="00734D83"/>
    <w:rsid w:val="0073663A"/>
    <w:rsid w:val="00746796"/>
    <w:rsid w:val="00746D91"/>
    <w:rsid w:val="00754020"/>
    <w:rsid w:val="00754EBC"/>
    <w:rsid w:val="0075598A"/>
    <w:rsid w:val="007560F3"/>
    <w:rsid w:val="00757EF9"/>
    <w:rsid w:val="00761813"/>
    <w:rsid w:val="00771B85"/>
    <w:rsid w:val="00771E47"/>
    <w:rsid w:val="00775DA6"/>
    <w:rsid w:val="0078170A"/>
    <w:rsid w:val="00784200"/>
    <w:rsid w:val="00790956"/>
    <w:rsid w:val="0079502D"/>
    <w:rsid w:val="007A0755"/>
    <w:rsid w:val="007A31D9"/>
    <w:rsid w:val="007A74F9"/>
    <w:rsid w:val="007C1DA4"/>
    <w:rsid w:val="007C2CC3"/>
    <w:rsid w:val="007D41A1"/>
    <w:rsid w:val="008033D0"/>
    <w:rsid w:val="00803FB6"/>
    <w:rsid w:val="008059EF"/>
    <w:rsid w:val="00811F03"/>
    <w:rsid w:val="008128F7"/>
    <w:rsid w:val="00812938"/>
    <w:rsid w:val="0081382E"/>
    <w:rsid w:val="00823F34"/>
    <w:rsid w:val="008246D3"/>
    <w:rsid w:val="00827B71"/>
    <w:rsid w:val="00830DAC"/>
    <w:rsid w:val="0083134C"/>
    <w:rsid w:val="00832F51"/>
    <w:rsid w:val="00834C54"/>
    <w:rsid w:val="008376F1"/>
    <w:rsid w:val="00843100"/>
    <w:rsid w:val="00847054"/>
    <w:rsid w:val="00850F25"/>
    <w:rsid w:val="00851D8B"/>
    <w:rsid w:val="008534AA"/>
    <w:rsid w:val="008719C2"/>
    <w:rsid w:val="00874CE1"/>
    <w:rsid w:val="00884FF7"/>
    <w:rsid w:val="00887BB0"/>
    <w:rsid w:val="00891341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D4F1F"/>
    <w:rsid w:val="008D5812"/>
    <w:rsid w:val="008D71C0"/>
    <w:rsid w:val="008E5EC3"/>
    <w:rsid w:val="008E7687"/>
    <w:rsid w:val="008F0E3C"/>
    <w:rsid w:val="008F11FA"/>
    <w:rsid w:val="008F33AE"/>
    <w:rsid w:val="008F4ACA"/>
    <w:rsid w:val="0090657D"/>
    <w:rsid w:val="0090768C"/>
    <w:rsid w:val="00912F98"/>
    <w:rsid w:val="00917FBB"/>
    <w:rsid w:val="009219CA"/>
    <w:rsid w:val="009223D3"/>
    <w:rsid w:val="00931D7A"/>
    <w:rsid w:val="00935D8D"/>
    <w:rsid w:val="00942FE8"/>
    <w:rsid w:val="0095104C"/>
    <w:rsid w:val="00953875"/>
    <w:rsid w:val="00955BA6"/>
    <w:rsid w:val="00956C0D"/>
    <w:rsid w:val="00957E70"/>
    <w:rsid w:val="00960C11"/>
    <w:rsid w:val="00970DAB"/>
    <w:rsid w:val="0097321D"/>
    <w:rsid w:val="00985435"/>
    <w:rsid w:val="00992531"/>
    <w:rsid w:val="00993D93"/>
    <w:rsid w:val="00995CD5"/>
    <w:rsid w:val="00996C03"/>
    <w:rsid w:val="009A1787"/>
    <w:rsid w:val="009A4F5A"/>
    <w:rsid w:val="009B1F44"/>
    <w:rsid w:val="009B4573"/>
    <w:rsid w:val="009B5B1E"/>
    <w:rsid w:val="009C002A"/>
    <w:rsid w:val="009C445A"/>
    <w:rsid w:val="009D002D"/>
    <w:rsid w:val="009E1643"/>
    <w:rsid w:val="009E278C"/>
    <w:rsid w:val="009F018F"/>
    <w:rsid w:val="009F1610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550B"/>
    <w:rsid w:val="00A24585"/>
    <w:rsid w:val="00A2537B"/>
    <w:rsid w:val="00A3263E"/>
    <w:rsid w:val="00A35782"/>
    <w:rsid w:val="00A362F9"/>
    <w:rsid w:val="00A36A60"/>
    <w:rsid w:val="00A36EB5"/>
    <w:rsid w:val="00A43EE6"/>
    <w:rsid w:val="00A60F49"/>
    <w:rsid w:val="00A61E15"/>
    <w:rsid w:val="00A622CA"/>
    <w:rsid w:val="00A66F91"/>
    <w:rsid w:val="00A70229"/>
    <w:rsid w:val="00A740D6"/>
    <w:rsid w:val="00A918D1"/>
    <w:rsid w:val="00A93A9A"/>
    <w:rsid w:val="00AA5C16"/>
    <w:rsid w:val="00AB0DED"/>
    <w:rsid w:val="00AB3EA4"/>
    <w:rsid w:val="00AB6ADF"/>
    <w:rsid w:val="00AC31D4"/>
    <w:rsid w:val="00AC48F3"/>
    <w:rsid w:val="00AC6098"/>
    <w:rsid w:val="00AC616F"/>
    <w:rsid w:val="00AD2A67"/>
    <w:rsid w:val="00AD3B26"/>
    <w:rsid w:val="00AE0190"/>
    <w:rsid w:val="00AE2710"/>
    <w:rsid w:val="00AE2BF6"/>
    <w:rsid w:val="00AE3370"/>
    <w:rsid w:val="00AE64CA"/>
    <w:rsid w:val="00AF428E"/>
    <w:rsid w:val="00AF7092"/>
    <w:rsid w:val="00AF743D"/>
    <w:rsid w:val="00B043C7"/>
    <w:rsid w:val="00B1068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4E4"/>
    <w:rsid w:val="00B55EE8"/>
    <w:rsid w:val="00B56E6C"/>
    <w:rsid w:val="00B63C21"/>
    <w:rsid w:val="00B63D0E"/>
    <w:rsid w:val="00B74F0A"/>
    <w:rsid w:val="00B806D6"/>
    <w:rsid w:val="00B83039"/>
    <w:rsid w:val="00B84252"/>
    <w:rsid w:val="00B96988"/>
    <w:rsid w:val="00BA0194"/>
    <w:rsid w:val="00BA5B00"/>
    <w:rsid w:val="00BB0F63"/>
    <w:rsid w:val="00BB1A07"/>
    <w:rsid w:val="00BB3040"/>
    <w:rsid w:val="00BB6987"/>
    <w:rsid w:val="00BB6DAD"/>
    <w:rsid w:val="00BB7346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6939"/>
    <w:rsid w:val="00C2083F"/>
    <w:rsid w:val="00C21E3B"/>
    <w:rsid w:val="00C27602"/>
    <w:rsid w:val="00C34B93"/>
    <w:rsid w:val="00C35B1A"/>
    <w:rsid w:val="00C41C7D"/>
    <w:rsid w:val="00C42E70"/>
    <w:rsid w:val="00C57EAE"/>
    <w:rsid w:val="00C61166"/>
    <w:rsid w:val="00C63023"/>
    <w:rsid w:val="00C63743"/>
    <w:rsid w:val="00C72A93"/>
    <w:rsid w:val="00C7417B"/>
    <w:rsid w:val="00C76C6C"/>
    <w:rsid w:val="00C80EC5"/>
    <w:rsid w:val="00C8627C"/>
    <w:rsid w:val="00C86BB9"/>
    <w:rsid w:val="00C8772C"/>
    <w:rsid w:val="00C94311"/>
    <w:rsid w:val="00CA43FD"/>
    <w:rsid w:val="00CA4BBA"/>
    <w:rsid w:val="00CA6C30"/>
    <w:rsid w:val="00CA734A"/>
    <w:rsid w:val="00CB18EB"/>
    <w:rsid w:val="00CB441E"/>
    <w:rsid w:val="00CB459C"/>
    <w:rsid w:val="00CC72E9"/>
    <w:rsid w:val="00CD059F"/>
    <w:rsid w:val="00CD25C2"/>
    <w:rsid w:val="00CD4D4E"/>
    <w:rsid w:val="00CE24E5"/>
    <w:rsid w:val="00CE2F97"/>
    <w:rsid w:val="00CE41DB"/>
    <w:rsid w:val="00CE4D96"/>
    <w:rsid w:val="00D0487C"/>
    <w:rsid w:val="00D078C4"/>
    <w:rsid w:val="00D15C78"/>
    <w:rsid w:val="00D15EA5"/>
    <w:rsid w:val="00D2100B"/>
    <w:rsid w:val="00D24220"/>
    <w:rsid w:val="00D258DE"/>
    <w:rsid w:val="00D26AC0"/>
    <w:rsid w:val="00D3089E"/>
    <w:rsid w:val="00D31D7A"/>
    <w:rsid w:val="00D33A8A"/>
    <w:rsid w:val="00D33E60"/>
    <w:rsid w:val="00D36792"/>
    <w:rsid w:val="00D41050"/>
    <w:rsid w:val="00D42A61"/>
    <w:rsid w:val="00D430AD"/>
    <w:rsid w:val="00D460E7"/>
    <w:rsid w:val="00D55512"/>
    <w:rsid w:val="00D56AB5"/>
    <w:rsid w:val="00D62EEF"/>
    <w:rsid w:val="00D63ABC"/>
    <w:rsid w:val="00D65A81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308D"/>
    <w:rsid w:val="00DB5F40"/>
    <w:rsid w:val="00DC074D"/>
    <w:rsid w:val="00DC5179"/>
    <w:rsid w:val="00DD1E47"/>
    <w:rsid w:val="00DD50F8"/>
    <w:rsid w:val="00DD61A9"/>
    <w:rsid w:val="00DD647F"/>
    <w:rsid w:val="00DD6EF1"/>
    <w:rsid w:val="00DE4958"/>
    <w:rsid w:val="00DE5665"/>
    <w:rsid w:val="00DE7466"/>
    <w:rsid w:val="00DF7C98"/>
    <w:rsid w:val="00E01C54"/>
    <w:rsid w:val="00E04361"/>
    <w:rsid w:val="00E064FD"/>
    <w:rsid w:val="00E066FA"/>
    <w:rsid w:val="00E1053A"/>
    <w:rsid w:val="00E10F32"/>
    <w:rsid w:val="00E17598"/>
    <w:rsid w:val="00E26AF3"/>
    <w:rsid w:val="00E276E0"/>
    <w:rsid w:val="00E314EA"/>
    <w:rsid w:val="00E32AFA"/>
    <w:rsid w:val="00E33FDA"/>
    <w:rsid w:val="00E3740D"/>
    <w:rsid w:val="00E406D5"/>
    <w:rsid w:val="00E53055"/>
    <w:rsid w:val="00E56701"/>
    <w:rsid w:val="00E56DA3"/>
    <w:rsid w:val="00E62754"/>
    <w:rsid w:val="00E64D2D"/>
    <w:rsid w:val="00E83AEA"/>
    <w:rsid w:val="00E86B53"/>
    <w:rsid w:val="00E9110B"/>
    <w:rsid w:val="00EA2B6F"/>
    <w:rsid w:val="00EA2E7C"/>
    <w:rsid w:val="00EA590C"/>
    <w:rsid w:val="00EA5972"/>
    <w:rsid w:val="00EB3478"/>
    <w:rsid w:val="00EB4B39"/>
    <w:rsid w:val="00EB6FE3"/>
    <w:rsid w:val="00EC3056"/>
    <w:rsid w:val="00EC50CB"/>
    <w:rsid w:val="00EC681D"/>
    <w:rsid w:val="00ED520C"/>
    <w:rsid w:val="00EE0F65"/>
    <w:rsid w:val="00EF4E53"/>
    <w:rsid w:val="00EF7E92"/>
    <w:rsid w:val="00F178EB"/>
    <w:rsid w:val="00F246A1"/>
    <w:rsid w:val="00F37917"/>
    <w:rsid w:val="00F4075A"/>
    <w:rsid w:val="00F46373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A36A3"/>
    <w:rsid w:val="00FB4D80"/>
    <w:rsid w:val="00FC1304"/>
    <w:rsid w:val="00FC4397"/>
    <w:rsid w:val="00FD05AD"/>
    <w:rsid w:val="00FD0666"/>
    <w:rsid w:val="00FD0E30"/>
    <w:rsid w:val="00FD1304"/>
    <w:rsid w:val="00FD7295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6" ma:contentTypeDescription="Create a new document." ma:contentTypeScope="" ma:versionID="68dec7a75a223a1f4d0296d0a65ab8d5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d960c52de59de7a2df360a910ce89fab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956E7-0A29-4C89-8589-48EE91F8C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69417-D9E7-40BF-8722-5C4D771B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2020-02-22T07:26:00Z</cp:lastPrinted>
  <dcterms:created xsi:type="dcterms:W3CDTF">2020-02-29T01:46:00Z</dcterms:created>
  <dcterms:modified xsi:type="dcterms:W3CDTF">2020-02-29T01:46:00Z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