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7FE91A" w14:textId="77777777" w:rsidR="00371706" w:rsidRPr="006461EA" w:rsidRDefault="00371706" w:rsidP="00616A61">
      <w:pPr>
        <w:rPr>
          <w:rFonts w:ascii="Browallia New" w:hAnsi="Browallia New" w:cs="Browallia New"/>
          <w:b/>
          <w:bCs/>
          <w:sz w:val="28"/>
          <w:szCs w:val="28"/>
        </w:rPr>
      </w:pPr>
      <w:r w:rsidRPr="006461EA">
        <w:rPr>
          <w:rFonts w:ascii="Browallia New" w:hAnsi="Browallia New" w:cs="Browallia New"/>
          <w:b/>
          <w:bCs/>
          <w:sz w:val="28"/>
          <w:szCs w:val="28"/>
          <w:cs/>
        </w:rPr>
        <w:t>บริษัท เจนเนอร</w:t>
      </w:r>
      <w:proofErr w:type="spellStart"/>
      <w:r w:rsidRPr="006461EA">
        <w:rPr>
          <w:rFonts w:ascii="Browallia New" w:hAnsi="Browallia New" w:cs="Browallia New"/>
          <w:b/>
          <w:bCs/>
          <w:sz w:val="28"/>
          <w:szCs w:val="28"/>
          <w:cs/>
        </w:rPr>
        <w:t>ัล</w:t>
      </w:r>
      <w:proofErr w:type="spellEnd"/>
      <w:r w:rsidRPr="006461EA">
        <w:rPr>
          <w:rFonts w:ascii="Browallia New" w:hAnsi="Browallia New" w:cs="Browallia New"/>
          <w:b/>
          <w:bCs/>
          <w:sz w:val="28"/>
          <w:szCs w:val="28"/>
          <w:cs/>
        </w:rPr>
        <w:t xml:space="preserve"> เอนจิ</w:t>
      </w:r>
      <w:proofErr w:type="spellStart"/>
      <w:r w:rsidRPr="006461EA">
        <w:rPr>
          <w:rFonts w:ascii="Browallia New" w:hAnsi="Browallia New" w:cs="Browallia New"/>
          <w:b/>
          <w:bCs/>
          <w:sz w:val="28"/>
          <w:szCs w:val="28"/>
          <w:cs/>
        </w:rPr>
        <w:t>เนียริ่ง</w:t>
      </w:r>
      <w:proofErr w:type="spellEnd"/>
      <w:r w:rsidRPr="006461EA">
        <w:rPr>
          <w:rFonts w:ascii="Browallia New" w:hAnsi="Browallia New" w:cs="Browallia New"/>
          <w:b/>
          <w:bCs/>
          <w:sz w:val="28"/>
          <w:szCs w:val="28"/>
          <w:cs/>
        </w:rPr>
        <w:t xml:space="preserve"> จำกัด (มหาชน) และบริษัทย่อย </w:t>
      </w:r>
    </w:p>
    <w:p w14:paraId="161E3887" w14:textId="24243944" w:rsidR="00376A1E" w:rsidRPr="006461EA" w:rsidRDefault="00376A1E" w:rsidP="00530D0F">
      <w:pPr>
        <w:tabs>
          <w:tab w:val="left" w:pos="720"/>
        </w:tabs>
        <w:spacing w:line="240" w:lineRule="auto"/>
        <w:ind w:right="-43"/>
        <w:rPr>
          <w:rFonts w:ascii="Browallia New" w:hAnsi="Browallia New" w:cs="Browallia New"/>
          <w:b/>
          <w:bCs/>
          <w:sz w:val="28"/>
          <w:szCs w:val="28"/>
        </w:rPr>
      </w:pPr>
      <w:r w:rsidRPr="006461EA">
        <w:rPr>
          <w:rFonts w:ascii="Browallia New" w:hAnsi="Browallia New" w:cs="Browallia New"/>
          <w:b/>
          <w:bCs/>
          <w:sz w:val="28"/>
          <w:szCs w:val="28"/>
          <w:cs/>
        </w:rPr>
        <w:t>หมายเหตุประกอบงบการเงิน</w:t>
      </w:r>
    </w:p>
    <w:p w14:paraId="206B61B8" w14:textId="3D940334" w:rsidR="00376A1E" w:rsidRPr="006461EA" w:rsidRDefault="009A02F0" w:rsidP="00530D0F">
      <w:pPr>
        <w:tabs>
          <w:tab w:val="left" w:pos="720"/>
        </w:tabs>
        <w:spacing w:line="240" w:lineRule="auto"/>
        <w:ind w:right="-43"/>
        <w:rPr>
          <w:rFonts w:ascii="Browallia New" w:hAnsi="Browallia New" w:cs="Browallia New"/>
          <w:b/>
          <w:bCs/>
          <w:sz w:val="28"/>
          <w:szCs w:val="28"/>
        </w:rPr>
      </w:pPr>
      <w:r w:rsidRPr="006461EA">
        <w:rPr>
          <w:rFonts w:ascii="Browallia New" w:hAnsi="Browallia New" w:cs="Browallia New" w:hint="cs"/>
          <w:b/>
          <w:bCs/>
          <w:sz w:val="28"/>
          <w:szCs w:val="28"/>
          <w:cs/>
        </w:rPr>
        <w:t>สำหรับปีสิ้นสุด</w:t>
      </w:r>
      <w:r w:rsidR="00376A1E" w:rsidRPr="006461EA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7E49DE" w:rsidRPr="006461EA">
        <w:rPr>
          <w:rFonts w:ascii="Browallia New" w:hAnsi="Browallia New" w:cs="Browallia New"/>
          <w:b/>
          <w:bCs/>
          <w:sz w:val="28"/>
          <w:szCs w:val="28"/>
        </w:rPr>
        <w:t>31</w:t>
      </w:r>
      <w:r w:rsidR="00D63D18" w:rsidRPr="006461EA">
        <w:rPr>
          <w:rFonts w:ascii="Browallia New" w:hAnsi="Browallia New" w:cs="Browallia New"/>
          <w:b/>
          <w:bCs/>
          <w:sz w:val="28"/>
          <w:szCs w:val="28"/>
          <w:cs/>
        </w:rPr>
        <w:t xml:space="preserve"> </w:t>
      </w:r>
      <w:r w:rsidR="00376A1E" w:rsidRPr="006461EA">
        <w:rPr>
          <w:rFonts w:ascii="Browallia New" w:hAnsi="Browallia New" w:cs="Browallia New"/>
          <w:b/>
          <w:bCs/>
          <w:sz w:val="28"/>
          <w:szCs w:val="28"/>
          <w:cs/>
        </w:rPr>
        <w:t xml:space="preserve">ธันวาคม </w:t>
      </w:r>
      <w:r w:rsidR="007E49DE" w:rsidRPr="006461EA">
        <w:rPr>
          <w:rFonts w:ascii="Browallia New" w:hAnsi="Browallia New" w:cs="Browallia New"/>
          <w:b/>
          <w:bCs/>
          <w:sz w:val="28"/>
          <w:szCs w:val="28"/>
        </w:rPr>
        <w:t>25</w:t>
      </w:r>
      <w:r w:rsidR="003710C3" w:rsidRPr="006461EA">
        <w:rPr>
          <w:rFonts w:ascii="Browallia New" w:hAnsi="Browallia New" w:cs="Browallia New"/>
          <w:b/>
          <w:bCs/>
          <w:sz w:val="28"/>
          <w:szCs w:val="28"/>
        </w:rPr>
        <w:t>6</w:t>
      </w:r>
      <w:r w:rsidR="00BD43B9">
        <w:rPr>
          <w:rFonts w:ascii="Browallia New" w:hAnsi="Browallia New" w:cs="Browallia New"/>
          <w:b/>
          <w:bCs/>
          <w:sz w:val="28"/>
          <w:szCs w:val="28"/>
        </w:rPr>
        <w:t>2</w:t>
      </w:r>
    </w:p>
    <w:p w14:paraId="52909F0B" w14:textId="77777777" w:rsidR="00376A1E" w:rsidRPr="006461EA" w:rsidRDefault="00376A1E" w:rsidP="00530D0F">
      <w:pPr>
        <w:spacing w:line="240" w:lineRule="auto"/>
        <w:jc w:val="both"/>
        <w:rPr>
          <w:rFonts w:ascii="Browallia New" w:hAnsi="Browallia New" w:cs="Browallia New"/>
          <w:b/>
          <w:bCs/>
          <w:sz w:val="28"/>
          <w:szCs w:val="28"/>
          <w:cs/>
        </w:rPr>
      </w:pPr>
    </w:p>
    <w:p w14:paraId="1132429D" w14:textId="77777777" w:rsidR="00210A9E" w:rsidRPr="006461EA" w:rsidRDefault="00210A9E" w:rsidP="00210A9E">
      <w:pPr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450"/>
        </w:tabs>
        <w:spacing w:line="240" w:lineRule="auto"/>
        <w:ind w:left="450" w:hanging="450"/>
        <w:jc w:val="both"/>
        <w:rPr>
          <w:rFonts w:ascii="Browallia New" w:hAnsi="Browallia New" w:cs="Browallia New"/>
          <w:sz w:val="28"/>
          <w:szCs w:val="28"/>
          <w:u w:val="single"/>
        </w:rPr>
      </w:pPr>
      <w:r w:rsidRPr="006461EA">
        <w:rPr>
          <w:rFonts w:ascii="Browallia New" w:hAnsi="Browallia New" w:cs="Browallia New"/>
          <w:sz w:val="28"/>
          <w:szCs w:val="28"/>
          <w:u w:val="single"/>
          <w:cs/>
        </w:rPr>
        <w:t>ลักษณะการดำเนินธุรกิจ</w:t>
      </w:r>
    </w:p>
    <w:p w14:paraId="50323DCD" w14:textId="77777777" w:rsidR="001A4AF4" w:rsidRPr="006461EA" w:rsidRDefault="001A4AF4" w:rsidP="001A4A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both"/>
        <w:rPr>
          <w:rFonts w:ascii="Browallia New" w:hAnsi="Browallia New" w:cs="Browallia New"/>
          <w:b/>
          <w:bCs/>
          <w:sz w:val="28"/>
          <w:szCs w:val="28"/>
        </w:rPr>
      </w:pPr>
    </w:p>
    <w:p w14:paraId="3279C73A" w14:textId="6A8CB82F" w:rsidR="00210A9E" w:rsidRPr="006461EA" w:rsidRDefault="00210A9E" w:rsidP="00210A9E">
      <w:pPr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/>
          <w:sz w:val="28"/>
          <w:szCs w:val="28"/>
          <w:cs/>
        </w:rPr>
        <w:t>บริษัท เจนเนอร</w:t>
      </w:r>
      <w:proofErr w:type="spellStart"/>
      <w:r w:rsidRPr="006461EA">
        <w:rPr>
          <w:rFonts w:ascii="Browallia New" w:hAnsi="Browallia New" w:cs="Browallia New"/>
          <w:sz w:val="28"/>
          <w:szCs w:val="28"/>
          <w:cs/>
        </w:rPr>
        <w:t>ัล</w:t>
      </w:r>
      <w:proofErr w:type="spellEnd"/>
      <w:r w:rsidRPr="006461EA">
        <w:rPr>
          <w:rFonts w:ascii="Browallia New" w:hAnsi="Browallia New" w:cs="Browallia New"/>
          <w:sz w:val="28"/>
          <w:szCs w:val="28"/>
          <w:cs/>
        </w:rPr>
        <w:t xml:space="preserve"> เอนจิ</w:t>
      </w:r>
      <w:proofErr w:type="spellStart"/>
      <w:r w:rsidRPr="006461EA">
        <w:rPr>
          <w:rFonts w:ascii="Browallia New" w:hAnsi="Browallia New" w:cs="Browallia New"/>
          <w:sz w:val="28"/>
          <w:szCs w:val="28"/>
          <w:cs/>
        </w:rPr>
        <w:t>เนียริ่ง</w:t>
      </w:r>
      <w:proofErr w:type="spellEnd"/>
      <w:r w:rsidRPr="006461EA">
        <w:rPr>
          <w:rFonts w:ascii="Browallia New" w:hAnsi="Browallia New" w:cs="Browallia New"/>
          <w:sz w:val="28"/>
          <w:szCs w:val="28"/>
          <w:cs/>
        </w:rPr>
        <w:t xml:space="preserve"> จำกัด (มหาชน)</w:t>
      </w:r>
      <w:r w:rsidR="00966A5B" w:rsidRPr="006461EA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966A5B" w:rsidRPr="006461EA">
        <w:rPr>
          <w:rFonts w:ascii="Browallia New" w:hAnsi="Browallia New" w:cs="Browallia New" w:hint="cs"/>
          <w:sz w:val="28"/>
          <w:szCs w:val="28"/>
          <w:cs/>
        </w:rPr>
        <w:t>และบริษัทย่อย</w:t>
      </w:r>
      <w:r w:rsidRPr="006461EA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966A5B" w:rsidRPr="006461EA">
        <w:rPr>
          <w:rFonts w:ascii="Browallia New" w:hAnsi="Browallia New" w:cs="Browallia New" w:hint="cs"/>
          <w:sz w:val="28"/>
          <w:szCs w:val="28"/>
          <w:cs/>
        </w:rPr>
        <w:t>(</w:t>
      </w:r>
      <w:r w:rsidR="001A4AF4" w:rsidRPr="006461EA">
        <w:rPr>
          <w:rFonts w:ascii="Browallia New" w:hAnsi="Browallia New" w:cs="Browallia New"/>
          <w:sz w:val="28"/>
          <w:szCs w:val="28"/>
        </w:rPr>
        <w:t>“</w:t>
      </w:r>
      <w:r w:rsidR="00966A5B" w:rsidRPr="006461EA">
        <w:rPr>
          <w:rFonts w:ascii="Browallia New" w:hAnsi="Browallia New" w:cs="Browallia New" w:hint="cs"/>
          <w:sz w:val="28"/>
          <w:szCs w:val="28"/>
          <w:cs/>
        </w:rPr>
        <w:t>กลุ่มบริ</w:t>
      </w:r>
      <w:r w:rsidR="00966A5B" w:rsidRPr="006461EA">
        <w:rPr>
          <w:rFonts w:hint="cs"/>
          <w:sz w:val="28"/>
          <w:szCs w:val="28"/>
          <w:cs/>
        </w:rPr>
        <w:t>ษัท”</w:t>
      </w:r>
      <w:r w:rsidR="00966A5B" w:rsidRPr="006461EA">
        <w:rPr>
          <w:rFonts w:ascii="Browallia New" w:hAnsi="Browallia New" w:cs="Browallia New" w:hint="cs"/>
          <w:sz w:val="28"/>
          <w:szCs w:val="28"/>
          <w:cs/>
        </w:rPr>
        <w:t>)</w:t>
      </w:r>
      <w:r w:rsidRPr="006461EA">
        <w:rPr>
          <w:rFonts w:ascii="Browallia New" w:hAnsi="Browallia New" w:cs="Browallia New"/>
          <w:sz w:val="28"/>
          <w:szCs w:val="28"/>
          <w:cs/>
        </w:rPr>
        <w:t xml:space="preserve"> ดำเนินธุรกิจหลักเกี่ยวกับการผลิต</w:t>
      </w:r>
      <w:r w:rsidRPr="006461EA">
        <w:rPr>
          <w:rFonts w:ascii="Browallia New" w:hAnsi="Browallia New" w:cs="Browallia New" w:hint="cs"/>
          <w:sz w:val="28"/>
          <w:szCs w:val="28"/>
          <w:cs/>
        </w:rPr>
        <w:t>และจำหน่าย</w:t>
      </w:r>
      <w:r w:rsidRPr="006461EA">
        <w:rPr>
          <w:rFonts w:ascii="Browallia New" w:hAnsi="Browallia New" w:cs="Browallia New"/>
          <w:sz w:val="28"/>
          <w:szCs w:val="28"/>
          <w:cs/>
        </w:rPr>
        <w:t>ผลิตภัณฑ์คอนกรีตสำเร็จรูป เช่น เสาเข็มคอนกรีตอัดแรง คานสะพาน เสาไฟฟ้าคอนกรีต พื้นและ</w:t>
      </w:r>
      <w:r w:rsidR="00716E7A" w:rsidRPr="006461EA">
        <w:rPr>
          <w:rFonts w:ascii="Browallia New" w:hAnsi="Browallia New" w:cs="Browallia New"/>
          <w:sz w:val="28"/>
          <w:szCs w:val="28"/>
        </w:rPr>
        <w:t xml:space="preserve">            </w:t>
      </w:r>
      <w:r w:rsidRPr="006461EA">
        <w:rPr>
          <w:rFonts w:ascii="Browallia New" w:hAnsi="Browallia New" w:cs="Browallia New"/>
          <w:sz w:val="28"/>
          <w:szCs w:val="28"/>
          <w:cs/>
        </w:rPr>
        <w:t>ผนังคอนกรีตสำเร็จรูป</w:t>
      </w:r>
      <w:r w:rsidR="00764AD1">
        <w:rPr>
          <w:rFonts w:ascii="Browallia New" w:hAnsi="Browallia New" w:cs="Browallia New" w:hint="cs"/>
          <w:sz w:val="28"/>
          <w:szCs w:val="28"/>
          <w:cs/>
        </w:rPr>
        <w:t>และ</w:t>
      </w:r>
      <w:r w:rsidR="00C376EA">
        <w:rPr>
          <w:rFonts w:ascii="Browallia New" w:hAnsi="Browallia New" w:cs="Browallia New" w:hint="cs"/>
          <w:sz w:val="28"/>
          <w:szCs w:val="28"/>
          <w:cs/>
        </w:rPr>
        <w:t>เสาเข็มคอนกรีตเสริมเหล็กอัดแรงโดยใช้แรงเหวี่ยง</w:t>
      </w:r>
      <w:r w:rsidRPr="006461EA">
        <w:rPr>
          <w:rFonts w:ascii="Browallia New" w:hAnsi="Browallia New" w:cs="Browallia New"/>
          <w:sz w:val="28"/>
          <w:szCs w:val="28"/>
          <w:cs/>
        </w:rPr>
        <w:t>และให้บริการงานก่อสร้างและติดตั้งผลิตภัณฑ์ดังกล่าว</w:t>
      </w:r>
      <w:r w:rsidR="00E002CE">
        <w:rPr>
          <w:rFonts w:ascii="Browallia New" w:hAnsi="Browallia New" w:cs="Browallia New"/>
          <w:sz w:val="28"/>
          <w:szCs w:val="28"/>
        </w:rPr>
        <w:t xml:space="preserve"> </w:t>
      </w:r>
      <w:r w:rsidR="002F04B9" w:rsidRPr="006461EA">
        <w:rPr>
          <w:rFonts w:ascii="Browallia New" w:hAnsi="Browallia New" w:cs="Browallia New"/>
          <w:sz w:val="28"/>
          <w:szCs w:val="28"/>
          <w:cs/>
        </w:rPr>
        <w:t>และ</w:t>
      </w:r>
      <w:r w:rsidR="001E5A49">
        <w:rPr>
          <w:rFonts w:ascii="Browallia New" w:hAnsi="Browallia New" w:cs="Browallia New" w:hint="cs"/>
          <w:sz w:val="28"/>
          <w:szCs w:val="28"/>
          <w:cs/>
        </w:rPr>
        <w:t>ผ</w:t>
      </w:r>
      <w:r w:rsidR="00530FF3">
        <w:rPr>
          <w:rFonts w:ascii="Browallia New" w:hAnsi="Browallia New" w:cs="Browallia New" w:hint="cs"/>
          <w:sz w:val="28"/>
          <w:szCs w:val="28"/>
          <w:cs/>
        </w:rPr>
        <w:t>ลิต</w:t>
      </w:r>
      <w:r w:rsidR="001E5A49">
        <w:rPr>
          <w:rFonts w:ascii="Browallia New" w:hAnsi="Browallia New" w:cs="Browallia New" w:hint="cs"/>
          <w:sz w:val="28"/>
          <w:szCs w:val="28"/>
          <w:cs/>
        </w:rPr>
        <w:t>และจำหน่าย</w:t>
      </w:r>
      <w:r w:rsidR="001E5A49" w:rsidRPr="001E5A49">
        <w:rPr>
          <w:rFonts w:ascii="Browallia New" w:hAnsi="Browallia New" w:cs="Browallia New"/>
          <w:sz w:val="28"/>
          <w:szCs w:val="28"/>
          <w:cs/>
        </w:rPr>
        <w:t>ลวดแรงดึงสูงคุณภาพพิเศษ</w:t>
      </w:r>
      <w:r w:rsidR="00A41922">
        <w:rPr>
          <w:rFonts w:ascii="Browallia New" w:hAnsi="Browallia New" w:cs="Browallia New"/>
          <w:sz w:val="28"/>
          <w:szCs w:val="28"/>
        </w:rPr>
        <w:t xml:space="preserve"> </w:t>
      </w:r>
    </w:p>
    <w:p w14:paraId="04DCC92D" w14:textId="77777777" w:rsidR="00210A9E" w:rsidRPr="006461EA" w:rsidRDefault="00210A9E" w:rsidP="00210A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both"/>
        <w:rPr>
          <w:rFonts w:ascii="Browallia New" w:hAnsi="Browallia New" w:cs="Browallia New"/>
          <w:b/>
          <w:bCs/>
          <w:sz w:val="24"/>
          <w:szCs w:val="24"/>
        </w:rPr>
      </w:pPr>
    </w:p>
    <w:p w14:paraId="251E734E" w14:textId="19F45DA4" w:rsidR="00210A9E" w:rsidRPr="006461EA" w:rsidRDefault="00210A9E" w:rsidP="00210A9E">
      <w:pPr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450"/>
        </w:tabs>
        <w:spacing w:line="240" w:lineRule="auto"/>
        <w:ind w:left="450" w:hanging="450"/>
        <w:jc w:val="both"/>
        <w:rPr>
          <w:rFonts w:ascii="Browallia New" w:hAnsi="Browallia New" w:cs="Browallia New"/>
          <w:sz w:val="28"/>
          <w:szCs w:val="28"/>
          <w:u w:val="single"/>
        </w:rPr>
      </w:pPr>
      <w:r w:rsidRPr="006461EA">
        <w:rPr>
          <w:rFonts w:ascii="Browallia New" w:hAnsi="Browallia New" w:cs="Browallia New"/>
          <w:sz w:val="28"/>
          <w:szCs w:val="28"/>
          <w:u w:val="single"/>
          <w:cs/>
        </w:rPr>
        <w:t>ข้อมูลทั่วไป</w:t>
      </w:r>
    </w:p>
    <w:p w14:paraId="1C3A3468" w14:textId="77777777" w:rsidR="00376A1E" w:rsidRPr="006461EA" w:rsidRDefault="00376A1E" w:rsidP="00210A9E">
      <w:pPr>
        <w:tabs>
          <w:tab w:val="clear" w:pos="454"/>
        </w:tabs>
        <w:spacing w:line="240" w:lineRule="auto"/>
        <w:jc w:val="both"/>
        <w:rPr>
          <w:rFonts w:ascii="Browallia New" w:hAnsi="Browallia New" w:cs="Browallia New"/>
          <w:sz w:val="28"/>
          <w:szCs w:val="28"/>
          <w:lang w:val="en-GB"/>
        </w:rPr>
      </w:pPr>
    </w:p>
    <w:p w14:paraId="7FF92EAD" w14:textId="6E2691C3" w:rsidR="00376A1E" w:rsidRPr="006461EA" w:rsidRDefault="00376A1E" w:rsidP="00530D0F">
      <w:pPr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/>
          <w:sz w:val="28"/>
          <w:szCs w:val="28"/>
          <w:cs/>
        </w:rPr>
        <w:t>บริษัท เจนเนอร</w:t>
      </w:r>
      <w:proofErr w:type="spellStart"/>
      <w:r w:rsidRPr="006461EA">
        <w:rPr>
          <w:rFonts w:ascii="Browallia New" w:hAnsi="Browallia New" w:cs="Browallia New"/>
          <w:sz w:val="28"/>
          <w:szCs w:val="28"/>
          <w:cs/>
        </w:rPr>
        <w:t>ัล</w:t>
      </w:r>
      <w:proofErr w:type="spellEnd"/>
      <w:r w:rsidRPr="006461EA">
        <w:rPr>
          <w:rFonts w:ascii="Browallia New" w:hAnsi="Browallia New" w:cs="Browallia New"/>
          <w:sz w:val="28"/>
          <w:szCs w:val="28"/>
          <w:cs/>
        </w:rPr>
        <w:t xml:space="preserve"> เอนจิ</w:t>
      </w:r>
      <w:proofErr w:type="spellStart"/>
      <w:r w:rsidRPr="006461EA">
        <w:rPr>
          <w:rFonts w:ascii="Browallia New" w:hAnsi="Browallia New" w:cs="Browallia New"/>
          <w:sz w:val="28"/>
          <w:szCs w:val="28"/>
          <w:cs/>
        </w:rPr>
        <w:t>เนียริ่ง</w:t>
      </w:r>
      <w:proofErr w:type="spellEnd"/>
      <w:r w:rsidRPr="006461EA">
        <w:rPr>
          <w:rFonts w:ascii="Browallia New" w:hAnsi="Browallia New" w:cs="Browallia New"/>
          <w:sz w:val="28"/>
          <w:szCs w:val="28"/>
          <w:cs/>
        </w:rPr>
        <w:t xml:space="preserve"> จำกัด (มหาชน)</w:t>
      </w:r>
      <w:r w:rsidR="00210A9E" w:rsidRPr="006461EA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A41922">
        <w:rPr>
          <w:rFonts w:ascii="Browallia New" w:hAnsi="Browallia New" w:cs="Browallia New"/>
          <w:sz w:val="28"/>
          <w:szCs w:val="28"/>
        </w:rPr>
        <w:t>(“</w:t>
      </w:r>
      <w:r w:rsidR="00A41922">
        <w:rPr>
          <w:rFonts w:ascii="Browallia New" w:hAnsi="Browallia New" w:cs="Browallia New" w:hint="cs"/>
          <w:sz w:val="28"/>
          <w:szCs w:val="28"/>
          <w:cs/>
        </w:rPr>
        <w:t>บริษัท</w:t>
      </w:r>
      <w:r w:rsidR="00A41922">
        <w:rPr>
          <w:rFonts w:ascii="Browallia New" w:hAnsi="Browallia New" w:cs="Browallia New"/>
          <w:sz w:val="28"/>
          <w:szCs w:val="28"/>
        </w:rPr>
        <w:t xml:space="preserve">”) </w:t>
      </w:r>
      <w:r w:rsidR="00210A9E" w:rsidRPr="006461EA">
        <w:rPr>
          <w:rFonts w:ascii="Browallia New" w:hAnsi="Browallia New" w:cs="Browallia New"/>
          <w:sz w:val="28"/>
          <w:szCs w:val="28"/>
          <w:cs/>
        </w:rPr>
        <w:t>เป็นบริษัทมหาชนซึ่งจดทะเบียนในตลาดหลักทรัพย์</w:t>
      </w:r>
      <w:r w:rsidR="001D6DE7">
        <w:rPr>
          <w:rFonts w:ascii="Browallia New" w:hAnsi="Browallia New" w:cs="Browallia New"/>
          <w:sz w:val="28"/>
          <w:szCs w:val="28"/>
        </w:rPr>
        <w:t xml:space="preserve">        </w:t>
      </w:r>
      <w:r w:rsidR="00210A9E" w:rsidRPr="006461EA">
        <w:rPr>
          <w:rFonts w:ascii="Browallia New" w:hAnsi="Browallia New" w:cs="Browallia New"/>
          <w:sz w:val="28"/>
          <w:szCs w:val="28"/>
          <w:cs/>
        </w:rPr>
        <w:t>แห่งประเทศไทย (</w:t>
      </w:r>
      <w:r w:rsidR="00210A9E" w:rsidRPr="006461EA">
        <w:rPr>
          <w:rFonts w:ascii="Browallia New" w:hAnsi="Browallia New" w:cs="Browallia New"/>
          <w:sz w:val="28"/>
          <w:szCs w:val="28"/>
        </w:rPr>
        <w:t>SET</w:t>
      </w:r>
      <w:r w:rsidR="00210A9E" w:rsidRPr="006461EA">
        <w:rPr>
          <w:rFonts w:ascii="Browallia New" w:hAnsi="Browallia New" w:cs="Browallia New"/>
          <w:sz w:val="28"/>
          <w:szCs w:val="28"/>
          <w:cs/>
        </w:rPr>
        <w:t>) และ</w:t>
      </w:r>
      <w:r w:rsidR="00210A9E" w:rsidRPr="006461EA">
        <w:rPr>
          <w:rFonts w:ascii="Browallia New" w:hAnsi="Browallia New" w:cs="Browallia New" w:hint="cs"/>
          <w:sz w:val="28"/>
          <w:szCs w:val="28"/>
          <w:cs/>
        </w:rPr>
        <w:t>ตั้ง</w:t>
      </w:r>
      <w:r w:rsidR="00210A9E" w:rsidRPr="006461EA">
        <w:rPr>
          <w:rFonts w:ascii="Browallia New" w:hAnsi="Browallia New" w:cs="Browallia New"/>
          <w:sz w:val="28"/>
          <w:szCs w:val="28"/>
          <w:cs/>
        </w:rPr>
        <w:t>อยู่</w:t>
      </w:r>
      <w:r w:rsidR="00210A9E" w:rsidRPr="006461EA">
        <w:rPr>
          <w:rFonts w:ascii="Browallia New" w:hAnsi="Browallia New" w:cs="Browallia New" w:hint="cs"/>
          <w:sz w:val="28"/>
          <w:szCs w:val="28"/>
          <w:cs/>
        </w:rPr>
        <w:t>ในประเทศไทย</w:t>
      </w:r>
      <w:r w:rsidRPr="006461EA">
        <w:rPr>
          <w:rFonts w:ascii="Browallia New" w:hAnsi="Browallia New" w:cs="Browallia New"/>
          <w:sz w:val="28"/>
          <w:szCs w:val="28"/>
          <w:cs/>
        </w:rPr>
        <w:t xml:space="preserve"> เลขที่ </w:t>
      </w:r>
      <w:r w:rsidR="007E49DE" w:rsidRPr="006461EA">
        <w:rPr>
          <w:rFonts w:ascii="Browallia New" w:hAnsi="Browallia New" w:cs="Browallia New"/>
          <w:sz w:val="28"/>
          <w:szCs w:val="28"/>
        </w:rPr>
        <w:t>44</w:t>
      </w:r>
      <w:r w:rsidRPr="006461EA">
        <w:rPr>
          <w:rFonts w:ascii="Browallia New" w:hAnsi="Browallia New" w:cs="Browallia New"/>
          <w:sz w:val="28"/>
          <w:szCs w:val="28"/>
          <w:cs/>
        </w:rPr>
        <w:t>/</w:t>
      </w:r>
      <w:r w:rsidR="007E49DE" w:rsidRPr="006461EA">
        <w:rPr>
          <w:rFonts w:ascii="Browallia New" w:hAnsi="Browallia New" w:cs="Browallia New"/>
          <w:sz w:val="28"/>
          <w:szCs w:val="28"/>
        </w:rPr>
        <w:t>2</w:t>
      </w:r>
      <w:r w:rsidR="007E4D04" w:rsidRPr="006461EA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6461EA">
        <w:rPr>
          <w:rFonts w:ascii="Browallia New" w:hAnsi="Browallia New" w:cs="Browallia New"/>
          <w:sz w:val="28"/>
          <w:szCs w:val="28"/>
          <w:cs/>
        </w:rPr>
        <w:t xml:space="preserve">หมู่ </w:t>
      </w:r>
      <w:r w:rsidR="007E49DE" w:rsidRPr="006461EA">
        <w:rPr>
          <w:rFonts w:ascii="Browallia New" w:hAnsi="Browallia New" w:cs="Browallia New"/>
          <w:sz w:val="28"/>
          <w:szCs w:val="28"/>
        </w:rPr>
        <w:t>2</w:t>
      </w:r>
      <w:r w:rsidRPr="006461EA">
        <w:rPr>
          <w:rFonts w:ascii="Browallia New" w:hAnsi="Browallia New" w:cs="Browallia New"/>
          <w:sz w:val="28"/>
          <w:szCs w:val="28"/>
          <w:cs/>
        </w:rPr>
        <w:t xml:space="preserve"> ถนนติวานนท์ ตำบลบางกะดี อำเภอเมืองปทุมธานี จังหวัดปทุมธานี </w:t>
      </w:r>
    </w:p>
    <w:p w14:paraId="6E3006BD" w14:textId="77777777" w:rsidR="00BE455C" w:rsidRPr="001D6DE7" w:rsidRDefault="00BE455C" w:rsidP="00210A9E">
      <w:pPr>
        <w:tabs>
          <w:tab w:val="clear" w:pos="454"/>
          <w:tab w:val="left" w:pos="450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p w14:paraId="4C744212" w14:textId="3DABBA01" w:rsidR="00074A0B" w:rsidRPr="006461EA" w:rsidRDefault="00802AF2" w:rsidP="00E17EC0">
      <w:pPr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450"/>
        </w:tabs>
        <w:spacing w:line="240" w:lineRule="auto"/>
        <w:ind w:left="450" w:hanging="450"/>
        <w:jc w:val="both"/>
        <w:rPr>
          <w:rFonts w:ascii="Browallia New" w:hAnsi="Browallia New" w:cs="Browallia New"/>
          <w:sz w:val="28"/>
          <w:szCs w:val="28"/>
          <w:u w:val="single"/>
        </w:rPr>
      </w:pPr>
      <w:r w:rsidRPr="006461EA">
        <w:rPr>
          <w:rFonts w:ascii="Browallia New" w:hAnsi="Browallia New" w:cs="Browallia New"/>
          <w:sz w:val="28"/>
          <w:szCs w:val="28"/>
          <w:u w:val="single"/>
          <w:cs/>
        </w:rPr>
        <w:t>เกณฑ์ในการจัดทำงบการเงิน</w:t>
      </w:r>
    </w:p>
    <w:p w14:paraId="79BCC466" w14:textId="77777777" w:rsidR="00802AF2" w:rsidRPr="006461EA" w:rsidRDefault="00802AF2" w:rsidP="00802A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both"/>
        <w:rPr>
          <w:rFonts w:ascii="Browallia New" w:hAnsi="Browallia New" w:cs="Browallia New"/>
          <w:sz w:val="28"/>
          <w:szCs w:val="28"/>
          <w:u w:val="single"/>
        </w:rPr>
      </w:pPr>
    </w:p>
    <w:p w14:paraId="518B07D9" w14:textId="2485E875" w:rsidR="00802AF2" w:rsidRPr="006461EA" w:rsidRDefault="00802AF2" w:rsidP="00074A0B">
      <w:pPr>
        <w:pStyle w:val="CordiaNew"/>
        <w:numPr>
          <w:ilvl w:val="1"/>
          <w:numId w:val="16"/>
        </w:numPr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color w:val="auto"/>
          <w:sz w:val="28"/>
          <w:szCs w:val="28"/>
          <w:lang w:val="en-GB" w:eastAsia="en-US"/>
        </w:rPr>
      </w:pPr>
      <w:r w:rsidRPr="006461EA">
        <w:rPr>
          <w:rFonts w:ascii="Browallia New" w:hAnsi="Browallia New" w:cs="Browallia New"/>
          <w:color w:val="auto"/>
          <w:sz w:val="28"/>
          <w:szCs w:val="28"/>
          <w:cs/>
          <w:lang w:val="en-GB" w:eastAsia="en-US"/>
        </w:rPr>
        <w:t>เกณฑ์ในการจัดทำงบการเงิน</w:t>
      </w:r>
    </w:p>
    <w:p w14:paraId="4033A613" w14:textId="77777777" w:rsidR="00802AF2" w:rsidRPr="006461EA" w:rsidRDefault="00802AF2" w:rsidP="00802AF2">
      <w:pPr>
        <w:pStyle w:val="CordiaNew"/>
        <w:tabs>
          <w:tab w:val="clear" w:pos="4153"/>
          <w:tab w:val="clear" w:pos="8306"/>
        </w:tabs>
        <w:ind w:left="990"/>
        <w:jc w:val="thaiDistribute"/>
        <w:rPr>
          <w:rFonts w:ascii="Browallia New" w:hAnsi="Browallia New" w:cs="Browallia New"/>
          <w:color w:val="auto"/>
          <w:sz w:val="28"/>
          <w:szCs w:val="28"/>
          <w:lang w:val="en-GB" w:eastAsia="en-US"/>
        </w:rPr>
      </w:pPr>
    </w:p>
    <w:p w14:paraId="4EABA46E" w14:textId="3E7CEAAE" w:rsidR="00802AF2" w:rsidRPr="006461EA" w:rsidRDefault="0006684B" w:rsidP="00802AF2">
      <w:pPr>
        <w:pStyle w:val="CordiaNew"/>
        <w:tabs>
          <w:tab w:val="clear" w:pos="4153"/>
          <w:tab w:val="clear" w:pos="8306"/>
        </w:tabs>
        <w:ind w:left="990"/>
        <w:jc w:val="thaiDistribute"/>
        <w:rPr>
          <w:rFonts w:ascii="Browallia New" w:hAnsi="Browallia New" w:cs="Browallia New"/>
          <w:sz w:val="28"/>
          <w:szCs w:val="28"/>
        </w:rPr>
      </w:pPr>
      <w:r w:rsidRPr="000B7E71">
        <w:rPr>
          <w:rFonts w:ascii="Browallia New" w:hAnsi="Browallia New" w:cs="Browallia New"/>
          <w:sz w:val="28"/>
          <w:szCs w:val="28"/>
          <w:cs/>
          <w:lang w:val="th-TH"/>
        </w:rPr>
        <w:t xml:space="preserve">งบการเงินนี้ได้จัดทำขึ้นตามพระราชบัญญัติการบัญชี พ.ศ. </w:t>
      </w:r>
      <w:r w:rsidRPr="000B7E71">
        <w:rPr>
          <w:rFonts w:ascii="Browallia New" w:hAnsi="Browallia New" w:cs="Browallia New"/>
          <w:sz w:val="28"/>
          <w:szCs w:val="28"/>
          <w:lang w:val="th-TH"/>
        </w:rPr>
        <w:t xml:space="preserve">2543 </w:t>
      </w:r>
      <w:r w:rsidRPr="000B7E71">
        <w:rPr>
          <w:rFonts w:ascii="Browallia New" w:hAnsi="Browallia New" w:cs="Browallia New"/>
          <w:sz w:val="28"/>
          <w:szCs w:val="28"/>
          <w:cs/>
          <w:lang w:val="th-TH"/>
        </w:rPr>
        <w:t xml:space="preserve">และตามมาตรฐานการรายงานทางการเงินที่ออกภายใต้พระราชบัญญัติวิชาชีพบัญชี พ.ศ. </w:t>
      </w:r>
      <w:r w:rsidRPr="000B7E71">
        <w:rPr>
          <w:rFonts w:ascii="Browallia New" w:hAnsi="Browallia New" w:cs="Browallia New"/>
          <w:sz w:val="28"/>
          <w:szCs w:val="28"/>
          <w:lang w:val="th-TH"/>
        </w:rPr>
        <w:t xml:space="preserve">2547 </w:t>
      </w:r>
      <w:r w:rsidRPr="000B7E71">
        <w:rPr>
          <w:rFonts w:ascii="Browallia New" w:hAnsi="Browallia New" w:cs="Browallia New"/>
          <w:sz w:val="28"/>
          <w:szCs w:val="28"/>
          <w:cs/>
          <w:lang w:val="th-TH"/>
        </w:rPr>
        <w:t xml:space="preserve">และตามข้อกำหนดของคณะกรรมการกำกับหลักทรัพย์และตลาดหลักทรัพย์ว่าด้วยการจัดทำและนำเสนอรายงานทางการเงินภายใต้พระราชบัญญัติหลักทรัพย์และตลาดหลักทรัพย์ พ.ศ. </w:t>
      </w:r>
      <w:r w:rsidRPr="000B7E71">
        <w:rPr>
          <w:rFonts w:ascii="Browallia New" w:hAnsi="Browallia New" w:cs="Browallia New"/>
          <w:sz w:val="28"/>
          <w:szCs w:val="28"/>
          <w:lang w:val="th-TH"/>
        </w:rPr>
        <w:t xml:space="preserve">2535 </w:t>
      </w:r>
      <w:r w:rsidRPr="000B7E71">
        <w:rPr>
          <w:rFonts w:ascii="Browallia New" w:hAnsi="Browallia New" w:cs="Browallia New"/>
          <w:sz w:val="28"/>
          <w:szCs w:val="28"/>
          <w:cs/>
          <w:lang w:val="th-TH"/>
        </w:rPr>
        <w:t>โดยจัดทำเป็นทางการเป็นภาษาไทย</w:t>
      </w:r>
      <w:r w:rsidRPr="000B7E71">
        <w:rPr>
          <w:rFonts w:ascii="Browallia New" w:hAnsi="Browallia New" w:cs="Browallia New"/>
          <w:sz w:val="28"/>
          <w:szCs w:val="28"/>
          <w:lang w:val="th-TH"/>
        </w:rPr>
        <w:t xml:space="preserve"> </w:t>
      </w:r>
      <w:r w:rsidRPr="000B7E71">
        <w:rPr>
          <w:rFonts w:ascii="Browallia New" w:hAnsi="Browallia New" w:cs="Browallia New"/>
          <w:sz w:val="28"/>
          <w:szCs w:val="28"/>
          <w:cs/>
          <w:lang w:val="th-TH"/>
        </w:rPr>
        <w:t>การแปลงบการเงินฉบับนี้เป็นภาษาอื่น</w:t>
      </w:r>
      <w:r w:rsidRPr="000B7E71">
        <w:rPr>
          <w:rFonts w:ascii="Browallia New" w:hAnsi="Browallia New" w:cs="Browallia New"/>
          <w:sz w:val="28"/>
          <w:szCs w:val="28"/>
          <w:lang w:val="th-TH"/>
        </w:rPr>
        <w:t xml:space="preserve"> </w:t>
      </w:r>
      <w:r w:rsidR="00B9198A">
        <w:rPr>
          <w:rFonts w:ascii="Browallia New" w:hAnsi="Browallia New" w:cs="Browallia New" w:hint="cs"/>
          <w:sz w:val="28"/>
          <w:szCs w:val="28"/>
          <w:cs/>
          <w:lang w:val="th-TH"/>
        </w:rPr>
        <w:t xml:space="preserve">          </w:t>
      </w:r>
      <w:r w:rsidRPr="000B7E71">
        <w:rPr>
          <w:rFonts w:ascii="Browallia New" w:hAnsi="Browallia New" w:cs="Browallia New"/>
          <w:sz w:val="28"/>
          <w:szCs w:val="28"/>
          <w:cs/>
          <w:lang w:val="th-TH"/>
        </w:rPr>
        <w:t>ให้ยึดถืองบการเงินที่จัดทำขึ้นเป็นภาษาไทยเป็นเกณฑ์</w:t>
      </w:r>
    </w:p>
    <w:p w14:paraId="2522B034" w14:textId="77777777" w:rsidR="00802AF2" w:rsidRPr="006461EA" w:rsidRDefault="00802AF2" w:rsidP="00802AF2">
      <w:pPr>
        <w:pStyle w:val="CordiaNew"/>
        <w:tabs>
          <w:tab w:val="clear" w:pos="4153"/>
          <w:tab w:val="clear" w:pos="8306"/>
        </w:tabs>
        <w:ind w:left="990"/>
        <w:jc w:val="thaiDistribute"/>
        <w:rPr>
          <w:rFonts w:ascii="Browallia New" w:hAnsi="Browallia New" w:cs="Browallia New"/>
          <w:color w:val="auto"/>
          <w:sz w:val="28"/>
          <w:szCs w:val="28"/>
          <w:lang w:val="en-GB" w:eastAsia="en-US"/>
        </w:rPr>
      </w:pPr>
    </w:p>
    <w:p w14:paraId="053D7B9A" w14:textId="5C464E51" w:rsidR="00802AF2" w:rsidRPr="006461EA" w:rsidRDefault="00802AF2" w:rsidP="001D6DE7">
      <w:pPr>
        <w:pStyle w:val="ListParagraph"/>
        <w:numPr>
          <w:ilvl w:val="1"/>
          <w:numId w:val="16"/>
        </w:numPr>
        <w:tabs>
          <w:tab w:val="clear" w:pos="680"/>
          <w:tab w:val="clear" w:pos="907"/>
          <w:tab w:val="clear" w:pos="990"/>
          <w:tab w:val="left" w:pos="1260"/>
          <w:tab w:val="left" w:pos="1350"/>
        </w:tabs>
        <w:ind w:left="999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>มาตรฐานการรายงานทางการเงินการตีความมาตรฐานและแนวปฏิบัติทางบัญชีที่ประกาศใช้ใหม่และมีการเปลี่ยนแปลง</w:t>
      </w:r>
    </w:p>
    <w:p w14:paraId="235F620A" w14:textId="69F72DF1" w:rsidR="00802AF2" w:rsidRDefault="00802AF2" w:rsidP="008E5227">
      <w:pPr>
        <w:pStyle w:val="CordiaNew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color w:val="auto"/>
          <w:sz w:val="28"/>
          <w:szCs w:val="28"/>
          <w:lang w:val="en-GB" w:eastAsia="en-US"/>
        </w:rPr>
      </w:pPr>
    </w:p>
    <w:p w14:paraId="04EBC635" w14:textId="468B8E02" w:rsidR="008E5227" w:rsidRPr="00E97856" w:rsidRDefault="008E5227" w:rsidP="001D6DE7">
      <w:pPr>
        <w:pStyle w:val="CordiaNew"/>
        <w:tabs>
          <w:tab w:val="clear" w:pos="4153"/>
          <w:tab w:val="left" w:pos="1260"/>
        </w:tabs>
        <w:ind w:left="999"/>
        <w:jc w:val="thaiDistribute"/>
        <w:rPr>
          <w:rFonts w:ascii="Browallia New" w:hAnsi="Browallia New" w:cs="Browallia New"/>
          <w:sz w:val="28"/>
          <w:szCs w:val="28"/>
          <w:lang w:val="th-TH"/>
        </w:rPr>
      </w:pPr>
      <w:r w:rsidRPr="00E97856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ในระหว่างปี สภาวิชาชีพบัญชีได้ปรับปรุง</w:t>
      </w:r>
      <w:r w:rsidRPr="00E97856">
        <w:rPr>
          <w:rFonts w:ascii="Browallia New" w:hAnsi="Browallia New" w:cs="Browallia New"/>
          <w:sz w:val="28"/>
          <w:szCs w:val="28"/>
          <w:cs/>
          <w:lang w:val="th-TH"/>
        </w:rPr>
        <w:t>และออก</w:t>
      </w:r>
      <w:r w:rsidRPr="00E97856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มาตรฐานการรายงานทางการเงิน การตีความและ</w:t>
      </w:r>
      <w:r w:rsidR="00B9198A">
        <w:rPr>
          <w:rFonts w:ascii="Browallia New" w:hAnsi="Browallia New" w:cs="Browallia New" w:hint="cs"/>
          <w:color w:val="auto"/>
          <w:sz w:val="28"/>
          <w:szCs w:val="28"/>
          <w:cs/>
          <w:lang w:val="th-TH"/>
        </w:rPr>
        <w:t xml:space="preserve">               </w:t>
      </w:r>
      <w:r w:rsidRPr="00E97856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แนวปฏิบัติทางบัญชี </w:t>
      </w:r>
      <w:r w:rsidRPr="00E97856">
        <w:rPr>
          <w:rFonts w:ascii="Browallia New" w:hAnsi="Browallia New" w:cs="Browallia New"/>
          <w:sz w:val="28"/>
          <w:szCs w:val="28"/>
          <w:cs/>
          <w:lang w:val="th-TH"/>
        </w:rPr>
        <w:t>ดังต่อไปนี้</w:t>
      </w:r>
    </w:p>
    <w:p w14:paraId="641F9B45" w14:textId="77777777" w:rsidR="008E5227" w:rsidRPr="00E97856" w:rsidRDefault="008E5227" w:rsidP="008E5227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color w:val="auto"/>
          <w:sz w:val="28"/>
          <w:szCs w:val="28"/>
          <w:lang w:val="th-TH"/>
        </w:rPr>
      </w:pPr>
    </w:p>
    <w:p w14:paraId="1AC70B58" w14:textId="77777777" w:rsidR="00526D34" w:rsidRPr="00526D34" w:rsidRDefault="00526D34" w:rsidP="00526D34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8306"/>
        </w:tabs>
        <w:spacing w:line="240" w:lineRule="auto"/>
        <w:contextualSpacing w:val="0"/>
        <w:jc w:val="thaiDistribute"/>
        <w:rPr>
          <w:rFonts w:ascii="Browallia New" w:hAnsi="Browallia New" w:cs="Browallia New"/>
          <w:vanish/>
          <w:sz w:val="28"/>
          <w:szCs w:val="28"/>
          <w:cs/>
          <w:lang w:eastAsia="th-TH"/>
        </w:rPr>
      </w:pPr>
    </w:p>
    <w:p w14:paraId="7B0B10A9" w14:textId="77777777" w:rsidR="00526D34" w:rsidRPr="00526D34" w:rsidRDefault="00526D34" w:rsidP="00526D34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8306"/>
        </w:tabs>
        <w:spacing w:line="240" w:lineRule="auto"/>
        <w:contextualSpacing w:val="0"/>
        <w:jc w:val="thaiDistribute"/>
        <w:rPr>
          <w:rFonts w:ascii="Browallia New" w:hAnsi="Browallia New" w:cs="Browallia New"/>
          <w:vanish/>
          <w:sz w:val="28"/>
          <w:szCs w:val="28"/>
          <w:cs/>
          <w:lang w:eastAsia="th-TH"/>
        </w:rPr>
      </w:pPr>
    </w:p>
    <w:p w14:paraId="5B1E8194" w14:textId="77777777" w:rsidR="00526D34" w:rsidRPr="00526D34" w:rsidRDefault="00526D34" w:rsidP="00526D34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8306"/>
        </w:tabs>
        <w:spacing w:line="240" w:lineRule="auto"/>
        <w:contextualSpacing w:val="0"/>
        <w:jc w:val="thaiDistribute"/>
        <w:rPr>
          <w:rFonts w:ascii="Browallia New" w:hAnsi="Browallia New" w:cs="Browallia New"/>
          <w:vanish/>
          <w:sz w:val="28"/>
          <w:szCs w:val="28"/>
          <w:cs/>
          <w:lang w:eastAsia="th-TH"/>
        </w:rPr>
      </w:pPr>
    </w:p>
    <w:p w14:paraId="78F56187" w14:textId="77777777" w:rsidR="00526D34" w:rsidRPr="00526D34" w:rsidRDefault="00526D34" w:rsidP="00526D34">
      <w:pPr>
        <w:pStyle w:val="ListParagraph"/>
        <w:numPr>
          <w:ilvl w:val="1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8306"/>
        </w:tabs>
        <w:spacing w:line="240" w:lineRule="auto"/>
        <w:contextualSpacing w:val="0"/>
        <w:jc w:val="thaiDistribute"/>
        <w:rPr>
          <w:rFonts w:ascii="Browallia New" w:hAnsi="Browallia New" w:cs="Browallia New"/>
          <w:vanish/>
          <w:sz w:val="28"/>
          <w:szCs w:val="28"/>
          <w:cs/>
          <w:lang w:eastAsia="th-TH"/>
        </w:rPr>
      </w:pPr>
    </w:p>
    <w:p w14:paraId="3BF3F232" w14:textId="77777777" w:rsidR="007B0AC4" w:rsidRDefault="007B0A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cs/>
          <w:lang w:eastAsia="th-TH"/>
        </w:rPr>
      </w:pPr>
      <w:r>
        <w:rPr>
          <w:rFonts w:ascii="Browallia New" w:hAnsi="Browallia New" w:cs="Browallia New"/>
          <w:sz w:val="28"/>
          <w:szCs w:val="28"/>
          <w:cs/>
        </w:rPr>
        <w:br w:type="page"/>
      </w:r>
    </w:p>
    <w:p w14:paraId="2B9492DD" w14:textId="77777777" w:rsidR="008E5227" w:rsidRPr="00E97856" w:rsidRDefault="008E5227" w:rsidP="00B9198A">
      <w:pPr>
        <w:pStyle w:val="CordiaNew"/>
        <w:numPr>
          <w:ilvl w:val="2"/>
          <w:numId w:val="31"/>
        </w:numPr>
        <w:tabs>
          <w:tab w:val="clear" w:pos="1440"/>
          <w:tab w:val="clear" w:pos="4153"/>
          <w:tab w:val="left" w:pos="426"/>
          <w:tab w:val="num" w:pos="1672"/>
          <w:tab w:val="num" w:pos="1800"/>
        </w:tabs>
        <w:ind w:left="1431" w:hanging="576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E97856">
        <w:rPr>
          <w:rFonts w:ascii="Browallia New" w:hAnsi="Browallia New" w:cs="Browallia New"/>
          <w:color w:val="auto"/>
          <w:sz w:val="28"/>
          <w:szCs w:val="28"/>
          <w:cs/>
        </w:rPr>
        <w:lastRenderedPageBreak/>
        <w:t>การเปลี่ยนแปลงและการตีความมาตรฐานที่</w:t>
      </w:r>
      <w:r w:rsidRPr="00526D34">
        <w:rPr>
          <w:rFonts w:ascii="Browallia New" w:hAnsi="Browallia New" w:cs="Browallia New"/>
          <w:color w:val="auto"/>
          <w:sz w:val="28"/>
          <w:szCs w:val="28"/>
          <w:cs/>
        </w:rPr>
        <w:t>มีผลบังคับใช้สำหรับรอบระยะเวลาบัญชีที่เริ่มในหรือหลัง</w:t>
      </w:r>
      <w:r w:rsidRPr="00E97856">
        <w:rPr>
          <w:rFonts w:ascii="Browallia New" w:hAnsi="Browallia New" w:cs="Browallia New"/>
          <w:sz w:val="28"/>
          <w:szCs w:val="28"/>
          <w:cs/>
        </w:rPr>
        <w:t>วันที่</w:t>
      </w:r>
      <w:r w:rsidRPr="00E97856">
        <w:rPr>
          <w:rFonts w:ascii="Browallia New" w:hAnsi="Browallia New" w:cs="Browallia New"/>
          <w:sz w:val="28"/>
          <w:szCs w:val="28"/>
        </w:rPr>
        <w:t> 1 </w:t>
      </w:r>
      <w:r w:rsidRPr="00E97856">
        <w:rPr>
          <w:rFonts w:ascii="Browallia New" w:hAnsi="Browallia New" w:cs="Browallia New"/>
          <w:sz w:val="28"/>
          <w:szCs w:val="28"/>
          <w:cs/>
        </w:rPr>
        <w:t>มกราคม</w:t>
      </w:r>
      <w:r w:rsidRPr="00E97856">
        <w:rPr>
          <w:rFonts w:ascii="Browallia New" w:hAnsi="Browallia New" w:cs="Browallia New"/>
          <w:sz w:val="28"/>
          <w:szCs w:val="28"/>
        </w:rPr>
        <w:t> 2562 </w:t>
      </w:r>
      <w:r w:rsidRPr="00E97856">
        <w:rPr>
          <w:rFonts w:ascii="Browallia New" w:hAnsi="Browallia New" w:cs="Browallia New"/>
          <w:sz w:val="28"/>
          <w:szCs w:val="28"/>
          <w:cs/>
        </w:rPr>
        <w:t>เป็นต้นไป</w:t>
      </w:r>
      <w:r w:rsidRPr="00E97856">
        <w:rPr>
          <w:rFonts w:ascii="Browallia New" w:hAnsi="Browallia New" w:cs="Browallia New"/>
          <w:sz w:val="28"/>
          <w:szCs w:val="28"/>
        </w:rPr>
        <w:t> </w:t>
      </w:r>
    </w:p>
    <w:p w14:paraId="7DD2F83B" w14:textId="77777777" w:rsidR="008E5227" w:rsidRPr="00E97856" w:rsidRDefault="008E5227" w:rsidP="008E5227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2189E85F" w14:textId="1335BBA7" w:rsidR="008E5227" w:rsidRPr="00E97856" w:rsidRDefault="008E5227" w:rsidP="00D67796">
      <w:pPr>
        <w:pStyle w:val="CordiaNew"/>
        <w:tabs>
          <w:tab w:val="clear" w:pos="4153"/>
          <w:tab w:val="left" w:pos="426"/>
        </w:tabs>
        <w:ind w:left="993" w:firstLine="425"/>
        <w:jc w:val="thaiDistribute"/>
        <w:rPr>
          <w:rFonts w:ascii="Browallia New" w:hAnsi="Browallia New" w:cs="Browallia New"/>
          <w:sz w:val="28"/>
          <w:szCs w:val="28"/>
        </w:rPr>
      </w:pPr>
      <w:r w:rsidRPr="00D76525">
        <w:rPr>
          <w:rFonts w:ascii="Browallia New" w:hAnsi="Browallia New" w:cs="Browallia New"/>
          <w:sz w:val="28"/>
          <w:szCs w:val="28"/>
          <w:u w:val="single"/>
          <w:cs/>
          <w:lang w:val="th-TH"/>
        </w:rPr>
        <w:t xml:space="preserve">มาตรฐานการรายงานทางการเงิน ฉบับที่ </w:t>
      </w:r>
      <w:r w:rsidRPr="00D76525">
        <w:rPr>
          <w:rFonts w:ascii="Browallia New" w:hAnsi="Browallia New" w:cs="Browallia New"/>
          <w:sz w:val="28"/>
          <w:szCs w:val="28"/>
          <w:u w:val="single"/>
        </w:rPr>
        <w:t xml:space="preserve">15 </w:t>
      </w:r>
      <w:r w:rsidRPr="00D76525">
        <w:rPr>
          <w:rFonts w:ascii="Browallia New" w:hAnsi="Browallia New" w:cs="Browallia New"/>
          <w:sz w:val="28"/>
          <w:szCs w:val="28"/>
          <w:u w:val="single"/>
          <w:cs/>
        </w:rPr>
        <w:t>เรื่อง รายได้จากสัญญาที่ทำกับ</w:t>
      </w:r>
      <w:r w:rsidRPr="00A278F3">
        <w:rPr>
          <w:rFonts w:ascii="Browallia New" w:hAnsi="Browallia New" w:cs="Browallia New"/>
          <w:sz w:val="28"/>
          <w:szCs w:val="28"/>
          <w:u w:val="single"/>
          <w:cs/>
        </w:rPr>
        <w:t xml:space="preserve">ลูกค้า </w:t>
      </w:r>
      <w:r w:rsidRPr="00A278F3">
        <w:rPr>
          <w:rFonts w:ascii="Browallia New" w:hAnsi="Browallia New" w:cs="Browallia New"/>
          <w:sz w:val="28"/>
          <w:szCs w:val="28"/>
          <w:u w:val="single"/>
        </w:rPr>
        <w:t>(TFRS 15)</w:t>
      </w:r>
    </w:p>
    <w:p w14:paraId="42A43E95" w14:textId="77777777" w:rsidR="008E5227" w:rsidRPr="00E97856" w:rsidRDefault="008E5227" w:rsidP="008E5227">
      <w:pPr>
        <w:pStyle w:val="CordiaNew"/>
        <w:tabs>
          <w:tab w:val="clear" w:pos="4153"/>
          <w:tab w:val="left" w:pos="426"/>
        </w:tabs>
        <w:ind w:left="993"/>
        <w:jc w:val="thaiDistribute"/>
        <w:rPr>
          <w:rFonts w:ascii="Browallia New" w:hAnsi="Browallia New" w:cs="Browallia New"/>
          <w:sz w:val="28"/>
          <w:szCs w:val="28"/>
        </w:rPr>
      </w:pPr>
    </w:p>
    <w:p w14:paraId="4AAA5E2D" w14:textId="1E5A32C3" w:rsidR="008E5227" w:rsidRDefault="008E5227" w:rsidP="00D67796">
      <w:pPr>
        <w:pStyle w:val="CordiaNew"/>
        <w:tabs>
          <w:tab w:val="clear" w:pos="4153"/>
          <w:tab w:val="clear" w:pos="8306"/>
        </w:tabs>
        <w:ind w:left="1418"/>
        <w:jc w:val="thaiDistribute"/>
        <w:rPr>
          <w:rStyle w:val="normaltextrun"/>
          <w:rFonts w:ascii="Browallia New" w:hAnsi="Browallia New" w:cs="Browallia New"/>
          <w:sz w:val="28"/>
          <w:szCs w:val="28"/>
          <w:shd w:val="clear" w:color="auto" w:fill="FFFFFF"/>
        </w:rPr>
      </w:pPr>
      <w:r w:rsidRPr="00E97856">
        <w:rPr>
          <w:rFonts w:ascii="Browallia New" w:hAnsi="Browallia New" w:cs="Browallia New"/>
          <w:sz w:val="28"/>
          <w:szCs w:val="28"/>
          <w:cs/>
        </w:rPr>
        <w:t>มาตรฐาน</w:t>
      </w:r>
      <w:r w:rsidRPr="00E97856">
        <w:rPr>
          <w:rFonts w:ascii="Browallia New" w:hAnsi="Browallia New" w:cs="Browallia New"/>
          <w:sz w:val="28"/>
          <w:szCs w:val="28"/>
          <w:cs/>
          <w:lang w:val="th-TH"/>
        </w:rPr>
        <w:t xml:space="preserve">การรายงานทางการเงิน ฉบับที่ </w:t>
      </w:r>
      <w:r w:rsidRPr="00E97856">
        <w:rPr>
          <w:rFonts w:ascii="Browallia New" w:hAnsi="Browallia New" w:cs="Browallia New"/>
          <w:sz w:val="28"/>
          <w:szCs w:val="28"/>
        </w:rPr>
        <w:t>15</w:t>
      </w:r>
      <w:r w:rsidRPr="00E97856">
        <w:rPr>
          <w:rFonts w:ascii="Browallia New" w:hAnsi="Browallia New" w:cs="Browallia New"/>
          <w:sz w:val="28"/>
          <w:szCs w:val="28"/>
          <w:cs/>
        </w:rPr>
        <w:t xml:space="preserve"> นำเสนอหลักการ</w:t>
      </w:r>
      <w:r w:rsidRPr="00E97856">
        <w:rPr>
          <w:rStyle w:val="normaltextrun"/>
          <w:rFonts w:ascii="Browallia New" w:hAnsi="Browallia New" w:cs="Browallia New"/>
          <w:sz w:val="28"/>
          <w:szCs w:val="28"/>
          <w:shd w:val="clear" w:color="auto" w:fill="FFFFFF"/>
          <w:cs/>
        </w:rPr>
        <w:t>หลักการรับรู้รายได้ใหม่ แทนมาตรฐานการบัญชี ฉบับที่</w:t>
      </w:r>
      <w:r w:rsidRPr="00E97856">
        <w:rPr>
          <w:rStyle w:val="normaltextrun"/>
          <w:rFonts w:ascii="Browallia New" w:hAnsi="Browallia New" w:cs="Browallia New"/>
          <w:sz w:val="28"/>
          <w:szCs w:val="28"/>
          <w:shd w:val="clear" w:color="auto" w:fill="FFFFFF"/>
        </w:rPr>
        <w:t> 18 </w:t>
      </w:r>
      <w:r w:rsidRPr="00E97856">
        <w:rPr>
          <w:rStyle w:val="normaltextrun"/>
          <w:rFonts w:ascii="Browallia New" w:hAnsi="Browallia New" w:cs="Browallia New"/>
          <w:sz w:val="28"/>
          <w:szCs w:val="28"/>
          <w:shd w:val="clear" w:color="auto" w:fill="FFFFFF"/>
          <w:cs/>
        </w:rPr>
        <w:t>เรื่อง รายได้ (“</w:t>
      </w:r>
      <w:r w:rsidRPr="00E97856">
        <w:rPr>
          <w:rStyle w:val="normaltextrun"/>
          <w:rFonts w:ascii="Browallia New" w:hAnsi="Browallia New" w:cs="Browallia New"/>
          <w:sz w:val="28"/>
          <w:szCs w:val="28"/>
          <w:shd w:val="clear" w:color="auto" w:fill="FFFFFF"/>
        </w:rPr>
        <w:t>TAS 18</w:t>
      </w:r>
      <w:r w:rsidRPr="00E97856">
        <w:rPr>
          <w:rStyle w:val="normaltextrun"/>
          <w:rFonts w:ascii="Browallia New" w:hAnsi="Browallia New" w:cs="Browallia New"/>
          <w:sz w:val="28"/>
          <w:szCs w:val="28"/>
          <w:shd w:val="clear" w:color="auto" w:fill="FFFFFF"/>
          <w:cs/>
        </w:rPr>
        <w:t>”) มาตรฐานการบัญชี ฉบับที่</w:t>
      </w:r>
      <w:r w:rsidRPr="00E97856">
        <w:rPr>
          <w:rStyle w:val="normaltextrun"/>
          <w:rFonts w:ascii="Browallia New" w:hAnsi="Browallia New" w:cs="Browallia New"/>
          <w:sz w:val="28"/>
          <w:szCs w:val="28"/>
          <w:shd w:val="clear" w:color="auto" w:fill="FFFFFF"/>
        </w:rPr>
        <w:t> 11 </w:t>
      </w:r>
      <w:r w:rsidRPr="00E97856">
        <w:rPr>
          <w:rStyle w:val="normaltextrun"/>
          <w:rFonts w:ascii="Browallia New" w:hAnsi="Browallia New" w:cs="Browallia New"/>
          <w:sz w:val="28"/>
          <w:szCs w:val="28"/>
          <w:shd w:val="clear" w:color="auto" w:fill="FFFFFF"/>
          <w:cs/>
        </w:rPr>
        <w:t xml:space="preserve">เรื่อง สัญญาก่อสร้าง </w:t>
      </w:r>
      <w:r w:rsidR="00124D96">
        <w:rPr>
          <w:rStyle w:val="normaltextrun"/>
          <w:rFonts w:ascii="Browallia New" w:hAnsi="Browallia New" w:cs="Browallia New"/>
          <w:sz w:val="28"/>
          <w:szCs w:val="28"/>
          <w:shd w:val="clear" w:color="auto" w:fill="FFFFFF"/>
        </w:rPr>
        <w:t xml:space="preserve">       </w:t>
      </w:r>
      <w:r w:rsidRPr="00E97856">
        <w:rPr>
          <w:rStyle w:val="normaltextrun"/>
          <w:rFonts w:ascii="Browallia New" w:hAnsi="Browallia New" w:cs="Browallia New"/>
          <w:sz w:val="28"/>
          <w:szCs w:val="28"/>
          <w:shd w:val="clear" w:color="auto" w:fill="FFFFFF"/>
          <w:cs/>
        </w:rPr>
        <w:t>(“</w:t>
      </w:r>
      <w:r w:rsidRPr="00E97856">
        <w:rPr>
          <w:rStyle w:val="normaltextrun"/>
          <w:rFonts w:ascii="Browallia New" w:hAnsi="Browallia New" w:cs="Browallia New"/>
          <w:sz w:val="28"/>
          <w:szCs w:val="28"/>
          <w:shd w:val="clear" w:color="auto" w:fill="FFFFFF"/>
        </w:rPr>
        <w:t>TAS 11</w:t>
      </w:r>
      <w:r w:rsidRPr="00E97856">
        <w:rPr>
          <w:rStyle w:val="normaltextrun"/>
          <w:rFonts w:ascii="Browallia New" w:hAnsi="Browallia New" w:cs="Browallia New"/>
          <w:sz w:val="28"/>
          <w:szCs w:val="28"/>
          <w:shd w:val="clear" w:color="auto" w:fill="FFFFFF"/>
          <w:cs/>
        </w:rPr>
        <w:t>”) และการตีความมาตรฐานการรายงานทางการเงินที่เกี่ยวข้องกับรายได้อีกหลายฉบับ</w:t>
      </w:r>
    </w:p>
    <w:p w14:paraId="4FDF0887" w14:textId="3977ADE9" w:rsidR="00D67796" w:rsidRDefault="00D67796" w:rsidP="00D67796">
      <w:pPr>
        <w:pStyle w:val="CordiaNew"/>
        <w:tabs>
          <w:tab w:val="clear" w:pos="4153"/>
          <w:tab w:val="clear" w:pos="8306"/>
        </w:tabs>
        <w:ind w:left="1418"/>
        <w:jc w:val="thaiDistribute"/>
        <w:rPr>
          <w:rFonts w:ascii="Browallia New" w:hAnsi="Browallia New" w:cs="Browallia New"/>
          <w:color w:val="auto"/>
          <w:sz w:val="28"/>
          <w:szCs w:val="28"/>
          <w:lang w:val="en-GB" w:eastAsia="en-US"/>
        </w:rPr>
      </w:pPr>
    </w:p>
    <w:p w14:paraId="1EFC72D3" w14:textId="0B01EC51" w:rsidR="00F91158" w:rsidRDefault="00F91158" w:rsidP="00F91158">
      <w:pPr>
        <w:pStyle w:val="CordiaNew"/>
        <w:tabs>
          <w:tab w:val="clear" w:pos="4153"/>
          <w:tab w:val="clear" w:pos="8306"/>
        </w:tabs>
        <w:ind w:left="1418"/>
        <w:jc w:val="thaiDistribute"/>
        <w:rPr>
          <w:rFonts w:ascii="Browallia New" w:hAnsi="Browallia New" w:cs="Browallia New"/>
          <w:sz w:val="28"/>
          <w:szCs w:val="28"/>
        </w:rPr>
      </w:pPr>
      <w:r w:rsidRPr="00F91158">
        <w:rPr>
          <w:rFonts w:ascii="Browallia New" w:hAnsi="Browallia New" w:cs="Browallia New"/>
          <w:sz w:val="28"/>
          <w:szCs w:val="28"/>
          <w:cs/>
        </w:rPr>
        <w:t>กลุ่มบริษัทได้ปฏิบัติตามมาตรฐานการรายงานทางการเงิน</w:t>
      </w:r>
      <w:r w:rsidRPr="00F91158">
        <w:rPr>
          <w:rFonts w:ascii="Browallia New" w:hAnsi="Browallia New" w:cs="Browallia New"/>
          <w:sz w:val="28"/>
          <w:szCs w:val="28"/>
        </w:rPr>
        <w:t xml:space="preserve"> </w:t>
      </w:r>
      <w:r w:rsidRPr="00F91158">
        <w:rPr>
          <w:rFonts w:ascii="Browallia New" w:hAnsi="Browallia New" w:cs="Browallia New"/>
          <w:sz w:val="28"/>
          <w:szCs w:val="28"/>
          <w:cs/>
        </w:rPr>
        <w:t>ฉบับที่</w:t>
      </w:r>
      <w:r w:rsidRPr="00F91158">
        <w:rPr>
          <w:rFonts w:ascii="Browallia New" w:hAnsi="Browallia New" w:cs="Browallia New"/>
          <w:sz w:val="28"/>
          <w:szCs w:val="28"/>
        </w:rPr>
        <w:t xml:space="preserve"> 15 </w:t>
      </w:r>
      <w:r w:rsidRPr="00F91158">
        <w:rPr>
          <w:rFonts w:ascii="Browallia New" w:hAnsi="Browallia New" w:cs="Browallia New"/>
          <w:sz w:val="28"/>
          <w:szCs w:val="28"/>
          <w:cs/>
        </w:rPr>
        <w:t>เรื่อง</w:t>
      </w:r>
      <w:r w:rsidRPr="00F91158">
        <w:rPr>
          <w:rFonts w:ascii="Browallia New" w:hAnsi="Browallia New" w:cs="Browallia New"/>
          <w:sz w:val="28"/>
          <w:szCs w:val="28"/>
        </w:rPr>
        <w:t xml:space="preserve"> </w:t>
      </w:r>
      <w:r w:rsidRPr="00F91158">
        <w:rPr>
          <w:rFonts w:ascii="Browallia New" w:hAnsi="Browallia New" w:cs="Browallia New"/>
          <w:sz w:val="28"/>
          <w:szCs w:val="28"/>
          <w:cs/>
        </w:rPr>
        <w:t>รายได้จากสัญญาที่ทำกับ</w:t>
      </w:r>
      <w:r w:rsidRPr="00D76525">
        <w:rPr>
          <w:rFonts w:ascii="Browallia New" w:hAnsi="Browallia New" w:cs="Browallia New"/>
          <w:sz w:val="28"/>
          <w:szCs w:val="28"/>
          <w:cs/>
        </w:rPr>
        <w:t>ลูกค้า</w:t>
      </w:r>
      <w:r w:rsidRPr="00D76525">
        <w:rPr>
          <w:rFonts w:ascii="Browallia New" w:hAnsi="Browallia New" w:cs="Browallia New"/>
          <w:sz w:val="28"/>
          <w:szCs w:val="28"/>
        </w:rPr>
        <w:t xml:space="preserve"> </w:t>
      </w:r>
      <w:r w:rsidRPr="00D76525">
        <w:rPr>
          <w:rFonts w:ascii="Browallia New" w:hAnsi="Browallia New" w:cs="Browallia New"/>
          <w:sz w:val="28"/>
          <w:szCs w:val="28"/>
          <w:cs/>
        </w:rPr>
        <w:t>เป็นครั้งแรก</w:t>
      </w:r>
      <w:r w:rsidRPr="00D76525">
        <w:rPr>
          <w:rFonts w:ascii="Browallia New" w:hAnsi="Browallia New" w:cs="Browallia New"/>
          <w:sz w:val="28"/>
          <w:szCs w:val="28"/>
        </w:rPr>
        <w:t xml:space="preserve"> </w:t>
      </w:r>
      <w:r w:rsidRPr="00D76525">
        <w:rPr>
          <w:rFonts w:ascii="Browallia New" w:hAnsi="Browallia New" w:cs="Browallia New"/>
          <w:sz w:val="28"/>
          <w:szCs w:val="28"/>
          <w:cs/>
        </w:rPr>
        <w:t>และได้เปิดเผยรายละเอียดของนโยบายการบัญชีที่เกี่ยวข้องในหมายเหตุประกอบงบการเงินข้อ</w:t>
      </w:r>
      <w:r w:rsidR="00485B1A">
        <w:rPr>
          <w:rFonts w:ascii="Browallia New" w:hAnsi="Browallia New" w:cs="Browallia New"/>
          <w:sz w:val="28"/>
          <w:szCs w:val="28"/>
        </w:rPr>
        <w:t xml:space="preserve"> 26</w:t>
      </w:r>
      <w:r w:rsidRPr="00D76525">
        <w:rPr>
          <w:rFonts w:ascii="Browallia New" w:hAnsi="Browallia New" w:cs="Browallia New"/>
          <w:sz w:val="28"/>
          <w:szCs w:val="28"/>
        </w:rPr>
        <w:t xml:space="preserve"> </w:t>
      </w:r>
      <w:r w:rsidRPr="00D76525">
        <w:rPr>
          <w:rFonts w:ascii="Browallia New" w:hAnsi="Browallia New" w:cs="Browallia New"/>
          <w:sz w:val="28"/>
          <w:szCs w:val="28"/>
          <w:cs/>
        </w:rPr>
        <w:t>นโยบายการบัญชีที่สำคัญ</w:t>
      </w:r>
    </w:p>
    <w:p w14:paraId="63D38351" w14:textId="4461947D" w:rsidR="006A145F" w:rsidRDefault="006A145F" w:rsidP="00F91158">
      <w:pPr>
        <w:pStyle w:val="CordiaNew"/>
        <w:tabs>
          <w:tab w:val="clear" w:pos="4153"/>
          <w:tab w:val="clear" w:pos="8306"/>
        </w:tabs>
        <w:ind w:left="1418"/>
        <w:jc w:val="thaiDistribute"/>
        <w:rPr>
          <w:rFonts w:ascii="Browallia New" w:hAnsi="Browallia New" w:cs="Browallia New"/>
          <w:sz w:val="28"/>
          <w:szCs w:val="28"/>
        </w:rPr>
      </w:pPr>
    </w:p>
    <w:p w14:paraId="6E8A65FC" w14:textId="0A157DFB" w:rsidR="006A145F" w:rsidRDefault="006A145F" w:rsidP="00F91158">
      <w:pPr>
        <w:pStyle w:val="CordiaNew"/>
        <w:tabs>
          <w:tab w:val="clear" w:pos="4153"/>
          <w:tab w:val="clear" w:pos="8306"/>
        </w:tabs>
        <w:ind w:left="1418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</w:rPr>
        <w:t>กลุ่มบริษัทประเมินผลกระทบ</w:t>
      </w:r>
      <w:r w:rsidR="00550C1F">
        <w:rPr>
          <w:rFonts w:ascii="Browallia New" w:hAnsi="Browallia New" w:cs="Browallia New" w:hint="cs"/>
          <w:sz w:val="28"/>
          <w:szCs w:val="28"/>
          <w:cs/>
        </w:rPr>
        <w:t>จากการถือปฏิบัติตามมาตรฐาน</w:t>
      </w:r>
      <w:r w:rsidR="00F53118">
        <w:rPr>
          <w:rFonts w:ascii="Browallia New" w:hAnsi="Browallia New" w:cs="Browallia New" w:hint="cs"/>
          <w:sz w:val="28"/>
          <w:szCs w:val="28"/>
          <w:cs/>
        </w:rPr>
        <w:t>การรายงาน</w:t>
      </w:r>
      <w:r w:rsidR="00AA482D">
        <w:rPr>
          <w:rFonts w:ascii="Browallia New" w:hAnsi="Browallia New" w:cs="Browallia New" w:hint="cs"/>
          <w:sz w:val="28"/>
          <w:szCs w:val="28"/>
          <w:cs/>
        </w:rPr>
        <w:t xml:space="preserve">ทางการเงิน </w:t>
      </w:r>
      <w:r w:rsidR="00EB38BB">
        <w:rPr>
          <w:rFonts w:ascii="Browallia New" w:hAnsi="Browallia New" w:cs="Browallia New" w:hint="cs"/>
          <w:sz w:val="28"/>
          <w:szCs w:val="28"/>
          <w:cs/>
        </w:rPr>
        <w:t>พบว่าไม่มีผลกระทบกับกลุ่ม</w:t>
      </w:r>
      <w:r w:rsidR="00AC35FF">
        <w:rPr>
          <w:rFonts w:ascii="Browallia New" w:hAnsi="Browallia New" w:cs="Browallia New" w:hint="cs"/>
          <w:sz w:val="28"/>
          <w:szCs w:val="28"/>
          <w:cs/>
        </w:rPr>
        <w:t>บริษัท</w:t>
      </w:r>
    </w:p>
    <w:p w14:paraId="0A5B9B28" w14:textId="77777777" w:rsidR="00F91158" w:rsidRPr="00D76525" w:rsidRDefault="00F91158" w:rsidP="00F91158">
      <w:pPr>
        <w:pStyle w:val="CordiaNew"/>
        <w:tabs>
          <w:tab w:val="clear" w:pos="4153"/>
          <w:tab w:val="clear" w:pos="8306"/>
        </w:tabs>
        <w:ind w:left="1418"/>
        <w:jc w:val="thaiDistribute"/>
        <w:rPr>
          <w:rFonts w:ascii="Browallia New" w:hAnsi="Browallia New" w:cs="Browallia New"/>
          <w:sz w:val="28"/>
          <w:szCs w:val="28"/>
        </w:rPr>
      </w:pPr>
    </w:p>
    <w:p w14:paraId="0F057757" w14:textId="05CCAFE4" w:rsidR="00685A62" w:rsidRPr="00E97856" w:rsidRDefault="00B9198A" w:rsidP="00B9198A">
      <w:pPr>
        <w:pStyle w:val="CordiaNew"/>
        <w:numPr>
          <w:ilvl w:val="2"/>
          <w:numId w:val="31"/>
        </w:numPr>
        <w:tabs>
          <w:tab w:val="clear" w:pos="1440"/>
          <w:tab w:val="clear" w:pos="4153"/>
          <w:tab w:val="left" w:pos="426"/>
          <w:tab w:val="num" w:pos="1672"/>
          <w:tab w:val="num" w:pos="1710"/>
        </w:tabs>
        <w:ind w:left="1431" w:hanging="567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B9198A">
        <w:rPr>
          <w:rFonts w:ascii="Browallia New" w:hAnsi="Browallia New" w:cs="Browallia New"/>
          <w:color w:val="auto"/>
          <w:sz w:val="28"/>
          <w:szCs w:val="28"/>
          <w:cs/>
        </w:rPr>
        <w:t xml:space="preserve">มาตรฐานใหม่ที่มีผลบังคับใช้สำหรับรอบระยะเวลาบัญชีที่เริ่มในหรือหลังวันที่ 1 มกราคม 2563 </w:t>
      </w:r>
      <w:r>
        <w:rPr>
          <w:rFonts w:ascii="Browallia New" w:hAnsi="Browallia New" w:cs="Browallia New"/>
          <w:color w:val="auto"/>
          <w:sz w:val="28"/>
          <w:szCs w:val="28"/>
        </w:rPr>
        <w:t xml:space="preserve">           </w:t>
      </w:r>
      <w:r w:rsidRPr="00B9198A">
        <w:rPr>
          <w:rFonts w:ascii="Browallia New" w:hAnsi="Browallia New" w:cs="Browallia New"/>
          <w:color w:val="auto"/>
          <w:sz w:val="28"/>
          <w:szCs w:val="28"/>
          <w:cs/>
        </w:rPr>
        <w:t>เป็นต้นไป</w:t>
      </w:r>
    </w:p>
    <w:p w14:paraId="5FBFF921" w14:textId="77777777" w:rsidR="00685A62" w:rsidRPr="00B9198A" w:rsidRDefault="00685A62" w:rsidP="00685A62">
      <w:pPr>
        <w:rPr>
          <w:rFonts w:ascii="Browallia New" w:hAnsi="Browallia New" w:cs="Browallia New"/>
          <w:sz w:val="28"/>
          <w:szCs w:val="28"/>
        </w:rPr>
      </w:pPr>
    </w:p>
    <w:p w14:paraId="62C54D7D" w14:textId="77777777" w:rsidR="00685A62" w:rsidRPr="00685A62" w:rsidRDefault="00685A62" w:rsidP="00685A62">
      <w:pPr>
        <w:pStyle w:val="CordiaNew"/>
        <w:tabs>
          <w:tab w:val="clear" w:pos="4153"/>
          <w:tab w:val="left" w:pos="426"/>
        </w:tabs>
        <w:ind w:left="993" w:firstLine="425"/>
        <w:jc w:val="thaiDistribute"/>
        <w:rPr>
          <w:rFonts w:ascii="Browallia New" w:hAnsi="Browallia New" w:cs="Browallia New"/>
          <w:sz w:val="28"/>
          <w:szCs w:val="28"/>
          <w:u w:val="single"/>
          <w:lang w:val="th-TH"/>
        </w:rPr>
      </w:pPr>
      <w:r w:rsidRPr="00D76525">
        <w:rPr>
          <w:rFonts w:ascii="Browallia New" w:hAnsi="Browallia New" w:cs="Browallia New"/>
          <w:sz w:val="28"/>
          <w:szCs w:val="28"/>
          <w:u w:val="single"/>
          <w:cs/>
          <w:lang w:val="th-TH"/>
        </w:rPr>
        <w:t>มาตรฐานการรายงานทางการเงิน ฉบับที่ 16 เรื่อง “สัญญาเช่า”</w:t>
      </w:r>
      <w:r w:rsidRPr="00685A62">
        <w:rPr>
          <w:rFonts w:ascii="Browallia New" w:hAnsi="Browallia New" w:cs="Browallia New"/>
          <w:sz w:val="28"/>
          <w:szCs w:val="28"/>
          <w:u w:val="single"/>
          <w:cs/>
          <w:lang w:val="th-TH"/>
        </w:rPr>
        <w:t xml:space="preserve"> (</w:t>
      </w:r>
      <w:r w:rsidRPr="00685A62">
        <w:rPr>
          <w:rFonts w:ascii="Browallia New" w:hAnsi="Browallia New" w:cs="Browallia New"/>
          <w:sz w:val="28"/>
          <w:szCs w:val="28"/>
          <w:u w:val="single"/>
          <w:lang w:val="th-TH"/>
        </w:rPr>
        <w:t>TFRS</w:t>
      </w:r>
      <w:r w:rsidRPr="00685A62">
        <w:rPr>
          <w:rFonts w:ascii="Browallia New" w:hAnsi="Browallia New" w:cs="Browallia New"/>
          <w:sz w:val="28"/>
          <w:szCs w:val="28"/>
          <w:u w:val="single"/>
          <w:cs/>
          <w:lang w:val="th-TH"/>
        </w:rPr>
        <w:t>16)</w:t>
      </w:r>
    </w:p>
    <w:p w14:paraId="463AA0D5" w14:textId="77777777" w:rsidR="00685A62" w:rsidRPr="00E97856" w:rsidRDefault="00685A62" w:rsidP="00685A62">
      <w:pPr>
        <w:rPr>
          <w:rFonts w:ascii="Browallia New" w:hAnsi="Browallia New" w:cs="Browallia New"/>
          <w:sz w:val="28"/>
          <w:szCs w:val="28"/>
          <w:cs/>
          <w:lang w:val="th-TH"/>
        </w:rPr>
      </w:pPr>
    </w:p>
    <w:p w14:paraId="5238DED9" w14:textId="77777777" w:rsidR="00685A62" w:rsidRPr="00E97856" w:rsidRDefault="00685A62" w:rsidP="00685A62">
      <w:pPr>
        <w:pStyle w:val="CordiaNew"/>
        <w:tabs>
          <w:tab w:val="clear" w:pos="4153"/>
          <w:tab w:val="clear" w:pos="8306"/>
        </w:tabs>
        <w:ind w:left="1418"/>
        <w:jc w:val="thaiDistribute"/>
        <w:rPr>
          <w:rFonts w:ascii="Browallia New" w:hAnsi="Browallia New" w:cs="Browallia New"/>
          <w:sz w:val="28"/>
          <w:szCs w:val="28"/>
        </w:rPr>
      </w:pPr>
      <w:r w:rsidRPr="00685A62">
        <w:rPr>
          <w:rFonts w:ascii="Browallia New" w:hAnsi="Browallia New" w:cs="Browallia New"/>
          <w:sz w:val="28"/>
          <w:szCs w:val="28"/>
          <w:cs/>
        </w:rPr>
        <w:t xml:space="preserve">มาตรฐานการรายงานทางการเงิน ฉบับที่ </w:t>
      </w:r>
      <w:r w:rsidRPr="00E97856">
        <w:rPr>
          <w:rFonts w:ascii="Browallia New" w:hAnsi="Browallia New" w:cs="Browallia New"/>
          <w:sz w:val="28"/>
          <w:szCs w:val="28"/>
        </w:rPr>
        <w:t>16</w:t>
      </w:r>
      <w:r w:rsidRPr="00685A62">
        <w:rPr>
          <w:rFonts w:ascii="Browallia New" w:hAnsi="Browallia New" w:cs="Browallia New"/>
          <w:sz w:val="28"/>
          <w:szCs w:val="28"/>
          <w:cs/>
        </w:rPr>
        <w:t xml:space="preserve"> กำหนดหลักเกณฑ์ในการรับรู้สัญญาเช่า แทนมาตรฐานการบัญชี ฉบับที่ </w:t>
      </w:r>
      <w:r w:rsidRPr="00E97856">
        <w:rPr>
          <w:rFonts w:ascii="Browallia New" w:hAnsi="Browallia New" w:cs="Browallia New"/>
          <w:sz w:val="28"/>
          <w:szCs w:val="28"/>
        </w:rPr>
        <w:t>17</w:t>
      </w:r>
      <w:r w:rsidRPr="00685A62">
        <w:rPr>
          <w:rFonts w:ascii="Browallia New" w:hAnsi="Browallia New" w:cs="Browallia New"/>
          <w:sz w:val="28"/>
          <w:szCs w:val="28"/>
          <w:cs/>
        </w:rPr>
        <w:t xml:space="preserve"> เรื่อง “สัญญาเช่า” รวมถึงการตีความมาตรฐานที่เกี่ยวข้องกับสัญญาเช่าอีกหลายฉบับ มาตรฐานฉบับใหม่ได้มีการกำหนดหลักเกณฑ์ในการรับรู้สิทธิการใช้สินทรัพย์และหนี้สินตามสัญญาเช่าสำหรับสัญญาเช่าทุกสัญญาในงบแสดงฐานะการเงิน ยกเว้นสัญญาเช่าระยะสั้นซึ่งมีระยะเวลาของสัญญาไม่เกิน </w:t>
      </w:r>
      <w:r w:rsidRPr="00E97856">
        <w:rPr>
          <w:rFonts w:ascii="Browallia New" w:hAnsi="Browallia New" w:cs="Browallia New"/>
          <w:sz w:val="28"/>
          <w:szCs w:val="28"/>
        </w:rPr>
        <w:t xml:space="preserve">12 </w:t>
      </w:r>
      <w:r w:rsidRPr="00E97856">
        <w:rPr>
          <w:rFonts w:ascii="Browallia New" w:hAnsi="Browallia New" w:cs="Browallia New"/>
          <w:sz w:val="28"/>
          <w:szCs w:val="28"/>
          <w:cs/>
        </w:rPr>
        <w:t>เดือน หรือสัญญาเช่าซึ่</w:t>
      </w:r>
      <w:r w:rsidRPr="00685A62">
        <w:rPr>
          <w:rFonts w:ascii="Browallia New" w:hAnsi="Browallia New" w:cs="Browallia New"/>
          <w:sz w:val="28"/>
          <w:szCs w:val="28"/>
          <w:cs/>
        </w:rPr>
        <w:t xml:space="preserve">งสินทรัพย์อ้างอิงมีมูลค่าต่ำ และให้แนวปฏิบัติทางบัญชีเพิ่มเติมในหลายเรื่อง ซึ่งมีข้อจำกัดในรายละเอียดในมาตรฐานการรายงานทางการเงินที่ใช้ในปัจจุบัน </w:t>
      </w:r>
    </w:p>
    <w:p w14:paraId="6ACA1202" w14:textId="77777777" w:rsidR="00685A62" w:rsidRPr="00685A62" w:rsidRDefault="00685A62" w:rsidP="00685A62">
      <w:pPr>
        <w:pStyle w:val="CordiaNew"/>
        <w:tabs>
          <w:tab w:val="clear" w:pos="4153"/>
          <w:tab w:val="clear" w:pos="8306"/>
        </w:tabs>
        <w:ind w:left="1418"/>
        <w:jc w:val="thaiDistribute"/>
        <w:rPr>
          <w:rFonts w:ascii="Browallia New" w:hAnsi="Browallia New" w:cs="Browallia New"/>
          <w:sz w:val="28"/>
          <w:szCs w:val="28"/>
        </w:rPr>
      </w:pPr>
    </w:p>
    <w:p w14:paraId="6521B522" w14:textId="1D6A44F8" w:rsidR="00685A62" w:rsidRDefault="00685A62" w:rsidP="00685A62">
      <w:pPr>
        <w:pStyle w:val="CordiaNew"/>
        <w:tabs>
          <w:tab w:val="clear" w:pos="4153"/>
          <w:tab w:val="clear" w:pos="8306"/>
        </w:tabs>
        <w:ind w:left="1418"/>
        <w:jc w:val="thaiDistribute"/>
        <w:rPr>
          <w:rFonts w:ascii="Browallia New" w:hAnsi="Browallia New" w:cs="Browallia New"/>
          <w:sz w:val="28"/>
          <w:szCs w:val="28"/>
        </w:rPr>
      </w:pPr>
      <w:r w:rsidRPr="00685A62">
        <w:rPr>
          <w:rFonts w:ascii="Browallia New" w:hAnsi="Browallia New" w:cs="Browallia New"/>
          <w:sz w:val="28"/>
          <w:szCs w:val="28"/>
          <w:cs/>
        </w:rPr>
        <w:t xml:space="preserve">ทั้งนี้ ภายใต้มาตรฐานการรายงานทางการเงิน ฉบับที่ </w:t>
      </w:r>
      <w:r w:rsidRPr="00E97856">
        <w:rPr>
          <w:rFonts w:ascii="Browallia New" w:hAnsi="Browallia New" w:cs="Browallia New"/>
          <w:sz w:val="28"/>
          <w:szCs w:val="28"/>
        </w:rPr>
        <w:t>16</w:t>
      </w:r>
      <w:r w:rsidRPr="00E97856">
        <w:rPr>
          <w:rFonts w:ascii="Browallia New" w:hAnsi="Browallia New" w:cs="Browallia New"/>
          <w:sz w:val="28"/>
          <w:szCs w:val="28"/>
          <w:cs/>
        </w:rPr>
        <w:t xml:space="preserve"> เรื่อง สัญญาเช่า การบัญชีสำหรับผู้ให้เช่าไม่มีการเปลี่ยนแปลงที่เป็นสาระสำคัญ</w:t>
      </w:r>
    </w:p>
    <w:p w14:paraId="6209F342" w14:textId="77777777" w:rsidR="00DA2F75" w:rsidRDefault="00DA2F75" w:rsidP="00685A62">
      <w:pPr>
        <w:pStyle w:val="CordiaNew"/>
        <w:tabs>
          <w:tab w:val="clear" w:pos="4153"/>
          <w:tab w:val="clear" w:pos="8306"/>
        </w:tabs>
        <w:ind w:left="1418"/>
        <w:jc w:val="thaiDistribute"/>
        <w:rPr>
          <w:rFonts w:ascii="Browallia New" w:hAnsi="Browallia New" w:cs="Browallia New"/>
          <w:sz w:val="28"/>
          <w:szCs w:val="28"/>
        </w:rPr>
      </w:pPr>
    </w:p>
    <w:p w14:paraId="76BC67B9" w14:textId="13CD0BB3" w:rsidR="000B7E71" w:rsidRPr="00C120AB" w:rsidRDefault="00432FDB" w:rsidP="00C120AB">
      <w:pPr>
        <w:pStyle w:val="CordiaNew"/>
        <w:tabs>
          <w:tab w:val="clear" w:pos="4153"/>
          <w:tab w:val="clear" w:pos="8306"/>
        </w:tabs>
        <w:ind w:left="1418"/>
        <w:jc w:val="thaiDistribute"/>
        <w:rPr>
          <w:rFonts w:ascii="Browallia New" w:hAnsi="Browallia New" w:cs="Browallia New"/>
          <w:sz w:val="28"/>
          <w:szCs w:val="28"/>
        </w:rPr>
      </w:pPr>
      <w:r w:rsidRPr="004548F5">
        <w:rPr>
          <w:rFonts w:ascii="Browallia New" w:hAnsi="Browallia New" w:cs="Browallia New"/>
          <w:sz w:val="28"/>
          <w:szCs w:val="28"/>
          <w:cs/>
        </w:rPr>
        <w:t>กลุ่มบริษัท</w:t>
      </w:r>
      <w:r w:rsidRPr="00E97856">
        <w:rPr>
          <w:rFonts w:ascii="Browallia New" w:hAnsi="Browallia New" w:cs="Browallia New"/>
          <w:sz w:val="28"/>
          <w:szCs w:val="28"/>
          <w:cs/>
        </w:rPr>
        <w:t xml:space="preserve">จะนำมาตรฐานฉบับใหม่นี้มาถือปฏิบัติเมื่อมีผลบังคับใช้ ทั้งนี้ </w:t>
      </w:r>
      <w:r w:rsidRPr="004548F5">
        <w:rPr>
          <w:rFonts w:ascii="Browallia New" w:hAnsi="Browallia New" w:cs="Browallia New"/>
          <w:sz w:val="28"/>
          <w:szCs w:val="28"/>
          <w:cs/>
        </w:rPr>
        <w:t>ผู้บริหารของกลุ่มบริษัทประเมินว่าจะมีผลกระทบต่องบการเงิน โดยจะส่งผลให้กลุ่มบริษัท</w:t>
      </w:r>
      <w:r w:rsidRPr="00E97856">
        <w:rPr>
          <w:rFonts w:ascii="Browallia New" w:hAnsi="Browallia New" w:cs="Browallia New"/>
          <w:sz w:val="28"/>
          <w:szCs w:val="28"/>
          <w:cs/>
        </w:rPr>
        <w:t>ต้องรับรู้สิทธิในการใช้สินทรัพย์และหนี้สินตามสัญญาเช่า</w:t>
      </w:r>
      <w:r w:rsidRPr="004548F5">
        <w:rPr>
          <w:rFonts w:ascii="Browallia New" w:hAnsi="Browallia New" w:cs="Browallia New"/>
          <w:sz w:val="28"/>
          <w:szCs w:val="28"/>
          <w:cs/>
        </w:rPr>
        <w:t xml:space="preserve">สำหรับสินทรัพย์ที่ถูกจัดเป็นสัญญาเช่าดำเนินงานในปัจจุบัน </w:t>
      </w:r>
      <w:r w:rsidRPr="00E97856">
        <w:rPr>
          <w:rFonts w:ascii="Browallia New" w:hAnsi="Browallia New" w:cs="Browallia New"/>
          <w:sz w:val="28"/>
          <w:szCs w:val="28"/>
          <w:cs/>
        </w:rPr>
        <w:t>รวมถึง</w:t>
      </w:r>
      <w:r w:rsidRPr="004548F5">
        <w:rPr>
          <w:rFonts w:ascii="Browallia New" w:hAnsi="Browallia New" w:cs="Browallia New"/>
          <w:sz w:val="28"/>
          <w:szCs w:val="28"/>
          <w:cs/>
        </w:rPr>
        <w:t>กลุ่มบริษัท</w:t>
      </w:r>
      <w:r w:rsidRPr="00E97856">
        <w:rPr>
          <w:rFonts w:ascii="Browallia New" w:hAnsi="Browallia New" w:cs="Browallia New"/>
          <w:sz w:val="28"/>
          <w:szCs w:val="28"/>
          <w:cs/>
        </w:rPr>
        <w:t>ต้องรับรู้ค่าเสื่อมราคาของสิทธิในการใช้สินทรัพย์และดอกเบี้ยจ่ายของหนี้สินตามสัญญาเช่า แทนการรับรู้ค่าใช้จ่ายจากสัญญาเช่า</w:t>
      </w:r>
      <w:r w:rsidRPr="004548F5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3D7103" w:rsidRPr="003D7103">
        <w:rPr>
          <w:rFonts w:ascii="Browallia New" w:hAnsi="Browallia New" w:cs="Browallia New"/>
          <w:sz w:val="28"/>
          <w:szCs w:val="28"/>
          <w:cs/>
        </w:rPr>
        <w:t>ทั้งนี้ ผู้บริหารของกลุ่มบริษัทอยู่ในระหว่างการทบทวนผลกระทบขั้นสุดท้ายและวิธีการปรับปรุงทางบัญชีจากการนำมาตรฐานการรายงานทางการเงินฉบับนี้มาปฏิบัติใช้เป็นครั้งแรก</w:t>
      </w:r>
      <w:r w:rsidR="000B7E71" w:rsidRPr="00C120AB">
        <w:rPr>
          <w:rFonts w:ascii="Browallia New" w:hAnsi="Browallia New" w:cs="Browallia New"/>
          <w:sz w:val="28"/>
          <w:szCs w:val="28"/>
          <w:cs/>
        </w:rPr>
        <w:t xml:space="preserve"> </w:t>
      </w:r>
    </w:p>
    <w:p w14:paraId="3E435EED" w14:textId="77777777" w:rsidR="00432FDB" w:rsidRPr="00E97856" w:rsidRDefault="00432FDB" w:rsidP="00685A62">
      <w:pPr>
        <w:pStyle w:val="CordiaNew"/>
        <w:tabs>
          <w:tab w:val="clear" w:pos="4153"/>
          <w:tab w:val="clear" w:pos="8306"/>
        </w:tabs>
        <w:ind w:left="1418"/>
        <w:jc w:val="thaiDistribute"/>
        <w:rPr>
          <w:rFonts w:ascii="Browallia New" w:hAnsi="Browallia New" w:cs="Browallia New"/>
          <w:sz w:val="28"/>
          <w:szCs w:val="28"/>
        </w:rPr>
      </w:pPr>
    </w:p>
    <w:p w14:paraId="784E799A" w14:textId="77777777" w:rsidR="003D7103" w:rsidRDefault="003D7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color w:val="000000"/>
          <w:sz w:val="28"/>
          <w:szCs w:val="28"/>
          <w:u w:val="single"/>
          <w:cs/>
          <w:lang w:eastAsia="th-TH"/>
        </w:rPr>
      </w:pPr>
      <w:r>
        <w:rPr>
          <w:rFonts w:ascii="Browallia New" w:hAnsi="Browallia New" w:cs="Browallia New"/>
          <w:sz w:val="28"/>
          <w:szCs w:val="28"/>
          <w:u w:val="single"/>
          <w:cs/>
        </w:rPr>
        <w:br w:type="page"/>
      </w:r>
    </w:p>
    <w:p w14:paraId="063CFC0C" w14:textId="3C46844E" w:rsidR="00C10481" w:rsidRPr="00C10481" w:rsidRDefault="00C10481" w:rsidP="00C10481">
      <w:pPr>
        <w:pStyle w:val="CordiaNew"/>
        <w:tabs>
          <w:tab w:val="clear" w:pos="4153"/>
          <w:tab w:val="left" w:pos="426"/>
        </w:tabs>
        <w:ind w:left="993" w:firstLine="425"/>
        <w:jc w:val="thaiDistribute"/>
        <w:rPr>
          <w:rFonts w:ascii="Browallia New" w:hAnsi="Browallia New" w:cs="Browallia New"/>
          <w:sz w:val="28"/>
          <w:szCs w:val="28"/>
          <w:u w:val="single"/>
          <w:lang w:val="th-TH"/>
        </w:rPr>
      </w:pPr>
      <w:r w:rsidRPr="00E97856">
        <w:rPr>
          <w:rFonts w:ascii="Browallia New" w:hAnsi="Browallia New" w:cs="Browallia New"/>
          <w:sz w:val="28"/>
          <w:szCs w:val="28"/>
          <w:u w:val="single"/>
          <w:cs/>
          <w:lang w:val="th-TH"/>
        </w:rPr>
        <w:lastRenderedPageBreak/>
        <w:t>มาตรฐานการรายงานทางการเงินที่เกี่ยวข้องกับเครื่องมือทางการเงิน</w:t>
      </w:r>
    </w:p>
    <w:p w14:paraId="6C9E0B75" w14:textId="77777777" w:rsidR="00C10481" w:rsidRPr="00E97856" w:rsidRDefault="00C10481" w:rsidP="00C10481">
      <w:pPr>
        <w:pStyle w:val="ListParagraph"/>
        <w:tabs>
          <w:tab w:val="clear" w:pos="227"/>
          <w:tab w:val="clear" w:pos="680"/>
          <w:tab w:val="clear" w:pos="907"/>
        </w:tabs>
        <w:spacing w:line="240" w:lineRule="auto"/>
        <w:ind w:left="993"/>
        <w:jc w:val="thaiDistribute"/>
        <w:rPr>
          <w:rFonts w:ascii="Browallia New" w:hAnsi="Browallia New" w:cs="Browallia New"/>
          <w:sz w:val="28"/>
          <w:szCs w:val="28"/>
        </w:rPr>
      </w:pPr>
    </w:p>
    <w:p w14:paraId="13C2EAE3" w14:textId="062A8311" w:rsidR="00784B23" w:rsidRDefault="00C10481" w:rsidP="00C10481">
      <w:pPr>
        <w:pStyle w:val="CordiaNew"/>
        <w:tabs>
          <w:tab w:val="clear" w:pos="4153"/>
          <w:tab w:val="clear" w:pos="8306"/>
        </w:tabs>
        <w:ind w:left="1418"/>
        <w:jc w:val="thaiDistribute"/>
        <w:rPr>
          <w:rFonts w:ascii="Browallia New" w:hAnsi="Browallia New" w:cs="Browallia New"/>
          <w:sz w:val="28"/>
          <w:szCs w:val="28"/>
        </w:rPr>
      </w:pPr>
      <w:r w:rsidRPr="00D76525">
        <w:rPr>
          <w:rFonts w:ascii="Browallia New" w:hAnsi="Browallia New" w:cs="Browallia New"/>
          <w:sz w:val="28"/>
          <w:szCs w:val="28"/>
          <w:cs/>
          <w:lang w:val="th-TH"/>
        </w:rPr>
        <w:t xml:space="preserve">มาตรฐานการรายงานทางการเงิน ฉบับที่ </w:t>
      </w:r>
      <w:r w:rsidRPr="00D76525">
        <w:rPr>
          <w:rFonts w:ascii="Browallia New" w:hAnsi="Browallia New" w:cs="Browallia New"/>
          <w:sz w:val="28"/>
          <w:szCs w:val="28"/>
          <w:lang w:val="th-TH"/>
        </w:rPr>
        <w:t>9 “</w:t>
      </w:r>
      <w:r w:rsidRPr="00D76525">
        <w:rPr>
          <w:rFonts w:ascii="Browallia New" w:hAnsi="Browallia New" w:cs="Browallia New"/>
          <w:sz w:val="28"/>
          <w:szCs w:val="28"/>
          <w:cs/>
          <w:lang w:val="th-TH"/>
        </w:rPr>
        <w:t>เครื่องมือทางการเงิน</w:t>
      </w:r>
      <w:r w:rsidRPr="00D76525">
        <w:rPr>
          <w:rFonts w:ascii="Browallia New" w:hAnsi="Browallia New" w:cs="Browallia New"/>
          <w:sz w:val="28"/>
          <w:szCs w:val="28"/>
          <w:lang w:val="th-TH"/>
        </w:rPr>
        <w:t>”</w:t>
      </w:r>
      <w:r>
        <w:rPr>
          <w:rFonts w:ascii="Browallia New" w:hAnsi="Browallia New" w:cs="Browallia New"/>
          <w:sz w:val="28"/>
          <w:szCs w:val="28"/>
        </w:rPr>
        <w:t xml:space="preserve"> (TFRS 9) </w:t>
      </w:r>
      <w:r w:rsidRPr="00D76525">
        <w:rPr>
          <w:rFonts w:ascii="Browallia New" w:hAnsi="Browallia New" w:cs="Browallia New"/>
          <w:sz w:val="28"/>
          <w:szCs w:val="28"/>
          <w:cs/>
          <w:lang w:val="th-TH"/>
        </w:rPr>
        <w:t>และกลุ่มมาตรฐานรายงานทางการเงินที่เกี่ยวข้องกับเครื่องมือทางการเงิน มีข้อกำหนดใหม่เกี่ยวกับ</w:t>
      </w:r>
      <w:r w:rsidRPr="00D76525">
        <w:rPr>
          <w:rFonts w:ascii="Browallia New" w:hAnsi="Browallia New" w:cs="Browallia New"/>
          <w:sz w:val="28"/>
          <w:szCs w:val="28"/>
          <w:lang w:val="th-TH"/>
        </w:rPr>
        <w:t xml:space="preserve"> </w:t>
      </w:r>
      <w:r w:rsidRPr="00D76525">
        <w:rPr>
          <w:rFonts w:ascii="Browallia New" w:hAnsi="Browallia New" w:cs="Browallia New"/>
          <w:sz w:val="28"/>
          <w:szCs w:val="28"/>
          <w:cs/>
          <w:lang w:val="th-TH"/>
        </w:rPr>
        <w:t>การจัดประเภทรายการ</w:t>
      </w:r>
      <w:r>
        <w:rPr>
          <w:rFonts w:ascii="Browallia New" w:hAnsi="Browallia New" w:cs="Browallia New" w:hint="cs"/>
          <w:sz w:val="28"/>
          <w:szCs w:val="28"/>
          <w:cs/>
          <w:lang w:val="th-TH"/>
        </w:rPr>
        <w:t>และการวัด</w:t>
      </w:r>
      <w:r w:rsidRPr="00D76525">
        <w:rPr>
          <w:rFonts w:ascii="Browallia New" w:hAnsi="Browallia New" w:cs="Browallia New"/>
          <w:sz w:val="28"/>
          <w:szCs w:val="28"/>
          <w:cs/>
          <w:lang w:val="th-TH"/>
        </w:rPr>
        <w:t>มูลค่าของสินทรัพย์</w:t>
      </w:r>
      <w:r>
        <w:rPr>
          <w:rFonts w:ascii="Browallia New" w:hAnsi="Browallia New" w:cs="Browallia New" w:hint="cs"/>
          <w:sz w:val="28"/>
          <w:szCs w:val="28"/>
          <w:cs/>
          <w:lang w:val="th-TH"/>
        </w:rPr>
        <w:t>ทางการเงิน</w:t>
      </w:r>
      <w:r w:rsidRPr="00D76525">
        <w:rPr>
          <w:rFonts w:ascii="Browallia New" w:hAnsi="Browallia New" w:cs="Browallia New"/>
          <w:sz w:val="28"/>
          <w:szCs w:val="28"/>
          <w:cs/>
          <w:lang w:val="th-TH"/>
        </w:rPr>
        <w:t>และหนี้สินทางการเงิน</w:t>
      </w:r>
      <w:r w:rsidRPr="00D76525">
        <w:rPr>
          <w:rFonts w:ascii="Browallia New" w:hAnsi="Browallia New" w:cs="Browallia New"/>
          <w:sz w:val="28"/>
          <w:szCs w:val="28"/>
          <w:lang w:val="th-TH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val="th-TH"/>
        </w:rPr>
        <w:t>วิธีการคำนวณ</w:t>
      </w:r>
      <w:r w:rsidRPr="00D76525">
        <w:rPr>
          <w:rFonts w:ascii="Browallia New" w:hAnsi="Browallia New" w:cs="Browallia New"/>
          <w:sz w:val="28"/>
          <w:szCs w:val="28"/>
          <w:cs/>
          <w:lang w:val="th-TH"/>
        </w:rPr>
        <w:t>การด้อยค่าของ</w:t>
      </w:r>
      <w:r>
        <w:rPr>
          <w:rFonts w:ascii="Browallia New" w:hAnsi="Browallia New" w:cs="Browallia New" w:hint="cs"/>
          <w:sz w:val="28"/>
          <w:szCs w:val="28"/>
          <w:cs/>
          <w:lang w:val="th-TH"/>
        </w:rPr>
        <w:t>เครื่องมือ</w:t>
      </w:r>
      <w:r w:rsidRPr="00D76525">
        <w:rPr>
          <w:rFonts w:ascii="Browallia New" w:hAnsi="Browallia New" w:cs="Browallia New"/>
          <w:sz w:val="28"/>
          <w:szCs w:val="28"/>
          <w:cs/>
          <w:lang w:val="th-TH"/>
        </w:rPr>
        <w:t xml:space="preserve">ทางการเงิน </w:t>
      </w:r>
      <w:r>
        <w:rPr>
          <w:rFonts w:ascii="Browallia New" w:hAnsi="Browallia New" w:cs="Browallia New" w:hint="cs"/>
          <w:sz w:val="28"/>
          <w:szCs w:val="28"/>
          <w:cs/>
          <w:lang w:val="th-TH"/>
        </w:rPr>
        <w:t>และ</w:t>
      </w:r>
      <w:r w:rsidRPr="00D76525">
        <w:rPr>
          <w:rFonts w:ascii="Browallia New" w:hAnsi="Browallia New" w:cs="Browallia New"/>
          <w:sz w:val="28"/>
          <w:szCs w:val="28"/>
          <w:cs/>
          <w:lang w:val="th-TH"/>
        </w:rPr>
        <w:t>การบัญชีป้องกันความเสี่ยง แทนการใช้มาตรฐานการบัญชี แนวปฏิบัติทางการบัญชี และการตีความมาตรฐานการบัญชีที่เกี่ยวข้องกับเครื่องมือทางการเงินที่บังคับใช้ในปัจจุบัน</w:t>
      </w:r>
    </w:p>
    <w:p w14:paraId="1B295432" w14:textId="1B8FC29B" w:rsidR="00826D5D" w:rsidRDefault="00826D5D" w:rsidP="00784B23">
      <w:pPr>
        <w:pStyle w:val="CordiaNew"/>
        <w:tabs>
          <w:tab w:val="clear" w:pos="4153"/>
          <w:tab w:val="clear" w:pos="8306"/>
        </w:tabs>
        <w:ind w:left="1418"/>
        <w:jc w:val="thaiDistribute"/>
        <w:rPr>
          <w:rFonts w:ascii="Browallia New" w:hAnsi="Browallia New" w:cs="Browallia New"/>
          <w:sz w:val="28"/>
          <w:szCs w:val="28"/>
        </w:rPr>
      </w:pPr>
    </w:p>
    <w:p w14:paraId="75296FE0" w14:textId="41FD8006" w:rsidR="00826D5D" w:rsidRDefault="00826D5D" w:rsidP="00784B23">
      <w:pPr>
        <w:pStyle w:val="CordiaNew"/>
        <w:tabs>
          <w:tab w:val="clear" w:pos="4153"/>
          <w:tab w:val="clear" w:pos="8306"/>
        </w:tabs>
        <w:ind w:left="1418"/>
        <w:jc w:val="thaiDistribute"/>
        <w:rPr>
          <w:rFonts w:ascii="Browallia New" w:hAnsi="Browallia New" w:cs="Browallia New"/>
          <w:sz w:val="28"/>
          <w:szCs w:val="28"/>
        </w:rPr>
      </w:pPr>
      <w:r w:rsidRPr="00826D5D">
        <w:rPr>
          <w:rFonts w:ascii="Browallia New" w:hAnsi="Browallia New" w:cs="Browallia New"/>
          <w:sz w:val="28"/>
          <w:szCs w:val="28"/>
          <w:cs/>
        </w:rPr>
        <w:t xml:space="preserve">ผู้บริหารของกลุ่มบริษัทได้ประเมินผลกระทบต่องบการเงินเมื่อนำมาตรฐานดังกล่าวมาถือปฏิบัติ </w:t>
      </w:r>
      <w:r w:rsidR="00124D96">
        <w:rPr>
          <w:rFonts w:ascii="Browallia New" w:hAnsi="Browallia New" w:cs="Browallia New"/>
          <w:sz w:val="28"/>
          <w:szCs w:val="28"/>
        </w:rPr>
        <w:t xml:space="preserve">             </w:t>
      </w:r>
      <w:r w:rsidRPr="00826D5D">
        <w:rPr>
          <w:rFonts w:ascii="Browallia New" w:hAnsi="Browallia New" w:cs="Browallia New"/>
          <w:sz w:val="28"/>
          <w:szCs w:val="28"/>
          <w:cs/>
        </w:rPr>
        <w:t>โดยผลกระทบมีดังนี้</w:t>
      </w:r>
    </w:p>
    <w:p w14:paraId="548B5D8A" w14:textId="2FA47E23" w:rsidR="00C10481" w:rsidRDefault="00C10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highlight w:val="green"/>
          <w:cs/>
        </w:rPr>
      </w:pPr>
    </w:p>
    <w:p w14:paraId="57A60D54" w14:textId="7602628B" w:rsidR="00DC1763" w:rsidRPr="002C59B8" w:rsidRDefault="00DC1763" w:rsidP="00124D96">
      <w:pPr>
        <w:pStyle w:val="ListParagraph"/>
        <w:numPr>
          <w:ilvl w:val="0"/>
          <w:numId w:val="32"/>
        </w:numPr>
        <w:tabs>
          <w:tab w:val="clear" w:pos="227"/>
          <w:tab w:val="clear" w:pos="680"/>
          <w:tab w:val="clear" w:pos="907"/>
          <w:tab w:val="clear" w:pos="1644"/>
          <w:tab w:val="left" w:pos="1845"/>
        </w:tabs>
        <w:spacing w:line="240" w:lineRule="auto"/>
        <w:ind w:firstLine="729"/>
        <w:contextualSpacing w:val="0"/>
        <w:jc w:val="thaiDistribute"/>
        <w:rPr>
          <w:rFonts w:ascii="Browallia New" w:hAnsi="Browallia New" w:cs="Browallia New"/>
          <w:b/>
          <w:bCs/>
          <w:color w:val="FF0000"/>
          <w:sz w:val="28"/>
          <w:szCs w:val="28"/>
          <w:u w:val="single"/>
        </w:rPr>
      </w:pPr>
      <w:r w:rsidRPr="002C59B8">
        <w:rPr>
          <w:rFonts w:ascii="Browallia New" w:hAnsi="Browallia New" w:cs="Browallia New"/>
          <w:sz w:val="28"/>
          <w:szCs w:val="28"/>
          <w:cs/>
        </w:rPr>
        <w:t>การจัดประเภทรายการ</w:t>
      </w:r>
    </w:p>
    <w:p w14:paraId="185A4754" w14:textId="77777777" w:rsidR="00DC1763" w:rsidRPr="00E97856" w:rsidRDefault="00DC1763" w:rsidP="00DC1763">
      <w:pPr>
        <w:pStyle w:val="ListParagraph"/>
        <w:tabs>
          <w:tab w:val="clear" w:pos="227"/>
          <w:tab w:val="clear" w:pos="680"/>
          <w:tab w:val="clear" w:pos="907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A6F2600" w14:textId="1E1AC106" w:rsidR="00DC1763" w:rsidRPr="00174420" w:rsidRDefault="00DC1763" w:rsidP="00D95835">
      <w:pPr>
        <w:pStyle w:val="ListParagraph"/>
        <w:tabs>
          <w:tab w:val="clear" w:pos="227"/>
          <w:tab w:val="clear" w:pos="680"/>
          <w:tab w:val="clear" w:pos="907"/>
        </w:tabs>
        <w:spacing w:line="240" w:lineRule="auto"/>
        <w:ind w:left="1560" w:firstLine="283"/>
        <w:jc w:val="thaiDistribute"/>
        <w:rPr>
          <w:rFonts w:ascii="Browallia New" w:hAnsi="Browallia New" w:cs="Browallia New"/>
          <w:b/>
          <w:bCs/>
          <w:color w:val="FF0000"/>
          <w:sz w:val="28"/>
          <w:szCs w:val="28"/>
          <w:u w:val="single"/>
        </w:rPr>
      </w:pPr>
      <w:r w:rsidRPr="002C59B8">
        <w:rPr>
          <w:rFonts w:ascii="Browallia New" w:hAnsi="Browallia New" w:cs="Browallia New"/>
          <w:sz w:val="28"/>
          <w:szCs w:val="28"/>
          <w:u w:val="single"/>
          <w:cs/>
        </w:rPr>
        <w:t>สินทรัพย์ทางการเงิน</w:t>
      </w:r>
    </w:p>
    <w:p w14:paraId="417D737C" w14:textId="77777777" w:rsidR="00DC1763" w:rsidRPr="00E97856" w:rsidRDefault="00DC1763" w:rsidP="00DC1763">
      <w:pPr>
        <w:pStyle w:val="ListParagraph"/>
        <w:tabs>
          <w:tab w:val="clear" w:pos="227"/>
          <w:tab w:val="clear" w:pos="680"/>
          <w:tab w:val="clear" w:pos="907"/>
        </w:tabs>
        <w:spacing w:line="240" w:lineRule="auto"/>
        <w:ind w:left="1560"/>
        <w:jc w:val="thaiDistribute"/>
        <w:rPr>
          <w:rFonts w:ascii="Browallia New" w:hAnsi="Browallia New" w:cs="Browallia New"/>
          <w:sz w:val="28"/>
          <w:szCs w:val="28"/>
        </w:rPr>
      </w:pPr>
    </w:p>
    <w:p w14:paraId="04C43298" w14:textId="47187DEE" w:rsidR="00DC1763" w:rsidRPr="00E97856" w:rsidRDefault="00DC1763" w:rsidP="00D95835">
      <w:pPr>
        <w:pStyle w:val="ListParagraph"/>
        <w:tabs>
          <w:tab w:val="clear" w:pos="227"/>
          <w:tab w:val="clear" w:pos="680"/>
          <w:tab w:val="clear" w:pos="907"/>
          <w:tab w:val="clear" w:pos="1644"/>
          <w:tab w:val="left" w:pos="1843"/>
        </w:tabs>
        <w:spacing w:line="240" w:lineRule="auto"/>
        <w:ind w:left="1843"/>
        <w:jc w:val="thaiDistribute"/>
        <w:rPr>
          <w:rFonts w:ascii="Browallia New" w:hAnsi="Browallia New" w:cs="Browallia New"/>
          <w:b/>
          <w:bCs/>
          <w:color w:val="FF0000"/>
          <w:sz w:val="28"/>
          <w:szCs w:val="28"/>
          <w:u w:val="single"/>
        </w:rPr>
      </w:pPr>
      <w:r w:rsidRPr="00D76525">
        <w:rPr>
          <w:rFonts w:ascii="Browallia New" w:eastAsia="Calibri" w:hAnsi="Browallia New" w:cs="Browallia New"/>
          <w:sz w:val="28"/>
          <w:szCs w:val="28"/>
          <w:cs/>
        </w:rPr>
        <w:t>มาตรฐานให้</w:t>
      </w:r>
      <w:r w:rsidRPr="002C59B8">
        <w:rPr>
          <w:rFonts w:ascii="Browallia New" w:eastAsia="Calibri" w:hAnsi="Browallia New" w:cs="Browallia New"/>
          <w:sz w:val="28"/>
          <w:szCs w:val="28"/>
          <w:cs/>
        </w:rPr>
        <w:t>แนวทางกลุ่มบริษัทในการ</w:t>
      </w:r>
      <w:r w:rsidRPr="002C59B8">
        <w:rPr>
          <w:rFonts w:ascii="Browallia New" w:hAnsi="Browallia New" w:cs="Browallia New"/>
          <w:sz w:val="28"/>
          <w:szCs w:val="28"/>
          <w:cs/>
        </w:rPr>
        <w:t>จัด</w:t>
      </w:r>
      <w:r w:rsidRPr="002C59B8">
        <w:rPr>
          <w:rFonts w:ascii="Browallia New" w:hAnsi="Browallia New" w:cs="Browallia New"/>
          <w:sz w:val="28"/>
          <w:szCs w:val="28"/>
          <w:cs/>
          <w:lang w:val="th-TH"/>
        </w:rPr>
        <w:t>ประเภทสินทรัพย์ทางการเงินใหม่โดยจัดเป็นสินทรัพย์ทางการเงินที่วัดมูลค่าด้วยวิธีราคาทุนตัดจำหน่าย วิธีมูลค่ายุติธรรมผ่านกำไรหรือขาดทุน และ</w:t>
      </w:r>
      <w:r w:rsidR="00124D96">
        <w:rPr>
          <w:rFonts w:ascii="Browallia New" w:hAnsi="Browallia New" w:cs="Browallia New" w:hint="cs"/>
          <w:sz w:val="28"/>
          <w:szCs w:val="28"/>
          <w:cs/>
          <w:lang w:val="th-TH"/>
        </w:rPr>
        <w:t xml:space="preserve">        </w:t>
      </w:r>
      <w:r w:rsidRPr="002C59B8">
        <w:rPr>
          <w:rFonts w:ascii="Browallia New" w:hAnsi="Browallia New" w:cs="Browallia New"/>
          <w:sz w:val="28"/>
          <w:szCs w:val="28"/>
          <w:cs/>
          <w:lang w:val="th-TH"/>
        </w:rPr>
        <w:t>วิธีมูลค่ายุติธรรมผ่านกำไรขาดทุนเบ็ดเสร็จอื่น ตามลักษณะโมเดลธุรกิจของ</w:t>
      </w:r>
      <w:r w:rsidRPr="002C59B8">
        <w:rPr>
          <w:rFonts w:ascii="Browallia New" w:eastAsia="Calibri" w:hAnsi="Browallia New" w:cs="Browallia New"/>
          <w:sz w:val="28"/>
          <w:szCs w:val="28"/>
          <w:cs/>
        </w:rPr>
        <w:t>กลุ่มบริษัท</w:t>
      </w:r>
      <w:r w:rsidRPr="002C59B8">
        <w:rPr>
          <w:rFonts w:ascii="Browallia New" w:hAnsi="Browallia New" w:cs="Browallia New"/>
          <w:sz w:val="28"/>
          <w:szCs w:val="28"/>
          <w:cs/>
          <w:lang w:val="th-TH"/>
        </w:rPr>
        <w:t>ในการบริหารจัดการสินทรัพย์ทางการเงิน และตามลักษณะของกระแสเงินสดตามสัญญาของสินทรัพย์ทางการเงิน โดยจะยกเลิกการจัดประเภทหลักทรัพย์เพื่อค้า หลักทรัพย์เผื่อขาย ตราสารหนี้ที่ถือ</w:t>
      </w:r>
      <w:r w:rsidRPr="00E97856">
        <w:rPr>
          <w:rFonts w:ascii="Browallia New" w:hAnsi="Browallia New" w:cs="Browallia New"/>
          <w:sz w:val="28"/>
          <w:szCs w:val="28"/>
          <w:cs/>
          <w:lang w:val="th-TH"/>
        </w:rPr>
        <w:t xml:space="preserve">จนครบกำหนด และเงินลงทุนทั่วไป ตามที่กำหนดโดยมาตรฐานการบัญชีฉบับที่ </w:t>
      </w:r>
      <w:r w:rsidRPr="00E97856">
        <w:rPr>
          <w:rFonts w:ascii="Browallia New" w:hAnsi="Browallia New" w:cs="Browallia New"/>
          <w:sz w:val="28"/>
          <w:szCs w:val="28"/>
        </w:rPr>
        <w:t xml:space="preserve">105 </w:t>
      </w:r>
    </w:p>
    <w:p w14:paraId="75D59CD3" w14:textId="77777777" w:rsidR="00DC1763" w:rsidRPr="00E97856" w:rsidRDefault="00DC1763" w:rsidP="00DC1763">
      <w:pPr>
        <w:pStyle w:val="ListParagraph"/>
        <w:tabs>
          <w:tab w:val="clear" w:pos="227"/>
          <w:tab w:val="clear" w:pos="680"/>
          <w:tab w:val="clear" w:pos="907"/>
        </w:tabs>
        <w:spacing w:line="240" w:lineRule="auto"/>
        <w:ind w:left="1560"/>
        <w:jc w:val="thaiDistribute"/>
        <w:rPr>
          <w:rFonts w:ascii="Browallia New" w:hAnsi="Browallia New" w:cs="Browallia New"/>
          <w:b/>
          <w:bCs/>
          <w:color w:val="FF0000"/>
          <w:sz w:val="28"/>
          <w:szCs w:val="28"/>
          <w:u w:val="single"/>
        </w:rPr>
      </w:pPr>
    </w:p>
    <w:p w14:paraId="3D158733" w14:textId="77777777" w:rsidR="00846368" w:rsidRPr="00846368" w:rsidRDefault="00DC1763" w:rsidP="00124D96">
      <w:pPr>
        <w:pStyle w:val="ListParagraph"/>
        <w:numPr>
          <w:ilvl w:val="0"/>
          <w:numId w:val="32"/>
        </w:numPr>
        <w:tabs>
          <w:tab w:val="clear" w:pos="227"/>
          <w:tab w:val="clear" w:pos="680"/>
          <w:tab w:val="clear" w:pos="907"/>
          <w:tab w:val="clear" w:pos="1644"/>
          <w:tab w:val="left" w:pos="1845"/>
        </w:tabs>
        <w:spacing w:line="240" w:lineRule="auto"/>
        <w:ind w:firstLine="729"/>
        <w:contextualSpacing w:val="0"/>
        <w:jc w:val="thaiDistribute"/>
        <w:rPr>
          <w:rFonts w:ascii="Browallia New" w:hAnsi="Browallia New" w:cs="Browallia New"/>
          <w:sz w:val="28"/>
          <w:szCs w:val="28"/>
        </w:rPr>
      </w:pPr>
      <w:r w:rsidRPr="00846368">
        <w:rPr>
          <w:rFonts w:ascii="Browallia New" w:hAnsi="Browallia New" w:cs="Browallia New"/>
          <w:sz w:val="28"/>
          <w:szCs w:val="28"/>
          <w:cs/>
        </w:rPr>
        <w:t>การด้อยค่าของสินทรัพย์ทางการเงินและสินทรัพย์ที่เกิดจากสัญญา</w:t>
      </w:r>
    </w:p>
    <w:p w14:paraId="41E8AEB0" w14:textId="77777777" w:rsidR="00DC1763" w:rsidRPr="00E97856" w:rsidRDefault="00DC1763" w:rsidP="00DC1763">
      <w:pPr>
        <w:pStyle w:val="ListParagraph"/>
        <w:tabs>
          <w:tab w:val="clear" w:pos="227"/>
          <w:tab w:val="clear" w:pos="680"/>
          <w:tab w:val="clear" w:pos="907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6827480" w14:textId="77777777" w:rsidR="00DC1763" w:rsidRPr="00D95835" w:rsidRDefault="00DC1763" w:rsidP="00D95835">
      <w:pPr>
        <w:pStyle w:val="ListParagraph"/>
        <w:tabs>
          <w:tab w:val="clear" w:pos="227"/>
          <w:tab w:val="clear" w:pos="680"/>
          <w:tab w:val="clear" w:pos="907"/>
          <w:tab w:val="clear" w:pos="1644"/>
          <w:tab w:val="left" w:pos="1843"/>
        </w:tabs>
        <w:spacing w:line="240" w:lineRule="auto"/>
        <w:ind w:left="1843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D95835">
        <w:rPr>
          <w:rFonts w:ascii="Browallia New" w:eastAsia="Calibri" w:hAnsi="Browallia New" w:cs="Browallia New"/>
          <w:sz w:val="28"/>
          <w:szCs w:val="28"/>
          <w:cs/>
        </w:rPr>
        <w:t>มาตรฐานแนะนำวิธีการประเมินการด้อยค่าของสินทรัพย์ทางการเงินและสินทรัพย์ที่เกิดจากสัญญา โดยพิจารณาผลขาดทุนด้านเครดิตที่คาดว่าจะเกิดขึ้นตลอดอายุของเครื่องมือทางการเงิน โดยไม่จำเป็นต้องรอให้มีข้อบ่งชี้หรือเกิดเหตุการณ์ด้านเครดิตขึ้นก่อน และ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และใช้ความน่าจะเป็นถ่วงน้ำหนักเป็นเกณฑ์ อย่างไรก็ตาม การประเมินรูปแบบใหม่นี้ถือปฏิบัติเฉพาะกับสินทรัพย์ทางการเงินที่วัดมูลค่าด้วยวิธีราคาทุนตัดจำหน่าย และมูลค่ายุติธรรมผ่านกำไรขาดทุนเบ็ดเสร็จอื่นเท่านั้น (ไม่รวมเงินลงทุนในตราสารทุน)</w:t>
      </w:r>
    </w:p>
    <w:p w14:paraId="548C80ED" w14:textId="413E40AA" w:rsidR="00C10481" w:rsidRDefault="00C10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u w:val="single"/>
          <w:cs/>
        </w:rPr>
      </w:pPr>
    </w:p>
    <w:p w14:paraId="3F8C21D6" w14:textId="77777777" w:rsidR="00140DCB" w:rsidRDefault="00140D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u w:val="single"/>
          <w:cs/>
        </w:rPr>
      </w:pPr>
      <w:r>
        <w:rPr>
          <w:rFonts w:ascii="Browallia New" w:hAnsi="Browallia New" w:cs="Browallia New"/>
          <w:sz w:val="28"/>
          <w:szCs w:val="28"/>
          <w:u w:val="single"/>
          <w:cs/>
        </w:rPr>
        <w:br w:type="page"/>
      </w:r>
    </w:p>
    <w:p w14:paraId="6E2901D2" w14:textId="3D92B08F" w:rsidR="00EE5A84" w:rsidRPr="006461EA" w:rsidRDefault="00EE5A84" w:rsidP="00124D96">
      <w:pPr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450"/>
        </w:tabs>
        <w:spacing w:line="240" w:lineRule="auto"/>
        <w:ind w:left="450" w:hanging="450"/>
        <w:jc w:val="both"/>
        <w:rPr>
          <w:rFonts w:ascii="Browallia New" w:hAnsi="Browallia New" w:cs="Browallia New"/>
          <w:sz w:val="28"/>
          <w:szCs w:val="28"/>
          <w:u w:val="single"/>
        </w:rPr>
      </w:pPr>
      <w:r w:rsidRPr="006461EA">
        <w:rPr>
          <w:rFonts w:ascii="Browallia New" w:hAnsi="Browallia New" w:cs="Browallia New"/>
          <w:sz w:val="28"/>
          <w:szCs w:val="28"/>
          <w:u w:val="single"/>
          <w:cs/>
        </w:rPr>
        <w:lastRenderedPageBreak/>
        <w:t>สรุปนโยบายการบัญชี</w:t>
      </w:r>
    </w:p>
    <w:p w14:paraId="3948CEDA" w14:textId="77777777" w:rsidR="00074A0B" w:rsidRPr="00743A40" w:rsidRDefault="00074A0B" w:rsidP="00A872FE">
      <w:pPr>
        <w:jc w:val="both"/>
        <w:rPr>
          <w:rFonts w:ascii="Browallia New" w:hAnsi="Browallia New" w:cs="Browallia New"/>
          <w:i/>
          <w:iCs/>
          <w:sz w:val="28"/>
          <w:szCs w:val="28"/>
        </w:rPr>
      </w:pPr>
    </w:p>
    <w:p w14:paraId="1BAD20BE" w14:textId="77777777" w:rsidR="00A872FE" w:rsidRPr="006461EA" w:rsidRDefault="00716E7A" w:rsidP="00743A40">
      <w:pPr>
        <w:pStyle w:val="block"/>
        <w:numPr>
          <w:ilvl w:val="0"/>
          <w:numId w:val="21"/>
        </w:numPr>
        <w:tabs>
          <w:tab w:val="left" w:pos="828"/>
          <w:tab w:val="left" w:pos="990"/>
        </w:tabs>
        <w:spacing w:after="0" w:line="240" w:lineRule="auto"/>
        <w:ind w:hanging="441"/>
        <w:jc w:val="thaiDistribute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A872FE" w:rsidRPr="006461EA">
        <w:rPr>
          <w:rFonts w:ascii="Browallia New" w:hAnsi="Browallia New" w:cs="Browallia New"/>
          <w:sz w:val="28"/>
          <w:szCs w:val="28"/>
          <w:cs/>
          <w:lang w:bidi="th-TH"/>
        </w:rPr>
        <w:t>เกณฑ์ในการจัดทำงบการเงินรวม</w:t>
      </w:r>
    </w:p>
    <w:p w14:paraId="5BCDC7A1" w14:textId="77777777" w:rsidR="00A872FE" w:rsidRPr="00372EE6" w:rsidRDefault="00A872FE" w:rsidP="00A872F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08"/>
        </w:tabs>
        <w:spacing w:line="240" w:lineRule="auto"/>
        <w:ind w:left="891"/>
        <w:jc w:val="thaiDistribute"/>
        <w:rPr>
          <w:rFonts w:ascii="Browallia New" w:hAnsi="Browallia New" w:cs="Browallia New"/>
          <w:sz w:val="28"/>
          <w:szCs w:val="28"/>
        </w:rPr>
      </w:pPr>
    </w:p>
    <w:p w14:paraId="00704495" w14:textId="3272ACF1" w:rsidR="00A872FE" w:rsidRPr="006461EA" w:rsidRDefault="00966A5B" w:rsidP="00716E7A">
      <w:pPr>
        <w:pStyle w:val="block"/>
        <w:tabs>
          <w:tab w:val="left" w:pos="1404"/>
        </w:tabs>
        <w:spacing w:after="0" w:line="240" w:lineRule="auto"/>
        <w:ind w:left="891" w:hanging="360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6461EA">
        <w:rPr>
          <w:rFonts w:ascii="Browallia New" w:hAnsi="Browallia New" w:cs="Browallia New"/>
          <w:sz w:val="28"/>
          <w:szCs w:val="28"/>
        </w:rPr>
        <w:tab/>
      </w:r>
      <w:r w:rsidR="00A872FE" w:rsidRPr="006461EA">
        <w:rPr>
          <w:rFonts w:ascii="Browallia New" w:hAnsi="Browallia New" w:cs="Browallia New"/>
          <w:sz w:val="28"/>
          <w:szCs w:val="28"/>
          <w:cs/>
          <w:lang w:bidi="th-TH"/>
        </w:rPr>
        <w:t xml:space="preserve">งบการเงินของกลุ่มบริษัทที่นำมาจัดทำงบการเงินรวมประกอบด้วยงบการเงินของบริษัทใหญ่และบริษัทย่อยทั้งหมด ณ วันที่ </w:t>
      </w:r>
      <w:r w:rsidR="00A872FE" w:rsidRPr="006461EA">
        <w:rPr>
          <w:rFonts w:ascii="Browallia New" w:hAnsi="Browallia New" w:cs="Browallia New"/>
          <w:sz w:val="28"/>
          <w:szCs w:val="28"/>
        </w:rPr>
        <w:t>31</w:t>
      </w:r>
      <w:r w:rsidR="00A872FE" w:rsidRPr="006461EA">
        <w:rPr>
          <w:rFonts w:ascii="Browallia New" w:hAnsi="Browallia New" w:cs="Browallia New"/>
          <w:sz w:val="28"/>
          <w:szCs w:val="28"/>
          <w:cs/>
          <w:lang w:bidi="th-TH"/>
        </w:rPr>
        <w:t xml:space="preserve"> ธันวาคม </w:t>
      </w:r>
      <w:r w:rsidR="00A872FE" w:rsidRPr="006461EA">
        <w:rPr>
          <w:rFonts w:ascii="Browallia New" w:hAnsi="Browallia New" w:cs="Browallia New"/>
          <w:sz w:val="28"/>
          <w:szCs w:val="28"/>
        </w:rPr>
        <w:t>256</w:t>
      </w:r>
      <w:r w:rsidR="00743A40">
        <w:rPr>
          <w:rFonts w:ascii="Browallia New" w:hAnsi="Browallia New" w:cs="Browallia New"/>
          <w:sz w:val="28"/>
          <w:szCs w:val="28"/>
        </w:rPr>
        <w:t>2</w:t>
      </w:r>
      <w:r w:rsidR="00A872FE" w:rsidRPr="006461EA">
        <w:rPr>
          <w:rFonts w:ascii="Browallia New" w:hAnsi="Browallia New" w:cs="Browallia New"/>
          <w:sz w:val="28"/>
          <w:szCs w:val="28"/>
          <w:cs/>
          <w:lang w:bidi="th-TH"/>
        </w:rPr>
        <w:t xml:space="preserve"> วันสิ้นรอบระยะเวลารายงานของบริษัทย่อยทั้งหมดเป็นวันที่ </w:t>
      </w:r>
      <w:r w:rsidR="00A872FE" w:rsidRPr="006461EA">
        <w:rPr>
          <w:rFonts w:ascii="Browallia New" w:hAnsi="Browallia New" w:cs="Browallia New"/>
          <w:sz w:val="28"/>
          <w:szCs w:val="28"/>
        </w:rPr>
        <w:t>31</w:t>
      </w:r>
      <w:r w:rsidR="00A872FE" w:rsidRPr="006461EA">
        <w:rPr>
          <w:rFonts w:ascii="Browallia New" w:hAnsi="Browallia New" w:cs="Browallia New"/>
          <w:sz w:val="28"/>
          <w:szCs w:val="28"/>
          <w:cs/>
          <w:lang w:bidi="th-TH"/>
        </w:rPr>
        <w:t xml:space="preserve"> ธันวาคม</w:t>
      </w:r>
    </w:p>
    <w:p w14:paraId="6E03BA7A" w14:textId="77777777" w:rsidR="00A872FE" w:rsidRPr="00743A40" w:rsidRDefault="00A872FE" w:rsidP="00716E7A">
      <w:pPr>
        <w:pStyle w:val="block"/>
        <w:tabs>
          <w:tab w:val="left" w:pos="1404"/>
        </w:tabs>
        <w:spacing w:after="0" w:line="240" w:lineRule="auto"/>
        <w:ind w:left="891" w:hanging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015DCEC" w14:textId="77777777" w:rsidR="00A872FE" w:rsidRPr="006461EA" w:rsidRDefault="00966A5B" w:rsidP="00716E7A">
      <w:pPr>
        <w:pStyle w:val="block"/>
        <w:tabs>
          <w:tab w:val="left" w:pos="1404"/>
        </w:tabs>
        <w:spacing w:after="0" w:line="240" w:lineRule="auto"/>
        <w:ind w:left="891" w:hanging="360"/>
        <w:jc w:val="thaiDistribute"/>
        <w:rPr>
          <w:rFonts w:ascii="Browallia New" w:hAnsi="Browallia New" w:cs="Browallia New"/>
          <w:sz w:val="28"/>
          <w:szCs w:val="28"/>
          <w:rtl/>
          <w:cs/>
          <w:lang w:bidi="th-TH"/>
        </w:rPr>
      </w:pPr>
      <w:r w:rsidRPr="006461EA">
        <w:rPr>
          <w:rFonts w:ascii="Browallia New" w:hAnsi="Browallia New" w:cs="Browallia New"/>
          <w:sz w:val="28"/>
          <w:szCs w:val="28"/>
        </w:rPr>
        <w:tab/>
      </w:r>
      <w:r w:rsidR="00A872FE" w:rsidRPr="006461EA">
        <w:rPr>
          <w:rFonts w:ascii="Browallia New" w:hAnsi="Browallia New" w:cs="Browallia New"/>
          <w:sz w:val="28"/>
          <w:szCs w:val="28"/>
          <w:cs/>
          <w:lang w:bidi="th-TH"/>
        </w:rPr>
        <w:t>รายการและยอดคงเหลือทั้งหมดระหว่างกลุ่มบริษัทซึ่งรวมถึงรายการกำไรและขาดทุนที่ยังไม่เกิดขึ้นของรายการระหว่างกันในกลุ่มบริษัทได้ถูกตัดออกจากงบการเงินรวมแล้ว หากผลขาดทุนที่ยังไม่เกิดขึ้นในสินทรัพย์ที่มีการซื้อขายระหว่างกันมีการกลับรายการในการจัดทำงบการเงินรวม สินทรัพย์ดังกล่าวจะถูกทดสอ</w:t>
      </w:r>
      <w:r w:rsidR="001C002C" w:rsidRPr="006461EA">
        <w:rPr>
          <w:rFonts w:ascii="Browallia New" w:hAnsi="Browallia New" w:cs="Browallia New" w:hint="cs"/>
          <w:sz w:val="28"/>
          <w:szCs w:val="28"/>
          <w:cs/>
          <w:lang w:bidi="th-TH"/>
        </w:rPr>
        <w:t>บ</w:t>
      </w:r>
      <w:r w:rsidR="00A872FE" w:rsidRPr="006461EA">
        <w:rPr>
          <w:rFonts w:ascii="Browallia New" w:hAnsi="Browallia New" w:cs="Browallia New"/>
          <w:sz w:val="28"/>
          <w:szCs w:val="28"/>
          <w:cs/>
          <w:lang w:bidi="th-TH"/>
        </w:rPr>
        <w:t>การด้อยค่าในภาพรวมของกลุ่มบริษัท จำนวนเงินที่รายงานในงบการเงินของบริษัทย่อยจะถูกปรับปรุงเพื่อให้เป็นไปตามนโยบายการบัญชีของกลุ่มบริษัท</w:t>
      </w:r>
    </w:p>
    <w:p w14:paraId="01C91FD5" w14:textId="77777777" w:rsidR="00A872FE" w:rsidRPr="00743A40" w:rsidRDefault="00A872FE" w:rsidP="00716E7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08"/>
          <w:tab w:val="left" w:pos="1404"/>
        </w:tabs>
        <w:spacing w:line="240" w:lineRule="auto"/>
        <w:ind w:left="891"/>
        <w:jc w:val="thaiDistribute"/>
        <w:rPr>
          <w:rFonts w:ascii="Browallia New" w:hAnsi="Browallia New" w:cs="Browallia New"/>
          <w:sz w:val="28"/>
          <w:szCs w:val="28"/>
        </w:rPr>
      </w:pPr>
    </w:p>
    <w:p w14:paraId="1BD6D68B" w14:textId="66CAAF5F" w:rsidR="00A872FE" w:rsidRPr="006461EA" w:rsidRDefault="00966A5B" w:rsidP="00716E7A">
      <w:pPr>
        <w:pStyle w:val="block"/>
        <w:tabs>
          <w:tab w:val="left" w:pos="1404"/>
        </w:tabs>
        <w:spacing w:after="0" w:line="240" w:lineRule="auto"/>
        <w:ind w:left="891" w:hanging="360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6461EA">
        <w:rPr>
          <w:rFonts w:ascii="Browallia New" w:hAnsi="Browallia New" w:cs="Browallia New"/>
          <w:sz w:val="28"/>
          <w:szCs w:val="28"/>
        </w:rPr>
        <w:tab/>
      </w:r>
      <w:r w:rsidR="00A872FE" w:rsidRPr="006461EA">
        <w:rPr>
          <w:rFonts w:ascii="Browallia New" w:hAnsi="Browallia New" w:cs="Browallia New"/>
          <w:sz w:val="28"/>
          <w:szCs w:val="28"/>
          <w:cs/>
          <w:lang w:bidi="th-TH"/>
        </w:rPr>
        <w:t>กำไรขาดทุนและกำไรขาดทุนเบ็ดเสร็จอื่นของบริษัทย่อยที่ซื้อและขายในระหว่างปีจะรับรู้นับจากวันที่มีการซื้อและหยุดรับรู้ตั้งแต่วันที่มีการขาย</w:t>
      </w:r>
      <w:r w:rsidR="00A872FE" w:rsidRPr="006461EA">
        <w:rPr>
          <w:rFonts w:ascii="Browallia New" w:hAnsi="Browallia New" w:cs="Browallia New"/>
          <w:sz w:val="28"/>
          <w:szCs w:val="28"/>
          <w:rtl/>
          <w:cs/>
          <w:lang w:bidi="th-TH"/>
        </w:rPr>
        <w:t xml:space="preserve">(ถ้ามี) </w:t>
      </w:r>
    </w:p>
    <w:p w14:paraId="1BF153C3" w14:textId="77777777" w:rsidR="00A872FE" w:rsidRPr="00743A40" w:rsidRDefault="00A872FE" w:rsidP="00716E7A">
      <w:pPr>
        <w:pStyle w:val="block"/>
        <w:tabs>
          <w:tab w:val="left" w:pos="1404"/>
        </w:tabs>
        <w:spacing w:after="0" w:line="240" w:lineRule="auto"/>
        <w:ind w:left="891" w:hanging="360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14273257" w14:textId="77777777" w:rsidR="00EE5A84" w:rsidRPr="006461EA" w:rsidRDefault="00966A5B" w:rsidP="00716E7A">
      <w:pPr>
        <w:pStyle w:val="block"/>
        <w:tabs>
          <w:tab w:val="left" w:pos="1404"/>
        </w:tabs>
        <w:spacing w:after="0" w:line="240" w:lineRule="auto"/>
        <w:ind w:left="891" w:hanging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6461EA">
        <w:rPr>
          <w:rFonts w:ascii="Browallia New" w:hAnsi="Browallia New" w:cs="Browallia New"/>
          <w:sz w:val="28"/>
          <w:szCs w:val="28"/>
        </w:rPr>
        <w:tab/>
      </w:r>
      <w:r w:rsidR="00A872FE" w:rsidRPr="006461EA">
        <w:rPr>
          <w:rFonts w:ascii="Browallia New" w:hAnsi="Browallia New" w:cs="Browallia New"/>
          <w:sz w:val="28"/>
          <w:szCs w:val="28"/>
          <w:cs/>
          <w:lang w:bidi="th-TH"/>
        </w:rPr>
        <w:t>กลุ่มบริษัทจัดสรรกำไรขาดทุนเบ็ดเสร็จรวมของบริษัทย่อยระหว่างส่วนของบริษัทใหญ่และส่วนได้เสียที่ไม่อยู่ในอำนาจควบคุมในบริษัทย่อยตามสัดส่วนของความเป็นเจ้าของ</w:t>
      </w:r>
    </w:p>
    <w:p w14:paraId="1B25E3C2" w14:textId="4F7F1CED" w:rsidR="00E17EC0" w:rsidRPr="006461EA" w:rsidRDefault="00E17E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lang w:val="en-GB"/>
        </w:rPr>
      </w:pPr>
    </w:p>
    <w:p w14:paraId="5613C334" w14:textId="0507E697" w:rsidR="00C93593" w:rsidRPr="006461EA" w:rsidRDefault="00F83C37" w:rsidP="00743A40">
      <w:pPr>
        <w:pStyle w:val="block"/>
        <w:numPr>
          <w:ilvl w:val="0"/>
          <w:numId w:val="21"/>
        </w:numPr>
        <w:tabs>
          <w:tab w:val="left" w:pos="900"/>
          <w:tab w:val="left" w:pos="990"/>
        </w:tabs>
        <w:spacing w:after="0" w:line="240" w:lineRule="auto"/>
        <w:ind w:hanging="441"/>
        <w:jc w:val="thaiDistribute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 w:hint="cs"/>
          <w:sz w:val="28"/>
          <w:szCs w:val="28"/>
          <w:cs/>
          <w:lang w:bidi="th-TH"/>
        </w:rPr>
        <w:t>การแปลงค่าเงินตราต่างประเทศ</w:t>
      </w:r>
    </w:p>
    <w:p w14:paraId="4F349820" w14:textId="77777777" w:rsidR="00C93593" w:rsidRPr="006461EA" w:rsidRDefault="00C93593" w:rsidP="00C93593">
      <w:pPr>
        <w:pStyle w:val="block"/>
        <w:tabs>
          <w:tab w:val="left" w:pos="72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</w:rPr>
      </w:pPr>
    </w:p>
    <w:p w14:paraId="2FBCF598" w14:textId="77777777" w:rsidR="00C93593" w:rsidRPr="006461EA" w:rsidRDefault="00C93593" w:rsidP="00716E7A">
      <w:pPr>
        <w:pStyle w:val="block"/>
        <w:tabs>
          <w:tab w:val="left" w:pos="1188"/>
        </w:tabs>
        <w:spacing w:after="0" w:line="240" w:lineRule="auto"/>
        <w:ind w:left="900" w:hanging="360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6461EA">
        <w:rPr>
          <w:rFonts w:ascii="Browallia New" w:hAnsi="Browallia New" w:cs="Browallia New"/>
          <w:sz w:val="28"/>
          <w:szCs w:val="28"/>
        </w:rPr>
        <w:tab/>
      </w:r>
      <w:r w:rsidRPr="006461EA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สกุลเงินที่ใช้ในการดำเนินงานและนำเสนองบการเงิน</w:t>
      </w:r>
    </w:p>
    <w:p w14:paraId="7F268641" w14:textId="77777777" w:rsidR="00C93593" w:rsidRPr="006461EA" w:rsidRDefault="00C93593" w:rsidP="00716E7A">
      <w:pPr>
        <w:pStyle w:val="block"/>
        <w:tabs>
          <w:tab w:val="left" w:pos="1188"/>
        </w:tabs>
        <w:spacing w:after="0" w:line="240" w:lineRule="auto"/>
        <w:ind w:left="900" w:hanging="360"/>
        <w:jc w:val="thaiDistribute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/>
          <w:sz w:val="28"/>
          <w:szCs w:val="28"/>
        </w:rPr>
        <w:tab/>
      </w:r>
      <w:r w:rsidRPr="006461EA">
        <w:rPr>
          <w:rFonts w:ascii="Browallia New" w:hAnsi="Browallia New" w:cs="Browallia New"/>
          <w:sz w:val="28"/>
          <w:szCs w:val="28"/>
          <w:cs/>
          <w:lang w:bidi="th-TH"/>
        </w:rPr>
        <w:t>งบการเงินรวมนำเสนอโดยใช้สกุลเงินบาทซึ่งเป็นสกุลเงินที่ใช้ในการดำเนินงานของบริษัทใหญ่</w:t>
      </w:r>
    </w:p>
    <w:p w14:paraId="03F97B1B" w14:textId="77777777" w:rsidR="00C93593" w:rsidRPr="006461EA" w:rsidRDefault="00C93593" w:rsidP="00716E7A">
      <w:pPr>
        <w:pStyle w:val="block"/>
        <w:tabs>
          <w:tab w:val="left" w:pos="1188"/>
        </w:tabs>
        <w:spacing w:after="0" w:line="240" w:lineRule="auto"/>
        <w:ind w:left="900" w:hanging="360"/>
        <w:jc w:val="thaiDistribute"/>
        <w:rPr>
          <w:rFonts w:ascii="Browallia New" w:hAnsi="Browallia New" w:cs="Browallia New"/>
          <w:sz w:val="28"/>
          <w:szCs w:val="28"/>
        </w:rPr>
      </w:pPr>
    </w:p>
    <w:p w14:paraId="14F4684B" w14:textId="77777777" w:rsidR="00C93593" w:rsidRPr="006461EA" w:rsidRDefault="00C93593" w:rsidP="00716E7A">
      <w:pPr>
        <w:pStyle w:val="block"/>
        <w:tabs>
          <w:tab w:val="left" w:pos="1188"/>
        </w:tabs>
        <w:spacing w:after="0" w:line="240" w:lineRule="auto"/>
        <w:ind w:left="900" w:hanging="360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6461EA">
        <w:rPr>
          <w:rFonts w:ascii="Browallia New" w:hAnsi="Browallia New" w:cs="Browallia New"/>
          <w:i/>
          <w:iCs/>
          <w:sz w:val="28"/>
          <w:szCs w:val="28"/>
        </w:rPr>
        <w:tab/>
      </w:r>
      <w:r w:rsidRPr="006461EA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รายการและยอดคงเหลือสกุลเงินตราต่างประเทศ</w:t>
      </w:r>
    </w:p>
    <w:p w14:paraId="7F51C289" w14:textId="2017E68F" w:rsidR="00C93593" w:rsidRPr="006461EA" w:rsidRDefault="00C93593" w:rsidP="00716E7A">
      <w:pPr>
        <w:pStyle w:val="block"/>
        <w:tabs>
          <w:tab w:val="left" w:pos="1188"/>
        </w:tabs>
        <w:spacing w:after="0" w:line="240" w:lineRule="auto"/>
        <w:ind w:left="900" w:hanging="360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6461EA">
        <w:rPr>
          <w:rFonts w:ascii="Browallia New" w:hAnsi="Browallia New" w:cs="Browallia New"/>
          <w:sz w:val="28"/>
          <w:szCs w:val="28"/>
        </w:rPr>
        <w:tab/>
      </w:r>
      <w:r w:rsidRPr="006461EA">
        <w:rPr>
          <w:rFonts w:ascii="Browallia New" w:hAnsi="Browallia New" w:cs="Browallia New"/>
          <w:sz w:val="28"/>
          <w:szCs w:val="28"/>
          <w:cs/>
          <w:lang w:bidi="th-TH"/>
        </w:rPr>
        <w:t>รายการบัญชีที่เป็นเงินตราต่างประเทศแปลงค่าเป็นสกุลเงินบาท โดยใช้อัตราแลกเปลี่ยน ณ วันที่เกิดรายการ กำไรและขาดทุนที่เกิดจากการรับหรือจ่ายชำระเงินตราต่างประเทศและที่เกิดจากการวัดมูลค่ารายการที่เป็น</w:t>
      </w:r>
      <w:r w:rsidR="00743A40">
        <w:rPr>
          <w:rFonts w:ascii="Browallia New" w:hAnsi="Browallia New" w:cs="Browallia New"/>
          <w:sz w:val="28"/>
          <w:szCs w:val="28"/>
          <w:lang w:bidi="th-TH"/>
        </w:rPr>
        <w:t xml:space="preserve">        </w:t>
      </w:r>
      <w:r w:rsidRPr="006461EA">
        <w:rPr>
          <w:rFonts w:ascii="Browallia New" w:hAnsi="Browallia New" w:cs="Browallia New"/>
          <w:sz w:val="28"/>
          <w:szCs w:val="28"/>
          <w:cs/>
          <w:lang w:bidi="th-TH"/>
        </w:rPr>
        <w:t>ตัวเงิน ณ วันสิ้นรอบระยะเวลารายงาน รับรู้ในงบกำไรขาดทุน</w:t>
      </w:r>
    </w:p>
    <w:p w14:paraId="7EA0F1EF" w14:textId="77777777" w:rsidR="00C93593" w:rsidRPr="006461EA" w:rsidRDefault="00C93593" w:rsidP="00716E7A">
      <w:pPr>
        <w:tabs>
          <w:tab w:val="left" w:pos="360"/>
          <w:tab w:val="left" w:pos="1188"/>
        </w:tabs>
        <w:ind w:left="900"/>
        <w:jc w:val="thaiDistribute"/>
        <w:rPr>
          <w:rFonts w:ascii="Browallia New" w:hAnsi="Browallia New" w:cs="Browallia New"/>
          <w:sz w:val="24"/>
          <w:szCs w:val="24"/>
        </w:rPr>
      </w:pPr>
    </w:p>
    <w:p w14:paraId="7F6E5AE0" w14:textId="77777777" w:rsidR="00C93593" w:rsidRPr="006461EA" w:rsidRDefault="00C93593" w:rsidP="00716E7A">
      <w:pPr>
        <w:pStyle w:val="block"/>
        <w:tabs>
          <w:tab w:val="left" w:pos="1188"/>
        </w:tabs>
        <w:spacing w:after="0" w:line="240" w:lineRule="auto"/>
        <w:ind w:left="900" w:hanging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6461EA">
        <w:rPr>
          <w:rFonts w:ascii="Browallia New" w:hAnsi="Browallia New" w:cs="Browallia New"/>
          <w:sz w:val="28"/>
          <w:szCs w:val="28"/>
        </w:rPr>
        <w:tab/>
      </w:r>
      <w:r w:rsidRPr="006461EA">
        <w:rPr>
          <w:rFonts w:ascii="Browallia New" w:hAnsi="Browallia New" w:cs="Browallia New"/>
          <w:sz w:val="28"/>
          <w:szCs w:val="28"/>
          <w:cs/>
          <w:lang w:bidi="th-TH"/>
        </w:rPr>
        <w:t>รายการที่ไม่เป็นตัวเงินจะไม่ถูกปรับมูลค่า ณ วันสิ้นปี และจะใช้ราคาทุนเดิมในการวัดมูลค่า</w:t>
      </w:r>
      <w:r w:rsidR="00034C7F" w:rsidRPr="006461EA">
        <w:rPr>
          <w:rFonts w:ascii="Browallia New" w:hAnsi="Browallia New" w:cs="Browallia New" w:hint="cs"/>
          <w:sz w:val="28"/>
          <w:szCs w:val="28"/>
          <w:rtl/>
          <w:cs/>
          <w:lang w:bidi="th-TH"/>
        </w:rPr>
        <w:t xml:space="preserve"> </w:t>
      </w:r>
      <w:r w:rsidR="00034C7F" w:rsidRPr="006461EA">
        <w:rPr>
          <w:rFonts w:ascii="Browallia New" w:hAnsi="Browallia New" w:cs="Browallia New" w:hint="cs"/>
          <w:sz w:val="2"/>
          <w:szCs w:val="2"/>
          <w:cs/>
          <w:lang w:bidi="th-TH"/>
        </w:rPr>
        <w:t xml:space="preserve"> </w:t>
      </w:r>
      <w:r w:rsidRPr="006461EA">
        <w:rPr>
          <w:rFonts w:ascii="Browallia New" w:hAnsi="Browallia New" w:cs="Browallia New"/>
          <w:sz w:val="28"/>
          <w:szCs w:val="28"/>
          <w:rtl/>
          <w:cs/>
          <w:lang w:bidi="th-TH"/>
        </w:rPr>
        <w:t>แปลงค่าโดยใช</w:t>
      </w:r>
      <w:r w:rsidR="00034C7F" w:rsidRPr="006461EA">
        <w:rPr>
          <w:rFonts w:ascii="Browallia New" w:hAnsi="Browallia New" w:cs="Browallia New" w:hint="cs"/>
          <w:sz w:val="28"/>
          <w:szCs w:val="28"/>
          <w:rtl/>
          <w:cs/>
          <w:lang w:bidi="th-TH"/>
        </w:rPr>
        <w:t>้</w:t>
      </w:r>
      <w:r w:rsidRPr="006461EA">
        <w:rPr>
          <w:rFonts w:ascii="Browallia New" w:hAnsi="Browallia New" w:cs="Browallia New"/>
          <w:sz w:val="28"/>
          <w:szCs w:val="28"/>
          <w:rtl/>
          <w:cs/>
          <w:lang w:bidi="th-TH"/>
        </w:rPr>
        <w:t>อัตราแลกเปลี่ยน ณ วันที่เกิดรายการ</w:t>
      </w:r>
      <w:r w:rsidR="00034C7F" w:rsidRPr="006461EA">
        <w:rPr>
          <w:rFonts w:ascii="Browallia New" w:hAnsi="Browallia New" w:cs="Browallia New" w:hint="cs"/>
          <w:sz w:val="28"/>
          <w:szCs w:val="28"/>
          <w:rtl/>
          <w:cs/>
          <w:lang w:bidi="th-TH"/>
        </w:rPr>
        <w:t xml:space="preserve"> </w:t>
      </w:r>
      <w:r w:rsidRPr="006461EA">
        <w:rPr>
          <w:rFonts w:ascii="Browallia New" w:hAnsi="Browallia New" w:cs="Browallia New"/>
          <w:sz w:val="28"/>
          <w:szCs w:val="28"/>
          <w:rtl/>
          <w:cs/>
          <w:lang w:bidi="th-TH"/>
        </w:rPr>
        <w:t>ยกเว้น รายการที่ไม่เป็นตัวเงินที่วัดมูลค่าด้วยมูลค่ายุติธรรม ซึ่งจะถูกแปลงค่</w:t>
      </w:r>
      <w:r w:rsidR="00034C7F" w:rsidRPr="006461EA">
        <w:rPr>
          <w:rFonts w:ascii="Browallia New" w:hAnsi="Browallia New" w:cs="Browallia New" w:hint="cs"/>
          <w:sz w:val="28"/>
          <w:szCs w:val="28"/>
          <w:rtl/>
          <w:cs/>
          <w:lang w:bidi="th-TH"/>
        </w:rPr>
        <w:t>า</w:t>
      </w:r>
      <w:r w:rsidRPr="006461EA">
        <w:rPr>
          <w:rFonts w:ascii="Browallia New" w:hAnsi="Browallia New" w:cs="Browallia New"/>
          <w:sz w:val="28"/>
          <w:szCs w:val="28"/>
          <w:rtl/>
          <w:cs/>
          <w:lang w:bidi="th-TH"/>
        </w:rPr>
        <w:t>โด</w:t>
      </w:r>
      <w:r w:rsidRPr="006461EA">
        <w:rPr>
          <w:rFonts w:ascii="Browallia New" w:hAnsi="Browallia New" w:cs="Browallia New"/>
          <w:sz w:val="28"/>
          <w:szCs w:val="28"/>
          <w:cs/>
          <w:lang w:bidi="th-TH"/>
        </w:rPr>
        <w:t>ยใช้อัตราแลกเปลี่ยน ณ วันที่กำหนดมูลค่ายุติธรรม</w:t>
      </w:r>
    </w:p>
    <w:p w14:paraId="11960BE9" w14:textId="563F6CC4" w:rsidR="00716E7A" w:rsidRDefault="00716E7A" w:rsidP="00C93593">
      <w:pPr>
        <w:pStyle w:val="block"/>
        <w:tabs>
          <w:tab w:val="left" w:pos="720"/>
        </w:tabs>
        <w:spacing w:after="0" w:line="240" w:lineRule="auto"/>
        <w:ind w:left="720" w:hanging="360"/>
        <w:jc w:val="thaiDistribute"/>
        <w:rPr>
          <w:rFonts w:ascii="Browallia New" w:hAnsi="Browallia New" w:cs="Browallia New"/>
          <w:sz w:val="28"/>
          <w:szCs w:val="28"/>
        </w:rPr>
      </w:pPr>
    </w:p>
    <w:p w14:paraId="4453AAFB" w14:textId="77777777" w:rsidR="00650533" w:rsidRPr="006461EA" w:rsidRDefault="00541EC6" w:rsidP="00716E7A">
      <w:pPr>
        <w:pStyle w:val="BodyText2"/>
        <w:tabs>
          <w:tab w:val="left" w:pos="909"/>
        </w:tabs>
        <w:ind w:left="0" w:right="43" w:firstLine="0"/>
        <w:rPr>
          <w:rFonts w:ascii="Browallia New" w:hAnsi="Browallia New" w:cs="Browallia New"/>
          <w:i/>
          <w:iCs/>
          <w:sz w:val="28"/>
          <w:szCs w:val="28"/>
        </w:rPr>
      </w:pPr>
      <w:r w:rsidRPr="006461EA">
        <w:rPr>
          <w:rFonts w:ascii="Browallia New" w:hAnsi="Browallia New" w:cs="Browallia New"/>
          <w:i/>
          <w:iCs/>
          <w:sz w:val="28"/>
          <w:szCs w:val="28"/>
        </w:rPr>
        <w:tab/>
      </w:r>
      <w:r w:rsidRPr="006461EA">
        <w:rPr>
          <w:rFonts w:ascii="Browallia New" w:hAnsi="Browallia New" w:cs="Browallia New"/>
          <w:i/>
          <w:iCs/>
          <w:sz w:val="28"/>
          <w:szCs w:val="28"/>
          <w:cs/>
        </w:rPr>
        <w:t xml:space="preserve">หน่วยงานในต่างประเทศ  </w:t>
      </w:r>
    </w:p>
    <w:p w14:paraId="58D34802" w14:textId="77777777" w:rsidR="00541EC6" w:rsidRPr="006461EA" w:rsidRDefault="00541EC6" w:rsidP="00716E7A">
      <w:pPr>
        <w:pStyle w:val="BodyText2"/>
        <w:tabs>
          <w:tab w:val="left" w:pos="1152"/>
        </w:tabs>
        <w:ind w:left="900" w:right="43" w:firstLine="9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6461EA">
        <w:rPr>
          <w:rFonts w:ascii="Browallia New" w:hAnsi="Browallia New" w:cs="Browallia New"/>
          <w:sz w:val="28"/>
          <w:szCs w:val="28"/>
          <w:cs/>
        </w:rPr>
        <w:t xml:space="preserve">ในงบการเงินของกลุ่มบริษัท สินทรัพย์ หนี้สิน และรายการของบริษัทภายในกลุ่มที่มีสกุลเงินที่ใช้ในการดำเนินงานนอกเหนือจากสกุลเงินบาท จะถูกแปลงค่าเป็นเงินบาทในการจัดทำงบการเงินรวม สกุลเงินที่ใช้ในการดำเนินงานของบริษัทภายในกลุ่มไม่มีการเปลี่ยนแปลงในระหว่างปี </w:t>
      </w:r>
    </w:p>
    <w:p w14:paraId="58DA9E31" w14:textId="0DD1D7C7" w:rsidR="00D113DB" w:rsidRDefault="00D113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cs/>
        </w:rPr>
      </w:pPr>
    </w:p>
    <w:p w14:paraId="55C52280" w14:textId="77777777" w:rsidR="00DB2E96" w:rsidRDefault="00DB2E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cs/>
        </w:rPr>
      </w:pPr>
      <w:r>
        <w:rPr>
          <w:rFonts w:ascii="Browallia New" w:hAnsi="Browallia New" w:cs="Browallia New"/>
          <w:sz w:val="28"/>
          <w:szCs w:val="28"/>
          <w:cs/>
        </w:rPr>
        <w:br w:type="page"/>
      </w:r>
    </w:p>
    <w:p w14:paraId="55427AB7" w14:textId="3C1A3DE4" w:rsidR="00541EC6" w:rsidRPr="006461EA" w:rsidRDefault="00541EC6" w:rsidP="00716E7A">
      <w:pPr>
        <w:pStyle w:val="BodyText2"/>
        <w:tabs>
          <w:tab w:val="left" w:pos="1170"/>
        </w:tabs>
        <w:ind w:left="900" w:right="43" w:firstLine="9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6461EA">
        <w:rPr>
          <w:rFonts w:ascii="Browallia New" w:hAnsi="Browallia New" w:cs="Browallia New"/>
          <w:sz w:val="28"/>
          <w:szCs w:val="28"/>
          <w:cs/>
        </w:rPr>
        <w:lastRenderedPageBreak/>
        <w:t xml:space="preserve">ในการจัดทำงบการเงินรวม สินทรัพย์ และหนี้สินมีการแปลงค่าเป็นเงินบาทด้วยอัตราปิด ณ วันที่รายงาน รายได้และค่าใช้จ่ายของหน่วยงานในต่างประเทศแปลงค่าเป็นเงินบาทโดยใช้อัตราแลกเปลี่ยนถัวเฉลี่ยระหว่างปี ผลต่างจากอัตราแลกเปลี่ยนที่เกิดจากการแปลงค่า บันทึกในกำไรขาดทุนเบ็ดเสร็จอื่น และแสดงเป็นรายการผลต่างจากอัตราแลกเปลี่ยนในส่วนของผู้ถือหุ้น หากมีการจำหน่ายหน่วยงานในต่างประเทศ รายการผลต่างจากการแปลงค่าสะสมที่เกี่ยวข้องที่รับรู้ในส่วนของผู้ถือหุ้นจะถูกจัดประเภทไปยังกำไรขาดทุนและรับรู้เป็นส่วนหนึ่งของกำไรขาดทุนจากการจำหน่าย  </w:t>
      </w:r>
    </w:p>
    <w:p w14:paraId="726AB145" w14:textId="77777777" w:rsidR="00650533" w:rsidRPr="006461EA" w:rsidRDefault="00650533" w:rsidP="00650533">
      <w:pPr>
        <w:pStyle w:val="BodyText2"/>
        <w:tabs>
          <w:tab w:val="left" w:pos="810"/>
        </w:tabs>
        <w:ind w:left="851" w:right="43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021F8866" w14:textId="14F48187" w:rsidR="00AC03C9" w:rsidRPr="006461EA" w:rsidRDefault="00AC03C9" w:rsidP="00743A40">
      <w:pPr>
        <w:pStyle w:val="block"/>
        <w:numPr>
          <w:ilvl w:val="0"/>
          <w:numId w:val="21"/>
        </w:numPr>
        <w:tabs>
          <w:tab w:val="left" w:pos="900"/>
          <w:tab w:val="left" w:pos="990"/>
        </w:tabs>
        <w:spacing w:after="0" w:line="240" w:lineRule="auto"/>
        <w:ind w:hanging="441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6461EA">
        <w:rPr>
          <w:rFonts w:ascii="Browallia New" w:hAnsi="Browallia New" w:cs="Browallia New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0EC06CED" w14:textId="77777777" w:rsidR="00AC03C9" w:rsidRPr="006461EA" w:rsidRDefault="00AC03C9" w:rsidP="00AC03C9">
      <w:pPr>
        <w:tabs>
          <w:tab w:val="clear" w:pos="6322"/>
          <w:tab w:val="left" w:pos="360"/>
          <w:tab w:val="left" w:pos="1440"/>
          <w:tab w:val="left" w:pos="2880"/>
          <w:tab w:val="left" w:pos="3240"/>
          <w:tab w:val="center" w:pos="6120"/>
          <w:tab w:val="left" w:pos="6300"/>
        </w:tabs>
        <w:ind w:left="851" w:right="-34"/>
        <w:jc w:val="thaiDistribute"/>
        <w:rPr>
          <w:rFonts w:ascii="Browallia New" w:hAnsi="Browallia New" w:cs="Browallia New"/>
          <w:sz w:val="24"/>
          <w:szCs w:val="24"/>
        </w:rPr>
      </w:pPr>
    </w:p>
    <w:p w14:paraId="071F789A" w14:textId="77777777" w:rsidR="00AC03C9" w:rsidRPr="006461EA" w:rsidRDefault="00AC03C9" w:rsidP="002C4C80">
      <w:pPr>
        <w:pStyle w:val="block"/>
        <w:spacing w:after="0" w:line="240" w:lineRule="auto"/>
        <w:ind w:left="909" w:hanging="360"/>
        <w:jc w:val="thaiDistribute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/>
          <w:sz w:val="28"/>
          <w:szCs w:val="28"/>
        </w:rPr>
        <w:tab/>
      </w:r>
      <w:r w:rsidRPr="006461EA">
        <w:rPr>
          <w:rFonts w:ascii="Browallia New" w:hAnsi="Browallia New" w:cs="Browallia New"/>
          <w:sz w:val="28"/>
          <w:szCs w:val="28"/>
          <w:cs/>
          <w:lang w:bidi="th-TH"/>
        </w:rPr>
        <w:t>บุคคลหรือกิจการที่เกี่ยวข้องกันกับกลุ่มบริษัท หมายถึง บุคคลหรือกิจการที่มีอำนาจควบคุมกลุ่มบริษัท หรือ</w:t>
      </w:r>
      <w:r w:rsidR="002C4C80" w:rsidRPr="006461EA">
        <w:rPr>
          <w:rFonts w:ascii="Browallia New" w:hAnsi="Browallia New" w:cs="Browallia New"/>
          <w:sz w:val="28"/>
          <w:szCs w:val="28"/>
          <w:lang w:bidi="th-TH"/>
        </w:rPr>
        <w:t xml:space="preserve">    </w:t>
      </w:r>
      <w:r w:rsidRPr="006461EA">
        <w:rPr>
          <w:rFonts w:ascii="Browallia New" w:hAnsi="Browallia New" w:cs="Browallia New"/>
          <w:sz w:val="28"/>
          <w:szCs w:val="28"/>
          <w:cs/>
          <w:lang w:bidi="th-TH"/>
        </w:rPr>
        <w:t>ถูกควบคุมโดยกลุ่มบริษัทไม่ว่าจะเป็นโดยทางตรงหรือทางอ้อม หรืออยู่ภายใต้การควบคุมเดียวกันกับ</w:t>
      </w:r>
      <w:r w:rsidR="002C4C80" w:rsidRPr="006461EA">
        <w:rPr>
          <w:rFonts w:ascii="Browallia New" w:hAnsi="Browallia New" w:cs="Browallia New"/>
          <w:sz w:val="28"/>
          <w:szCs w:val="28"/>
          <w:lang w:bidi="th-TH"/>
        </w:rPr>
        <w:t xml:space="preserve">              </w:t>
      </w:r>
      <w:r w:rsidRPr="006461EA">
        <w:rPr>
          <w:rFonts w:ascii="Browallia New" w:hAnsi="Browallia New" w:cs="Browallia New"/>
          <w:sz w:val="28"/>
          <w:szCs w:val="28"/>
          <w:cs/>
          <w:lang w:bidi="th-TH"/>
        </w:rPr>
        <w:t xml:space="preserve">กลุ่มบริษัท นอกจากนี้บุคคลหรือกิจการที่เกี่ยวข้องกันยังหมายรวมถึงบริษัทร่วมและบุคคลซึ่งมีอิทธิพลอย่างเป็นสาระสำคัญทั้งทางตรงและทางอ้อมกับกลุ่มบริษัท ผู้บริหารสำคัญ กรรมการหรือพนักงานของกลุ่มบริษัท </w:t>
      </w:r>
      <w:r w:rsidR="002C4C80" w:rsidRPr="006461EA">
        <w:rPr>
          <w:rFonts w:ascii="Browallia New" w:hAnsi="Browallia New" w:cs="Browallia New"/>
          <w:sz w:val="28"/>
          <w:szCs w:val="28"/>
          <w:lang w:bidi="th-TH"/>
        </w:rPr>
        <w:t xml:space="preserve">            </w:t>
      </w:r>
      <w:r w:rsidRPr="006461EA">
        <w:rPr>
          <w:rFonts w:ascii="Browallia New" w:hAnsi="Browallia New" w:cs="Browallia New"/>
          <w:sz w:val="28"/>
          <w:szCs w:val="28"/>
          <w:cs/>
          <w:lang w:bidi="th-TH"/>
        </w:rPr>
        <w:t>ที่มีอำนาจในการกำหนดทิศทางการดำเนินงานของกลุ่มบริษัท</w:t>
      </w:r>
    </w:p>
    <w:p w14:paraId="00374BB1" w14:textId="0D21CA93" w:rsidR="00E17EC0" w:rsidRPr="006461EA" w:rsidRDefault="00E17E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lang w:val="en-GB"/>
        </w:rPr>
      </w:pPr>
    </w:p>
    <w:p w14:paraId="1F670144" w14:textId="29C185D0" w:rsidR="0048784B" w:rsidRPr="006461EA" w:rsidRDefault="0048784B" w:rsidP="00124D96">
      <w:pPr>
        <w:pStyle w:val="block"/>
        <w:numPr>
          <w:ilvl w:val="0"/>
          <w:numId w:val="21"/>
        </w:numPr>
        <w:tabs>
          <w:tab w:val="left" w:pos="1350"/>
          <w:tab w:val="left" w:pos="1440"/>
        </w:tabs>
        <w:spacing w:after="0" w:line="240" w:lineRule="auto"/>
        <w:ind w:left="909" w:hanging="450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6461EA">
        <w:rPr>
          <w:rFonts w:ascii="Browallia New" w:hAnsi="Browallia New" w:cs="Browallia New"/>
          <w:sz w:val="28"/>
          <w:szCs w:val="28"/>
          <w:cs/>
          <w:lang w:bidi="th-TH"/>
        </w:rPr>
        <w:t>รายได้</w:t>
      </w:r>
    </w:p>
    <w:p w14:paraId="4DA84F7D" w14:textId="77777777" w:rsidR="0048784B" w:rsidRPr="006461EA" w:rsidRDefault="0048784B" w:rsidP="0048784B">
      <w:pPr>
        <w:tabs>
          <w:tab w:val="clear" w:pos="6322"/>
          <w:tab w:val="left" w:pos="499"/>
          <w:tab w:val="left" w:pos="1440"/>
          <w:tab w:val="left" w:pos="2880"/>
          <w:tab w:val="left" w:pos="3240"/>
          <w:tab w:val="center" w:pos="6120"/>
          <w:tab w:val="left" w:pos="6300"/>
        </w:tabs>
        <w:ind w:left="851" w:right="-34"/>
        <w:jc w:val="thaiDistribute"/>
        <w:rPr>
          <w:rFonts w:ascii="Browallia New" w:hAnsi="Browallia New" w:cs="Browallia New"/>
          <w:i/>
          <w:iCs/>
          <w:sz w:val="24"/>
          <w:szCs w:val="24"/>
        </w:rPr>
      </w:pPr>
    </w:p>
    <w:p w14:paraId="4CFE5AAE" w14:textId="54CDBC22" w:rsidR="00C27F4A" w:rsidRPr="006461EA" w:rsidRDefault="00C27F4A" w:rsidP="00124D96">
      <w:pPr>
        <w:tabs>
          <w:tab w:val="clear" w:pos="680"/>
          <w:tab w:val="clear" w:pos="907"/>
          <w:tab w:val="left" w:pos="1773"/>
          <w:tab w:val="left" w:pos="1971"/>
        </w:tabs>
        <w:spacing w:line="240" w:lineRule="auto"/>
        <w:ind w:left="909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DB2E96">
        <w:rPr>
          <w:rFonts w:ascii="Browallia New" w:hAnsi="Browallia New" w:cs="Browallia New"/>
          <w:sz w:val="28"/>
          <w:szCs w:val="28"/>
          <w:cs/>
        </w:rPr>
        <w:t>รายได้</w:t>
      </w:r>
      <w:r w:rsidRPr="00DB2E96">
        <w:rPr>
          <w:rFonts w:ascii="Browallia New" w:hAnsi="Browallia New" w:cs="Browallia New" w:hint="cs"/>
          <w:sz w:val="28"/>
          <w:szCs w:val="28"/>
          <w:cs/>
        </w:rPr>
        <w:t>จากการขายสินค้า</w:t>
      </w:r>
      <w:r w:rsidR="00AD24A0" w:rsidRPr="00DB2E96">
        <w:rPr>
          <w:rFonts w:ascii="Browallia New" w:hAnsi="Browallia New" w:cs="Browallia New" w:hint="cs"/>
          <w:sz w:val="28"/>
          <w:szCs w:val="28"/>
          <w:cs/>
        </w:rPr>
        <w:t>และ</w:t>
      </w:r>
      <w:r w:rsidRPr="00DB2E96">
        <w:rPr>
          <w:rFonts w:ascii="Browallia New" w:hAnsi="Browallia New" w:cs="Browallia New" w:hint="cs"/>
          <w:sz w:val="28"/>
          <w:szCs w:val="28"/>
          <w:cs/>
        </w:rPr>
        <w:t>บริการ</w:t>
      </w:r>
      <w:r w:rsidR="00726F01" w:rsidRPr="00DB2E96">
        <w:rPr>
          <w:rFonts w:ascii="Browallia New" w:hAnsi="Browallia New" w:cs="Browallia New"/>
          <w:color w:val="000000"/>
          <w:sz w:val="28"/>
          <w:szCs w:val="28"/>
          <w:cs/>
        </w:rPr>
        <w:t>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</w:t>
      </w:r>
      <w:r w:rsidR="00726F01" w:rsidRPr="00DB2E96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726F01" w:rsidRPr="00DB2E96">
        <w:rPr>
          <w:rFonts w:ascii="Browallia New" w:hAnsi="Browallia New" w:cs="Browallia New"/>
          <w:color w:val="000000"/>
          <w:sz w:val="28"/>
          <w:szCs w:val="28"/>
          <w:cs/>
        </w:rPr>
        <w:t>ซึ่งไม่รวมจำนวนเงินที่เก็บแทนบุคคลที่สาม</w:t>
      </w:r>
      <w:r w:rsidR="00726F01" w:rsidRPr="00DB2E96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726F01" w:rsidRPr="00DB2E96">
        <w:rPr>
          <w:rFonts w:ascii="Browallia New" w:hAnsi="Browallia New" w:cs="Browallia New"/>
          <w:color w:val="000000"/>
          <w:sz w:val="28"/>
          <w:szCs w:val="28"/>
          <w:cs/>
        </w:rPr>
        <w:t>ภาษีมูลค่าเพิ่ม โดยแสดงสุทธิจากส่วนลดการค้า และส่วนลดตามปริมาณ</w:t>
      </w:r>
      <w:r w:rsidRPr="00DB2E96">
        <w:rPr>
          <w:rFonts w:ascii="Browallia New" w:hAnsi="Browallia New" w:cs="Browallia New" w:hint="cs"/>
          <w:sz w:val="28"/>
          <w:szCs w:val="28"/>
          <w:cs/>
        </w:rPr>
        <w:t>วัดมูลค่า</w:t>
      </w:r>
      <w:r w:rsidR="009E2394" w:rsidRPr="00DB2E96">
        <w:rPr>
          <w:rFonts w:ascii="Browallia New" w:hAnsi="Browallia New" w:cs="Browallia New" w:hint="cs"/>
          <w:sz w:val="28"/>
          <w:szCs w:val="28"/>
          <w:cs/>
        </w:rPr>
        <w:t xml:space="preserve"> รายได้รับรู้ ณ เวลาใด เวลาหนึ่ง หรือตลอดช่วงเวลาหนึ่ง</w:t>
      </w:r>
      <w:r w:rsidR="00EB13B0" w:rsidRPr="00DB2E96">
        <w:rPr>
          <w:rFonts w:ascii="Browallia New" w:hAnsi="Browallia New" w:cs="Browallia New" w:hint="cs"/>
          <w:sz w:val="28"/>
          <w:szCs w:val="28"/>
          <w:cs/>
        </w:rPr>
        <w:t xml:space="preserve"> เมื่อกลุ่มบริษัทปฏิบ</w:t>
      </w:r>
      <w:r w:rsidR="00A747BC" w:rsidRPr="00DB2E96">
        <w:rPr>
          <w:rFonts w:ascii="Browallia New" w:hAnsi="Browallia New" w:cs="Browallia New" w:hint="cs"/>
          <w:sz w:val="28"/>
          <w:szCs w:val="28"/>
          <w:cs/>
        </w:rPr>
        <w:t>ัติ ตามภาระผูกพัน เสร็จสิ้นโดยการโอนสินค้าหรือบริการตามสัญญาให้กับลูกค้า</w:t>
      </w:r>
    </w:p>
    <w:p w14:paraId="54E9B11B" w14:textId="77777777" w:rsidR="00C27F4A" w:rsidRPr="006461EA" w:rsidRDefault="00C27F4A" w:rsidP="00124D96">
      <w:pPr>
        <w:tabs>
          <w:tab w:val="clear" w:pos="680"/>
          <w:tab w:val="clear" w:pos="907"/>
          <w:tab w:val="left" w:pos="1773"/>
          <w:tab w:val="left" w:pos="1971"/>
        </w:tabs>
        <w:spacing w:line="240" w:lineRule="auto"/>
        <w:ind w:left="909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</w:p>
    <w:p w14:paraId="181923E7" w14:textId="77777777" w:rsidR="000F5906" w:rsidRPr="006461EA" w:rsidRDefault="000F5906" w:rsidP="00124D96">
      <w:pPr>
        <w:tabs>
          <w:tab w:val="clear" w:pos="680"/>
          <w:tab w:val="clear" w:pos="907"/>
          <w:tab w:val="left" w:pos="1773"/>
          <w:tab w:val="left" w:pos="1971"/>
        </w:tabs>
        <w:spacing w:line="240" w:lineRule="auto"/>
        <w:ind w:left="909"/>
        <w:jc w:val="thaiDistribute"/>
        <w:rPr>
          <w:rFonts w:ascii="Browallia New" w:hAnsi="Browallia New" w:cs="Browallia New"/>
          <w:i/>
          <w:iCs/>
          <w:sz w:val="28"/>
          <w:szCs w:val="28"/>
          <w:cs/>
        </w:rPr>
      </w:pPr>
      <w:r w:rsidRPr="006461EA">
        <w:rPr>
          <w:rFonts w:ascii="Browallia New" w:hAnsi="Browallia New" w:cs="Browallia New" w:hint="cs"/>
          <w:i/>
          <w:iCs/>
          <w:sz w:val="28"/>
          <w:szCs w:val="28"/>
          <w:cs/>
        </w:rPr>
        <w:t>รายได้จากการ</w:t>
      </w:r>
      <w:r>
        <w:rPr>
          <w:rFonts w:ascii="Browallia New" w:hAnsi="Browallia New" w:cs="Browallia New" w:hint="cs"/>
          <w:i/>
          <w:iCs/>
          <w:sz w:val="28"/>
          <w:szCs w:val="28"/>
          <w:cs/>
        </w:rPr>
        <w:t>จำหน่ายผลิตภัณฑ์คอนกรีตสำเร็จรูป</w:t>
      </w:r>
    </w:p>
    <w:p w14:paraId="1783033A" w14:textId="49BA604E" w:rsidR="000F5906" w:rsidRPr="006461EA" w:rsidRDefault="000F5906" w:rsidP="00124D96">
      <w:pPr>
        <w:tabs>
          <w:tab w:val="clear" w:pos="680"/>
          <w:tab w:val="clear" w:pos="907"/>
          <w:tab w:val="left" w:pos="1773"/>
          <w:tab w:val="left" w:pos="1971"/>
        </w:tabs>
        <w:spacing w:line="240" w:lineRule="auto"/>
        <w:ind w:left="909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6461EA">
        <w:rPr>
          <w:rFonts w:ascii="Browallia New" w:hAnsi="Browallia New" w:cs="Browallia New" w:hint="cs"/>
          <w:sz w:val="28"/>
          <w:szCs w:val="28"/>
          <w:cs/>
        </w:rPr>
        <w:t>รายได้จากการ</w:t>
      </w:r>
      <w:r>
        <w:rPr>
          <w:rFonts w:ascii="Browallia New" w:hAnsi="Browallia New" w:cs="Browallia New" w:hint="cs"/>
          <w:sz w:val="28"/>
          <w:szCs w:val="28"/>
          <w:cs/>
        </w:rPr>
        <w:t>จำหน่ายผลิตภัณฑ์คอนกรีตสำเร็จรูป</w:t>
      </w:r>
      <w:r w:rsidRPr="00D76525">
        <w:rPr>
          <w:rFonts w:ascii="Browallia New" w:hAnsi="Browallia New" w:cs="Browallia New"/>
          <w:color w:val="000000"/>
          <w:sz w:val="28"/>
          <w:szCs w:val="28"/>
          <w:cs/>
        </w:rPr>
        <w:t>รับรู้เมื่อลูกค้ามีอำนาจควบคุมในสินค้าซึ่งโดยทั่วไปเกิดขึ้นเมื่อมีการส่งมอบสินค้า</w:t>
      </w:r>
      <w:r>
        <w:rPr>
          <w:rFonts w:ascii="Browallia New" w:hAnsi="Browallia New" w:cs="Browallia New" w:hint="cs"/>
          <w:color w:val="000000"/>
          <w:sz w:val="28"/>
          <w:szCs w:val="28"/>
          <w:cs/>
        </w:rPr>
        <w:t>พร้อมติดตั้ง</w:t>
      </w:r>
      <w:r w:rsidRPr="00D76525">
        <w:rPr>
          <w:rFonts w:ascii="Browallia New" w:hAnsi="Browallia New" w:cs="Browallia New"/>
          <w:color w:val="000000"/>
          <w:sz w:val="28"/>
          <w:szCs w:val="28"/>
          <w:cs/>
        </w:rPr>
        <w:t>ให้กับลูกค้</w:t>
      </w:r>
      <w:r>
        <w:rPr>
          <w:rFonts w:ascii="Browallia New" w:hAnsi="Browallia New" w:cs="Browallia New" w:hint="cs"/>
          <w:color w:val="000000"/>
          <w:sz w:val="28"/>
          <w:szCs w:val="28"/>
          <w:cs/>
        </w:rPr>
        <w:t>าและลูกค้ายอมรับผลการทดสอบการใช้สินค้าหลังการติดตั้ง</w:t>
      </w:r>
      <w:r w:rsidRPr="00D76525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124D96">
        <w:rPr>
          <w:rFonts w:ascii="Browallia New" w:hAnsi="Browallia New" w:cs="Browallia New"/>
          <w:color w:val="000000"/>
          <w:sz w:val="28"/>
          <w:szCs w:val="28"/>
        </w:rPr>
        <w:t xml:space="preserve">         </w:t>
      </w:r>
      <w:r w:rsidRPr="00D76525">
        <w:rPr>
          <w:rFonts w:ascii="Browallia New" w:hAnsi="Browallia New" w:cs="Browallia New"/>
          <w:color w:val="000000"/>
          <w:sz w:val="28"/>
          <w:szCs w:val="28"/>
          <w:cs/>
        </w:rPr>
        <w:t>ในกรณีที่สัญญาที่ให้สิทธิลูกค้าในการคืนสินค้า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</w:t>
      </w:r>
      <w:r w:rsidR="008B0CB1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D76525">
        <w:rPr>
          <w:rFonts w:ascii="Browallia New" w:hAnsi="Browallia New" w:cs="Browallia New"/>
          <w:color w:val="000000"/>
          <w:sz w:val="28"/>
          <w:szCs w:val="28"/>
          <w:cs/>
        </w:rPr>
        <w:t>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</w:t>
      </w:r>
      <w:r w:rsidRPr="006461EA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AA5505">
        <w:rPr>
          <w:rFonts w:ascii="Browallia New" w:hAnsi="Browallia New" w:cs="Browallia New" w:hint="cs"/>
          <w:sz w:val="28"/>
          <w:szCs w:val="28"/>
          <w:cs/>
        </w:rPr>
        <w:t>(ถ้ามี)</w:t>
      </w:r>
    </w:p>
    <w:p w14:paraId="181F854A" w14:textId="77777777" w:rsidR="000F5906" w:rsidRPr="00124D96" w:rsidRDefault="000F5906" w:rsidP="00124D96">
      <w:pPr>
        <w:tabs>
          <w:tab w:val="clear" w:pos="680"/>
          <w:tab w:val="clear" w:pos="907"/>
          <w:tab w:val="left" w:pos="1773"/>
          <w:tab w:val="left" w:pos="1971"/>
        </w:tabs>
        <w:spacing w:line="240" w:lineRule="auto"/>
        <w:ind w:left="909"/>
        <w:jc w:val="thaiDistribute"/>
        <w:rPr>
          <w:rFonts w:ascii="Browallia New" w:hAnsi="Browallia New" w:cs="Browallia New"/>
          <w:sz w:val="28"/>
          <w:szCs w:val="28"/>
        </w:rPr>
      </w:pPr>
    </w:p>
    <w:p w14:paraId="0C492AB9" w14:textId="77777777" w:rsidR="000F5906" w:rsidRPr="006461EA" w:rsidRDefault="000F5906" w:rsidP="00124D96">
      <w:pPr>
        <w:tabs>
          <w:tab w:val="clear" w:pos="680"/>
          <w:tab w:val="clear" w:pos="907"/>
          <w:tab w:val="left" w:pos="1773"/>
          <w:tab w:val="left" w:pos="1971"/>
        </w:tabs>
        <w:spacing w:line="240" w:lineRule="auto"/>
        <w:ind w:left="909"/>
        <w:jc w:val="thaiDistribute"/>
        <w:rPr>
          <w:rFonts w:ascii="Browallia New" w:hAnsi="Browallia New" w:cs="Browallia New"/>
          <w:iCs/>
          <w:sz w:val="28"/>
          <w:szCs w:val="28"/>
        </w:rPr>
      </w:pPr>
      <w:r w:rsidRPr="006461EA">
        <w:rPr>
          <w:rFonts w:ascii="Browallia New" w:hAnsi="Browallia New" w:cs="Browallia New" w:hint="cs"/>
          <w:iCs/>
          <w:sz w:val="28"/>
          <w:szCs w:val="28"/>
          <w:cs/>
        </w:rPr>
        <w:t>รายได้จากการ</w:t>
      </w:r>
      <w:r>
        <w:rPr>
          <w:rFonts w:ascii="Browallia New" w:hAnsi="Browallia New" w:cs="Browallia New" w:hint="cs"/>
          <w:iCs/>
          <w:sz w:val="28"/>
          <w:szCs w:val="28"/>
          <w:cs/>
        </w:rPr>
        <w:t>จำหน่ายลวดแรงดึงสูงพิเศษ</w:t>
      </w:r>
    </w:p>
    <w:p w14:paraId="6DF8AF94" w14:textId="5BD2846C" w:rsidR="000F5906" w:rsidRDefault="000F5906" w:rsidP="00124D96">
      <w:pPr>
        <w:tabs>
          <w:tab w:val="clear" w:pos="680"/>
          <w:tab w:val="clear" w:pos="907"/>
          <w:tab w:val="left" w:pos="1773"/>
          <w:tab w:val="left" w:pos="1971"/>
        </w:tabs>
        <w:spacing w:line="240" w:lineRule="auto"/>
        <w:ind w:left="909"/>
        <w:jc w:val="thaiDistribute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/>
          <w:sz w:val="28"/>
          <w:szCs w:val="28"/>
          <w:cs/>
        </w:rPr>
        <w:t>รายได้</w:t>
      </w:r>
      <w:r w:rsidRPr="006461EA">
        <w:rPr>
          <w:rFonts w:ascii="Browallia New" w:hAnsi="Browallia New" w:cs="Browallia New" w:hint="cs"/>
          <w:sz w:val="28"/>
          <w:szCs w:val="28"/>
          <w:cs/>
        </w:rPr>
        <w:t>จากการ</w:t>
      </w:r>
      <w:bookmarkStart w:id="0" w:name="_Hlk31145351"/>
      <w:r>
        <w:rPr>
          <w:rFonts w:ascii="Browallia New" w:hAnsi="Browallia New" w:cs="Browallia New" w:hint="cs"/>
          <w:sz w:val="28"/>
          <w:szCs w:val="28"/>
          <w:cs/>
        </w:rPr>
        <w:t>จำหน่ายลวดแรงดึงสูงพิเศษ</w:t>
      </w:r>
      <w:r w:rsidRPr="00D76525">
        <w:rPr>
          <w:rFonts w:ascii="Browallia New" w:hAnsi="Browallia New" w:cs="Browallia New"/>
          <w:color w:val="000000"/>
          <w:sz w:val="28"/>
          <w:szCs w:val="28"/>
          <w:cs/>
        </w:rPr>
        <w:t>รับรู้เมื่อลูกค้ามีอำนาจควบค</w:t>
      </w:r>
      <w:r w:rsidR="00782C23">
        <w:rPr>
          <w:rFonts w:ascii="Browallia New" w:hAnsi="Browallia New" w:cs="Browallia New" w:hint="cs"/>
          <w:color w:val="000000"/>
          <w:sz w:val="28"/>
          <w:szCs w:val="28"/>
          <w:cs/>
        </w:rPr>
        <w:t>ุ</w:t>
      </w:r>
      <w:r w:rsidRPr="00D76525">
        <w:rPr>
          <w:rFonts w:ascii="Browallia New" w:hAnsi="Browallia New" w:cs="Browallia New"/>
          <w:color w:val="000000"/>
          <w:sz w:val="28"/>
          <w:szCs w:val="28"/>
          <w:cs/>
        </w:rPr>
        <w:t>มในสินค้าซึ่งโดยทั่วไปเกิดขึ้นเมื่อมีการส่งมอบสินค้าให้กับลูกค้า ในกรณีที่สัญญาที่ให้สิทธิลูกค้าในการคืนสินค้า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</w:t>
      </w:r>
      <w:r w:rsidR="008B0CB1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D76525">
        <w:rPr>
          <w:rFonts w:ascii="Browallia New" w:hAnsi="Browallia New" w:cs="Browallia New"/>
          <w:color w:val="000000"/>
          <w:sz w:val="28"/>
          <w:szCs w:val="28"/>
          <w:cs/>
        </w:rPr>
        <w:t>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</w:t>
      </w:r>
      <w:bookmarkEnd w:id="0"/>
      <w:r w:rsidR="00AA5505" w:rsidRPr="006461EA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AA5505">
        <w:rPr>
          <w:rFonts w:ascii="Browallia New" w:hAnsi="Browallia New" w:cs="Browallia New" w:hint="cs"/>
          <w:sz w:val="28"/>
          <w:szCs w:val="28"/>
          <w:cs/>
        </w:rPr>
        <w:t>(ถ้ามี)</w:t>
      </w:r>
    </w:p>
    <w:p w14:paraId="7874BFB1" w14:textId="77777777" w:rsidR="000F5906" w:rsidRDefault="000F5906" w:rsidP="000F5906">
      <w:pPr>
        <w:tabs>
          <w:tab w:val="clear" w:pos="680"/>
          <w:tab w:val="clear" w:pos="907"/>
          <w:tab w:val="left" w:pos="1773"/>
          <w:tab w:val="left" w:pos="1971"/>
        </w:tabs>
        <w:spacing w:line="240" w:lineRule="auto"/>
        <w:ind w:left="936"/>
        <w:jc w:val="thaiDistribute"/>
        <w:rPr>
          <w:rFonts w:ascii="Browallia New" w:hAnsi="Browallia New" w:cs="Browallia New"/>
          <w:sz w:val="28"/>
          <w:szCs w:val="28"/>
        </w:rPr>
      </w:pPr>
    </w:p>
    <w:p w14:paraId="7AF6056C" w14:textId="77777777" w:rsidR="00DB2E96" w:rsidRDefault="00DB2E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i/>
          <w:iCs/>
          <w:sz w:val="28"/>
          <w:szCs w:val="28"/>
          <w:cs/>
        </w:rPr>
      </w:pPr>
      <w:r>
        <w:rPr>
          <w:rFonts w:ascii="Browallia New" w:hAnsi="Browallia New" w:cs="Browallia New"/>
          <w:i/>
          <w:iCs/>
          <w:sz w:val="28"/>
          <w:szCs w:val="28"/>
          <w:cs/>
        </w:rPr>
        <w:br w:type="page"/>
      </w:r>
    </w:p>
    <w:p w14:paraId="31EADE1D" w14:textId="06C97E11" w:rsidR="000F5906" w:rsidRPr="00124D96" w:rsidRDefault="000F5906" w:rsidP="000F5906">
      <w:pPr>
        <w:tabs>
          <w:tab w:val="clear" w:pos="680"/>
          <w:tab w:val="clear" w:pos="907"/>
          <w:tab w:val="left" w:pos="1773"/>
          <w:tab w:val="left" w:pos="1971"/>
        </w:tabs>
        <w:spacing w:line="240" w:lineRule="auto"/>
        <w:ind w:left="936"/>
        <w:jc w:val="thaiDistribute"/>
        <w:rPr>
          <w:rFonts w:ascii="Browallia New" w:hAnsi="Browallia New" w:cs="Browallia New"/>
          <w:i/>
          <w:iCs/>
          <w:sz w:val="28"/>
          <w:szCs w:val="28"/>
          <w:cs/>
        </w:rPr>
      </w:pPr>
      <w:r w:rsidRPr="00124D96">
        <w:rPr>
          <w:rFonts w:ascii="Browallia New" w:hAnsi="Browallia New" w:cs="Browallia New" w:hint="cs"/>
          <w:i/>
          <w:iCs/>
          <w:sz w:val="28"/>
          <w:szCs w:val="28"/>
          <w:cs/>
        </w:rPr>
        <w:lastRenderedPageBreak/>
        <w:t>รายได้จากการจำหน่ายผลิตภัณฑ์คอนกรีตสำเร็จรูปที่ใช้ในการก่อสร้าง</w:t>
      </w:r>
    </w:p>
    <w:p w14:paraId="1A57DF45" w14:textId="4863FD63" w:rsidR="000F5906" w:rsidRPr="00124D96" w:rsidRDefault="000F5906" w:rsidP="000F5906">
      <w:pPr>
        <w:tabs>
          <w:tab w:val="clear" w:pos="680"/>
          <w:tab w:val="clear" w:pos="907"/>
          <w:tab w:val="left" w:pos="1773"/>
          <w:tab w:val="left" w:pos="1971"/>
        </w:tabs>
        <w:spacing w:line="240" w:lineRule="auto"/>
        <w:ind w:left="936"/>
        <w:jc w:val="thaiDistribute"/>
        <w:rPr>
          <w:rFonts w:ascii="Browallia New" w:hAnsi="Browallia New" w:cs="Browallia New"/>
          <w:sz w:val="28"/>
          <w:szCs w:val="28"/>
        </w:rPr>
      </w:pPr>
      <w:r w:rsidRPr="00124D96">
        <w:rPr>
          <w:rFonts w:ascii="Browallia New" w:hAnsi="Browallia New" w:cs="Browallia New" w:hint="cs"/>
          <w:sz w:val="28"/>
          <w:szCs w:val="28"/>
          <w:cs/>
        </w:rPr>
        <w:t>รายได้จากการจำหน่ายผลิตภัณฑ์คอนกรีตสำเร็จรูปที่ใช้ในการก่อสร้าง</w:t>
      </w:r>
      <w:r w:rsidRPr="00124D96">
        <w:rPr>
          <w:rFonts w:ascii="Browallia New" w:hAnsi="Browallia New" w:cs="Browallia New"/>
          <w:color w:val="000000"/>
          <w:sz w:val="28"/>
          <w:szCs w:val="28"/>
          <w:cs/>
        </w:rPr>
        <w:t>รับรู้เมื่อลูกค้ามีอำนาจควบคุมในสินค้าซึ่งโดยทั่วไปเกิดขึ้นเมื่อมีการส่งมอบสินค้า</w:t>
      </w:r>
      <w:r w:rsidRPr="00124D96">
        <w:rPr>
          <w:rFonts w:ascii="Browallia New" w:hAnsi="Browallia New" w:cs="Browallia New" w:hint="cs"/>
          <w:color w:val="000000"/>
          <w:sz w:val="28"/>
          <w:szCs w:val="28"/>
          <w:cs/>
        </w:rPr>
        <w:t>พร้อมติดตั้ง</w:t>
      </w:r>
      <w:r w:rsidRPr="00124D96">
        <w:rPr>
          <w:rFonts w:ascii="Browallia New" w:hAnsi="Browallia New" w:cs="Browallia New"/>
          <w:color w:val="000000"/>
          <w:sz w:val="28"/>
          <w:szCs w:val="28"/>
          <w:cs/>
        </w:rPr>
        <w:t>ให้กับลูกค้</w:t>
      </w:r>
      <w:r w:rsidRPr="00124D96">
        <w:rPr>
          <w:rFonts w:ascii="Browallia New" w:hAnsi="Browallia New" w:cs="Browallia New" w:hint="cs"/>
          <w:color w:val="000000"/>
          <w:sz w:val="28"/>
          <w:szCs w:val="28"/>
          <w:cs/>
        </w:rPr>
        <w:t>าและลูกค้ายอมรับผลการทดสอบการใช้สินค้าหลังการติดตั้ง</w:t>
      </w:r>
      <w:r w:rsidRPr="00124D96">
        <w:rPr>
          <w:rFonts w:ascii="Browallia New" w:hAnsi="Browallia New" w:cs="Browallia New"/>
          <w:color w:val="000000"/>
          <w:sz w:val="28"/>
          <w:szCs w:val="28"/>
          <w:cs/>
        </w:rPr>
        <w:t xml:space="preserve"> ในกรณีที่สัญญาที่ให้สิทธิลูกค้าในการคืนสินค้า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</w:t>
      </w:r>
      <w:r w:rsidR="008B0CB1" w:rsidRPr="00124D96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124D96">
        <w:rPr>
          <w:rFonts w:ascii="Browallia New" w:hAnsi="Browallia New" w:cs="Browallia New"/>
          <w:color w:val="000000"/>
          <w:sz w:val="28"/>
          <w:szCs w:val="28"/>
          <w:cs/>
        </w:rPr>
        <w:t>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</w:t>
      </w:r>
      <w:r w:rsidR="00AA5505" w:rsidRPr="00124D96">
        <w:rPr>
          <w:rFonts w:ascii="Browallia New" w:hAnsi="Browallia New" w:cs="Browallia New" w:hint="cs"/>
          <w:sz w:val="28"/>
          <w:szCs w:val="28"/>
          <w:cs/>
        </w:rPr>
        <w:t xml:space="preserve"> (ถ้ามี)</w:t>
      </w:r>
    </w:p>
    <w:p w14:paraId="184D5B35" w14:textId="67176B24" w:rsidR="00075AA5" w:rsidRPr="00124D96" w:rsidRDefault="00075A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i/>
          <w:iCs/>
          <w:sz w:val="28"/>
          <w:szCs w:val="28"/>
          <w:lang w:val="en-GB" w:bidi="ar-SA"/>
        </w:rPr>
      </w:pPr>
    </w:p>
    <w:p w14:paraId="2E7106F1" w14:textId="6AB0BB85" w:rsidR="0048784B" w:rsidRPr="00124D96" w:rsidRDefault="00075AA5" w:rsidP="002C4C80">
      <w:pPr>
        <w:pStyle w:val="block"/>
        <w:tabs>
          <w:tab w:val="left" w:pos="1773"/>
          <w:tab w:val="left" w:pos="1971"/>
        </w:tabs>
        <w:spacing w:after="0" w:line="240" w:lineRule="auto"/>
        <w:ind w:left="936" w:hanging="360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124D96">
        <w:rPr>
          <w:rFonts w:ascii="Browallia New" w:hAnsi="Browallia New" w:cs="Browallia New"/>
          <w:i/>
          <w:iCs/>
          <w:sz w:val="28"/>
          <w:szCs w:val="28"/>
          <w:lang w:bidi="th-TH"/>
        </w:rPr>
        <w:tab/>
      </w:r>
      <w:r w:rsidR="0048784B" w:rsidRPr="00124D96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 xml:space="preserve">รายได้ค่าเช่า </w:t>
      </w:r>
    </w:p>
    <w:p w14:paraId="4A8A5D35" w14:textId="2C8EFC97" w:rsidR="002C4C80" w:rsidRPr="00124D96" w:rsidRDefault="00F940AC" w:rsidP="00BB72B9">
      <w:pPr>
        <w:pStyle w:val="block"/>
        <w:tabs>
          <w:tab w:val="left" w:pos="1773"/>
          <w:tab w:val="left" w:pos="1971"/>
        </w:tabs>
        <w:spacing w:after="0" w:line="240" w:lineRule="auto"/>
        <w:ind w:left="936" w:hanging="36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124D96">
        <w:rPr>
          <w:rFonts w:ascii="Browallia New" w:hAnsi="Browallia New" w:cs="Browallia New"/>
          <w:i/>
          <w:iCs/>
          <w:sz w:val="28"/>
          <w:szCs w:val="28"/>
        </w:rPr>
        <w:tab/>
      </w:r>
      <w:r w:rsidR="0048784B" w:rsidRPr="00124D96">
        <w:rPr>
          <w:rFonts w:ascii="Browallia New" w:hAnsi="Browallia New" w:cs="Browallia New"/>
          <w:sz w:val="28"/>
          <w:szCs w:val="28"/>
          <w:cs/>
          <w:lang w:bidi="th-TH"/>
        </w:rPr>
        <w:t>รายได้ค่าเช่า</w:t>
      </w:r>
      <w:r w:rsidR="008C7127" w:rsidRPr="00124D9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รับรู้ตลอดช่วงเวลาหนึ่ง</w:t>
      </w:r>
      <w:r w:rsidR="00621729">
        <w:rPr>
          <w:rFonts w:ascii="Browallia New" w:hAnsi="Browallia New" w:cs="Browallia New" w:hint="cs"/>
          <w:color w:val="000000"/>
          <w:sz w:val="28"/>
          <w:szCs w:val="28"/>
          <w:cs/>
          <w:lang w:bidi="th-TH"/>
        </w:rPr>
        <w:t>ตามสัญญาเช่า</w:t>
      </w:r>
    </w:p>
    <w:p w14:paraId="5368FDF9" w14:textId="77777777" w:rsidR="00B30FAA" w:rsidRPr="00124D96" w:rsidRDefault="00B30FAA" w:rsidP="00346405">
      <w:pPr>
        <w:pStyle w:val="block"/>
        <w:tabs>
          <w:tab w:val="left" w:pos="1287"/>
        </w:tabs>
        <w:spacing w:after="0" w:line="240" w:lineRule="auto"/>
        <w:ind w:left="0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</w:p>
    <w:p w14:paraId="18374C74" w14:textId="7C79456A" w:rsidR="00E7427C" w:rsidRPr="00124D96" w:rsidRDefault="00E7427C" w:rsidP="002C4C80">
      <w:pPr>
        <w:pStyle w:val="block"/>
        <w:tabs>
          <w:tab w:val="left" w:pos="1287"/>
        </w:tabs>
        <w:spacing w:after="0" w:line="240" w:lineRule="auto"/>
        <w:ind w:left="945" w:hanging="360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124D96">
        <w:rPr>
          <w:rFonts w:ascii="Browallia New" w:hAnsi="Browallia New" w:cs="Browallia New"/>
          <w:i/>
          <w:iCs/>
          <w:sz w:val="28"/>
          <w:szCs w:val="28"/>
        </w:rPr>
        <w:tab/>
      </w:r>
      <w:r w:rsidRPr="00124D96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เงินปันผลรับ</w:t>
      </w:r>
    </w:p>
    <w:p w14:paraId="1C7CC014" w14:textId="074FDFB0" w:rsidR="00E7427C" w:rsidRPr="00124D96" w:rsidRDefault="00E7427C" w:rsidP="002C4C80">
      <w:pPr>
        <w:pStyle w:val="block"/>
        <w:tabs>
          <w:tab w:val="left" w:pos="1287"/>
        </w:tabs>
        <w:spacing w:after="0" w:line="240" w:lineRule="auto"/>
        <w:ind w:left="945" w:hanging="36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124D96">
        <w:rPr>
          <w:rFonts w:ascii="Browallia New" w:hAnsi="Browallia New" w:cs="Browallia New"/>
          <w:sz w:val="28"/>
          <w:szCs w:val="28"/>
        </w:rPr>
        <w:tab/>
      </w:r>
      <w:r w:rsidRPr="00124D96">
        <w:rPr>
          <w:rFonts w:ascii="Browallia New" w:hAnsi="Browallia New" w:cs="Browallia New"/>
          <w:sz w:val="28"/>
          <w:szCs w:val="28"/>
          <w:cs/>
          <w:lang w:bidi="th-TH"/>
        </w:rPr>
        <w:t>เงินปันผลรับบันทึกในงบกำไรขาดทุนในวันที่</w:t>
      </w:r>
      <w:r w:rsidR="009D5465" w:rsidRPr="00124D96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กลุ่มบริษัท</w:t>
      </w:r>
      <w:r w:rsidRPr="00124D96">
        <w:rPr>
          <w:rFonts w:ascii="Browallia New" w:hAnsi="Browallia New" w:cs="Browallia New"/>
          <w:sz w:val="28"/>
          <w:szCs w:val="28"/>
          <w:cs/>
          <w:lang w:bidi="th-TH"/>
        </w:rPr>
        <w:t>มีสิทธิได้รับเงินปันผล ซึ่งตามปกติในกรณีเงินปันผลที่จะได้รับจากบริษัทจดทะเบียนจะพิจารณาจากวันที่มีการประกาศสิทธิการรับปันผล</w:t>
      </w:r>
    </w:p>
    <w:p w14:paraId="78E1931B" w14:textId="4FF4B1BF" w:rsidR="002C4C80" w:rsidRPr="00124D96" w:rsidRDefault="00E7427C" w:rsidP="00F940AC">
      <w:pPr>
        <w:pStyle w:val="block"/>
        <w:tabs>
          <w:tab w:val="left" w:pos="720"/>
        </w:tabs>
        <w:spacing w:after="0" w:line="240" w:lineRule="auto"/>
        <w:ind w:left="720" w:hanging="360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124D96">
        <w:rPr>
          <w:rFonts w:ascii="Browallia New" w:hAnsi="Browallia New" w:cs="Browallia New"/>
          <w:i/>
          <w:iCs/>
          <w:sz w:val="28"/>
          <w:szCs w:val="28"/>
        </w:rPr>
        <w:tab/>
      </w:r>
    </w:p>
    <w:p w14:paraId="00D57CD5" w14:textId="77777777" w:rsidR="0048784B" w:rsidRPr="00124D96" w:rsidRDefault="00C448B4" w:rsidP="002C4C80">
      <w:pPr>
        <w:pStyle w:val="block"/>
        <w:tabs>
          <w:tab w:val="left" w:pos="1530"/>
        </w:tabs>
        <w:spacing w:after="0" w:line="240" w:lineRule="auto"/>
        <w:ind w:left="945" w:hanging="567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124D96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ab/>
      </w:r>
      <w:r w:rsidR="0048784B" w:rsidRPr="00124D96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ดอกเบี้ยรับ</w:t>
      </w:r>
    </w:p>
    <w:p w14:paraId="19229AF9" w14:textId="77777777" w:rsidR="0048784B" w:rsidRPr="00124D96" w:rsidRDefault="00F940AC" w:rsidP="002C4C80">
      <w:pPr>
        <w:pStyle w:val="block"/>
        <w:tabs>
          <w:tab w:val="left" w:pos="1530"/>
        </w:tabs>
        <w:spacing w:after="0" w:line="240" w:lineRule="auto"/>
        <w:ind w:left="945" w:hanging="567"/>
        <w:jc w:val="thaiDistribute"/>
        <w:rPr>
          <w:rFonts w:ascii="Browallia New" w:hAnsi="Browallia New" w:cs="Browallia New"/>
          <w:sz w:val="28"/>
          <w:szCs w:val="28"/>
        </w:rPr>
      </w:pPr>
      <w:r w:rsidRPr="00124D96">
        <w:rPr>
          <w:rFonts w:ascii="Browallia New" w:hAnsi="Browallia New" w:cs="Browallia New"/>
          <w:sz w:val="28"/>
          <w:szCs w:val="28"/>
        </w:rPr>
        <w:tab/>
      </w:r>
      <w:r w:rsidR="0048784B" w:rsidRPr="00124D96">
        <w:rPr>
          <w:rFonts w:ascii="Browallia New" w:hAnsi="Browallia New" w:cs="Browallia New"/>
          <w:sz w:val="28"/>
          <w:szCs w:val="28"/>
          <w:cs/>
          <w:lang w:bidi="th-TH"/>
        </w:rPr>
        <w:t>ดอกเบี้ยรับ รับรู้เป็นรายได้ตามเกณฑ์คงค้างตามระยะเวลา</w:t>
      </w:r>
    </w:p>
    <w:p w14:paraId="5FA000A6" w14:textId="77777777" w:rsidR="0048784B" w:rsidRPr="00124D96" w:rsidRDefault="0048784B" w:rsidP="00F940AC">
      <w:pPr>
        <w:pStyle w:val="block"/>
        <w:tabs>
          <w:tab w:val="left" w:pos="720"/>
        </w:tabs>
        <w:spacing w:after="0" w:line="240" w:lineRule="auto"/>
        <w:ind w:left="720" w:hanging="360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</w:p>
    <w:p w14:paraId="1845BC82" w14:textId="77777777" w:rsidR="0048784B" w:rsidRPr="00124D96" w:rsidRDefault="002C4C80" w:rsidP="00743A40">
      <w:pPr>
        <w:pStyle w:val="block"/>
        <w:numPr>
          <w:ilvl w:val="0"/>
          <w:numId w:val="21"/>
        </w:numPr>
        <w:tabs>
          <w:tab w:val="left" w:pos="900"/>
          <w:tab w:val="left" w:pos="990"/>
        </w:tabs>
        <w:spacing w:after="0" w:line="240" w:lineRule="auto"/>
        <w:ind w:hanging="441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124D96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48784B" w:rsidRPr="00124D96">
        <w:rPr>
          <w:rFonts w:ascii="Browallia New" w:hAnsi="Browallia New" w:cs="Browallia New"/>
          <w:sz w:val="28"/>
          <w:szCs w:val="28"/>
          <w:cs/>
          <w:lang w:bidi="th-TH"/>
        </w:rPr>
        <w:t>ค่าใช้จ่ายในการดำเนินงาน</w:t>
      </w:r>
    </w:p>
    <w:p w14:paraId="465D7B14" w14:textId="77777777" w:rsidR="007E0BC1" w:rsidRPr="00124D96" w:rsidRDefault="007E0BC1" w:rsidP="007E0BC1">
      <w:pPr>
        <w:pStyle w:val="block"/>
        <w:tabs>
          <w:tab w:val="left" w:pos="720"/>
        </w:tabs>
        <w:spacing w:after="0" w:line="240" w:lineRule="auto"/>
        <w:ind w:left="720"/>
        <w:jc w:val="thaiDistribute"/>
        <w:rPr>
          <w:rFonts w:ascii="Browallia New" w:hAnsi="Browallia New" w:cs="Browallia New"/>
          <w:sz w:val="28"/>
          <w:szCs w:val="28"/>
        </w:rPr>
      </w:pPr>
    </w:p>
    <w:p w14:paraId="0B477C6B" w14:textId="77777777" w:rsidR="0048784B" w:rsidRPr="00124D96" w:rsidRDefault="00F940AC" w:rsidP="00DA5949">
      <w:pPr>
        <w:pStyle w:val="block"/>
        <w:tabs>
          <w:tab w:val="left" w:pos="1404"/>
        </w:tabs>
        <w:spacing w:after="0" w:line="240" w:lineRule="auto"/>
        <w:ind w:left="972" w:hanging="11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124D96">
        <w:rPr>
          <w:rFonts w:ascii="Browallia New" w:hAnsi="Browallia New" w:cs="Browallia New"/>
          <w:sz w:val="28"/>
          <w:szCs w:val="28"/>
        </w:rPr>
        <w:tab/>
      </w:r>
      <w:r w:rsidR="0048784B" w:rsidRPr="00124D96">
        <w:rPr>
          <w:rFonts w:ascii="Browallia New" w:hAnsi="Browallia New" w:cs="Browallia New"/>
          <w:sz w:val="28"/>
          <w:szCs w:val="28"/>
          <w:cs/>
          <w:lang w:bidi="th-TH"/>
        </w:rPr>
        <w:t>ค่าใช้จ่ายในการดำเนินงานรับรู้ในกำไรขาดทุนเมื่อมีการใช้บริการหรือเมื่อเกิดรายการ</w:t>
      </w:r>
    </w:p>
    <w:p w14:paraId="1257AA92" w14:textId="77777777" w:rsidR="002205AF" w:rsidRPr="00124D96" w:rsidRDefault="002205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rtl/>
          <w:cs/>
          <w:lang w:val="en-GB" w:bidi="ar-SA"/>
        </w:rPr>
      </w:pPr>
    </w:p>
    <w:p w14:paraId="60B6D221" w14:textId="77777777" w:rsidR="005224A0" w:rsidRPr="00124D96" w:rsidRDefault="002C4C80" w:rsidP="00DA5949">
      <w:pPr>
        <w:pStyle w:val="block"/>
        <w:numPr>
          <w:ilvl w:val="0"/>
          <w:numId w:val="21"/>
        </w:numPr>
        <w:tabs>
          <w:tab w:val="left" w:pos="900"/>
          <w:tab w:val="left" w:pos="990"/>
        </w:tabs>
        <w:spacing w:after="0" w:line="240" w:lineRule="auto"/>
        <w:ind w:hanging="441"/>
        <w:jc w:val="thaiDistribute"/>
        <w:rPr>
          <w:rFonts w:ascii="Browallia New" w:hAnsi="Browallia New" w:cs="Browallia New"/>
          <w:sz w:val="28"/>
          <w:szCs w:val="28"/>
        </w:rPr>
      </w:pPr>
      <w:r w:rsidRPr="00124D96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5224A0" w:rsidRPr="00124D96">
        <w:rPr>
          <w:rFonts w:ascii="Browallia New" w:hAnsi="Browallia New" w:cs="Browallia New"/>
          <w:sz w:val="28"/>
          <w:szCs w:val="28"/>
          <w:cs/>
          <w:lang w:bidi="th-TH"/>
        </w:rPr>
        <w:t>ต้นทุนการกู้ยืม</w:t>
      </w:r>
    </w:p>
    <w:p w14:paraId="60A81C7F" w14:textId="77777777" w:rsidR="005224A0" w:rsidRPr="00124D96" w:rsidRDefault="005224A0" w:rsidP="005224A0">
      <w:pPr>
        <w:pStyle w:val="ListParagraph"/>
        <w:tabs>
          <w:tab w:val="clear" w:pos="907"/>
          <w:tab w:val="left" w:pos="900"/>
          <w:tab w:val="left" w:pos="10260"/>
        </w:tabs>
        <w:spacing w:line="240" w:lineRule="auto"/>
        <w:ind w:left="540" w:right="-338"/>
        <w:jc w:val="both"/>
        <w:rPr>
          <w:rFonts w:ascii="Browallia New" w:hAnsi="Browallia New" w:cs="Browallia New"/>
          <w:sz w:val="28"/>
          <w:szCs w:val="28"/>
        </w:rPr>
      </w:pPr>
    </w:p>
    <w:p w14:paraId="2C5A0C2E" w14:textId="0C3D194C" w:rsidR="005224A0" w:rsidRPr="00124D96" w:rsidRDefault="005224A0" w:rsidP="00DA5949">
      <w:pPr>
        <w:pStyle w:val="block"/>
        <w:tabs>
          <w:tab w:val="left" w:pos="1953"/>
        </w:tabs>
        <w:spacing w:after="0" w:line="240" w:lineRule="auto"/>
        <w:ind w:left="972"/>
        <w:jc w:val="thaiDistribute"/>
        <w:rPr>
          <w:rFonts w:ascii="Browallia New" w:hAnsi="Browallia New" w:cs="Browallia New"/>
          <w:sz w:val="28"/>
          <w:szCs w:val="28"/>
        </w:rPr>
      </w:pPr>
      <w:r w:rsidRPr="00124D96">
        <w:rPr>
          <w:rFonts w:ascii="Browallia New" w:hAnsi="Browallia New" w:cs="Browallia New"/>
          <w:sz w:val="28"/>
          <w:szCs w:val="28"/>
          <w:cs/>
          <w:lang w:bidi="th-TH"/>
        </w:rPr>
        <w:t>ต้นทุนการกู้ยืมที่เกี่ยวข้องโดยตรงกับการได้มา การก่อสร้าง หรือการผลิตของสินทรัพย์ที่เข้าเงื่อนไขเป็นส่วนหนึ่งของราคาทุนของสินทรัพย์นั้น ซึ่งสินทรัพย์ที่เข้าเงื่อนไขจำเป็นต้องใช้ระยะเวลานานในการเตรียมพร้อมเพื่อให้นำสินทรัพย์นั้นมาใช้ได้ตามประสงค์หรือนำไปขาย ต้นทุนการกู้ยืมอื่นรับรู้เป็นค่าใช้จ่ายในระหว่าง</w:t>
      </w:r>
      <w:r w:rsidR="008852BA" w:rsidRPr="00124D96">
        <w:rPr>
          <w:rFonts w:ascii="Browallia New" w:hAnsi="Browallia New" w:cs="Browallia New" w:hint="cs"/>
          <w:sz w:val="28"/>
          <w:szCs w:val="28"/>
          <w:cs/>
          <w:lang w:bidi="th-TH"/>
        </w:rPr>
        <w:t>ง</w:t>
      </w:r>
      <w:r w:rsidRPr="00124D96">
        <w:rPr>
          <w:rFonts w:ascii="Browallia New" w:hAnsi="Browallia New" w:cs="Browallia New"/>
          <w:sz w:val="28"/>
          <w:szCs w:val="28"/>
          <w:cs/>
          <w:lang w:bidi="th-TH"/>
        </w:rPr>
        <w:t>วดเมื่อเกิดรายการและแสดงรายการในต้นทุนทางการเงิน</w:t>
      </w:r>
    </w:p>
    <w:p w14:paraId="15920499" w14:textId="77777777" w:rsidR="00AC03C9" w:rsidRPr="00124D96" w:rsidRDefault="00AC03C9" w:rsidP="00C93593">
      <w:pPr>
        <w:pStyle w:val="block"/>
        <w:tabs>
          <w:tab w:val="left" w:pos="720"/>
        </w:tabs>
        <w:spacing w:after="0" w:line="240" w:lineRule="auto"/>
        <w:ind w:left="720" w:hanging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DC72ACA" w14:textId="77777777" w:rsidR="005224A0" w:rsidRPr="00124D96" w:rsidRDefault="002C4C80" w:rsidP="00DA5949">
      <w:pPr>
        <w:pStyle w:val="block"/>
        <w:numPr>
          <w:ilvl w:val="0"/>
          <w:numId w:val="21"/>
        </w:numPr>
        <w:tabs>
          <w:tab w:val="left" w:pos="900"/>
          <w:tab w:val="left" w:pos="990"/>
        </w:tabs>
        <w:spacing w:after="0" w:line="240" w:lineRule="auto"/>
        <w:ind w:hanging="441"/>
        <w:jc w:val="thaiDistribute"/>
        <w:rPr>
          <w:rFonts w:ascii="Browallia New" w:hAnsi="Browallia New" w:cs="Browallia New"/>
          <w:sz w:val="28"/>
          <w:szCs w:val="28"/>
        </w:rPr>
      </w:pPr>
      <w:r w:rsidRPr="00124D96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5224A0" w:rsidRPr="00124D96">
        <w:rPr>
          <w:rFonts w:ascii="Browallia New" w:hAnsi="Browallia New" w:cs="Browallia New"/>
          <w:sz w:val="28"/>
          <w:szCs w:val="28"/>
          <w:cs/>
          <w:lang w:bidi="th-TH"/>
        </w:rPr>
        <w:t>เงินสดและรายการเทียบเท่าเงินสด</w:t>
      </w:r>
    </w:p>
    <w:p w14:paraId="7CC14C9D" w14:textId="77777777" w:rsidR="005224A0" w:rsidRPr="00124D96" w:rsidRDefault="005224A0" w:rsidP="005224A0">
      <w:pPr>
        <w:pStyle w:val="ListParagraph"/>
        <w:tabs>
          <w:tab w:val="clear" w:pos="907"/>
          <w:tab w:val="left" w:pos="900"/>
          <w:tab w:val="left" w:pos="10260"/>
        </w:tabs>
        <w:spacing w:line="240" w:lineRule="auto"/>
        <w:ind w:left="900" w:right="-338"/>
        <w:jc w:val="both"/>
        <w:rPr>
          <w:rFonts w:ascii="Browallia New" w:hAnsi="Browallia New" w:cs="Browallia New"/>
          <w:sz w:val="28"/>
          <w:szCs w:val="28"/>
        </w:rPr>
      </w:pPr>
    </w:p>
    <w:p w14:paraId="1EA51CF2" w14:textId="0560FA7B" w:rsidR="005224A0" w:rsidRPr="00124D96" w:rsidRDefault="005224A0" w:rsidP="00DA5949">
      <w:pPr>
        <w:pStyle w:val="block"/>
        <w:tabs>
          <w:tab w:val="left" w:pos="1872"/>
        </w:tabs>
        <w:spacing w:after="0" w:line="240" w:lineRule="auto"/>
        <w:ind w:left="981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124D96">
        <w:rPr>
          <w:rFonts w:ascii="Browallia New" w:hAnsi="Browallia New" w:cs="Browallia New"/>
          <w:sz w:val="28"/>
          <w:szCs w:val="28"/>
          <w:cs/>
          <w:lang w:bidi="th-TH"/>
        </w:rPr>
        <w:t>เงินสดและรายการเทียบเท่าเงินสด ประกอบด้วย เงินสดในมือและเงินฝากธนาคารทุกประเภทที่มีสภาพ</w:t>
      </w:r>
      <w:r w:rsidR="00124D96" w:rsidRPr="00124D96">
        <w:rPr>
          <w:rFonts w:ascii="Browallia New" w:hAnsi="Browallia New" w:cs="Browallia New"/>
          <w:sz w:val="28"/>
          <w:szCs w:val="28"/>
          <w:lang w:bidi="th-TH"/>
        </w:rPr>
        <w:t xml:space="preserve">       </w:t>
      </w:r>
      <w:r w:rsidRPr="00124D96">
        <w:rPr>
          <w:rFonts w:ascii="Browallia New" w:hAnsi="Browallia New" w:cs="Browallia New"/>
          <w:sz w:val="28"/>
          <w:szCs w:val="28"/>
          <w:cs/>
          <w:lang w:bidi="th-TH"/>
        </w:rPr>
        <w:t xml:space="preserve">คล่องสูง </w:t>
      </w:r>
      <w:r w:rsidRPr="00124D96">
        <w:rPr>
          <w:rFonts w:ascii="Browallia New" w:hAnsi="Browallia New" w:cs="Browallia New"/>
          <w:sz w:val="28"/>
          <w:szCs w:val="28"/>
          <w:rtl/>
          <w:cs/>
          <w:lang w:bidi="th-TH"/>
        </w:rPr>
        <w:t>(ซึ่งไม่ได้ใช้เป็นหลักประกัน) และพร้อมที่จะเปลี่ยนเป็นเงินสดที่แน่นอน ซึ่งมีความเสี่ยงในการเปลี่ยนแปลงมูลค่าน้อย</w:t>
      </w:r>
    </w:p>
    <w:p w14:paraId="3F5437C5" w14:textId="77777777" w:rsidR="005224A0" w:rsidRPr="00124D96" w:rsidRDefault="005224A0" w:rsidP="00DA5949">
      <w:pPr>
        <w:pStyle w:val="block"/>
        <w:tabs>
          <w:tab w:val="left" w:pos="1872"/>
        </w:tabs>
        <w:spacing w:after="0" w:line="240" w:lineRule="auto"/>
        <w:ind w:left="981"/>
        <w:jc w:val="thaiDistribute"/>
        <w:rPr>
          <w:rFonts w:ascii="Browallia New" w:hAnsi="Browallia New" w:cs="Browallia New"/>
          <w:sz w:val="28"/>
          <w:szCs w:val="28"/>
        </w:rPr>
      </w:pPr>
    </w:p>
    <w:p w14:paraId="10CBE707" w14:textId="66538328" w:rsidR="0004010C" w:rsidRDefault="005224A0" w:rsidP="00DA5949">
      <w:pPr>
        <w:pStyle w:val="block"/>
        <w:tabs>
          <w:tab w:val="left" w:pos="1872"/>
        </w:tabs>
        <w:spacing w:after="0" w:line="240" w:lineRule="auto"/>
        <w:ind w:left="981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124D96">
        <w:rPr>
          <w:rFonts w:ascii="Browallia New" w:hAnsi="Browallia New" w:cs="Browallia New"/>
          <w:sz w:val="28"/>
          <w:szCs w:val="28"/>
          <w:cs/>
          <w:lang w:bidi="th-TH"/>
        </w:rPr>
        <w:t>เงินฝากธนาคารที่</w:t>
      </w:r>
      <w:r w:rsidR="00530FF3" w:rsidRPr="00124D96">
        <w:rPr>
          <w:rFonts w:ascii="Browallia New" w:hAnsi="Browallia New" w:cs="Browallia New" w:hint="cs"/>
          <w:sz w:val="28"/>
          <w:szCs w:val="28"/>
          <w:cs/>
          <w:lang w:bidi="th-TH"/>
        </w:rPr>
        <w:t>มีข้อจำกัด</w:t>
      </w:r>
      <w:r w:rsidR="00530FF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ในการใช้ </w:t>
      </w:r>
      <w:r w:rsidRPr="006461EA">
        <w:rPr>
          <w:rFonts w:ascii="Browallia New" w:hAnsi="Browallia New" w:cs="Browallia New"/>
          <w:sz w:val="28"/>
          <w:szCs w:val="28"/>
          <w:cs/>
          <w:lang w:bidi="th-TH"/>
        </w:rPr>
        <w:t>แสดงไว้ภายใต้สินทรัพย์ไม่หมุนเวียนในงบแสดงฐานะการเงิน</w:t>
      </w:r>
    </w:p>
    <w:p w14:paraId="2CDB7777" w14:textId="52CF9CC9" w:rsidR="00A26C88" w:rsidRDefault="00A26C88" w:rsidP="00DA5949">
      <w:pPr>
        <w:pStyle w:val="block"/>
        <w:tabs>
          <w:tab w:val="left" w:pos="1872"/>
        </w:tabs>
        <w:spacing w:after="0" w:line="240" w:lineRule="auto"/>
        <w:ind w:left="981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1BEBF76" w14:textId="0DC3CFB0" w:rsidR="00124D96" w:rsidRDefault="00124D96" w:rsidP="00DA5949">
      <w:pPr>
        <w:pStyle w:val="block"/>
        <w:tabs>
          <w:tab w:val="left" w:pos="1872"/>
        </w:tabs>
        <w:spacing w:after="0" w:line="240" w:lineRule="auto"/>
        <w:ind w:left="981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C0340CC" w14:textId="13D9A2E3" w:rsidR="00124D96" w:rsidRDefault="00124D96" w:rsidP="00DA5949">
      <w:pPr>
        <w:pStyle w:val="block"/>
        <w:tabs>
          <w:tab w:val="left" w:pos="1872"/>
        </w:tabs>
        <w:spacing w:after="0" w:line="240" w:lineRule="auto"/>
        <w:ind w:left="981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F4A8A9A" w14:textId="09B3E8E6" w:rsidR="00124D96" w:rsidRDefault="00124D96" w:rsidP="00DA5949">
      <w:pPr>
        <w:pStyle w:val="block"/>
        <w:tabs>
          <w:tab w:val="left" w:pos="1872"/>
        </w:tabs>
        <w:spacing w:after="0" w:line="240" w:lineRule="auto"/>
        <w:ind w:left="981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5FA86CF" w14:textId="0712A971" w:rsidR="00124D96" w:rsidRDefault="00124D96" w:rsidP="00DA5949">
      <w:pPr>
        <w:pStyle w:val="block"/>
        <w:tabs>
          <w:tab w:val="left" w:pos="1872"/>
        </w:tabs>
        <w:spacing w:after="0" w:line="240" w:lineRule="auto"/>
        <w:ind w:left="981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96AABB1" w14:textId="77777777" w:rsidR="00F44D04" w:rsidRPr="00124D96" w:rsidRDefault="002C4C80" w:rsidP="00124D96">
      <w:pPr>
        <w:pStyle w:val="block"/>
        <w:numPr>
          <w:ilvl w:val="0"/>
          <w:numId w:val="21"/>
        </w:numPr>
        <w:tabs>
          <w:tab w:val="left" w:pos="900"/>
          <w:tab w:val="left" w:pos="990"/>
        </w:tabs>
        <w:spacing w:after="0" w:line="240" w:lineRule="auto"/>
        <w:ind w:hanging="441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124D96">
        <w:rPr>
          <w:rFonts w:ascii="Browallia New" w:hAnsi="Browallia New" w:cs="Browallia New"/>
          <w:sz w:val="28"/>
          <w:szCs w:val="28"/>
          <w:lang w:bidi="th-TH"/>
        </w:rPr>
        <w:lastRenderedPageBreak/>
        <w:t xml:space="preserve"> </w:t>
      </w:r>
      <w:r w:rsidR="00F44D04" w:rsidRPr="00124D96">
        <w:rPr>
          <w:rFonts w:ascii="Browallia New" w:hAnsi="Browallia New" w:cs="Browallia New"/>
          <w:sz w:val="28"/>
          <w:szCs w:val="28"/>
          <w:cs/>
          <w:lang w:bidi="th-TH"/>
        </w:rPr>
        <w:t>ลูกหนี้การค้า</w:t>
      </w:r>
    </w:p>
    <w:p w14:paraId="0C498F54" w14:textId="77777777" w:rsidR="00E274DB" w:rsidRPr="00CF68CD" w:rsidRDefault="00E274DB" w:rsidP="00124D96">
      <w:pPr>
        <w:pStyle w:val="block"/>
        <w:tabs>
          <w:tab w:val="left" w:pos="720"/>
        </w:tabs>
        <w:spacing w:after="0" w:line="240" w:lineRule="auto"/>
        <w:ind w:left="720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0887A2B0" w14:textId="77777777" w:rsidR="00124D96" w:rsidRDefault="00CE7D41" w:rsidP="00124D96">
      <w:pPr>
        <w:pStyle w:val="block"/>
        <w:tabs>
          <w:tab w:val="left" w:pos="1341"/>
        </w:tabs>
        <w:spacing w:after="0" w:line="240" w:lineRule="auto"/>
        <w:ind w:left="963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124D96">
        <w:rPr>
          <w:rFonts w:ascii="Browallia New" w:hAnsi="Browallia New" w:cs="Browallia New"/>
          <w:sz w:val="28"/>
          <w:szCs w:val="28"/>
          <w:cs/>
          <w:lang w:bidi="th-TH"/>
        </w:rPr>
        <w:t>ลูกหนี้รับรู้เมื่อกลุ่มบริษัทมีสิทธิที่ได้รับจำนวนเงินของสิ่งตอบแทนตามสัญญาโดยไม่เงื่อนไข หากกลุ่มบริษัทรับรู้รายได้ก่อนที่จะมีสิทธิได้รับจำนวนเงินของสิ่งตอบแทน จำนวนสิ่งตอบแทนนั้นจะรับรู้เป็นสินทรัพย์ที่เกิดจากสัญญา</w:t>
      </w:r>
    </w:p>
    <w:p w14:paraId="4FA898B1" w14:textId="5643F7D6" w:rsidR="00CE7D41" w:rsidRPr="00CF68CD" w:rsidRDefault="00CE7D41" w:rsidP="00124D96">
      <w:pPr>
        <w:pStyle w:val="block"/>
        <w:tabs>
          <w:tab w:val="left" w:pos="1341"/>
        </w:tabs>
        <w:spacing w:after="0" w:line="240" w:lineRule="auto"/>
        <w:ind w:left="963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  <w:r w:rsidRPr="00124D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7D0C3DE3" w14:textId="7E239109" w:rsidR="00F44D04" w:rsidRPr="00124D96" w:rsidRDefault="00CE7D41" w:rsidP="00124D96">
      <w:pPr>
        <w:pStyle w:val="block"/>
        <w:tabs>
          <w:tab w:val="left" w:pos="1341"/>
        </w:tabs>
        <w:spacing w:after="0" w:line="240" w:lineRule="auto"/>
        <w:ind w:left="963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124D96">
        <w:rPr>
          <w:rFonts w:ascii="Browallia New" w:hAnsi="Browallia New" w:cs="Browallia New"/>
          <w:sz w:val="28"/>
          <w:szCs w:val="28"/>
          <w:cs/>
          <w:lang w:bidi="th-TH"/>
        </w:rPr>
        <w:t>ลูกหนี้การค้า แสดงมูลค่าตามจำนวนมูลค่าสุทธิที่จะได้รับ กลุ่มบริษัทบันทึกค่าเผื่อหนี้สงสัยจะสูญที่อาจเกิดขึ้นจากการเก็บเงินลูกหนี้ไม่ได้ ค่าเผื่อหนี้สงสัยจะสูญตั้งขึ้นโดยพิจารณาจากประสบการณ์ในการเก็บหนี้และความสามารถในการชำระหนี้ของลูกหนี้ ณ วันสิ้นปี</w:t>
      </w:r>
    </w:p>
    <w:p w14:paraId="5F2E23E1" w14:textId="77777777" w:rsidR="00884B89" w:rsidRPr="00CF68CD" w:rsidRDefault="00884B89" w:rsidP="00124D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4"/>
          <w:szCs w:val="24"/>
          <w:cs/>
          <w:lang w:val="en-GB"/>
        </w:rPr>
      </w:pPr>
    </w:p>
    <w:p w14:paraId="7C82B76F" w14:textId="23B5870D" w:rsidR="00FA74B0" w:rsidRPr="00124D96" w:rsidRDefault="00FA74B0" w:rsidP="00124D96">
      <w:pPr>
        <w:pStyle w:val="block"/>
        <w:numPr>
          <w:ilvl w:val="0"/>
          <w:numId w:val="21"/>
        </w:numPr>
        <w:tabs>
          <w:tab w:val="left" w:pos="1530"/>
        </w:tabs>
        <w:spacing w:after="0" w:line="240" w:lineRule="auto"/>
        <w:ind w:left="972" w:hanging="513"/>
        <w:jc w:val="thaiDistribute"/>
        <w:rPr>
          <w:rFonts w:ascii="Browallia New" w:hAnsi="Browallia New" w:cs="Browallia New"/>
          <w:sz w:val="28"/>
          <w:szCs w:val="28"/>
        </w:rPr>
      </w:pPr>
      <w:r w:rsidRPr="00124D96">
        <w:rPr>
          <w:rFonts w:ascii="Browallia New" w:hAnsi="Browallia New" w:cs="Browallia New"/>
          <w:sz w:val="28"/>
          <w:szCs w:val="28"/>
          <w:cs/>
          <w:lang w:bidi="th-TH"/>
        </w:rPr>
        <w:t>สินค้าคงเหลือ</w:t>
      </w:r>
    </w:p>
    <w:p w14:paraId="3DC40DA4" w14:textId="77777777" w:rsidR="00FA74B0" w:rsidRPr="00CF68CD" w:rsidRDefault="00FA74B0" w:rsidP="00124D96">
      <w:pPr>
        <w:tabs>
          <w:tab w:val="clear" w:pos="907"/>
          <w:tab w:val="left" w:pos="540"/>
        </w:tabs>
        <w:spacing w:line="240" w:lineRule="auto"/>
        <w:ind w:left="900"/>
        <w:jc w:val="thaiDistribute"/>
        <w:rPr>
          <w:rFonts w:ascii="Browallia New" w:hAnsi="Browallia New" w:cs="Browallia New"/>
          <w:sz w:val="24"/>
          <w:szCs w:val="24"/>
        </w:rPr>
      </w:pPr>
    </w:p>
    <w:p w14:paraId="254C3135" w14:textId="77777777" w:rsidR="00FA74B0" w:rsidRPr="00124D96" w:rsidRDefault="00FA74B0" w:rsidP="00124D96">
      <w:pPr>
        <w:pStyle w:val="block"/>
        <w:spacing w:after="0" w:line="240" w:lineRule="auto"/>
        <w:ind w:left="981"/>
        <w:jc w:val="thaiDistribute"/>
        <w:rPr>
          <w:rFonts w:ascii="Browallia New" w:hAnsi="Browallia New" w:cs="Browallia New"/>
          <w:sz w:val="28"/>
          <w:szCs w:val="28"/>
        </w:rPr>
      </w:pPr>
      <w:r w:rsidRPr="00124D96">
        <w:rPr>
          <w:rFonts w:ascii="Browallia New" w:hAnsi="Browallia New" w:cs="Browallia New"/>
          <w:sz w:val="28"/>
          <w:szCs w:val="28"/>
          <w:cs/>
          <w:lang w:bidi="th-TH"/>
        </w:rPr>
        <w:t>สินค้าคงเหลือได้แก่ วัตถุดิบ วัสดุและสินค้าสำเร็จรูป แสดงในราคาทุนหรือมูลค่าสุทธิที่คาดว่าจะได้รับแล้ว</w:t>
      </w:r>
      <w:r w:rsidR="002C4C80" w:rsidRPr="00124D96">
        <w:rPr>
          <w:rFonts w:ascii="Browallia New" w:hAnsi="Browallia New" w:cs="Browallia New"/>
          <w:sz w:val="28"/>
          <w:szCs w:val="28"/>
          <w:lang w:bidi="th-TH"/>
        </w:rPr>
        <w:t xml:space="preserve">          </w:t>
      </w:r>
      <w:r w:rsidRPr="00124D96">
        <w:rPr>
          <w:rFonts w:ascii="Browallia New" w:hAnsi="Browallia New" w:cs="Browallia New"/>
          <w:sz w:val="28"/>
          <w:szCs w:val="28"/>
          <w:cs/>
          <w:lang w:bidi="th-TH"/>
        </w:rPr>
        <w:t>แต่ราคาใดจะต่ำกว่า</w:t>
      </w:r>
    </w:p>
    <w:p w14:paraId="770895EB" w14:textId="77777777" w:rsidR="00C448B4" w:rsidRPr="00CF68CD" w:rsidRDefault="00C448B4" w:rsidP="00124D96">
      <w:pPr>
        <w:pStyle w:val="block"/>
        <w:spacing w:after="0" w:line="240" w:lineRule="auto"/>
        <w:ind w:left="981"/>
        <w:jc w:val="thaiDistribute"/>
        <w:rPr>
          <w:rFonts w:ascii="Browallia New" w:hAnsi="Browallia New" w:cs="Browallia New"/>
          <w:sz w:val="24"/>
          <w:szCs w:val="24"/>
        </w:rPr>
      </w:pPr>
    </w:p>
    <w:p w14:paraId="1F6C4625" w14:textId="4162D83E" w:rsidR="00FA74B0" w:rsidRPr="00124D96" w:rsidRDefault="00FA74B0" w:rsidP="00124D96">
      <w:pPr>
        <w:pStyle w:val="block"/>
        <w:spacing w:after="0" w:line="240" w:lineRule="auto"/>
        <w:ind w:left="981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124D96">
        <w:rPr>
          <w:rFonts w:ascii="Browallia New" w:hAnsi="Browallia New" w:cs="Browallia New"/>
          <w:sz w:val="28"/>
          <w:szCs w:val="28"/>
          <w:cs/>
          <w:lang w:bidi="th-TH"/>
        </w:rPr>
        <w:t xml:space="preserve">ต้นทุนสินค้าคงเหลือ คำนวณโดยใช้วิธีเข้าก่อน - ออกก่อน ต้นทุนสินค้าประกอบด้วยต้นทุนที่ซื้อ ต้นทุนในการดัดแปลง หรือต้นทุนอื่นเพื่อให้สินค้าอยู่ในสถานที่ และสภาพปัจจุบัน ในกรณีของสินค้าสำเร็จรูป และสินค้าระหว่างผลิตที่ผลิตเอง ต้นทุนสินค้าได้รวมการปันส่วนของค่าใช้จ่ายในการผลิตอย่างเหมาะสม </w:t>
      </w:r>
      <w:r w:rsidR="00DA5949" w:rsidRPr="00124D96">
        <w:rPr>
          <w:rFonts w:ascii="Browallia New" w:hAnsi="Browallia New" w:cs="Browallia New"/>
          <w:sz w:val="28"/>
          <w:szCs w:val="28"/>
          <w:lang w:bidi="th-TH"/>
        </w:rPr>
        <w:t xml:space="preserve">             </w:t>
      </w:r>
      <w:r w:rsidRPr="00124D96">
        <w:rPr>
          <w:rFonts w:ascii="Browallia New" w:hAnsi="Browallia New" w:cs="Browallia New"/>
          <w:sz w:val="28"/>
          <w:szCs w:val="28"/>
          <w:cs/>
          <w:lang w:bidi="th-TH"/>
        </w:rPr>
        <w:t>โดยคำนึงถึงระดับกำลังการผลิตตามปกติ</w:t>
      </w:r>
    </w:p>
    <w:p w14:paraId="080E97F2" w14:textId="77777777" w:rsidR="00395906" w:rsidRPr="00CF68CD" w:rsidRDefault="00395906" w:rsidP="00124D96">
      <w:pPr>
        <w:pStyle w:val="block"/>
        <w:spacing w:after="0" w:line="240" w:lineRule="auto"/>
        <w:ind w:left="981"/>
        <w:jc w:val="thaiDistribute"/>
        <w:rPr>
          <w:rFonts w:ascii="Browallia New" w:hAnsi="Browallia New" w:cs="Browallia New"/>
          <w:sz w:val="24"/>
          <w:szCs w:val="24"/>
          <w:rtl/>
          <w:cs/>
        </w:rPr>
      </w:pPr>
    </w:p>
    <w:p w14:paraId="7C50BE0E" w14:textId="77777777" w:rsidR="00FA74B0" w:rsidRPr="00124D96" w:rsidRDefault="00FA74B0" w:rsidP="00124D96">
      <w:pPr>
        <w:pStyle w:val="block"/>
        <w:spacing w:after="0" w:line="240" w:lineRule="auto"/>
        <w:ind w:left="981"/>
        <w:jc w:val="thaiDistribute"/>
        <w:rPr>
          <w:rFonts w:ascii="Browallia New" w:hAnsi="Browallia New" w:cs="Browallia New"/>
          <w:sz w:val="28"/>
          <w:szCs w:val="28"/>
        </w:rPr>
      </w:pPr>
      <w:r w:rsidRPr="00124D96">
        <w:rPr>
          <w:rFonts w:ascii="Browallia New" w:hAnsi="Browallia New" w:cs="Browallia New"/>
          <w:sz w:val="28"/>
          <w:szCs w:val="28"/>
          <w:cs/>
          <w:lang w:bidi="th-TH"/>
        </w:rPr>
        <w:t>มูลค่าสุทธิที่คาดว่าจะได้รับ ประเมินจากราคาที่จะขายได้จากการดำเนินธุรกิจปกติ หักด้วยค่าใช้จ่ายที่จำเป็นในการผลิตต่อและขาย</w:t>
      </w:r>
    </w:p>
    <w:p w14:paraId="4098267B" w14:textId="77777777" w:rsidR="00FA74B0" w:rsidRPr="00CF68CD" w:rsidRDefault="00FA74B0" w:rsidP="00124D96">
      <w:pPr>
        <w:pStyle w:val="block"/>
        <w:spacing w:after="0" w:line="240" w:lineRule="auto"/>
        <w:ind w:left="936"/>
        <w:jc w:val="thaiDistribute"/>
        <w:rPr>
          <w:rFonts w:ascii="Browallia New" w:hAnsi="Browallia New" w:cs="Browallia New"/>
          <w:sz w:val="24"/>
          <w:szCs w:val="24"/>
        </w:rPr>
      </w:pPr>
    </w:p>
    <w:p w14:paraId="00FF555B" w14:textId="672FAA5D" w:rsidR="00C85F3E" w:rsidRPr="00124D96" w:rsidRDefault="00FA74B0" w:rsidP="00124D96">
      <w:pPr>
        <w:pStyle w:val="block"/>
        <w:spacing w:after="0" w:line="240" w:lineRule="auto"/>
        <w:ind w:left="981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124D96">
        <w:rPr>
          <w:rFonts w:ascii="Browallia New" w:hAnsi="Browallia New" w:cs="Browallia New"/>
          <w:sz w:val="28"/>
          <w:szCs w:val="28"/>
          <w:cs/>
          <w:lang w:bidi="th-TH"/>
        </w:rPr>
        <w:t>ค่าเผื่อผลขาดทุนจากมูลค่าสินค้าลดลงจะถูกบันทึกสำหรับสินค้าเสื่อมคุณภาพ เสียหาย ล้าสมัยและค้างนาน</w:t>
      </w:r>
    </w:p>
    <w:p w14:paraId="2AA7AFBE" w14:textId="77777777" w:rsidR="009D5465" w:rsidRPr="00CF68CD" w:rsidRDefault="009D5465" w:rsidP="00124D96">
      <w:pPr>
        <w:pStyle w:val="block"/>
        <w:spacing w:after="0" w:line="240" w:lineRule="auto"/>
        <w:ind w:left="936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5E7A2566" w14:textId="5520EA1D" w:rsidR="001E26E2" w:rsidRPr="00124D96" w:rsidRDefault="001E26E2" w:rsidP="00124D96">
      <w:pPr>
        <w:pStyle w:val="block"/>
        <w:numPr>
          <w:ilvl w:val="0"/>
          <w:numId w:val="21"/>
        </w:numPr>
        <w:tabs>
          <w:tab w:val="left" w:pos="1530"/>
        </w:tabs>
        <w:spacing w:after="0" w:line="240" w:lineRule="auto"/>
        <w:ind w:left="981" w:hanging="513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124D96">
        <w:rPr>
          <w:rFonts w:ascii="Browallia New" w:hAnsi="Browallia New" w:cs="Browallia New"/>
          <w:sz w:val="28"/>
          <w:szCs w:val="28"/>
          <w:cs/>
          <w:lang w:bidi="th-TH"/>
        </w:rPr>
        <w:t>เงินลงทุน</w:t>
      </w:r>
    </w:p>
    <w:p w14:paraId="0EF9B3BE" w14:textId="77777777" w:rsidR="001E26E2" w:rsidRPr="00CF68CD" w:rsidRDefault="001E26E2" w:rsidP="00124D96">
      <w:pPr>
        <w:pStyle w:val="ListParagraph"/>
        <w:tabs>
          <w:tab w:val="clear" w:pos="907"/>
          <w:tab w:val="left" w:pos="900"/>
          <w:tab w:val="left" w:pos="10260"/>
        </w:tabs>
        <w:spacing w:line="240" w:lineRule="auto"/>
        <w:ind w:left="900" w:right="-338"/>
        <w:jc w:val="both"/>
        <w:rPr>
          <w:rFonts w:ascii="Browallia New" w:hAnsi="Browallia New" w:cs="Browallia New"/>
          <w:sz w:val="24"/>
          <w:szCs w:val="24"/>
        </w:rPr>
      </w:pPr>
    </w:p>
    <w:p w14:paraId="1C713E5E" w14:textId="0FE312E4" w:rsidR="00D75ABF" w:rsidRPr="00124D96" w:rsidRDefault="00D75ABF" w:rsidP="00124D96">
      <w:pPr>
        <w:tabs>
          <w:tab w:val="clear" w:pos="454"/>
          <w:tab w:val="clear" w:pos="680"/>
          <w:tab w:val="clear" w:pos="907"/>
          <w:tab w:val="left" w:pos="1530"/>
        </w:tabs>
        <w:spacing w:line="240" w:lineRule="auto"/>
        <w:ind w:left="981"/>
        <w:jc w:val="both"/>
        <w:rPr>
          <w:rFonts w:ascii="Browallia New" w:hAnsi="Browallia New" w:cs="Browallia New"/>
          <w:i/>
          <w:iCs/>
          <w:sz w:val="28"/>
          <w:szCs w:val="28"/>
          <w:cs/>
        </w:rPr>
      </w:pPr>
      <w:r w:rsidRPr="00124D96">
        <w:rPr>
          <w:rFonts w:ascii="Browallia New" w:hAnsi="Browallia New" w:cs="Browallia New"/>
          <w:i/>
          <w:iCs/>
          <w:sz w:val="28"/>
          <w:szCs w:val="28"/>
          <w:cs/>
        </w:rPr>
        <w:t>เงินลงทุนในบริษัทย่อย</w:t>
      </w:r>
      <w:r w:rsidR="002067EE" w:rsidRPr="00124D96">
        <w:rPr>
          <w:rFonts w:ascii="Browallia New" w:hAnsi="Browallia New" w:cs="Browallia New"/>
          <w:i/>
          <w:iCs/>
          <w:sz w:val="28"/>
          <w:szCs w:val="28"/>
        </w:rPr>
        <w:t xml:space="preserve"> </w:t>
      </w:r>
      <w:r w:rsidRPr="00124D96">
        <w:rPr>
          <w:rFonts w:ascii="Browallia New" w:hAnsi="Browallia New" w:cs="Browallia New"/>
          <w:i/>
          <w:iCs/>
          <w:sz w:val="28"/>
          <w:szCs w:val="28"/>
          <w:cs/>
        </w:rPr>
        <w:t>บริษัทร่ว</w:t>
      </w:r>
      <w:r w:rsidR="001E2F89" w:rsidRPr="00124D96">
        <w:rPr>
          <w:rFonts w:ascii="Browallia New" w:hAnsi="Browallia New" w:cs="Browallia New" w:hint="cs"/>
          <w:i/>
          <w:iCs/>
          <w:sz w:val="28"/>
          <w:szCs w:val="28"/>
          <w:cs/>
        </w:rPr>
        <w:t>มและ</w:t>
      </w:r>
      <w:r w:rsidR="00BC12DC" w:rsidRPr="00124D96">
        <w:rPr>
          <w:rFonts w:ascii="Browallia New" w:hAnsi="Browallia New" w:cs="Browallia New" w:hint="cs"/>
          <w:i/>
          <w:iCs/>
          <w:sz w:val="28"/>
          <w:szCs w:val="28"/>
          <w:cs/>
        </w:rPr>
        <w:t>กิจการร่วมค้า</w:t>
      </w:r>
    </w:p>
    <w:p w14:paraId="3F72546C" w14:textId="4C54BB52" w:rsidR="00D75ABF" w:rsidRPr="00124D96" w:rsidRDefault="00D75ABF" w:rsidP="00124D96">
      <w:pPr>
        <w:tabs>
          <w:tab w:val="clear" w:pos="907"/>
          <w:tab w:val="left" w:pos="540"/>
          <w:tab w:val="left" w:pos="1530"/>
        </w:tabs>
        <w:spacing w:line="240" w:lineRule="auto"/>
        <w:ind w:left="981"/>
        <w:jc w:val="thaiDistribute"/>
        <w:rPr>
          <w:rFonts w:ascii="Browallia New" w:hAnsi="Browallia New" w:cs="Browallia New"/>
          <w:sz w:val="28"/>
          <w:szCs w:val="28"/>
        </w:rPr>
      </w:pPr>
      <w:r w:rsidRPr="00124D96">
        <w:rPr>
          <w:rFonts w:ascii="Browallia New" w:hAnsi="Browallia New" w:cs="Browallia New"/>
          <w:sz w:val="28"/>
          <w:szCs w:val="28"/>
          <w:cs/>
        </w:rPr>
        <w:t>เงินลงทุนในบริษัทย่อย</w:t>
      </w:r>
      <w:r w:rsidR="004F0BCB" w:rsidRPr="00124D96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124D96">
        <w:rPr>
          <w:rFonts w:ascii="Browallia New" w:hAnsi="Browallia New" w:cs="Browallia New"/>
          <w:sz w:val="28"/>
          <w:szCs w:val="28"/>
          <w:cs/>
        </w:rPr>
        <w:t>บริษัทร่วม</w:t>
      </w:r>
      <w:r w:rsidR="00955856" w:rsidRPr="00124D96">
        <w:rPr>
          <w:rFonts w:ascii="Browallia New" w:hAnsi="Browallia New" w:cs="Browallia New" w:hint="cs"/>
          <w:sz w:val="28"/>
          <w:szCs w:val="28"/>
          <w:cs/>
        </w:rPr>
        <w:t>และ</w:t>
      </w:r>
      <w:r w:rsidR="00BC12DC" w:rsidRPr="00124D96">
        <w:rPr>
          <w:rFonts w:ascii="Browallia New" w:hAnsi="Browallia New" w:cs="Browallia New" w:hint="cs"/>
          <w:sz w:val="28"/>
          <w:szCs w:val="28"/>
          <w:cs/>
        </w:rPr>
        <w:t>กิจการร่วมค้า</w:t>
      </w:r>
      <w:r w:rsidRPr="00124D96">
        <w:rPr>
          <w:rFonts w:ascii="Browallia New" w:hAnsi="Browallia New" w:cs="Browallia New"/>
          <w:sz w:val="28"/>
          <w:szCs w:val="28"/>
          <w:cs/>
        </w:rPr>
        <w:t>ในงบการเงินเฉพาะของบริษัท บันทึกบัญชีโดยใช้วิธี</w:t>
      </w:r>
      <w:r w:rsidR="00CF68CD">
        <w:rPr>
          <w:rFonts w:ascii="Browallia New" w:hAnsi="Browallia New" w:cs="Browallia New"/>
          <w:sz w:val="28"/>
          <w:szCs w:val="28"/>
        </w:rPr>
        <w:t xml:space="preserve">  </w:t>
      </w:r>
      <w:r w:rsidRPr="00124D96">
        <w:rPr>
          <w:rFonts w:ascii="Browallia New" w:hAnsi="Browallia New" w:cs="Browallia New"/>
          <w:sz w:val="28"/>
          <w:szCs w:val="28"/>
          <w:cs/>
        </w:rPr>
        <w:t>ราคาทุน หักค่าเผื่อการด้อยค่า เงินลงทุนในบริษัทร่วม</w:t>
      </w:r>
      <w:r w:rsidR="004F0BCB" w:rsidRPr="00124D96">
        <w:rPr>
          <w:rFonts w:ascii="Browallia New" w:hAnsi="Browallia New" w:cs="Browallia New" w:hint="cs"/>
          <w:sz w:val="28"/>
          <w:szCs w:val="28"/>
          <w:cs/>
        </w:rPr>
        <w:t>และ</w:t>
      </w:r>
      <w:r w:rsidR="00BC12DC" w:rsidRPr="00124D96">
        <w:rPr>
          <w:rFonts w:ascii="Browallia New" w:hAnsi="Browallia New" w:cs="Browallia New" w:hint="cs"/>
          <w:sz w:val="28"/>
          <w:szCs w:val="28"/>
          <w:cs/>
        </w:rPr>
        <w:t>กิจการร่วมค้า</w:t>
      </w:r>
      <w:r w:rsidRPr="00124D96">
        <w:rPr>
          <w:rFonts w:ascii="Browallia New" w:hAnsi="Browallia New" w:cs="Browallia New"/>
          <w:sz w:val="28"/>
          <w:szCs w:val="28"/>
          <w:cs/>
        </w:rPr>
        <w:t>ในงบการเงินรวมบันทึกบัญชีตามวิธีส่วนได้เสีย</w:t>
      </w:r>
    </w:p>
    <w:p w14:paraId="201D7686" w14:textId="77777777" w:rsidR="00D75ABF" w:rsidRPr="00CF68CD" w:rsidRDefault="00D75ABF" w:rsidP="00124D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line="240" w:lineRule="auto"/>
        <w:ind w:left="981"/>
        <w:rPr>
          <w:rFonts w:ascii="Browallia New" w:hAnsi="Browallia New" w:cs="Browallia New"/>
          <w:i/>
          <w:iCs/>
          <w:sz w:val="24"/>
          <w:szCs w:val="24"/>
          <w:cs/>
        </w:rPr>
      </w:pPr>
    </w:p>
    <w:p w14:paraId="2558AA81" w14:textId="77777777" w:rsidR="00D75ABF" w:rsidRPr="00124D96" w:rsidRDefault="00D75ABF" w:rsidP="00124D96">
      <w:pPr>
        <w:tabs>
          <w:tab w:val="clear" w:pos="454"/>
          <w:tab w:val="clear" w:pos="680"/>
          <w:tab w:val="clear" w:pos="907"/>
          <w:tab w:val="left" w:pos="1530"/>
        </w:tabs>
        <w:spacing w:line="240" w:lineRule="auto"/>
        <w:ind w:left="981"/>
        <w:jc w:val="both"/>
        <w:rPr>
          <w:rFonts w:ascii="Browallia New" w:hAnsi="Browallia New" w:cs="Browallia New"/>
          <w:i/>
          <w:iCs/>
          <w:sz w:val="28"/>
          <w:szCs w:val="28"/>
        </w:rPr>
      </w:pPr>
      <w:r w:rsidRPr="00124D96">
        <w:rPr>
          <w:rFonts w:ascii="Browallia New" w:hAnsi="Browallia New" w:cs="Browallia New"/>
          <w:i/>
          <w:iCs/>
          <w:sz w:val="28"/>
          <w:szCs w:val="28"/>
          <w:cs/>
        </w:rPr>
        <w:t>การร่วมการงาน</w:t>
      </w:r>
    </w:p>
    <w:p w14:paraId="5591D6B4" w14:textId="146690A4" w:rsidR="00D75ABF" w:rsidRPr="006461EA" w:rsidRDefault="00D75ABF" w:rsidP="00124D96">
      <w:pPr>
        <w:tabs>
          <w:tab w:val="clear" w:pos="907"/>
          <w:tab w:val="left" w:pos="540"/>
          <w:tab w:val="left" w:pos="1530"/>
        </w:tabs>
        <w:spacing w:line="240" w:lineRule="auto"/>
        <w:ind w:left="981"/>
        <w:jc w:val="thaiDistribute"/>
        <w:rPr>
          <w:rFonts w:ascii="Browallia New" w:hAnsi="Browallia New" w:cs="Browallia New"/>
          <w:sz w:val="28"/>
          <w:szCs w:val="28"/>
        </w:rPr>
      </w:pPr>
      <w:r w:rsidRPr="00124D96">
        <w:rPr>
          <w:rFonts w:ascii="Browallia New" w:hAnsi="Browallia New" w:cs="Browallia New"/>
          <w:sz w:val="28"/>
          <w:szCs w:val="28"/>
          <w:cs/>
        </w:rPr>
        <w:t>สัญญาการร่วมการงานเป็นสัญญาที่ผู้ร่วมทุนตั้งแต่สองรายขึ้นไปตกลงจะควบคุมร่วมในกิจกรรมที่จัดตั้งขึ้น การตัดสินใจในกิจกรรมที่เกี่ยวข้องต้องได้รับความเห็นชอบโดยผู้ควบคุมร่วมอย่างเป็นเอกฉันท์จึงจะถือว่าเป็นไปตามข้อกำหนดของคำนิยามว่าการควบคุมร่วม การร่วมการงานสามารถอยู่ในรูปแบบของการดำเนินงานร่วมกันหรือ</w:t>
      </w:r>
      <w:r w:rsidR="00BC12DC" w:rsidRPr="00124D96">
        <w:rPr>
          <w:rFonts w:ascii="Browallia New" w:hAnsi="Browallia New" w:cs="Browallia New"/>
          <w:sz w:val="28"/>
          <w:szCs w:val="28"/>
          <w:cs/>
        </w:rPr>
        <w:t>การร่วมค้า</w:t>
      </w:r>
      <w:r w:rsidRPr="00124D96">
        <w:rPr>
          <w:rFonts w:ascii="Browallia New" w:hAnsi="Browallia New" w:cs="Browallia New"/>
          <w:sz w:val="28"/>
          <w:szCs w:val="28"/>
          <w:cs/>
        </w:rPr>
        <w:t xml:space="preserve"> การจัดประเภทขึ้นอยู่กับสิทธิและภาระผูกพันของผู้ร่วมทุน โดยพิจารณาจากโครงสร้างและรูปแบบทางกฎหมายของการร่วมการงาน ตลอดจนเงื่อนไขของข้อตกลงที่ผู้ร่วมทุนตกลงกัน รวมทั้งข้อเท็จจริงและสถานการณ์แวดล้อมอื่นที่มีความเกี่ยวข้อง หากในข้อกำหนดผู้ร่วมทุนมีสิทธิในสินทรัพย์สุทธิของการร่วมงาน การร่วมงานดังกล่าวถือเป็น</w:t>
      </w:r>
      <w:r w:rsidR="00BC12DC" w:rsidRPr="00124D96">
        <w:rPr>
          <w:rFonts w:ascii="Browallia New" w:hAnsi="Browallia New" w:cs="Browallia New"/>
          <w:sz w:val="28"/>
          <w:szCs w:val="28"/>
          <w:cs/>
        </w:rPr>
        <w:t>การร่วมค้า</w:t>
      </w:r>
      <w:r w:rsidRPr="00124D96">
        <w:rPr>
          <w:rFonts w:ascii="Browallia New" w:hAnsi="Browallia New" w:cs="Browallia New"/>
          <w:sz w:val="28"/>
          <w:szCs w:val="28"/>
          <w:cs/>
        </w:rPr>
        <w:t xml:space="preserve"> ส่วนการดำเนินงานร่วมกันนั้นผู้ร่วมทุนจะมีสิทธิในสินทรัพย์และมีภาระ</w:t>
      </w:r>
      <w:r w:rsidRPr="006461EA">
        <w:rPr>
          <w:rFonts w:ascii="Browallia New" w:hAnsi="Browallia New" w:cs="Browallia New"/>
          <w:sz w:val="28"/>
          <w:szCs w:val="28"/>
          <w:cs/>
        </w:rPr>
        <w:t xml:space="preserve">ผูกพันในหนี้สินที่เกี่ยวข้องกับการร่วมงานนั้น </w:t>
      </w:r>
    </w:p>
    <w:p w14:paraId="64F9E624" w14:textId="06FA78CF" w:rsidR="00D75ABF" w:rsidRPr="00CF68CD" w:rsidRDefault="00242B1D" w:rsidP="00CF68CD">
      <w:pPr>
        <w:tabs>
          <w:tab w:val="clear" w:pos="907"/>
          <w:tab w:val="left" w:pos="540"/>
          <w:tab w:val="left" w:pos="1260"/>
        </w:tabs>
        <w:spacing w:line="240" w:lineRule="auto"/>
        <w:ind w:left="981"/>
        <w:jc w:val="thaiDistribute"/>
        <w:rPr>
          <w:rFonts w:ascii="Browallia New" w:hAnsi="Browallia New" w:cs="Browallia New"/>
          <w:sz w:val="28"/>
          <w:szCs w:val="28"/>
        </w:rPr>
      </w:pPr>
      <w:r w:rsidRPr="00CF68CD">
        <w:rPr>
          <w:rFonts w:ascii="Browallia New" w:hAnsi="Browallia New" w:cs="Browallia New"/>
          <w:sz w:val="28"/>
          <w:szCs w:val="28"/>
          <w:cs/>
        </w:rPr>
        <w:lastRenderedPageBreak/>
        <w:t>ในงบการเงินรวม</w:t>
      </w:r>
      <w:r w:rsidR="009D5465" w:rsidRPr="00CF68CD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BC12DC" w:rsidRPr="00CF68CD">
        <w:rPr>
          <w:rFonts w:ascii="Browallia New" w:hAnsi="Browallia New" w:cs="Browallia New"/>
          <w:sz w:val="28"/>
          <w:szCs w:val="28"/>
          <w:cs/>
        </w:rPr>
        <w:t>กิจการร่วมค้า</w:t>
      </w:r>
      <w:r w:rsidR="00D75ABF" w:rsidRPr="00CF68CD">
        <w:rPr>
          <w:rFonts w:ascii="Browallia New" w:hAnsi="Browallia New" w:cs="Browallia New"/>
          <w:sz w:val="28"/>
          <w:szCs w:val="28"/>
          <w:cs/>
        </w:rPr>
        <w:t>บันทึกบัญชีโดยใช้วิธีส่วนได้เสีย ตามวิธีส่วนได้เสียเงินลงทุนใน</w:t>
      </w:r>
      <w:r w:rsidR="00BC12DC" w:rsidRPr="00CF68CD">
        <w:rPr>
          <w:rFonts w:ascii="Browallia New" w:hAnsi="Browallia New" w:cs="Browallia New"/>
          <w:sz w:val="28"/>
          <w:szCs w:val="28"/>
          <w:cs/>
        </w:rPr>
        <w:t>กิจการร่วมค้า</w:t>
      </w:r>
      <w:r w:rsidR="00D75ABF" w:rsidRPr="00CF68CD">
        <w:rPr>
          <w:rFonts w:ascii="Browallia New" w:hAnsi="Browallia New" w:cs="Browallia New"/>
          <w:sz w:val="28"/>
          <w:szCs w:val="28"/>
          <w:cs/>
        </w:rPr>
        <w:t>วัดมูลค่าเริ่มแรกด้วยราคาทุนและปรับปรุงภายหลังโดยรับรู้ส่วนแบ่งกำไรหรือขาดทุนหลังการได้มาสำหรับส่วนที่เป็นของบริษัทและรายการเคลื่อนไหวของกำไรขาดทุนเบ็ดเสร็จ</w:t>
      </w:r>
      <w:r w:rsidR="000925F2" w:rsidRPr="00CF68CD">
        <w:rPr>
          <w:rFonts w:ascii="Browallia New" w:hAnsi="Browallia New" w:cs="Browallia New"/>
          <w:sz w:val="28"/>
          <w:szCs w:val="28"/>
          <w:cs/>
        </w:rPr>
        <w:t>อื่น</w:t>
      </w:r>
      <w:r w:rsidR="00D75ABF" w:rsidRPr="00CF68CD">
        <w:rPr>
          <w:rFonts w:ascii="Browallia New" w:hAnsi="Browallia New" w:cs="Browallia New"/>
          <w:sz w:val="28"/>
          <w:szCs w:val="28"/>
          <w:cs/>
        </w:rPr>
        <w:t xml:space="preserve"> เมื่อส่วนแบ่งขาดทุนของบริษัทใน</w:t>
      </w:r>
      <w:r w:rsidR="00BC12DC" w:rsidRPr="00CF68CD">
        <w:rPr>
          <w:rFonts w:ascii="Browallia New" w:hAnsi="Browallia New" w:cs="Browallia New"/>
          <w:sz w:val="28"/>
          <w:szCs w:val="28"/>
          <w:cs/>
        </w:rPr>
        <w:t>กิจการร่วมค้า</w:t>
      </w:r>
      <w:r w:rsidR="00D75ABF" w:rsidRPr="00CF68CD">
        <w:rPr>
          <w:rFonts w:ascii="Browallia New" w:hAnsi="Browallia New" w:cs="Browallia New"/>
          <w:sz w:val="28"/>
          <w:szCs w:val="28"/>
          <w:cs/>
        </w:rPr>
        <w:t>มีมูลค่าเท่ากับหรือเกินกว่ามูลค่าเงินลงทุนของบริษัทใน</w:t>
      </w:r>
      <w:r w:rsidR="00BC12DC" w:rsidRPr="00CF68CD">
        <w:rPr>
          <w:rFonts w:ascii="Browallia New" w:hAnsi="Browallia New" w:cs="Browallia New"/>
          <w:sz w:val="28"/>
          <w:szCs w:val="28"/>
          <w:cs/>
        </w:rPr>
        <w:t>กิจการร่วมค้า</w:t>
      </w:r>
      <w:r w:rsidR="00D75ABF" w:rsidRPr="00CF68CD">
        <w:rPr>
          <w:rFonts w:ascii="Browallia New" w:hAnsi="Browallia New" w:cs="Browallia New"/>
          <w:sz w:val="28"/>
          <w:szCs w:val="28"/>
          <w:cs/>
        </w:rPr>
        <w:t xml:space="preserve"> บริษัทจะรับรู้ส่วนแบ่งขาดทุนดังกล่าวเป็นภาระผูกพันตามส่วนได้เสียใน</w:t>
      </w:r>
      <w:r w:rsidR="00BC12DC" w:rsidRPr="00CF68CD">
        <w:rPr>
          <w:rFonts w:ascii="Browallia New" w:hAnsi="Browallia New" w:cs="Browallia New"/>
          <w:sz w:val="28"/>
          <w:szCs w:val="28"/>
          <w:cs/>
        </w:rPr>
        <w:t>กิจการร่วมค้า</w:t>
      </w:r>
      <w:r w:rsidR="00D75ABF" w:rsidRPr="00CF68CD">
        <w:rPr>
          <w:rFonts w:ascii="Browallia New" w:hAnsi="Browallia New" w:cs="Browallia New"/>
          <w:sz w:val="28"/>
          <w:szCs w:val="28"/>
          <w:cs/>
        </w:rPr>
        <w:t xml:space="preserve">นั้น </w:t>
      </w:r>
    </w:p>
    <w:p w14:paraId="5D0E89DD" w14:textId="7D3BF5A5" w:rsidR="00A928B2" w:rsidRPr="00CF68CD" w:rsidRDefault="00D75ABF" w:rsidP="00CF68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1260"/>
          <w:tab w:val="left" w:pos="1440"/>
        </w:tabs>
        <w:spacing w:line="240" w:lineRule="auto"/>
        <w:ind w:left="981" w:right="15"/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CF68CD">
        <w:rPr>
          <w:rFonts w:ascii="Browallia New" w:hAnsi="Browallia New" w:cs="Browallia New"/>
          <w:sz w:val="28"/>
          <w:szCs w:val="28"/>
        </w:rPr>
        <w:t> </w:t>
      </w:r>
    </w:p>
    <w:p w14:paraId="56994985" w14:textId="357ED06C" w:rsidR="00D75ABF" w:rsidRPr="00CF68CD" w:rsidRDefault="00D75ABF" w:rsidP="00CF68CD">
      <w:pPr>
        <w:tabs>
          <w:tab w:val="clear" w:pos="454"/>
          <w:tab w:val="clear" w:pos="680"/>
          <w:tab w:val="clear" w:pos="907"/>
          <w:tab w:val="left" w:pos="993"/>
          <w:tab w:val="left" w:pos="1260"/>
        </w:tabs>
        <w:spacing w:line="240" w:lineRule="auto"/>
        <w:ind w:left="981"/>
        <w:jc w:val="both"/>
        <w:rPr>
          <w:rFonts w:ascii="Browallia New" w:hAnsi="Browallia New" w:cs="Browallia New"/>
          <w:i/>
          <w:iCs/>
          <w:sz w:val="28"/>
          <w:szCs w:val="28"/>
        </w:rPr>
      </w:pPr>
      <w:r w:rsidRPr="00CF68CD">
        <w:rPr>
          <w:rFonts w:ascii="Browallia New" w:hAnsi="Browallia New" w:cs="Browallia New"/>
          <w:i/>
          <w:iCs/>
          <w:sz w:val="28"/>
          <w:szCs w:val="28"/>
          <w:cs/>
        </w:rPr>
        <w:t>เงินลงทุนในตราสารทุนอื่น</w:t>
      </w:r>
    </w:p>
    <w:p w14:paraId="51A66761" w14:textId="30B08995" w:rsidR="00D75ABF" w:rsidRPr="00CF68CD" w:rsidRDefault="00D75ABF" w:rsidP="00CF68CD">
      <w:pPr>
        <w:tabs>
          <w:tab w:val="clear" w:pos="454"/>
          <w:tab w:val="clear" w:pos="680"/>
          <w:tab w:val="clear" w:pos="907"/>
          <w:tab w:val="left" w:pos="993"/>
          <w:tab w:val="left" w:pos="1260"/>
        </w:tabs>
        <w:spacing w:line="240" w:lineRule="auto"/>
        <w:ind w:left="981"/>
        <w:jc w:val="thaiDistribute"/>
        <w:rPr>
          <w:rFonts w:ascii="Browallia New" w:hAnsi="Browallia New" w:cs="Browallia New"/>
          <w:sz w:val="28"/>
          <w:szCs w:val="28"/>
        </w:rPr>
      </w:pPr>
      <w:r w:rsidRPr="00CF68CD">
        <w:rPr>
          <w:rFonts w:ascii="Browallia New" w:hAnsi="Browallia New" w:cs="Browallia New"/>
          <w:sz w:val="28"/>
          <w:szCs w:val="28"/>
          <w:cs/>
        </w:rPr>
        <w:t>ตราสารทุนซึ่งเป็นหลักทรัพย์ในความต้องการของตลาดซึ่งถือไว้เพื่อค้า จัดประเภทเป็นสินทรัพย์หมุนเวียนและแสดง</w:t>
      </w:r>
      <w:r w:rsidR="008B5F06" w:rsidRPr="00CF68CD">
        <w:rPr>
          <w:rFonts w:ascii="Browallia New" w:hAnsi="Browallia New" w:cs="Browallia New"/>
          <w:sz w:val="28"/>
          <w:szCs w:val="28"/>
          <w:cs/>
        </w:rPr>
        <w:t>ด้วย</w:t>
      </w:r>
      <w:r w:rsidRPr="00CF68CD">
        <w:rPr>
          <w:rFonts w:ascii="Browallia New" w:hAnsi="Browallia New" w:cs="Browallia New"/>
          <w:sz w:val="28"/>
          <w:szCs w:val="28"/>
          <w:cs/>
        </w:rPr>
        <w:t>มูลค่ายุติธรรม กำไรหรือขาดทุนจากการปรับมูลค่าหลักทรัพย์ บันทึกในงบกำไรขาดทุน</w:t>
      </w:r>
    </w:p>
    <w:p w14:paraId="77D8DBF0" w14:textId="77777777" w:rsidR="00D77342" w:rsidRPr="00CF68CD" w:rsidRDefault="00D77342" w:rsidP="00CF68CD">
      <w:pPr>
        <w:tabs>
          <w:tab w:val="clear" w:pos="454"/>
          <w:tab w:val="clear" w:pos="680"/>
          <w:tab w:val="clear" w:pos="907"/>
          <w:tab w:val="left" w:pos="993"/>
          <w:tab w:val="left" w:pos="1260"/>
        </w:tabs>
        <w:spacing w:line="240" w:lineRule="auto"/>
        <w:ind w:left="981"/>
        <w:jc w:val="thaiDistribute"/>
        <w:rPr>
          <w:rFonts w:ascii="Browallia New" w:hAnsi="Browallia New" w:cs="Browallia New"/>
          <w:sz w:val="24"/>
          <w:szCs w:val="24"/>
        </w:rPr>
      </w:pPr>
    </w:p>
    <w:p w14:paraId="557A6F03" w14:textId="1BC79D91" w:rsidR="00D75ABF" w:rsidRPr="00CF68CD" w:rsidRDefault="00D75ABF" w:rsidP="00CF68CD">
      <w:pPr>
        <w:tabs>
          <w:tab w:val="clear" w:pos="454"/>
          <w:tab w:val="clear" w:pos="680"/>
          <w:tab w:val="clear" w:pos="907"/>
          <w:tab w:val="left" w:pos="993"/>
          <w:tab w:val="left" w:pos="1260"/>
        </w:tabs>
        <w:spacing w:line="240" w:lineRule="auto"/>
        <w:ind w:left="981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CF68CD">
        <w:rPr>
          <w:rFonts w:ascii="Browallia New" w:hAnsi="Browallia New" w:cs="Browallia New"/>
          <w:sz w:val="28"/>
          <w:szCs w:val="28"/>
          <w:cs/>
        </w:rPr>
        <w:t>ตราสารทุนซึ่งเป็นหลักทรัพย์ในความต้องการของตลาด นอกเหนือจากที่ถือไว้เพื่อค้าหรือตั้งใจถือไว้จนครบกำหนด จัดประเภทเป็นหลักทรัพย์เผื่อขายและแสดงในราคายุติธรรม กำไรหรือขาดทุนจากการปรับมูลค่าหลักทรัพย์บันทึกใน</w:t>
      </w:r>
      <w:r w:rsidR="006A7400" w:rsidRPr="00CF68CD">
        <w:rPr>
          <w:rFonts w:ascii="Browallia New" w:hAnsi="Browallia New" w:cs="Browallia New"/>
          <w:sz w:val="28"/>
          <w:szCs w:val="28"/>
          <w:cs/>
        </w:rPr>
        <w:t>กำ</w:t>
      </w:r>
      <w:r w:rsidR="00D053DE" w:rsidRPr="00CF68CD">
        <w:rPr>
          <w:rFonts w:ascii="Browallia New" w:hAnsi="Browallia New" w:cs="Browallia New"/>
          <w:sz w:val="28"/>
          <w:szCs w:val="28"/>
          <w:cs/>
        </w:rPr>
        <w:t>ไรขาดทุนเบ็ดเสร็จอื่น</w:t>
      </w:r>
    </w:p>
    <w:p w14:paraId="5501A46C" w14:textId="77777777" w:rsidR="00D75ABF" w:rsidRPr="00CF68CD" w:rsidRDefault="00D75ABF" w:rsidP="00CF68CD">
      <w:pPr>
        <w:tabs>
          <w:tab w:val="clear" w:pos="907"/>
          <w:tab w:val="left" w:pos="540"/>
          <w:tab w:val="left" w:pos="1260"/>
        </w:tabs>
        <w:spacing w:line="240" w:lineRule="auto"/>
        <w:ind w:left="981"/>
        <w:jc w:val="thaiDistribute"/>
        <w:rPr>
          <w:rFonts w:ascii="Browallia New" w:hAnsi="Browallia New" w:cs="Browallia New"/>
          <w:sz w:val="24"/>
          <w:szCs w:val="24"/>
        </w:rPr>
      </w:pPr>
    </w:p>
    <w:p w14:paraId="3B0DB760" w14:textId="77777777" w:rsidR="00D75ABF" w:rsidRPr="00CF68CD" w:rsidRDefault="00D75ABF" w:rsidP="00CF68CD">
      <w:pPr>
        <w:tabs>
          <w:tab w:val="clear" w:pos="454"/>
          <w:tab w:val="clear" w:pos="680"/>
          <w:tab w:val="clear" w:pos="907"/>
          <w:tab w:val="left" w:pos="993"/>
          <w:tab w:val="left" w:pos="1260"/>
        </w:tabs>
        <w:spacing w:line="240" w:lineRule="auto"/>
        <w:ind w:left="981"/>
        <w:jc w:val="thaiDistribute"/>
        <w:rPr>
          <w:rFonts w:ascii="Browallia New" w:hAnsi="Browallia New" w:cs="Browallia New"/>
          <w:sz w:val="28"/>
          <w:szCs w:val="28"/>
        </w:rPr>
      </w:pPr>
      <w:r w:rsidRPr="00CF68CD">
        <w:rPr>
          <w:rFonts w:ascii="Browallia New" w:hAnsi="Browallia New" w:cs="Browallia New"/>
          <w:sz w:val="28"/>
          <w:szCs w:val="28"/>
          <w:cs/>
        </w:rPr>
        <w:t>เงินลงทุนในตราสารทุนซึ่งไม่ใช่หลักทรัพย์ในความต้องการของตลาด แสดงในราคาทุนหักค่าเผื่อการด้อยค่า</w:t>
      </w:r>
    </w:p>
    <w:p w14:paraId="5478461B" w14:textId="77777777" w:rsidR="00C06602" w:rsidRPr="00CF68CD" w:rsidRDefault="00C06602" w:rsidP="00CF68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i/>
          <w:iCs/>
          <w:sz w:val="24"/>
          <w:szCs w:val="24"/>
        </w:rPr>
      </w:pPr>
    </w:p>
    <w:p w14:paraId="0334176B" w14:textId="32968BA7" w:rsidR="00D75ABF" w:rsidRPr="00CF68CD" w:rsidRDefault="00D75ABF" w:rsidP="00CF68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993"/>
        <w:rPr>
          <w:rFonts w:ascii="Browallia New" w:hAnsi="Browallia New" w:cs="Browallia New"/>
          <w:sz w:val="28"/>
          <w:szCs w:val="28"/>
        </w:rPr>
      </w:pPr>
      <w:r w:rsidRPr="00CF68CD">
        <w:rPr>
          <w:rFonts w:ascii="Browallia New" w:hAnsi="Browallia New" w:cs="Browallia New"/>
          <w:i/>
          <w:iCs/>
          <w:sz w:val="28"/>
          <w:szCs w:val="28"/>
          <w:cs/>
        </w:rPr>
        <w:t>การจำหน่ายเงินลงทุน</w:t>
      </w:r>
    </w:p>
    <w:p w14:paraId="00731C25" w14:textId="77777777" w:rsidR="00D75ABF" w:rsidRPr="00CF68CD" w:rsidRDefault="00D75ABF" w:rsidP="00CF68CD">
      <w:pPr>
        <w:tabs>
          <w:tab w:val="clear" w:pos="454"/>
          <w:tab w:val="clear" w:pos="680"/>
          <w:tab w:val="clear" w:pos="907"/>
          <w:tab w:val="left" w:pos="1170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  <w:r w:rsidRPr="00CF68CD">
        <w:rPr>
          <w:rFonts w:ascii="Browallia New" w:hAnsi="Browallia New" w:cs="Browallia New"/>
          <w:sz w:val="28"/>
          <w:szCs w:val="28"/>
          <w:cs/>
        </w:rPr>
        <w:t>เมื่อมีการจำหน่ายเงินลงทุน ผลต่างระหว่างจำนวนเงินสุทธิที่ได้รับและมูลค่าตามบัญชีและรวมถึงกำไรหรือขาดทุนจากการปรับมูลค่าหลักทรัพย์ที่เกี่ยวข้องที่เคยบันทึกในส่วนของผู้ถือหุ้น จะถูกบันทึกในงบกำไรขาดทุน</w:t>
      </w:r>
    </w:p>
    <w:p w14:paraId="1BD4CC13" w14:textId="77777777" w:rsidR="002205AF" w:rsidRPr="00CF68CD" w:rsidRDefault="002205AF" w:rsidP="00CF68CD">
      <w:pPr>
        <w:pStyle w:val="block"/>
        <w:tabs>
          <w:tab w:val="left" w:pos="720"/>
        </w:tabs>
        <w:spacing w:after="0" w:line="240" w:lineRule="auto"/>
        <w:ind w:left="720" w:hanging="11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27026C0" w14:textId="37EA5A68" w:rsidR="004714C7" w:rsidRPr="006461EA" w:rsidRDefault="004714C7" w:rsidP="00CF68CD">
      <w:pPr>
        <w:pStyle w:val="block"/>
        <w:numPr>
          <w:ilvl w:val="0"/>
          <w:numId w:val="21"/>
        </w:numPr>
        <w:tabs>
          <w:tab w:val="left" w:pos="1530"/>
        </w:tabs>
        <w:spacing w:after="0" w:line="240" w:lineRule="auto"/>
        <w:ind w:left="981" w:hanging="513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6461EA">
        <w:rPr>
          <w:rFonts w:ascii="Browallia New" w:hAnsi="Browallia New" w:cs="Browallia New"/>
          <w:sz w:val="28"/>
          <w:szCs w:val="28"/>
          <w:cs/>
          <w:lang w:bidi="th-TH"/>
        </w:rPr>
        <w:t>ที่ดิน อาคาร และอุปกรณ์</w:t>
      </w:r>
    </w:p>
    <w:p w14:paraId="038B8425" w14:textId="77777777" w:rsidR="004714C7" w:rsidRPr="006461EA" w:rsidRDefault="004714C7" w:rsidP="00CF68CD">
      <w:pPr>
        <w:spacing w:line="240" w:lineRule="auto"/>
        <w:ind w:left="900"/>
        <w:jc w:val="thaiDistribute"/>
        <w:rPr>
          <w:rFonts w:ascii="Browallia New" w:hAnsi="Browallia New" w:cs="Browallia New"/>
          <w:i/>
          <w:iCs/>
          <w:sz w:val="24"/>
          <w:szCs w:val="24"/>
          <w:cs/>
          <w:lang w:val="th-TH"/>
        </w:rPr>
      </w:pPr>
    </w:p>
    <w:p w14:paraId="1A59449A" w14:textId="77777777" w:rsidR="004714C7" w:rsidRPr="006461EA" w:rsidRDefault="004714C7" w:rsidP="00CF68CD">
      <w:pPr>
        <w:pStyle w:val="block"/>
        <w:spacing w:after="0" w:line="240" w:lineRule="auto"/>
        <w:ind w:left="990"/>
        <w:jc w:val="thaiDistribute"/>
        <w:rPr>
          <w:rFonts w:ascii="Browallia New" w:hAnsi="Browallia New" w:cs="Browallia New"/>
          <w:i/>
          <w:iCs/>
          <w:sz w:val="28"/>
          <w:szCs w:val="28"/>
          <w:rtl/>
          <w:cs/>
        </w:rPr>
      </w:pPr>
      <w:r w:rsidRPr="006461EA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 xml:space="preserve">ที่ดิน </w:t>
      </w:r>
    </w:p>
    <w:p w14:paraId="6DA99485" w14:textId="360980EC" w:rsidR="00182B0B" w:rsidRPr="006461EA" w:rsidRDefault="004714C7" w:rsidP="00CF68CD">
      <w:pPr>
        <w:pStyle w:val="block"/>
        <w:spacing w:after="0" w:line="240" w:lineRule="auto"/>
        <w:ind w:left="99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6461EA">
        <w:rPr>
          <w:rFonts w:ascii="Browallia New" w:hAnsi="Browallia New" w:cs="Browallia New"/>
          <w:sz w:val="28"/>
          <w:szCs w:val="28"/>
          <w:cs/>
          <w:lang w:bidi="th-TH"/>
        </w:rPr>
        <w:t>ที่ดินแสดงด้วยราคาทุน ไม่มีการกำหนดอายุการ</w:t>
      </w:r>
      <w:r w:rsidR="009D5465" w:rsidRPr="006461EA">
        <w:rPr>
          <w:rFonts w:ascii="Browallia New" w:hAnsi="Browallia New" w:cs="Browallia New" w:hint="cs"/>
          <w:sz w:val="28"/>
          <w:szCs w:val="28"/>
          <w:cs/>
          <w:lang w:bidi="th-TH"/>
        </w:rPr>
        <w:t>ให้ประโยชน์</w:t>
      </w:r>
      <w:r w:rsidRPr="006461EA">
        <w:rPr>
          <w:rFonts w:ascii="Browallia New" w:hAnsi="Browallia New" w:cs="Browallia New"/>
          <w:sz w:val="28"/>
          <w:szCs w:val="28"/>
          <w:cs/>
          <w:lang w:bidi="th-TH"/>
        </w:rPr>
        <w:t>และไม่มีการคิดค่าเสื่อมราคาของที่ดิน</w:t>
      </w:r>
    </w:p>
    <w:p w14:paraId="1DB3A496" w14:textId="77777777" w:rsidR="00534BF0" w:rsidRPr="00CF68CD" w:rsidRDefault="00534BF0" w:rsidP="00CF68CD">
      <w:pPr>
        <w:pStyle w:val="block"/>
        <w:spacing w:after="0" w:line="240" w:lineRule="auto"/>
        <w:ind w:left="990"/>
        <w:jc w:val="thaiDistribute"/>
        <w:rPr>
          <w:rFonts w:ascii="Browallia New" w:hAnsi="Browallia New" w:cs="Browallia New"/>
          <w:sz w:val="24"/>
          <w:szCs w:val="24"/>
          <w:rtl/>
          <w:cs/>
        </w:rPr>
      </w:pPr>
    </w:p>
    <w:p w14:paraId="0FBDC21F" w14:textId="77777777" w:rsidR="004714C7" w:rsidRPr="006461EA" w:rsidRDefault="004714C7" w:rsidP="00CF68CD">
      <w:pPr>
        <w:pStyle w:val="block"/>
        <w:spacing w:after="0" w:line="240" w:lineRule="auto"/>
        <w:ind w:left="990"/>
        <w:jc w:val="thaiDistribute"/>
        <w:rPr>
          <w:rFonts w:ascii="Browallia New" w:hAnsi="Browallia New" w:cs="Browallia New"/>
          <w:i/>
          <w:iCs/>
          <w:sz w:val="28"/>
          <w:szCs w:val="28"/>
          <w:rtl/>
          <w:cs/>
        </w:rPr>
      </w:pPr>
      <w:r w:rsidRPr="006461EA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 xml:space="preserve">อาคารและอุปกรณ์ </w:t>
      </w:r>
    </w:p>
    <w:p w14:paraId="7DCCD881" w14:textId="21016059" w:rsidR="004714C7" w:rsidRPr="006461EA" w:rsidRDefault="0021321A" w:rsidP="00CF68CD">
      <w:pPr>
        <w:pStyle w:val="block"/>
        <w:spacing w:after="0" w:line="240" w:lineRule="auto"/>
        <w:ind w:left="990"/>
        <w:jc w:val="thaiDistribute"/>
        <w:rPr>
          <w:rFonts w:ascii="Browallia New" w:hAnsi="Browallia New" w:cs="Browallia New"/>
          <w:sz w:val="28"/>
          <w:szCs w:val="28"/>
          <w:cs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>อาคารและอุปกรณ์</w:t>
      </w:r>
      <w:r w:rsidR="004714C7" w:rsidRPr="006461EA">
        <w:rPr>
          <w:rFonts w:ascii="Browallia New" w:hAnsi="Browallia New" w:cs="Browallia New"/>
          <w:sz w:val="28"/>
          <w:szCs w:val="28"/>
          <w:cs/>
          <w:lang w:bidi="th-TH"/>
        </w:rPr>
        <w:t>รับรู้ราคาเริ่มแรกด้วยต้นทุนที่ซื้อหรือผลิตประกอบด้วยต้นทุนทางตรงที่สามารถปันส่วนให้กับสินทรัพย์เพื่อทำให้สินทรัพย์นั้นอยู่ในสถานที่หรือสภาพที่พร้อมที่จะใช้งานได้ตามที่ประสงค์ของ</w:t>
      </w:r>
      <w:r w:rsidR="00DA5949">
        <w:rPr>
          <w:rFonts w:ascii="Browallia New" w:hAnsi="Browallia New" w:cs="Browallia New"/>
          <w:sz w:val="28"/>
          <w:szCs w:val="28"/>
          <w:lang w:bidi="th-TH"/>
        </w:rPr>
        <w:t xml:space="preserve">          </w:t>
      </w:r>
      <w:r w:rsidR="004714C7" w:rsidRPr="006461EA">
        <w:rPr>
          <w:rFonts w:ascii="Browallia New" w:hAnsi="Browallia New" w:cs="Browallia New"/>
          <w:sz w:val="28"/>
          <w:szCs w:val="28"/>
          <w:cs/>
          <w:lang w:bidi="th-TH"/>
        </w:rPr>
        <w:t xml:space="preserve">ฝ่ายบริหารของกลุ่มบริษัท อาคารและอุปกรณ์ถูกวัดมูลค่าภายหลังการรับรู้รายการ ด้วยราคาทุนหักค่าเสื่อมราคาสะสม และค่าเผื่อการด้อยค่า </w:t>
      </w:r>
      <w:r w:rsidR="004714C7" w:rsidRPr="006461EA">
        <w:rPr>
          <w:rFonts w:ascii="Browallia New" w:hAnsi="Browallia New" w:cs="Browallia New"/>
          <w:sz w:val="28"/>
          <w:szCs w:val="28"/>
          <w:rtl/>
          <w:cs/>
          <w:lang w:bidi="th-TH"/>
        </w:rPr>
        <w:t>ถ้ามี)</w:t>
      </w:r>
      <w:r w:rsidR="00E46F4A" w:rsidRPr="006461EA">
        <w:rPr>
          <w:rFonts w:ascii="Browallia New" w:hAnsi="Browallia New" w:cs="Browallia New" w:hint="cs"/>
          <w:sz w:val="28"/>
          <w:szCs w:val="28"/>
          <w:cs/>
          <w:lang w:bidi="th-TH"/>
        </w:rPr>
        <w:t>)</w:t>
      </w:r>
    </w:p>
    <w:p w14:paraId="2E74FA3D" w14:textId="10CFBCB4" w:rsidR="008E53CC" w:rsidRPr="00CF68CD" w:rsidRDefault="008E53CC" w:rsidP="00CF68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4"/>
          <w:szCs w:val="24"/>
          <w:cs/>
          <w:lang w:val="en-GB"/>
        </w:rPr>
      </w:pPr>
    </w:p>
    <w:p w14:paraId="576D2FF3" w14:textId="3FCE3D17" w:rsidR="001B1CDA" w:rsidRPr="006461EA" w:rsidRDefault="001B1CDA" w:rsidP="00CF68CD">
      <w:pPr>
        <w:pStyle w:val="block"/>
        <w:spacing w:after="0" w:line="240" w:lineRule="auto"/>
        <w:ind w:left="999"/>
        <w:jc w:val="thaiDistribute"/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</w:pPr>
      <w:r w:rsidRPr="006461EA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ค่าเสื่อมราคา</w:t>
      </w:r>
    </w:p>
    <w:p w14:paraId="6A6C65EC" w14:textId="4D99203A" w:rsidR="004714C7" w:rsidRPr="006461EA" w:rsidRDefault="004714C7" w:rsidP="00CF68CD">
      <w:pPr>
        <w:pStyle w:val="block"/>
        <w:spacing w:after="0" w:line="240" w:lineRule="auto"/>
        <w:ind w:left="999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6461EA">
        <w:rPr>
          <w:rFonts w:ascii="Browallia New" w:hAnsi="Browallia New" w:cs="Browallia New"/>
          <w:sz w:val="28"/>
          <w:szCs w:val="28"/>
          <w:cs/>
          <w:lang w:bidi="th-TH"/>
        </w:rPr>
        <w:t>ค่าเสื่อมราคาคำนวณโดยวิธีเส้นตรง</w:t>
      </w:r>
      <w:r w:rsidR="00B6000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ตามประมาณการอายุการให้ประโยชน์ของสินทรัพย์ </w:t>
      </w:r>
      <w:r w:rsidRPr="006461EA">
        <w:rPr>
          <w:rFonts w:ascii="Browallia New" w:hAnsi="Browallia New" w:cs="Browallia New"/>
          <w:sz w:val="28"/>
          <w:szCs w:val="28"/>
          <w:cs/>
          <w:lang w:bidi="th-TH"/>
        </w:rPr>
        <w:t>อายุการให้ประโยชน์โดยประมาณของสินทรัพย์มีดังต่อไปนี้</w:t>
      </w:r>
    </w:p>
    <w:p w14:paraId="5B8F00C6" w14:textId="77777777" w:rsidR="00F83C37" w:rsidRPr="006461EA" w:rsidRDefault="00F83C37" w:rsidP="00CF68CD">
      <w:pPr>
        <w:pStyle w:val="block"/>
        <w:tabs>
          <w:tab w:val="left" w:pos="851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7961" w:type="dxa"/>
        <w:tblInd w:w="1260" w:type="dxa"/>
        <w:tblLayout w:type="fixed"/>
        <w:tblLook w:val="0000" w:firstRow="0" w:lastRow="0" w:firstColumn="0" w:lastColumn="0" w:noHBand="0" w:noVBand="0"/>
      </w:tblPr>
      <w:tblGrid>
        <w:gridCol w:w="6161"/>
        <w:gridCol w:w="1800"/>
      </w:tblGrid>
      <w:tr w:rsidR="00606746" w:rsidRPr="006461EA" w14:paraId="041CCFF8" w14:textId="77777777" w:rsidTr="002C4C80">
        <w:tc>
          <w:tcPr>
            <w:tcW w:w="6161" w:type="dxa"/>
            <w:tcBorders>
              <w:top w:val="nil"/>
              <w:left w:val="nil"/>
              <w:bottom w:val="nil"/>
              <w:right w:val="nil"/>
            </w:tcBorders>
          </w:tcPr>
          <w:p w14:paraId="181D974E" w14:textId="77777777" w:rsidR="00606746" w:rsidRPr="006461EA" w:rsidRDefault="00606746" w:rsidP="00CF68CD">
            <w:pPr>
              <w:tabs>
                <w:tab w:val="clear" w:pos="454"/>
                <w:tab w:val="clear" w:pos="680"/>
                <w:tab w:val="clear" w:pos="907"/>
                <w:tab w:val="left" w:pos="851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24249FA" w14:textId="77777777" w:rsidR="00606746" w:rsidRPr="006461EA" w:rsidRDefault="00606746" w:rsidP="00CF68CD">
            <w:pPr>
              <w:tabs>
                <w:tab w:val="clear" w:pos="454"/>
                <w:tab w:val="clear" w:pos="680"/>
                <w:tab w:val="clear" w:pos="907"/>
                <w:tab w:val="left" w:pos="851"/>
                <w:tab w:val="left" w:pos="126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– 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30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ปี</w:t>
            </w:r>
          </w:p>
        </w:tc>
      </w:tr>
      <w:tr w:rsidR="00606746" w:rsidRPr="006461EA" w14:paraId="7D4CA07D" w14:textId="77777777" w:rsidTr="002C4C80">
        <w:tc>
          <w:tcPr>
            <w:tcW w:w="6161" w:type="dxa"/>
            <w:tcBorders>
              <w:top w:val="nil"/>
              <w:left w:val="nil"/>
              <w:bottom w:val="nil"/>
              <w:right w:val="nil"/>
            </w:tcBorders>
          </w:tcPr>
          <w:p w14:paraId="60630FE5" w14:textId="77777777" w:rsidR="00606746" w:rsidRPr="006461EA" w:rsidRDefault="00606746" w:rsidP="00CF68CD">
            <w:pPr>
              <w:tabs>
                <w:tab w:val="clear" w:pos="454"/>
                <w:tab w:val="clear" w:pos="680"/>
                <w:tab w:val="clear" w:pos="907"/>
                <w:tab w:val="left" w:pos="851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อาคารและส่วนปรับปรุงอาคารบนที่ดินเช่า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365A3E0" w14:textId="77777777" w:rsidR="00606746" w:rsidRPr="006461EA" w:rsidRDefault="00606746" w:rsidP="00CF68CD">
            <w:pPr>
              <w:tabs>
                <w:tab w:val="clear" w:pos="454"/>
                <w:tab w:val="clear" w:pos="680"/>
                <w:tab w:val="clear" w:pos="907"/>
                <w:tab w:val="left" w:pos="851"/>
                <w:tab w:val="left" w:pos="126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ตามอายุสัญญาเช่า</w:t>
            </w:r>
          </w:p>
        </w:tc>
      </w:tr>
      <w:tr w:rsidR="00606746" w:rsidRPr="006461EA" w14:paraId="22E409F5" w14:textId="77777777" w:rsidTr="002C4C80">
        <w:tc>
          <w:tcPr>
            <w:tcW w:w="6161" w:type="dxa"/>
            <w:tcBorders>
              <w:top w:val="nil"/>
              <w:left w:val="nil"/>
              <w:bottom w:val="nil"/>
              <w:right w:val="nil"/>
            </w:tcBorders>
          </w:tcPr>
          <w:p w14:paraId="7FB5CCA0" w14:textId="77777777" w:rsidR="00606746" w:rsidRPr="006461EA" w:rsidRDefault="00606746" w:rsidP="00CF68CD">
            <w:pPr>
              <w:tabs>
                <w:tab w:val="clear" w:pos="454"/>
                <w:tab w:val="clear" w:pos="680"/>
                <w:tab w:val="clear" w:pos="907"/>
                <w:tab w:val="left" w:pos="851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C7801A5" w14:textId="54E67B71" w:rsidR="00606746" w:rsidRPr="006461EA" w:rsidRDefault="00606746" w:rsidP="00CF68CD">
            <w:pPr>
              <w:tabs>
                <w:tab w:val="clear" w:pos="454"/>
                <w:tab w:val="clear" w:pos="680"/>
                <w:tab w:val="clear" w:pos="907"/>
                <w:tab w:val="left" w:pos="851"/>
                <w:tab w:val="left" w:pos="126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5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– </w:t>
            </w:r>
            <w:r w:rsidR="009150DB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0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ปี</w:t>
            </w:r>
          </w:p>
        </w:tc>
      </w:tr>
      <w:tr w:rsidR="00606746" w:rsidRPr="006461EA" w14:paraId="3004DD87" w14:textId="77777777" w:rsidTr="002C4C80">
        <w:tc>
          <w:tcPr>
            <w:tcW w:w="6161" w:type="dxa"/>
            <w:tcBorders>
              <w:top w:val="nil"/>
              <w:left w:val="nil"/>
              <w:bottom w:val="nil"/>
              <w:right w:val="nil"/>
            </w:tcBorders>
          </w:tcPr>
          <w:p w14:paraId="215ECEF4" w14:textId="77777777" w:rsidR="00606746" w:rsidRPr="006461EA" w:rsidRDefault="00606746" w:rsidP="00CF68CD">
            <w:pPr>
              <w:tabs>
                <w:tab w:val="clear" w:pos="454"/>
                <w:tab w:val="clear" w:pos="680"/>
                <w:tab w:val="clear" w:pos="907"/>
                <w:tab w:val="left" w:pos="851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D361D0A" w14:textId="77777777" w:rsidR="00606746" w:rsidRPr="006461EA" w:rsidRDefault="00606746" w:rsidP="00CF68CD">
            <w:pPr>
              <w:tabs>
                <w:tab w:val="clear" w:pos="454"/>
                <w:tab w:val="clear" w:pos="680"/>
                <w:tab w:val="clear" w:pos="907"/>
                <w:tab w:val="left" w:pos="851"/>
                <w:tab w:val="left" w:pos="126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5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ปี</w:t>
            </w:r>
          </w:p>
        </w:tc>
      </w:tr>
      <w:tr w:rsidR="00606746" w:rsidRPr="006461EA" w14:paraId="13428295" w14:textId="77777777" w:rsidTr="002C4C80">
        <w:tc>
          <w:tcPr>
            <w:tcW w:w="6161" w:type="dxa"/>
            <w:tcBorders>
              <w:top w:val="nil"/>
              <w:left w:val="nil"/>
              <w:bottom w:val="nil"/>
              <w:right w:val="nil"/>
            </w:tcBorders>
          </w:tcPr>
          <w:p w14:paraId="45B3562A" w14:textId="77777777" w:rsidR="00606746" w:rsidRPr="006461EA" w:rsidRDefault="00606746" w:rsidP="00CF68CD">
            <w:pPr>
              <w:tabs>
                <w:tab w:val="clear" w:pos="454"/>
                <w:tab w:val="clear" w:pos="680"/>
                <w:tab w:val="clear" w:pos="907"/>
                <w:tab w:val="left" w:pos="851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BFD6619" w14:textId="77777777" w:rsidR="00606746" w:rsidRPr="006461EA" w:rsidRDefault="00606746" w:rsidP="00CF68CD">
            <w:pPr>
              <w:tabs>
                <w:tab w:val="clear" w:pos="454"/>
                <w:tab w:val="clear" w:pos="680"/>
                <w:tab w:val="clear" w:pos="907"/>
                <w:tab w:val="left" w:pos="851"/>
                <w:tab w:val="left" w:pos="126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5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ปี</w:t>
            </w:r>
          </w:p>
        </w:tc>
      </w:tr>
    </w:tbl>
    <w:p w14:paraId="3BD982E6" w14:textId="4D73A680" w:rsidR="00DD67A9" w:rsidRPr="00CF68CD" w:rsidRDefault="00DD67A9" w:rsidP="00CF68CD">
      <w:pPr>
        <w:pStyle w:val="block"/>
        <w:tabs>
          <w:tab w:val="left" w:pos="851"/>
        </w:tabs>
        <w:spacing w:after="0" w:line="240" w:lineRule="auto"/>
        <w:ind w:left="999"/>
        <w:jc w:val="thaiDistribute"/>
        <w:rPr>
          <w:rFonts w:ascii="Browallia New" w:hAnsi="Browallia New" w:cs="Browallia New"/>
          <w:sz w:val="28"/>
          <w:szCs w:val="28"/>
        </w:rPr>
      </w:pPr>
      <w:r w:rsidRPr="00CF68CD">
        <w:rPr>
          <w:rFonts w:ascii="Browallia New" w:hAnsi="Browallia New" w:cs="Browallia New"/>
          <w:sz w:val="28"/>
          <w:szCs w:val="28"/>
          <w:cs/>
          <w:lang w:bidi="th-TH"/>
        </w:rPr>
        <w:lastRenderedPageBreak/>
        <w:t>ไม่มีการคิดค่าเสื่อมราคาสำหรับที่ดินและสินทรัพย์ที่อยู่ระหว่างการก่อสร้าง</w:t>
      </w:r>
    </w:p>
    <w:p w14:paraId="227F9357" w14:textId="77777777" w:rsidR="00DD67A9" w:rsidRPr="00CF68CD" w:rsidRDefault="00DD67A9" w:rsidP="00CF68CD">
      <w:pPr>
        <w:pStyle w:val="block"/>
        <w:tabs>
          <w:tab w:val="left" w:pos="851"/>
        </w:tabs>
        <w:spacing w:after="0" w:line="240" w:lineRule="auto"/>
        <w:ind w:left="999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34425A8" w14:textId="77777777" w:rsidR="00606746" w:rsidRPr="00CF68CD" w:rsidRDefault="00606746" w:rsidP="00CF68CD">
      <w:pPr>
        <w:pStyle w:val="block"/>
        <w:tabs>
          <w:tab w:val="left" w:pos="851"/>
        </w:tabs>
        <w:spacing w:after="0" w:line="240" w:lineRule="auto"/>
        <w:ind w:left="999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CF68CD">
        <w:rPr>
          <w:rFonts w:ascii="Browallia New" w:hAnsi="Browallia New" w:cs="Browallia New"/>
          <w:sz w:val="28"/>
          <w:szCs w:val="28"/>
          <w:cs/>
          <w:lang w:bidi="th-TH"/>
        </w:rPr>
        <w:t>การประมาณการมูลค่าคงเหลือและอายุการให้ประโยชน์มีการทบทวนอย่างน้อยปีละครั้ง</w:t>
      </w:r>
    </w:p>
    <w:p w14:paraId="38656896" w14:textId="77777777" w:rsidR="00EA3C2D" w:rsidRPr="00CF68CD" w:rsidRDefault="00EA3C2D" w:rsidP="00CF68CD">
      <w:pPr>
        <w:pStyle w:val="block"/>
        <w:tabs>
          <w:tab w:val="left" w:pos="851"/>
        </w:tabs>
        <w:spacing w:after="0" w:line="240" w:lineRule="auto"/>
        <w:ind w:left="999"/>
        <w:jc w:val="thaiDistribute"/>
        <w:rPr>
          <w:rFonts w:ascii="Browallia New" w:hAnsi="Browallia New" w:cs="Browallia New"/>
          <w:sz w:val="28"/>
          <w:szCs w:val="28"/>
        </w:rPr>
      </w:pPr>
    </w:p>
    <w:p w14:paraId="256A1211" w14:textId="1D40CD2D" w:rsidR="00606746" w:rsidRPr="00CF68CD" w:rsidRDefault="00606746" w:rsidP="00CF68CD">
      <w:pPr>
        <w:pStyle w:val="block"/>
        <w:tabs>
          <w:tab w:val="left" w:pos="1332"/>
        </w:tabs>
        <w:spacing w:after="0" w:line="240" w:lineRule="auto"/>
        <w:ind w:left="999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CF68CD">
        <w:rPr>
          <w:rFonts w:ascii="Browallia New" w:hAnsi="Browallia New" w:cs="Browallia New"/>
          <w:sz w:val="28"/>
          <w:szCs w:val="28"/>
          <w:cs/>
          <w:lang w:bidi="th-TH"/>
        </w:rPr>
        <w:t>กำไร</w:t>
      </w:r>
      <w:r w:rsidR="00B6000F" w:rsidRPr="00CF68CD">
        <w:rPr>
          <w:rFonts w:ascii="Browallia New" w:hAnsi="Browallia New" w:cs="Browallia New" w:hint="cs"/>
          <w:sz w:val="28"/>
          <w:szCs w:val="28"/>
          <w:cs/>
          <w:lang w:bidi="th-TH"/>
        </w:rPr>
        <w:t>หรือ</w:t>
      </w:r>
      <w:r w:rsidRPr="00CF68CD">
        <w:rPr>
          <w:rFonts w:ascii="Browallia New" w:hAnsi="Browallia New" w:cs="Browallia New"/>
          <w:sz w:val="28"/>
          <w:szCs w:val="28"/>
          <w:cs/>
          <w:lang w:bidi="th-TH"/>
        </w:rPr>
        <w:t xml:space="preserve">ขาดทุนจากการจำหน่ายที่ดิน อาคารและอุปกรณ์ซึ่งเป็นผลต่างระหว่างผลตอบแทนที่ได้จากการจำหน่ายและมูลค่าตามบัญชีของสินทรัพย์ซึ่งจะรับรู้ในกำไรขาดทุนเป็นรายได้หรือค่าใช้จ่ายอื่น </w:t>
      </w:r>
    </w:p>
    <w:p w14:paraId="5A0BFDDB" w14:textId="1916917A" w:rsidR="0057335C" w:rsidRPr="00CF68CD" w:rsidRDefault="0057335C" w:rsidP="00CF68CD">
      <w:pPr>
        <w:pStyle w:val="block"/>
        <w:tabs>
          <w:tab w:val="left" w:pos="1332"/>
        </w:tabs>
        <w:spacing w:after="0" w:line="240" w:lineRule="auto"/>
        <w:ind w:left="999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32C5FA2" w14:textId="771C4C44" w:rsidR="001B1CDA" w:rsidRPr="00CF68CD" w:rsidRDefault="001B1CDA" w:rsidP="00CF68CD">
      <w:pPr>
        <w:pStyle w:val="block"/>
        <w:numPr>
          <w:ilvl w:val="0"/>
          <w:numId w:val="21"/>
        </w:numPr>
        <w:tabs>
          <w:tab w:val="left" w:pos="1530"/>
        </w:tabs>
        <w:spacing w:after="0" w:line="240" w:lineRule="auto"/>
        <w:ind w:left="981" w:hanging="513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CF68CD">
        <w:rPr>
          <w:rFonts w:ascii="Browallia New" w:hAnsi="Browallia New" w:cs="Browallia New" w:hint="cs"/>
          <w:sz w:val="28"/>
          <w:szCs w:val="28"/>
          <w:cs/>
          <w:lang w:bidi="th-TH"/>
        </w:rPr>
        <w:t>โปรแกรมคอมพิวเตอร์</w:t>
      </w:r>
    </w:p>
    <w:p w14:paraId="2E177BBD" w14:textId="77777777" w:rsidR="005206A1" w:rsidRPr="00CF68CD" w:rsidRDefault="005206A1" w:rsidP="00CF68CD">
      <w:pPr>
        <w:pStyle w:val="block"/>
        <w:tabs>
          <w:tab w:val="left" w:pos="864"/>
          <w:tab w:val="left" w:pos="99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0DD1C27" w14:textId="5F387C5A" w:rsidR="009D5465" w:rsidRPr="00CF68CD" w:rsidRDefault="009D5465" w:rsidP="00CF68CD">
      <w:pPr>
        <w:pStyle w:val="block"/>
        <w:tabs>
          <w:tab w:val="left" w:pos="1260"/>
          <w:tab w:val="left" w:pos="1350"/>
        </w:tabs>
        <w:spacing w:after="0" w:line="240" w:lineRule="auto"/>
        <w:ind w:left="981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CF68CD">
        <w:rPr>
          <w:rFonts w:ascii="Browallia New" w:hAnsi="Browallia New" w:cs="Browallia New" w:hint="cs"/>
          <w:sz w:val="28"/>
          <w:szCs w:val="28"/>
          <w:cs/>
          <w:lang w:bidi="th-TH"/>
        </w:rPr>
        <w:t>โปรแกรมคอมพิวเตอร์ที่มีอายุการให้ประโยชน์จำกัด แสดงในราคาทุน หักค่าตัดจำหน่าย</w:t>
      </w:r>
      <w:r w:rsidRPr="00CF68CD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สะสมและขาดทุนจากการด้อยค่า</w:t>
      </w:r>
      <w:r w:rsidR="001B1CDA" w:rsidRPr="00CF68CD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CF68CD">
        <w:rPr>
          <w:rFonts w:ascii="Browallia New" w:hAnsi="Browallia New" w:cs="Browallia New" w:hint="cs"/>
          <w:sz w:val="28"/>
          <w:szCs w:val="28"/>
          <w:cs/>
          <w:lang w:val="en-US" w:bidi="th-TH"/>
        </w:rPr>
        <w:t>(ถ้ามี) ค่าตัดจำหน่ายบันทึกเป็นค่าใช้จ่ายในงบกำไรขาดทุน ค่าตัดจำหน่ายคำนวณโดยวิธีเส้นตรง</w:t>
      </w:r>
    </w:p>
    <w:p w14:paraId="1507726C" w14:textId="77777777" w:rsidR="00DC0249" w:rsidRPr="00CF68CD" w:rsidRDefault="00DC0249" w:rsidP="00CF68CD">
      <w:pPr>
        <w:pStyle w:val="block"/>
        <w:tabs>
          <w:tab w:val="left" w:pos="1260"/>
          <w:tab w:val="left" w:pos="1350"/>
        </w:tabs>
        <w:spacing w:after="0" w:line="240" w:lineRule="auto"/>
        <w:ind w:left="981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5CBE197" w14:textId="1E6FD5DC" w:rsidR="00552ED6" w:rsidRPr="00CF68CD" w:rsidRDefault="00552ED6" w:rsidP="00CF68CD">
      <w:pPr>
        <w:pStyle w:val="block"/>
        <w:numPr>
          <w:ilvl w:val="0"/>
          <w:numId w:val="21"/>
        </w:numPr>
        <w:tabs>
          <w:tab w:val="left" w:pos="1530"/>
        </w:tabs>
        <w:spacing w:after="0" w:line="240" w:lineRule="auto"/>
        <w:ind w:left="981" w:hanging="513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CF68CD">
        <w:rPr>
          <w:rFonts w:ascii="Browallia New" w:hAnsi="Browallia New" w:cs="Browallia New"/>
          <w:sz w:val="28"/>
          <w:szCs w:val="28"/>
          <w:cs/>
          <w:lang w:bidi="th-TH"/>
        </w:rPr>
        <w:t>อสังหาริมทรัพย์เพื่อการลงทุน</w:t>
      </w:r>
    </w:p>
    <w:p w14:paraId="099A457C" w14:textId="77777777" w:rsidR="00552ED6" w:rsidRPr="00CF68CD" w:rsidRDefault="00552ED6" w:rsidP="00CF68CD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260"/>
        </w:tabs>
        <w:spacing w:line="240" w:lineRule="auto"/>
        <w:ind w:left="851" w:right="-338" w:hanging="491"/>
        <w:jc w:val="both"/>
        <w:rPr>
          <w:rFonts w:ascii="Browallia New" w:hAnsi="Browallia New" w:cs="Browallia New"/>
          <w:sz w:val="28"/>
          <w:szCs w:val="28"/>
        </w:rPr>
      </w:pPr>
    </w:p>
    <w:p w14:paraId="7E686189" w14:textId="77777777" w:rsidR="00552ED6" w:rsidRPr="00CF68CD" w:rsidRDefault="00552ED6" w:rsidP="00CF68CD">
      <w:pPr>
        <w:pStyle w:val="block"/>
        <w:spacing w:after="0" w:line="240" w:lineRule="auto"/>
        <w:ind w:left="981"/>
        <w:jc w:val="thaiDistribute"/>
        <w:rPr>
          <w:rFonts w:ascii="Browallia New" w:hAnsi="Browallia New" w:cs="Browallia New"/>
          <w:sz w:val="28"/>
          <w:szCs w:val="28"/>
        </w:rPr>
      </w:pPr>
      <w:r w:rsidRPr="00CF68CD">
        <w:rPr>
          <w:rFonts w:ascii="Browallia New" w:hAnsi="Browallia New" w:cs="Browallia New"/>
          <w:sz w:val="28"/>
          <w:szCs w:val="28"/>
          <w:cs/>
          <w:lang w:bidi="th-TH"/>
        </w:rPr>
        <w:t xml:space="preserve">อสังหาริมทรัพย์เพื่อการลงทุนประกอบด้วยที่ดินที่ไม่ได้ใช้ในการดำเนินงานของกลุ่มบริษัท โดยวัดมูลค่าเริ่มแรกด้วยราคาทุนซึ่งรวมถึงต้นทุนในการทำรายการ และวัดมูลค่าภายหลังการรับรู้ด้วยราคาทุนหักค่าเผื่อการด้อยค่า </w:t>
      </w:r>
    </w:p>
    <w:p w14:paraId="2C7D406D" w14:textId="34817599" w:rsidR="002205AF" w:rsidRPr="00CF68CD" w:rsidRDefault="002205AF" w:rsidP="00CF68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35"/>
        </w:tabs>
        <w:spacing w:line="240" w:lineRule="auto"/>
        <w:ind w:left="851" w:hanging="491"/>
        <w:rPr>
          <w:rFonts w:ascii="Browallia New" w:hAnsi="Browallia New" w:cs="Browallia New"/>
          <w:sz w:val="28"/>
          <w:szCs w:val="28"/>
          <w:cs/>
          <w:lang w:val="en-GB"/>
        </w:rPr>
      </w:pPr>
      <w:r w:rsidRPr="00CF68CD">
        <w:rPr>
          <w:rFonts w:ascii="Browallia New" w:hAnsi="Browallia New" w:cs="Browallia New"/>
          <w:sz w:val="28"/>
          <w:szCs w:val="28"/>
          <w:lang w:val="en-GB"/>
        </w:rPr>
        <w:tab/>
      </w:r>
      <w:r w:rsidRPr="00CF68CD">
        <w:rPr>
          <w:rFonts w:ascii="Browallia New" w:hAnsi="Browallia New" w:cs="Browallia New"/>
          <w:sz w:val="28"/>
          <w:szCs w:val="28"/>
          <w:lang w:val="en-GB"/>
        </w:rPr>
        <w:tab/>
      </w:r>
    </w:p>
    <w:p w14:paraId="20430777" w14:textId="7A638348" w:rsidR="00FC1410" w:rsidRPr="00CF68CD" w:rsidRDefault="00FC1410" w:rsidP="00CF68CD">
      <w:pPr>
        <w:pStyle w:val="block"/>
        <w:numPr>
          <w:ilvl w:val="0"/>
          <w:numId w:val="21"/>
        </w:numPr>
        <w:tabs>
          <w:tab w:val="left" w:pos="1530"/>
        </w:tabs>
        <w:spacing w:after="0" w:line="240" w:lineRule="auto"/>
        <w:ind w:left="981" w:hanging="513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CF68CD">
        <w:rPr>
          <w:rFonts w:ascii="Browallia New" w:hAnsi="Browallia New" w:cs="Browallia New"/>
          <w:sz w:val="28"/>
          <w:szCs w:val="28"/>
          <w:cs/>
          <w:lang w:bidi="th-TH"/>
        </w:rPr>
        <w:t>การเช่าสินทรัพย์</w:t>
      </w:r>
    </w:p>
    <w:p w14:paraId="468210C9" w14:textId="77777777" w:rsidR="00FC1410" w:rsidRPr="00CF68CD" w:rsidRDefault="00FC1410" w:rsidP="00CF68CD">
      <w:pPr>
        <w:tabs>
          <w:tab w:val="clear" w:pos="907"/>
          <w:tab w:val="left" w:pos="910"/>
          <w:tab w:val="left" w:pos="10260"/>
        </w:tabs>
        <w:spacing w:line="240" w:lineRule="auto"/>
        <w:ind w:left="900" w:right="-338"/>
        <w:jc w:val="both"/>
        <w:rPr>
          <w:rFonts w:ascii="Browallia New" w:hAnsi="Browallia New" w:cs="Browallia New"/>
          <w:i/>
          <w:iCs/>
          <w:sz w:val="28"/>
          <w:szCs w:val="28"/>
        </w:rPr>
      </w:pPr>
    </w:p>
    <w:p w14:paraId="06CABD79" w14:textId="77777777" w:rsidR="00FC1410" w:rsidRPr="00CF68CD" w:rsidRDefault="00FC1410" w:rsidP="00CF68CD">
      <w:pPr>
        <w:pStyle w:val="block"/>
        <w:spacing w:after="0" w:line="240" w:lineRule="auto"/>
        <w:ind w:left="981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CF68CD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 xml:space="preserve">สัญญาเช่าการเงิน </w:t>
      </w:r>
    </w:p>
    <w:p w14:paraId="2AD38541" w14:textId="77777777" w:rsidR="00FC1410" w:rsidRPr="00CF68CD" w:rsidRDefault="00FC1410" w:rsidP="00CF68CD">
      <w:pPr>
        <w:pStyle w:val="block"/>
        <w:spacing w:after="0" w:line="240" w:lineRule="auto"/>
        <w:ind w:left="981"/>
        <w:jc w:val="thaiDistribute"/>
        <w:rPr>
          <w:rFonts w:ascii="Browallia New" w:hAnsi="Browallia New" w:cs="Browallia New"/>
          <w:sz w:val="28"/>
          <w:szCs w:val="28"/>
        </w:rPr>
      </w:pPr>
      <w:r w:rsidRPr="00CF68CD">
        <w:rPr>
          <w:rFonts w:ascii="Browallia New" w:hAnsi="Browallia New" w:cs="Browallia New"/>
          <w:sz w:val="28"/>
          <w:szCs w:val="28"/>
          <w:cs/>
          <w:lang w:bidi="th-TH"/>
        </w:rPr>
        <w:t>ผู้บริหารใช้ดุลยพินิจในการพิจารณาเนื้อหาของสัญญาเช่าว่าความเสี่ยงและผลตอบแทนของความเป็นเจ้าของทั้งหมดของสินทรัพย์ได้โอนให้กลุ่มบริษัทแล้วหรือไม่ ปัจจัยที่สำคัญในการพิจารณาประกอบด้วย อายุของสัญญาเช่าซึ่งสัมพันธ์กับการให้ประโยชน์ทางเศรษฐกิจของสินทรัพย์ มูลค่าปัจจุบันของเงินงวดที่ต้องจ่ายขั้นต่ำตามสัญญาเช่าซึ่งสัมพันธ์กับมูลค่ายุติธรรมของสินทรัพย์ และกลุ่มบริษัทได้รับโอนกรรมสิทธิ์ในสินทรัพย์</w:t>
      </w:r>
      <w:r w:rsidR="002C4C80" w:rsidRPr="00CF68CD">
        <w:rPr>
          <w:rFonts w:ascii="Browallia New" w:hAnsi="Browallia New" w:cs="Browallia New"/>
          <w:sz w:val="28"/>
          <w:szCs w:val="28"/>
          <w:lang w:bidi="th-TH"/>
        </w:rPr>
        <w:t xml:space="preserve">           </w:t>
      </w:r>
      <w:r w:rsidRPr="00CF68CD">
        <w:rPr>
          <w:rFonts w:ascii="Browallia New" w:hAnsi="Browallia New" w:cs="Browallia New"/>
          <w:sz w:val="28"/>
          <w:szCs w:val="28"/>
          <w:cs/>
          <w:lang w:bidi="th-TH"/>
        </w:rPr>
        <w:t xml:space="preserve">เมื่อสิ้นสุดสัญญาเช่า </w:t>
      </w:r>
    </w:p>
    <w:p w14:paraId="0FABCE3B" w14:textId="77777777" w:rsidR="00552ED6" w:rsidRPr="00CF68CD" w:rsidRDefault="00552ED6" w:rsidP="00CF68CD">
      <w:pPr>
        <w:pStyle w:val="block"/>
        <w:spacing w:after="0" w:line="240" w:lineRule="auto"/>
        <w:ind w:left="981"/>
        <w:jc w:val="thaiDistribute"/>
        <w:rPr>
          <w:rFonts w:ascii="Browallia New" w:hAnsi="Browallia New" w:cs="Browallia New"/>
          <w:sz w:val="28"/>
          <w:szCs w:val="28"/>
        </w:rPr>
      </w:pPr>
    </w:p>
    <w:p w14:paraId="4D136913" w14:textId="4E609328" w:rsidR="00FC1410" w:rsidRPr="00CF68CD" w:rsidRDefault="00FC1410" w:rsidP="00CF68CD">
      <w:pPr>
        <w:pStyle w:val="block"/>
        <w:spacing w:after="0" w:line="240" w:lineRule="auto"/>
        <w:ind w:left="981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CF68CD">
        <w:rPr>
          <w:rFonts w:ascii="Browallia New" w:hAnsi="Browallia New" w:cs="Browallia New"/>
          <w:sz w:val="28"/>
          <w:szCs w:val="28"/>
          <w:cs/>
          <w:lang w:bidi="th-TH"/>
        </w:rPr>
        <w:t>สำหรับวิธีการ</w:t>
      </w:r>
      <w:r w:rsidR="005A5AEA" w:rsidRPr="00CF68CD">
        <w:rPr>
          <w:rFonts w:ascii="Browallia New" w:hAnsi="Browallia New" w:cs="Browallia New" w:hint="cs"/>
          <w:sz w:val="28"/>
          <w:szCs w:val="28"/>
          <w:cs/>
          <w:lang w:bidi="th-TH"/>
        </w:rPr>
        <w:t>คำนวณ</w:t>
      </w:r>
      <w:r w:rsidRPr="00CF68CD">
        <w:rPr>
          <w:rFonts w:ascii="Browallia New" w:hAnsi="Browallia New" w:cs="Browallia New"/>
          <w:sz w:val="28"/>
          <w:szCs w:val="28"/>
          <w:cs/>
          <w:lang w:bidi="th-TH"/>
        </w:rPr>
        <w:t>ค่าเสื่อมราคาและการกำหนดอายุการให้ประโยชน์ของสินทรัพย์ภายใต้สัญญาเช่า</w:t>
      </w:r>
      <w:r w:rsidR="00B6000F" w:rsidRPr="00CF68CD">
        <w:rPr>
          <w:rFonts w:ascii="Browallia New" w:hAnsi="Browallia New" w:cs="Browallia New" w:hint="cs"/>
          <w:sz w:val="28"/>
          <w:szCs w:val="28"/>
          <w:cs/>
          <w:lang w:bidi="th-TH"/>
        </w:rPr>
        <w:t>การเงิน</w:t>
      </w:r>
      <w:r w:rsidRPr="00CF68CD">
        <w:rPr>
          <w:rFonts w:ascii="Browallia New" w:hAnsi="Browallia New" w:cs="Browallia New"/>
          <w:sz w:val="28"/>
          <w:szCs w:val="28"/>
          <w:cs/>
          <w:lang w:bidi="th-TH"/>
        </w:rPr>
        <w:t xml:space="preserve"> โปรดดูหมายเหตุ </w:t>
      </w:r>
      <w:r w:rsidRPr="00CF68CD">
        <w:rPr>
          <w:rFonts w:ascii="Browallia New" w:hAnsi="Browallia New" w:cs="Browallia New"/>
          <w:sz w:val="28"/>
          <w:szCs w:val="28"/>
        </w:rPr>
        <w:t>4</w:t>
      </w:r>
      <w:r w:rsidRPr="00CF68CD">
        <w:rPr>
          <w:rFonts w:ascii="Browallia New" w:hAnsi="Browallia New" w:cs="Browallia New"/>
          <w:sz w:val="28"/>
          <w:szCs w:val="28"/>
          <w:cs/>
          <w:lang w:bidi="th-TH"/>
        </w:rPr>
        <w:t>.</w:t>
      </w:r>
      <w:r w:rsidRPr="00CF68CD">
        <w:rPr>
          <w:rFonts w:ascii="Browallia New" w:hAnsi="Browallia New" w:cs="Browallia New"/>
          <w:sz w:val="28"/>
          <w:szCs w:val="28"/>
          <w:rtl/>
          <w:cs/>
        </w:rPr>
        <w:t>1</w:t>
      </w:r>
      <w:r w:rsidR="001B1CDA" w:rsidRPr="00CF68CD">
        <w:rPr>
          <w:rFonts w:ascii="Browallia New" w:hAnsi="Browallia New" w:cs="Browallia New"/>
          <w:sz w:val="28"/>
          <w:szCs w:val="28"/>
          <w:lang w:val="en-US" w:bidi="th-TH"/>
        </w:rPr>
        <w:t>1</w:t>
      </w:r>
    </w:p>
    <w:p w14:paraId="7CB2EE37" w14:textId="77777777" w:rsidR="00182B0B" w:rsidRPr="00CF68CD" w:rsidRDefault="00FC1410" w:rsidP="00CF68CD">
      <w:pPr>
        <w:spacing w:line="240" w:lineRule="auto"/>
        <w:ind w:left="981" w:right="-21"/>
        <w:jc w:val="thaiDistribute"/>
        <w:rPr>
          <w:rFonts w:ascii="Browallia New" w:hAnsi="Browallia New" w:cs="Browallia New"/>
          <w:sz w:val="28"/>
          <w:szCs w:val="28"/>
        </w:rPr>
      </w:pPr>
      <w:r w:rsidRPr="00CF68CD">
        <w:rPr>
          <w:rFonts w:ascii="Browallia New" w:hAnsi="Browallia New" w:cs="Browallia New"/>
          <w:sz w:val="28"/>
          <w:szCs w:val="28"/>
          <w:cs/>
        </w:rPr>
        <w:t xml:space="preserve"> </w:t>
      </w:r>
    </w:p>
    <w:p w14:paraId="7769BEE5" w14:textId="77D7F415" w:rsidR="00FC1410" w:rsidRPr="00CF68CD" w:rsidRDefault="00FC1410" w:rsidP="00CF68CD">
      <w:pPr>
        <w:pStyle w:val="block"/>
        <w:spacing w:after="0" w:line="240" w:lineRule="auto"/>
        <w:ind w:left="981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CF68CD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สัญญาเช่าดำเนินงาน</w:t>
      </w:r>
    </w:p>
    <w:p w14:paraId="2ECD4E67" w14:textId="77777777" w:rsidR="00FC1410" w:rsidRPr="00CF68CD" w:rsidRDefault="00FC1410" w:rsidP="00CF68CD">
      <w:pPr>
        <w:pStyle w:val="block"/>
        <w:spacing w:after="0" w:line="240" w:lineRule="auto"/>
        <w:ind w:left="981"/>
        <w:jc w:val="thaiDistribute"/>
        <w:rPr>
          <w:rFonts w:ascii="Browallia New" w:hAnsi="Browallia New" w:cs="Browallia New"/>
          <w:sz w:val="28"/>
          <w:szCs w:val="28"/>
        </w:rPr>
      </w:pPr>
      <w:r w:rsidRPr="00CF68CD">
        <w:rPr>
          <w:rFonts w:ascii="Browallia New" w:hAnsi="Browallia New" w:cs="Browallia New"/>
          <w:sz w:val="28"/>
          <w:szCs w:val="28"/>
          <w:cs/>
          <w:lang w:bidi="th-TH"/>
        </w:rPr>
        <w:t>การเช่าอื่นทั้งหมดนอกเหนือจากข้างต้นถือเป็นสัญญาเช่าดำเนินงาน เมื่อกลุ่มบริษัทเป็นผู้เช่า เงินงวดตามสัญญาเช่าดำเนินงานจะถูกบันทึกเป็นค่าใช้จ่ายในงบกำไรขาดทุนโดยวิธีเส้นตรงตลอดอายุสัญญาเช่า ต้นทุนที่เกี่ยวข้อง เช่น ค่าบำรุงรักษา และค่าประกันภัย ถือเป็นค่าใช้จ่ายเมื่อเกิดรายการ</w:t>
      </w:r>
    </w:p>
    <w:p w14:paraId="1B858037" w14:textId="1BF98684" w:rsidR="0047258C" w:rsidRDefault="0047258C" w:rsidP="00CF68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lang w:val="en-GB"/>
        </w:rPr>
      </w:pPr>
    </w:p>
    <w:p w14:paraId="4EAA2B27" w14:textId="71464FA8" w:rsidR="00CF68CD" w:rsidRDefault="00CF68CD" w:rsidP="00CF68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lang w:val="en-GB"/>
        </w:rPr>
      </w:pPr>
    </w:p>
    <w:p w14:paraId="316ACDBA" w14:textId="69632F69" w:rsidR="00CF68CD" w:rsidRDefault="00CF68CD" w:rsidP="00CF68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lang w:val="en-GB"/>
        </w:rPr>
      </w:pPr>
    </w:p>
    <w:p w14:paraId="1D1EBCFE" w14:textId="3F451AB0" w:rsidR="00CF68CD" w:rsidRDefault="00CF68CD" w:rsidP="00CF68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lang w:val="en-GB"/>
        </w:rPr>
      </w:pPr>
    </w:p>
    <w:p w14:paraId="591DB78A" w14:textId="64170EA9" w:rsidR="00CF68CD" w:rsidRDefault="00CF68CD" w:rsidP="00CF68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lang w:val="en-GB"/>
        </w:rPr>
      </w:pPr>
    </w:p>
    <w:p w14:paraId="639A47F4" w14:textId="77777777" w:rsidR="00CF68CD" w:rsidRPr="00CF68CD" w:rsidRDefault="00CF68CD" w:rsidP="00CF68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cs/>
          <w:lang w:val="en-GB"/>
        </w:rPr>
      </w:pPr>
    </w:p>
    <w:p w14:paraId="2AEFF92B" w14:textId="432544D5" w:rsidR="00032F2F" w:rsidRPr="00CF68CD" w:rsidRDefault="00032F2F" w:rsidP="00CF68CD">
      <w:pPr>
        <w:pStyle w:val="block"/>
        <w:numPr>
          <w:ilvl w:val="0"/>
          <w:numId w:val="21"/>
        </w:numPr>
        <w:tabs>
          <w:tab w:val="left" w:pos="1530"/>
        </w:tabs>
        <w:spacing w:after="0" w:line="240" w:lineRule="auto"/>
        <w:ind w:left="981" w:hanging="513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CF68CD">
        <w:rPr>
          <w:rFonts w:ascii="Browallia New" w:hAnsi="Browallia New" w:cs="Browallia New"/>
          <w:sz w:val="28"/>
          <w:szCs w:val="28"/>
          <w:cs/>
          <w:lang w:bidi="th-TH"/>
        </w:rPr>
        <w:lastRenderedPageBreak/>
        <w:t>การด้อยค่าของสินทรัพย์</w:t>
      </w:r>
    </w:p>
    <w:p w14:paraId="5336AA21" w14:textId="77777777" w:rsidR="00032F2F" w:rsidRPr="00CF68CD" w:rsidRDefault="00032F2F" w:rsidP="00CF68CD">
      <w:pPr>
        <w:pStyle w:val="block"/>
        <w:tabs>
          <w:tab w:val="left" w:pos="720"/>
        </w:tabs>
        <w:spacing w:after="0" w:line="240" w:lineRule="auto"/>
        <w:ind w:left="720" w:hanging="11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1FFB841B" w14:textId="7204D6F3" w:rsidR="00F87F45" w:rsidRPr="006461EA" w:rsidRDefault="00A41922" w:rsidP="00CF68CD">
      <w:pPr>
        <w:pStyle w:val="block"/>
        <w:tabs>
          <w:tab w:val="left" w:pos="1503"/>
        </w:tabs>
        <w:spacing w:after="0" w:line="240" w:lineRule="auto"/>
        <w:ind w:left="999" w:hanging="11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CF68CD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</w:t>
      </w:r>
      <w:r w:rsidRPr="00CF68CD">
        <w:rPr>
          <w:rFonts w:ascii="Browallia New" w:hAnsi="Browallia New" w:cs="Browallia New"/>
          <w:sz w:val="28"/>
          <w:szCs w:val="28"/>
          <w:cs/>
        </w:rPr>
        <w:t xml:space="preserve">บริษัทจะประเมินว่ามีข้อบ่งชี้ของสินทรัพย์ว่ามีการด้อยค่าหรือไม่ หากมีข้อบ่งชี้ว่ามีการด้อยค่า บริษัทจะประมาณมูลค่าที่คาดว่าจะได้รับคืนของสินทรัพย์ หากราคาตามบัญชีของสินทรัพย์สูงกว่ามูลค่าที่คาดว่าจะได้รับคืน </w:t>
      </w:r>
      <w:r w:rsidRPr="00CF68CD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</w:t>
      </w:r>
      <w:r w:rsidRPr="00CF68CD">
        <w:rPr>
          <w:rFonts w:ascii="Browallia New" w:hAnsi="Browallia New" w:cs="Browallia New"/>
          <w:sz w:val="28"/>
          <w:szCs w:val="28"/>
          <w:cs/>
        </w:rPr>
        <w:t>บริษัทปรับปรุงลดมูลค่าของสินทรัพย์นั้นลดลงให้เท่ากับมูลค่าที่คาดว่าจะได้รับคืน และรับรู้ผลขาดทุนจากการด้อยค่าของสินทรัพย์ในงบกำไรขาดทุน มูลค่าที่คาดว่าจะได้รับคืนของสินทรัพย์ หมายถึงราคาขายสุทธิหรือมูลค่าจากการ</w:t>
      </w:r>
      <w:r w:rsidRPr="00A41922">
        <w:rPr>
          <w:rFonts w:ascii="Browallia New" w:hAnsi="Browallia New" w:cs="Browallia New"/>
          <w:sz w:val="28"/>
          <w:szCs w:val="28"/>
          <w:cs/>
        </w:rPr>
        <w:t>ใช้ของสินทรัพย์นั้นแล้วแต่จำนวนใดจะสูงกว่า</w:t>
      </w:r>
      <w:r w:rsidR="00C94658" w:rsidRPr="00C94658">
        <w:rPr>
          <w:rFonts w:ascii="Browallia New" w:hAnsi="Browallia New" w:cs="Browallia New"/>
          <w:sz w:val="28"/>
          <w:szCs w:val="28"/>
          <w:cs/>
          <w:lang w:bidi="th-TH"/>
        </w:rPr>
        <w:t xml:space="preserve">  </w:t>
      </w:r>
    </w:p>
    <w:p w14:paraId="6CD0B552" w14:textId="77777777" w:rsidR="002205AF" w:rsidRPr="006461EA" w:rsidRDefault="002205AF" w:rsidP="002205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260"/>
        </w:tabs>
        <w:spacing w:line="240" w:lineRule="auto"/>
        <w:ind w:left="851" w:right="-338" w:firstLine="709"/>
        <w:jc w:val="thaiDistribute"/>
        <w:rPr>
          <w:rFonts w:ascii="Browallia New" w:hAnsi="Browallia New" w:cs="Browallia New"/>
          <w:sz w:val="28"/>
          <w:szCs w:val="28"/>
        </w:rPr>
      </w:pPr>
    </w:p>
    <w:p w14:paraId="5A33ED5E" w14:textId="30C73E53" w:rsidR="004370BD" w:rsidRPr="006461EA" w:rsidRDefault="004370BD" w:rsidP="00DA5949">
      <w:pPr>
        <w:pStyle w:val="block"/>
        <w:numPr>
          <w:ilvl w:val="0"/>
          <w:numId w:val="21"/>
        </w:numPr>
        <w:tabs>
          <w:tab w:val="left" w:pos="1530"/>
        </w:tabs>
        <w:spacing w:after="0" w:line="240" w:lineRule="auto"/>
        <w:ind w:left="981" w:hanging="513"/>
        <w:jc w:val="thaiDistribute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/>
          <w:sz w:val="28"/>
          <w:szCs w:val="28"/>
          <w:cs/>
          <w:lang w:bidi="th-TH"/>
        </w:rPr>
        <w:t>เจ้าหนี้การค้าและเจ้าหนี้อื่น</w:t>
      </w:r>
    </w:p>
    <w:p w14:paraId="152621CB" w14:textId="77777777" w:rsidR="004370BD" w:rsidRPr="006461EA" w:rsidRDefault="004370BD" w:rsidP="004370BD">
      <w:pPr>
        <w:tabs>
          <w:tab w:val="left" w:pos="10260"/>
        </w:tabs>
        <w:ind w:left="851" w:right="-338"/>
        <w:jc w:val="thaiDistribute"/>
        <w:rPr>
          <w:rFonts w:ascii="Browallia New" w:hAnsi="Browallia New" w:cs="Browallia New"/>
          <w:sz w:val="24"/>
          <w:szCs w:val="24"/>
        </w:rPr>
      </w:pPr>
    </w:p>
    <w:p w14:paraId="72EB18C6" w14:textId="77777777" w:rsidR="00182B0B" w:rsidRPr="006461EA" w:rsidRDefault="004370BD" w:rsidP="00CF68CD">
      <w:pPr>
        <w:pStyle w:val="block"/>
        <w:tabs>
          <w:tab w:val="left" w:pos="1512"/>
        </w:tabs>
        <w:spacing w:after="0" w:line="240" w:lineRule="auto"/>
        <w:ind w:left="945" w:firstLine="54"/>
        <w:jc w:val="thaiDistribute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/>
          <w:sz w:val="28"/>
          <w:szCs w:val="28"/>
          <w:cs/>
          <w:lang w:bidi="th-TH"/>
        </w:rPr>
        <w:t>เจ้าหนี้การค้าและเจ้าหนี้อื่นแสดงในราคาทุน</w:t>
      </w:r>
    </w:p>
    <w:p w14:paraId="4FE6C043" w14:textId="5A981F7D" w:rsidR="00DC0249" w:rsidRDefault="00DC02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cs/>
          <w:lang w:val="en-GB"/>
        </w:rPr>
      </w:pPr>
    </w:p>
    <w:p w14:paraId="7F23C3A7" w14:textId="59BD5806" w:rsidR="00EC0229" w:rsidRPr="006461EA" w:rsidRDefault="00EC0229" w:rsidP="00DA5949">
      <w:pPr>
        <w:pStyle w:val="block"/>
        <w:numPr>
          <w:ilvl w:val="0"/>
          <w:numId w:val="21"/>
        </w:numPr>
        <w:tabs>
          <w:tab w:val="left" w:pos="1530"/>
        </w:tabs>
        <w:spacing w:after="0" w:line="240" w:lineRule="auto"/>
        <w:ind w:left="981" w:hanging="513"/>
        <w:jc w:val="thaiDistribute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/>
          <w:sz w:val="28"/>
          <w:szCs w:val="28"/>
          <w:cs/>
          <w:lang w:bidi="th-TH"/>
        </w:rPr>
        <w:t>ส่วนของผู้ถือหุ้น</w:t>
      </w:r>
    </w:p>
    <w:p w14:paraId="1A15E764" w14:textId="77777777" w:rsidR="00EC0229" w:rsidRPr="006461EA" w:rsidRDefault="00EC0229" w:rsidP="00EC0229">
      <w:pPr>
        <w:tabs>
          <w:tab w:val="left" w:pos="10260"/>
        </w:tabs>
        <w:ind w:left="851" w:right="-338"/>
        <w:jc w:val="both"/>
        <w:rPr>
          <w:rFonts w:ascii="Browallia New" w:hAnsi="Browallia New" w:cs="Browallia New"/>
          <w:sz w:val="24"/>
          <w:szCs w:val="24"/>
        </w:rPr>
      </w:pPr>
    </w:p>
    <w:p w14:paraId="555A9568" w14:textId="77777777" w:rsidR="00EC0229" w:rsidRPr="006461EA" w:rsidRDefault="00EC0229" w:rsidP="00CF68CD">
      <w:pPr>
        <w:pStyle w:val="block"/>
        <w:tabs>
          <w:tab w:val="left" w:pos="1548"/>
        </w:tabs>
        <w:spacing w:after="0" w:line="240" w:lineRule="auto"/>
        <w:ind w:left="981"/>
        <w:jc w:val="thaiDistribute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/>
          <w:sz w:val="28"/>
          <w:szCs w:val="28"/>
          <w:cs/>
          <w:lang w:bidi="th-TH"/>
        </w:rPr>
        <w:t>หุ้นสามัญแสดงด้วยราคาพาร์ของหุ้น ณ วันที่ออกหุ้น</w:t>
      </w:r>
    </w:p>
    <w:p w14:paraId="0F22ABD3" w14:textId="77777777" w:rsidR="00EC0229" w:rsidRPr="006461EA" w:rsidRDefault="00EC0229" w:rsidP="00DA5949">
      <w:pPr>
        <w:pStyle w:val="block"/>
        <w:tabs>
          <w:tab w:val="left" w:pos="1548"/>
        </w:tabs>
        <w:spacing w:after="0" w:line="240" w:lineRule="auto"/>
        <w:ind w:left="1053"/>
        <w:jc w:val="thaiDistribute"/>
        <w:rPr>
          <w:rFonts w:ascii="Browallia New" w:hAnsi="Browallia New" w:cs="Browallia New"/>
          <w:sz w:val="28"/>
          <w:szCs w:val="28"/>
        </w:rPr>
      </w:pPr>
    </w:p>
    <w:p w14:paraId="4026667D" w14:textId="20E1F891" w:rsidR="00EC0229" w:rsidRDefault="00EC0229" w:rsidP="00CF68CD">
      <w:pPr>
        <w:pStyle w:val="block"/>
        <w:tabs>
          <w:tab w:val="left" w:pos="810"/>
          <w:tab w:val="left" w:pos="1548"/>
        </w:tabs>
        <w:spacing w:after="0" w:line="240" w:lineRule="auto"/>
        <w:ind w:left="999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6461EA">
        <w:rPr>
          <w:rFonts w:ascii="Browallia New" w:hAnsi="Browallia New" w:cs="Browallia New"/>
          <w:sz w:val="28"/>
          <w:szCs w:val="28"/>
          <w:cs/>
          <w:lang w:bidi="th-TH"/>
        </w:rPr>
        <w:t>ส่วนเกินมูลค่าหุ้นประกอบด้วยส่วนเกินที่ได้รับจากการออกหุ้นสามัญต้นทุนทางตรงที่เกี่ยวข้องในการออกหุ้นถูกหักจากส่วนเกินมูลค่าหุ้นสุทธิจากภาษีที่เกี่ยวข้อง</w:t>
      </w:r>
    </w:p>
    <w:p w14:paraId="180984A8" w14:textId="77777777" w:rsidR="00367F54" w:rsidRPr="006461EA" w:rsidRDefault="00367F54" w:rsidP="00CF68CD">
      <w:pPr>
        <w:pStyle w:val="block"/>
        <w:tabs>
          <w:tab w:val="left" w:pos="810"/>
          <w:tab w:val="left" w:pos="1548"/>
        </w:tabs>
        <w:spacing w:after="0" w:line="240" w:lineRule="auto"/>
        <w:ind w:left="999"/>
        <w:jc w:val="thaiDistribute"/>
        <w:rPr>
          <w:rFonts w:ascii="Browallia New" w:hAnsi="Browallia New" w:cs="Browallia New"/>
          <w:sz w:val="28"/>
          <w:szCs w:val="28"/>
        </w:rPr>
      </w:pPr>
    </w:p>
    <w:p w14:paraId="7719004F" w14:textId="77777777" w:rsidR="00EC0229" w:rsidRPr="006461EA" w:rsidRDefault="00EC0229" w:rsidP="00CF68CD">
      <w:pPr>
        <w:pStyle w:val="block"/>
        <w:tabs>
          <w:tab w:val="left" w:pos="810"/>
          <w:tab w:val="left" w:pos="1548"/>
        </w:tabs>
        <w:spacing w:after="0" w:line="240" w:lineRule="auto"/>
        <w:ind w:left="999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6461EA">
        <w:rPr>
          <w:rFonts w:ascii="Browallia New" w:hAnsi="Browallia New" w:cs="Browallia New"/>
          <w:sz w:val="28"/>
          <w:szCs w:val="28"/>
          <w:cs/>
          <w:lang w:bidi="th-TH"/>
        </w:rPr>
        <w:t xml:space="preserve">องค์ประกอบอื่นของส่วนของผู้ถือหุ้น ประกอบด้วย </w:t>
      </w:r>
      <w:r w:rsidR="000028E7" w:rsidRPr="006461EA">
        <w:rPr>
          <w:rFonts w:ascii="Browallia New" w:hAnsi="Browallia New" w:cs="Browallia New" w:hint="cs"/>
          <w:sz w:val="28"/>
          <w:szCs w:val="28"/>
          <w:cs/>
          <w:lang w:bidi="th-TH"/>
        </w:rPr>
        <w:t>กำไร (ขาดทุน) ที่ยังไม่เกิดขึ้นจริงของหลักทรัพย์เผื่อขาย</w:t>
      </w:r>
      <w:r w:rsidR="0088175B" w:rsidRPr="006461E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และส่วนปรับปรุงจากการแปลงค่างบการเงินที่เป็นเงินตราต่างประเทศ </w:t>
      </w:r>
      <w:r w:rsidR="009F14C8" w:rsidRPr="006461EA">
        <w:rPr>
          <w:rFonts w:ascii="Browallia New" w:hAnsi="Browallia New" w:cs="Browallia New" w:hint="cs"/>
          <w:sz w:val="28"/>
          <w:szCs w:val="28"/>
          <w:cs/>
          <w:lang w:bidi="th-TH"/>
        </w:rPr>
        <w:t>ซึ่งจะรับรู้เข้างบกำไรขาดทุนเมื่อมีการจำหน่ายเงินลงทุนที่เกี่ยวข้อง</w:t>
      </w:r>
    </w:p>
    <w:p w14:paraId="152DBC74" w14:textId="77777777" w:rsidR="00EC0229" w:rsidRPr="006461EA" w:rsidRDefault="00EC0229" w:rsidP="00CF68CD">
      <w:pPr>
        <w:pStyle w:val="block"/>
        <w:tabs>
          <w:tab w:val="left" w:pos="810"/>
          <w:tab w:val="left" w:pos="1548"/>
        </w:tabs>
        <w:spacing w:after="0" w:line="240" w:lineRule="auto"/>
        <w:ind w:left="999"/>
        <w:jc w:val="thaiDistribute"/>
        <w:rPr>
          <w:rFonts w:ascii="Browallia New" w:hAnsi="Browallia New" w:cs="Browallia New"/>
          <w:sz w:val="28"/>
          <w:szCs w:val="28"/>
        </w:rPr>
      </w:pPr>
    </w:p>
    <w:p w14:paraId="16A37B65" w14:textId="77777777" w:rsidR="00EC0229" w:rsidRPr="006461EA" w:rsidRDefault="00EC0229" w:rsidP="00CF68CD">
      <w:pPr>
        <w:pStyle w:val="block"/>
        <w:tabs>
          <w:tab w:val="left" w:pos="810"/>
          <w:tab w:val="left" w:pos="1548"/>
        </w:tabs>
        <w:spacing w:after="0" w:line="240" w:lineRule="auto"/>
        <w:ind w:left="999"/>
        <w:jc w:val="thaiDistribute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/>
          <w:sz w:val="28"/>
          <w:szCs w:val="28"/>
          <w:cs/>
          <w:lang w:bidi="th-TH"/>
        </w:rPr>
        <w:t>กำไรสะสมประกอบด้วยกำไรงวดปัจจุบันและกำไรสะสมงวดก่อน</w:t>
      </w:r>
    </w:p>
    <w:p w14:paraId="3A19746C" w14:textId="191304ED" w:rsidR="0047258C" w:rsidRPr="006461EA" w:rsidRDefault="0047258C" w:rsidP="00CF68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9"/>
        <w:rPr>
          <w:rFonts w:ascii="Browallia New" w:hAnsi="Browallia New" w:cs="Browallia New"/>
          <w:sz w:val="28"/>
          <w:szCs w:val="28"/>
          <w:cs/>
          <w:lang w:val="en-GB"/>
        </w:rPr>
      </w:pPr>
    </w:p>
    <w:p w14:paraId="37675970" w14:textId="3D3BCC4D" w:rsidR="00EC0229" w:rsidRPr="006461EA" w:rsidRDefault="00EC0229" w:rsidP="00CF68CD">
      <w:pPr>
        <w:pStyle w:val="block"/>
        <w:tabs>
          <w:tab w:val="left" w:pos="810"/>
          <w:tab w:val="left" w:pos="1548"/>
        </w:tabs>
        <w:spacing w:after="0" w:line="240" w:lineRule="auto"/>
        <w:ind w:left="999"/>
        <w:jc w:val="thaiDistribute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/>
          <w:sz w:val="28"/>
          <w:szCs w:val="28"/>
          <w:cs/>
          <w:lang w:bidi="th-TH"/>
        </w:rPr>
        <w:t>รายการทั้งหมดที่เกี่ยวข้องกับส่วนของเจ้าของของบริษัทใหญ่จะบันทึกในส่วนของผู้ถือหุ้น</w:t>
      </w:r>
    </w:p>
    <w:p w14:paraId="3C10C169" w14:textId="77777777" w:rsidR="0047258C" w:rsidRPr="006461EA" w:rsidRDefault="0047258C" w:rsidP="00CF68CD">
      <w:pPr>
        <w:pStyle w:val="block"/>
        <w:tabs>
          <w:tab w:val="left" w:pos="810"/>
          <w:tab w:val="left" w:pos="1548"/>
        </w:tabs>
        <w:spacing w:after="0" w:line="240" w:lineRule="auto"/>
        <w:ind w:left="999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2DEF9A1" w14:textId="1C8F2F28" w:rsidR="00EC0229" w:rsidRPr="006461EA" w:rsidRDefault="00EC0229" w:rsidP="00CF68CD">
      <w:pPr>
        <w:pStyle w:val="block"/>
        <w:tabs>
          <w:tab w:val="left" w:pos="810"/>
          <w:tab w:val="left" w:pos="1548"/>
        </w:tabs>
        <w:spacing w:after="0" w:line="240" w:lineRule="auto"/>
        <w:ind w:left="999"/>
        <w:jc w:val="thaiDistribute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/>
          <w:sz w:val="28"/>
          <w:szCs w:val="28"/>
          <w:cs/>
          <w:lang w:bidi="th-TH"/>
        </w:rPr>
        <w:t>เงินปันผลค้างจ่ายที่จัดสรรจากส่วนของผู้ถือหุ้นแสดงรายการในหนี้สินอื่นเมื่อเงินปันผลได้รับอนุมัติในการประชุมผู้ถือหุ้นหรือคณะกรรมการของบริษัทก่อนวันสิ้นรอบระยะเวลารายงาน</w:t>
      </w:r>
      <w:r w:rsidRPr="006461EA">
        <w:rPr>
          <w:rFonts w:ascii="Browallia New" w:hAnsi="Browallia New" w:cs="Browallia New"/>
          <w:sz w:val="28"/>
          <w:szCs w:val="28"/>
          <w:rtl/>
          <w:cs/>
        </w:rPr>
        <w:tab/>
      </w:r>
    </w:p>
    <w:p w14:paraId="501EE8C1" w14:textId="77777777" w:rsidR="004C6784" w:rsidRPr="006461EA" w:rsidRDefault="004C6784" w:rsidP="00EC0229">
      <w:pPr>
        <w:tabs>
          <w:tab w:val="left" w:pos="1260"/>
        </w:tabs>
        <w:ind w:left="810"/>
        <w:jc w:val="thaiDistribute"/>
        <w:rPr>
          <w:rFonts w:ascii="Browallia New" w:hAnsi="Browallia New" w:cs="Browallia New"/>
          <w:sz w:val="24"/>
          <w:szCs w:val="24"/>
        </w:rPr>
      </w:pPr>
    </w:p>
    <w:p w14:paraId="4CD40E54" w14:textId="27B7FDF2" w:rsidR="00EC0229" w:rsidRPr="006461EA" w:rsidRDefault="00EC0229" w:rsidP="00DA5949">
      <w:pPr>
        <w:pStyle w:val="block"/>
        <w:numPr>
          <w:ilvl w:val="0"/>
          <w:numId w:val="21"/>
        </w:numPr>
        <w:tabs>
          <w:tab w:val="left" w:pos="1530"/>
        </w:tabs>
        <w:spacing w:after="0" w:line="240" w:lineRule="auto"/>
        <w:ind w:left="981" w:hanging="513"/>
        <w:jc w:val="thaiDistribute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/>
          <w:sz w:val="28"/>
          <w:szCs w:val="28"/>
          <w:cs/>
          <w:lang w:bidi="th-TH"/>
        </w:rPr>
        <w:t xml:space="preserve">ผลประโยชน์พนักงานระยะสั้น และผลประโยชน์พนักงานหลังออกจากงาน </w:t>
      </w:r>
    </w:p>
    <w:p w14:paraId="7E367AAA" w14:textId="77777777" w:rsidR="00EC0229" w:rsidRPr="006461EA" w:rsidRDefault="00EC0229" w:rsidP="00EC0229">
      <w:pPr>
        <w:ind w:left="851"/>
        <w:jc w:val="thaiDistribute"/>
        <w:rPr>
          <w:rFonts w:ascii="Browallia New" w:hAnsi="Browallia New" w:cs="Browallia New"/>
          <w:i/>
          <w:iCs/>
          <w:spacing w:val="-2"/>
          <w:sz w:val="24"/>
          <w:szCs w:val="24"/>
          <w:lang w:val="en-GB"/>
        </w:rPr>
      </w:pPr>
    </w:p>
    <w:p w14:paraId="0B0CB6E9" w14:textId="77777777" w:rsidR="00EC0229" w:rsidRPr="006461EA" w:rsidRDefault="00EC0229" w:rsidP="00CF68CD">
      <w:pPr>
        <w:tabs>
          <w:tab w:val="clear" w:pos="907"/>
          <w:tab w:val="left" w:pos="1350"/>
        </w:tabs>
        <w:ind w:left="999"/>
        <w:jc w:val="thaiDistribute"/>
        <w:rPr>
          <w:rFonts w:ascii="Browallia New" w:hAnsi="Browallia New" w:cs="Browallia New"/>
          <w:i/>
          <w:iCs/>
          <w:sz w:val="28"/>
          <w:szCs w:val="28"/>
          <w:lang w:val="en-GB" w:bidi="ar-SA"/>
        </w:rPr>
      </w:pPr>
      <w:r w:rsidRPr="006461EA">
        <w:rPr>
          <w:rFonts w:ascii="Browallia New" w:hAnsi="Browallia New" w:cs="Browallia New"/>
          <w:i/>
          <w:iCs/>
          <w:sz w:val="28"/>
          <w:szCs w:val="28"/>
          <w:cs/>
          <w:lang w:val="en-GB"/>
        </w:rPr>
        <w:t>ผลประโยชน์ระยะสั้น</w:t>
      </w:r>
    </w:p>
    <w:p w14:paraId="64BAD37C" w14:textId="714C1270" w:rsidR="00DB4A42" w:rsidRDefault="00EC0229" w:rsidP="00CF68CD">
      <w:pPr>
        <w:tabs>
          <w:tab w:val="clear" w:pos="907"/>
          <w:tab w:val="left" w:pos="1350"/>
        </w:tabs>
        <w:ind w:left="999" w:right="-1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>ผลประโยชน์ระยะสั้นประกอบด้วย เงินเดือน ค่าจ้าง โบนัส และเงินสมทบกองทุนประกันสังคมซึ่งรับรู้เป็นค่าใช้จ่ายเมื่อเกิดรายการ</w:t>
      </w:r>
    </w:p>
    <w:p w14:paraId="0E6C4A5A" w14:textId="6E2B445C" w:rsidR="0087768A" w:rsidRDefault="0087768A" w:rsidP="00DA5949">
      <w:pPr>
        <w:tabs>
          <w:tab w:val="clear" w:pos="907"/>
          <w:tab w:val="left" w:pos="1116"/>
        </w:tabs>
        <w:ind w:left="1053" w:right="-10"/>
        <w:jc w:val="thaiDistribute"/>
        <w:rPr>
          <w:rFonts w:ascii="Browallia New" w:hAnsi="Browallia New" w:cs="Browallia New"/>
          <w:sz w:val="28"/>
          <w:szCs w:val="28"/>
          <w:lang w:val="en-GB" w:bidi="ar-SA"/>
        </w:rPr>
      </w:pPr>
    </w:p>
    <w:p w14:paraId="0CEA70F7" w14:textId="18FC6ACE" w:rsidR="00CF68CD" w:rsidRDefault="00CF68CD" w:rsidP="00DA5949">
      <w:pPr>
        <w:tabs>
          <w:tab w:val="clear" w:pos="907"/>
          <w:tab w:val="left" w:pos="1116"/>
        </w:tabs>
        <w:ind w:left="1053" w:right="-10"/>
        <w:jc w:val="thaiDistribute"/>
        <w:rPr>
          <w:rFonts w:ascii="Browallia New" w:hAnsi="Browallia New" w:cs="Browallia New"/>
          <w:sz w:val="28"/>
          <w:szCs w:val="28"/>
          <w:lang w:val="en-GB" w:bidi="ar-SA"/>
        </w:rPr>
      </w:pPr>
    </w:p>
    <w:p w14:paraId="269A27B8" w14:textId="02F2913E" w:rsidR="00CF68CD" w:rsidRDefault="00CF68CD" w:rsidP="00DA5949">
      <w:pPr>
        <w:tabs>
          <w:tab w:val="clear" w:pos="907"/>
          <w:tab w:val="left" w:pos="1116"/>
        </w:tabs>
        <w:ind w:left="1053" w:right="-10"/>
        <w:jc w:val="thaiDistribute"/>
        <w:rPr>
          <w:rFonts w:ascii="Browallia New" w:hAnsi="Browallia New" w:cs="Browallia New"/>
          <w:sz w:val="28"/>
          <w:szCs w:val="28"/>
          <w:lang w:val="en-GB" w:bidi="ar-SA"/>
        </w:rPr>
      </w:pPr>
    </w:p>
    <w:p w14:paraId="2EBAB15F" w14:textId="4B3345AE" w:rsidR="00CF68CD" w:rsidRDefault="00CF68CD" w:rsidP="00DA5949">
      <w:pPr>
        <w:tabs>
          <w:tab w:val="clear" w:pos="907"/>
          <w:tab w:val="left" w:pos="1116"/>
        </w:tabs>
        <w:ind w:left="1053" w:right="-10"/>
        <w:jc w:val="thaiDistribute"/>
        <w:rPr>
          <w:rFonts w:ascii="Browallia New" w:hAnsi="Browallia New" w:cs="Browallia New"/>
          <w:sz w:val="28"/>
          <w:szCs w:val="28"/>
          <w:lang w:val="en-GB" w:bidi="ar-SA"/>
        </w:rPr>
      </w:pPr>
    </w:p>
    <w:p w14:paraId="09050F96" w14:textId="2233AC22" w:rsidR="00CF68CD" w:rsidRDefault="00CF68CD" w:rsidP="00DA5949">
      <w:pPr>
        <w:tabs>
          <w:tab w:val="clear" w:pos="907"/>
          <w:tab w:val="left" w:pos="1116"/>
        </w:tabs>
        <w:ind w:left="1053" w:right="-10"/>
        <w:jc w:val="thaiDistribute"/>
        <w:rPr>
          <w:rFonts w:ascii="Browallia New" w:hAnsi="Browallia New" w:cs="Browallia New"/>
          <w:sz w:val="28"/>
          <w:szCs w:val="28"/>
          <w:lang w:val="en-GB" w:bidi="ar-SA"/>
        </w:rPr>
      </w:pPr>
    </w:p>
    <w:p w14:paraId="335F687F" w14:textId="77777777" w:rsidR="00CF68CD" w:rsidRPr="00A0133E" w:rsidRDefault="00CF68CD" w:rsidP="00DA5949">
      <w:pPr>
        <w:tabs>
          <w:tab w:val="clear" w:pos="907"/>
          <w:tab w:val="left" w:pos="1116"/>
        </w:tabs>
        <w:ind w:left="1053" w:right="-10"/>
        <w:jc w:val="thaiDistribute"/>
        <w:rPr>
          <w:rFonts w:ascii="Browallia New" w:hAnsi="Browallia New" w:cs="Browallia New"/>
          <w:sz w:val="28"/>
          <w:szCs w:val="28"/>
          <w:lang w:val="en-GB" w:bidi="ar-SA"/>
        </w:rPr>
      </w:pPr>
    </w:p>
    <w:p w14:paraId="6E503235" w14:textId="77777777" w:rsidR="00A20BD1" w:rsidRPr="006461EA" w:rsidRDefault="00A20BD1" w:rsidP="00DA59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16"/>
          <w:tab w:val="left" w:pos="10260"/>
        </w:tabs>
        <w:spacing w:line="240" w:lineRule="auto"/>
        <w:ind w:left="1053" w:right="-338"/>
        <w:jc w:val="both"/>
        <w:rPr>
          <w:rFonts w:ascii="Browallia New" w:hAnsi="Browallia New" w:cs="Browallia New"/>
          <w:i/>
          <w:iCs/>
          <w:sz w:val="28"/>
          <w:szCs w:val="28"/>
        </w:rPr>
      </w:pPr>
      <w:r w:rsidRPr="006461EA">
        <w:rPr>
          <w:rFonts w:ascii="Browallia New" w:hAnsi="Browallia New" w:cs="Browallia New" w:hint="cs"/>
          <w:i/>
          <w:iCs/>
          <w:sz w:val="28"/>
          <w:szCs w:val="28"/>
          <w:cs/>
        </w:rPr>
        <w:lastRenderedPageBreak/>
        <w:t>ผลประโยชน์ระยะยาวอื่น</w:t>
      </w:r>
    </w:p>
    <w:p w14:paraId="15A31D42" w14:textId="2203283C" w:rsidR="00A20BD1" w:rsidRPr="006461EA" w:rsidRDefault="0047258C" w:rsidP="00DA5949">
      <w:pPr>
        <w:tabs>
          <w:tab w:val="clear" w:pos="907"/>
          <w:tab w:val="left" w:pos="1116"/>
        </w:tabs>
        <w:ind w:left="1053" w:right="-1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461EA">
        <w:rPr>
          <w:rFonts w:ascii="Browallia New" w:hAnsi="Browallia New" w:cs="Browallia New" w:hint="cs"/>
          <w:sz w:val="28"/>
          <w:szCs w:val="28"/>
          <w:cs/>
          <w:lang w:val="en-GB"/>
        </w:rPr>
        <w:t>กลุ่ม</w:t>
      </w:r>
      <w:r w:rsidR="00A20BD1" w:rsidRPr="006461EA">
        <w:rPr>
          <w:rFonts w:ascii="Browallia New" w:hAnsi="Browallia New" w:cs="Browallia New" w:hint="cs"/>
          <w:sz w:val="28"/>
          <w:szCs w:val="28"/>
          <w:cs/>
          <w:lang w:val="en-GB"/>
        </w:rPr>
        <w:t>บริษัท</w:t>
      </w:r>
      <w:r w:rsidR="00A20BD1" w:rsidRPr="006461EA">
        <w:rPr>
          <w:rFonts w:ascii="Browallia New" w:hAnsi="Browallia New" w:cs="Browallia New"/>
          <w:sz w:val="28"/>
          <w:szCs w:val="28"/>
          <w:cs/>
          <w:lang w:val="en-GB"/>
        </w:rPr>
        <w:t>จะจ่ายผลประโยชน์</w:t>
      </w:r>
      <w:r w:rsidR="00A20BD1" w:rsidRPr="006461EA">
        <w:rPr>
          <w:rFonts w:ascii="Browallia New" w:hAnsi="Browallia New" w:cs="Browallia New" w:hint="cs"/>
          <w:sz w:val="28"/>
          <w:szCs w:val="28"/>
          <w:cs/>
          <w:lang w:val="en-GB"/>
        </w:rPr>
        <w:t>ระยะยาวอื่น</w:t>
      </w:r>
      <w:r w:rsidR="00A20BD1" w:rsidRPr="006461EA">
        <w:rPr>
          <w:rFonts w:ascii="Browallia New" w:hAnsi="Browallia New" w:cs="Browallia New"/>
          <w:sz w:val="28"/>
          <w:szCs w:val="28"/>
          <w:cs/>
          <w:lang w:val="en-GB"/>
        </w:rPr>
        <w:t xml:space="preserve">เพิ่มให้กับพนักงานที่มีอายุการทำงานครบ </w:t>
      </w:r>
      <w:r w:rsidR="00E81C3D" w:rsidRPr="006461EA">
        <w:rPr>
          <w:rFonts w:ascii="Browallia New" w:hAnsi="Browallia New" w:cs="Browallia New"/>
          <w:sz w:val="28"/>
          <w:szCs w:val="28"/>
          <w:lang w:val="en-GB"/>
        </w:rPr>
        <w:t>10</w:t>
      </w:r>
      <w:r w:rsidR="00A20BD1" w:rsidRPr="006461EA">
        <w:rPr>
          <w:rFonts w:ascii="Browallia New" w:hAnsi="Browallia New" w:cs="Browallia New"/>
          <w:sz w:val="28"/>
          <w:szCs w:val="28"/>
          <w:cs/>
          <w:lang w:val="en-GB"/>
        </w:rPr>
        <w:t xml:space="preserve"> ปี จำนวน </w:t>
      </w:r>
      <w:r w:rsidR="00E81C3D" w:rsidRPr="006461EA">
        <w:rPr>
          <w:rFonts w:ascii="Browallia New" w:hAnsi="Browallia New" w:cs="Browallia New"/>
          <w:sz w:val="28"/>
          <w:szCs w:val="28"/>
          <w:lang w:val="en-GB"/>
        </w:rPr>
        <w:t>4</w:t>
      </w:r>
      <w:r w:rsidR="00A20BD1" w:rsidRPr="006461EA">
        <w:rPr>
          <w:rFonts w:ascii="Browallia New" w:hAnsi="Browallia New" w:cs="Browallia New"/>
          <w:sz w:val="28"/>
          <w:szCs w:val="28"/>
          <w:lang w:val="en-GB"/>
        </w:rPr>
        <w:t>,000</w:t>
      </w:r>
      <w:r w:rsidR="00A20BD1" w:rsidRPr="006461EA">
        <w:rPr>
          <w:rFonts w:ascii="Browallia New" w:hAnsi="Browallia New" w:cs="Browallia New"/>
          <w:sz w:val="28"/>
          <w:szCs w:val="28"/>
          <w:cs/>
          <w:lang w:val="en-GB"/>
        </w:rPr>
        <w:t xml:space="preserve"> บาท ครบ</w:t>
      </w:r>
      <w:r w:rsidR="00A20BD1" w:rsidRPr="006461EA">
        <w:rPr>
          <w:rFonts w:ascii="Browallia New" w:hAnsi="Browallia New" w:cs="Browallia New"/>
          <w:sz w:val="28"/>
          <w:szCs w:val="28"/>
          <w:lang w:val="en-GB"/>
        </w:rPr>
        <w:t xml:space="preserve"> 1</w:t>
      </w:r>
      <w:r w:rsidR="00E81C3D" w:rsidRPr="006461EA">
        <w:rPr>
          <w:rFonts w:ascii="Browallia New" w:hAnsi="Browallia New" w:cs="Browallia New"/>
          <w:sz w:val="28"/>
          <w:szCs w:val="28"/>
          <w:lang w:val="en-GB"/>
        </w:rPr>
        <w:t>5</w:t>
      </w:r>
      <w:r w:rsidR="00A20BD1" w:rsidRPr="006461EA">
        <w:rPr>
          <w:rFonts w:ascii="Browallia New" w:hAnsi="Browallia New" w:cs="Browallia New"/>
          <w:sz w:val="28"/>
          <w:szCs w:val="28"/>
          <w:cs/>
          <w:lang w:val="en-GB"/>
        </w:rPr>
        <w:t xml:space="preserve"> ปี จำนวน </w:t>
      </w:r>
      <w:r w:rsidR="00E81C3D" w:rsidRPr="006461EA">
        <w:rPr>
          <w:rFonts w:ascii="Browallia New" w:hAnsi="Browallia New" w:cs="Browallia New"/>
          <w:sz w:val="28"/>
          <w:szCs w:val="28"/>
          <w:lang w:val="en-GB"/>
        </w:rPr>
        <w:t>8</w:t>
      </w:r>
      <w:r w:rsidR="00A20BD1" w:rsidRPr="006461EA">
        <w:rPr>
          <w:rFonts w:ascii="Browallia New" w:hAnsi="Browallia New" w:cs="Browallia New"/>
          <w:sz w:val="28"/>
          <w:szCs w:val="28"/>
          <w:lang w:val="en-GB"/>
        </w:rPr>
        <w:t>,000</w:t>
      </w:r>
      <w:r w:rsidR="00A20BD1" w:rsidRPr="006461EA">
        <w:rPr>
          <w:rFonts w:ascii="Browallia New" w:hAnsi="Browallia New" w:cs="Browallia New"/>
          <w:sz w:val="28"/>
          <w:szCs w:val="28"/>
          <w:cs/>
          <w:lang w:val="en-GB"/>
        </w:rPr>
        <w:t xml:space="preserve"> บาท ครบ </w:t>
      </w:r>
      <w:r w:rsidR="004E3B43" w:rsidRPr="006461EA">
        <w:rPr>
          <w:rFonts w:ascii="Browallia New" w:hAnsi="Browallia New" w:cs="Browallia New"/>
          <w:sz w:val="28"/>
          <w:szCs w:val="28"/>
          <w:lang w:val="en-GB"/>
        </w:rPr>
        <w:t>20</w:t>
      </w:r>
      <w:r w:rsidR="00A20BD1" w:rsidRPr="006461EA">
        <w:rPr>
          <w:rFonts w:ascii="Browallia New" w:hAnsi="Browallia New" w:cs="Browallia New"/>
          <w:sz w:val="28"/>
          <w:szCs w:val="28"/>
          <w:cs/>
          <w:lang w:val="en-GB"/>
        </w:rPr>
        <w:t xml:space="preserve"> ปี จำนวน </w:t>
      </w:r>
      <w:r w:rsidR="004E3B43" w:rsidRPr="006461EA">
        <w:rPr>
          <w:rFonts w:ascii="Browallia New" w:hAnsi="Browallia New" w:cs="Browallia New"/>
          <w:sz w:val="28"/>
          <w:szCs w:val="28"/>
          <w:lang w:val="en-GB"/>
        </w:rPr>
        <w:t>12</w:t>
      </w:r>
      <w:r w:rsidR="00A20BD1" w:rsidRPr="006461EA">
        <w:rPr>
          <w:rFonts w:ascii="Browallia New" w:hAnsi="Browallia New" w:cs="Browallia New"/>
          <w:sz w:val="28"/>
          <w:szCs w:val="28"/>
          <w:lang w:val="en-GB"/>
        </w:rPr>
        <w:t>,000</w:t>
      </w:r>
      <w:r w:rsidR="00A20BD1" w:rsidRPr="006461EA">
        <w:rPr>
          <w:rFonts w:ascii="Browallia New" w:hAnsi="Browallia New" w:cs="Browallia New"/>
          <w:sz w:val="28"/>
          <w:szCs w:val="28"/>
          <w:cs/>
          <w:lang w:val="en-GB"/>
        </w:rPr>
        <w:t xml:space="preserve"> บาท </w:t>
      </w:r>
      <w:r w:rsidR="004E3B43" w:rsidRPr="006461EA">
        <w:rPr>
          <w:rFonts w:ascii="Browallia New" w:hAnsi="Browallia New" w:cs="Browallia New"/>
          <w:sz w:val="28"/>
          <w:szCs w:val="28"/>
          <w:cs/>
          <w:lang w:val="en-GB"/>
        </w:rPr>
        <w:t xml:space="preserve">ครบ </w:t>
      </w:r>
      <w:r w:rsidR="004E3B43" w:rsidRPr="006461EA">
        <w:rPr>
          <w:rFonts w:ascii="Browallia New" w:hAnsi="Browallia New" w:cs="Browallia New"/>
          <w:sz w:val="28"/>
          <w:szCs w:val="28"/>
          <w:lang w:val="en-GB"/>
        </w:rPr>
        <w:t>25</w:t>
      </w:r>
      <w:r w:rsidR="004E3B43" w:rsidRPr="006461EA">
        <w:rPr>
          <w:rFonts w:ascii="Browallia New" w:hAnsi="Browallia New" w:cs="Browallia New"/>
          <w:sz w:val="28"/>
          <w:szCs w:val="28"/>
          <w:cs/>
          <w:lang w:val="en-GB"/>
        </w:rPr>
        <w:t xml:space="preserve"> ปี จำนวน </w:t>
      </w:r>
      <w:r w:rsidR="004E3B43" w:rsidRPr="006461EA">
        <w:rPr>
          <w:rFonts w:ascii="Browallia New" w:hAnsi="Browallia New" w:cs="Browallia New"/>
          <w:sz w:val="28"/>
          <w:szCs w:val="28"/>
          <w:lang w:val="en-GB"/>
        </w:rPr>
        <w:t>16,000</w:t>
      </w:r>
      <w:r w:rsidR="004E3B43" w:rsidRPr="006461EA">
        <w:rPr>
          <w:rFonts w:ascii="Browallia New" w:hAnsi="Browallia New" w:cs="Browallia New"/>
          <w:sz w:val="28"/>
          <w:szCs w:val="28"/>
          <w:cs/>
          <w:lang w:val="en-GB"/>
        </w:rPr>
        <w:t xml:space="preserve"> บาท</w:t>
      </w:r>
      <w:r w:rsidR="004E3B43" w:rsidRPr="006461EA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A20BD1" w:rsidRPr="006461EA">
        <w:rPr>
          <w:rFonts w:ascii="Browallia New" w:hAnsi="Browallia New" w:cs="Browallia New"/>
          <w:sz w:val="28"/>
          <w:szCs w:val="28"/>
          <w:cs/>
          <w:lang w:val="en-GB"/>
        </w:rPr>
        <w:t xml:space="preserve">และครบ </w:t>
      </w:r>
      <w:r w:rsidR="004E3B43" w:rsidRPr="006461EA">
        <w:rPr>
          <w:rFonts w:ascii="Browallia New" w:hAnsi="Browallia New" w:cs="Browallia New"/>
          <w:sz w:val="28"/>
          <w:szCs w:val="28"/>
          <w:lang w:val="en-GB"/>
        </w:rPr>
        <w:t>30</w:t>
      </w:r>
      <w:r w:rsidR="00A20BD1" w:rsidRPr="006461EA">
        <w:rPr>
          <w:rFonts w:ascii="Browallia New" w:hAnsi="Browallia New" w:cs="Browallia New"/>
          <w:sz w:val="28"/>
          <w:szCs w:val="28"/>
          <w:cs/>
          <w:lang w:val="en-GB"/>
        </w:rPr>
        <w:t xml:space="preserve"> ปี จำนวน </w:t>
      </w:r>
      <w:r w:rsidR="004E3B43" w:rsidRPr="006461EA">
        <w:rPr>
          <w:rFonts w:ascii="Browallia New" w:hAnsi="Browallia New" w:cs="Browallia New"/>
          <w:sz w:val="28"/>
          <w:szCs w:val="28"/>
          <w:lang w:val="en-GB"/>
        </w:rPr>
        <w:t>20</w:t>
      </w:r>
      <w:r w:rsidR="00A20BD1" w:rsidRPr="006461EA">
        <w:rPr>
          <w:rFonts w:ascii="Browallia New" w:hAnsi="Browallia New" w:cs="Browallia New"/>
          <w:sz w:val="28"/>
          <w:szCs w:val="28"/>
          <w:lang w:val="en-GB"/>
        </w:rPr>
        <w:t>,000</w:t>
      </w:r>
      <w:r w:rsidR="00A20BD1" w:rsidRPr="006461EA">
        <w:rPr>
          <w:rFonts w:ascii="Browallia New" w:hAnsi="Browallia New" w:cs="Browallia New"/>
          <w:sz w:val="28"/>
          <w:szCs w:val="28"/>
          <w:cs/>
          <w:lang w:val="en-GB"/>
        </w:rPr>
        <w:t xml:space="preserve"> บาท ทั้งนี้ค่าใช้จ่ายที่เกี่ยวข้องกับผลประโยชน์ระยะยาวอื่นของพนักงานจะรับรู้ในงบกำไรขาดทุนเพื่อกระจายต้นทุนดังกล่าวตลอดระยะเวลาของการจ้างงาน</w:t>
      </w:r>
      <w:r w:rsidR="00A20BD1" w:rsidRPr="006461EA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="00A20BD1" w:rsidRPr="006461EA">
        <w:rPr>
          <w:rFonts w:ascii="Browallia New" w:hAnsi="Browallia New" w:cs="Browallia New"/>
          <w:sz w:val="28"/>
          <w:szCs w:val="28"/>
          <w:cs/>
          <w:lang w:val="en-GB"/>
        </w:rPr>
        <w:t xml:space="preserve">ผลกำไรและขาดทุนจากการเปลี่ยนแปลงข้อสมมติฐาน </w:t>
      </w:r>
      <w:r w:rsidRPr="006461EA">
        <w:rPr>
          <w:rFonts w:ascii="Browallia New" w:hAnsi="Browallia New" w:cs="Browallia New" w:hint="cs"/>
          <w:sz w:val="28"/>
          <w:szCs w:val="28"/>
          <w:cs/>
          <w:lang w:val="en-GB"/>
        </w:rPr>
        <w:t>กล</w:t>
      </w:r>
      <w:r w:rsidR="00A047C8">
        <w:rPr>
          <w:rFonts w:ascii="Browallia New" w:hAnsi="Browallia New" w:cs="Browallia New" w:hint="cs"/>
          <w:sz w:val="28"/>
          <w:szCs w:val="28"/>
          <w:cs/>
          <w:lang w:val="en-GB"/>
        </w:rPr>
        <w:t>ุ่</w:t>
      </w:r>
      <w:r w:rsidRPr="006461EA">
        <w:rPr>
          <w:rFonts w:ascii="Browallia New" w:hAnsi="Browallia New" w:cs="Browallia New" w:hint="cs"/>
          <w:sz w:val="28"/>
          <w:szCs w:val="28"/>
          <w:cs/>
          <w:lang w:val="en-GB"/>
        </w:rPr>
        <w:t>มบริษัท</w:t>
      </w:r>
      <w:r w:rsidR="00A20BD1" w:rsidRPr="006461EA">
        <w:rPr>
          <w:rFonts w:ascii="Browallia New" w:hAnsi="Browallia New" w:cs="Browallia New"/>
          <w:sz w:val="28"/>
          <w:szCs w:val="28"/>
          <w:cs/>
          <w:lang w:val="en-GB"/>
        </w:rPr>
        <w:t>จะรับรู้ในกำไรขาดทุนเมื่อเกิดรายการ</w:t>
      </w:r>
    </w:p>
    <w:p w14:paraId="2DA62626" w14:textId="77777777" w:rsidR="00A20BD1" w:rsidRPr="0087768A" w:rsidRDefault="00A20BD1" w:rsidP="00DA59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16"/>
          <w:tab w:val="left" w:pos="10260"/>
        </w:tabs>
        <w:spacing w:line="240" w:lineRule="auto"/>
        <w:ind w:left="1053" w:right="-23"/>
        <w:jc w:val="thaiDistribute"/>
        <w:rPr>
          <w:rFonts w:ascii="Browallia New" w:hAnsi="Browallia New" w:cs="Browallia New"/>
          <w:sz w:val="28"/>
          <w:szCs w:val="28"/>
        </w:rPr>
      </w:pPr>
    </w:p>
    <w:p w14:paraId="5A1249FC" w14:textId="77777777" w:rsidR="00A20BD1" w:rsidRPr="006461EA" w:rsidRDefault="00A20BD1" w:rsidP="00DA5949">
      <w:pPr>
        <w:tabs>
          <w:tab w:val="clear" w:pos="907"/>
          <w:tab w:val="left" w:pos="1116"/>
        </w:tabs>
        <w:ind w:left="1053" w:right="-1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461EA">
        <w:rPr>
          <w:rFonts w:ascii="Browallia New" w:hAnsi="Browallia New" w:cs="Browallia New" w:hint="cs"/>
          <w:sz w:val="28"/>
          <w:szCs w:val="28"/>
          <w:cs/>
          <w:lang w:val="en-GB"/>
        </w:rPr>
        <w:t>ผู้บริหารประมาณภาระผูกพันผลประโยชน์ระยะยาวเป็นรายปีโดยผู้เชี่ยวชาญอิสระทางคณิตศาสตร์ประกันภัย</w:t>
      </w:r>
    </w:p>
    <w:p w14:paraId="0AAD1BA5" w14:textId="77777777" w:rsidR="00A20BD1" w:rsidRPr="006461EA" w:rsidRDefault="00A20BD1" w:rsidP="00DA5949">
      <w:pPr>
        <w:pStyle w:val="BodyText2"/>
        <w:tabs>
          <w:tab w:val="left" w:pos="1116"/>
        </w:tabs>
        <w:ind w:left="1053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2E0A4D47" w14:textId="77777777" w:rsidR="00EC0229" w:rsidRPr="006461EA" w:rsidRDefault="00EC0229" w:rsidP="00DA5949">
      <w:pPr>
        <w:tabs>
          <w:tab w:val="clear" w:pos="907"/>
          <w:tab w:val="left" w:pos="1116"/>
        </w:tabs>
        <w:ind w:left="1053"/>
        <w:rPr>
          <w:rFonts w:ascii="Browallia New" w:hAnsi="Browallia New" w:cs="Browallia New"/>
          <w:i/>
          <w:iCs/>
          <w:sz w:val="28"/>
          <w:szCs w:val="28"/>
          <w:lang w:val="en-GB" w:bidi="ar-SA"/>
        </w:rPr>
      </w:pPr>
      <w:r w:rsidRPr="006461EA">
        <w:rPr>
          <w:rFonts w:ascii="Browallia New" w:hAnsi="Browallia New" w:cs="Browallia New"/>
          <w:i/>
          <w:iCs/>
          <w:sz w:val="28"/>
          <w:szCs w:val="28"/>
          <w:cs/>
          <w:lang w:val="en-GB"/>
        </w:rPr>
        <w:t>ผลประโยชน์หลังออกจากงาน</w:t>
      </w:r>
    </w:p>
    <w:p w14:paraId="5C436971" w14:textId="03390563" w:rsidR="00EC0229" w:rsidRDefault="00EC0229" w:rsidP="00DA5949">
      <w:pPr>
        <w:tabs>
          <w:tab w:val="clear" w:pos="907"/>
          <w:tab w:val="left" w:pos="1116"/>
        </w:tabs>
        <w:ind w:left="1053" w:right="-1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>ผลประโยชน์พนักงานหลังออกจากงานแบ่งเป็นโครงการสมทบเงินที่กำหนดไว้ และโครงการผลประโยชน์</w:t>
      </w:r>
      <w:r w:rsidR="004C6784" w:rsidRPr="006461EA">
        <w:rPr>
          <w:rFonts w:ascii="Browallia New" w:hAnsi="Browallia New" w:cs="Browallia New"/>
          <w:sz w:val="28"/>
          <w:szCs w:val="28"/>
          <w:lang w:val="en-GB"/>
        </w:rPr>
        <w:t xml:space="preserve">         </w:t>
      </w: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 xml:space="preserve">ที่กำหนดไว้ </w:t>
      </w:r>
    </w:p>
    <w:p w14:paraId="3E772BF3" w14:textId="77777777" w:rsidR="00483838" w:rsidRDefault="00483838" w:rsidP="0019708D">
      <w:pPr>
        <w:tabs>
          <w:tab w:val="clear" w:pos="907"/>
          <w:tab w:val="left" w:pos="2295"/>
        </w:tabs>
        <w:ind w:left="1053"/>
        <w:jc w:val="thaiDistribute"/>
        <w:rPr>
          <w:rFonts w:ascii="Browallia New" w:hAnsi="Browallia New" w:cs="Browallia New"/>
          <w:sz w:val="28"/>
          <w:szCs w:val="28"/>
          <w:u w:val="single"/>
          <w:lang w:val="en-GB"/>
        </w:rPr>
      </w:pPr>
    </w:p>
    <w:p w14:paraId="71D77F4F" w14:textId="385C0D4E" w:rsidR="003051D6" w:rsidRPr="006461EA" w:rsidRDefault="003051D6" w:rsidP="0019708D">
      <w:pPr>
        <w:tabs>
          <w:tab w:val="clear" w:pos="907"/>
          <w:tab w:val="left" w:pos="2295"/>
        </w:tabs>
        <w:ind w:left="1053"/>
        <w:jc w:val="thaiDistribute"/>
        <w:rPr>
          <w:rFonts w:ascii="Browallia New" w:hAnsi="Browallia New" w:cs="Browallia New"/>
          <w:sz w:val="28"/>
          <w:szCs w:val="28"/>
          <w:u w:val="single"/>
          <w:lang w:val="en-GB"/>
        </w:rPr>
      </w:pPr>
      <w:r w:rsidRPr="006461EA">
        <w:rPr>
          <w:rFonts w:ascii="Browallia New" w:hAnsi="Browallia New" w:cs="Browallia New"/>
          <w:sz w:val="28"/>
          <w:szCs w:val="28"/>
          <w:u w:val="single"/>
          <w:cs/>
          <w:lang w:val="en-GB"/>
        </w:rPr>
        <w:t>โครงการสมทบเงินที่กำหนดไว้</w:t>
      </w:r>
    </w:p>
    <w:p w14:paraId="733BF913" w14:textId="77777777" w:rsidR="003051D6" w:rsidRPr="006461EA" w:rsidRDefault="003051D6" w:rsidP="00DA5949">
      <w:pPr>
        <w:tabs>
          <w:tab w:val="clear" w:pos="907"/>
          <w:tab w:val="left" w:pos="2295"/>
        </w:tabs>
        <w:ind w:left="1053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>กลุ่มบริษัทได้จัดตั้งกองทุนสำรองเลี้ยงชีพ ซึ่งกำหนดให้พนักงานและกลุ่มบริษัทจ่ายสมทบเข้ากองทุน โดยที่สินทรัพย์ของกองทุนได้แยกออกจากสินทรัพย์ของกลุ่มบริษัท และบริหารโดยผู้จัดการกองทุนสำรองเลี้ยงชีพ</w:t>
      </w:r>
      <w:r w:rsidR="004C6784" w:rsidRPr="006461EA">
        <w:rPr>
          <w:rFonts w:ascii="Browallia New" w:hAnsi="Browallia New" w:cs="Browallia New"/>
          <w:sz w:val="28"/>
          <w:szCs w:val="28"/>
          <w:lang w:val="en-GB"/>
        </w:rPr>
        <w:t xml:space="preserve">           </w:t>
      </w: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>ที่ได้รับอนุญาต กลุ่มบริษัทไม่มีภาระผูกพันตาม</w:t>
      </w:r>
      <w:proofErr w:type="spellStart"/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>กฏหมาย</w:t>
      </w:r>
      <w:proofErr w:type="spellEnd"/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>หรือภาระผูกพันจากการอนุมานที่ต้องจ่ายเงินสมทบ</w:t>
      </w:r>
      <w:r w:rsidR="004C6784" w:rsidRPr="006461EA">
        <w:rPr>
          <w:rFonts w:ascii="Browallia New" w:hAnsi="Browallia New" w:cs="Browallia New"/>
          <w:sz w:val="28"/>
          <w:szCs w:val="28"/>
          <w:lang w:val="en-GB"/>
        </w:rPr>
        <w:t xml:space="preserve">    </w:t>
      </w: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>อีกกลุ่มบริษัทรับรู้รายการดังกล่าวเป็นค่าใช้จ่ายในงวดที่ได้รับบริการจากพนักงาน</w:t>
      </w:r>
    </w:p>
    <w:p w14:paraId="34E6BB20" w14:textId="327045E0" w:rsidR="00D113DB" w:rsidRDefault="00D113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u w:val="single"/>
          <w:cs/>
          <w:lang w:val="en-GB"/>
        </w:rPr>
      </w:pPr>
    </w:p>
    <w:p w14:paraId="50BDC186" w14:textId="5C8D5445" w:rsidR="003051D6" w:rsidRPr="006461EA" w:rsidRDefault="003051D6" w:rsidP="00DA5949">
      <w:pPr>
        <w:tabs>
          <w:tab w:val="clear" w:pos="907"/>
          <w:tab w:val="left" w:pos="2295"/>
        </w:tabs>
        <w:ind w:left="1053"/>
        <w:jc w:val="thaiDistribute"/>
        <w:rPr>
          <w:rFonts w:ascii="Browallia New" w:hAnsi="Browallia New" w:cs="Browallia New"/>
          <w:sz w:val="28"/>
          <w:szCs w:val="28"/>
          <w:u w:val="single"/>
          <w:lang w:val="en-GB"/>
        </w:rPr>
      </w:pPr>
      <w:r w:rsidRPr="006461EA">
        <w:rPr>
          <w:rFonts w:ascii="Browallia New" w:hAnsi="Browallia New" w:cs="Browallia New"/>
          <w:sz w:val="28"/>
          <w:szCs w:val="28"/>
          <w:u w:val="single"/>
          <w:cs/>
          <w:lang w:val="en-GB"/>
        </w:rPr>
        <w:t>โครงการผลประโยชน์ที่กำหนดไว้</w:t>
      </w:r>
    </w:p>
    <w:p w14:paraId="1AB602C1" w14:textId="77777777" w:rsidR="003051D6" w:rsidRPr="006461EA" w:rsidRDefault="003051D6" w:rsidP="00DA5949">
      <w:pPr>
        <w:tabs>
          <w:tab w:val="clear" w:pos="907"/>
          <w:tab w:val="left" w:pos="2295"/>
        </w:tabs>
        <w:ind w:left="1053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>กลุ่มบริษัทมีภาระผูกพันตาม</w:t>
      </w:r>
      <w:proofErr w:type="spellStart"/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>กฏหมาย</w:t>
      </w:r>
      <w:proofErr w:type="spellEnd"/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>ที่ต้องจ่ายผลประโยชน์หลังออกจากงานให้พนักงานโดยอ้างอิงจากระยะเวลาการให้บริการของพนักงานและเงินเดือนเดือนสุดท้าย ซึ่งหนี้สินโครงการผลประโยชน์ที่กำหนดไว้</w:t>
      </w:r>
      <w:r w:rsidR="004C6784" w:rsidRPr="006461EA">
        <w:rPr>
          <w:rFonts w:ascii="Browallia New" w:hAnsi="Browallia New" w:cs="Browallia New"/>
          <w:sz w:val="28"/>
          <w:szCs w:val="28"/>
          <w:lang w:val="en-GB"/>
        </w:rPr>
        <w:t xml:space="preserve">          </w:t>
      </w: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 xml:space="preserve">จะรับรู้ในงบแสดงฐานะการเงินด้วยมูลค่าปัจจุบันสุทธิของภาระผูกพันของโครงการผลประโยชน์ที่กำหนดไว้ </w:t>
      </w:r>
      <w:r w:rsidR="004C6784" w:rsidRPr="006461EA">
        <w:rPr>
          <w:rFonts w:ascii="Browallia New" w:hAnsi="Browallia New" w:cs="Browallia New"/>
          <w:sz w:val="28"/>
          <w:szCs w:val="28"/>
          <w:lang w:val="en-GB"/>
        </w:rPr>
        <w:t xml:space="preserve">           </w:t>
      </w: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>ณ วันสิ้นรอบระยะเวลารายงาน</w:t>
      </w:r>
    </w:p>
    <w:p w14:paraId="53946E1E" w14:textId="77777777" w:rsidR="003051D6" w:rsidRPr="006461EA" w:rsidRDefault="003051D6" w:rsidP="00DA5949">
      <w:pPr>
        <w:tabs>
          <w:tab w:val="clear" w:pos="907"/>
          <w:tab w:val="left" w:pos="2295"/>
        </w:tabs>
        <w:ind w:left="1053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0516419" w14:textId="1F79DE76" w:rsidR="003051D6" w:rsidRPr="006461EA" w:rsidRDefault="003051D6" w:rsidP="00DA5949">
      <w:pPr>
        <w:tabs>
          <w:tab w:val="clear" w:pos="907"/>
          <w:tab w:val="left" w:pos="2295"/>
        </w:tabs>
        <w:ind w:left="1053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>ผู้บริหารประมาณภาระผูกพันของโครงการผลประโยชน์ที่กำหนดไว้เป็นรายปีโดยผู้เชี่ยวชาญอิสระทางคณิตศาสตร์ประกันภัย ซึ่งอ้างอิงจากอัตราการขึ้นเงินเดือน อัตราการหมุนเวียนของพนักงาน และอัตราการ</w:t>
      </w:r>
      <w:r w:rsidR="00325FB2">
        <w:rPr>
          <w:rFonts w:ascii="Browallia New" w:hAnsi="Browallia New" w:cs="Browallia New" w:hint="cs"/>
          <w:sz w:val="28"/>
          <w:szCs w:val="28"/>
          <w:cs/>
          <w:lang w:val="en-GB"/>
        </w:rPr>
        <w:t>มรณะ</w:t>
      </w: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 xml:space="preserve"> ปัจจัยในการคิดลดอ้างอิงกับอัตราผลตอบแทนของพันธบัตรรัฐบาลไทย ณ วันสิ้นรอบระยะเวลารายงาน สกุลเงินและเงื่อนไขของพันธบัตรรัฐบาลต้องสอดคล้องกับเงื่อนไขของภาระผูกพันของผลประโยชน์หลังออกจากงานโดยประมาณระยะเวลาการครบกำหนดไว้ใกล้เคียงกับกำหนดชำระของหนี้สินดังกล่าว</w:t>
      </w:r>
    </w:p>
    <w:p w14:paraId="5133CB1C" w14:textId="77777777" w:rsidR="004C6784" w:rsidRPr="0087768A" w:rsidRDefault="004C6784" w:rsidP="00DA5949">
      <w:pPr>
        <w:ind w:left="1053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4B03C577" w14:textId="77777777" w:rsidR="003051D6" w:rsidRPr="006461EA" w:rsidRDefault="003051D6" w:rsidP="00DA5949">
      <w:pPr>
        <w:tabs>
          <w:tab w:val="clear" w:pos="907"/>
          <w:tab w:val="left" w:pos="1287"/>
        </w:tabs>
        <w:ind w:left="1053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>กำไรหรือขาดทุนจากการประมาณการตามหลักคณิตศาสตร์ประกันภัย (</w:t>
      </w:r>
      <w:r w:rsidRPr="006461EA">
        <w:rPr>
          <w:rFonts w:ascii="Browallia New" w:hAnsi="Browallia New" w:cs="Browallia New"/>
          <w:sz w:val="28"/>
          <w:szCs w:val="28"/>
          <w:lang w:val="en-GB"/>
        </w:rPr>
        <w:t>Actuarial gains or losses</w:t>
      </w: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>) ที่เกิดจากการคำนวณผลประโยชน์หลังออกจากงานของพนักงานแสดงรายการไว้ในกำไรขาดทุนเบ็ดเสร็จอื่นและโอนเข้าโดยตรงไปยังกำไรสะสม</w:t>
      </w:r>
    </w:p>
    <w:p w14:paraId="732F7E35" w14:textId="7CDDCF1B" w:rsidR="00DF553F" w:rsidRDefault="00DF55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lang w:val="en-GB"/>
        </w:rPr>
      </w:pPr>
    </w:p>
    <w:p w14:paraId="645F4A19" w14:textId="36AA94B3" w:rsidR="00483838" w:rsidRDefault="004838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lang w:val="en-GB"/>
        </w:rPr>
      </w:pPr>
    </w:p>
    <w:p w14:paraId="491754EB" w14:textId="1F219690" w:rsidR="00483838" w:rsidRDefault="004838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lang w:val="en-GB"/>
        </w:rPr>
      </w:pPr>
    </w:p>
    <w:p w14:paraId="6699C7F6" w14:textId="3499044E" w:rsidR="00483838" w:rsidRDefault="004838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lang w:val="en-GB"/>
        </w:rPr>
      </w:pPr>
    </w:p>
    <w:p w14:paraId="6D46F94D" w14:textId="77777777" w:rsidR="00483838" w:rsidRDefault="004838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cs/>
          <w:lang w:val="en-GB"/>
        </w:rPr>
      </w:pPr>
    </w:p>
    <w:p w14:paraId="2E928D52" w14:textId="3E0C268B" w:rsidR="00457AE1" w:rsidRPr="006461EA" w:rsidRDefault="00457AE1" w:rsidP="00625173">
      <w:pPr>
        <w:pStyle w:val="block"/>
        <w:numPr>
          <w:ilvl w:val="0"/>
          <w:numId w:val="21"/>
        </w:numPr>
        <w:tabs>
          <w:tab w:val="left" w:pos="1530"/>
        </w:tabs>
        <w:spacing w:after="0" w:line="240" w:lineRule="auto"/>
        <w:ind w:left="1071" w:hanging="603"/>
        <w:jc w:val="thaiDistribute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/>
          <w:sz w:val="28"/>
          <w:szCs w:val="28"/>
          <w:cs/>
          <w:lang w:bidi="th-TH"/>
        </w:rPr>
        <w:lastRenderedPageBreak/>
        <w:t>ภาษีเงินได้</w:t>
      </w:r>
    </w:p>
    <w:p w14:paraId="47445BA7" w14:textId="77777777" w:rsidR="00457AE1" w:rsidRPr="00625173" w:rsidRDefault="00457AE1" w:rsidP="00457AE1">
      <w:pPr>
        <w:ind w:left="851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247CFFD8" w14:textId="3A178CBC" w:rsidR="00B729ED" w:rsidRPr="006461EA" w:rsidRDefault="00457AE1" w:rsidP="00625173">
      <w:pPr>
        <w:tabs>
          <w:tab w:val="clear" w:pos="907"/>
          <w:tab w:val="left" w:pos="1440"/>
        </w:tabs>
        <w:ind w:left="1080" w:right="-1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>ค่าใช้จ่ายภาษีเงินได้รับรู้ในกำไรขาดทุน ซึ่งประกอบด้วยผลรวมของภาษีเงินได้รอการตัดบัญชีและภาษี</w:t>
      </w:r>
      <w:r w:rsidR="00625173">
        <w:rPr>
          <w:rFonts w:ascii="Browallia New" w:hAnsi="Browallia New" w:cs="Browallia New"/>
          <w:sz w:val="28"/>
          <w:szCs w:val="28"/>
          <w:lang w:val="en-GB"/>
        </w:rPr>
        <w:t xml:space="preserve">        </w:t>
      </w: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 xml:space="preserve">เงินได้ปัจจุบันซึ่งไม่ได้บันทึกในกำไรขาดทุนเบ็ดเสร็จอื่น หรือตรงเข้าส่วนของผู้ถือหุ้น  </w:t>
      </w:r>
    </w:p>
    <w:p w14:paraId="6A6FC3B4" w14:textId="77777777" w:rsidR="004C6784" w:rsidRPr="006461EA" w:rsidRDefault="004C6784" w:rsidP="00625173">
      <w:pPr>
        <w:tabs>
          <w:tab w:val="clear" w:pos="907"/>
          <w:tab w:val="left" w:pos="1440"/>
        </w:tabs>
        <w:ind w:left="1080" w:right="-1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5CB3C01B" w14:textId="3B53434A" w:rsidR="00457AE1" w:rsidRPr="006461EA" w:rsidRDefault="00457AE1" w:rsidP="00625173">
      <w:pPr>
        <w:tabs>
          <w:tab w:val="clear" w:pos="907"/>
          <w:tab w:val="left" w:pos="1440"/>
        </w:tabs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>ภาษีเงินได้ปัจจุบันคำนวณอัตราภาษีและ</w:t>
      </w:r>
      <w:proofErr w:type="spellStart"/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>กฏหมาย</w:t>
      </w:r>
      <w:proofErr w:type="spellEnd"/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 xml:space="preserve">ภาษีอากรที่ประกาศใช้หรือที่คาดว่ามีผลบังคับใช้ </w:t>
      </w:r>
      <w:r w:rsidR="00625173">
        <w:rPr>
          <w:rFonts w:ascii="Browallia New" w:hAnsi="Browallia New" w:cs="Browallia New"/>
          <w:sz w:val="28"/>
          <w:szCs w:val="28"/>
          <w:lang w:val="en-GB"/>
        </w:rPr>
        <w:t xml:space="preserve">                </w:t>
      </w: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>ณ วันสิ้นรอบระยะเวลารายงาน ภาษีเงินได้รอการตัดบัญชีคำนวณโดยใช้วิธีพิจารณาจากรายการในงบแสดงฐานะการเงิน (</w:t>
      </w:r>
      <w:r w:rsidRPr="006461EA">
        <w:rPr>
          <w:rFonts w:ascii="Browallia New" w:hAnsi="Browallia New" w:cs="Browallia New"/>
          <w:sz w:val="28"/>
          <w:szCs w:val="28"/>
          <w:lang w:val="en-GB"/>
        </w:rPr>
        <w:t>Liability Method</w:t>
      </w:r>
      <w:r w:rsidR="00DB4A42" w:rsidRPr="006461EA">
        <w:rPr>
          <w:rFonts w:ascii="Browallia New" w:hAnsi="Browallia New" w:cs="Browallia New"/>
          <w:sz w:val="28"/>
          <w:szCs w:val="28"/>
          <w:cs/>
          <w:lang w:val="en-GB"/>
        </w:rPr>
        <w:t>)</w:t>
      </w:r>
    </w:p>
    <w:p w14:paraId="76DDC557" w14:textId="77777777" w:rsidR="00DB4A42" w:rsidRPr="006461EA" w:rsidRDefault="00DB4A42" w:rsidP="00625173">
      <w:pPr>
        <w:tabs>
          <w:tab w:val="clear" w:pos="907"/>
          <w:tab w:val="left" w:pos="1440"/>
        </w:tabs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34E88C46" w14:textId="77777777" w:rsidR="00457AE1" w:rsidRPr="006461EA" w:rsidRDefault="00457AE1" w:rsidP="00625173">
      <w:pPr>
        <w:tabs>
          <w:tab w:val="clear" w:pos="907"/>
          <w:tab w:val="left" w:pos="1440"/>
        </w:tabs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 xml:space="preserve">สินทรัพย์ภาษีเงินได้รอการตัดบัญชีจะรับรู้เมื่อมีความเป็นไปได้ค่อนข้างแน่ว่าขาดทุนสะสมทางภาษีหรือผลแตกต่างชั่วคราวที่ใช้หักภาษีจะสามารถหักกับกำไรทางภาษีในอนาคตได้ โดยกลุ่มบริษัทประเมินจากการประมาณการผลการดำเนินงานในอนาคตปรับปรุงด้วยรายได้และค่าใช้จ่ายต้องห้ามทางภาษีและข้อจำกัดโดยเฉพาะของการใช้ขาดทุนและเครดิตทางภาษี </w:t>
      </w:r>
    </w:p>
    <w:p w14:paraId="585A2209" w14:textId="77777777" w:rsidR="00182B0B" w:rsidRPr="006461EA" w:rsidRDefault="00182B0B" w:rsidP="00625173">
      <w:pPr>
        <w:tabs>
          <w:tab w:val="clear" w:pos="907"/>
          <w:tab w:val="left" w:pos="1440"/>
        </w:tabs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14D88D7C" w14:textId="56D6FE6D" w:rsidR="00457AE1" w:rsidRDefault="00457AE1" w:rsidP="00625173">
      <w:pPr>
        <w:tabs>
          <w:tab w:val="clear" w:pos="907"/>
          <w:tab w:val="left" w:pos="1440"/>
        </w:tabs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 xml:space="preserve">หนี้สินภาษีเงินได้รอการตัดบัญชีโดยทั่วไปจะรับรู้ทั้งหมดนอกจากจะได้รับยกเว้นตามมาตรฐานการบัญชี </w:t>
      </w:r>
      <w:r w:rsidR="004C6784" w:rsidRPr="006461EA">
        <w:rPr>
          <w:rFonts w:ascii="Browallia New" w:hAnsi="Browallia New" w:cs="Browallia New"/>
          <w:sz w:val="28"/>
          <w:szCs w:val="28"/>
          <w:lang w:val="en-GB"/>
        </w:rPr>
        <w:t xml:space="preserve">            </w:t>
      </w: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 xml:space="preserve">ฉบับที่ </w:t>
      </w:r>
      <w:r w:rsidRPr="006461EA">
        <w:rPr>
          <w:rFonts w:ascii="Browallia New" w:hAnsi="Browallia New" w:cs="Browallia New"/>
          <w:sz w:val="28"/>
          <w:szCs w:val="28"/>
          <w:lang w:val="en-GB"/>
        </w:rPr>
        <w:t>12</w:t>
      </w: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 xml:space="preserve"> เรื่อง ภาษีเงินได้ </w:t>
      </w:r>
    </w:p>
    <w:p w14:paraId="5638E402" w14:textId="3E1E4514" w:rsidR="00DC0249" w:rsidRDefault="00DC02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cs/>
          <w:lang w:val="en-GB"/>
        </w:rPr>
      </w:pPr>
    </w:p>
    <w:p w14:paraId="0F4D1551" w14:textId="1A9618C2" w:rsidR="001371FC" w:rsidRPr="006461EA" w:rsidRDefault="001371FC" w:rsidP="00625173">
      <w:pPr>
        <w:pStyle w:val="block"/>
        <w:numPr>
          <w:ilvl w:val="0"/>
          <w:numId w:val="21"/>
        </w:numPr>
        <w:tabs>
          <w:tab w:val="left" w:pos="1530"/>
        </w:tabs>
        <w:spacing w:after="0" w:line="240" w:lineRule="auto"/>
        <w:ind w:left="1071" w:hanging="603"/>
        <w:jc w:val="thaiDistribute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 w:hint="cs"/>
          <w:sz w:val="28"/>
          <w:szCs w:val="28"/>
          <w:cs/>
          <w:lang w:bidi="th-TH"/>
        </w:rPr>
        <w:t>กำไรต่อหุ้น</w:t>
      </w:r>
      <w:r w:rsidR="00E5037B" w:rsidRPr="006461EA">
        <w:rPr>
          <w:rFonts w:ascii="Browallia New" w:hAnsi="Browallia New" w:cs="Browallia New" w:hint="cs"/>
          <w:sz w:val="28"/>
          <w:szCs w:val="28"/>
          <w:cs/>
          <w:lang w:bidi="th-TH"/>
        </w:rPr>
        <w:t>ขั้นพื้นฐาน</w:t>
      </w:r>
      <w:r w:rsidR="00A81E91" w:rsidRPr="006461E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1B376E2A" w14:textId="77777777" w:rsidR="00A81E91" w:rsidRPr="006461EA" w:rsidRDefault="00A81E91" w:rsidP="00E5037B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3889FB67" w14:textId="72C97DAD" w:rsidR="002015D5" w:rsidRPr="006461EA" w:rsidRDefault="00A81E91" w:rsidP="006251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>กำไรต่อหุ้นขั้นพื้นฐาน คำนวณโดยการหารกำไร</w:t>
      </w:r>
      <w:r w:rsidR="001230A1" w:rsidRPr="006461EA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="001230A1" w:rsidRPr="006461EA">
        <w:rPr>
          <w:rFonts w:ascii="Browallia New" w:hAnsi="Browallia New" w:cs="Browallia New"/>
          <w:sz w:val="28"/>
          <w:szCs w:val="28"/>
          <w:lang w:val="en-GB"/>
        </w:rPr>
        <w:t>(</w:t>
      </w:r>
      <w:r w:rsidR="001230A1" w:rsidRPr="006461EA">
        <w:rPr>
          <w:rFonts w:ascii="Browallia New" w:hAnsi="Browallia New" w:cs="Browallia New" w:hint="cs"/>
          <w:sz w:val="28"/>
          <w:szCs w:val="28"/>
          <w:cs/>
          <w:lang w:val="en-GB"/>
        </w:rPr>
        <w:t>ขาดทุน</w:t>
      </w:r>
      <w:r w:rsidR="001230A1" w:rsidRPr="006461EA">
        <w:rPr>
          <w:rFonts w:ascii="Browallia New" w:hAnsi="Browallia New" w:cs="Browallia New"/>
          <w:sz w:val="28"/>
          <w:szCs w:val="28"/>
          <w:lang w:val="en-GB"/>
        </w:rPr>
        <w:t xml:space="preserve">) </w:t>
      </w:r>
      <w:r w:rsidR="00325FB2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สำหรับปี </w:t>
      </w: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>ด้วยจำนวนหุ้นสามัญถัวเฉลี่ยถ่วงน้ำหนักที่ออกจำหน่ายและชำระแล้วในระหว่างปี</w:t>
      </w:r>
    </w:p>
    <w:p w14:paraId="02D5B244" w14:textId="1CF6E74E" w:rsidR="00D113DB" w:rsidRDefault="00D113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cs/>
          <w:lang w:val="en-GB"/>
        </w:rPr>
      </w:pPr>
    </w:p>
    <w:p w14:paraId="2E9350C1" w14:textId="1C5BA500" w:rsidR="00E3011B" w:rsidRPr="006461EA" w:rsidRDefault="00E3011B" w:rsidP="00625173">
      <w:pPr>
        <w:pStyle w:val="block"/>
        <w:numPr>
          <w:ilvl w:val="0"/>
          <w:numId w:val="21"/>
        </w:numPr>
        <w:tabs>
          <w:tab w:val="left" w:pos="1530"/>
        </w:tabs>
        <w:spacing w:after="0" w:line="240" w:lineRule="auto"/>
        <w:ind w:left="1071" w:hanging="603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6461EA">
        <w:rPr>
          <w:rFonts w:ascii="Browallia New" w:hAnsi="Browallia New" w:cs="Browallia New"/>
          <w:sz w:val="28"/>
          <w:szCs w:val="28"/>
          <w:cs/>
          <w:lang w:bidi="th-TH"/>
        </w:rPr>
        <w:t>เครื่องมือทางการเงิน</w:t>
      </w:r>
    </w:p>
    <w:p w14:paraId="648DC551" w14:textId="77777777" w:rsidR="00E3011B" w:rsidRPr="006461EA" w:rsidRDefault="00E3011B" w:rsidP="00E301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left="851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2DD7A006" w14:textId="243AD7E9" w:rsidR="00E3011B" w:rsidRPr="006461EA" w:rsidRDefault="0047258C" w:rsidP="006251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461EA">
        <w:rPr>
          <w:rFonts w:ascii="Browallia New" w:hAnsi="Browallia New" w:cs="Browallia New" w:hint="cs"/>
          <w:sz w:val="28"/>
          <w:szCs w:val="28"/>
          <w:cs/>
          <w:lang w:val="en-GB"/>
        </w:rPr>
        <w:t>กลุ่ม</w:t>
      </w:r>
      <w:r w:rsidR="00E3011B" w:rsidRPr="006461EA">
        <w:rPr>
          <w:rFonts w:ascii="Browallia New" w:hAnsi="Browallia New" w:cs="Browallia New"/>
          <w:sz w:val="28"/>
          <w:szCs w:val="28"/>
          <w:cs/>
          <w:lang w:val="en-GB"/>
        </w:rPr>
        <w:t>บริษัทไม่มีนโยบายที่จะประกอบธุรกรรม ตราสารทางการเงินนอกงบแสดงฐานะการเงินที่เป็นตราสารอนุพันธ์เพื่อการเก็งกำไรหรือเพื่อการค้า</w:t>
      </w:r>
    </w:p>
    <w:p w14:paraId="4422D9BA" w14:textId="77777777" w:rsidR="00E3011B" w:rsidRPr="006461EA" w:rsidRDefault="00E3011B" w:rsidP="006251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8077C5B" w14:textId="77777777" w:rsidR="00E3011B" w:rsidRPr="006461EA" w:rsidRDefault="00E3011B" w:rsidP="006251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>เครื่องมือทางการเงินที่แสดงในงบแสดงฐานะการเงินประกอบด้วยเงินสดและรายการเทียบเท่าเงินสด ลูกหนี้การค้า เจ้าหนี้การค้า และเงินกู้ยืมจากสถาบันการเงิน ซึ่งนโยบายการบัญชีเฉพาะสำหรับแต่ละรายการได้เปิดเผยแยกไว้ในแต่ละหัวข้อที่เกี่ยวข้อง</w:t>
      </w:r>
    </w:p>
    <w:p w14:paraId="30158E8C" w14:textId="232FC059" w:rsidR="0047258C" w:rsidRPr="006461EA" w:rsidRDefault="004725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cs/>
          <w:lang w:val="en-GB"/>
        </w:rPr>
      </w:pPr>
    </w:p>
    <w:p w14:paraId="333F788D" w14:textId="059B40E7" w:rsidR="00D8041C" w:rsidRPr="006461EA" w:rsidRDefault="00D8041C" w:rsidP="00625173">
      <w:pPr>
        <w:pStyle w:val="block"/>
        <w:numPr>
          <w:ilvl w:val="0"/>
          <w:numId w:val="21"/>
        </w:numPr>
        <w:tabs>
          <w:tab w:val="left" w:pos="1530"/>
        </w:tabs>
        <w:spacing w:after="0" w:line="240" w:lineRule="auto"/>
        <w:ind w:left="1071" w:hanging="603"/>
        <w:jc w:val="thaiDistribute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/>
          <w:sz w:val="28"/>
          <w:szCs w:val="28"/>
          <w:cs/>
          <w:lang w:bidi="th-TH"/>
        </w:rPr>
        <w:t>ประมาณการหนี้สิน สินทรัพย์ที่อาจเกิดขึ้นและหนี้สินที่อาจเกิดขึ้น</w:t>
      </w:r>
    </w:p>
    <w:p w14:paraId="2500972F" w14:textId="77777777" w:rsidR="00D8041C" w:rsidRPr="006461EA" w:rsidRDefault="00D8041C" w:rsidP="00D8041C">
      <w:pPr>
        <w:ind w:left="900"/>
        <w:jc w:val="thaiDistribute"/>
        <w:rPr>
          <w:rFonts w:ascii="Browallia New" w:hAnsi="Browallia New" w:cs="Browallia New"/>
          <w:sz w:val="24"/>
          <w:szCs w:val="24"/>
        </w:rPr>
      </w:pPr>
    </w:p>
    <w:p w14:paraId="22B4B760" w14:textId="6C012EBD" w:rsidR="00D8041C" w:rsidRPr="006461EA" w:rsidRDefault="00D8041C" w:rsidP="00625173">
      <w:pPr>
        <w:tabs>
          <w:tab w:val="clear" w:pos="907"/>
          <w:tab w:val="left" w:pos="1467"/>
        </w:tabs>
        <w:ind w:left="1089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>ประมาณการหนี้สินในการประกันสินค้า ข้อพิพาท สัญญาที่ไม่สามารถบอกเลิกได้ หรือข้อเรียกร้องอื่นที่ต้องรับรู้ เมื่อกลุ่มบริษัทมีภาระผูกพันทาง</w:t>
      </w:r>
      <w:proofErr w:type="spellStart"/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>กฏหมาย</w:t>
      </w:r>
      <w:proofErr w:type="spellEnd"/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>หรือภาระผูกพันจากการอนุมานในปัจจุบันซึ่งเป็นผลจากเหตุการณ์ในอดีต ทำให้มีความเป็นไปได้ค่อนข้างแน่ที่กลุ่มบริษัทต้องสูญเสียทรัพยากรที่มีประโยชน์</w:t>
      </w:r>
      <w:r w:rsidR="00625173">
        <w:rPr>
          <w:rFonts w:ascii="Browallia New" w:hAnsi="Browallia New" w:cs="Browallia New"/>
          <w:sz w:val="28"/>
          <w:szCs w:val="28"/>
          <w:lang w:val="en-GB"/>
        </w:rPr>
        <w:t xml:space="preserve">         </w:t>
      </w: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>เชิงเศรษฐกิจเพื่อจ่ายชำระภาระผูกพันนั้นและจำนวนที่ต้องชดใช้ดังกล่าวสามารถประมาณได้อย่างน่าเชื่อถือ ทั้งนี้ หนี้สินดังกล่าวยังมีจังหวะเวลาหรือความไม่แน่นอนของจำนวนเงินที่ต้องจ่ายชำระ</w:t>
      </w:r>
    </w:p>
    <w:p w14:paraId="09EB946D" w14:textId="77777777" w:rsidR="00CB77E4" w:rsidRPr="006461EA" w:rsidRDefault="00CB77E4" w:rsidP="00625173">
      <w:pPr>
        <w:tabs>
          <w:tab w:val="clear" w:pos="907"/>
          <w:tab w:val="left" w:pos="1467"/>
        </w:tabs>
        <w:ind w:left="1089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2DA9D611" w14:textId="77777777" w:rsidR="00D8041C" w:rsidRPr="006461EA" w:rsidRDefault="00D8041C" w:rsidP="00625173">
      <w:pPr>
        <w:tabs>
          <w:tab w:val="clear" w:pos="907"/>
          <w:tab w:val="left" w:pos="1467"/>
        </w:tabs>
        <w:ind w:left="1089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lastRenderedPageBreak/>
        <w:t>ประมาณการหนี้สินจากการเปลี่ยนแปลงโครงสร้างบริษัทจะรับรู้เมื่อมีรายละเอียดของแผนการปรับโครงสร้างที่มีอยู่อย่างเป็นทางการแล้วเท่านั้น และผู้บริหารมีการสื่อสารแผนดังกล่าวในภาพรวมซึ่งมีผลกระทบต่อหรือเริ่มมีการนำไปใช้ กลุ่มบริษัทไม่รับรู้ประมาณการหนี้สินสำหรับขาดทุนจากการดำเนินงานในอนาคต</w:t>
      </w:r>
    </w:p>
    <w:p w14:paraId="6786140E" w14:textId="77777777" w:rsidR="009A1E1D" w:rsidRPr="006461EA" w:rsidRDefault="009A1E1D" w:rsidP="00625173">
      <w:pPr>
        <w:tabs>
          <w:tab w:val="clear" w:pos="907"/>
          <w:tab w:val="left" w:pos="1467"/>
        </w:tabs>
        <w:ind w:left="1089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1DBC3AAC" w14:textId="0E3CFB93" w:rsidR="00D8041C" w:rsidRPr="006461EA" w:rsidRDefault="00D8041C" w:rsidP="00625173">
      <w:pPr>
        <w:tabs>
          <w:tab w:val="clear" w:pos="907"/>
          <w:tab w:val="left" w:pos="1467"/>
        </w:tabs>
        <w:ind w:left="1089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>ประมาณการหนี้สินวัดมูลค่าด้วยประมาณการที่ดีที่สุดของรายจ่ายที่ต้องนำไปจ่ายชำระภาระผูกพัน</w:t>
      </w:r>
      <w:r w:rsidR="00625173">
        <w:rPr>
          <w:rFonts w:ascii="Browallia New" w:hAnsi="Browallia New" w:cs="Browallia New"/>
          <w:sz w:val="28"/>
          <w:szCs w:val="28"/>
          <w:lang w:val="en-GB"/>
        </w:rPr>
        <w:t xml:space="preserve">             </w:t>
      </w: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>ในปัจจุบัน โดยอ้างอิงจากหลักฐานที่น่าเชื่อถือที่สามารถหาได้ ณ วันสิ้นรอบระยะเวลารายงาน ซึ่งรวมถึงการพิจารณาความเสี่ยงและความไม่แน่นอนที่เกี่ยวข้องกับภาระผูกพันในปัจจุบันด้วย ประมาณการหนี้สินจะถูกคิดลดเป็นมูลค่าปัจจุบันเมื่อมูลค่าของเงินตามเวลามีผลกระทบต่อจำนวนประมาณการหนี้สินนั้นอย่างมีสาระสำคัญ</w:t>
      </w:r>
    </w:p>
    <w:p w14:paraId="5923AD4D" w14:textId="77777777" w:rsidR="00D8041C" w:rsidRPr="006461EA" w:rsidRDefault="00D8041C" w:rsidP="00625173">
      <w:pPr>
        <w:tabs>
          <w:tab w:val="clear" w:pos="907"/>
          <w:tab w:val="left" w:pos="1467"/>
        </w:tabs>
        <w:ind w:left="1089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48BC547D" w14:textId="77777777" w:rsidR="00D8041C" w:rsidRPr="006461EA" w:rsidRDefault="00D8041C" w:rsidP="00625173">
      <w:pPr>
        <w:tabs>
          <w:tab w:val="clear" w:pos="907"/>
          <w:tab w:val="left" w:pos="1467"/>
        </w:tabs>
        <w:ind w:left="1089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>การชดเชยซึ่งกลุ่มบริษัทมีปัจจัยสนับสนุนว่าจะได้รับคืนแน่นอนจากบุคคลที่สาม กลุ่มบริษัทจะรับรู้รายการดังกล่าวเป็นสินทรัพย์แยกต่างหากแต่ต้องไม่เกินจำนวนประมาณการหนี้สินที่เกี่ยวข้อง</w:t>
      </w:r>
    </w:p>
    <w:p w14:paraId="7C02205D" w14:textId="77777777" w:rsidR="00D8041C" w:rsidRPr="006461EA" w:rsidRDefault="00D8041C" w:rsidP="00625173">
      <w:pPr>
        <w:tabs>
          <w:tab w:val="clear" w:pos="907"/>
          <w:tab w:val="left" w:pos="1467"/>
        </w:tabs>
        <w:ind w:left="1089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</w:p>
    <w:p w14:paraId="78A091A2" w14:textId="2A4CDDE5" w:rsidR="00D8041C" w:rsidRDefault="00D8041C" w:rsidP="00625173">
      <w:pPr>
        <w:tabs>
          <w:tab w:val="clear" w:pos="907"/>
          <w:tab w:val="left" w:pos="1467"/>
        </w:tabs>
        <w:ind w:left="1089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>ไม่มีการรับรู้หนี้สินหากไม่มีความเป็นไปได้ค่อนข้างแน่ที่กลุ่มบริษัทต้องสูญเสียทรัพยากรที่มีประโยชน์</w:t>
      </w:r>
      <w:r w:rsidR="004C6784" w:rsidRPr="006461EA">
        <w:rPr>
          <w:rFonts w:ascii="Browallia New" w:hAnsi="Browallia New" w:cs="Browallia New"/>
          <w:sz w:val="28"/>
          <w:szCs w:val="28"/>
          <w:lang w:val="en-GB"/>
        </w:rPr>
        <w:t xml:space="preserve">           </w:t>
      </w: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>เชิงเศรษฐกิจซึ่งเป็นผลจากภาระผูกพันในปัจจุบัน</w:t>
      </w:r>
    </w:p>
    <w:p w14:paraId="18E579A6" w14:textId="115C7BB5" w:rsidR="00DC0249" w:rsidRDefault="00DC02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cs/>
          <w:lang w:val="en-GB"/>
        </w:rPr>
      </w:pPr>
    </w:p>
    <w:p w14:paraId="6F065D0E" w14:textId="468FE232" w:rsidR="004B560B" w:rsidRPr="006461EA" w:rsidRDefault="004B560B" w:rsidP="00625173">
      <w:pPr>
        <w:pStyle w:val="block"/>
        <w:numPr>
          <w:ilvl w:val="0"/>
          <w:numId w:val="21"/>
        </w:numPr>
        <w:tabs>
          <w:tab w:val="left" w:pos="1530"/>
        </w:tabs>
        <w:spacing w:after="0" w:line="240" w:lineRule="auto"/>
        <w:ind w:left="1089" w:hanging="603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6461EA">
        <w:rPr>
          <w:rFonts w:ascii="Browallia New" w:hAnsi="Browallia New" w:cs="Browallia New"/>
          <w:sz w:val="28"/>
          <w:szCs w:val="28"/>
          <w:cs/>
          <w:lang w:bidi="th-TH"/>
        </w:rPr>
        <w:t>ดุลยพินิจที่สำคัญของผู้บริหารที่ใช้ในการกำหนดนโยบายการบัญชีและความไม่แน่นอนของประมาณการ</w:t>
      </w:r>
    </w:p>
    <w:p w14:paraId="622CE1C3" w14:textId="77777777" w:rsidR="004B560B" w:rsidRPr="006461EA" w:rsidRDefault="004B560B" w:rsidP="004B560B">
      <w:pPr>
        <w:tabs>
          <w:tab w:val="clear" w:pos="907"/>
          <w:tab w:val="left" w:pos="900"/>
        </w:tabs>
        <w:ind w:left="900"/>
        <w:rPr>
          <w:rFonts w:ascii="Browallia New" w:hAnsi="Browallia New" w:cs="Browallia New"/>
          <w:sz w:val="28"/>
          <w:szCs w:val="28"/>
          <w:lang w:val="en-GB"/>
        </w:rPr>
      </w:pPr>
    </w:p>
    <w:p w14:paraId="6EDDE375" w14:textId="77777777" w:rsidR="004B560B" w:rsidRPr="006461EA" w:rsidRDefault="004B560B" w:rsidP="00625173">
      <w:pPr>
        <w:tabs>
          <w:tab w:val="clear" w:pos="907"/>
          <w:tab w:val="left" w:pos="1440"/>
        </w:tabs>
        <w:ind w:left="1089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>ในการจัดทำงบการเงิน ผู้บริหารใช้ดุลยพินิจในการประมาณการและกำหนดข้อสมมติฐานเกี่ยวกับการรับรู้และการวัดมูลค่าสินทรัพย์ หนี้สิน รายได้ และค่าใช้จ่าย</w:t>
      </w:r>
    </w:p>
    <w:p w14:paraId="05768FC8" w14:textId="164C3009" w:rsidR="00D113DB" w:rsidRDefault="00D113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i/>
          <w:iCs/>
          <w:sz w:val="28"/>
          <w:szCs w:val="28"/>
          <w:cs/>
          <w:lang w:val="en-GB"/>
        </w:rPr>
      </w:pPr>
    </w:p>
    <w:p w14:paraId="35BF45C7" w14:textId="770B3ED6" w:rsidR="004B560B" w:rsidRPr="006461EA" w:rsidRDefault="004B560B" w:rsidP="00625173">
      <w:pPr>
        <w:tabs>
          <w:tab w:val="clear" w:pos="907"/>
          <w:tab w:val="left" w:pos="1440"/>
        </w:tabs>
        <w:ind w:left="1089"/>
        <w:jc w:val="thaiDistribute"/>
        <w:rPr>
          <w:rFonts w:ascii="Browallia New" w:hAnsi="Browallia New" w:cs="Browallia New"/>
          <w:i/>
          <w:iCs/>
          <w:sz w:val="28"/>
          <w:szCs w:val="28"/>
          <w:lang w:val="en-GB"/>
        </w:rPr>
      </w:pPr>
      <w:r w:rsidRPr="006461EA">
        <w:rPr>
          <w:rFonts w:ascii="Browallia New" w:hAnsi="Browallia New" w:cs="Browallia New"/>
          <w:i/>
          <w:iCs/>
          <w:sz w:val="28"/>
          <w:szCs w:val="28"/>
          <w:cs/>
          <w:lang w:val="en-GB"/>
        </w:rPr>
        <w:t>ดุลยพินิจที่สำคัญของผู้บริหาร</w:t>
      </w:r>
    </w:p>
    <w:p w14:paraId="05E4AF46" w14:textId="52D5AB8B" w:rsidR="004B560B" w:rsidRDefault="004B560B" w:rsidP="00625173">
      <w:pPr>
        <w:tabs>
          <w:tab w:val="clear" w:pos="907"/>
          <w:tab w:val="left" w:pos="1440"/>
        </w:tabs>
        <w:ind w:left="1089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>ดุลยพินิจที่สำคัญของผู้บริหารที่ใช้ในการกำหนดนโยบายการบัญชีของกลุ่มบริษัทซึ่งมีผลกระทบอย่างมีสาระสำคัญต่องบการเงินมีดังนี้</w:t>
      </w:r>
    </w:p>
    <w:p w14:paraId="6A22DEDE" w14:textId="77777777" w:rsidR="00DF553F" w:rsidRPr="006461EA" w:rsidRDefault="00DF553F" w:rsidP="00625173">
      <w:pPr>
        <w:tabs>
          <w:tab w:val="clear" w:pos="907"/>
          <w:tab w:val="left" w:pos="1440"/>
        </w:tabs>
        <w:ind w:left="1089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B8AA0CB" w14:textId="77777777" w:rsidR="004B560B" w:rsidRPr="006461EA" w:rsidRDefault="004B560B" w:rsidP="00625173">
      <w:pPr>
        <w:tabs>
          <w:tab w:val="clear" w:pos="907"/>
          <w:tab w:val="left" w:pos="1440"/>
        </w:tabs>
        <w:ind w:left="1089"/>
        <w:jc w:val="thaiDistribute"/>
        <w:rPr>
          <w:rFonts w:ascii="Browallia New" w:hAnsi="Browallia New" w:cs="Browallia New"/>
          <w:sz w:val="28"/>
          <w:szCs w:val="28"/>
          <w:u w:val="single"/>
          <w:lang w:val="en-GB"/>
        </w:rPr>
      </w:pPr>
      <w:r w:rsidRPr="006461EA">
        <w:rPr>
          <w:rFonts w:ascii="Browallia New" w:hAnsi="Browallia New" w:cs="Browallia New"/>
          <w:sz w:val="28"/>
          <w:szCs w:val="28"/>
          <w:u w:val="single"/>
          <w:cs/>
          <w:lang w:val="en-GB"/>
        </w:rPr>
        <w:t>การรับรู้สินทรัพย์ภาษีเงินได้รอการตัดบัญชี</w:t>
      </w:r>
    </w:p>
    <w:p w14:paraId="404787C1" w14:textId="5EEDD3DE" w:rsidR="004B560B" w:rsidRPr="006461EA" w:rsidRDefault="004B560B" w:rsidP="00625173">
      <w:pPr>
        <w:tabs>
          <w:tab w:val="clear" w:pos="907"/>
          <w:tab w:val="left" w:pos="1440"/>
        </w:tabs>
        <w:ind w:left="1089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 xml:space="preserve">สินทรัพย์ภาษีเงินได้รอการตัดบัญชีรับรู้โดยการประมาณการในการประเมินความสามารถในการทำกำไรทางภาษีในอนาคตของบริษัทที่นำมาหักกับผลแตกต่างชั่วคราวที่ใช้หักภาษีได้และขาดทุนสะสมทางภาษีที่สามารถนำมาใช้ได้ </w:t>
      </w:r>
    </w:p>
    <w:p w14:paraId="2474C53E" w14:textId="5E02D7A6" w:rsidR="0047258C" w:rsidRPr="006461EA" w:rsidRDefault="0047258C" w:rsidP="006251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9"/>
        <w:rPr>
          <w:rFonts w:ascii="Browallia New" w:hAnsi="Browallia New" w:cs="Browallia New"/>
          <w:i/>
          <w:iCs/>
          <w:sz w:val="28"/>
          <w:szCs w:val="28"/>
          <w:cs/>
          <w:lang w:val="en-GB"/>
        </w:rPr>
      </w:pPr>
    </w:p>
    <w:p w14:paraId="6CCB2D93" w14:textId="7091CD10" w:rsidR="004B560B" w:rsidRPr="006461EA" w:rsidRDefault="004B560B" w:rsidP="00625173">
      <w:pPr>
        <w:tabs>
          <w:tab w:val="clear" w:pos="907"/>
          <w:tab w:val="left" w:pos="2475"/>
        </w:tabs>
        <w:ind w:left="1089"/>
        <w:jc w:val="thaiDistribute"/>
        <w:rPr>
          <w:rFonts w:ascii="Browallia New" w:hAnsi="Browallia New" w:cs="Browallia New"/>
          <w:i/>
          <w:iCs/>
          <w:sz w:val="28"/>
          <w:szCs w:val="28"/>
          <w:lang w:val="en-GB"/>
        </w:rPr>
      </w:pPr>
      <w:r w:rsidRPr="006461EA">
        <w:rPr>
          <w:rFonts w:ascii="Browallia New" w:hAnsi="Browallia New" w:cs="Browallia New"/>
          <w:i/>
          <w:iCs/>
          <w:sz w:val="28"/>
          <w:szCs w:val="28"/>
          <w:cs/>
          <w:lang w:val="en-GB"/>
        </w:rPr>
        <w:t>ความไม่แน่นอนของประมาณการ</w:t>
      </w:r>
    </w:p>
    <w:p w14:paraId="49A05D3C" w14:textId="77777777" w:rsidR="004B560B" w:rsidRPr="006461EA" w:rsidRDefault="004B560B" w:rsidP="00625173">
      <w:pPr>
        <w:tabs>
          <w:tab w:val="clear" w:pos="907"/>
          <w:tab w:val="left" w:pos="2475"/>
        </w:tabs>
        <w:ind w:left="1089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>ข้อมูลเกี่ยวกับประมาณการและข้อสมมติฐานที่มีผลกระทบอย่างมีสาระสำคัญในการรับรู้และวัดมูลค่าของสินทรัพย์ หนี้สิน รายได้ และค่าใช้จ่าย มีดังนี้ ทั้งนี้ ผลที่เกิดขึ้นจริงในภายหลังอาจแตกต่างจากที่เคยประมาณการไว้</w:t>
      </w:r>
    </w:p>
    <w:p w14:paraId="282591F4" w14:textId="77777777" w:rsidR="004B560B" w:rsidRPr="006461EA" w:rsidRDefault="004B560B" w:rsidP="00625173">
      <w:pPr>
        <w:tabs>
          <w:tab w:val="clear" w:pos="907"/>
          <w:tab w:val="left" w:pos="360"/>
          <w:tab w:val="left" w:pos="2475"/>
        </w:tabs>
        <w:ind w:left="1089"/>
        <w:rPr>
          <w:rFonts w:ascii="Browallia New" w:hAnsi="Browallia New" w:cs="Browallia New"/>
          <w:sz w:val="24"/>
          <w:szCs w:val="24"/>
          <w:lang w:val="en-GB"/>
        </w:rPr>
      </w:pPr>
    </w:p>
    <w:p w14:paraId="445CF83C" w14:textId="77777777" w:rsidR="004B560B" w:rsidRPr="006461EA" w:rsidRDefault="004B560B" w:rsidP="00625173">
      <w:pPr>
        <w:tabs>
          <w:tab w:val="clear" w:pos="907"/>
          <w:tab w:val="left" w:pos="2475"/>
        </w:tabs>
        <w:ind w:left="1089"/>
        <w:jc w:val="thaiDistribute"/>
        <w:rPr>
          <w:rFonts w:ascii="Browallia New" w:hAnsi="Browallia New" w:cs="Browallia New"/>
          <w:sz w:val="28"/>
          <w:szCs w:val="28"/>
          <w:u w:val="single"/>
          <w:lang w:val="en-GB"/>
        </w:rPr>
      </w:pPr>
      <w:r w:rsidRPr="006461EA">
        <w:rPr>
          <w:rFonts w:ascii="Browallia New" w:hAnsi="Browallia New" w:cs="Browallia New"/>
          <w:sz w:val="28"/>
          <w:szCs w:val="28"/>
          <w:u w:val="single"/>
          <w:cs/>
          <w:lang w:val="en-GB"/>
        </w:rPr>
        <w:t>ลูกหนี้</w:t>
      </w:r>
    </w:p>
    <w:p w14:paraId="3DABF149" w14:textId="77777777" w:rsidR="009A1E1D" w:rsidRPr="006461EA" w:rsidRDefault="004B560B" w:rsidP="00625173">
      <w:pPr>
        <w:tabs>
          <w:tab w:val="clear" w:pos="907"/>
          <w:tab w:val="left" w:pos="2475"/>
        </w:tabs>
        <w:ind w:left="1089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>กลุ่มบริษัทบันทึกค่าเผื่อหนี้สงสัยจะสูญเพื่อให้สะท้อนถึงการด้อยค่าของลูกหนี้การค้าอันเกิดมาจากการที่ลูกค้าไม่มีความสามารถในการชำระหนี้ ค่าเผื่อหนี้สงสัยจะสูญนั้นเป็นการประเมินบนพื้นฐานเกี่ยวกับประสบการณ์ในอดีตของการติดตามทวงถามควบคู่กับการสอบทานอายุของลูกหนี้คงเหลือ ณ วันสิ้นรอบระยะเวลารายงาน ซึ่งอาจแตกต่างจากผลที่เกิดขึ้นจริงในภายหลั</w:t>
      </w:r>
      <w:r w:rsidR="009A1E1D" w:rsidRPr="006461EA">
        <w:rPr>
          <w:rFonts w:ascii="Browallia New" w:hAnsi="Browallia New" w:cs="Browallia New" w:hint="cs"/>
          <w:sz w:val="28"/>
          <w:szCs w:val="28"/>
          <w:cs/>
          <w:lang w:val="en-GB"/>
        </w:rPr>
        <w:t>ง</w:t>
      </w:r>
    </w:p>
    <w:p w14:paraId="08544F0C" w14:textId="77777777" w:rsidR="009A1E1D" w:rsidRPr="006461EA" w:rsidRDefault="009A1E1D" w:rsidP="00625173">
      <w:pPr>
        <w:tabs>
          <w:tab w:val="clear" w:pos="907"/>
          <w:tab w:val="left" w:pos="2475"/>
        </w:tabs>
        <w:ind w:left="1089"/>
        <w:jc w:val="thaiDistribute"/>
        <w:rPr>
          <w:rFonts w:ascii="Browallia New" w:hAnsi="Browallia New" w:cs="Browallia New"/>
          <w:sz w:val="28"/>
          <w:szCs w:val="28"/>
          <w:u w:val="single"/>
          <w:lang w:val="en-GB"/>
        </w:rPr>
      </w:pPr>
    </w:p>
    <w:p w14:paraId="25692473" w14:textId="77777777" w:rsidR="00BB1C0C" w:rsidRPr="006461EA" w:rsidRDefault="00BB1C0C" w:rsidP="006251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475"/>
        </w:tabs>
        <w:spacing w:line="240" w:lineRule="auto"/>
        <w:ind w:left="1089"/>
        <w:rPr>
          <w:rFonts w:ascii="Browallia New" w:hAnsi="Browallia New" w:cs="Browallia New"/>
          <w:sz w:val="28"/>
          <w:szCs w:val="28"/>
          <w:u w:val="single"/>
          <w:lang w:val="en-GB"/>
        </w:rPr>
      </w:pPr>
      <w:r w:rsidRPr="006461EA">
        <w:rPr>
          <w:rFonts w:ascii="Browallia New" w:hAnsi="Browallia New" w:cs="Browallia New"/>
          <w:sz w:val="28"/>
          <w:szCs w:val="28"/>
          <w:u w:val="single"/>
          <w:cs/>
          <w:lang w:val="en-GB"/>
        </w:rPr>
        <w:lastRenderedPageBreak/>
        <w:t>สินค้าคงเหลือ</w:t>
      </w:r>
    </w:p>
    <w:p w14:paraId="4DA8263E" w14:textId="77777777" w:rsidR="008E5B2A" w:rsidRPr="006461EA" w:rsidRDefault="00BB1C0C" w:rsidP="00625173">
      <w:pPr>
        <w:tabs>
          <w:tab w:val="clear" w:pos="907"/>
          <w:tab w:val="left" w:pos="2475"/>
        </w:tabs>
        <w:ind w:left="1089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>ผู้บริหารประมาณมูลค่าสุทธิที่คาดว่าจะได้รับของสินค้าคงเหลือโดยอ้างอิงจากหลักฐานที่น่าเชื่อถือที่สามารถหาได้ ณ วันสิ้นรอบระยะเวลารายงาน สินค้าคงเหลือดังกล่าวอาจได้รับผลกระทบจากเทคโนโลยีหรือการเปลี่ยนแปลงของตลาดในอนาคตซึ่งอาจทำให้ราคาขายปรับลดลงอีกในอนาคต</w:t>
      </w:r>
    </w:p>
    <w:p w14:paraId="46D009E4" w14:textId="77777777" w:rsidR="004C6784" w:rsidRPr="006461EA" w:rsidRDefault="004C6784" w:rsidP="00625173">
      <w:pPr>
        <w:tabs>
          <w:tab w:val="clear" w:pos="907"/>
          <w:tab w:val="left" w:pos="2475"/>
        </w:tabs>
        <w:ind w:left="1089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361842D9" w14:textId="77777777" w:rsidR="004B560B" w:rsidRPr="006461EA" w:rsidRDefault="004B560B" w:rsidP="00625173">
      <w:pPr>
        <w:tabs>
          <w:tab w:val="clear" w:pos="907"/>
          <w:tab w:val="left" w:pos="1449"/>
        </w:tabs>
        <w:ind w:left="1089"/>
        <w:jc w:val="thaiDistribute"/>
        <w:rPr>
          <w:rFonts w:ascii="Browallia New" w:hAnsi="Browallia New" w:cs="Browallia New"/>
          <w:sz w:val="28"/>
          <w:szCs w:val="28"/>
          <w:u w:val="single"/>
          <w:lang w:val="en-GB"/>
        </w:rPr>
      </w:pPr>
      <w:r w:rsidRPr="006461EA">
        <w:rPr>
          <w:rFonts w:ascii="Browallia New" w:hAnsi="Browallia New" w:cs="Browallia New"/>
          <w:sz w:val="28"/>
          <w:szCs w:val="28"/>
          <w:u w:val="single"/>
          <w:cs/>
          <w:lang w:val="en-GB"/>
        </w:rPr>
        <w:t>อายุการให้ประโยชน์ของสินทรัพย์ที่เสื่อมค่าได้</w:t>
      </w:r>
    </w:p>
    <w:p w14:paraId="5BC9628F" w14:textId="6B43248F" w:rsidR="004B560B" w:rsidRPr="006461EA" w:rsidRDefault="004B560B" w:rsidP="00625173">
      <w:pPr>
        <w:tabs>
          <w:tab w:val="clear" w:pos="907"/>
          <w:tab w:val="left" w:pos="1449"/>
        </w:tabs>
        <w:ind w:left="1089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 xml:space="preserve">ผู้บริหารทบทวนประมาณการอายุการให้ประโยชน์ของสินทรัพย์ที่เสื่อมค่าได้ ณ วันสิ้นรอบระยะเวลารายงาน </w:t>
      </w:r>
      <w:r w:rsidR="00325FB2">
        <w:rPr>
          <w:rFonts w:ascii="Browallia New" w:hAnsi="Browallia New" w:cs="Browallia New" w:hint="cs"/>
          <w:sz w:val="28"/>
          <w:szCs w:val="28"/>
          <w:cs/>
          <w:lang w:val="en-GB"/>
        </w:rPr>
        <w:t>จากการประมาณ</w:t>
      </w: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>การใช้ประโยชน์ของ</w:t>
      </w:r>
      <w:r w:rsidR="0047258C" w:rsidRPr="006461EA">
        <w:rPr>
          <w:rFonts w:ascii="Browallia New" w:hAnsi="Browallia New" w:cs="Browallia New" w:hint="cs"/>
          <w:sz w:val="28"/>
          <w:szCs w:val="28"/>
          <w:cs/>
          <w:lang w:val="en-GB"/>
        </w:rPr>
        <w:t>สินทรัพย์</w:t>
      </w:r>
    </w:p>
    <w:p w14:paraId="07BDDD68" w14:textId="77777777" w:rsidR="00517F5E" w:rsidRPr="006461EA" w:rsidRDefault="00517F5E" w:rsidP="00625173">
      <w:pPr>
        <w:tabs>
          <w:tab w:val="clear" w:pos="907"/>
          <w:tab w:val="left" w:pos="1449"/>
        </w:tabs>
        <w:ind w:left="1089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E04C17C" w14:textId="77777777" w:rsidR="00BB1C0C" w:rsidRPr="006461EA" w:rsidRDefault="00BB1C0C" w:rsidP="006251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9"/>
        </w:tabs>
        <w:spacing w:line="240" w:lineRule="auto"/>
        <w:ind w:left="1080"/>
        <w:rPr>
          <w:rFonts w:ascii="Browallia New" w:hAnsi="Browallia New" w:cs="Browallia New"/>
          <w:sz w:val="28"/>
          <w:szCs w:val="28"/>
          <w:u w:val="single"/>
        </w:rPr>
      </w:pPr>
      <w:r w:rsidRPr="006461EA">
        <w:rPr>
          <w:rFonts w:ascii="Browallia New" w:hAnsi="Browallia New" w:cs="Browallia New"/>
          <w:sz w:val="28"/>
          <w:szCs w:val="28"/>
          <w:u w:val="single"/>
          <w:cs/>
        </w:rPr>
        <w:t>การด้อยค่าของสินทรัพย์</w:t>
      </w:r>
    </w:p>
    <w:p w14:paraId="477FB1B9" w14:textId="24029C28" w:rsidR="004B560B" w:rsidRDefault="00325FB2" w:rsidP="00625173">
      <w:pPr>
        <w:tabs>
          <w:tab w:val="clear" w:pos="680"/>
          <w:tab w:val="clear" w:pos="907"/>
          <w:tab w:val="left" w:pos="360"/>
          <w:tab w:val="left" w:pos="1449"/>
        </w:tabs>
        <w:spacing w:line="240" w:lineRule="auto"/>
        <w:ind w:left="1089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</w:rPr>
        <w:t>ใน</w:t>
      </w:r>
      <w:r w:rsidR="00BB1C0C" w:rsidRPr="006461EA">
        <w:rPr>
          <w:rFonts w:ascii="Browallia New" w:hAnsi="Browallia New" w:cs="Browallia New"/>
          <w:sz w:val="28"/>
          <w:szCs w:val="28"/>
          <w:cs/>
        </w:rPr>
        <w:t>การประเมินการด้อยค่า ผู้บริหารประมาณมูลค่าที่คาดว่าจะได้รับคืนของสินทร</w:t>
      </w:r>
      <w:r w:rsidR="00023763" w:rsidRPr="006461EA">
        <w:rPr>
          <w:rFonts w:ascii="Browallia New" w:hAnsi="Browallia New" w:cs="Browallia New" w:hint="cs"/>
          <w:sz w:val="28"/>
          <w:szCs w:val="28"/>
          <w:cs/>
        </w:rPr>
        <w:t>ั</w:t>
      </w:r>
      <w:r w:rsidR="00BB1C0C" w:rsidRPr="006461EA">
        <w:rPr>
          <w:rFonts w:ascii="Browallia New" w:hAnsi="Browallia New" w:cs="Browallia New"/>
          <w:sz w:val="28"/>
          <w:szCs w:val="28"/>
          <w:cs/>
        </w:rPr>
        <w:t>พย์หรือหน่วยสินทรัพย์ที่ก่อให้เกิดเงินสดแต่ละรายการจากการประมาณการกระแสเงินสดในอนาคตและใช้อัตราคิดลด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 ในการคิดลด</w:t>
      </w:r>
      <w:r w:rsidR="00BB1C0C" w:rsidRPr="006461EA">
        <w:rPr>
          <w:rFonts w:ascii="Browallia New" w:hAnsi="Browallia New" w:cs="Browallia New"/>
          <w:sz w:val="28"/>
          <w:szCs w:val="28"/>
          <w:cs/>
        </w:rPr>
        <w:t xml:space="preserve">กระแสเงินสดดังกล่าว ความไม่แน่นอนของการประมาณการเกิดจากความเหมาะสมของสมมติฐานเกี่ยวกับผลการดำเนินงานในอนาคตและการกำหนดอัตราคิดลด </w:t>
      </w:r>
    </w:p>
    <w:p w14:paraId="6BBACFDD" w14:textId="40946573" w:rsidR="00DC0249" w:rsidRDefault="00DC02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u w:val="single"/>
          <w:cs/>
        </w:rPr>
      </w:pPr>
    </w:p>
    <w:p w14:paraId="7983DBE3" w14:textId="5B5BCC55" w:rsidR="009B7C13" w:rsidRPr="006461EA" w:rsidRDefault="009B7C13" w:rsidP="00625173">
      <w:pPr>
        <w:tabs>
          <w:tab w:val="clear" w:pos="907"/>
          <w:tab w:val="left" w:pos="999"/>
        </w:tabs>
        <w:spacing w:line="240" w:lineRule="auto"/>
        <w:ind w:left="1107"/>
        <w:jc w:val="thaiDistribute"/>
        <w:rPr>
          <w:rFonts w:ascii="Browallia New" w:hAnsi="Browallia New" w:cs="Browallia New"/>
          <w:sz w:val="28"/>
          <w:szCs w:val="28"/>
          <w:u w:val="single"/>
          <w:cs/>
          <w:lang w:val="en-GB"/>
        </w:rPr>
      </w:pPr>
      <w:r w:rsidRPr="006461EA">
        <w:rPr>
          <w:rFonts w:ascii="Browallia New" w:hAnsi="Browallia New" w:cs="Browallia New"/>
          <w:sz w:val="28"/>
          <w:szCs w:val="28"/>
          <w:u w:val="single"/>
          <w:cs/>
        </w:rPr>
        <w:t>ภาระผูกพันของผลประโยชน์</w:t>
      </w:r>
      <w:r w:rsidR="00721E18" w:rsidRPr="006461EA">
        <w:rPr>
          <w:rFonts w:ascii="Browallia New" w:hAnsi="Browallia New" w:cs="Browallia New" w:hint="cs"/>
          <w:sz w:val="28"/>
          <w:szCs w:val="28"/>
          <w:u w:val="single"/>
          <w:cs/>
        </w:rPr>
        <w:t>พนักงาน</w:t>
      </w:r>
    </w:p>
    <w:p w14:paraId="0C500A00" w14:textId="5CFFC556" w:rsidR="00DC0249" w:rsidRDefault="009B7C13" w:rsidP="00625173">
      <w:pPr>
        <w:tabs>
          <w:tab w:val="clear" w:pos="907"/>
          <w:tab w:val="left" w:pos="2241"/>
        </w:tabs>
        <w:spacing w:line="240" w:lineRule="auto"/>
        <w:ind w:left="1107"/>
        <w:jc w:val="thaiDistribute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/>
          <w:sz w:val="28"/>
          <w:szCs w:val="28"/>
          <w:cs/>
        </w:rPr>
        <w:t>ผู้บริหารประมาณการภาระผูกพันของผลประโยชน์</w:t>
      </w:r>
      <w:r w:rsidR="0079581B" w:rsidRPr="006461EA">
        <w:rPr>
          <w:rFonts w:ascii="Browallia New" w:hAnsi="Browallia New" w:cs="Browallia New" w:hint="cs"/>
          <w:sz w:val="28"/>
          <w:szCs w:val="28"/>
          <w:cs/>
        </w:rPr>
        <w:t>พนักงาน</w:t>
      </w:r>
      <w:r w:rsidRPr="006461EA">
        <w:rPr>
          <w:rFonts w:ascii="Browallia New" w:hAnsi="Browallia New" w:cs="Browallia New"/>
          <w:sz w:val="28"/>
          <w:szCs w:val="28"/>
          <w:cs/>
        </w:rPr>
        <w:t>โดยอ้างอิงเกณฑ์พื้นฐานจำนวนมากใน</w:t>
      </w:r>
      <w:r w:rsidR="00625173">
        <w:rPr>
          <w:rFonts w:ascii="Browallia New" w:hAnsi="Browallia New" w:cs="Browallia New"/>
          <w:sz w:val="28"/>
          <w:szCs w:val="28"/>
        </w:rPr>
        <w:t xml:space="preserve">            </w:t>
      </w:r>
      <w:r w:rsidRPr="006461EA">
        <w:rPr>
          <w:rFonts w:ascii="Browallia New" w:hAnsi="Browallia New" w:cs="Browallia New"/>
          <w:sz w:val="28"/>
          <w:szCs w:val="28"/>
          <w:cs/>
        </w:rPr>
        <w:t>การกำหนดสมมติฐาน เช่น มาตรฐานของอัตราเงินเฟ้อ อัตราการตาย อัตราการคิดลด และการคาดการณ์การเพิ่มขึ้นของเงินเดือนในอนาคต การเปลี่ยนแปลงของสมมติฐานดังกล่าวอาจมีผลกระทบอย่างมีสาระสำคัญต่อจำนวนของภาระผูกพันของผลประโยชน์</w:t>
      </w:r>
      <w:r w:rsidR="0079581B" w:rsidRPr="006461EA">
        <w:rPr>
          <w:rFonts w:ascii="Browallia New" w:hAnsi="Browallia New" w:cs="Browallia New" w:hint="cs"/>
          <w:sz w:val="28"/>
          <w:szCs w:val="28"/>
          <w:cs/>
        </w:rPr>
        <w:t>พนักงาน</w:t>
      </w:r>
      <w:r w:rsidRPr="006461EA">
        <w:rPr>
          <w:rFonts w:ascii="Browallia New" w:hAnsi="Browallia New" w:cs="Browallia New"/>
          <w:sz w:val="28"/>
          <w:szCs w:val="28"/>
          <w:cs/>
        </w:rPr>
        <w:t>และค่าใช้จ่ายผลประโยชน์</w:t>
      </w:r>
      <w:r w:rsidR="0079581B" w:rsidRPr="006461EA">
        <w:rPr>
          <w:rFonts w:ascii="Browallia New" w:hAnsi="Browallia New" w:cs="Browallia New" w:hint="cs"/>
          <w:sz w:val="28"/>
          <w:szCs w:val="28"/>
          <w:cs/>
        </w:rPr>
        <w:t>พนักงาน</w:t>
      </w:r>
      <w:r w:rsidRPr="006461EA">
        <w:rPr>
          <w:rFonts w:ascii="Browallia New" w:hAnsi="Browallia New" w:cs="Browallia New"/>
          <w:sz w:val="28"/>
          <w:szCs w:val="28"/>
          <w:cs/>
        </w:rPr>
        <w:t>รายปี</w:t>
      </w:r>
      <w:r w:rsidRPr="006461EA">
        <w:rPr>
          <w:rFonts w:ascii="Browallia New" w:hAnsi="Browallia New" w:cs="Browallia New" w:hint="cs"/>
          <w:sz w:val="28"/>
          <w:szCs w:val="28"/>
          <w:cs/>
        </w:rPr>
        <w:t xml:space="preserve"> </w:t>
      </w:r>
    </w:p>
    <w:p w14:paraId="5297856E" w14:textId="2888346D" w:rsidR="009B7C13" w:rsidRPr="006461EA" w:rsidRDefault="009B7C13" w:rsidP="00625173">
      <w:pPr>
        <w:tabs>
          <w:tab w:val="clear" w:pos="907"/>
          <w:tab w:val="left" w:pos="2241"/>
        </w:tabs>
        <w:spacing w:line="240" w:lineRule="auto"/>
        <w:ind w:left="1107"/>
        <w:jc w:val="thaiDistribute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 w:hint="cs"/>
          <w:sz w:val="28"/>
          <w:szCs w:val="28"/>
          <w:cs/>
        </w:rPr>
        <w:t xml:space="preserve"> </w:t>
      </w:r>
    </w:p>
    <w:p w14:paraId="73CD7431" w14:textId="0C99814C" w:rsidR="003E020A" w:rsidRPr="006461EA" w:rsidRDefault="003E020A" w:rsidP="003E020A">
      <w:pPr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450"/>
        </w:tabs>
        <w:spacing w:line="240" w:lineRule="auto"/>
        <w:ind w:left="450" w:hanging="450"/>
        <w:jc w:val="both"/>
        <w:rPr>
          <w:rFonts w:ascii="Browallia New" w:hAnsi="Browallia New" w:cs="Browallia New"/>
          <w:sz w:val="28"/>
          <w:szCs w:val="28"/>
          <w:u w:val="single"/>
        </w:rPr>
      </w:pPr>
      <w:r w:rsidRPr="006461EA">
        <w:rPr>
          <w:rFonts w:ascii="Browallia New" w:hAnsi="Browallia New" w:cs="Browallia New"/>
          <w:sz w:val="28"/>
          <w:szCs w:val="28"/>
          <w:u w:val="single"/>
          <w:cs/>
        </w:rPr>
        <w:t>ส่วนได้เสียในบริษัทย่อย</w:t>
      </w:r>
    </w:p>
    <w:p w14:paraId="2BEF6AD9" w14:textId="77777777" w:rsidR="004C6784" w:rsidRPr="006461EA" w:rsidRDefault="004C6784" w:rsidP="004C67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both"/>
        <w:rPr>
          <w:rFonts w:ascii="Browallia New" w:hAnsi="Browallia New" w:cs="Browallia New"/>
          <w:sz w:val="28"/>
          <w:szCs w:val="28"/>
          <w:u w:val="single"/>
        </w:rPr>
      </w:pPr>
    </w:p>
    <w:p w14:paraId="1AE2C1CE" w14:textId="6D1B2A33" w:rsidR="007E06F4" w:rsidRPr="006461EA" w:rsidRDefault="00B472BF" w:rsidP="00423678">
      <w:pPr>
        <w:pStyle w:val="ListParagraph"/>
        <w:numPr>
          <w:ilvl w:val="1"/>
          <w:numId w:val="19"/>
        </w:numPr>
        <w:tabs>
          <w:tab w:val="clear" w:pos="227"/>
          <w:tab w:val="clear" w:pos="454"/>
          <w:tab w:val="clear" w:pos="680"/>
          <w:tab w:val="clear" w:pos="786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1503"/>
        </w:tabs>
        <w:spacing w:line="240" w:lineRule="auto"/>
        <w:ind w:left="927" w:hanging="450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</w:rPr>
        <w:t>ส่วน</w:t>
      </w:r>
      <w:r w:rsidR="007E06F4" w:rsidRPr="006461EA">
        <w:rPr>
          <w:rFonts w:ascii="Browallia New" w:hAnsi="Browallia New" w:cs="Browallia New"/>
          <w:sz w:val="28"/>
          <w:szCs w:val="28"/>
          <w:cs/>
        </w:rPr>
        <w:t>ประกอบของกลุ่มบริษัท</w:t>
      </w:r>
    </w:p>
    <w:p w14:paraId="0831AD71" w14:textId="77777777" w:rsidR="007E06F4" w:rsidRPr="006461EA" w:rsidRDefault="007E06F4" w:rsidP="007E06F4">
      <w:pPr>
        <w:pStyle w:val="ListParagraph"/>
        <w:spacing w:line="240" w:lineRule="auto"/>
        <w:ind w:left="786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74D784F7" w14:textId="77777777" w:rsidR="007E06F4" w:rsidRPr="006461EA" w:rsidRDefault="00C03BEB" w:rsidP="004C6784">
      <w:pPr>
        <w:tabs>
          <w:tab w:val="clear" w:pos="227"/>
          <w:tab w:val="clear" w:pos="454"/>
          <w:tab w:val="clear" w:pos="680"/>
          <w:tab w:val="clear" w:pos="907"/>
          <w:tab w:val="left" w:pos="1323"/>
        </w:tabs>
        <w:spacing w:line="240" w:lineRule="auto"/>
        <w:ind w:left="927" w:hanging="387"/>
        <w:jc w:val="thaiDistribute"/>
        <w:rPr>
          <w:rFonts w:ascii="Browallia New" w:hAnsi="Browallia New" w:cs="Browallia New"/>
          <w:sz w:val="28"/>
          <w:szCs w:val="28"/>
          <w:cs/>
          <w:lang w:val="th-TH"/>
        </w:rPr>
      </w:pPr>
      <w:r w:rsidRPr="006461EA">
        <w:rPr>
          <w:rFonts w:ascii="Browallia New" w:hAnsi="Browallia New" w:cs="Browallia New"/>
          <w:sz w:val="28"/>
          <w:szCs w:val="28"/>
          <w:cs/>
          <w:lang w:val="th-TH"/>
        </w:rPr>
        <w:tab/>
      </w:r>
      <w:r w:rsidR="007E06F4" w:rsidRPr="006461EA">
        <w:rPr>
          <w:rFonts w:ascii="Browallia New" w:hAnsi="Browallia New" w:cs="Browallia New"/>
          <w:sz w:val="28"/>
          <w:szCs w:val="28"/>
          <w:cs/>
          <w:lang w:val="th-TH"/>
        </w:rPr>
        <w:t>งบการเงินรวมนี้</w:t>
      </w:r>
      <w:r w:rsidR="007E06F4" w:rsidRPr="006461EA">
        <w:rPr>
          <w:rFonts w:ascii="Browallia New" w:hAnsi="Browallia New" w:cs="Browallia New" w:hint="cs"/>
          <w:sz w:val="28"/>
          <w:szCs w:val="28"/>
          <w:cs/>
          <w:lang w:val="th-TH"/>
        </w:rPr>
        <w:t>ประกอบด้วยบริษัทย่อย ดังนี้</w:t>
      </w:r>
    </w:p>
    <w:p w14:paraId="0B14EB6C" w14:textId="77777777" w:rsidR="008E5B2A" w:rsidRPr="006461EA" w:rsidRDefault="008E5B2A" w:rsidP="001628D8">
      <w:pPr>
        <w:tabs>
          <w:tab w:val="clear" w:pos="227"/>
          <w:tab w:val="clear" w:pos="454"/>
          <w:tab w:val="clear" w:pos="680"/>
          <w:tab w:val="clear" w:pos="907"/>
          <w:tab w:val="left" w:pos="810"/>
        </w:tabs>
        <w:spacing w:line="240" w:lineRule="auto"/>
        <w:ind w:left="810" w:hanging="270"/>
        <w:jc w:val="thaiDistribute"/>
        <w:rPr>
          <w:rFonts w:ascii="Browallia New" w:hAnsi="Browallia New" w:cs="Browallia New"/>
          <w:sz w:val="16"/>
          <w:szCs w:val="16"/>
          <w:cs/>
          <w:lang w:val="th-TH"/>
        </w:rPr>
      </w:pPr>
    </w:p>
    <w:p w14:paraId="3C985318" w14:textId="77777777" w:rsidR="00616A53" w:rsidRPr="006461EA" w:rsidRDefault="00C00721" w:rsidP="00C00721">
      <w:pPr>
        <w:tabs>
          <w:tab w:val="clear" w:pos="907"/>
          <w:tab w:val="left" w:pos="900"/>
        </w:tabs>
        <w:spacing w:line="240" w:lineRule="auto"/>
        <w:ind w:left="450"/>
        <w:jc w:val="thaiDistribute"/>
        <w:rPr>
          <w:rFonts w:ascii="Browallia New" w:hAnsi="Browallia New" w:cs="Browallia New"/>
          <w:sz w:val="2"/>
          <w:szCs w:val="2"/>
        </w:rPr>
      </w:pPr>
      <w:r w:rsidRPr="006461EA">
        <w:rPr>
          <w:rFonts w:ascii="Browallia New" w:hAnsi="Browallia New" w:cs="Browallia New"/>
          <w:sz w:val="28"/>
          <w:szCs w:val="28"/>
          <w:cs/>
        </w:rPr>
        <w:tab/>
      </w:r>
      <w:r w:rsidRPr="006461EA">
        <w:rPr>
          <w:rFonts w:ascii="Browallia New" w:hAnsi="Browallia New" w:cs="Browallia New"/>
          <w:sz w:val="28"/>
          <w:szCs w:val="28"/>
          <w:cs/>
        </w:rPr>
        <w:tab/>
      </w:r>
    </w:p>
    <w:p w14:paraId="3AB896C9" w14:textId="77777777" w:rsidR="00616A53" w:rsidRPr="006461EA" w:rsidRDefault="00616A53" w:rsidP="00616A53">
      <w:pPr>
        <w:tabs>
          <w:tab w:val="clear" w:pos="227"/>
          <w:tab w:val="clear" w:pos="454"/>
          <w:tab w:val="clear" w:pos="907"/>
        </w:tabs>
        <w:spacing w:line="240" w:lineRule="auto"/>
        <w:ind w:left="900"/>
        <w:jc w:val="thaiDistribute"/>
        <w:rPr>
          <w:rFonts w:ascii="Browallia New" w:hAnsi="Browallia New" w:cs="Browallia New"/>
          <w:sz w:val="2"/>
          <w:szCs w:val="2"/>
        </w:rPr>
      </w:pPr>
    </w:p>
    <w:tbl>
      <w:tblPr>
        <w:tblW w:w="8501" w:type="dxa"/>
        <w:tblInd w:w="99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12"/>
        <w:gridCol w:w="142"/>
        <w:gridCol w:w="1134"/>
        <w:gridCol w:w="142"/>
        <w:gridCol w:w="900"/>
        <w:gridCol w:w="180"/>
        <w:gridCol w:w="812"/>
        <w:gridCol w:w="7"/>
        <w:gridCol w:w="121"/>
        <w:gridCol w:w="7"/>
        <w:gridCol w:w="2637"/>
        <w:gridCol w:w="7"/>
      </w:tblGrid>
      <w:tr w:rsidR="00F25FF0" w:rsidRPr="006461EA" w14:paraId="5296803F" w14:textId="77777777" w:rsidTr="007909B3">
        <w:tc>
          <w:tcPr>
            <w:tcW w:w="2412" w:type="dxa"/>
          </w:tcPr>
          <w:p w14:paraId="567D7968" w14:textId="77777777" w:rsidR="00F25FF0" w:rsidRPr="006461EA" w:rsidRDefault="00F25FF0" w:rsidP="00B77B12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6A76333" w14:textId="77777777" w:rsidR="00F25FF0" w:rsidRPr="006461EA" w:rsidRDefault="00F25FF0" w:rsidP="00B77B12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E955BE3" w14:textId="77777777" w:rsidR="00F25FF0" w:rsidRPr="006461EA" w:rsidRDefault="00F25FF0" w:rsidP="00B77B12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2F314CB" w14:textId="77777777" w:rsidR="00F25FF0" w:rsidRPr="006461EA" w:rsidRDefault="00F25FF0" w:rsidP="00B77B12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899" w:type="dxa"/>
            <w:gridSpan w:val="4"/>
            <w:tcBorders>
              <w:bottom w:val="single" w:sz="4" w:space="0" w:color="auto"/>
            </w:tcBorders>
          </w:tcPr>
          <w:p w14:paraId="02717702" w14:textId="77777777" w:rsidR="00F25FF0" w:rsidRPr="006461EA" w:rsidRDefault="00F25FF0" w:rsidP="00B77B12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สัดส่วนเงินลงทุน (ร้อยละ)</w:t>
            </w:r>
          </w:p>
        </w:tc>
        <w:tc>
          <w:tcPr>
            <w:tcW w:w="128" w:type="dxa"/>
            <w:gridSpan w:val="2"/>
          </w:tcPr>
          <w:p w14:paraId="55EF313C" w14:textId="77777777" w:rsidR="00F25FF0" w:rsidRPr="006461EA" w:rsidRDefault="00F25FF0" w:rsidP="00B77B12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644" w:type="dxa"/>
            <w:gridSpan w:val="2"/>
          </w:tcPr>
          <w:p w14:paraId="5440BCC4" w14:textId="77777777" w:rsidR="00F25FF0" w:rsidRPr="006461EA" w:rsidRDefault="00F25FF0" w:rsidP="00B77B12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25FF0" w:rsidRPr="006461EA" w14:paraId="766AB9E0" w14:textId="77777777" w:rsidTr="007909B3">
        <w:trPr>
          <w:gridAfter w:val="1"/>
          <w:wAfter w:w="7" w:type="dxa"/>
        </w:trPr>
        <w:tc>
          <w:tcPr>
            <w:tcW w:w="2412" w:type="dxa"/>
            <w:tcBorders>
              <w:bottom w:val="single" w:sz="4" w:space="0" w:color="auto"/>
            </w:tcBorders>
          </w:tcPr>
          <w:p w14:paraId="72C2D0F1" w14:textId="77777777" w:rsidR="00F25FF0" w:rsidRPr="006461EA" w:rsidRDefault="00F25FF0" w:rsidP="00B77B12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42" w:type="dxa"/>
          </w:tcPr>
          <w:p w14:paraId="36D6A882" w14:textId="77777777" w:rsidR="00F25FF0" w:rsidRPr="006461EA" w:rsidRDefault="00F25FF0" w:rsidP="00B77B12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40B5FE9" w14:textId="77777777" w:rsidR="00F25FF0" w:rsidRPr="006461EA" w:rsidRDefault="00F25FF0" w:rsidP="00B77B12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</w:rPr>
              <w:t>จัดตั้งในประเทศ</w:t>
            </w:r>
          </w:p>
        </w:tc>
        <w:tc>
          <w:tcPr>
            <w:tcW w:w="142" w:type="dxa"/>
          </w:tcPr>
          <w:p w14:paraId="236B61EF" w14:textId="77777777" w:rsidR="00F25FF0" w:rsidRPr="006461EA" w:rsidRDefault="00F25FF0" w:rsidP="00B77B12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998E411" w14:textId="478FEEA9" w:rsidR="00F25FF0" w:rsidRPr="006461EA" w:rsidRDefault="00F25FF0" w:rsidP="00B77B12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625173"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29723CA4" w14:textId="77777777" w:rsidR="00F25FF0" w:rsidRPr="006461EA" w:rsidRDefault="00F25FF0" w:rsidP="00B77B12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1E8D189A" w14:textId="268B0FC8" w:rsidR="00F25FF0" w:rsidRPr="006461EA" w:rsidRDefault="00F25FF0" w:rsidP="00B77B12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="007909B3" w:rsidRPr="006461EA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625173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28" w:type="dxa"/>
            <w:gridSpan w:val="2"/>
          </w:tcPr>
          <w:p w14:paraId="25F58831" w14:textId="77777777" w:rsidR="00F25FF0" w:rsidRPr="006461EA" w:rsidRDefault="00F25FF0" w:rsidP="00B77B12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644" w:type="dxa"/>
            <w:gridSpan w:val="2"/>
            <w:tcBorders>
              <w:bottom w:val="single" w:sz="4" w:space="0" w:color="auto"/>
            </w:tcBorders>
          </w:tcPr>
          <w:p w14:paraId="577674C6" w14:textId="77777777" w:rsidR="00F25FF0" w:rsidRPr="006461EA" w:rsidRDefault="00F25FF0" w:rsidP="00B77B12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ลักษณะธุรกิจ</w:t>
            </w:r>
          </w:p>
        </w:tc>
      </w:tr>
      <w:tr w:rsidR="00F25FF0" w:rsidRPr="006461EA" w14:paraId="11EC48FB" w14:textId="77777777" w:rsidTr="007909B3">
        <w:trPr>
          <w:gridAfter w:val="1"/>
          <w:wAfter w:w="7" w:type="dxa"/>
        </w:trPr>
        <w:tc>
          <w:tcPr>
            <w:tcW w:w="2412" w:type="dxa"/>
            <w:tcBorders>
              <w:top w:val="single" w:sz="4" w:space="0" w:color="auto"/>
            </w:tcBorders>
          </w:tcPr>
          <w:p w14:paraId="7769C06E" w14:textId="77777777" w:rsidR="00F25FF0" w:rsidRPr="006461EA" w:rsidRDefault="00F25FF0" w:rsidP="008E5B2A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2F08381E" w14:textId="77777777" w:rsidR="00F25FF0" w:rsidRPr="006461EA" w:rsidRDefault="00F25FF0" w:rsidP="008E5B2A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95DAFFC" w14:textId="77777777" w:rsidR="00F25FF0" w:rsidRPr="006461EA" w:rsidRDefault="00F25FF0" w:rsidP="008E5B2A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A3555A0" w14:textId="77777777" w:rsidR="00F25FF0" w:rsidRPr="006461EA" w:rsidRDefault="00F25FF0" w:rsidP="008E5B2A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B22B75C" w14:textId="77777777" w:rsidR="00F25FF0" w:rsidRPr="006461EA" w:rsidRDefault="00F25FF0" w:rsidP="008E5B2A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7DE13543" w14:textId="77777777" w:rsidR="00F25FF0" w:rsidRPr="006461EA" w:rsidRDefault="00F25FF0" w:rsidP="008E5B2A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</w:tcPr>
          <w:p w14:paraId="43C53A75" w14:textId="77777777" w:rsidR="00F25FF0" w:rsidRPr="006461EA" w:rsidRDefault="00F25FF0" w:rsidP="008E5B2A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8" w:type="dxa"/>
            <w:gridSpan w:val="2"/>
          </w:tcPr>
          <w:p w14:paraId="006082BC" w14:textId="77777777" w:rsidR="00F25FF0" w:rsidRPr="006461EA" w:rsidRDefault="00F25FF0" w:rsidP="008E5B2A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644" w:type="dxa"/>
            <w:gridSpan w:val="2"/>
            <w:tcBorders>
              <w:top w:val="single" w:sz="4" w:space="0" w:color="auto"/>
            </w:tcBorders>
          </w:tcPr>
          <w:p w14:paraId="11840CD0" w14:textId="77777777" w:rsidR="00F25FF0" w:rsidRPr="006461EA" w:rsidRDefault="00F25FF0" w:rsidP="008E5B2A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C512C" w:rsidRPr="006461EA" w14:paraId="1076FE79" w14:textId="77777777" w:rsidTr="007909B3">
        <w:trPr>
          <w:gridAfter w:val="1"/>
          <w:wAfter w:w="7" w:type="dxa"/>
          <w:trHeight w:val="317"/>
        </w:trPr>
        <w:tc>
          <w:tcPr>
            <w:tcW w:w="2412" w:type="dxa"/>
          </w:tcPr>
          <w:p w14:paraId="30B8769E" w14:textId="77777777" w:rsidR="006C512C" w:rsidRPr="006461EA" w:rsidRDefault="006C512C" w:rsidP="006C512C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เซเว่น ไว</w:t>
            </w:r>
            <w:proofErr w:type="spellStart"/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ร์</w:t>
            </w:r>
            <w:proofErr w:type="spellEnd"/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42" w:type="dxa"/>
          </w:tcPr>
          <w:p w14:paraId="2FAB6898" w14:textId="77777777" w:rsidR="006C512C" w:rsidRPr="006461EA" w:rsidRDefault="006C512C" w:rsidP="006C512C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DD84910" w14:textId="77777777" w:rsidR="006C512C" w:rsidRPr="006461EA" w:rsidRDefault="006C512C" w:rsidP="006C512C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142" w:type="dxa"/>
          </w:tcPr>
          <w:p w14:paraId="4D77CD58" w14:textId="77777777" w:rsidR="006C512C" w:rsidRPr="006461EA" w:rsidRDefault="006C512C" w:rsidP="006C512C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80D7D57" w14:textId="5A349593" w:rsidR="006C512C" w:rsidRPr="006461EA" w:rsidRDefault="006C512C" w:rsidP="006C512C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6461EA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180" w:type="dxa"/>
          </w:tcPr>
          <w:p w14:paraId="088E3A51" w14:textId="77777777" w:rsidR="006C512C" w:rsidRPr="006461EA" w:rsidRDefault="006C512C" w:rsidP="006C512C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12" w:type="dxa"/>
          </w:tcPr>
          <w:p w14:paraId="535FE262" w14:textId="77777777" w:rsidR="006C512C" w:rsidRPr="006461EA" w:rsidRDefault="006C512C" w:rsidP="006C512C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6461EA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128" w:type="dxa"/>
            <w:gridSpan w:val="2"/>
          </w:tcPr>
          <w:p w14:paraId="207CA2D8" w14:textId="77777777" w:rsidR="006C512C" w:rsidRPr="006461EA" w:rsidRDefault="006C512C" w:rsidP="006C512C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644" w:type="dxa"/>
            <w:gridSpan w:val="2"/>
          </w:tcPr>
          <w:p w14:paraId="687FF8C1" w14:textId="77777777" w:rsidR="006C512C" w:rsidRPr="006461EA" w:rsidRDefault="006C512C" w:rsidP="006C5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</w:rPr>
              <w:t>ผลิตและจำหน่ายลวดแรงดึงสูง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         </w:t>
            </w: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</w:rPr>
              <w:t>ชั้นคุณภาพพิเศษ</w:t>
            </w:r>
          </w:p>
        </w:tc>
      </w:tr>
      <w:tr w:rsidR="006C512C" w:rsidRPr="006461EA" w14:paraId="3B9FDF77" w14:textId="77777777" w:rsidTr="007909B3">
        <w:trPr>
          <w:gridAfter w:val="1"/>
          <w:wAfter w:w="7" w:type="dxa"/>
          <w:trHeight w:val="317"/>
        </w:trPr>
        <w:tc>
          <w:tcPr>
            <w:tcW w:w="2412" w:type="dxa"/>
          </w:tcPr>
          <w:p w14:paraId="400D332F" w14:textId="77777777" w:rsidR="006C512C" w:rsidRPr="006461EA" w:rsidRDefault="006C512C" w:rsidP="006C512C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 xml:space="preserve">General Engineering Mauritius  </w:t>
            </w:r>
          </w:p>
          <w:p w14:paraId="55717A00" w14:textId="77777777" w:rsidR="006C512C" w:rsidRPr="006461EA" w:rsidRDefault="006C512C" w:rsidP="006C512C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 xml:space="preserve">    Limited</w:t>
            </w:r>
          </w:p>
        </w:tc>
        <w:tc>
          <w:tcPr>
            <w:tcW w:w="142" w:type="dxa"/>
          </w:tcPr>
          <w:p w14:paraId="7D62295D" w14:textId="77777777" w:rsidR="006C512C" w:rsidRPr="006461EA" w:rsidRDefault="006C512C" w:rsidP="006C512C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9D9CD0C" w14:textId="77777777" w:rsidR="006C512C" w:rsidRPr="006461EA" w:rsidRDefault="006C512C" w:rsidP="006C512C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Mauritius</w:t>
            </w:r>
          </w:p>
        </w:tc>
        <w:tc>
          <w:tcPr>
            <w:tcW w:w="142" w:type="dxa"/>
          </w:tcPr>
          <w:p w14:paraId="739C0D5D" w14:textId="77777777" w:rsidR="006C512C" w:rsidRPr="006461EA" w:rsidRDefault="006C512C" w:rsidP="006C512C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4B997FB" w14:textId="2E5B083D" w:rsidR="006C512C" w:rsidRPr="006461EA" w:rsidRDefault="006C512C" w:rsidP="006C512C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6461EA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180" w:type="dxa"/>
          </w:tcPr>
          <w:p w14:paraId="1F0840F1" w14:textId="77777777" w:rsidR="006C512C" w:rsidRPr="006461EA" w:rsidRDefault="006C512C" w:rsidP="006C512C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12" w:type="dxa"/>
          </w:tcPr>
          <w:p w14:paraId="1AB01F57" w14:textId="77777777" w:rsidR="006C512C" w:rsidRPr="006461EA" w:rsidRDefault="006C512C" w:rsidP="006C512C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6461EA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128" w:type="dxa"/>
            <w:gridSpan w:val="2"/>
          </w:tcPr>
          <w:p w14:paraId="71AF1283" w14:textId="77777777" w:rsidR="006C512C" w:rsidRPr="006461EA" w:rsidRDefault="006C512C" w:rsidP="006C512C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644" w:type="dxa"/>
            <w:gridSpan w:val="2"/>
          </w:tcPr>
          <w:p w14:paraId="6466177C" w14:textId="77777777" w:rsidR="006C512C" w:rsidRPr="006461EA" w:rsidRDefault="006C512C" w:rsidP="006C5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</w:rPr>
              <w:t>ธุรกิจเพื่อการลงทุน</w:t>
            </w:r>
          </w:p>
        </w:tc>
      </w:tr>
      <w:tr w:rsidR="006C512C" w:rsidRPr="006461EA" w14:paraId="3ECCC1E3" w14:textId="77777777" w:rsidTr="007909B3">
        <w:trPr>
          <w:gridAfter w:val="1"/>
          <w:wAfter w:w="7" w:type="dxa"/>
          <w:trHeight w:val="528"/>
        </w:trPr>
        <w:tc>
          <w:tcPr>
            <w:tcW w:w="2412" w:type="dxa"/>
          </w:tcPr>
          <w:p w14:paraId="7F4CB5E3" w14:textId="77777777" w:rsidR="006C512C" w:rsidRPr="006461EA" w:rsidRDefault="006C512C" w:rsidP="006C512C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</w:rPr>
              <w:t>บริษัท เจนเนอร</w:t>
            </w:r>
            <w:proofErr w:type="spellStart"/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</w:rPr>
              <w:t>ัล</w:t>
            </w:r>
            <w:proofErr w:type="spellEnd"/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proofErr w:type="spellStart"/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</w:rPr>
              <w:t>นิป</w:t>
            </w:r>
            <w:proofErr w:type="spellEnd"/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</w:rPr>
              <w:t>ปอน คอนกรีต</w:t>
            </w:r>
          </w:p>
          <w:p w14:paraId="3CEAC79E" w14:textId="77777777" w:rsidR="006C512C" w:rsidRPr="006461EA" w:rsidRDefault="006C512C" w:rsidP="006C512C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 xml:space="preserve">    </w:t>
            </w: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</w:rPr>
              <w:t>อิน</w:t>
            </w:r>
            <w:proofErr w:type="spellStart"/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</w:rPr>
              <w:t>ดัสท</w:t>
            </w:r>
            <w:proofErr w:type="spellEnd"/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</w:rPr>
              <w:t>รี</w:t>
            </w:r>
            <w:proofErr w:type="spellStart"/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</w:rPr>
              <w:t>ส์</w:t>
            </w:r>
            <w:proofErr w:type="spellEnd"/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142" w:type="dxa"/>
          </w:tcPr>
          <w:p w14:paraId="15F8BF82" w14:textId="77777777" w:rsidR="006C512C" w:rsidRPr="006461EA" w:rsidRDefault="006C512C" w:rsidP="006C512C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2D7A02B" w14:textId="77777777" w:rsidR="006C512C" w:rsidRPr="006461EA" w:rsidRDefault="006C512C" w:rsidP="006C512C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142" w:type="dxa"/>
          </w:tcPr>
          <w:p w14:paraId="25283F1B" w14:textId="77777777" w:rsidR="006C512C" w:rsidRPr="006461EA" w:rsidRDefault="006C512C" w:rsidP="006C512C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557CBD9" w14:textId="77777777" w:rsidR="006C512C" w:rsidRPr="006461EA" w:rsidRDefault="006C512C" w:rsidP="006C512C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82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6461EA">
              <w:rPr>
                <w:rFonts w:ascii="Browallia New" w:hAnsi="Browallia New" w:cs="Browallia New"/>
                <w:sz w:val="24"/>
                <w:szCs w:val="24"/>
              </w:rPr>
              <w:t>50</w:t>
            </w:r>
          </w:p>
          <w:p w14:paraId="1409AC1B" w14:textId="4289F7E5" w:rsidR="006C512C" w:rsidRPr="006461EA" w:rsidRDefault="006C512C" w:rsidP="006C512C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521C4240" w14:textId="77777777" w:rsidR="006C512C" w:rsidRPr="006461EA" w:rsidRDefault="006C512C" w:rsidP="006C512C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12" w:type="dxa"/>
          </w:tcPr>
          <w:p w14:paraId="2126852B" w14:textId="77777777" w:rsidR="006C512C" w:rsidRPr="006461EA" w:rsidRDefault="006C512C" w:rsidP="006C512C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82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6461EA">
              <w:rPr>
                <w:rFonts w:ascii="Browallia New" w:hAnsi="Browallia New" w:cs="Browallia New"/>
                <w:sz w:val="24"/>
                <w:szCs w:val="24"/>
              </w:rPr>
              <w:t>50</w:t>
            </w:r>
          </w:p>
          <w:p w14:paraId="5DCF7605" w14:textId="77777777" w:rsidR="006C512C" w:rsidRPr="006461EA" w:rsidRDefault="006C512C" w:rsidP="006C512C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8" w:type="dxa"/>
            <w:gridSpan w:val="2"/>
          </w:tcPr>
          <w:p w14:paraId="7AEF8EE1" w14:textId="77777777" w:rsidR="006C512C" w:rsidRPr="006461EA" w:rsidRDefault="006C512C" w:rsidP="006C512C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644" w:type="dxa"/>
            <w:gridSpan w:val="2"/>
          </w:tcPr>
          <w:p w14:paraId="5349519C" w14:textId="77777777" w:rsidR="006C512C" w:rsidRPr="006461EA" w:rsidRDefault="006C512C" w:rsidP="006C512C">
            <w:pPr>
              <w:tabs>
                <w:tab w:val="clear" w:pos="2807"/>
                <w:tab w:val="left" w:pos="284"/>
                <w:tab w:val="left" w:pos="851"/>
                <w:tab w:val="left" w:pos="1418"/>
                <w:tab w:val="left" w:pos="1985"/>
                <w:tab w:val="left" w:pos="2510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</w:rPr>
              <w:t>ผลิตและจำหน่ายเสาเข็มคอนกรีตอัดแรงหล่อสำเร็จรูป</w:t>
            </w:r>
          </w:p>
        </w:tc>
      </w:tr>
    </w:tbl>
    <w:p w14:paraId="5036F0BD" w14:textId="77777777" w:rsidR="00616A53" w:rsidRPr="006461EA" w:rsidRDefault="00616A53" w:rsidP="00616A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Browallia New" w:hAnsi="Browallia New" w:cs="Browallia New"/>
          <w:sz w:val="2"/>
          <w:szCs w:val="2"/>
        </w:rPr>
      </w:pPr>
    </w:p>
    <w:p w14:paraId="0D671B3B" w14:textId="67D8866A" w:rsidR="00DF553F" w:rsidRDefault="00DF55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i/>
          <w:iCs/>
          <w:sz w:val="28"/>
          <w:szCs w:val="28"/>
        </w:rPr>
      </w:pPr>
    </w:p>
    <w:p w14:paraId="78A98791" w14:textId="1AC2B792" w:rsidR="00483838" w:rsidRDefault="004838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i/>
          <w:iCs/>
          <w:sz w:val="28"/>
          <w:szCs w:val="28"/>
        </w:rPr>
      </w:pPr>
    </w:p>
    <w:p w14:paraId="3B09131D" w14:textId="662F066A" w:rsidR="00483838" w:rsidRDefault="004838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i/>
          <w:iCs/>
          <w:sz w:val="28"/>
          <w:szCs w:val="28"/>
        </w:rPr>
      </w:pPr>
    </w:p>
    <w:p w14:paraId="35160A44" w14:textId="2994B2EA" w:rsidR="00483838" w:rsidRDefault="004838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i/>
          <w:iCs/>
          <w:sz w:val="28"/>
          <w:szCs w:val="28"/>
        </w:rPr>
      </w:pPr>
    </w:p>
    <w:p w14:paraId="48A0772D" w14:textId="4F08CDB7" w:rsidR="00483838" w:rsidRDefault="004838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i/>
          <w:iCs/>
          <w:sz w:val="28"/>
          <w:szCs w:val="28"/>
        </w:rPr>
      </w:pPr>
    </w:p>
    <w:p w14:paraId="1FC8D38D" w14:textId="77777777" w:rsidR="00483838" w:rsidRDefault="004838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i/>
          <w:iCs/>
          <w:sz w:val="28"/>
          <w:szCs w:val="28"/>
          <w:cs/>
        </w:rPr>
      </w:pPr>
    </w:p>
    <w:p w14:paraId="30F22089" w14:textId="5257CD2D" w:rsidR="00652DC0" w:rsidRPr="006461EA" w:rsidRDefault="00652DC0" w:rsidP="007909B3">
      <w:pPr>
        <w:tabs>
          <w:tab w:val="clear" w:pos="454"/>
          <w:tab w:val="clear" w:pos="907"/>
          <w:tab w:val="left" w:pos="1359"/>
          <w:tab w:val="left" w:pos="1521"/>
        </w:tabs>
        <w:ind w:left="927" w:firstLine="9"/>
        <w:jc w:val="thaiDistribute"/>
        <w:rPr>
          <w:rFonts w:ascii="Browallia New" w:hAnsi="Browallia New" w:cs="Browallia New"/>
          <w:i/>
          <w:iCs/>
          <w:sz w:val="28"/>
          <w:szCs w:val="28"/>
          <w:cs/>
        </w:rPr>
      </w:pPr>
      <w:r w:rsidRPr="006461EA">
        <w:rPr>
          <w:rFonts w:ascii="Browallia New" w:hAnsi="Browallia New" w:cs="Browallia New"/>
          <w:i/>
          <w:iCs/>
          <w:sz w:val="28"/>
          <w:szCs w:val="28"/>
          <w:cs/>
        </w:rPr>
        <w:lastRenderedPageBreak/>
        <w:t>บริษัทย่อย</w:t>
      </w:r>
    </w:p>
    <w:p w14:paraId="53D6E788" w14:textId="76689B8A" w:rsidR="00797BF5" w:rsidRDefault="00652DC0" w:rsidP="007909B3">
      <w:pPr>
        <w:tabs>
          <w:tab w:val="clear" w:pos="454"/>
          <w:tab w:val="clear" w:pos="907"/>
          <w:tab w:val="left" w:pos="1359"/>
          <w:tab w:val="left" w:pos="1521"/>
        </w:tabs>
        <w:ind w:left="927" w:firstLine="9"/>
        <w:jc w:val="thaiDistribute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/>
          <w:sz w:val="28"/>
          <w:szCs w:val="28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</w:t>
      </w:r>
      <w:r w:rsidR="00B472BF">
        <w:rPr>
          <w:rFonts w:ascii="Browallia New" w:hAnsi="Browallia New" w:cs="Browallia New" w:hint="cs"/>
          <w:sz w:val="28"/>
          <w:szCs w:val="28"/>
          <w:cs/>
        </w:rPr>
        <w:t>ที่</w:t>
      </w:r>
      <w:r w:rsidRPr="006461EA">
        <w:rPr>
          <w:rFonts w:ascii="Browallia New" w:hAnsi="Browallia New" w:cs="Browallia New"/>
          <w:sz w:val="28"/>
          <w:szCs w:val="28"/>
          <w:cs/>
        </w:rPr>
        <w:t>เกี่ยวข้องกับกิจการและมีความสามารถในการใช้อำนาจเหนือกิจการนั้นทำให้เกิดผลกระทบต่อผลตอบแทนของบริษัท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</w:p>
    <w:p w14:paraId="2623FCBD" w14:textId="77777777" w:rsidR="00483838" w:rsidRPr="006461EA" w:rsidRDefault="00483838" w:rsidP="007909B3">
      <w:pPr>
        <w:tabs>
          <w:tab w:val="clear" w:pos="454"/>
          <w:tab w:val="clear" w:pos="907"/>
          <w:tab w:val="left" w:pos="1359"/>
          <w:tab w:val="left" w:pos="1521"/>
        </w:tabs>
        <w:ind w:left="927" w:firstLine="9"/>
        <w:jc w:val="thaiDistribute"/>
        <w:rPr>
          <w:rFonts w:ascii="Browallia New" w:hAnsi="Browallia New" w:cs="Browallia New"/>
          <w:sz w:val="28"/>
          <w:szCs w:val="28"/>
        </w:rPr>
      </w:pPr>
    </w:p>
    <w:p w14:paraId="3D810A68" w14:textId="77777777" w:rsidR="00797BF5" w:rsidRPr="006461EA" w:rsidRDefault="00797BF5" w:rsidP="00423678">
      <w:pPr>
        <w:pStyle w:val="ListParagraph"/>
        <w:numPr>
          <w:ilvl w:val="1"/>
          <w:numId w:val="19"/>
        </w:numPr>
        <w:tabs>
          <w:tab w:val="clear" w:pos="227"/>
          <w:tab w:val="clear" w:pos="454"/>
          <w:tab w:val="clear" w:pos="680"/>
          <w:tab w:val="clear" w:pos="786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1503"/>
        </w:tabs>
        <w:spacing w:line="240" w:lineRule="auto"/>
        <w:ind w:left="927" w:hanging="45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>บริษัทย่อยซึ่งมีส่วนได้เสียที่ไม่มีอำนาจควบคุมที่มีสาระสำคัญ</w:t>
      </w:r>
    </w:p>
    <w:p w14:paraId="1A791D29" w14:textId="77777777" w:rsidR="00652DC0" w:rsidRPr="006461EA" w:rsidRDefault="00652DC0" w:rsidP="00275579">
      <w:pPr>
        <w:tabs>
          <w:tab w:val="clear" w:pos="907"/>
          <w:tab w:val="left" w:pos="900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p w14:paraId="33607E85" w14:textId="4688A702" w:rsidR="001069F3" w:rsidRPr="006461EA" w:rsidRDefault="001069F3" w:rsidP="007909B3">
      <w:pPr>
        <w:tabs>
          <w:tab w:val="clear" w:pos="227"/>
          <w:tab w:val="clear" w:pos="454"/>
          <w:tab w:val="clear" w:pos="680"/>
          <w:tab w:val="clear" w:pos="907"/>
          <w:tab w:val="left" w:pos="1224"/>
          <w:tab w:val="left" w:pos="1323"/>
        </w:tabs>
        <w:spacing w:line="240" w:lineRule="auto"/>
        <w:ind w:left="927"/>
        <w:jc w:val="thaiDistribute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/>
          <w:sz w:val="28"/>
          <w:szCs w:val="28"/>
          <w:cs/>
        </w:rPr>
        <w:t>บริษัทย่อยที</w:t>
      </w:r>
      <w:r w:rsidR="00EC67EF" w:rsidRPr="006461EA">
        <w:rPr>
          <w:rFonts w:ascii="Browallia New" w:hAnsi="Browallia New" w:cs="Browallia New" w:hint="cs"/>
          <w:sz w:val="28"/>
          <w:szCs w:val="28"/>
          <w:cs/>
        </w:rPr>
        <w:t>่</w:t>
      </w:r>
      <w:r w:rsidRPr="006461EA">
        <w:rPr>
          <w:rFonts w:ascii="Browallia New" w:hAnsi="Browallia New" w:cs="Browallia New"/>
          <w:sz w:val="28"/>
          <w:szCs w:val="28"/>
          <w:cs/>
        </w:rPr>
        <w:t>มีส่วนได้เสียที่ไม่มีอำนาจควบคุมที่เป็นสาระสำคัญสำหรับ</w:t>
      </w:r>
      <w:r w:rsidR="0047258C" w:rsidRPr="006461EA">
        <w:rPr>
          <w:rFonts w:ascii="Browallia New" w:hAnsi="Browallia New" w:cs="Browallia New" w:hint="cs"/>
          <w:sz w:val="28"/>
          <w:szCs w:val="28"/>
          <w:cs/>
        </w:rPr>
        <w:t xml:space="preserve">ปีสิ้นสุดวันที่ </w:t>
      </w:r>
      <w:r w:rsidR="0047258C" w:rsidRPr="006461EA">
        <w:rPr>
          <w:rFonts w:ascii="Browallia New" w:hAnsi="Browallia New" w:cs="Browallia New"/>
          <w:sz w:val="28"/>
          <w:szCs w:val="28"/>
        </w:rPr>
        <w:t xml:space="preserve">31 </w:t>
      </w:r>
      <w:r w:rsidR="0047258C" w:rsidRPr="006461EA">
        <w:rPr>
          <w:rFonts w:ascii="Browallia New" w:hAnsi="Browallia New" w:cs="Browallia New" w:hint="cs"/>
          <w:sz w:val="28"/>
          <w:szCs w:val="28"/>
          <w:cs/>
        </w:rPr>
        <w:t xml:space="preserve">ธันวาคม </w:t>
      </w:r>
      <w:r w:rsidR="0047258C" w:rsidRPr="006461EA">
        <w:rPr>
          <w:rFonts w:ascii="Browallia New" w:hAnsi="Browallia New" w:cs="Browallia New"/>
          <w:sz w:val="28"/>
          <w:szCs w:val="28"/>
        </w:rPr>
        <w:t>256</w:t>
      </w:r>
      <w:r w:rsidR="0087768A">
        <w:rPr>
          <w:rFonts w:ascii="Browallia New" w:hAnsi="Browallia New" w:cs="Browallia New"/>
          <w:sz w:val="28"/>
          <w:szCs w:val="28"/>
        </w:rPr>
        <w:t>2</w:t>
      </w:r>
      <w:r w:rsidR="0047258C" w:rsidRPr="006461EA">
        <w:rPr>
          <w:rFonts w:ascii="Browallia New" w:hAnsi="Browallia New" w:cs="Browallia New" w:hint="cs"/>
          <w:sz w:val="28"/>
          <w:szCs w:val="28"/>
          <w:cs/>
        </w:rPr>
        <w:t xml:space="preserve"> และ</w:t>
      </w:r>
      <w:r w:rsidR="0087768A">
        <w:rPr>
          <w:rFonts w:ascii="Browallia New" w:hAnsi="Browallia New" w:cs="Browallia New"/>
          <w:sz w:val="28"/>
          <w:szCs w:val="28"/>
        </w:rPr>
        <w:t>2561</w:t>
      </w: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 xml:space="preserve"> มีดังนี้</w:t>
      </w:r>
    </w:p>
    <w:p w14:paraId="17E278E1" w14:textId="77777777" w:rsidR="006122A4" w:rsidRPr="00483838" w:rsidRDefault="006122A4" w:rsidP="001069F3">
      <w:pPr>
        <w:tabs>
          <w:tab w:val="clear" w:pos="227"/>
          <w:tab w:val="clear" w:pos="454"/>
        </w:tabs>
        <w:spacing w:line="240" w:lineRule="auto"/>
        <w:ind w:left="72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8489" w:type="dxa"/>
        <w:tblInd w:w="819" w:type="dxa"/>
        <w:tblLayout w:type="fixed"/>
        <w:tblLook w:val="0000" w:firstRow="0" w:lastRow="0" w:firstColumn="0" w:lastColumn="0" w:noHBand="0" w:noVBand="0"/>
      </w:tblPr>
      <w:tblGrid>
        <w:gridCol w:w="2898"/>
        <w:gridCol w:w="634"/>
        <w:gridCol w:w="320"/>
        <w:gridCol w:w="945"/>
        <w:gridCol w:w="999"/>
        <w:gridCol w:w="968"/>
        <w:gridCol w:w="887"/>
        <w:gridCol w:w="820"/>
        <w:gridCol w:w="11"/>
        <w:gridCol w:w="7"/>
      </w:tblGrid>
      <w:tr w:rsidR="001069F3" w:rsidRPr="006461EA" w14:paraId="503CB69B" w14:textId="77777777" w:rsidTr="007909B3">
        <w:trPr>
          <w:cantSplit/>
        </w:trPr>
        <w:tc>
          <w:tcPr>
            <w:tcW w:w="2898" w:type="dxa"/>
          </w:tcPr>
          <w:p w14:paraId="66440AEE" w14:textId="77777777" w:rsidR="001069F3" w:rsidRPr="006461EA" w:rsidRDefault="001069F3" w:rsidP="00AB6753">
            <w:pPr>
              <w:tabs>
                <w:tab w:val="left" w:pos="540"/>
              </w:tabs>
              <w:spacing w:line="240" w:lineRule="auto"/>
              <w:ind w:right="-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34" w:type="dxa"/>
          </w:tcPr>
          <w:p w14:paraId="5B643955" w14:textId="77777777" w:rsidR="001069F3" w:rsidRPr="006461EA" w:rsidRDefault="001069F3" w:rsidP="00AB6753">
            <w:pPr>
              <w:tabs>
                <w:tab w:val="left" w:pos="540"/>
              </w:tabs>
              <w:spacing w:line="240" w:lineRule="auto"/>
              <w:ind w:right="-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5" w:type="dxa"/>
            <w:gridSpan w:val="2"/>
          </w:tcPr>
          <w:p w14:paraId="2EF848CC" w14:textId="77777777" w:rsidR="001069F3" w:rsidRPr="006461EA" w:rsidRDefault="001069F3" w:rsidP="00AB6753">
            <w:pPr>
              <w:tabs>
                <w:tab w:val="left" w:pos="540"/>
              </w:tabs>
              <w:spacing w:line="240" w:lineRule="auto"/>
              <w:ind w:right="-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692" w:type="dxa"/>
            <w:gridSpan w:val="6"/>
            <w:vAlign w:val="bottom"/>
          </w:tcPr>
          <w:p w14:paraId="060D8890" w14:textId="77777777" w:rsidR="001069F3" w:rsidRPr="006461EA" w:rsidRDefault="001069F3" w:rsidP="00AB6753">
            <w:pPr>
              <w:spacing w:line="240" w:lineRule="auto"/>
              <w:ind w:right="-9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(หน่วย : พันบาท)</w:t>
            </w:r>
          </w:p>
        </w:tc>
      </w:tr>
      <w:tr w:rsidR="001069F3" w:rsidRPr="006461EA" w14:paraId="384BB35F" w14:textId="77777777" w:rsidTr="007909B3">
        <w:trPr>
          <w:cantSplit/>
        </w:trPr>
        <w:tc>
          <w:tcPr>
            <w:tcW w:w="2898" w:type="dxa"/>
          </w:tcPr>
          <w:p w14:paraId="44363E49" w14:textId="77777777" w:rsidR="001069F3" w:rsidRPr="006461EA" w:rsidRDefault="001069F3" w:rsidP="00AB6753">
            <w:pPr>
              <w:tabs>
                <w:tab w:val="left" w:pos="540"/>
              </w:tabs>
              <w:spacing w:line="240" w:lineRule="auto"/>
              <w:ind w:right="-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899" w:type="dxa"/>
            <w:gridSpan w:val="3"/>
            <w:vAlign w:val="bottom"/>
          </w:tcPr>
          <w:p w14:paraId="70005886" w14:textId="77777777" w:rsidR="001069F3" w:rsidRPr="006461EA" w:rsidRDefault="001069F3" w:rsidP="00AB675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สัดส่วนการถือของ             ส่วนได้เสียที่ไม่มีอำนาจควบคุม (ร้อยละ)</w:t>
            </w:r>
          </w:p>
        </w:tc>
        <w:tc>
          <w:tcPr>
            <w:tcW w:w="1967" w:type="dxa"/>
            <w:gridSpan w:val="2"/>
            <w:vAlign w:val="bottom"/>
          </w:tcPr>
          <w:p w14:paraId="5850FCFF" w14:textId="77777777" w:rsidR="001069F3" w:rsidRPr="006461EA" w:rsidRDefault="001069F3" w:rsidP="00AB675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ขาดทุนเบ็ดเสร็จจัดสรรให้ส่วนได้เสียที่ไม่มีอำนาจควบคุม</w:t>
            </w:r>
          </w:p>
        </w:tc>
        <w:tc>
          <w:tcPr>
            <w:tcW w:w="1725" w:type="dxa"/>
            <w:gridSpan w:val="4"/>
            <w:vAlign w:val="bottom"/>
          </w:tcPr>
          <w:p w14:paraId="3606A744" w14:textId="77777777" w:rsidR="001069F3" w:rsidRPr="006461EA" w:rsidRDefault="001069F3" w:rsidP="00AB675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ส่วนได้เสียที่ไม่มีอำนาจควบคุมสะสม</w:t>
            </w:r>
          </w:p>
        </w:tc>
      </w:tr>
      <w:tr w:rsidR="0087768A" w:rsidRPr="006461EA" w14:paraId="66A230B4" w14:textId="77777777" w:rsidTr="007909B3">
        <w:trPr>
          <w:gridAfter w:val="1"/>
          <w:wAfter w:w="7" w:type="dxa"/>
          <w:cantSplit/>
          <w:trHeight w:val="317"/>
        </w:trPr>
        <w:tc>
          <w:tcPr>
            <w:tcW w:w="2898" w:type="dxa"/>
            <w:vAlign w:val="bottom"/>
          </w:tcPr>
          <w:p w14:paraId="4B2D0AEB" w14:textId="77777777" w:rsidR="0087768A" w:rsidRPr="006461EA" w:rsidRDefault="0087768A" w:rsidP="0087768A">
            <w:pPr>
              <w:pBdr>
                <w:bottom w:val="single" w:sz="4" w:space="1" w:color="auto"/>
              </w:pBdr>
              <w:spacing w:line="240" w:lineRule="auto"/>
              <w:ind w:right="-90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บริษัท</w:t>
            </w:r>
          </w:p>
        </w:tc>
        <w:tc>
          <w:tcPr>
            <w:tcW w:w="954" w:type="dxa"/>
            <w:gridSpan w:val="2"/>
            <w:vAlign w:val="bottom"/>
          </w:tcPr>
          <w:p w14:paraId="1A08B72F" w14:textId="1F243A41" w:rsidR="0087768A" w:rsidRPr="006461EA" w:rsidRDefault="0087768A" w:rsidP="008776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945" w:type="dxa"/>
            <w:vAlign w:val="bottom"/>
          </w:tcPr>
          <w:p w14:paraId="5B68496F" w14:textId="43292E06" w:rsidR="0087768A" w:rsidRPr="006461EA" w:rsidRDefault="0087768A" w:rsidP="008776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999" w:type="dxa"/>
            <w:vAlign w:val="bottom"/>
          </w:tcPr>
          <w:p w14:paraId="4AD60C7A" w14:textId="5B12A028" w:rsidR="0087768A" w:rsidRPr="006461EA" w:rsidRDefault="0087768A" w:rsidP="008776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968" w:type="dxa"/>
            <w:vAlign w:val="bottom"/>
          </w:tcPr>
          <w:p w14:paraId="10A98668" w14:textId="61190B48" w:rsidR="0087768A" w:rsidRPr="006461EA" w:rsidRDefault="0087768A" w:rsidP="008776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887" w:type="dxa"/>
            <w:vAlign w:val="bottom"/>
          </w:tcPr>
          <w:p w14:paraId="5295EE57" w14:textId="761B5FC7" w:rsidR="0087768A" w:rsidRPr="006461EA" w:rsidRDefault="0087768A" w:rsidP="008776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831" w:type="dxa"/>
            <w:gridSpan w:val="2"/>
            <w:vAlign w:val="bottom"/>
          </w:tcPr>
          <w:p w14:paraId="5CE56009" w14:textId="25DF81DE" w:rsidR="0087768A" w:rsidRPr="006461EA" w:rsidRDefault="0087768A" w:rsidP="008776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</w:tr>
      <w:tr w:rsidR="00976D78" w:rsidRPr="006461EA" w14:paraId="48716511" w14:textId="77777777" w:rsidTr="007909B3">
        <w:trPr>
          <w:gridAfter w:val="2"/>
          <w:wAfter w:w="18" w:type="dxa"/>
          <w:cantSplit/>
        </w:trPr>
        <w:tc>
          <w:tcPr>
            <w:tcW w:w="2898" w:type="dxa"/>
          </w:tcPr>
          <w:p w14:paraId="773357C2" w14:textId="77777777" w:rsidR="00976D78" w:rsidRPr="006461EA" w:rsidRDefault="00976D78" w:rsidP="00976D78">
            <w:pPr>
              <w:tabs>
                <w:tab w:val="left" w:pos="540"/>
              </w:tabs>
              <w:spacing w:line="240" w:lineRule="auto"/>
              <w:ind w:left="214" w:right="-108" w:hanging="214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54" w:type="dxa"/>
            <w:gridSpan w:val="2"/>
            <w:vAlign w:val="bottom"/>
          </w:tcPr>
          <w:p w14:paraId="07BA9CAD" w14:textId="77777777" w:rsidR="00976D78" w:rsidRPr="006461EA" w:rsidRDefault="00976D78" w:rsidP="00976D78">
            <w:pPr>
              <w:tabs>
                <w:tab w:val="left" w:pos="54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45" w:type="dxa"/>
            <w:vAlign w:val="bottom"/>
          </w:tcPr>
          <w:p w14:paraId="1D193B3E" w14:textId="77777777" w:rsidR="00976D78" w:rsidRPr="006461EA" w:rsidRDefault="00976D78" w:rsidP="00976D78">
            <w:pPr>
              <w:tabs>
                <w:tab w:val="left" w:pos="54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9" w:type="dxa"/>
            <w:vAlign w:val="bottom"/>
          </w:tcPr>
          <w:p w14:paraId="6C027B4F" w14:textId="77777777" w:rsidR="00976D78" w:rsidRPr="006461EA" w:rsidRDefault="00976D78" w:rsidP="00976D78">
            <w:pPr>
              <w:tabs>
                <w:tab w:val="left" w:pos="540"/>
              </w:tabs>
              <w:spacing w:line="240" w:lineRule="auto"/>
              <w:ind w:left="-108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364171F9" w14:textId="77777777" w:rsidR="00976D78" w:rsidRPr="006461EA" w:rsidRDefault="00976D78" w:rsidP="00976D78">
            <w:pPr>
              <w:tabs>
                <w:tab w:val="left" w:pos="540"/>
              </w:tabs>
              <w:spacing w:line="240" w:lineRule="auto"/>
              <w:ind w:left="-108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87" w:type="dxa"/>
            <w:vAlign w:val="bottom"/>
          </w:tcPr>
          <w:p w14:paraId="07BE2312" w14:textId="77777777" w:rsidR="00976D78" w:rsidRPr="006461EA" w:rsidRDefault="00976D78" w:rsidP="00976D78">
            <w:pPr>
              <w:tabs>
                <w:tab w:val="left" w:pos="540"/>
              </w:tabs>
              <w:spacing w:line="240" w:lineRule="auto"/>
              <w:ind w:left="-108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24541334" w14:textId="77777777" w:rsidR="00976D78" w:rsidRPr="006461EA" w:rsidRDefault="00976D78" w:rsidP="00976D78">
            <w:pPr>
              <w:tabs>
                <w:tab w:val="left" w:pos="540"/>
              </w:tabs>
              <w:spacing w:line="240" w:lineRule="auto"/>
              <w:ind w:left="-108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D2770" w:rsidRPr="006461EA" w14:paraId="28601214" w14:textId="77777777" w:rsidTr="00462F41">
        <w:trPr>
          <w:gridAfter w:val="2"/>
          <w:wAfter w:w="18" w:type="dxa"/>
          <w:cantSplit/>
        </w:trPr>
        <w:tc>
          <w:tcPr>
            <w:tcW w:w="2898" w:type="dxa"/>
          </w:tcPr>
          <w:p w14:paraId="413F1956" w14:textId="77777777" w:rsidR="00CD2770" w:rsidRPr="006461EA" w:rsidRDefault="00CD2770" w:rsidP="00CD2770">
            <w:pPr>
              <w:tabs>
                <w:tab w:val="left" w:pos="162"/>
              </w:tabs>
              <w:spacing w:line="240" w:lineRule="auto"/>
              <w:ind w:left="162" w:right="-270" w:hanging="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</w:rPr>
              <w:t>บริษัท เจนเนอร</w:t>
            </w:r>
            <w:proofErr w:type="spellStart"/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</w:rPr>
              <w:t>ัล</w:t>
            </w:r>
            <w:proofErr w:type="spellEnd"/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proofErr w:type="spellStart"/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</w:rPr>
              <w:t>นิป</w:t>
            </w:r>
            <w:proofErr w:type="spellEnd"/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</w:rPr>
              <w:t>ปอน คอนกรีต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  <w:p w14:paraId="2CBBE21E" w14:textId="77777777" w:rsidR="00CD2770" w:rsidRPr="006461EA" w:rsidRDefault="00CD2770" w:rsidP="00CD2770">
            <w:pPr>
              <w:tabs>
                <w:tab w:val="left" w:pos="162"/>
              </w:tabs>
              <w:spacing w:line="240" w:lineRule="auto"/>
              <w:ind w:left="162" w:right="-270" w:hanging="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</w:rPr>
              <w:t>อิน</w:t>
            </w:r>
            <w:proofErr w:type="spellStart"/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</w:rPr>
              <w:t>ดัสท</w:t>
            </w:r>
            <w:proofErr w:type="spellEnd"/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</w:rPr>
              <w:t>รี</w:t>
            </w:r>
            <w:proofErr w:type="spellStart"/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</w:rPr>
              <w:t>ส์</w:t>
            </w:r>
            <w:proofErr w:type="spellEnd"/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954" w:type="dxa"/>
            <w:gridSpan w:val="2"/>
            <w:vAlign w:val="bottom"/>
          </w:tcPr>
          <w:p w14:paraId="3EDE65A0" w14:textId="7C2469F5" w:rsidR="00CD2770" w:rsidRPr="006461EA" w:rsidRDefault="00CD2770" w:rsidP="00CD2770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</w:p>
        </w:tc>
        <w:tc>
          <w:tcPr>
            <w:tcW w:w="945" w:type="dxa"/>
            <w:vAlign w:val="bottom"/>
          </w:tcPr>
          <w:p w14:paraId="74ED84F6" w14:textId="77777777" w:rsidR="00CD2770" w:rsidRPr="006461EA" w:rsidRDefault="00CD2770" w:rsidP="00CD2770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</w:p>
        </w:tc>
        <w:tc>
          <w:tcPr>
            <w:tcW w:w="999" w:type="dxa"/>
          </w:tcPr>
          <w:p w14:paraId="70E79CFD" w14:textId="77777777" w:rsidR="00CD2770" w:rsidRDefault="00CD2770" w:rsidP="00CD2770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5712C967" w14:textId="5E16BDC5" w:rsidR="00CD2770" w:rsidRPr="007A33DE" w:rsidRDefault="007A33DE" w:rsidP="00CD2770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(12,053)</w:t>
            </w:r>
          </w:p>
        </w:tc>
        <w:tc>
          <w:tcPr>
            <w:tcW w:w="968" w:type="dxa"/>
          </w:tcPr>
          <w:p w14:paraId="0B3E19F7" w14:textId="77777777" w:rsidR="00CD2770" w:rsidRPr="006461EA" w:rsidRDefault="00CD2770" w:rsidP="00CD2770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06C54DF6" w14:textId="6876D74B" w:rsidR="00CD2770" w:rsidRPr="006461EA" w:rsidRDefault="00CD2770" w:rsidP="00CD2770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(2,611)</w:t>
            </w:r>
          </w:p>
        </w:tc>
        <w:tc>
          <w:tcPr>
            <w:tcW w:w="887" w:type="dxa"/>
          </w:tcPr>
          <w:p w14:paraId="1088C85C" w14:textId="77777777" w:rsidR="00CD2770" w:rsidRDefault="00CD2770" w:rsidP="00CD2770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5A4C8C2A" w14:textId="3745A3A9" w:rsidR="00CD2770" w:rsidRPr="006461EA" w:rsidRDefault="007A33DE" w:rsidP="00CD2770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20,076</w:t>
            </w:r>
          </w:p>
        </w:tc>
        <w:tc>
          <w:tcPr>
            <w:tcW w:w="820" w:type="dxa"/>
          </w:tcPr>
          <w:p w14:paraId="399B921F" w14:textId="77777777" w:rsidR="00CD2770" w:rsidRPr="006461EA" w:rsidRDefault="00CD2770" w:rsidP="00CD2770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45AA1122" w14:textId="20417B9E" w:rsidR="00CD2770" w:rsidRPr="006461EA" w:rsidRDefault="00CD2770" w:rsidP="00CD2770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32,128</w:t>
            </w:r>
          </w:p>
        </w:tc>
      </w:tr>
    </w:tbl>
    <w:p w14:paraId="08A2631C" w14:textId="77777777" w:rsidR="00A833DB" w:rsidRPr="00483838" w:rsidRDefault="00A833DB" w:rsidP="00770333">
      <w:pPr>
        <w:tabs>
          <w:tab w:val="clear" w:pos="227"/>
          <w:tab w:val="clear" w:pos="454"/>
        </w:tabs>
        <w:spacing w:line="240" w:lineRule="auto"/>
        <w:ind w:left="720"/>
        <w:jc w:val="thaiDistribute"/>
        <w:rPr>
          <w:rFonts w:ascii="Browallia New" w:hAnsi="Browallia New" w:cs="Browallia New"/>
          <w:sz w:val="28"/>
          <w:szCs w:val="28"/>
        </w:rPr>
      </w:pPr>
    </w:p>
    <w:p w14:paraId="753BA607" w14:textId="57F3DAD0" w:rsidR="007909B3" w:rsidRDefault="001069F3" w:rsidP="00517F5E">
      <w:pPr>
        <w:tabs>
          <w:tab w:val="clear" w:pos="227"/>
          <w:tab w:val="clear" w:pos="454"/>
          <w:tab w:val="clear" w:pos="680"/>
          <w:tab w:val="clear" w:pos="907"/>
          <w:tab w:val="left" w:pos="1341"/>
          <w:tab w:val="left" w:pos="1539"/>
        </w:tabs>
        <w:spacing w:line="240" w:lineRule="auto"/>
        <w:ind w:left="927"/>
        <w:jc w:val="thaiDistribute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/>
          <w:sz w:val="28"/>
          <w:szCs w:val="28"/>
          <w:cs/>
        </w:rPr>
        <w:t>ไม่มีการจ่ายเงินปันผลให้กับส่วนของผู้ถือหุ้นที่ไม่มีอำนาจควบคุมในระหว่าง</w:t>
      </w:r>
      <w:r w:rsidR="008C3ED0" w:rsidRPr="006461EA">
        <w:rPr>
          <w:rFonts w:ascii="Browallia New" w:hAnsi="Browallia New" w:cs="Browallia New" w:hint="cs"/>
          <w:sz w:val="28"/>
          <w:szCs w:val="28"/>
          <w:cs/>
        </w:rPr>
        <w:t>ปีสิ้นสุด</w:t>
      </w:r>
      <w:r w:rsidRPr="006461EA">
        <w:rPr>
          <w:rFonts w:ascii="Browallia New" w:hAnsi="Browallia New" w:cs="Browallia New"/>
          <w:sz w:val="28"/>
          <w:szCs w:val="28"/>
          <w:cs/>
        </w:rPr>
        <w:t xml:space="preserve">วันที่ </w:t>
      </w:r>
      <w:r w:rsidRPr="006461EA">
        <w:rPr>
          <w:rFonts w:ascii="Browallia New" w:hAnsi="Browallia New" w:cs="Browallia New"/>
          <w:sz w:val="28"/>
          <w:szCs w:val="28"/>
        </w:rPr>
        <w:t xml:space="preserve">31 </w:t>
      </w:r>
      <w:r w:rsidRPr="006461EA">
        <w:rPr>
          <w:rFonts w:ascii="Browallia New" w:hAnsi="Browallia New" w:cs="Browallia New"/>
          <w:sz w:val="28"/>
          <w:szCs w:val="28"/>
          <w:cs/>
        </w:rPr>
        <w:t xml:space="preserve">ธันวาคม </w:t>
      </w:r>
      <w:r w:rsidRPr="006461EA">
        <w:rPr>
          <w:rFonts w:ascii="Browallia New" w:hAnsi="Browallia New" w:cs="Browallia New"/>
          <w:sz w:val="28"/>
          <w:szCs w:val="28"/>
        </w:rPr>
        <w:t>25</w:t>
      </w:r>
      <w:r w:rsidR="009A7C0F" w:rsidRPr="006461EA">
        <w:rPr>
          <w:rFonts w:ascii="Browallia New" w:hAnsi="Browallia New" w:cs="Browallia New"/>
          <w:sz w:val="28"/>
          <w:szCs w:val="28"/>
        </w:rPr>
        <w:t>6</w:t>
      </w:r>
      <w:r w:rsidR="0087768A">
        <w:rPr>
          <w:rFonts w:ascii="Browallia New" w:hAnsi="Browallia New" w:cs="Browallia New"/>
          <w:sz w:val="28"/>
          <w:szCs w:val="28"/>
        </w:rPr>
        <w:t>2</w:t>
      </w:r>
      <w:r w:rsidRPr="006461EA">
        <w:rPr>
          <w:rFonts w:ascii="Browallia New" w:hAnsi="Browallia New" w:cs="Browallia New"/>
          <w:sz w:val="28"/>
          <w:szCs w:val="28"/>
          <w:cs/>
        </w:rPr>
        <w:t xml:space="preserve"> </w:t>
      </w:r>
    </w:p>
    <w:p w14:paraId="4A321E6F" w14:textId="0F3EADE8" w:rsidR="00AB1199" w:rsidRDefault="00AB11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cs/>
        </w:rPr>
      </w:pPr>
    </w:p>
    <w:p w14:paraId="0C5D635E" w14:textId="4723F9C7" w:rsidR="001069F3" w:rsidRPr="006461EA" w:rsidRDefault="001069F3" w:rsidP="00483838">
      <w:pPr>
        <w:tabs>
          <w:tab w:val="clear" w:pos="227"/>
          <w:tab w:val="clear" w:pos="454"/>
          <w:tab w:val="clear" w:pos="680"/>
          <w:tab w:val="clear" w:pos="907"/>
          <w:tab w:val="left" w:pos="1170"/>
        </w:tabs>
        <w:spacing w:line="240" w:lineRule="auto"/>
        <w:ind w:left="927"/>
        <w:jc w:val="thaiDistribute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/>
          <w:sz w:val="28"/>
          <w:szCs w:val="28"/>
          <w:cs/>
        </w:rPr>
        <w:t>ข้อมูลเกี่ยวกับส่วนได้เสียที่ไม่มีอำนาจควบคุมของบริษัทย่อย มีดังนี้</w:t>
      </w:r>
    </w:p>
    <w:p w14:paraId="75B9B455" w14:textId="77777777" w:rsidR="001069F3" w:rsidRPr="006461EA" w:rsidRDefault="001069F3" w:rsidP="001069F3">
      <w:pPr>
        <w:tabs>
          <w:tab w:val="clear" w:pos="227"/>
          <w:tab w:val="clear" w:pos="454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8456" w:type="dxa"/>
        <w:tblInd w:w="900" w:type="dxa"/>
        <w:tblLook w:val="01E0" w:firstRow="1" w:lastRow="1" w:firstColumn="1" w:lastColumn="1" w:noHBand="0" w:noVBand="0"/>
      </w:tblPr>
      <w:tblGrid>
        <w:gridCol w:w="4950"/>
        <w:gridCol w:w="1620"/>
        <w:gridCol w:w="270"/>
        <w:gridCol w:w="1616"/>
      </w:tblGrid>
      <w:tr w:rsidR="001069F3" w:rsidRPr="006461EA" w14:paraId="63E4F6C5" w14:textId="77777777" w:rsidTr="0087768A">
        <w:trPr>
          <w:trHeight w:val="162"/>
        </w:trPr>
        <w:tc>
          <w:tcPr>
            <w:tcW w:w="4950" w:type="dxa"/>
          </w:tcPr>
          <w:p w14:paraId="70482101" w14:textId="77777777" w:rsidR="001069F3" w:rsidRPr="006461EA" w:rsidRDefault="001069F3" w:rsidP="00AB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08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620" w:type="dxa"/>
          </w:tcPr>
          <w:p w14:paraId="1A271495" w14:textId="77777777" w:rsidR="001069F3" w:rsidRPr="006461EA" w:rsidRDefault="001069F3" w:rsidP="00AB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84D5D49" w14:textId="77777777" w:rsidR="001069F3" w:rsidRPr="006461EA" w:rsidRDefault="001069F3" w:rsidP="00AB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16" w:type="dxa"/>
          </w:tcPr>
          <w:p w14:paraId="7B00AC75" w14:textId="77777777" w:rsidR="001069F3" w:rsidRPr="006461EA" w:rsidRDefault="001069F3" w:rsidP="00AB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(หน่วย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: </w:t>
            </w:r>
            <w:r w:rsidR="009E7646" w:rsidRPr="006461EA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พัน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บาท)</w:t>
            </w:r>
          </w:p>
        </w:tc>
      </w:tr>
      <w:tr w:rsidR="008842C3" w:rsidRPr="006461EA" w14:paraId="1C307758" w14:textId="77777777" w:rsidTr="0087768A">
        <w:trPr>
          <w:trHeight w:val="331"/>
        </w:trPr>
        <w:tc>
          <w:tcPr>
            <w:tcW w:w="4950" w:type="dxa"/>
          </w:tcPr>
          <w:p w14:paraId="61DBBD8E" w14:textId="77777777" w:rsidR="008842C3" w:rsidRPr="006461EA" w:rsidRDefault="008842C3" w:rsidP="00884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603D032" w14:textId="5FA101E5" w:rsidR="008842C3" w:rsidRPr="006461EA" w:rsidRDefault="008842C3" w:rsidP="00DF5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 w:hanging="24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256</w:t>
            </w:r>
            <w:r w:rsidR="0087768A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270" w:type="dxa"/>
          </w:tcPr>
          <w:p w14:paraId="1B56DF50" w14:textId="77777777" w:rsidR="008842C3" w:rsidRPr="006461EA" w:rsidRDefault="008842C3" w:rsidP="00DF5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 w:hanging="24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616" w:type="dxa"/>
            <w:tcBorders>
              <w:bottom w:val="single" w:sz="4" w:space="0" w:color="auto"/>
            </w:tcBorders>
          </w:tcPr>
          <w:p w14:paraId="6EC1CF09" w14:textId="2D7D0F4C" w:rsidR="008842C3" w:rsidRPr="006461EA" w:rsidRDefault="008842C3" w:rsidP="00DF5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14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256</w:t>
            </w:r>
            <w:r w:rsidR="0087768A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</w:p>
        </w:tc>
      </w:tr>
      <w:tr w:rsidR="008842C3" w:rsidRPr="006461EA" w14:paraId="16B00C48" w14:textId="77777777" w:rsidTr="0087768A">
        <w:trPr>
          <w:trHeight w:val="331"/>
        </w:trPr>
        <w:tc>
          <w:tcPr>
            <w:tcW w:w="4950" w:type="dxa"/>
          </w:tcPr>
          <w:p w14:paraId="0A5F342D" w14:textId="77777777" w:rsidR="008842C3" w:rsidRPr="006461EA" w:rsidRDefault="008842C3" w:rsidP="00884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01616796" w14:textId="77777777" w:rsidR="008842C3" w:rsidRPr="006461EA" w:rsidRDefault="008842C3" w:rsidP="00884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0CF92AD" w14:textId="77777777" w:rsidR="008842C3" w:rsidRPr="006461EA" w:rsidRDefault="008842C3" w:rsidP="00884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616" w:type="dxa"/>
          </w:tcPr>
          <w:p w14:paraId="063ABEA2" w14:textId="77777777" w:rsidR="008842C3" w:rsidRPr="006461EA" w:rsidRDefault="008842C3" w:rsidP="00884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4468EA" w:rsidRPr="006461EA" w14:paraId="6CC2412E" w14:textId="77777777" w:rsidTr="0087768A">
        <w:trPr>
          <w:trHeight w:val="331"/>
        </w:trPr>
        <w:tc>
          <w:tcPr>
            <w:tcW w:w="4950" w:type="dxa"/>
            <w:vAlign w:val="bottom"/>
          </w:tcPr>
          <w:p w14:paraId="7AD3E38F" w14:textId="77777777" w:rsidR="004468EA" w:rsidRPr="006461EA" w:rsidRDefault="004468EA" w:rsidP="0044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191" w:hanging="180"/>
              <w:rPr>
                <w:rFonts w:ascii="Browallia New" w:hAnsi="Browallia New" w:cs="Browallia New"/>
                <w:sz w:val="28"/>
                <w:szCs w:val="28"/>
                <w:lang w:val="en-GB" w:bidi="ar-SA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620" w:type="dxa"/>
          </w:tcPr>
          <w:p w14:paraId="2DCDCC64" w14:textId="269596AA" w:rsidR="004468EA" w:rsidRPr="006461EA" w:rsidRDefault="004468EA" w:rsidP="0044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17.5</w:t>
            </w:r>
            <w:r>
              <w:rPr>
                <w:rFonts w:ascii="Browallia New" w:hAnsi="Browallia New" w:cs="Browallia New"/>
                <w:sz w:val="28"/>
                <w:szCs w:val="28"/>
              </w:rPr>
              <w:t>0</w:t>
            </w:r>
          </w:p>
        </w:tc>
        <w:tc>
          <w:tcPr>
            <w:tcW w:w="270" w:type="dxa"/>
          </w:tcPr>
          <w:p w14:paraId="4B26D5B2" w14:textId="77777777" w:rsidR="004468EA" w:rsidRPr="006461EA" w:rsidRDefault="004468EA" w:rsidP="0044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616" w:type="dxa"/>
          </w:tcPr>
          <w:p w14:paraId="2BE0DE70" w14:textId="1A1871C9" w:rsidR="004468EA" w:rsidRPr="006461EA" w:rsidRDefault="004468EA" w:rsidP="0044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17.5</w:t>
            </w:r>
            <w:r>
              <w:rPr>
                <w:rFonts w:ascii="Browallia New" w:hAnsi="Browallia New" w:cs="Browallia New"/>
                <w:sz w:val="28"/>
                <w:szCs w:val="28"/>
              </w:rPr>
              <w:t>0</w:t>
            </w:r>
          </w:p>
        </w:tc>
      </w:tr>
      <w:tr w:rsidR="0087768A" w:rsidRPr="006461EA" w14:paraId="045F0B0C" w14:textId="77777777" w:rsidTr="0087768A">
        <w:trPr>
          <w:trHeight w:val="331"/>
        </w:trPr>
        <w:tc>
          <w:tcPr>
            <w:tcW w:w="4950" w:type="dxa"/>
          </w:tcPr>
          <w:p w14:paraId="734B8163" w14:textId="77777777" w:rsidR="0087768A" w:rsidRPr="006461EA" w:rsidRDefault="0087768A" w:rsidP="0087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191" w:hanging="180"/>
              <w:rPr>
                <w:rFonts w:ascii="Browallia New" w:hAnsi="Browallia New" w:cs="Browallia New"/>
                <w:sz w:val="28"/>
                <w:szCs w:val="28"/>
                <w:lang w:val="en-GB" w:bidi="ar-SA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สินทรัพย์หมุนเวียน</w:t>
            </w:r>
          </w:p>
        </w:tc>
        <w:tc>
          <w:tcPr>
            <w:tcW w:w="1620" w:type="dxa"/>
          </w:tcPr>
          <w:p w14:paraId="32AFA096" w14:textId="42FEE1C4" w:rsidR="0087768A" w:rsidRPr="008842C3" w:rsidRDefault="00F25E6D" w:rsidP="0087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74,499</w:t>
            </w:r>
          </w:p>
        </w:tc>
        <w:tc>
          <w:tcPr>
            <w:tcW w:w="270" w:type="dxa"/>
          </w:tcPr>
          <w:p w14:paraId="16B06A72" w14:textId="77777777" w:rsidR="0087768A" w:rsidRPr="006461EA" w:rsidRDefault="0087768A" w:rsidP="0087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616" w:type="dxa"/>
          </w:tcPr>
          <w:p w14:paraId="08F043A0" w14:textId="36D1DA07" w:rsidR="0087768A" w:rsidRPr="008842C3" w:rsidRDefault="0087768A" w:rsidP="0087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842C3">
              <w:rPr>
                <w:rFonts w:ascii="Browallia New" w:hAnsi="Browallia New" w:cs="Browallia New"/>
                <w:sz w:val="28"/>
                <w:szCs w:val="28"/>
              </w:rPr>
              <w:t>43,401</w:t>
            </w:r>
          </w:p>
        </w:tc>
      </w:tr>
      <w:tr w:rsidR="0087768A" w:rsidRPr="006461EA" w14:paraId="3DBAC988" w14:textId="77777777" w:rsidTr="0087768A">
        <w:trPr>
          <w:trHeight w:val="331"/>
        </w:trPr>
        <w:tc>
          <w:tcPr>
            <w:tcW w:w="4950" w:type="dxa"/>
          </w:tcPr>
          <w:p w14:paraId="4D378E7F" w14:textId="77777777" w:rsidR="0087768A" w:rsidRPr="006461EA" w:rsidRDefault="0087768A" w:rsidP="0087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191" w:hanging="180"/>
              <w:rPr>
                <w:rFonts w:ascii="Browallia New" w:hAnsi="Browallia New" w:cs="Browallia New"/>
                <w:sz w:val="28"/>
                <w:szCs w:val="28"/>
                <w:lang w:val="en-GB" w:bidi="ar-SA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620" w:type="dxa"/>
          </w:tcPr>
          <w:p w14:paraId="67626E62" w14:textId="78C7D518" w:rsidR="0087768A" w:rsidRPr="008842C3" w:rsidRDefault="00F25E6D" w:rsidP="0087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577,775</w:t>
            </w:r>
          </w:p>
        </w:tc>
        <w:tc>
          <w:tcPr>
            <w:tcW w:w="270" w:type="dxa"/>
          </w:tcPr>
          <w:p w14:paraId="4631940C" w14:textId="77777777" w:rsidR="0087768A" w:rsidRPr="006461EA" w:rsidRDefault="0087768A" w:rsidP="0087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616" w:type="dxa"/>
          </w:tcPr>
          <w:p w14:paraId="77096028" w14:textId="2BA60640" w:rsidR="0087768A" w:rsidRPr="008842C3" w:rsidRDefault="0087768A" w:rsidP="0087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842C3">
              <w:rPr>
                <w:rFonts w:ascii="Browallia New" w:hAnsi="Browallia New" w:cs="Browallia New"/>
                <w:sz w:val="28"/>
                <w:szCs w:val="28"/>
              </w:rPr>
              <w:t>561,430</w:t>
            </w:r>
          </w:p>
        </w:tc>
      </w:tr>
      <w:tr w:rsidR="0087768A" w:rsidRPr="006461EA" w14:paraId="55AA4287" w14:textId="77777777" w:rsidTr="0087768A">
        <w:trPr>
          <w:trHeight w:val="342"/>
        </w:trPr>
        <w:tc>
          <w:tcPr>
            <w:tcW w:w="4950" w:type="dxa"/>
          </w:tcPr>
          <w:p w14:paraId="41D22891" w14:textId="77777777" w:rsidR="0087768A" w:rsidRPr="006461EA" w:rsidRDefault="0087768A" w:rsidP="0087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191" w:hanging="180"/>
              <w:rPr>
                <w:rFonts w:ascii="Browallia New" w:hAnsi="Browallia New" w:cs="Browallia New"/>
                <w:sz w:val="28"/>
                <w:szCs w:val="28"/>
                <w:lang w:val="en-GB" w:bidi="ar-SA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หนี้สินหมุนเวียน</w:t>
            </w:r>
          </w:p>
        </w:tc>
        <w:tc>
          <w:tcPr>
            <w:tcW w:w="1620" w:type="dxa"/>
          </w:tcPr>
          <w:p w14:paraId="366B2B6D" w14:textId="2E83614C" w:rsidR="0087768A" w:rsidRPr="008842C3" w:rsidRDefault="00F25E6D" w:rsidP="0087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(180,492)</w:t>
            </w:r>
          </w:p>
        </w:tc>
        <w:tc>
          <w:tcPr>
            <w:tcW w:w="270" w:type="dxa"/>
          </w:tcPr>
          <w:p w14:paraId="486DCBE4" w14:textId="77777777" w:rsidR="0087768A" w:rsidRPr="006461EA" w:rsidRDefault="0087768A" w:rsidP="0087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616" w:type="dxa"/>
          </w:tcPr>
          <w:p w14:paraId="3733B4C2" w14:textId="1B4A9893" w:rsidR="0087768A" w:rsidRPr="008842C3" w:rsidRDefault="0087768A" w:rsidP="0087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842C3">
              <w:rPr>
                <w:rFonts w:ascii="Browallia New" w:hAnsi="Browallia New" w:cs="Browallia New"/>
                <w:sz w:val="28"/>
                <w:szCs w:val="28"/>
              </w:rPr>
              <w:t>(81,488)</w:t>
            </w:r>
          </w:p>
        </w:tc>
      </w:tr>
      <w:tr w:rsidR="0087768A" w:rsidRPr="006461EA" w14:paraId="35E1715C" w14:textId="77777777" w:rsidTr="0087768A">
        <w:trPr>
          <w:trHeight w:val="342"/>
        </w:trPr>
        <w:tc>
          <w:tcPr>
            <w:tcW w:w="4950" w:type="dxa"/>
          </w:tcPr>
          <w:p w14:paraId="4C552F8A" w14:textId="3A963989" w:rsidR="0087768A" w:rsidRPr="006461EA" w:rsidRDefault="0087768A" w:rsidP="0087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191" w:hanging="180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หนี้สิน</w:t>
            </w: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ไม่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หมุนเวียน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B0D9D84" w14:textId="5D294605" w:rsidR="0087768A" w:rsidRPr="008842C3" w:rsidRDefault="00F25E6D" w:rsidP="0087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(357,067)</w:t>
            </w:r>
          </w:p>
        </w:tc>
        <w:tc>
          <w:tcPr>
            <w:tcW w:w="270" w:type="dxa"/>
          </w:tcPr>
          <w:p w14:paraId="5460CFBB" w14:textId="77777777" w:rsidR="0087768A" w:rsidRPr="006461EA" w:rsidRDefault="0087768A" w:rsidP="0087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616" w:type="dxa"/>
          </w:tcPr>
          <w:p w14:paraId="210E1FAA" w14:textId="17CBF248" w:rsidR="0087768A" w:rsidRPr="006461EA" w:rsidRDefault="0087768A" w:rsidP="0087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(339,754)</w:t>
            </w:r>
          </w:p>
        </w:tc>
      </w:tr>
      <w:tr w:rsidR="0087768A" w:rsidRPr="006461EA" w14:paraId="4BD81F19" w14:textId="77777777" w:rsidTr="0087768A">
        <w:trPr>
          <w:trHeight w:val="342"/>
        </w:trPr>
        <w:tc>
          <w:tcPr>
            <w:tcW w:w="4950" w:type="dxa"/>
          </w:tcPr>
          <w:p w14:paraId="7FC71CE4" w14:textId="77777777" w:rsidR="0087768A" w:rsidRPr="006461EA" w:rsidRDefault="0087768A" w:rsidP="0087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65"/>
              </w:tabs>
              <w:spacing w:line="240" w:lineRule="auto"/>
              <w:ind w:left="191" w:hanging="180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6461E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สินทรัพย์สุทธิ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14AC4D98" w14:textId="315985B3" w:rsidR="0087768A" w:rsidRPr="008842C3" w:rsidRDefault="00F25E6D" w:rsidP="0087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114,715</w:t>
            </w:r>
          </w:p>
        </w:tc>
        <w:tc>
          <w:tcPr>
            <w:tcW w:w="270" w:type="dxa"/>
          </w:tcPr>
          <w:p w14:paraId="31296FF3" w14:textId="77777777" w:rsidR="0087768A" w:rsidRPr="006461EA" w:rsidRDefault="0087768A" w:rsidP="0087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</w:tcPr>
          <w:p w14:paraId="1DB88BCE" w14:textId="061A7473" w:rsidR="0087768A" w:rsidRPr="008842C3" w:rsidRDefault="0087768A" w:rsidP="0087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842C3">
              <w:rPr>
                <w:rFonts w:ascii="Browallia New" w:hAnsi="Browallia New" w:cs="Browallia New"/>
                <w:sz w:val="28"/>
                <w:szCs w:val="28"/>
              </w:rPr>
              <w:t>183,589</w:t>
            </w:r>
          </w:p>
        </w:tc>
      </w:tr>
      <w:tr w:rsidR="0087768A" w:rsidRPr="006461EA" w14:paraId="5EFAD2DA" w14:textId="77777777" w:rsidTr="0087768A">
        <w:trPr>
          <w:trHeight w:val="331"/>
        </w:trPr>
        <w:tc>
          <w:tcPr>
            <w:tcW w:w="4950" w:type="dxa"/>
          </w:tcPr>
          <w:p w14:paraId="3D2DE3F0" w14:textId="77777777" w:rsidR="0087768A" w:rsidRPr="006461EA" w:rsidRDefault="0087768A" w:rsidP="0087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65"/>
              </w:tabs>
              <w:spacing w:line="240" w:lineRule="auto"/>
              <w:ind w:left="191" w:hanging="180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 w:eastAsia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 w:eastAsia="en-GB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12" w:space="0" w:color="auto"/>
            </w:tcBorders>
          </w:tcPr>
          <w:p w14:paraId="248E5092" w14:textId="4CEDDDAD" w:rsidR="0087768A" w:rsidRPr="008842C3" w:rsidRDefault="00F25E6D" w:rsidP="0087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25E6D">
              <w:rPr>
                <w:rFonts w:ascii="Browallia New" w:hAnsi="Browallia New" w:cs="Browallia New"/>
                <w:sz w:val="28"/>
                <w:szCs w:val="28"/>
              </w:rPr>
              <w:t>20,076</w:t>
            </w:r>
          </w:p>
        </w:tc>
        <w:tc>
          <w:tcPr>
            <w:tcW w:w="270" w:type="dxa"/>
          </w:tcPr>
          <w:p w14:paraId="02B5B77A" w14:textId="77777777" w:rsidR="0087768A" w:rsidRPr="006461EA" w:rsidRDefault="0087768A" w:rsidP="0087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single" w:sz="12" w:space="0" w:color="auto"/>
            </w:tcBorders>
          </w:tcPr>
          <w:p w14:paraId="104C6CE9" w14:textId="3FF20D69" w:rsidR="0087768A" w:rsidRPr="008842C3" w:rsidRDefault="0087768A" w:rsidP="0087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842C3">
              <w:rPr>
                <w:rFonts w:ascii="Browallia New" w:hAnsi="Browallia New" w:cs="Browallia New"/>
                <w:sz w:val="28"/>
                <w:szCs w:val="28"/>
              </w:rPr>
              <w:t>32,128</w:t>
            </w:r>
          </w:p>
        </w:tc>
      </w:tr>
    </w:tbl>
    <w:p w14:paraId="2B74F04E" w14:textId="4DA39F06" w:rsidR="00DF553F" w:rsidRDefault="00DF553F">
      <w:pPr>
        <w:rPr>
          <w:sz w:val="28"/>
          <w:szCs w:val="28"/>
        </w:rPr>
      </w:pPr>
    </w:p>
    <w:p w14:paraId="19188425" w14:textId="5C92468C" w:rsidR="00483838" w:rsidRDefault="00483838">
      <w:pPr>
        <w:rPr>
          <w:sz w:val="28"/>
          <w:szCs w:val="28"/>
        </w:rPr>
      </w:pPr>
    </w:p>
    <w:p w14:paraId="72A95128" w14:textId="649B65BD" w:rsidR="00483838" w:rsidRDefault="00483838">
      <w:pPr>
        <w:rPr>
          <w:sz w:val="28"/>
          <w:szCs w:val="28"/>
        </w:rPr>
      </w:pPr>
    </w:p>
    <w:p w14:paraId="389AE764" w14:textId="29ABB81A" w:rsidR="00483838" w:rsidRDefault="00483838">
      <w:pPr>
        <w:rPr>
          <w:sz w:val="28"/>
          <w:szCs w:val="28"/>
        </w:rPr>
      </w:pPr>
    </w:p>
    <w:p w14:paraId="3BC28FF1" w14:textId="3218E9DE" w:rsidR="00483838" w:rsidRDefault="00483838">
      <w:pPr>
        <w:rPr>
          <w:sz w:val="28"/>
          <w:szCs w:val="28"/>
        </w:rPr>
      </w:pPr>
    </w:p>
    <w:p w14:paraId="00D0B0E9" w14:textId="77777777" w:rsidR="00483838" w:rsidRPr="0087768A" w:rsidRDefault="00483838">
      <w:pPr>
        <w:rPr>
          <w:sz w:val="28"/>
          <w:szCs w:val="28"/>
        </w:rPr>
      </w:pPr>
    </w:p>
    <w:tbl>
      <w:tblPr>
        <w:tblW w:w="8496" w:type="dxa"/>
        <w:tblInd w:w="891" w:type="dxa"/>
        <w:tblLook w:val="01E0" w:firstRow="1" w:lastRow="1" w:firstColumn="1" w:lastColumn="1" w:noHBand="0" w:noVBand="0"/>
      </w:tblPr>
      <w:tblGrid>
        <w:gridCol w:w="4959"/>
        <w:gridCol w:w="1620"/>
        <w:gridCol w:w="270"/>
        <w:gridCol w:w="1647"/>
      </w:tblGrid>
      <w:tr w:rsidR="001069F3" w:rsidRPr="006461EA" w14:paraId="3D458CD4" w14:textId="77777777" w:rsidTr="0087768A">
        <w:trPr>
          <w:tblHeader/>
        </w:trPr>
        <w:tc>
          <w:tcPr>
            <w:tcW w:w="4959" w:type="dxa"/>
          </w:tcPr>
          <w:p w14:paraId="658F4EF8" w14:textId="783F322D" w:rsidR="001069F3" w:rsidRPr="006461EA" w:rsidRDefault="001069F3" w:rsidP="00AB6753">
            <w:pPr>
              <w:tabs>
                <w:tab w:val="clear" w:pos="907"/>
                <w:tab w:val="left" w:pos="851"/>
              </w:tabs>
              <w:spacing w:line="240" w:lineRule="auto"/>
              <w:ind w:left="191" w:hanging="18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45D56E77" w14:textId="77777777" w:rsidR="001069F3" w:rsidRPr="006461EA" w:rsidRDefault="001069F3" w:rsidP="00AB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7FB9410" w14:textId="77777777" w:rsidR="001069F3" w:rsidRPr="006461EA" w:rsidRDefault="001069F3" w:rsidP="00AB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47" w:type="dxa"/>
          </w:tcPr>
          <w:p w14:paraId="796BF291" w14:textId="77777777" w:rsidR="001069F3" w:rsidRPr="006461EA" w:rsidRDefault="001069F3" w:rsidP="00AB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(หน่วย : </w:t>
            </w:r>
            <w:r w:rsidR="00BC14D4"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>พัน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บาท)</w:t>
            </w:r>
          </w:p>
        </w:tc>
      </w:tr>
      <w:tr w:rsidR="00DF553F" w:rsidRPr="006461EA" w14:paraId="32E37EF3" w14:textId="77777777" w:rsidTr="00BA5508">
        <w:trPr>
          <w:tblHeader/>
        </w:trPr>
        <w:tc>
          <w:tcPr>
            <w:tcW w:w="4959" w:type="dxa"/>
          </w:tcPr>
          <w:p w14:paraId="30386713" w14:textId="77777777" w:rsidR="00DF553F" w:rsidRPr="006461EA" w:rsidRDefault="00DF553F" w:rsidP="00AB6753">
            <w:pPr>
              <w:tabs>
                <w:tab w:val="clear" w:pos="907"/>
                <w:tab w:val="left" w:pos="851"/>
              </w:tabs>
              <w:spacing w:line="240" w:lineRule="auto"/>
              <w:ind w:left="191" w:hanging="18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3537" w:type="dxa"/>
            <w:gridSpan w:val="3"/>
            <w:tcBorders>
              <w:bottom w:val="single" w:sz="4" w:space="0" w:color="auto"/>
            </w:tcBorders>
          </w:tcPr>
          <w:p w14:paraId="0711046D" w14:textId="2170006D" w:rsidR="00DF553F" w:rsidRPr="006461EA" w:rsidRDefault="00DF553F" w:rsidP="00DF5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 w:right="-107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สำหรับ</w:t>
            </w: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>ปีสิ้นสุด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วันที่ 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31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ธันวาคม</w:t>
            </w:r>
          </w:p>
        </w:tc>
      </w:tr>
      <w:tr w:rsidR="00DF553F" w:rsidRPr="006461EA" w14:paraId="216C5C8A" w14:textId="77777777" w:rsidTr="0087768A">
        <w:trPr>
          <w:tblHeader/>
        </w:trPr>
        <w:tc>
          <w:tcPr>
            <w:tcW w:w="4959" w:type="dxa"/>
          </w:tcPr>
          <w:p w14:paraId="359C06B7" w14:textId="77777777" w:rsidR="00DF553F" w:rsidRPr="006461EA" w:rsidRDefault="00DF553F" w:rsidP="00AB6753">
            <w:pPr>
              <w:tabs>
                <w:tab w:val="clear" w:pos="907"/>
                <w:tab w:val="left" w:pos="851"/>
              </w:tabs>
              <w:spacing w:line="240" w:lineRule="auto"/>
              <w:ind w:left="191" w:hanging="18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DBA7299" w14:textId="17FED88F" w:rsidR="00DF553F" w:rsidRPr="006461EA" w:rsidRDefault="00DF553F" w:rsidP="00884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 w:right="-107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87768A"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34CB2270" w14:textId="77777777" w:rsidR="00DF553F" w:rsidRPr="006461EA" w:rsidRDefault="00DF553F" w:rsidP="00AB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 w:right="-107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47" w:type="dxa"/>
            <w:tcBorders>
              <w:bottom w:val="single" w:sz="4" w:space="0" w:color="auto"/>
            </w:tcBorders>
          </w:tcPr>
          <w:p w14:paraId="6FF4E7C5" w14:textId="2F2BF76A" w:rsidR="00DF553F" w:rsidRPr="006461EA" w:rsidRDefault="00DF553F" w:rsidP="0079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 w:right="-107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87768A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</w:tr>
      <w:tr w:rsidR="001069F3" w:rsidRPr="006461EA" w14:paraId="71B73C41" w14:textId="77777777" w:rsidTr="0087768A">
        <w:tc>
          <w:tcPr>
            <w:tcW w:w="4959" w:type="dxa"/>
          </w:tcPr>
          <w:p w14:paraId="5C89F057" w14:textId="77777777" w:rsidR="001069F3" w:rsidRPr="006461EA" w:rsidRDefault="00111B78" w:rsidP="00AB6753">
            <w:pPr>
              <w:tabs>
                <w:tab w:val="clear" w:pos="907"/>
                <w:tab w:val="left" w:pos="851"/>
              </w:tabs>
              <w:spacing w:line="240" w:lineRule="auto"/>
              <w:ind w:left="191" w:hanging="18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งบกำไรขาดทุนและกำไรขาดทุนเบ็ดเสร็จอื่น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32D61F0F" w14:textId="77777777" w:rsidR="001069F3" w:rsidRPr="006461EA" w:rsidRDefault="001069F3" w:rsidP="00AB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B725A0A" w14:textId="77777777" w:rsidR="001069F3" w:rsidRPr="006461EA" w:rsidRDefault="001069F3" w:rsidP="00AB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47" w:type="dxa"/>
            <w:tcBorders>
              <w:top w:val="single" w:sz="4" w:space="0" w:color="auto"/>
            </w:tcBorders>
          </w:tcPr>
          <w:p w14:paraId="4CF5186F" w14:textId="77777777" w:rsidR="001069F3" w:rsidRPr="006461EA" w:rsidRDefault="001069F3" w:rsidP="00AB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F25E6D" w:rsidRPr="006461EA" w14:paraId="209EE653" w14:textId="77777777" w:rsidTr="0087768A">
        <w:tc>
          <w:tcPr>
            <w:tcW w:w="4959" w:type="dxa"/>
          </w:tcPr>
          <w:p w14:paraId="2CEDFFC5" w14:textId="77777777" w:rsidR="00F25E6D" w:rsidRPr="006461EA" w:rsidRDefault="00F25E6D" w:rsidP="00F25E6D">
            <w:pPr>
              <w:tabs>
                <w:tab w:val="clear" w:pos="907"/>
                <w:tab w:val="left" w:pos="851"/>
              </w:tabs>
              <w:spacing w:line="240" w:lineRule="auto"/>
              <w:ind w:left="191" w:hanging="180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ขาดทุนสำหรับปี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179E45C" w14:textId="358AFA38" w:rsidR="00F25E6D" w:rsidRPr="006461EA" w:rsidRDefault="00F25E6D" w:rsidP="00F25E6D">
            <w:pPr>
              <w:tabs>
                <w:tab w:val="clear" w:pos="907"/>
                <w:tab w:val="left" w:pos="851"/>
                <w:tab w:val="left" w:pos="988"/>
              </w:tabs>
              <w:spacing w:line="240" w:lineRule="auto"/>
              <w:ind w:left="191" w:hanging="18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>
              <w:rPr>
                <w:rFonts w:ascii="Browallia New" w:hAnsi="Browallia New" w:cs="Browallia New"/>
                <w:sz w:val="28"/>
                <w:szCs w:val="28"/>
              </w:rPr>
              <w:t>68,874</w:t>
            </w:r>
            <w:r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7C3A754F" w14:textId="77777777" w:rsidR="00F25E6D" w:rsidRPr="006461EA" w:rsidRDefault="00F25E6D" w:rsidP="00F25E6D">
            <w:pPr>
              <w:tabs>
                <w:tab w:val="clear" w:pos="907"/>
                <w:tab w:val="left" w:pos="851"/>
                <w:tab w:val="left" w:pos="988"/>
              </w:tabs>
              <w:spacing w:line="240" w:lineRule="auto"/>
              <w:ind w:left="191" w:hanging="18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47" w:type="dxa"/>
          </w:tcPr>
          <w:p w14:paraId="69B35A5F" w14:textId="7FDDF653" w:rsidR="00F25E6D" w:rsidRPr="006461EA" w:rsidRDefault="00F25E6D" w:rsidP="00F25E6D">
            <w:pPr>
              <w:tabs>
                <w:tab w:val="clear" w:pos="907"/>
                <w:tab w:val="left" w:pos="851"/>
                <w:tab w:val="left" w:pos="988"/>
              </w:tabs>
              <w:spacing w:line="240" w:lineRule="auto"/>
              <w:ind w:left="191" w:hanging="18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(14,915)</w:t>
            </w:r>
          </w:p>
        </w:tc>
      </w:tr>
      <w:tr w:rsidR="00F25E6D" w:rsidRPr="006461EA" w14:paraId="019BF836" w14:textId="77777777" w:rsidTr="0087768A">
        <w:tc>
          <w:tcPr>
            <w:tcW w:w="4959" w:type="dxa"/>
          </w:tcPr>
          <w:p w14:paraId="7D4BF6D0" w14:textId="77777777" w:rsidR="00F25E6D" w:rsidRPr="00EE361E" w:rsidRDefault="00F25E6D" w:rsidP="00F25E6D">
            <w:pPr>
              <w:tabs>
                <w:tab w:val="clear" w:pos="907"/>
                <w:tab w:val="left" w:pos="851"/>
              </w:tabs>
              <w:spacing w:line="240" w:lineRule="auto"/>
              <w:ind w:left="191" w:hanging="180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E361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ขาดทุนเบ็ดเสร็จรวม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12" w:space="0" w:color="auto"/>
            </w:tcBorders>
          </w:tcPr>
          <w:p w14:paraId="66489407" w14:textId="2FAE0253" w:rsidR="00F25E6D" w:rsidRPr="006461EA" w:rsidRDefault="00F25E6D" w:rsidP="00F25E6D">
            <w:pPr>
              <w:tabs>
                <w:tab w:val="clear" w:pos="907"/>
                <w:tab w:val="left" w:pos="851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>
              <w:rPr>
                <w:rFonts w:ascii="Browallia New" w:hAnsi="Browallia New" w:cs="Browallia New"/>
                <w:sz w:val="28"/>
                <w:szCs w:val="28"/>
              </w:rPr>
              <w:t>68,874</w:t>
            </w:r>
            <w:r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0963C429" w14:textId="77777777" w:rsidR="00F25E6D" w:rsidRPr="006461EA" w:rsidRDefault="00F25E6D" w:rsidP="00F25E6D">
            <w:pPr>
              <w:tabs>
                <w:tab w:val="clear" w:pos="907"/>
                <w:tab w:val="left" w:pos="851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47" w:type="dxa"/>
            <w:tcBorders>
              <w:top w:val="single" w:sz="4" w:space="0" w:color="auto"/>
              <w:bottom w:val="single" w:sz="12" w:space="0" w:color="auto"/>
            </w:tcBorders>
          </w:tcPr>
          <w:p w14:paraId="536916C9" w14:textId="013FD4F4" w:rsidR="00F25E6D" w:rsidRPr="006461EA" w:rsidRDefault="00F25E6D" w:rsidP="00F25E6D">
            <w:pPr>
              <w:tabs>
                <w:tab w:val="clear" w:pos="907"/>
                <w:tab w:val="left" w:pos="851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(14,915)</w:t>
            </w:r>
          </w:p>
        </w:tc>
      </w:tr>
    </w:tbl>
    <w:p w14:paraId="18B7CAB6" w14:textId="77777777" w:rsidR="00483838" w:rsidRPr="0087768A" w:rsidRDefault="00483838">
      <w:pPr>
        <w:rPr>
          <w:rFonts w:ascii="Browallia New" w:hAnsi="Browallia New" w:cs="Browallia New"/>
          <w:sz w:val="28"/>
          <w:szCs w:val="28"/>
        </w:rPr>
      </w:pPr>
    </w:p>
    <w:tbl>
      <w:tblPr>
        <w:tblW w:w="8487" w:type="dxa"/>
        <w:tblInd w:w="900" w:type="dxa"/>
        <w:tblLook w:val="01E0" w:firstRow="1" w:lastRow="1" w:firstColumn="1" w:lastColumn="1" w:noHBand="0" w:noVBand="0"/>
      </w:tblPr>
      <w:tblGrid>
        <w:gridCol w:w="4950"/>
        <w:gridCol w:w="1620"/>
        <w:gridCol w:w="270"/>
        <w:gridCol w:w="1647"/>
      </w:tblGrid>
      <w:tr w:rsidR="00F25E6D" w:rsidRPr="006461EA" w14:paraId="3591E767" w14:textId="77777777" w:rsidTr="0087768A">
        <w:tc>
          <w:tcPr>
            <w:tcW w:w="4950" w:type="dxa"/>
          </w:tcPr>
          <w:p w14:paraId="31984948" w14:textId="77777777" w:rsidR="00F25E6D" w:rsidRPr="006461EA" w:rsidRDefault="00F25E6D" w:rsidP="00F25E6D">
            <w:pPr>
              <w:tabs>
                <w:tab w:val="clear" w:pos="907"/>
                <w:tab w:val="left" w:pos="851"/>
              </w:tabs>
              <w:spacing w:line="240" w:lineRule="auto"/>
              <w:ind w:left="191" w:hanging="180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ขาดทุนที่แบ่งให้กับส่วนได้เสียที่ไม่มีอำนาจควบคุม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A4013DE" w14:textId="04F8E1C1" w:rsidR="00F25E6D" w:rsidRPr="006461EA" w:rsidRDefault="00F25E6D" w:rsidP="00F25E6D">
            <w:pPr>
              <w:tabs>
                <w:tab w:val="clear" w:pos="907"/>
                <w:tab w:val="left" w:pos="851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25E6D">
              <w:rPr>
                <w:rFonts w:ascii="Browallia New" w:hAnsi="Browallia New" w:cs="Browallia New"/>
                <w:sz w:val="28"/>
                <w:szCs w:val="28"/>
              </w:rPr>
              <w:t>(12,053)</w:t>
            </w:r>
          </w:p>
        </w:tc>
        <w:tc>
          <w:tcPr>
            <w:tcW w:w="270" w:type="dxa"/>
          </w:tcPr>
          <w:p w14:paraId="4746F4C7" w14:textId="77777777" w:rsidR="00F25E6D" w:rsidRPr="006461EA" w:rsidRDefault="00F25E6D" w:rsidP="00F25E6D">
            <w:pPr>
              <w:tabs>
                <w:tab w:val="clear" w:pos="907"/>
                <w:tab w:val="left" w:pos="851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47" w:type="dxa"/>
          </w:tcPr>
          <w:p w14:paraId="08295AED" w14:textId="7FC3DBCA" w:rsidR="00F25E6D" w:rsidRPr="006461EA" w:rsidRDefault="00F25E6D" w:rsidP="00F25E6D">
            <w:pPr>
              <w:tabs>
                <w:tab w:val="clear" w:pos="907"/>
                <w:tab w:val="left" w:pos="851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(2,61</w:t>
            </w:r>
            <w:r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F25E6D" w:rsidRPr="006461EA" w14:paraId="7E4D91CE" w14:textId="77777777" w:rsidTr="0087768A">
        <w:trPr>
          <w:trHeight w:val="354"/>
        </w:trPr>
        <w:tc>
          <w:tcPr>
            <w:tcW w:w="4950" w:type="dxa"/>
          </w:tcPr>
          <w:p w14:paraId="396721D3" w14:textId="77777777" w:rsidR="00F25E6D" w:rsidRPr="00EE361E" w:rsidRDefault="00F25E6D" w:rsidP="00F25E6D">
            <w:pPr>
              <w:tabs>
                <w:tab w:val="clear" w:pos="907"/>
                <w:tab w:val="left" w:pos="851"/>
              </w:tabs>
              <w:spacing w:line="240" w:lineRule="auto"/>
              <w:ind w:left="191" w:hanging="18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E361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ขาดทุนเบ็ดเสร็จรวมของส่วนได้เสียที่ไม่มีอำนาจควบคุม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44897976" w14:textId="5AF9673A" w:rsidR="00F25E6D" w:rsidRPr="006461EA" w:rsidRDefault="00F25E6D" w:rsidP="00F25E6D">
            <w:pPr>
              <w:tabs>
                <w:tab w:val="clear" w:pos="907"/>
                <w:tab w:val="left" w:pos="851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25E6D">
              <w:rPr>
                <w:rFonts w:ascii="Browallia New" w:hAnsi="Browallia New" w:cs="Browallia New"/>
                <w:sz w:val="28"/>
                <w:szCs w:val="28"/>
              </w:rPr>
              <w:t>(12,053)</w:t>
            </w:r>
          </w:p>
        </w:tc>
        <w:tc>
          <w:tcPr>
            <w:tcW w:w="270" w:type="dxa"/>
          </w:tcPr>
          <w:p w14:paraId="69058D97" w14:textId="77777777" w:rsidR="00F25E6D" w:rsidRPr="006461EA" w:rsidRDefault="00F25E6D" w:rsidP="00F25E6D">
            <w:pPr>
              <w:tabs>
                <w:tab w:val="clear" w:pos="907"/>
                <w:tab w:val="left" w:pos="851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47" w:type="dxa"/>
            <w:tcBorders>
              <w:top w:val="single" w:sz="4" w:space="0" w:color="auto"/>
              <w:bottom w:val="single" w:sz="4" w:space="0" w:color="auto"/>
            </w:tcBorders>
          </w:tcPr>
          <w:p w14:paraId="1515BF03" w14:textId="17D3C468" w:rsidR="00F25E6D" w:rsidRPr="006461EA" w:rsidRDefault="00F25E6D" w:rsidP="00F25E6D">
            <w:pPr>
              <w:tabs>
                <w:tab w:val="clear" w:pos="907"/>
                <w:tab w:val="left" w:pos="851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(2,61</w:t>
            </w:r>
            <w:r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87768A" w:rsidRPr="006461EA" w14:paraId="2B62C837" w14:textId="77777777" w:rsidTr="0087768A">
        <w:trPr>
          <w:trHeight w:val="354"/>
        </w:trPr>
        <w:tc>
          <w:tcPr>
            <w:tcW w:w="4950" w:type="dxa"/>
          </w:tcPr>
          <w:p w14:paraId="00DF8320" w14:textId="77777777" w:rsidR="0087768A" w:rsidRPr="006461EA" w:rsidRDefault="0087768A" w:rsidP="0087768A">
            <w:pPr>
              <w:tabs>
                <w:tab w:val="clear" w:pos="907"/>
                <w:tab w:val="left" w:pos="851"/>
              </w:tabs>
              <w:spacing w:line="240" w:lineRule="auto"/>
              <w:ind w:left="191" w:hanging="18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19B61CB2" w14:textId="77777777" w:rsidR="0087768A" w:rsidRPr="006461EA" w:rsidRDefault="0087768A" w:rsidP="0087768A">
            <w:pPr>
              <w:tabs>
                <w:tab w:val="clear" w:pos="907"/>
                <w:tab w:val="left" w:pos="851"/>
                <w:tab w:val="left" w:pos="988"/>
              </w:tabs>
              <w:spacing w:line="240" w:lineRule="auto"/>
              <w:ind w:left="191" w:hanging="18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A77A9BC" w14:textId="77777777" w:rsidR="0087768A" w:rsidRPr="006461EA" w:rsidRDefault="0087768A" w:rsidP="0087768A">
            <w:pPr>
              <w:tabs>
                <w:tab w:val="clear" w:pos="907"/>
                <w:tab w:val="left" w:pos="851"/>
                <w:tab w:val="left" w:pos="988"/>
              </w:tabs>
              <w:spacing w:line="240" w:lineRule="auto"/>
              <w:ind w:left="191" w:hanging="18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47" w:type="dxa"/>
            <w:tcBorders>
              <w:top w:val="single" w:sz="4" w:space="0" w:color="auto"/>
            </w:tcBorders>
          </w:tcPr>
          <w:p w14:paraId="5BB78B2B" w14:textId="77777777" w:rsidR="0087768A" w:rsidRPr="006461EA" w:rsidRDefault="0087768A" w:rsidP="0087768A">
            <w:pPr>
              <w:tabs>
                <w:tab w:val="clear" w:pos="907"/>
                <w:tab w:val="left" w:pos="851"/>
                <w:tab w:val="left" w:pos="988"/>
              </w:tabs>
              <w:spacing w:line="240" w:lineRule="auto"/>
              <w:ind w:left="191" w:hanging="18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87768A" w:rsidRPr="006461EA" w14:paraId="2AB8350E" w14:textId="77777777" w:rsidTr="0087768A">
        <w:trPr>
          <w:trHeight w:val="354"/>
        </w:trPr>
        <w:tc>
          <w:tcPr>
            <w:tcW w:w="4950" w:type="dxa"/>
          </w:tcPr>
          <w:p w14:paraId="07A7A66C" w14:textId="77777777" w:rsidR="0087768A" w:rsidRPr="006461EA" w:rsidRDefault="0087768A" w:rsidP="0087768A">
            <w:pPr>
              <w:tabs>
                <w:tab w:val="clear" w:pos="907"/>
                <w:tab w:val="left" w:pos="851"/>
              </w:tabs>
              <w:spacing w:line="240" w:lineRule="auto"/>
              <w:ind w:left="191" w:hanging="18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งบกระแสเงินสด</w:t>
            </w:r>
          </w:p>
        </w:tc>
        <w:tc>
          <w:tcPr>
            <w:tcW w:w="1620" w:type="dxa"/>
          </w:tcPr>
          <w:p w14:paraId="45A838CD" w14:textId="77777777" w:rsidR="0087768A" w:rsidRPr="006461EA" w:rsidRDefault="0087768A" w:rsidP="0087768A">
            <w:pPr>
              <w:tabs>
                <w:tab w:val="clear" w:pos="907"/>
                <w:tab w:val="left" w:pos="851"/>
                <w:tab w:val="left" w:pos="988"/>
              </w:tabs>
              <w:spacing w:line="240" w:lineRule="auto"/>
              <w:ind w:left="191" w:hanging="18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197F9D2" w14:textId="77777777" w:rsidR="0087768A" w:rsidRPr="006461EA" w:rsidRDefault="0087768A" w:rsidP="0087768A">
            <w:pPr>
              <w:tabs>
                <w:tab w:val="clear" w:pos="907"/>
                <w:tab w:val="left" w:pos="851"/>
                <w:tab w:val="left" w:pos="988"/>
              </w:tabs>
              <w:spacing w:line="240" w:lineRule="auto"/>
              <w:ind w:left="191" w:hanging="18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47" w:type="dxa"/>
          </w:tcPr>
          <w:p w14:paraId="1E57D5F7" w14:textId="77777777" w:rsidR="0087768A" w:rsidRPr="006461EA" w:rsidRDefault="0087768A" w:rsidP="0087768A">
            <w:pPr>
              <w:tabs>
                <w:tab w:val="clear" w:pos="907"/>
                <w:tab w:val="left" w:pos="851"/>
                <w:tab w:val="left" w:pos="988"/>
              </w:tabs>
              <w:spacing w:line="240" w:lineRule="auto"/>
              <w:ind w:left="191" w:hanging="18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F154E" w:rsidRPr="006461EA" w14:paraId="42EEBCD5" w14:textId="77777777" w:rsidTr="0087768A">
        <w:trPr>
          <w:trHeight w:val="354"/>
        </w:trPr>
        <w:tc>
          <w:tcPr>
            <w:tcW w:w="4950" w:type="dxa"/>
            <w:vAlign w:val="bottom"/>
          </w:tcPr>
          <w:p w14:paraId="77D82922" w14:textId="77777777" w:rsidR="00BF154E" w:rsidRPr="00F422AD" w:rsidRDefault="00BF154E" w:rsidP="00BF154E">
            <w:pPr>
              <w:tabs>
                <w:tab w:val="clear" w:pos="907"/>
                <w:tab w:val="left" w:pos="851"/>
              </w:tabs>
              <w:spacing w:line="240" w:lineRule="auto"/>
              <w:ind w:left="191" w:hanging="180"/>
              <w:rPr>
                <w:rFonts w:ascii="Browallia New" w:hAnsi="Browallia New" w:cs="Browallia New"/>
                <w:sz w:val="28"/>
                <w:szCs w:val="28"/>
              </w:rPr>
            </w:pPr>
            <w:r w:rsidRPr="00F422AD">
              <w:rPr>
                <w:rFonts w:ascii="Browallia New" w:hAnsi="Browallia New" w:cs="Browallia New"/>
                <w:sz w:val="28"/>
                <w:szCs w:val="28"/>
                <w:cs/>
              </w:rPr>
              <w:t>เงินสดสุทธิใช้ไปในกิจกรรมดำเนินงาน</w:t>
            </w:r>
          </w:p>
        </w:tc>
        <w:tc>
          <w:tcPr>
            <w:tcW w:w="1620" w:type="dxa"/>
          </w:tcPr>
          <w:p w14:paraId="3AAEEF65" w14:textId="49E8021F" w:rsidR="00BF154E" w:rsidRPr="006461EA" w:rsidRDefault="00BF154E" w:rsidP="00BF1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5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154E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Pr="00BF154E">
              <w:rPr>
                <w:rFonts w:ascii="Browallia New" w:hAnsi="Browallia New" w:cs="Browallia New"/>
                <w:sz w:val="28"/>
                <w:szCs w:val="28"/>
              </w:rPr>
              <w:tab/>
              <w:t>(78,293)</w:t>
            </w:r>
          </w:p>
        </w:tc>
        <w:tc>
          <w:tcPr>
            <w:tcW w:w="270" w:type="dxa"/>
          </w:tcPr>
          <w:p w14:paraId="6422BAD9" w14:textId="77777777" w:rsidR="00BF154E" w:rsidRPr="006461EA" w:rsidRDefault="00BF154E" w:rsidP="00BF1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47" w:type="dxa"/>
            <w:shd w:val="clear" w:color="auto" w:fill="auto"/>
          </w:tcPr>
          <w:p w14:paraId="236709C6" w14:textId="322277B7" w:rsidR="00BF154E" w:rsidRPr="006461EA" w:rsidRDefault="00BF154E" w:rsidP="00BF1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(21,899)</w:t>
            </w:r>
          </w:p>
        </w:tc>
      </w:tr>
      <w:tr w:rsidR="00BF154E" w:rsidRPr="006461EA" w14:paraId="6DEFBCC8" w14:textId="77777777" w:rsidTr="0087768A">
        <w:trPr>
          <w:trHeight w:val="354"/>
        </w:trPr>
        <w:tc>
          <w:tcPr>
            <w:tcW w:w="4950" w:type="dxa"/>
            <w:vAlign w:val="bottom"/>
          </w:tcPr>
          <w:p w14:paraId="5BCF114B" w14:textId="77777777" w:rsidR="00BF154E" w:rsidRPr="00F422AD" w:rsidRDefault="00BF154E" w:rsidP="00BF154E">
            <w:pPr>
              <w:tabs>
                <w:tab w:val="clear" w:pos="907"/>
                <w:tab w:val="left" w:pos="851"/>
              </w:tabs>
              <w:spacing w:line="240" w:lineRule="auto"/>
              <w:ind w:left="191" w:hanging="180"/>
              <w:rPr>
                <w:rFonts w:ascii="Browallia New" w:hAnsi="Browallia New" w:cs="Browallia New"/>
                <w:sz w:val="28"/>
                <w:szCs w:val="28"/>
              </w:rPr>
            </w:pPr>
            <w:r w:rsidRPr="00F422AD">
              <w:rPr>
                <w:rFonts w:ascii="Browallia New" w:hAnsi="Browallia New" w:cs="Browallia New"/>
                <w:sz w:val="28"/>
                <w:szCs w:val="28"/>
                <w:cs/>
              </w:rPr>
              <w:t>เงินสดสุทธิใช้ไปในกิจกรรมลงทุน</w:t>
            </w:r>
          </w:p>
        </w:tc>
        <w:tc>
          <w:tcPr>
            <w:tcW w:w="1620" w:type="dxa"/>
          </w:tcPr>
          <w:p w14:paraId="31D742E3" w14:textId="100F7829" w:rsidR="00BF154E" w:rsidRPr="006461EA" w:rsidRDefault="00BF154E" w:rsidP="00BF1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154E">
              <w:rPr>
                <w:rFonts w:ascii="Browallia New" w:hAnsi="Browallia New" w:cs="Browallia New"/>
                <w:sz w:val="28"/>
                <w:szCs w:val="28"/>
              </w:rPr>
              <w:t>(30,144)</w:t>
            </w:r>
          </w:p>
        </w:tc>
        <w:tc>
          <w:tcPr>
            <w:tcW w:w="270" w:type="dxa"/>
          </w:tcPr>
          <w:p w14:paraId="2A2DD3BC" w14:textId="77777777" w:rsidR="00BF154E" w:rsidRPr="006461EA" w:rsidRDefault="00BF154E" w:rsidP="00BF1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47" w:type="dxa"/>
            <w:shd w:val="clear" w:color="auto" w:fill="auto"/>
          </w:tcPr>
          <w:p w14:paraId="3B20A1E6" w14:textId="6F576837" w:rsidR="00BF154E" w:rsidRPr="006461EA" w:rsidRDefault="00BF154E" w:rsidP="00BF1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(332,961)</w:t>
            </w:r>
          </w:p>
        </w:tc>
      </w:tr>
      <w:tr w:rsidR="00BF154E" w:rsidRPr="006461EA" w14:paraId="3B08D971" w14:textId="77777777" w:rsidTr="0087768A">
        <w:trPr>
          <w:trHeight w:val="354"/>
        </w:trPr>
        <w:tc>
          <w:tcPr>
            <w:tcW w:w="4950" w:type="dxa"/>
          </w:tcPr>
          <w:p w14:paraId="212A48C2" w14:textId="77777777" w:rsidR="00BF154E" w:rsidRPr="00F422AD" w:rsidRDefault="00BF154E" w:rsidP="00BF154E">
            <w:pPr>
              <w:tabs>
                <w:tab w:val="clear" w:pos="907"/>
                <w:tab w:val="left" w:pos="851"/>
              </w:tabs>
              <w:spacing w:line="240" w:lineRule="auto"/>
              <w:ind w:left="191" w:hanging="180"/>
              <w:rPr>
                <w:rFonts w:ascii="Browallia New" w:hAnsi="Browallia New" w:cs="Browallia New"/>
                <w:sz w:val="28"/>
                <w:szCs w:val="28"/>
              </w:rPr>
            </w:pPr>
            <w:r w:rsidRPr="00F422A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เงินสดสุทธิได้มาจากกิจกรรมจัดหาเงิน 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E35F6F1" w14:textId="3C8167C1" w:rsidR="00BF154E" w:rsidRPr="006461EA" w:rsidRDefault="00BF154E" w:rsidP="00BF1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154E">
              <w:rPr>
                <w:rFonts w:ascii="Browallia New" w:hAnsi="Browallia New" w:cs="Browallia New"/>
                <w:sz w:val="28"/>
                <w:szCs w:val="28"/>
              </w:rPr>
              <w:t>108,051</w:t>
            </w:r>
          </w:p>
        </w:tc>
        <w:tc>
          <w:tcPr>
            <w:tcW w:w="270" w:type="dxa"/>
          </w:tcPr>
          <w:p w14:paraId="274F6BCC" w14:textId="77777777" w:rsidR="00BF154E" w:rsidRPr="006461EA" w:rsidRDefault="00BF154E" w:rsidP="00BF1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47" w:type="dxa"/>
            <w:tcBorders>
              <w:bottom w:val="single" w:sz="4" w:space="0" w:color="auto"/>
            </w:tcBorders>
            <w:shd w:val="clear" w:color="auto" w:fill="auto"/>
          </w:tcPr>
          <w:p w14:paraId="2CE7287C" w14:textId="074603CA" w:rsidR="00BF154E" w:rsidRPr="006461EA" w:rsidRDefault="00BF154E" w:rsidP="00BF1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346,161</w:t>
            </w:r>
          </w:p>
        </w:tc>
      </w:tr>
      <w:tr w:rsidR="00BF154E" w:rsidRPr="006461EA" w14:paraId="664482EC" w14:textId="77777777" w:rsidTr="0087768A">
        <w:trPr>
          <w:trHeight w:val="354"/>
        </w:trPr>
        <w:tc>
          <w:tcPr>
            <w:tcW w:w="4950" w:type="dxa"/>
          </w:tcPr>
          <w:p w14:paraId="5D8A86F6" w14:textId="17613BA7" w:rsidR="00BF154E" w:rsidRPr="00F422AD" w:rsidRDefault="00BF154E" w:rsidP="00BF154E">
            <w:pPr>
              <w:tabs>
                <w:tab w:val="clear" w:pos="907"/>
                <w:tab w:val="left" w:pos="851"/>
              </w:tabs>
              <w:spacing w:line="240" w:lineRule="auto"/>
              <w:ind w:left="191" w:hanging="180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422A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เงินสดและรายการเทียบเท่าเงินสด</w:t>
            </w:r>
            <w:r w:rsidRPr="00F422AD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ลดลง</w:t>
            </w:r>
            <w:r w:rsidRPr="00F422A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12" w:space="0" w:color="auto"/>
            </w:tcBorders>
          </w:tcPr>
          <w:p w14:paraId="26686D13" w14:textId="0FAB590A" w:rsidR="00BF154E" w:rsidRPr="006461EA" w:rsidRDefault="00BF154E" w:rsidP="00BF1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154E">
              <w:rPr>
                <w:rFonts w:ascii="Browallia New" w:hAnsi="Browallia New" w:cs="Browallia New"/>
                <w:sz w:val="28"/>
                <w:szCs w:val="28"/>
              </w:rPr>
              <w:t>(386)</w:t>
            </w:r>
          </w:p>
        </w:tc>
        <w:tc>
          <w:tcPr>
            <w:tcW w:w="270" w:type="dxa"/>
          </w:tcPr>
          <w:p w14:paraId="0F2D465A" w14:textId="77777777" w:rsidR="00BF154E" w:rsidRPr="006461EA" w:rsidRDefault="00BF154E" w:rsidP="00BF1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47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56F09301" w14:textId="240C0EF6" w:rsidR="00BF154E" w:rsidRPr="006461EA" w:rsidRDefault="00BF154E" w:rsidP="00BF1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(8,699)</w:t>
            </w:r>
          </w:p>
        </w:tc>
      </w:tr>
    </w:tbl>
    <w:p w14:paraId="374DFDC0" w14:textId="33DAB182" w:rsidR="00D113DB" w:rsidRDefault="00D113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u w:val="single"/>
          <w:cs/>
        </w:rPr>
      </w:pPr>
    </w:p>
    <w:p w14:paraId="31E4CD6C" w14:textId="372F9403" w:rsidR="007F12C5" w:rsidRPr="006461EA" w:rsidRDefault="007F12C5" w:rsidP="007D46B3">
      <w:pPr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 w:right="1800" w:hanging="450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6461EA">
        <w:rPr>
          <w:rFonts w:ascii="Browallia New" w:hAnsi="Browallia New" w:cs="Browallia New" w:hint="cs"/>
          <w:sz w:val="28"/>
          <w:szCs w:val="28"/>
          <w:u w:val="single"/>
          <w:cs/>
        </w:rPr>
        <w:t>เงินลงทุนที่บันทึกตามวิธีส่วนได้เสีย</w:t>
      </w:r>
    </w:p>
    <w:p w14:paraId="31A965AD" w14:textId="77777777" w:rsidR="00C036B5" w:rsidRPr="006461EA" w:rsidRDefault="00C036B5" w:rsidP="00C036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 w:right="180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4AAE7597" w14:textId="48514C2C" w:rsidR="006E3FC5" w:rsidRPr="006461EA" w:rsidRDefault="006E3FC5" w:rsidP="00423678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873" w:right="1800" w:hanging="423"/>
        <w:jc w:val="thaiDistribute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 w:hint="cs"/>
          <w:sz w:val="28"/>
          <w:szCs w:val="28"/>
          <w:cs/>
        </w:rPr>
        <w:t>เงินลงทุนใน</w:t>
      </w:r>
      <w:r w:rsidR="00BC12DC">
        <w:rPr>
          <w:rFonts w:ascii="Browallia New" w:hAnsi="Browallia New" w:cs="Browallia New" w:hint="cs"/>
          <w:sz w:val="28"/>
          <w:szCs w:val="28"/>
          <w:cs/>
        </w:rPr>
        <w:t>การร่วมค้</w:t>
      </w:r>
      <w:r w:rsidR="0025332D">
        <w:rPr>
          <w:rFonts w:ascii="Browallia New" w:hAnsi="Browallia New" w:cs="Browallia New" w:hint="cs"/>
          <w:sz w:val="28"/>
          <w:szCs w:val="28"/>
          <w:cs/>
        </w:rPr>
        <w:t>า</w:t>
      </w:r>
    </w:p>
    <w:p w14:paraId="21E1F03C" w14:textId="77777777" w:rsidR="00C01E39" w:rsidRPr="006461EA" w:rsidRDefault="00C01E39" w:rsidP="003378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433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67"/>
        <w:gridCol w:w="90"/>
        <w:gridCol w:w="1170"/>
        <w:gridCol w:w="90"/>
        <w:gridCol w:w="773"/>
        <w:gridCol w:w="180"/>
        <w:gridCol w:w="812"/>
        <w:gridCol w:w="128"/>
        <w:gridCol w:w="2423"/>
      </w:tblGrid>
      <w:tr w:rsidR="00DA145A" w:rsidRPr="006461EA" w14:paraId="68E4E84D" w14:textId="77777777" w:rsidTr="007909B3">
        <w:trPr>
          <w:jc w:val="right"/>
        </w:trPr>
        <w:tc>
          <w:tcPr>
            <w:tcW w:w="2767" w:type="dxa"/>
          </w:tcPr>
          <w:p w14:paraId="73C9E11F" w14:textId="77777777" w:rsidR="00DA145A" w:rsidRPr="006461EA" w:rsidRDefault="00DA145A" w:rsidP="00AB6753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22CE4C5D" w14:textId="77777777" w:rsidR="00DA145A" w:rsidRPr="006461EA" w:rsidRDefault="00DA145A" w:rsidP="00AB6753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F54470D" w14:textId="77777777" w:rsidR="00DA145A" w:rsidRPr="006461EA" w:rsidRDefault="00DA145A" w:rsidP="00AB6753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3F36B190" w14:textId="77777777" w:rsidR="00DA145A" w:rsidRPr="006461EA" w:rsidRDefault="00DA145A" w:rsidP="00AB6753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765" w:type="dxa"/>
            <w:gridSpan w:val="3"/>
            <w:tcBorders>
              <w:bottom w:val="single" w:sz="4" w:space="0" w:color="auto"/>
            </w:tcBorders>
          </w:tcPr>
          <w:p w14:paraId="3046B41C" w14:textId="77777777" w:rsidR="00DA145A" w:rsidRPr="006461EA" w:rsidRDefault="00DA145A" w:rsidP="00AB6753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สัดส่วนเงินลงทุน (ร้อยละ)</w:t>
            </w:r>
          </w:p>
        </w:tc>
        <w:tc>
          <w:tcPr>
            <w:tcW w:w="128" w:type="dxa"/>
          </w:tcPr>
          <w:p w14:paraId="23786500" w14:textId="77777777" w:rsidR="00DA145A" w:rsidRPr="006461EA" w:rsidRDefault="00DA145A" w:rsidP="00AB6753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23" w:type="dxa"/>
          </w:tcPr>
          <w:p w14:paraId="5CC767C5" w14:textId="77777777" w:rsidR="00DA145A" w:rsidRPr="006461EA" w:rsidRDefault="00DA145A" w:rsidP="00AB6753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A145A" w:rsidRPr="006461EA" w14:paraId="3E2F46C2" w14:textId="77777777" w:rsidTr="007909B3">
        <w:trPr>
          <w:jc w:val="right"/>
        </w:trPr>
        <w:tc>
          <w:tcPr>
            <w:tcW w:w="2767" w:type="dxa"/>
            <w:tcBorders>
              <w:bottom w:val="single" w:sz="4" w:space="0" w:color="auto"/>
            </w:tcBorders>
          </w:tcPr>
          <w:p w14:paraId="30B0B5DA" w14:textId="4930AED9" w:rsidR="00DA145A" w:rsidRPr="006461EA" w:rsidRDefault="00BC12DC" w:rsidP="00AB6753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กิจการร่วมค้า</w:t>
            </w:r>
          </w:p>
        </w:tc>
        <w:tc>
          <w:tcPr>
            <w:tcW w:w="90" w:type="dxa"/>
          </w:tcPr>
          <w:p w14:paraId="063D4AE9" w14:textId="77777777" w:rsidR="00DA145A" w:rsidRPr="006461EA" w:rsidRDefault="00DA145A" w:rsidP="00AB6753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86F7088" w14:textId="77777777" w:rsidR="00DA145A" w:rsidRPr="006461EA" w:rsidRDefault="00DA145A" w:rsidP="00AB6753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</w:rPr>
              <w:t>จัดตั้งในประเทศ</w:t>
            </w:r>
          </w:p>
        </w:tc>
        <w:tc>
          <w:tcPr>
            <w:tcW w:w="90" w:type="dxa"/>
          </w:tcPr>
          <w:p w14:paraId="663D11D5" w14:textId="77777777" w:rsidR="00DA145A" w:rsidRPr="006461EA" w:rsidRDefault="00DA145A" w:rsidP="00AB6753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auto"/>
              <w:bottom w:val="single" w:sz="4" w:space="0" w:color="auto"/>
            </w:tcBorders>
          </w:tcPr>
          <w:p w14:paraId="4FE1FF1B" w14:textId="706B4249" w:rsidR="00DA145A" w:rsidRPr="006461EA" w:rsidRDefault="00DA145A" w:rsidP="00AB6753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87768A"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2C0489C6" w14:textId="77777777" w:rsidR="00DA145A" w:rsidRPr="006461EA" w:rsidRDefault="00DA145A" w:rsidP="00AB6753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45263809" w14:textId="10728825" w:rsidR="00DA145A" w:rsidRPr="006461EA" w:rsidRDefault="00DA145A" w:rsidP="00AB6753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="007909B3" w:rsidRPr="006461EA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886089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28" w:type="dxa"/>
          </w:tcPr>
          <w:p w14:paraId="66409991" w14:textId="77777777" w:rsidR="00DA145A" w:rsidRPr="006461EA" w:rsidRDefault="00DA145A" w:rsidP="00AB6753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23" w:type="dxa"/>
            <w:tcBorders>
              <w:bottom w:val="single" w:sz="4" w:space="0" w:color="auto"/>
            </w:tcBorders>
          </w:tcPr>
          <w:p w14:paraId="575049E2" w14:textId="77777777" w:rsidR="00DA145A" w:rsidRPr="006461EA" w:rsidRDefault="00DA145A" w:rsidP="00AB6753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ลักษณะธุรกิจ</w:t>
            </w:r>
          </w:p>
        </w:tc>
      </w:tr>
      <w:tr w:rsidR="00DA145A" w:rsidRPr="006461EA" w14:paraId="40DB86DC" w14:textId="77777777" w:rsidTr="007909B3">
        <w:trPr>
          <w:jc w:val="right"/>
        </w:trPr>
        <w:tc>
          <w:tcPr>
            <w:tcW w:w="2767" w:type="dxa"/>
            <w:tcBorders>
              <w:top w:val="single" w:sz="4" w:space="0" w:color="auto"/>
            </w:tcBorders>
          </w:tcPr>
          <w:p w14:paraId="36BA4A48" w14:textId="77777777" w:rsidR="00DA145A" w:rsidRPr="006461EA" w:rsidRDefault="00DA145A" w:rsidP="00AB6753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ind w:left="252" w:hanging="202"/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90" w:type="dxa"/>
          </w:tcPr>
          <w:p w14:paraId="23C082C7" w14:textId="77777777" w:rsidR="00DA145A" w:rsidRPr="006461EA" w:rsidRDefault="00DA145A" w:rsidP="00AB6753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B65BEDF" w14:textId="77777777" w:rsidR="00DA145A" w:rsidRPr="006461EA" w:rsidRDefault="00DA145A" w:rsidP="00AB6753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79583BC9" w14:textId="77777777" w:rsidR="00DA145A" w:rsidRPr="006461EA" w:rsidRDefault="00DA145A" w:rsidP="00AB6753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auto"/>
            </w:tcBorders>
          </w:tcPr>
          <w:p w14:paraId="48FA98DD" w14:textId="77777777" w:rsidR="00DA145A" w:rsidRPr="006461EA" w:rsidRDefault="00DA145A" w:rsidP="00AB6753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50C72017" w14:textId="77777777" w:rsidR="00DA145A" w:rsidRPr="006461EA" w:rsidRDefault="00DA145A" w:rsidP="00AB6753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</w:tcPr>
          <w:p w14:paraId="0226E8FA" w14:textId="77777777" w:rsidR="00DA145A" w:rsidRPr="006461EA" w:rsidRDefault="00DA145A" w:rsidP="00AB6753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8" w:type="dxa"/>
          </w:tcPr>
          <w:p w14:paraId="29C47166" w14:textId="77777777" w:rsidR="00DA145A" w:rsidRPr="006461EA" w:rsidRDefault="00DA145A" w:rsidP="00AB6753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23" w:type="dxa"/>
            <w:tcBorders>
              <w:top w:val="single" w:sz="4" w:space="0" w:color="auto"/>
            </w:tcBorders>
          </w:tcPr>
          <w:p w14:paraId="703F20D5" w14:textId="77777777" w:rsidR="00DA145A" w:rsidRPr="006461EA" w:rsidRDefault="00DA145A" w:rsidP="00AB6753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ind w:left="211" w:hanging="211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C0859" w:rsidRPr="006461EA" w14:paraId="58111C4C" w14:textId="77777777" w:rsidTr="007909B3">
        <w:trPr>
          <w:trHeight w:val="317"/>
          <w:jc w:val="right"/>
        </w:trPr>
        <w:tc>
          <w:tcPr>
            <w:tcW w:w="2767" w:type="dxa"/>
          </w:tcPr>
          <w:p w14:paraId="25A8CF29" w14:textId="77777777" w:rsidR="00EE361E" w:rsidRDefault="006C0859" w:rsidP="00093DF3">
            <w:pPr>
              <w:tabs>
                <w:tab w:val="left" w:pos="162"/>
              </w:tabs>
              <w:spacing w:line="240" w:lineRule="auto"/>
              <w:ind w:left="162" w:right="90" w:hanging="72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Wisdom Tree Investment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>S</w:t>
            </w:r>
            <w:r w:rsidR="00EE361E">
              <w:rPr>
                <w:rFonts w:ascii="Browallia New" w:hAnsi="Browallia New" w:cs="Browallia New"/>
                <w:sz w:val="28"/>
                <w:szCs w:val="28"/>
              </w:rPr>
              <w:t xml:space="preserve">) </w:t>
            </w:r>
          </w:p>
          <w:p w14:paraId="40D18CF3" w14:textId="43EED1BD" w:rsidR="006C0859" w:rsidRPr="006461EA" w:rsidRDefault="00EE361E" w:rsidP="00093DF3">
            <w:pPr>
              <w:tabs>
                <w:tab w:val="left" w:pos="162"/>
              </w:tabs>
              <w:spacing w:line="240" w:lineRule="auto"/>
              <w:ind w:left="162" w:right="90" w:hanging="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</w:t>
            </w:r>
            <w:r w:rsidR="006C0859" w:rsidRPr="006461EA">
              <w:rPr>
                <w:rFonts w:ascii="Browallia New" w:hAnsi="Browallia New" w:cs="Browallia New"/>
                <w:sz w:val="28"/>
                <w:szCs w:val="28"/>
              </w:rPr>
              <w:t>PTE</w:t>
            </w:r>
            <w:r w:rsidR="006C0859" w:rsidRPr="006461E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. </w:t>
            </w:r>
            <w:r w:rsidR="006C0859" w:rsidRPr="006461EA">
              <w:rPr>
                <w:rFonts w:ascii="Browallia New" w:hAnsi="Browallia New" w:cs="Browallia New"/>
                <w:sz w:val="28"/>
                <w:szCs w:val="28"/>
              </w:rPr>
              <w:t>Limited</w:t>
            </w:r>
          </w:p>
        </w:tc>
        <w:tc>
          <w:tcPr>
            <w:tcW w:w="90" w:type="dxa"/>
          </w:tcPr>
          <w:p w14:paraId="421916C0" w14:textId="77777777" w:rsidR="006C0859" w:rsidRPr="006461EA" w:rsidRDefault="006C0859" w:rsidP="006C0859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578AA0BC" w14:textId="77777777" w:rsidR="00992215" w:rsidRPr="006461EA" w:rsidRDefault="00992215" w:rsidP="006C0859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C453618" w14:textId="63AEB148" w:rsidR="006C0859" w:rsidRPr="006461EA" w:rsidRDefault="006C0859" w:rsidP="006C0859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</w:rPr>
              <w:t>สิงคโปร</w:t>
            </w:r>
            <w:r w:rsidR="008C3ED0" w:rsidRPr="006461EA">
              <w:rPr>
                <w:rFonts w:ascii="Browallia New" w:hAnsi="Browallia New" w:cs="Browallia New" w:hint="cs"/>
                <w:sz w:val="24"/>
                <w:szCs w:val="24"/>
                <w:cs/>
              </w:rPr>
              <w:t>์</w:t>
            </w:r>
          </w:p>
        </w:tc>
        <w:tc>
          <w:tcPr>
            <w:tcW w:w="90" w:type="dxa"/>
          </w:tcPr>
          <w:p w14:paraId="063922D8" w14:textId="77777777" w:rsidR="006C0859" w:rsidRPr="006461EA" w:rsidRDefault="006C0859" w:rsidP="006C0859">
            <w:pPr>
              <w:spacing w:line="240" w:lineRule="auto"/>
              <w:ind w:right="14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73" w:type="dxa"/>
            <w:vAlign w:val="center"/>
          </w:tcPr>
          <w:p w14:paraId="58FA7024" w14:textId="77777777" w:rsidR="00992215" w:rsidRPr="006461EA" w:rsidRDefault="00992215" w:rsidP="006C0859">
            <w:pPr>
              <w:spacing w:line="240" w:lineRule="auto"/>
              <w:ind w:right="14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AACED59" w14:textId="10F27DC1" w:rsidR="006C0859" w:rsidRPr="006461EA" w:rsidRDefault="003118F5" w:rsidP="006C0859">
            <w:pPr>
              <w:spacing w:line="240" w:lineRule="auto"/>
              <w:ind w:right="14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</w:rPr>
              <w:t>45.00</w:t>
            </w:r>
          </w:p>
        </w:tc>
        <w:tc>
          <w:tcPr>
            <w:tcW w:w="180" w:type="dxa"/>
            <w:vAlign w:val="center"/>
          </w:tcPr>
          <w:p w14:paraId="771A21C1" w14:textId="77777777" w:rsidR="006C0859" w:rsidRPr="006461EA" w:rsidRDefault="006C0859" w:rsidP="006C0859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ind w:right="14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 w14:paraId="408DF2AF" w14:textId="77777777" w:rsidR="00992215" w:rsidRPr="006461EA" w:rsidRDefault="00992215" w:rsidP="006C0859">
            <w:pPr>
              <w:spacing w:line="240" w:lineRule="auto"/>
              <w:ind w:right="14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0A3E9EF" w14:textId="77777777" w:rsidR="006C0859" w:rsidRPr="006461EA" w:rsidRDefault="006C0859" w:rsidP="006C0859">
            <w:pPr>
              <w:spacing w:line="240" w:lineRule="auto"/>
              <w:ind w:right="14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</w:rPr>
              <w:t>45.00</w:t>
            </w:r>
          </w:p>
        </w:tc>
        <w:tc>
          <w:tcPr>
            <w:tcW w:w="128" w:type="dxa"/>
          </w:tcPr>
          <w:p w14:paraId="4B523ECE" w14:textId="77777777" w:rsidR="006C0859" w:rsidRPr="006461EA" w:rsidRDefault="006C0859" w:rsidP="006C0859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23" w:type="dxa"/>
            <w:vAlign w:val="center"/>
          </w:tcPr>
          <w:p w14:paraId="2D403B88" w14:textId="77777777" w:rsidR="00992215" w:rsidRPr="006461EA" w:rsidRDefault="00992215" w:rsidP="006C0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143889F4" w14:textId="77777777" w:rsidR="006C0859" w:rsidRPr="006461EA" w:rsidRDefault="006C0859" w:rsidP="006C0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461EA">
              <w:rPr>
                <w:rFonts w:ascii="Browallia New" w:hAnsi="Browallia New" w:cs="Browallia New"/>
                <w:sz w:val="22"/>
                <w:szCs w:val="22"/>
                <w:cs/>
              </w:rPr>
              <w:t>กิจการทำธุรกรรมลงทุนในต่างประเทศ</w:t>
            </w:r>
          </w:p>
        </w:tc>
      </w:tr>
    </w:tbl>
    <w:p w14:paraId="23777477" w14:textId="77777777" w:rsidR="00AB6753" w:rsidRPr="006461EA" w:rsidRDefault="00AB6753" w:rsidP="003378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p w14:paraId="38BBBF70" w14:textId="280ACCD5" w:rsidR="00182B0B" w:rsidRPr="006461EA" w:rsidRDefault="009E72C3" w:rsidP="007909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73" w:hanging="9"/>
        <w:jc w:val="thaiDistribute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/>
          <w:sz w:val="28"/>
          <w:szCs w:val="28"/>
        </w:rPr>
        <w:t xml:space="preserve">Wisdom Tree Investment </w:t>
      </w:r>
      <w:r w:rsidRPr="006461EA">
        <w:rPr>
          <w:rFonts w:ascii="Browallia New" w:hAnsi="Browallia New" w:cs="Browallia New"/>
          <w:sz w:val="28"/>
          <w:szCs w:val="28"/>
          <w:cs/>
        </w:rPr>
        <w:t>(</w:t>
      </w:r>
      <w:r w:rsidRPr="006461EA">
        <w:rPr>
          <w:rFonts w:ascii="Browallia New" w:hAnsi="Browallia New" w:cs="Browallia New"/>
          <w:sz w:val="28"/>
          <w:szCs w:val="28"/>
        </w:rPr>
        <w:t>S</w:t>
      </w:r>
      <w:r w:rsidRPr="006461EA">
        <w:rPr>
          <w:rFonts w:ascii="Browallia New" w:hAnsi="Browallia New" w:cs="Browallia New"/>
          <w:sz w:val="28"/>
          <w:szCs w:val="28"/>
          <w:cs/>
        </w:rPr>
        <w:t xml:space="preserve">) </w:t>
      </w:r>
      <w:r w:rsidRPr="006461EA">
        <w:rPr>
          <w:rFonts w:ascii="Browallia New" w:hAnsi="Browallia New" w:cs="Browallia New"/>
          <w:sz w:val="28"/>
          <w:szCs w:val="28"/>
        </w:rPr>
        <w:t>PTE</w:t>
      </w:r>
      <w:r w:rsidRPr="006461EA">
        <w:rPr>
          <w:rFonts w:ascii="Browallia New" w:hAnsi="Browallia New" w:cs="Browallia New"/>
          <w:sz w:val="28"/>
          <w:szCs w:val="28"/>
          <w:cs/>
        </w:rPr>
        <w:t xml:space="preserve">. </w:t>
      </w:r>
      <w:r w:rsidRPr="006461EA">
        <w:rPr>
          <w:rFonts w:ascii="Browallia New" w:hAnsi="Browallia New" w:cs="Browallia New"/>
          <w:sz w:val="28"/>
          <w:szCs w:val="28"/>
        </w:rPr>
        <w:t>Limited</w:t>
      </w:r>
      <w:r w:rsidRPr="006461EA">
        <w:rPr>
          <w:rFonts w:ascii="Browallia New" w:hAnsi="Browallia New" w:cs="Browallia New" w:hint="cs"/>
          <w:sz w:val="28"/>
          <w:szCs w:val="28"/>
          <w:cs/>
        </w:rPr>
        <w:t xml:space="preserve"> ลงทุนใน </w:t>
      </w:r>
      <w:proofErr w:type="spellStart"/>
      <w:r w:rsidR="00AB6753" w:rsidRPr="006461EA">
        <w:rPr>
          <w:rFonts w:ascii="Browallia New" w:hAnsi="Browallia New" w:cs="Browallia New"/>
          <w:sz w:val="28"/>
          <w:szCs w:val="28"/>
        </w:rPr>
        <w:t>Millcon</w:t>
      </w:r>
      <w:proofErr w:type="spellEnd"/>
      <w:r w:rsidR="00AB6753" w:rsidRPr="006461EA">
        <w:rPr>
          <w:rFonts w:ascii="Browallia New" w:hAnsi="Browallia New" w:cs="Browallia New"/>
          <w:sz w:val="28"/>
          <w:szCs w:val="28"/>
        </w:rPr>
        <w:t xml:space="preserve"> </w:t>
      </w:r>
      <w:proofErr w:type="spellStart"/>
      <w:r w:rsidR="00AB6753" w:rsidRPr="006461EA">
        <w:rPr>
          <w:rFonts w:ascii="Browallia New" w:hAnsi="Browallia New" w:cs="Browallia New"/>
          <w:sz w:val="28"/>
          <w:szCs w:val="28"/>
        </w:rPr>
        <w:t>Thiha</w:t>
      </w:r>
      <w:proofErr w:type="spellEnd"/>
      <w:r w:rsidR="00AB6753" w:rsidRPr="006461EA">
        <w:rPr>
          <w:rFonts w:ascii="Browallia New" w:hAnsi="Browallia New" w:cs="Browallia New"/>
          <w:sz w:val="28"/>
          <w:szCs w:val="28"/>
        </w:rPr>
        <w:t xml:space="preserve"> GEL Limited</w:t>
      </w:r>
      <w:r w:rsidRPr="006461EA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601356" w:rsidRPr="006461EA">
        <w:rPr>
          <w:rFonts w:ascii="Browallia New" w:hAnsi="Browallia New" w:cs="Browallia New"/>
          <w:sz w:val="28"/>
          <w:szCs w:val="28"/>
          <w:cs/>
        </w:rPr>
        <w:t xml:space="preserve">ร้อยละ </w:t>
      </w:r>
      <w:r w:rsidR="007909B3" w:rsidRPr="006461EA">
        <w:rPr>
          <w:rFonts w:ascii="Browallia New" w:hAnsi="Browallia New" w:cs="Browallia New"/>
          <w:sz w:val="28"/>
          <w:szCs w:val="28"/>
        </w:rPr>
        <w:t>100</w:t>
      </w:r>
      <w:r w:rsidR="00601356" w:rsidRPr="006461EA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337858" w:rsidRPr="006461EA">
        <w:rPr>
          <w:rFonts w:ascii="Browallia New" w:hAnsi="Browallia New" w:cs="Browallia New"/>
          <w:sz w:val="28"/>
          <w:szCs w:val="28"/>
          <w:cs/>
        </w:rPr>
        <w:t>ซึ่งเป็นบริษัทจดทะเบียนในประเทศ</w:t>
      </w:r>
      <w:r w:rsidR="00642F4D">
        <w:rPr>
          <w:rFonts w:ascii="Browallia New" w:hAnsi="Browallia New" w:cs="Browallia New" w:hint="cs"/>
          <w:sz w:val="28"/>
          <w:szCs w:val="28"/>
          <w:cs/>
        </w:rPr>
        <w:t>เมียนมาร์</w:t>
      </w:r>
      <w:r w:rsidR="00337858" w:rsidRPr="006461EA">
        <w:rPr>
          <w:rFonts w:ascii="Browallia New" w:hAnsi="Browallia New" w:cs="Browallia New"/>
          <w:sz w:val="28"/>
          <w:szCs w:val="28"/>
          <w:cs/>
        </w:rPr>
        <w:t xml:space="preserve"> เพื่อผลิตและจำหน่ายผลิตภัณฑ์เหล็กรูปพรรณ</w:t>
      </w:r>
      <w:r w:rsidRPr="006461EA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337858" w:rsidRPr="006461EA">
        <w:rPr>
          <w:rFonts w:ascii="Browallia New" w:hAnsi="Browallia New" w:cs="Browallia New"/>
          <w:sz w:val="28"/>
          <w:szCs w:val="28"/>
          <w:cs/>
        </w:rPr>
        <w:t>โดยมีทุนดำเนินการจำนวน</w:t>
      </w:r>
      <w:r w:rsidR="00337858" w:rsidRPr="006461EA">
        <w:rPr>
          <w:rFonts w:ascii="Browallia New" w:hAnsi="Browallia New" w:cs="Browallia New"/>
          <w:sz w:val="28"/>
          <w:szCs w:val="28"/>
        </w:rPr>
        <w:t xml:space="preserve"> 12 </w:t>
      </w:r>
      <w:r w:rsidR="007909B3" w:rsidRPr="006461EA">
        <w:rPr>
          <w:rFonts w:ascii="Browallia New" w:hAnsi="Browallia New" w:cs="Browallia New"/>
          <w:sz w:val="28"/>
          <w:szCs w:val="28"/>
        </w:rPr>
        <w:t xml:space="preserve">              </w:t>
      </w:r>
      <w:r w:rsidR="00337858" w:rsidRPr="006461EA">
        <w:rPr>
          <w:rFonts w:ascii="Browallia New" w:hAnsi="Browallia New" w:cs="Browallia New"/>
          <w:sz w:val="28"/>
          <w:szCs w:val="28"/>
          <w:cs/>
        </w:rPr>
        <w:t xml:space="preserve">ล้านดอลลาร์สหรัฐฯ </w:t>
      </w:r>
      <w:r w:rsidR="00601356" w:rsidRPr="006461EA">
        <w:rPr>
          <w:rFonts w:ascii="Browallia New" w:hAnsi="Browallia New" w:cs="Browallia New" w:hint="cs"/>
          <w:sz w:val="28"/>
          <w:szCs w:val="28"/>
          <w:cs/>
        </w:rPr>
        <w:t>โดย</w:t>
      </w:r>
      <w:r w:rsidR="00B349C5" w:rsidRPr="006461EA">
        <w:rPr>
          <w:rFonts w:ascii="Browallia New" w:hAnsi="Browallia New" w:cs="Browallia New" w:hint="cs"/>
          <w:sz w:val="28"/>
          <w:szCs w:val="28"/>
          <w:cs/>
        </w:rPr>
        <w:t xml:space="preserve">ในการรับรู้ส่วนได้เสียของ </w:t>
      </w:r>
      <w:r w:rsidR="00B349C5" w:rsidRPr="006461EA">
        <w:rPr>
          <w:rFonts w:ascii="Browallia New" w:hAnsi="Browallia New" w:cs="Browallia New"/>
          <w:sz w:val="28"/>
          <w:szCs w:val="28"/>
        </w:rPr>
        <w:t xml:space="preserve">Wisdom Tree Investment </w:t>
      </w:r>
      <w:r w:rsidR="00B349C5" w:rsidRPr="006461EA">
        <w:rPr>
          <w:rFonts w:ascii="Browallia New" w:hAnsi="Browallia New" w:cs="Browallia New"/>
          <w:sz w:val="28"/>
          <w:szCs w:val="28"/>
          <w:cs/>
        </w:rPr>
        <w:t>(</w:t>
      </w:r>
      <w:r w:rsidR="00B349C5" w:rsidRPr="006461EA">
        <w:rPr>
          <w:rFonts w:ascii="Browallia New" w:hAnsi="Browallia New" w:cs="Browallia New"/>
          <w:sz w:val="28"/>
          <w:szCs w:val="28"/>
        </w:rPr>
        <w:t>S</w:t>
      </w:r>
      <w:r w:rsidR="00B349C5" w:rsidRPr="006461EA">
        <w:rPr>
          <w:rFonts w:ascii="Browallia New" w:hAnsi="Browallia New" w:cs="Browallia New"/>
          <w:sz w:val="28"/>
          <w:szCs w:val="28"/>
          <w:cs/>
        </w:rPr>
        <w:t xml:space="preserve">) </w:t>
      </w:r>
      <w:r w:rsidR="00B349C5" w:rsidRPr="006461EA">
        <w:rPr>
          <w:rFonts w:ascii="Browallia New" w:hAnsi="Browallia New" w:cs="Browallia New"/>
          <w:sz w:val="28"/>
          <w:szCs w:val="28"/>
        </w:rPr>
        <w:t>PTE</w:t>
      </w:r>
      <w:r w:rsidR="00B349C5" w:rsidRPr="006461EA">
        <w:rPr>
          <w:rFonts w:ascii="Browallia New" w:hAnsi="Browallia New" w:cs="Browallia New"/>
          <w:sz w:val="28"/>
          <w:szCs w:val="28"/>
          <w:cs/>
        </w:rPr>
        <w:t xml:space="preserve">. </w:t>
      </w:r>
      <w:r w:rsidR="00B349C5" w:rsidRPr="006461EA">
        <w:rPr>
          <w:rFonts w:ascii="Browallia New" w:hAnsi="Browallia New" w:cs="Browallia New"/>
          <w:sz w:val="28"/>
          <w:szCs w:val="28"/>
        </w:rPr>
        <w:t>Limited</w:t>
      </w:r>
      <w:r w:rsidR="00B349C5" w:rsidRPr="006461EA">
        <w:rPr>
          <w:rFonts w:ascii="Browallia New" w:hAnsi="Browallia New" w:cs="Browallia New" w:hint="cs"/>
          <w:sz w:val="28"/>
          <w:szCs w:val="28"/>
          <w:cs/>
        </w:rPr>
        <w:t xml:space="preserve"> ในงบการเงินรวมได้รวมผลการดำเนินงานของ </w:t>
      </w:r>
      <w:proofErr w:type="spellStart"/>
      <w:r w:rsidR="00B349C5" w:rsidRPr="006461EA">
        <w:rPr>
          <w:rFonts w:ascii="Browallia New" w:hAnsi="Browallia New" w:cs="Browallia New"/>
          <w:sz w:val="28"/>
          <w:szCs w:val="28"/>
        </w:rPr>
        <w:t>Millcon</w:t>
      </w:r>
      <w:proofErr w:type="spellEnd"/>
      <w:r w:rsidR="00B349C5" w:rsidRPr="006461EA">
        <w:rPr>
          <w:rFonts w:ascii="Browallia New" w:hAnsi="Browallia New" w:cs="Browallia New"/>
          <w:sz w:val="28"/>
          <w:szCs w:val="28"/>
        </w:rPr>
        <w:t xml:space="preserve"> </w:t>
      </w:r>
      <w:proofErr w:type="spellStart"/>
      <w:r w:rsidR="00B349C5" w:rsidRPr="006461EA">
        <w:rPr>
          <w:rFonts w:ascii="Browallia New" w:hAnsi="Browallia New" w:cs="Browallia New"/>
          <w:sz w:val="28"/>
          <w:szCs w:val="28"/>
        </w:rPr>
        <w:t>Thiha</w:t>
      </w:r>
      <w:proofErr w:type="spellEnd"/>
      <w:r w:rsidR="00B349C5" w:rsidRPr="006461EA">
        <w:rPr>
          <w:rFonts w:ascii="Browallia New" w:hAnsi="Browallia New" w:cs="Browallia New"/>
          <w:sz w:val="28"/>
          <w:szCs w:val="28"/>
        </w:rPr>
        <w:t xml:space="preserve"> GEL Limited</w:t>
      </w:r>
      <w:r w:rsidR="00B349C5" w:rsidRPr="006461EA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B349C5" w:rsidRPr="006461EA">
        <w:rPr>
          <w:rFonts w:ascii="Browallia New" w:hAnsi="Browallia New" w:cs="Browallia New"/>
          <w:sz w:val="28"/>
          <w:szCs w:val="28"/>
          <w:cs/>
        </w:rPr>
        <w:t>แล้ว</w:t>
      </w:r>
    </w:p>
    <w:p w14:paraId="33813A46" w14:textId="33B7C271" w:rsidR="00FB3995" w:rsidRDefault="00FB39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2BAB3FD2" w14:textId="63BC1BCD" w:rsidR="00483838" w:rsidRDefault="004838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4283705F" w14:textId="477AD1BD" w:rsidR="00483838" w:rsidRDefault="004838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4DCD28B6" w14:textId="529F9AEB" w:rsidR="00483838" w:rsidRDefault="004838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50070A2E" w14:textId="6A1ECC6C" w:rsidR="00483838" w:rsidRDefault="004838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3A953209" w14:textId="08AD6534" w:rsidR="00726ABF" w:rsidRDefault="00726A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7F103EDF" w14:textId="2D49000D" w:rsidR="00726ABF" w:rsidRDefault="00726A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6493C31E" w14:textId="13B15248" w:rsidR="00726ABF" w:rsidRDefault="00726A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14AE5BB7" w14:textId="77777777" w:rsidR="00726ABF" w:rsidRDefault="00726A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5B93681A" w14:textId="77777777" w:rsidR="00483838" w:rsidRDefault="004838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cs/>
        </w:rPr>
      </w:pPr>
    </w:p>
    <w:p w14:paraId="047F30A8" w14:textId="71E40774" w:rsidR="00337858" w:rsidRPr="006461EA" w:rsidRDefault="00337858" w:rsidP="00FB62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73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/>
          <w:sz w:val="28"/>
          <w:szCs w:val="28"/>
          <w:cs/>
        </w:rPr>
        <w:lastRenderedPageBreak/>
        <w:t>ข้อมูลทางการเงินที่สำคัญของ</w:t>
      </w:r>
      <w:r w:rsidR="00BC12DC">
        <w:rPr>
          <w:rFonts w:ascii="Browallia New" w:hAnsi="Browallia New" w:cs="Browallia New"/>
          <w:sz w:val="28"/>
          <w:szCs w:val="28"/>
          <w:cs/>
        </w:rPr>
        <w:t>การร่วมค้า</w:t>
      </w:r>
      <w:r w:rsidRPr="006461EA">
        <w:rPr>
          <w:rFonts w:ascii="Browallia New" w:hAnsi="Browallia New" w:cs="Browallia New"/>
          <w:sz w:val="28"/>
          <w:szCs w:val="28"/>
          <w:cs/>
        </w:rPr>
        <w:t xml:space="preserve"> สรุปได้ดังนี้ </w:t>
      </w:r>
      <w:r w:rsidRPr="006461EA">
        <w:rPr>
          <w:rFonts w:ascii="Browallia New" w:hAnsi="Browallia New" w:cs="Browallia New"/>
          <w:sz w:val="28"/>
          <w:szCs w:val="28"/>
        </w:rPr>
        <w:tab/>
      </w:r>
    </w:p>
    <w:p w14:paraId="1E7A55D4" w14:textId="77777777" w:rsidR="00337858" w:rsidRPr="00483838" w:rsidRDefault="00337858" w:rsidP="00337858">
      <w:pPr>
        <w:spacing w:line="240" w:lineRule="auto"/>
        <w:ind w:left="426"/>
        <w:jc w:val="right"/>
        <w:rPr>
          <w:rFonts w:ascii="Browallia New" w:hAnsi="Browallia New" w:cs="Browallia New"/>
          <w:sz w:val="16"/>
          <w:szCs w:val="16"/>
        </w:rPr>
      </w:pPr>
    </w:p>
    <w:tbl>
      <w:tblPr>
        <w:tblW w:w="8503" w:type="dxa"/>
        <w:tblInd w:w="855" w:type="dxa"/>
        <w:tblLook w:val="01E0" w:firstRow="1" w:lastRow="1" w:firstColumn="1" w:lastColumn="1" w:noHBand="0" w:noVBand="0"/>
      </w:tblPr>
      <w:tblGrid>
        <w:gridCol w:w="5445"/>
        <w:gridCol w:w="1386"/>
        <w:gridCol w:w="236"/>
        <w:gridCol w:w="1430"/>
        <w:gridCol w:w="6"/>
      </w:tblGrid>
      <w:tr w:rsidR="00FB6239" w:rsidRPr="006461EA" w14:paraId="5AC69C89" w14:textId="77777777" w:rsidTr="00C445DB">
        <w:trPr>
          <w:gridAfter w:val="1"/>
          <w:wAfter w:w="6" w:type="dxa"/>
          <w:trHeight w:val="162"/>
        </w:trPr>
        <w:tc>
          <w:tcPr>
            <w:tcW w:w="5445" w:type="dxa"/>
          </w:tcPr>
          <w:p w14:paraId="563B73B7" w14:textId="77777777" w:rsidR="00FB6239" w:rsidRPr="006461EA" w:rsidRDefault="00FB6239" w:rsidP="00976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08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3052" w:type="dxa"/>
            <w:gridSpan w:val="3"/>
          </w:tcPr>
          <w:p w14:paraId="41D31B2E" w14:textId="77777777" w:rsidR="00FB6239" w:rsidRPr="006461EA" w:rsidRDefault="00FB6239" w:rsidP="00976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(หน่วย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: </w:t>
            </w: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พัน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บาท)</w:t>
            </w:r>
          </w:p>
        </w:tc>
      </w:tr>
      <w:tr w:rsidR="00193E9A" w:rsidRPr="006461EA" w14:paraId="49DAD1D4" w14:textId="77777777" w:rsidTr="00C445DB">
        <w:trPr>
          <w:trHeight w:val="331"/>
        </w:trPr>
        <w:tc>
          <w:tcPr>
            <w:tcW w:w="5445" w:type="dxa"/>
          </w:tcPr>
          <w:p w14:paraId="10701208" w14:textId="77777777" w:rsidR="00193E9A" w:rsidRPr="006461EA" w:rsidRDefault="00193E9A" w:rsidP="00976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367083B7" w14:textId="18BFFF61" w:rsidR="00193E9A" w:rsidRPr="006461EA" w:rsidRDefault="00193E9A" w:rsidP="00613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 w:hanging="90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="00FB6239" w:rsidRPr="006461EA">
              <w:rPr>
                <w:rFonts w:ascii="Browallia New" w:hAnsi="Browallia New" w:cs="Browallia New"/>
                <w:sz w:val="28"/>
                <w:szCs w:val="28"/>
              </w:rPr>
              <w:t xml:space="preserve">                   </w:t>
            </w: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256</w:t>
            </w:r>
            <w:r w:rsidR="00C445DB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236" w:type="dxa"/>
          </w:tcPr>
          <w:p w14:paraId="1579CFE9" w14:textId="77777777" w:rsidR="00193E9A" w:rsidRPr="006461EA" w:rsidRDefault="00193E9A" w:rsidP="00976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36" w:type="dxa"/>
            <w:gridSpan w:val="2"/>
            <w:tcBorders>
              <w:bottom w:val="single" w:sz="4" w:space="0" w:color="auto"/>
            </w:tcBorders>
          </w:tcPr>
          <w:p w14:paraId="7D29DB9B" w14:textId="6EEE7607" w:rsidR="00193E9A" w:rsidRPr="00C445DB" w:rsidRDefault="00193E9A" w:rsidP="00C4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 w:hanging="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="00FB6239" w:rsidRPr="006461EA">
              <w:rPr>
                <w:rFonts w:ascii="Browallia New" w:hAnsi="Browallia New" w:cs="Browallia New"/>
                <w:sz w:val="28"/>
                <w:szCs w:val="28"/>
              </w:rPr>
              <w:t xml:space="preserve">              </w:t>
            </w:r>
            <w:r w:rsidRPr="00C445DB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FB6239" w:rsidRPr="00C445DB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C445DB" w:rsidRPr="00C445DB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</w:tr>
      <w:tr w:rsidR="00193E9A" w:rsidRPr="006461EA" w14:paraId="148768A3" w14:textId="77777777" w:rsidTr="00C445DB">
        <w:trPr>
          <w:trHeight w:val="331"/>
        </w:trPr>
        <w:tc>
          <w:tcPr>
            <w:tcW w:w="5445" w:type="dxa"/>
          </w:tcPr>
          <w:p w14:paraId="6AB08A0E" w14:textId="77777777" w:rsidR="00193E9A" w:rsidRPr="006461EA" w:rsidRDefault="00193E9A" w:rsidP="00976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386" w:type="dxa"/>
            <w:tcBorders>
              <w:top w:val="single" w:sz="4" w:space="0" w:color="auto"/>
            </w:tcBorders>
          </w:tcPr>
          <w:p w14:paraId="11AD2556" w14:textId="77777777" w:rsidR="00193E9A" w:rsidRPr="006461EA" w:rsidRDefault="00193E9A" w:rsidP="00976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3A7E1D73" w14:textId="77777777" w:rsidR="00193E9A" w:rsidRPr="006461EA" w:rsidRDefault="00193E9A" w:rsidP="00976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36" w:type="dxa"/>
            <w:gridSpan w:val="2"/>
          </w:tcPr>
          <w:p w14:paraId="133C8A04" w14:textId="77777777" w:rsidR="00193E9A" w:rsidRPr="006461EA" w:rsidRDefault="00193E9A" w:rsidP="00976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67625E" w:rsidRPr="006461EA" w14:paraId="666A7B33" w14:textId="77777777" w:rsidTr="00C445DB">
        <w:trPr>
          <w:trHeight w:val="331"/>
        </w:trPr>
        <w:tc>
          <w:tcPr>
            <w:tcW w:w="5445" w:type="dxa"/>
          </w:tcPr>
          <w:p w14:paraId="29C5FCFF" w14:textId="77777777" w:rsidR="0067625E" w:rsidRPr="006461EA" w:rsidRDefault="0067625E" w:rsidP="00676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191" w:hanging="180"/>
              <w:rPr>
                <w:rFonts w:ascii="Browallia New" w:hAnsi="Browallia New" w:cs="Browallia New"/>
                <w:sz w:val="28"/>
                <w:szCs w:val="28"/>
                <w:lang w:val="en-GB" w:bidi="ar-SA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สินทรัพย์หมุนเวียน</w:t>
            </w:r>
          </w:p>
        </w:tc>
        <w:tc>
          <w:tcPr>
            <w:tcW w:w="1386" w:type="dxa"/>
          </w:tcPr>
          <w:p w14:paraId="2B879CED" w14:textId="4B6D757D" w:rsidR="0067625E" w:rsidRPr="006461EA" w:rsidRDefault="0067625E" w:rsidP="00676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7625E">
              <w:rPr>
                <w:rFonts w:ascii="Browallia New" w:hAnsi="Browallia New" w:cs="Browallia New"/>
                <w:sz w:val="28"/>
                <w:szCs w:val="28"/>
                <w:lang w:val="en-GB"/>
              </w:rPr>
              <w:t>218,045</w:t>
            </w:r>
          </w:p>
        </w:tc>
        <w:tc>
          <w:tcPr>
            <w:tcW w:w="236" w:type="dxa"/>
          </w:tcPr>
          <w:p w14:paraId="0C9C0538" w14:textId="77777777" w:rsidR="0067625E" w:rsidRPr="006461EA" w:rsidRDefault="0067625E" w:rsidP="00676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36" w:type="dxa"/>
            <w:gridSpan w:val="2"/>
          </w:tcPr>
          <w:p w14:paraId="5880F601" w14:textId="6FF87553" w:rsidR="0067625E" w:rsidRPr="006461EA" w:rsidRDefault="0067625E" w:rsidP="00676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197,584</w:t>
            </w:r>
          </w:p>
        </w:tc>
      </w:tr>
      <w:tr w:rsidR="0067625E" w:rsidRPr="006461EA" w14:paraId="78F27FF0" w14:textId="77777777" w:rsidTr="00C445DB">
        <w:trPr>
          <w:trHeight w:val="331"/>
        </w:trPr>
        <w:tc>
          <w:tcPr>
            <w:tcW w:w="5445" w:type="dxa"/>
          </w:tcPr>
          <w:p w14:paraId="1E053084" w14:textId="77777777" w:rsidR="0067625E" w:rsidRPr="006461EA" w:rsidRDefault="0067625E" w:rsidP="00676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191" w:hanging="180"/>
              <w:rPr>
                <w:rFonts w:ascii="Browallia New" w:hAnsi="Browallia New" w:cs="Browallia New"/>
                <w:sz w:val="28"/>
                <w:szCs w:val="28"/>
                <w:lang w:val="en-GB" w:bidi="ar-SA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386" w:type="dxa"/>
          </w:tcPr>
          <w:p w14:paraId="4822FB63" w14:textId="2208CD48" w:rsidR="0067625E" w:rsidRPr="006461EA" w:rsidRDefault="0067625E" w:rsidP="00676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408,29</w:t>
            </w:r>
            <w:r w:rsidR="00CA087D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236" w:type="dxa"/>
          </w:tcPr>
          <w:p w14:paraId="0112F117" w14:textId="77777777" w:rsidR="0067625E" w:rsidRPr="006461EA" w:rsidRDefault="0067625E" w:rsidP="00676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36" w:type="dxa"/>
            <w:gridSpan w:val="2"/>
          </w:tcPr>
          <w:p w14:paraId="4EB7B6F4" w14:textId="29B9D8C8" w:rsidR="0067625E" w:rsidRPr="006461EA" w:rsidRDefault="0067625E" w:rsidP="00676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451,276</w:t>
            </w:r>
          </w:p>
        </w:tc>
      </w:tr>
      <w:tr w:rsidR="0067625E" w:rsidRPr="006461EA" w14:paraId="2C9BDF34" w14:textId="77777777" w:rsidTr="00C445DB">
        <w:trPr>
          <w:trHeight w:val="342"/>
        </w:trPr>
        <w:tc>
          <w:tcPr>
            <w:tcW w:w="5445" w:type="dxa"/>
          </w:tcPr>
          <w:p w14:paraId="0A230291" w14:textId="77777777" w:rsidR="0067625E" w:rsidRPr="006461EA" w:rsidRDefault="0067625E" w:rsidP="00676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191" w:hanging="180"/>
              <w:rPr>
                <w:rFonts w:ascii="Browallia New" w:hAnsi="Browallia New" w:cs="Browallia New"/>
                <w:sz w:val="28"/>
                <w:szCs w:val="28"/>
                <w:lang w:val="en-GB" w:bidi="ar-SA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หนี้สินหมุนเวียน</w:t>
            </w:r>
          </w:p>
        </w:tc>
        <w:tc>
          <w:tcPr>
            <w:tcW w:w="1386" w:type="dxa"/>
          </w:tcPr>
          <w:p w14:paraId="7C262932" w14:textId="7A44384E" w:rsidR="0067625E" w:rsidRPr="006461EA" w:rsidRDefault="0067625E" w:rsidP="00676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366,245</w:t>
            </w:r>
            <w:r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236" w:type="dxa"/>
          </w:tcPr>
          <w:p w14:paraId="5F077007" w14:textId="77777777" w:rsidR="0067625E" w:rsidRPr="006461EA" w:rsidRDefault="0067625E" w:rsidP="00676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36" w:type="dxa"/>
            <w:gridSpan w:val="2"/>
          </w:tcPr>
          <w:p w14:paraId="3B61A8F7" w14:textId="59BE2C39" w:rsidR="0067625E" w:rsidRPr="006461EA" w:rsidRDefault="0067625E" w:rsidP="00676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(239,260)</w:t>
            </w:r>
          </w:p>
        </w:tc>
      </w:tr>
      <w:tr w:rsidR="0067625E" w:rsidRPr="006461EA" w14:paraId="37915E11" w14:textId="77777777" w:rsidTr="00C445DB">
        <w:trPr>
          <w:trHeight w:val="331"/>
        </w:trPr>
        <w:tc>
          <w:tcPr>
            <w:tcW w:w="5445" w:type="dxa"/>
          </w:tcPr>
          <w:p w14:paraId="72CE8EB3" w14:textId="77777777" w:rsidR="0067625E" w:rsidRPr="006461EA" w:rsidRDefault="0067625E" w:rsidP="00676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191" w:hanging="180"/>
              <w:rPr>
                <w:rFonts w:ascii="Browallia New" w:hAnsi="Browallia New" w:cs="Browallia New"/>
                <w:sz w:val="28"/>
                <w:szCs w:val="28"/>
                <w:lang w:val="en-GB" w:bidi="ar-SA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หนี้สินไม่หมุนเวียน</w:t>
            </w: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79456DCC" w14:textId="263102C5" w:rsidR="0067625E" w:rsidRPr="006461EA" w:rsidRDefault="0067625E" w:rsidP="00676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25,023</w:t>
            </w:r>
            <w:r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236" w:type="dxa"/>
          </w:tcPr>
          <w:p w14:paraId="77922637" w14:textId="77777777" w:rsidR="0067625E" w:rsidRPr="006461EA" w:rsidRDefault="0067625E" w:rsidP="00676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36" w:type="dxa"/>
            <w:gridSpan w:val="2"/>
            <w:tcBorders>
              <w:bottom w:val="single" w:sz="4" w:space="0" w:color="auto"/>
            </w:tcBorders>
          </w:tcPr>
          <w:p w14:paraId="3CD0F69B" w14:textId="6FB3700E" w:rsidR="0067625E" w:rsidRPr="006461EA" w:rsidRDefault="0067625E" w:rsidP="00676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(75,340)</w:t>
            </w:r>
          </w:p>
        </w:tc>
      </w:tr>
      <w:tr w:rsidR="0067625E" w:rsidRPr="006461EA" w14:paraId="0F9C7F56" w14:textId="77777777" w:rsidTr="00C445DB">
        <w:trPr>
          <w:trHeight w:val="342"/>
        </w:trPr>
        <w:tc>
          <w:tcPr>
            <w:tcW w:w="5445" w:type="dxa"/>
          </w:tcPr>
          <w:p w14:paraId="5ED29022" w14:textId="77777777" w:rsidR="0067625E" w:rsidRPr="006461EA" w:rsidRDefault="0067625E" w:rsidP="00676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65"/>
              </w:tabs>
              <w:spacing w:line="240" w:lineRule="auto"/>
              <w:ind w:left="191" w:hanging="180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6461EA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GB" w:eastAsia="en-GB"/>
              </w:rPr>
              <w:t>สินทรัพย์</w:t>
            </w:r>
            <w:r w:rsidRPr="006461E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สุทธิ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</w:tcPr>
          <w:p w14:paraId="4EF06003" w14:textId="1C29C342" w:rsidR="0067625E" w:rsidRPr="006461EA" w:rsidRDefault="0067625E" w:rsidP="00676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235,07</w:t>
            </w:r>
            <w:r w:rsidR="00CA087D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</w:p>
        </w:tc>
        <w:tc>
          <w:tcPr>
            <w:tcW w:w="236" w:type="dxa"/>
          </w:tcPr>
          <w:p w14:paraId="76A02FFF" w14:textId="77777777" w:rsidR="0067625E" w:rsidRPr="006461EA" w:rsidRDefault="0067625E" w:rsidP="00676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5E52D4" w14:textId="51DEB1C3" w:rsidR="0067625E" w:rsidRPr="006461EA" w:rsidRDefault="0067625E" w:rsidP="00676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fldChar w:fldCharType="begin"/>
            </w: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instrText xml:space="preserve"> =SUM(ABOVE) </w:instrText>
            </w: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fldChar w:fldCharType="separate"/>
            </w:r>
            <w:r w:rsidRPr="006461E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334,260</w:t>
            </w: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fldChar w:fldCharType="end"/>
            </w:r>
          </w:p>
        </w:tc>
      </w:tr>
      <w:tr w:rsidR="00C445DB" w:rsidRPr="006461EA" w14:paraId="6FED9359" w14:textId="77777777" w:rsidTr="00C445DB">
        <w:trPr>
          <w:trHeight w:val="331"/>
        </w:trPr>
        <w:tc>
          <w:tcPr>
            <w:tcW w:w="5445" w:type="dxa"/>
          </w:tcPr>
          <w:p w14:paraId="01CDC483" w14:textId="77777777" w:rsidR="00C445DB" w:rsidRPr="00DD3DB8" w:rsidRDefault="00C445DB" w:rsidP="00C4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65"/>
              </w:tabs>
              <w:spacing w:line="240" w:lineRule="auto"/>
              <w:ind w:left="191" w:hanging="180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</w:tcPr>
          <w:p w14:paraId="4DF886E4" w14:textId="77777777" w:rsidR="00C445DB" w:rsidRPr="006461EA" w:rsidRDefault="00C445DB" w:rsidP="00C4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525BC69A" w14:textId="77777777" w:rsidR="00C445DB" w:rsidRPr="006461EA" w:rsidRDefault="00C445DB" w:rsidP="00C4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36" w:type="dxa"/>
            <w:gridSpan w:val="2"/>
            <w:tcBorders>
              <w:top w:val="single" w:sz="4" w:space="0" w:color="auto"/>
            </w:tcBorders>
          </w:tcPr>
          <w:p w14:paraId="25DED066" w14:textId="77777777" w:rsidR="00C445DB" w:rsidRPr="006461EA" w:rsidRDefault="00C445DB" w:rsidP="00C4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C445DB" w:rsidRPr="006461EA" w14:paraId="480CB13B" w14:textId="77777777" w:rsidTr="00C445DB">
        <w:trPr>
          <w:trHeight w:val="331"/>
        </w:trPr>
        <w:tc>
          <w:tcPr>
            <w:tcW w:w="5445" w:type="dxa"/>
          </w:tcPr>
          <w:p w14:paraId="4C97EFC8" w14:textId="48C030D6" w:rsidR="00C445DB" w:rsidRPr="009761D9" w:rsidRDefault="00C445DB" w:rsidP="00C4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65"/>
              </w:tabs>
              <w:spacing w:line="240" w:lineRule="auto"/>
              <w:ind w:left="191" w:hanging="180"/>
              <w:rPr>
                <w:rFonts w:ascii="Browallia New" w:hAnsi="Browallia New" w:cs="Browallia New"/>
                <w:sz w:val="28"/>
                <w:szCs w:val="28"/>
                <w:cs/>
                <w:lang w:val="en-GB" w:eastAsia="en-GB"/>
              </w:rPr>
            </w:pPr>
            <w:r w:rsidRPr="009761D9">
              <w:rPr>
                <w:rFonts w:ascii="Browallia New" w:hAnsi="Browallia New" w:cs="Browallia New" w:hint="cs"/>
                <w:sz w:val="28"/>
                <w:szCs w:val="28"/>
                <w:cs/>
                <w:lang w:val="en-GB" w:eastAsia="en-GB"/>
              </w:rPr>
              <w:t>เงินสดและรายการเทียบเท่าเงินสดที่รวมอยู่ในสินทรัพย์หมุนเวียน</w:t>
            </w:r>
          </w:p>
        </w:tc>
        <w:tc>
          <w:tcPr>
            <w:tcW w:w="1386" w:type="dxa"/>
          </w:tcPr>
          <w:p w14:paraId="7BD69C93" w14:textId="5954A393" w:rsidR="00C445DB" w:rsidRPr="006461EA" w:rsidRDefault="0067625E" w:rsidP="00C4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40,931</w:t>
            </w:r>
          </w:p>
        </w:tc>
        <w:tc>
          <w:tcPr>
            <w:tcW w:w="236" w:type="dxa"/>
          </w:tcPr>
          <w:p w14:paraId="7341BA32" w14:textId="77777777" w:rsidR="00C445DB" w:rsidRPr="006461EA" w:rsidRDefault="00C445DB" w:rsidP="00C4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36" w:type="dxa"/>
            <w:gridSpan w:val="2"/>
          </w:tcPr>
          <w:p w14:paraId="45E046E6" w14:textId="7637382D" w:rsidR="00C445DB" w:rsidRPr="006461EA" w:rsidRDefault="00C445DB" w:rsidP="00C4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1,278</w:t>
            </w:r>
          </w:p>
        </w:tc>
      </w:tr>
      <w:tr w:rsidR="00C445DB" w:rsidRPr="006461EA" w14:paraId="0A50E572" w14:textId="77777777" w:rsidTr="00C445DB">
        <w:trPr>
          <w:trHeight w:val="331"/>
        </w:trPr>
        <w:tc>
          <w:tcPr>
            <w:tcW w:w="5445" w:type="dxa"/>
          </w:tcPr>
          <w:p w14:paraId="6999F419" w14:textId="77777777" w:rsidR="00C445DB" w:rsidRPr="009761D9" w:rsidRDefault="00C445DB" w:rsidP="00C4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65"/>
              </w:tabs>
              <w:spacing w:line="240" w:lineRule="auto"/>
              <w:ind w:left="191" w:hanging="180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9761D9">
              <w:rPr>
                <w:rFonts w:ascii="Browallia New" w:hAnsi="Browallia New" w:cs="Browallia New" w:hint="cs"/>
                <w:sz w:val="28"/>
                <w:szCs w:val="28"/>
                <w:cs/>
                <w:lang w:eastAsia="en-GB"/>
              </w:rPr>
              <w:t xml:space="preserve">หนี้สินทางการเงินไม่หมุนเวียน </w:t>
            </w:r>
            <w:r w:rsidRPr="009761D9">
              <w:rPr>
                <w:rFonts w:ascii="Browallia New" w:hAnsi="Browallia New" w:cs="Browallia New" w:hint="cs"/>
                <w:sz w:val="28"/>
                <w:szCs w:val="28"/>
                <w:cs/>
                <w:lang w:val="en-GB" w:eastAsia="en-GB"/>
              </w:rPr>
              <w:t>(ไม่รวมเจ้าหนี้การค้า</w:t>
            </w:r>
          </w:p>
          <w:p w14:paraId="523662FC" w14:textId="77777777" w:rsidR="00C445DB" w:rsidRPr="009761D9" w:rsidRDefault="00C445DB" w:rsidP="00C4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65"/>
              </w:tabs>
              <w:spacing w:line="240" w:lineRule="auto"/>
              <w:ind w:left="191" w:hanging="180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9761D9">
              <w:rPr>
                <w:rFonts w:ascii="Browallia New" w:hAnsi="Browallia New" w:cs="Browallia New" w:hint="cs"/>
                <w:sz w:val="28"/>
                <w:szCs w:val="28"/>
                <w:cs/>
                <w:lang w:val="en-GB" w:eastAsia="en-GB"/>
              </w:rPr>
              <w:t xml:space="preserve">   และเจ้าหนี้อื่น และประมาณการหนี้สิน) ที่รวมอยู่ใน</w:t>
            </w:r>
          </w:p>
          <w:p w14:paraId="0B8039B6" w14:textId="77777777" w:rsidR="00C445DB" w:rsidRPr="009761D9" w:rsidRDefault="00C445DB" w:rsidP="00C4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65"/>
              </w:tabs>
              <w:spacing w:line="240" w:lineRule="auto"/>
              <w:ind w:left="191" w:hanging="180"/>
              <w:rPr>
                <w:rFonts w:ascii="Browallia New" w:hAnsi="Browallia New" w:cs="Browallia New"/>
                <w:sz w:val="28"/>
                <w:szCs w:val="28"/>
                <w:cs/>
                <w:lang w:eastAsia="en-GB"/>
              </w:rPr>
            </w:pPr>
            <w:r w:rsidRPr="009761D9">
              <w:rPr>
                <w:rFonts w:ascii="Browallia New" w:hAnsi="Browallia New" w:cs="Browallia New" w:hint="cs"/>
                <w:sz w:val="28"/>
                <w:szCs w:val="28"/>
                <w:cs/>
                <w:lang w:val="en-GB" w:eastAsia="en-GB"/>
              </w:rPr>
              <w:t xml:space="preserve">   หนี้สินไม่หมุนเวียน</w:t>
            </w:r>
          </w:p>
        </w:tc>
        <w:tc>
          <w:tcPr>
            <w:tcW w:w="1386" w:type="dxa"/>
          </w:tcPr>
          <w:p w14:paraId="1130BACC" w14:textId="77777777" w:rsidR="00C445DB" w:rsidRDefault="00C445DB" w:rsidP="00C4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260C1763" w14:textId="77777777" w:rsidR="00AE740B" w:rsidRDefault="00AE740B" w:rsidP="00C4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5132BEA0" w14:textId="38EA064F" w:rsidR="00AE740B" w:rsidRPr="006461EA" w:rsidRDefault="00AE740B" w:rsidP="00C4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25,023</w:t>
            </w:r>
            <w:r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236" w:type="dxa"/>
          </w:tcPr>
          <w:p w14:paraId="22C7F338" w14:textId="77777777" w:rsidR="00C445DB" w:rsidRPr="006461EA" w:rsidRDefault="00C445DB" w:rsidP="00C4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36" w:type="dxa"/>
            <w:gridSpan w:val="2"/>
          </w:tcPr>
          <w:p w14:paraId="3F730445" w14:textId="77777777" w:rsidR="00C445DB" w:rsidRDefault="00C445DB" w:rsidP="00C4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3A779087" w14:textId="77777777" w:rsidR="00C445DB" w:rsidRDefault="00C445DB" w:rsidP="00C4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386809E8" w14:textId="17F04D22" w:rsidR="00C445DB" w:rsidRPr="006461EA" w:rsidRDefault="00C445DB" w:rsidP="00C4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(75,340)</w:t>
            </w:r>
          </w:p>
        </w:tc>
      </w:tr>
    </w:tbl>
    <w:p w14:paraId="424CA73D" w14:textId="1443822D" w:rsidR="008C3ED0" w:rsidRPr="00483838" w:rsidRDefault="008C3ED0">
      <w:pPr>
        <w:rPr>
          <w:rFonts w:ascii="Browallia New" w:hAnsi="Browallia New" w:cs="Browallia New"/>
          <w:sz w:val="28"/>
          <w:szCs w:val="28"/>
        </w:rPr>
      </w:pPr>
    </w:p>
    <w:tbl>
      <w:tblPr>
        <w:tblW w:w="8468" w:type="dxa"/>
        <w:tblInd w:w="855" w:type="dxa"/>
        <w:tblLook w:val="01E0" w:firstRow="1" w:lastRow="1" w:firstColumn="1" w:lastColumn="1" w:noHBand="0" w:noVBand="0"/>
      </w:tblPr>
      <w:tblGrid>
        <w:gridCol w:w="5409"/>
        <w:gridCol w:w="1386"/>
        <w:gridCol w:w="270"/>
        <w:gridCol w:w="1403"/>
      </w:tblGrid>
      <w:tr w:rsidR="00FB6239" w:rsidRPr="006461EA" w14:paraId="23BE72F5" w14:textId="77777777" w:rsidTr="00D61AAD">
        <w:trPr>
          <w:tblHeader/>
        </w:trPr>
        <w:tc>
          <w:tcPr>
            <w:tcW w:w="5409" w:type="dxa"/>
          </w:tcPr>
          <w:p w14:paraId="549296A7" w14:textId="2FD06C48" w:rsidR="00FB6239" w:rsidRPr="006461EA" w:rsidRDefault="00FB6239" w:rsidP="00976438">
            <w:pPr>
              <w:tabs>
                <w:tab w:val="clear" w:pos="907"/>
                <w:tab w:val="left" w:pos="851"/>
              </w:tabs>
              <w:spacing w:line="240" w:lineRule="auto"/>
              <w:ind w:left="191" w:hanging="18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3059" w:type="dxa"/>
            <w:gridSpan w:val="3"/>
          </w:tcPr>
          <w:p w14:paraId="16AA7104" w14:textId="77777777" w:rsidR="00FB6239" w:rsidRPr="006461EA" w:rsidRDefault="00FB6239" w:rsidP="00976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(หน่วย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: </w:t>
            </w: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พัน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บาท)</w:t>
            </w:r>
          </w:p>
        </w:tc>
      </w:tr>
      <w:tr w:rsidR="00D264E6" w:rsidRPr="006461EA" w14:paraId="53E190F9" w14:textId="77777777" w:rsidTr="00D61AAD">
        <w:trPr>
          <w:tblHeader/>
        </w:trPr>
        <w:tc>
          <w:tcPr>
            <w:tcW w:w="5409" w:type="dxa"/>
          </w:tcPr>
          <w:p w14:paraId="5C4CE5F0" w14:textId="77777777" w:rsidR="00D264E6" w:rsidRPr="006461EA" w:rsidRDefault="00D264E6" w:rsidP="00797A77">
            <w:pPr>
              <w:tabs>
                <w:tab w:val="clear" w:pos="907"/>
                <w:tab w:val="left" w:pos="851"/>
              </w:tabs>
              <w:spacing w:line="240" w:lineRule="auto"/>
              <w:ind w:left="191" w:hanging="18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3059" w:type="dxa"/>
            <w:gridSpan w:val="3"/>
            <w:tcBorders>
              <w:bottom w:val="single" w:sz="4" w:space="0" w:color="auto"/>
            </w:tcBorders>
          </w:tcPr>
          <w:p w14:paraId="0D1E063A" w14:textId="77777777" w:rsidR="00D264E6" w:rsidRPr="006461EA" w:rsidRDefault="00D264E6" w:rsidP="00D26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 w:right="-107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สำหรับ</w:t>
            </w: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>ปีสิ้นสุด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วันที่ </w:t>
            </w: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31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797A77" w:rsidRPr="006461EA" w14:paraId="6393F394" w14:textId="77777777" w:rsidTr="00D61AAD">
        <w:trPr>
          <w:tblHeader/>
        </w:trPr>
        <w:tc>
          <w:tcPr>
            <w:tcW w:w="5409" w:type="dxa"/>
          </w:tcPr>
          <w:p w14:paraId="0F837940" w14:textId="77777777" w:rsidR="00797A77" w:rsidRPr="006461EA" w:rsidRDefault="00797A77" w:rsidP="00797A77">
            <w:pPr>
              <w:tabs>
                <w:tab w:val="clear" w:pos="907"/>
                <w:tab w:val="left" w:pos="851"/>
              </w:tabs>
              <w:spacing w:line="240" w:lineRule="auto"/>
              <w:ind w:left="191" w:hanging="18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41CF4918" w14:textId="2EA92347" w:rsidR="00797A77" w:rsidRPr="006461EA" w:rsidRDefault="00797A77" w:rsidP="00797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 w:right="-107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256</w:t>
            </w:r>
            <w:r w:rsidR="00C445DB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270" w:type="dxa"/>
          </w:tcPr>
          <w:p w14:paraId="4833E414" w14:textId="77777777" w:rsidR="00797A77" w:rsidRPr="006461EA" w:rsidRDefault="00797A77" w:rsidP="00797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 w:right="-107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03" w:type="dxa"/>
            <w:tcBorders>
              <w:bottom w:val="single" w:sz="4" w:space="0" w:color="auto"/>
            </w:tcBorders>
          </w:tcPr>
          <w:p w14:paraId="09C19C40" w14:textId="4B730131" w:rsidR="00797A77" w:rsidRPr="006461EA" w:rsidRDefault="00797A77" w:rsidP="00797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 w:right="-107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25</w:t>
            </w:r>
            <w:r w:rsidR="00FB6239"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C445DB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</w:p>
        </w:tc>
      </w:tr>
      <w:tr w:rsidR="00797A77" w:rsidRPr="006461EA" w14:paraId="422CFD21" w14:textId="77777777" w:rsidTr="00D61AAD">
        <w:tc>
          <w:tcPr>
            <w:tcW w:w="5409" w:type="dxa"/>
          </w:tcPr>
          <w:p w14:paraId="3DF454AD" w14:textId="77777777" w:rsidR="00797A77" w:rsidRPr="006461EA" w:rsidRDefault="00797A77" w:rsidP="00797A77">
            <w:pPr>
              <w:tabs>
                <w:tab w:val="clear" w:pos="907"/>
                <w:tab w:val="left" w:pos="851"/>
              </w:tabs>
              <w:spacing w:line="240" w:lineRule="auto"/>
              <w:ind w:left="191" w:hanging="18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งบกำไรขาดทุนและกำไรขาดทุนเบ็ดเสร็จอื่น</w:t>
            </w:r>
          </w:p>
        </w:tc>
        <w:tc>
          <w:tcPr>
            <w:tcW w:w="1386" w:type="dxa"/>
            <w:tcBorders>
              <w:top w:val="single" w:sz="4" w:space="0" w:color="auto"/>
            </w:tcBorders>
          </w:tcPr>
          <w:p w14:paraId="61613781" w14:textId="77777777" w:rsidR="00797A77" w:rsidRPr="006461EA" w:rsidRDefault="00797A77" w:rsidP="00797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699B34B7" w14:textId="77777777" w:rsidR="00797A77" w:rsidRPr="006461EA" w:rsidRDefault="00797A77" w:rsidP="00797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03" w:type="dxa"/>
            <w:tcBorders>
              <w:top w:val="single" w:sz="4" w:space="0" w:color="auto"/>
            </w:tcBorders>
          </w:tcPr>
          <w:p w14:paraId="02423D0E" w14:textId="77777777" w:rsidR="00797A77" w:rsidRPr="006461EA" w:rsidRDefault="00797A77" w:rsidP="00797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CA087D" w:rsidRPr="006461EA" w14:paraId="220D9F1E" w14:textId="77777777" w:rsidTr="00D61AAD">
        <w:tc>
          <w:tcPr>
            <w:tcW w:w="5409" w:type="dxa"/>
          </w:tcPr>
          <w:p w14:paraId="52F7B9ED" w14:textId="77777777" w:rsidR="00CA087D" w:rsidRPr="006461EA" w:rsidRDefault="00CA087D" w:rsidP="00CA087D">
            <w:pPr>
              <w:tabs>
                <w:tab w:val="clear" w:pos="907"/>
                <w:tab w:val="left" w:pos="851"/>
              </w:tabs>
              <w:spacing w:line="240" w:lineRule="auto"/>
              <w:ind w:left="191" w:hanging="18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1386" w:type="dxa"/>
          </w:tcPr>
          <w:p w14:paraId="04A488E6" w14:textId="6634F265" w:rsidR="00CA087D" w:rsidRPr="006461EA" w:rsidRDefault="00CA087D" w:rsidP="00CA0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307,490</w:t>
            </w:r>
          </w:p>
        </w:tc>
        <w:tc>
          <w:tcPr>
            <w:tcW w:w="270" w:type="dxa"/>
          </w:tcPr>
          <w:p w14:paraId="3724A431" w14:textId="77777777" w:rsidR="00CA087D" w:rsidRPr="006461EA" w:rsidRDefault="00CA087D" w:rsidP="00CA0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03" w:type="dxa"/>
          </w:tcPr>
          <w:p w14:paraId="13BBADF7" w14:textId="21E482AD" w:rsidR="00CA087D" w:rsidRPr="006461EA" w:rsidRDefault="00CA087D" w:rsidP="00CA0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275,626</w:t>
            </w:r>
          </w:p>
        </w:tc>
      </w:tr>
      <w:tr w:rsidR="00CA087D" w:rsidRPr="006461EA" w14:paraId="1A584454" w14:textId="77777777" w:rsidTr="00D61AAD">
        <w:tc>
          <w:tcPr>
            <w:tcW w:w="5409" w:type="dxa"/>
          </w:tcPr>
          <w:p w14:paraId="7F9E1930" w14:textId="77777777" w:rsidR="00CA087D" w:rsidRPr="006461EA" w:rsidRDefault="00CA087D" w:rsidP="00CA0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GB" w:bidi="ar-SA"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ขาดทุน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สำหรับปี</w:t>
            </w:r>
          </w:p>
        </w:tc>
        <w:tc>
          <w:tcPr>
            <w:tcW w:w="1386" w:type="dxa"/>
          </w:tcPr>
          <w:p w14:paraId="6F3937BA" w14:textId="184406C1" w:rsidR="00CA087D" w:rsidRPr="00CA087D" w:rsidRDefault="00CA087D" w:rsidP="00CA0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A087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</w:t>
            </w:r>
            <w:r w:rsidRPr="00CA087D">
              <w:rPr>
                <w:rFonts w:ascii="Browallia New" w:hAnsi="Browallia New" w:cs="Browallia New"/>
                <w:sz w:val="28"/>
                <w:szCs w:val="28"/>
                <w:lang w:val="en-GB"/>
              </w:rPr>
              <w:t>71,104</w:t>
            </w:r>
            <w:r w:rsidRPr="00CA087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270" w:type="dxa"/>
          </w:tcPr>
          <w:p w14:paraId="011BCCFD" w14:textId="77777777" w:rsidR="00CA087D" w:rsidRPr="006461EA" w:rsidRDefault="00CA087D" w:rsidP="00CA0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03" w:type="dxa"/>
          </w:tcPr>
          <w:p w14:paraId="2293C779" w14:textId="5675F67F" w:rsidR="00CA087D" w:rsidRPr="006461EA" w:rsidRDefault="00CA087D" w:rsidP="00CA0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(32,756)</w:t>
            </w:r>
          </w:p>
        </w:tc>
      </w:tr>
      <w:tr w:rsidR="00CA087D" w:rsidRPr="006461EA" w14:paraId="6F4FA721" w14:textId="77777777" w:rsidTr="00D61AAD">
        <w:tc>
          <w:tcPr>
            <w:tcW w:w="5409" w:type="dxa"/>
          </w:tcPr>
          <w:p w14:paraId="19F4C2FB" w14:textId="77777777" w:rsidR="00CA087D" w:rsidRPr="006461EA" w:rsidRDefault="00CA087D" w:rsidP="00CA0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80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bidi="ar-SA"/>
              </w:rPr>
            </w:pPr>
            <w:r w:rsidRPr="006461EA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ขาดทุน</w:t>
            </w:r>
            <w:r w:rsidRPr="006461E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เบ็ดเสร็จรวม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</w:tcPr>
          <w:p w14:paraId="5DE8DBBE" w14:textId="04C3C979" w:rsidR="00CA087D" w:rsidRPr="006461EA" w:rsidRDefault="00CA087D" w:rsidP="00CA0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71,104</w:t>
            </w:r>
            <w:r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270" w:type="dxa"/>
          </w:tcPr>
          <w:p w14:paraId="4942E994" w14:textId="77777777" w:rsidR="00CA087D" w:rsidRPr="006461EA" w:rsidRDefault="00CA087D" w:rsidP="00CA0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</w:tcBorders>
          </w:tcPr>
          <w:p w14:paraId="2707BFA3" w14:textId="067E4334" w:rsidR="00CA087D" w:rsidRPr="006461EA" w:rsidRDefault="00CA087D" w:rsidP="00CA0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(32,756)</w:t>
            </w:r>
          </w:p>
        </w:tc>
      </w:tr>
      <w:tr w:rsidR="00C445DB" w:rsidRPr="009420A1" w14:paraId="0A3ACAD2" w14:textId="77777777" w:rsidTr="00C445DB">
        <w:trPr>
          <w:trHeight w:val="359"/>
        </w:trPr>
        <w:tc>
          <w:tcPr>
            <w:tcW w:w="5409" w:type="dxa"/>
          </w:tcPr>
          <w:p w14:paraId="5DCB91CD" w14:textId="77777777" w:rsidR="00C445DB" w:rsidRPr="009420A1" w:rsidRDefault="00C445DB" w:rsidP="00C4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8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</w:tcPr>
          <w:p w14:paraId="65A54634" w14:textId="77777777" w:rsidR="00C445DB" w:rsidRPr="009420A1" w:rsidRDefault="00C445DB" w:rsidP="00C4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70" w:type="dxa"/>
          </w:tcPr>
          <w:p w14:paraId="108325D7" w14:textId="77777777" w:rsidR="00C445DB" w:rsidRPr="009420A1" w:rsidRDefault="00C445DB" w:rsidP="00C4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03" w:type="dxa"/>
            <w:tcBorders>
              <w:top w:val="single" w:sz="4" w:space="0" w:color="auto"/>
            </w:tcBorders>
          </w:tcPr>
          <w:p w14:paraId="124F60A1" w14:textId="77777777" w:rsidR="00C445DB" w:rsidRPr="009420A1" w:rsidRDefault="00C445DB" w:rsidP="00C4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CA087D" w:rsidRPr="006461EA" w14:paraId="3C95AB23" w14:textId="77777777" w:rsidTr="00D61AAD">
        <w:tc>
          <w:tcPr>
            <w:tcW w:w="5409" w:type="dxa"/>
          </w:tcPr>
          <w:p w14:paraId="0C8394F6" w14:textId="77777777" w:rsidR="00CA087D" w:rsidRPr="006461EA" w:rsidRDefault="00CA087D" w:rsidP="00CA0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80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386" w:type="dxa"/>
          </w:tcPr>
          <w:p w14:paraId="2EF65D76" w14:textId="412DC3E8" w:rsidR="00CA087D" w:rsidRPr="006461EA" w:rsidRDefault="00CA087D" w:rsidP="00CA0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12,327</w:t>
            </w:r>
          </w:p>
        </w:tc>
        <w:tc>
          <w:tcPr>
            <w:tcW w:w="270" w:type="dxa"/>
          </w:tcPr>
          <w:p w14:paraId="3C6C4545" w14:textId="77777777" w:rsidR="00CA087D" w:rsidRPr="006461EA" w:rsidRDefault="00CA087D" w:rsidP="00CA0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03" w:type="dxa"/>
          </w:tcPr>
          <w:p w14:paraId="20AA33E5" w14:textId="34E4C5EF" w:rsidR="00CA087D" w:rsidRPr="006461EA" w:rsidRDefault="00CA087D" w:rsidP="00CA0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308</w:t>
            </w:r>
          </w:p>
        </w:tc>
      </w:tr>
      <w:tr w:rsidR="00CA087D" w:rsidRPr="006461EA" w14:paraId="675F9B04" w14:textId="77777777" w:rsidTr="00D61AAD">
        <w:trPr>
          <w:trHeight w:val="80"/>
        </w:trPr>
        <w:tc>
          <w:tcPr>
            <w:tcW w:w="5409" w:type="dxa"/>
          </w:tcPr>
          <w:p w14:paraId="54D33A7A" w14:textId="77777777" w:rsidR="00CA087D" w:rsidRPr="006461EA" w:rsidRDefault="00CA087D" w:rsidP="00CA0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80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ค่าใช้จ่ายดอกเบี้ย</w:t>
            </w:r>
          </w:p>
        </w:tc>
        <w:tc>
          <w:tcPr>
            <w:tcW w:w="1386" w:type="dxa"/>
          </w:tcPr>
          <w:p w14:paraId="46772F37" w14:textId="13C179EB" w:rsidR="00CA087D" w:rsidRPr="006461EA" w:rsidRDefault="00CA087D" w:rsidP="00CA0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13,490</w:t>
            </w:r>
          </w:p>
        </w:tc>
        <w:tc>
          <w:tcPr>
            <w:tcW w:w="270" w:type="dxa"/>
          </w:tcPr>
          <w:p w14:paraId="655B231A" w14:textId="77777777" w:rsidR="00CA087D" w:rsidRPr="006461EA" w:rsidRDefault="00CA087D" w:rsidP="00CA0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03" w:type="dxa"/>
          </w:tcPr>
          <w:p w14:paraId="745E7947" w14:textId="478A2376" w:rsidR="00CA087D" w:rsidRPr="006461EA" w:rsidRDefault="00CA087D" w:rsidP="00CA0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10,016</w:t>
            </w:r>
          </w:p>
        </w:tc>
      </w:tr>
    </w:tbl>
    <w:p w14:paraId="568BDAE0" w14:textId="77777777" w:rsidR="00C91A48" w:rsidRPr="00C445DB" w:rsidRDefault="00C91A48" w:rsidP="00F90D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292"/>
        <w:jc w:val="thaiDistribute"/>
        <w:rPr>
          <w:rFonts w:ascii="Browallia New" w:hAnsi="Browallia New" w:cs="Browallia New"/>
          <w:sz w:val="24"/>
          <w:szCs w:val="24"/>
        </w:rPr>
      </w:pPr>
    </w:p>
    <w:p w14:paraId="4E58B9D6" w14:textId="53FED451" w:rsidR="00A90082" w:rsidRPr="006461EA" w:rsidRDefault="00A90082" w:rsidP="009420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91"/>
        <w:jc w:val="thaiDistribute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 w:hint="cs"/>
          <w:sz w:val="28"/>
          <w:szCs w:val="28"/>
          <w:cs/>
        </w:rPr>
        <w:t>กระทบยอดข้อมูลทางการเงินข้างต้นกับมูลค่าตามบัญชีของส่วนได้เสียของ</w:t>
      </w:r>
      <w:r w:rsidR="00BC12DC">
        <w:rPr>
          <w:rFonts w:ascii="Browallia New" w:hAnsi="Browallia New" w:cs="Browallia New" w:hint="cs"/>
          <w:sz w:val="28"/>
          <w:szCs w:val="28"/>
          <w:cs/>
        </w:rPr>
        <w:t>กิจการร่วมค้า</w:t>
      </w:r>
      <w:r w:rsidRPr="006461EA">
        <w:rPr>
          <w:rFonts w:ascii="Browallia New" w:hAnsi="Browallia New" w:cs="Browallia New" w:hint="cs"/>
          <w:sz w:val="28"/>
          <w:szCs w:val="28"/>
          <w:cs/>
        </w:rPr>
        <w:t>ที่รับรู้ในงบการเงินรวม</w:t>
      </w:r>
    </w:p>
    <w:p w14:paraId="3CDE2740" w14:textId="77777777" w:rsidR="00D61AAD" w:rsidRPr="009420A1" w:rsidRDefault="00D61AAD" w:rsidP="00D61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46" w:firstLine="288"/>
        <w:jc w:val="thaiDistribute"/>
        <w:rPr>
          <w:rFonts w:ascii="Browallia New" w:hAnsi="Browallia New" w:cs="Browallia New"/>
          <w:sz w:val="10"/>
          <w:szCs w:val="10"/>
        </w:rPr>
      </w:pPr>
    </w:p>
    <w:p w14:paraId="31949A4B" w14:textId="77777777" w:rsidR="00F90D11" w:rsidRPr="006461EA" w:rsidRDefault="00F90D11" w:rsidP="00F90D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"/>
          <w:szCs w:val="2"/>
        </w:rPr>
      </w:pPr>
    </w:p>
    <w:p w14:paraId="2CEFF322" w14:textId="77777777" w:rsidR="00A90082" w:rsidRPr="006461EA" w:rsidRDefault="00A90082" w:rsidP="00A900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"/>
          <w:szCs w:val="2"/>
        </w:rPr>
      </w:pPr>
    </w:p>
    <w:p w14:paraId="0C4F288F" w14:textId="77777777" w:rsidR="00A90082" w:rsidRPr="006461EA" w:rsidRDefault="00A90082" w:rsidP="00A900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"/>
          <w:szCs w:val="2"/>
        </w:rPr>
      </w:pPr>
    </w:p>
    <w:p w14:paraId="53D3BB2F" w14:textId="77777777" w:rsidR="00A90082" w:rsidRPr="006461EA" w:rsidRDefault="00A90082" w:rsidP="00A900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"/>
          <w:szCs w:val="2"/>
        </w:rPr>
      </w:pPr>
    </w:p>
    <w:p w14:paraId="7CC0CD9E" w14:textId="77777777" w:rsidR="00A90082" w:rsidRPr="006461EA" w:rsidRDefault="00A90082" w:rsidP="00A900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"/>
          <w:szCs w:val="2"/>
        </w:rPr>
      </w:pPr>
    </w:p>
    <w:p w14:paraId="0B9D148C" w14:textId="77777777" w:rsidR="00A90082" w:rsidRPr="006461EA" w:rsidRDefault="00A90082" w:rsidP="00A900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"/>
          <w:szCs w:val="2"/>
        </w:rPr>
      </w:pPr>
    </w:p>
    <w:tbl>
      <w:tblPr>
        <w:tblW w:w="4551" w:type="pct"/>
        <w:tblInd w:w="864" w:type="dxa"/>
        <w:tblLook w:val="01E0" w:firstRow="1" w:lastRow="1" w:firstColumn="1" w:lastColumn="1" w:noHBand="0" w:noVBand="0"/>
      </w:tblPr>
      <w:tblGrid>
        <w:gridCol w:w="5329"/>
        <w:gridCol w:w="1441"/>
        <w:gridCol w:w="245"/>
        <w:gridCol w:w="1482"/>
      </w:tblGrid>
      <w:tr w:rsidR="00A90082" w:rsidRPr="006461EA" w14:paraId="210A9F86" w14:textId="77777777" w:rsidTr="00D61AAD">
        <w:tc>
          <w:tcPr>
            <w:tcW w:w="3136" w:type="pct"/>
          </w:tcPr>
          <w:p w14:paraId="2429F2F0" w14:textId="77777777" w:rsidR="00A90082" w:rsidRPr="006461EA" w:rsidRDefault="00A90082" w:rsidP="00F90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64" w:type="pct"/>
            <w:gridSpan w:val="3"/>
          </w:tcPr>
          <w:p w14:paraId="78599DE0" w14:textId="77777777" w:rsidR="00A90082" w:rsidRPr="006461EA" w:rsidRDefault="00A90082" w:rsidP="00F90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C445DB" w:rsidRPr="006461EA" w14:paraId="1347D738" w14:textId="77777777" w:rsidTr="00D754A4">
        <w:tc>
          <w:tcPr>
            <w:tcW w:w="3136" w:type="pct"/>
          </w:tcPr>
          <w:p w14:paraId="2F96A8FA" w14:textId="77777777" w:rsidR="00C445DB" w:rsidRPr="006461EA" w:rsidRDefault="00C445DB" w:rsidP="00C4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848" w:type="pct"/>
            <w:tcBorders>
              <w:bottom w:val="single" w:sz="4" w:space="0" w:color="auto"/>
            </w:tcBorders>
          </w:tcPr>
          <w:p w14:paraId="41DD5BBB" w14:textId="234A23DA" w:rsidR="00C445DB" w:rsidRPr="006461EA" w:rsidRDefault="00C445DB" w:rsidP="00C4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7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144" w:type="pct"/>
          </w:tcPr>
          <w:p w14:paraId="6414F7C3" w14:textId="77777777" w:rsidR="00C445DB" w:rsidRPr="006461EA" w:rsidRDefault="00C445DB" w:rsidP="00C445D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72" w:type="pct"/>
            <w:tcBorders>
              <w:bottom w:val="single" w:sz="4" w:space="0" w:color="auto"/>
            </w:tcBorders>
          </w:tcPr>
          <w:p w14:paraId="1371E416" w14:textId="47683936" w:rsidR="00C445DB" w:rsidRPr="006461EA" w:rsidRDefault="00C445DB" w:rsidP="00C4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7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</w:p>
        </w:tc>
      </w:tr>
      <w:tr w:rsidR="00A90082" w:rsidRPr="006461EA" w14:paraId="4DAFEC6B" w14:textId="77777777" w:rsidTr="00D754A4">
        <w:tc>
          <w:tcPr>
            <w:tcW w:w="3136" w:type="pct"/>
            <w:vAlign w:val="center"/>
          </w:tcPr>
          <w:p w14:paraId="46182DCD" w14:textId="77777777" w:rsidR="00A90082" w:rsidRPr="006461EA" w:rsidRDefault="00A90082" w:rsidP="00F90D11">
            <w:pPr>
              <w:spacing w:line="240" w:lineRule="auto"/>
              <w:ind w:firstLine="230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848" w:type="pct"/>
          </w:tcPr>
          <w:p w14:paraId="28A1DCA1" w14:textId="77777777" w:rsidR="00A90082" w:rsidRPr="006461EA" w:rsidRDefault="00A90082" w:rsidP="00F90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" w:type="pct"/>
          </w:tcPr>
          <w:p w14:paraId="6499C715" w14:textId="77777777" w:rsidR="00A90082" w:rsidRPr="006461EA" w:rsidRDefault="00A90082" w:rsidP="00F90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72" w:type="pct"/>
          </w:tcPr>
          <w:p w14:paraId="7A774C1D" w14:textId="77777777" w:rsidR="00A90082" w:rsidRPr="006461EA" w:rsidRDefault="00A90082" w:rsidP="00F90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445DB" w:rsidRPr="006461EA" w14:paraId="4EA8254B" w14:textId="77777777" w:rsidTr="00D754A4">
        <w:tc>
          <w:tcPr>
            <w:tcW w:w="3136" w:type="pct"/>
            <w:vAlign w:val="center"/>
          </w:tcPr>
          <w:p w14:paraId="710DB6AF" w14:textId="01571EAC" w:rsidR="00C445DB" w:rsidRPr="006461EA" w:rsidRDefault="00C445DB" w:rsidP="00C445DB">
            <w:pPr>
              <w:spacing w:line="240" w:lineRule="auto"/>
              <w:ind w:hanging="9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>สินทรัพย์สุทธิของ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848" w:type="pct"/>
          </w:tcPr>
          <w:p w14:paraId="36265468" w14:textId="3AECDE37" w:rsidR="00C445DB" w:rsidRPr="006461EA" w:rsidRDefault="00CA087D" w:rsidP="00C4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235,070</w:t>
            </w:r>
          </w:p>
        </w:tc>
        <w:tc>
          <w:tcPr>
            <w:tcW w:w="144" w:type="pct"/>
          </w:tcPr>
          <w:p w14:paraId="7780E4EE" w14:textId="77777777" w:rsidR="00C445DB" w:rsidRPr="006461EA" w:rsidRDefault="00C445DB" w:rsidP="00C4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72" w:type="pct"/>
          </w:tcPr>
          <w:p w14:paraId="26DB85C9" w14:textId="7A087D10" w:rsidR="00C445DB" w:rsidRPr="006461EA" w:rsidRDefault="00C445DB" w:rsidP="00C4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B3995">
              <w:rPr>
                <w:rFonts w:ascii="Browallia New" w:hAnsi="Browallia New" w:cs="Browallia New"/>
                <w:sz w:val="28"/>
                <w:szCs w:val="28"/>
              </w:rPr>
              <w:t>3</w:t>
            </w:r>
            <w:r>
              <w:rPr>
                <w:rFonts w:ascii="Browallia New" w:hAnsi="Browallia New" w:cs="Browallia New"/>
                <w:sz w:val="28"/>
                <w:szCs w:val="28"/>
              </w:rPr>
              <w:t>34</w:t>
            </w:r>
            <w:r w:rsidRPr="00FB399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>
              <w:rPr>
                <w:rFonts w:ascii="Browallia New" w:hAnsi="Browallia New" w:cs="Browallia New"/>
                <w:sz w:val="28"/>
                <w:szCs w:val="28"/>
              </w:rPr>
              <w:t>260</w:t>
            </w:r>
          </w:p>
        </w:tc>
      </w:tr>
      <w:tr w:rsidR="00D62A29" w:rsidRPr="006461EA" w14:paraId="51FE5B55" w14:textId="77777777" w:rsidTr="00D754A4">
        <w:trPr>
          <w:trHeight w:val="362"/>
        </w:trPr>
        <w:tc>
          <w:tcPr>
            <w:tcW w:w="3136" w:type="pct"/>
            <w:vAlign w:val="center"/>
          </w:tcPr>
          <w:p w14:paraId="23AB8DB5" w14:textId="77777777" w:rsidR="00D62A29" w:rsidRPr="006461EA" w:rsidRDefault="00D62A29" w:rsidP="00D62A29">
            <w:pPr>
              <w:spacing w:line="240" w:lineRule="auto"/>
              <w:ind w:hanging="9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สัดส่วนการถือหุ้นของบริษัท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</w:t>
            </w: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ร้อยละ)</w:t>
            </w:r>
          </w:p>
        </w:tc>
        <w:tc>
          <w:tcPr>
            <w:tcW w:w="848" w:type="pct"/>
          </w:tcPr>
          <w:p w14:paraId="07681BF8" w14:textId="73E26C5F" w:rsidR="00D62A29" w:rsidRPr="006461EA" w:rsidRDefault="00D62A29" w:rsidP="00D62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45</w:t>
            </w:r>
          </w:p>
        </w:tc>
        <w:tc>
          <w:tcPr>
            <w:tcW w:w="144" w:type="pct"/>
          </w:tcPr>
          <w:p w14:paraId="4005A9F3" w14:textId="77777777" w:rsidR="00D62A29" w:rsidRPr="006461EA" w:rsidRDefault="00D62A29" w:rsidP="00D62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72" w:type="pct"/>
          </w:tcPr>
          <w:p w14:paraId="3455933D" w14:textId="32B2C786" w:rsidR="00D62A29" w:rsidRPr="006461EA" w:rsidRDefault="00D62A29" w:rsidP="00D62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45</w:t>
            </w:r>
          </w:p>
        </w:tc>
      </w:tr>
      <w:tr w:rsidR="00C445DB" w:rsidRPr="006461EA" w14:paraId="6A9D2370" w14:textId="77777777" w:rsidTr="00D754A4">
        <w:tc>
          <w:tcPr>
            <w:tcW w:w="3136" w:type="pct"/>
            <w:vAlign w:val="center"/>
          </w:tcPr>
          <w:p w14:paraId="3E41E3D7" w14:textId="6ECAF0BF" w:rsidR="00C445DB" w:rsidRPr="006461EA" w:rsidRDefault="00C445DB" w:rsidP="00C445DB">
            <w:pPr>
              <w:spacing w:line="240" w:lineRule="auto"/>
              <w:ind w:hanging="9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>มูลค่าตามบัญชีของเงินลงทุนใน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848" w:type="pct"/>
            <w:tcBorders>
              <w:top w:val="single" w:sz="4" w:space="0" w:color="auto"/>
              <w:bottom w:val="single" w:sz="12" w:space="0" w:color="auto"/>
            </w:tcBorders>
          </w:tcPr>
          <w:p w14:paraId="00CE8EB8" w14:textId="33C51F01" w:rsidR="00C445DB" w:rsidRPr="006461EA" w:rsidRDefault="00CA087D" w:rsidP="00C4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105,781</w:t>
            </w:r>
          </w:p>
        </w:tc>
        <w:tc>
          <w:tcPr>
            <w:tcW w:w="144" w:type="pct"/>
          </w:tcPr>
          <w:p w14:paraId="0F45D3A2" w14:textId="77777777" w:rsidR="00C445DB" w:rsidRPr="006461EA" w:rsidRDefault="00C445DB" w:rsidP="00C4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72" w:type="pct"/>
            <w:tcBorders>
              <w:top w:val="single" w:sz="4" w:space="0" w:color="auto"/>
              <w:bottom w:val="single" w:sz="12" w:space="0" w:color="auto"/>
            </w:tcBorders>
          </w:tcPr>
          <w:p w14:paraId="04D49678" w14:textId="0F9D2B23" w:rsidR="00C445DB" w:rsidRPr="006461EA" w:rsidRDefault="00C445DB" w:rsidP="00C4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150,417</w:t>
            </w:r>
          </w:p>
        </w:tc>
      </w:tr>
    </w:tbl>
    <w:p w14:paraId="214C120B" w14:textId="77777777" w:rsidR="009420A1" w:rsidRDefault="009420A1" w:rsidP="00D61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91" w:right="65"/>
        <w:jc w:val="thaiDistribute"/>
        <w:rPr>
          <w:rFonts w:ascii="Browallia New" w:hAnsi="Browallia New" w:cs="Browallia New"/>
          <w:sz w:val="28"/>
          <w:szCs w:val="28"/>
        </w:rPr>
      </w:pPr>
    </w:p>
    <w:p w14:paraId="42135353" w14:textId="722405E8" w:rsidR="00797A77" w:rsidRDefault="009D6405" w:rsidP="00D61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91" w:right="65"/>
        <w:jc w:val="thaiDistribute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 w:hint="cs"/>
          <w:sz w:val="28"/>
          <w:szCs w:val="28"/>
          <w:cs/>
        </w:rPr>
        <w:t xml:space="preserve">ในระหว่างปีสิ้นสุดวันที่ </w:t>
      </w:r>
      <w:r w:rsidRPr="006461EA">
        <w:rPr>
          <w:rFonts w:ascii="Browallia New" w:hAnsi="Browallia New" w:cs="Browallia New"/>
          <w:sz w:val="28"/>
          <w:szCs w:val="28"/>
        </w:rPr>
        <w:t xml:space="preserve">31 </w:t>
      </w:r>
      <w:r w:rsidRPr="006461EA">
        <w:rPr>
          <w:rFonts w:ascii="Browallia New" w:hAnsi="Browallia New" w:cs="Browallia New" w:hint="cs"/>
          <w:sz w:val="28"/>
          <w:szCs w:val="28"/>
          <w:cs/>
        </w:rPr>
        <w:t xml:space="preserve">ธันวาคม </w:t>
      </w:r>
      <w:r w:rsidRPr="006461EA">
        <w:rPr>
          <w:rFonts w:ascii="Browallia New" w:hAnsi="Browallia New" w:cs="Browallia New"/>
          <w:sz w:val="28"/>
          <w:szCs w:val="28"/>
        </w:rPr>
        <w:t>256</w:t>
      </w:r>
      <w:r w:rsidR="00C445DB">
        <w:rPr>
          <w:rFonts w:ascii="Browallia New" w:hAnsi="Browallia New" w:cs="Browallia New"/>
          <w:sz w:val="28"/>
          <w:szCs w:val="28"/>
        </w:rPr>
        <w:t>2</w:t>
      </w:r>
      <w:r w:rsidRPr="006461EA">
        <w:rPr>
          <w:rFonts w:ascii="Browallia New" w:hAnsi="Browallia New" w:cs="Browallia New"/>
          <w:sz w:val="28"/>
          <w:szCs w:val="28"/>
        </w:rPr>
        <w:t xml:space="preserve"> </w:t>
      </w:r>
      <w:r w:rsidRPr="006461EA">
        <w:rPr>
          <w:rFonts w:ascii="Browallia New" w:hAnsi="Browallia New" w:cs="Browallia New" w:hint="cs"/>
          <w:sz w:val="28"/>
          <w:szCs w:val="28"/>
          <w:cs/>
        </w:rPr>
        <w:t xml:space="preserve">และ </w:t>
      </w:r>
      <w:r w:rsidRPr="006461EA">
        <w:rPr>
          <w:rFonts w:ascii="Browallia New" w:hAnsi="Browallia New" w:cs="Browallia New"/>
          <w:sz w:val="28"/>
          <w:szCs w:val="28"/>
        </w:rPr>
        <w:t>25</w:t>
      </w:r>
      <w:r w:rsidR="00D61AAD" w:rsidRPr="006461EA">
        <w:rPr>
          <w:rFonts w:ascii="Browallia New" w:hAnsi="Browallia New" w:cs="Browallia New"/>
          <w:sz w:val="28"/>
          <w:szCs w:val="28"/>
        </w:rPr>
        <w:t>6</w:t>
      </w:r>
      <w:r w:rsidR="00C445DB">
        <w:rPr>
          <w:rFonts w:ascii="Browallia New" w:hAnsi="Browallia New" w:cs="Browallia New"/>
          <w:sz w:val="28"/>
          <w:szCs w:val="28"/>
        </w:rPr>
        <w:t>1</w:t>
      </w:r>
      <w:r w:rsidRPr="006461EA">
        <w:rPr>
          <w:rFonts w:ascii="Browallia New" w:hAnsi="Browallia New" w:cs="Browallia New"/>
          <w:sz w:val="28"/>
          <w:szCs w:val="28"/>
        </w:rPr>
        <w:t xml:space="preserve"> </w:t>
      </w:r>
      <w:r w:rsidRPr="006461EA">
        <w:rPr>
          <w:rFonts w:ascii="Browallia New" w:hAnsi="Browallia New" w:cs="Browallia New" w:hint="cs"/>
          <w:sz w:val="28"/>
          <w:szCs w:val="28"/>
          <w:cs/>
        </w:rPr>
        <w:t>บริษัทไม่ได้รับเงินปันผลจาก</w:t>
      </w:r>
      <w:r w:rsidR="00BC12DC">
        <w:rPr>
          <w:rFonts w:ascii="Browallia New" w:hAnsi="Browallia New" w:cs="Browallia New" w:hint="cs"/>
          <w:sz w:val="28"/>
          <w:szCs w:val="28"/>
          <w:cs/>
        </w:rPr>
        <w:t>กิจการร่วมค้า</w:t>
      </w:r>
      <w:r w:rsidR="00483838">
        <w:rPr>
          <w:rFonts w:ascii="Browallia New" w:hAnsi="Browallia New" w:cs="Browallia New"/>
          <w:sz w:val="28"/>
          <w:szCs w:val="28"/>
        </w:rPr>
        <w:t xml:space="preserve">                     </w:t>
      </w:r>
    </w:p>
    <w:p w14:paraId="155B5C6D" w14:textId="77777777" w:rsidR="00BA61A7" w:rsidRDefault="00BA61A7" w:rsidP="00D61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91" w:right="65"/>
        <w:jc w:val="thaiDistribute"/>
        <w:rPr>
          <w:rFonts w:ascii="Browallia New" w:hAnsi="Browallia New" w:cs="Browallia New"/>
          <w:sz w:val="28"/>
          <w:szCs w:val="28"/>
        </w:rPr>
      </w:pPr>
    </w:p>
    <w:p w14:paraId="7E39D7A0" w14:textId="77777777" w:rsidR="00C445DB" w:rsidRPr="006461EA" w:rsidRDefault="00C445DB" w:rsidP="00D61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91" w:right="65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488B9C59" w14:textId="0D7A2B92" w:rsidR="00337858" w:rsidRPr="006461EA" w:rsidRDefault="006E3FC5" w:rsidP="00423678">
      <w:pPr>
        <w:pStyle w:val="ListParagraph"/>
        <w:numPr>
          <w:ilvl w:val="0"/>
          <w:numId w:val="22"/>
        </w:num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73" w:right="1800" w:hanging="423"/>
        <w:jc w:val="thaiDistribute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 w:hint="cs"/>
          <w:sz w:val="28"/>
          <w:szCs w:val="28"/>
          <w:cs/>
        </w:rPr>
        <w:lastRenderedPageBreak/>
        <w:t>เงินลงทุนในบริษัทร่วม</w:t>
      </w:r>
    </w:p>
    <w:p w14:paraId="2EF9DE1F" w14:textId="77777777" w:rsidR="00FC1FDB" w:rsidRPr="006461EA" w:rsidRDefault="00FC1FDB" w:rsidP="00F90D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630" w:right="1800" w:hanging="18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459" w:type="dxa"/>
        <w:tblInd w:w="85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04"/>
        <w:gridCol w:w="189"/>
        <w:gridCol w:w="1032"/>
        <w:gridCol w:w="198"/>
        <w:gridCol w:w="959"/>
        <w:gridCol w:w="144"/>
        <w:gridCol w:w="962"/>
        <w:gridCol w:w="112"/>
        <w:gridCol w:w="2359"/>
      </w:tblGrid>
      <w:tr w:rsidR="008D27D1" w:rsidRPr="006461EA" w14:paraId="23AEB2D7" w14:textId="77777777" w:rsidTr="00F90D11">
        <w:trPr>
          <w:trHeight w:val="266"/>
        </w:trPr>
        <w:tc>
          <w:tcPr>
            <w:tcW w:w="2504" w:type="dxa"/>
          </w:tcPr>
          <w:p w14:paraId="42CB124B" w14:textId="77777777" w:rsidR="008D27D1" w:rsidRPr="006461EA" w:rsidRDefault="008D27D1" w:rsidP="00E3399E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89" w:type="dxa"/>
          </w:tcPr>
          <w:p w14:paraId="0389A895" w14:textId="77777777" w:rsidR="008D27D1" w:rsidRPr="006461EA" w:rsidRDefault="008D27D1" w:rsidP="00E3399E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2" w:type="dxa"/>
          </w:tcPr>
          <w:p w14:paraId="53150DBB" w14:textId="77777777" w:rsidR="008D27D1" w:rsidRPr="006461EA" w:rsidRDefault="008D27D1" w:rsidP="00E3399E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98" w:type="dxa"/>
          </w:tcPr>
          <w:p w14:paraId="69BCA236" w14:textId="77777777" w:rsidR="008D27D1" w:rsidRPr="006461EA" w:rsidRDefault="008D27D1" w:rsidP="00E3399E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065" w:type="dxa"/>
            <w:gridSpan w:val="3"/>
            <w:tcBorders>
              <w:bottom w:val="single" w:sz="4" w:space="0" w:color="auto"/>
            </w:tcBorders>
          </w:tcPr>
          <w:p w14:paraId="04A7E54F" w14:textId="77777777" w:rsidR="008D27D1" w:rsidRPr="006461EA" w:rsidRDefault="008D27D1" w:rsidP="00E3399E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สัดส่วนเงินลงทุน (ร้อยละ)</w:t>
            </w:r>
          </w:p>
        </w:tc>
        <w:tc>
          <w:tcPr>
            <w:tcW w:w="112" w:type="dxa"/>
          </w:tcPr>
          <w:p w14:paraId="3814CC8F" w14:textId="77777777" w:rsidR="008D27D1" w:rsidRPr="006461EA" w:rsidRDefault="008D27D1" w:rsidP="00E3399E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59" w:type="dxa"/>
          </w:tcPr>
          <w:p w14:paraId="10F86105" w14:textId="77777777" w:rsidR="008D27D1" w:rsidRPr="006461EA" w:rsidRDefault="008D27D1" w:rsidP="00E3399E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8D27D1" w:rsidRPr="006461EA" w14:paraId="56E3A30A" w14:textId="77777777" w:rsidTr="00D61AAD">
        <w:trPr>
          <w:trHeight w:val="266"/>
        </w:trPr>
        <w:tc>
          <w:tcPr>
            <w:tcW w:w="2504" w:type="dxa"/>
            <w:tcBorders>
              <w:bottom w:val="single" w:sz="4" w:space="0" w:color="auto"/>
            </w:tcBorders>
          </w:tcPr>
          <w:p w14:paraId="000FBA86" w14:textId="77777777" w:rsidR="008D27D1" w:rsidRPr="006461EA" w:rsidRDefault="008D27D1" w:rsidP="00E3399E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673670A" w14:textId="77777777" w:rsidR="009A0267" w:rsidRPr="006461EA" w:rsidRDefault="009A0267" w:rsidP="00E3399E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89" w:type="dxa"/>
          </w:tcPr>
          <w:p w14:paraId="4444EBF6" w14:textId="77777777" w:rsidR="008D27D1" w:rsidRPr="006461EA" w:rsidRDefault="008D27D1" w:rsidP="00E3399E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</w:tcPr>
          <w:p w14:paraId="231D1143" w14:textId="77777777" w:rsidR="008D27D1" w:rsidRPr="006461EA" w:rsidRDefault="008D27D1" w:rsidP="00E3399E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</w:rPr>
              <w:t>จัดตั้งในประเทศ</w:t>
            </w:r>
          </w:p>
        </w:tc>
        <w:tc>
          <w:tcPr>
            <w:tcW w:w="198" w:type="dxa"/>
          </w:tcPr>
          <w:p w14:paraId="2D2C0976" w14:textId="77777777" w:rsidR="008D27D1" w:rsidRPr="006461EA" w:rsidRDefault="008D27D1" w:rsidP="00E3399E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14:paraId="0D73D0B5" w14:textId="77777777" w:rsidR="00D264E6" w:rsidRPr="006461EA" w:rsidRDefault="00D264E6" w:rsidP="00E3399E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F1A6541" w14:textId="49E6BF6D" w:rsidR="008D27D1" w:rsidRPr="006461EA" w:rsidRDefault="008D27D1" w:rsidP="00E3399E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C445DB"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22AB3C9E" w14:textId="77777777" w:rsidR="008D27D1" w:rsidRPr="006461EA" w:rsidRDefault="008D27D1" w:rsidP="00E3399E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</w:tcPr>
          <w:p w14:paraId="1E413040" w14:textId="77777777" w:rsidR="00D264E6" w:rsidRPr="006461EA" w:rsidRDefault="00D264E6" w:rsidP="00E3399E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5E4B93A" w14:textId="297F3FC7" w:rsidR="008D27D1" w:rsidRPr="006461EA" w:rsidRDefault="008D27D1" w:rsidP="00E3399E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="00D61AAD" w:rsidRPr="006461EA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C445DB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12" w:type="dxa"/>
          </w:tcPr>
          <w:p w14:paraId="72A2C5D3" w14:textId="77777777" w:rsidR="008D27D1" w:rsidRPr="006461EA" w:rsidRDefault="008D27D1" w:rsidP="00E3399E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59" w:type="dxa"/>
            <w:tcBorders>
              <w:bottom w:val="single" w:sz="4" w:space="0" w:color="auto"/>
            </w:tcBorders>
          </w:tcPr>
          <w:p w14:paraId="698C3519" w14:textId="77777777" w:rsidR="00D264E6" w:rsidRPr="006461EA" w:rsidRDefault="00D264E6" w:rsidP="00E3399E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2DDED41" w14:textId="77777777" w:rsidR="008D27D1" w:rsidRPr="006461EA" w:rsidRDefault="008D27D1" w:rsidP="00E3399E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ลักษณะธุรกิจ</w:t>
            </w:r>
          </w:p>
        </w:tc>
      </w:tr>
      <w:tr w:rsidR="00D264E6" w:rsidRPr="006461EA" w14:paraId="4217E739" w14:textId="77777777" w:rsidTr="00D61AAD">
        <w:trPr>
          <w:trHeight w:val="281"/>
        </w:trPr>
        <w:tc>
          <w:tcPr>
            <w:tcW w:w="2504" w:type="dxa"/>
          </w:tcPr>
          <w:p w14:paraId="75F29AF5" w14:textId="77777777" w:rsidR="00D264E6" w:rsidRPr="006461EA" w:rsidRDefault="00D264E6" w:rsidP="006C0859">
            <w:pPr>
              <w:tabs>
                <w:tab w:val="left" w:pos="114"/>
                <w:tab w:val="left" w:pos="851"/>
                <w:tab w:val="left" w:pos="1418"/>
                <w:tab w:val="left" w:pos="1985"/>
              </w:tabs>
              <w:spacing w:line="240" w:lineRule="auto"/>
              <w:ind w:right="-57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89" w:type="dxa"/>
          </w:tcPr>
          <w:p w14:paraId="772FB185" w14:textId="77777777" w:rsidR="00D264E6" w:rsidRPr="006461EA" w:rsidRDefault="00D264E6" w:rsidP="006C0859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2" w:type="dxa"/>
          </w:tcPr>
          <w:p w14:paraId="7BBA39B8" w14:textId="77777777" w:rsidR="00D264E6" w:rsidRPr="006461EA" w:rsidRDefault="00D264E6" w:rsidP="006C0859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98" w:type="dxa"/>
          </w:tcPr>
          <w:p w14:paraId="3245322B" w14:textId="77777777" w:rsidR="00D264E6" w:rsidRPr="006461EA" w:rsidRDefault="00D264E6" w:rsidP="006C0859">
            <w:pPr>
              <w:spacing w:line="240" w:lineRule="auto"/>
              <w:ind w:right="14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59" w:type="dxa"/>
          </w:tcPr>
          <w:p w14:paraId="23A26BDF" w14:textId="77777777" w:rsidR="00D264E6" w:rsidRPr="006461EA" w:rsidRDefault="00D264E6" w:rsidP="006C0859">
            <w:pPr>
              <w:spacing w:line="240" w:lineRule="auto"/>
              <w:ind w:right="144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" w:type="dxa"/>
          </w:tcPr>
          <w:p w14:paraId="29111218" w14:textId="77777777" w:rsidR="00D264E6" w:rsidRPr="006461EA" w:rsidRDefault="00D264E6" w:rsidP="006C0859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ind w:right="14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62" w:type="dxa"/>
          </w:tcPr>
          <w:p w14:paraId="0EEFF285" w14:textId="77777777" w:rsidR="00D264E6" w:rsidRPr="006461EA" w:rsidRDefault="00D264E6" w:rsidP="006C0859">
            <w:pPr>
              <w:spacing w:line="240" w:lineRule="auto"/>
              <w:ind w:right="144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26379CF4" w14:textId="77777777" w:rsidR="00D264E6" w:rsidRPr="006461EA" w:rsidRDefault="00D264E6" w:rsidP="006C0859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59" w:type="dxa"/>
          </w:tcPr>
          <w:p w14:paraId="3E8CFECD" w14:textId="77777777" w:rsidR="00D264E6" w:rsidRPr="006461EA" w:rsidRDefault="00D264E6" w:rsidP="006C0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6C0859" w:rsidRPr="006461EA" w14:paraId="05CB6027" w14:textId="77777777" w:rsidTr="00D61AAD">
        <w:trPr>
          <w:trHeight w:val="281"/>
        </w:trPr>
        <w:tc>
          <w:tcPr>
            <w:tcW w:w="2504" w:type="dxa"/>
          </w:tcPr>
          <w:p w14:paraId="2A0E4D00" w14:textId="77777777" w:rsidR="006C0859" w:rsidRPr="006461EA" w:rsidRDefault="006C0859" w:rsidP="006C0859">
            <w:pPr>
              <w:tabs>
                <w:tab w:val="left" w:pos="114"/>
                <w:tab w:val="left" w:pos="851"/>
                <w:tab w:val="left" w:pos="1418"/>
                <w:tab w:val="left" w:pos="1985"/>
              </w:tabs>
              <w:spacing w:line="240" w:lineRule="auto"/>
              <w:ind w:right="-57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  <w:r w:rsidRPr="006461EA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บริษัท แมคทริค จำกัด </w:t>
            </w:r>
            <w:r w:rsidRPr="006461EA">
              <w:rPr>
                <w:rFonts w:ascii="Browallia New" w:hAnsi="Browallia New" w:cs="Browallia New" w:hint="cs"/>
                <w:sz w:val="22"/>
                <w:szCs w:val="22"/>
                <w:cs/>
                <w:lang w:val="en-GB" w:eastAsia="en-GB"/>
              </w:rPr>
              <w:t>(มหาชน)</w:t>
            </w:r>
          </w:p>
        </w:tc>
        <w:tc>
          <w:tcPr>
            <w:tcW w:w="189" w:type="dxa"/>
          </w:tcPr>
          <w:p w14:paraId="01ACC3EF" w14:textId="77777777" w:rsidR="006C0859" w:rsidRPr="006461EA" w:rsidRDefault="006C0859" w:rsidP="006C0859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2" w:type="dxa"/>
          </w:tcPr>
          <w:p w14:paraId="5BE54D83" w14:textId="77777777" w:rsidR="006C0859" w:rsidRPr="006461EA" w:rsidRDefault="006C0859" w:rsidP="006C0859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198" w:type="dxa"/>
          </w:tcPr>
          <w:p w14:paraId="06DB8272" w14:textId="77777777" w:rsidR="006C0859" w:rsidRPr="006461EA" w:rsidRDefault="006C0859" w:rsidP="006C0859">
            <w:pPr>
              <w:spacing w:line="240" w:lineRule="auto"/>
              <w:ind w:right="14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59" w:type="dxa"/>
          </w:tcPr>
          <w:p w14:paraId="2E281074" w14:textId="6E5D61E1" w:rsidR="006C0859" w:rsidRPr="006461EA" w:rsidRDefault="003A15DD" w:rsidP="006C0859">
            <w:pPr>
              <w:spacing w:line="240" w:lineRule="auto"/>
              <w:ind w:right="14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</w:rPr>
              <w:t>32.65</w:t>
            </w:r>
          </w:p>
        </w:tc>
        <w:tc>
          <w:tcPr>
            <w:tcW w:w="144" w:type="dxa"/>
          </w:tcPr>
          <w:p w14:paraId="520BFF17" w14:textId="77777777" w:rsidR="006C0859" w:rsidRPr="006461EA" w:rsidRDefault="006C0859" w:rsidP="006C0859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ind w:right="14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62" w:type="dxa"/>
          </w:tcPr>
          <w:p w14:paraId="3146041A" w14:textId="77777777" w:rsidR="006C0859" w:rsidRPr="006461EA" w:rsidRDefault="006C0859" w:rsidP="006C0859">
            <w:pPr>
              <w:spacing w:line="240" w:lineRule="auto"/>
              <w:ind w:right="14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</w:rPr>
              <w:t>32.65</w:t>
            </w:r>
          </w:p>
        </w:tc>
        <w:tc>
          <w:tcPr>
            <w:tcW w:w="112" w:type="dxa"/>
          </w:tcPr>
          <w:p w14:paraId="66181EC1" w14:textId="77777777" w:rsidR="006C0859" w:rsidRPr="006461EA" w:rsidRDefault="006C0859" w:rsidP="006C0859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59" w:type="dxa"/>
          </w:tcPr>
          <w:p w14:paraId="4660ACA0" w14:textId="77777777" w:rsidR="006C0859" w:rsidRPr="006461EA" w:rsidRDefault="006C0859" w:rsidP="006C0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461EA">
              <w:rPr>
                <w:rFonts w:ascii="Browallia New" w:hAnsi="Browallia New" w:cs="Browallia New"/>
                <w:sz w:val="22"/>
                <w:szCs w:val="22"/>
                <w:cs/>
              </w:rPr>
              <w:t>รับเหมาก่อสร้างและให้บริการติดตั้งระบบ</w:t>
            </w:r>
          </w:p>
        </w:tc>
      </w:tr>
    </w:tbl>
    <w:p w14:paraId="7C6967F1" w14:textId="428551EC" w:rsidR="00D113DB" w:rsidRDefault="00D113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cs/>
        </w:rPr>
      </w:pPr>
    </w:p>
    <w:p w14:paraId="63308F0B" w14:textId="41DAA7F0" w:rsidR="005D66DA" w:rsidRPr="006461EA" w:rsidRDefault="00337858" w:rsidP="00D61AAD">
      <w:pPr>
        <w:spacing w:line="240" w:lineRule="auto"/>
        <w:ind w:left="450" w:right="-45" w:firstLine="423"/>
        <w:jc w:val="thaiDistribute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/>
          <w:sz w:val="28"/>
          <w:szCs w:val="28"/>
          <w:cs/>
        </w:rPr>
        <w:t>ข้อมูลทางการเงินที่สำคัญของบริษัทร่วม สรุปได้ดังนี้</w:t>
      </w:r>
    </w:p>
    <w:p w14:paraId="58EC8557" w14:textId="77777777" w:rsidR="004C11A9" w:rsidRPr="006461EA" w:rsidRDefault="00337858" w:rsidP="00F90D11">
      <w:pPr>
        <w:spacing w:line="240" w:lineRule="auto"/>
        <w:ind w:left="450" w:right="-45" w:firstLine="259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461EA">
        <w:rPr>
          <w:rFonts w:ascii="Browallia New" w:hAnsi="Browallia New" w:cs="Browallia New"/>
          <w:sz w:val="28"/>
          <w:szCs w:val="28"/>
          <w:lang w:val="en-GB"/>
        </w:rPr>
        <w:tab/>
      </w:r>
      <w:r w:rsidRPr="006461EA">
        <w:rPr>
          <w:rFonts w:ascii="Browallia New" w:hAnsi="Browallia New" w:cs="Browallia New"/>
          <w:sz w:val="28"/>
          <w:szCs w:val="28"/>
          <w:lang w:val="en-GB"/>
        </w:rPr>
        <w:tab/>
      </w:r>
    </w:p>
    <w:tbl>
      <w:tblPr>
        <w:tblW w:w="8537" w:type="dxa"/>
        <w:tblInd w:w="819" w:type="dxa"/>
        <w:tblLook w:val="01E0" w:firstRow="1" w:lastRow="1" w:firstColumn="1" w:lastColumn="1" w:noHBand="0" w:noVBand="0"/>
      </w:tblPr>
      <w:tblGrid>
        <w:gridCol w:w="5391"/>
        <w:gridCol w:w="1440"/>
        <w:gridCol w:w="270"/>
        <w:gridCol w:w="1436"/>
      </w:tblGrid>
      <w:tr w:rsidR="00D61AAD" w:rsidRPr="006461EA" w14:paraId="29860BDD" w14:textId="77777777" w:rsidTr="00483838">
        <w:trPr>
          <w:trHeight w:val="162"/>
          <w:tblHeader/>
        </w:trPr>
        <w:tc>
          <w:tcPr>
            <w:tcW w:w="5391" w:type="dxa"/>
          </w:tcPr>
          <w:p w14:paraId="04C44D79" w14:textId="77777777" w:rsidR="00D61AAD" w:rsidRPr="006461EA" w:rsidRDefault="00D61AAD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08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3146" w:type="dxa"/>
            <w:gridSpan w:val="3"/>
          </w:tcPr>
          <w:p w14:paraId="79DCDFE3" w14:textId="77777777" w:rsidR="00D61AAD" w:rsidRPr="006461EA" w:rsidRDefault="00D61AAD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(หน่วย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: </w:t>
            </w: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พัน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บาท)</w:t>
            </w:r>
          </w:p>
        </w:tc>
      </w:tr>
      <w:tr w:rsidR="004C11A9" w:rsidRPr="006461EA" w14:paraId="3A4C1C72" w14:textId="77777777" w:rsidTr="00483838">
        <w:trPr>
          <w:trHeight w:val="331"/>
          <w:tblHeader/>
        </w:trPr>
        <w:tc>
          <w:tcPr>
            <w:tcW w:w="5391" w:type="dxa"/>
          </w:tcPr>
          <w:p w14:paraId="1681F5A1" w14:textId="77777777" w:rsidR="004C11A9" w:rsidRPr="006461EA" w:rsidRDefault="004C11A9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2B8DAE3" w14:textId="5355A7A9" w:rsidR="004C11A9" w:rsidRPr="00604924" w:rsidRDefault="004C11A9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04924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60492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="00D61AAD" w:rsidRPr="00604924">
              <w:rPr>
                <w:rFonts w:ascii="Browallia New" w:hAnsi="Browallia New" w:cs="Browallia New"/>
                <w:sz w:val="28"/>
                <w:szCs w:val="28"/>
              </w:rPr>
              <w:t xml:space="preserve">    </w:t>
            </w:r>
            <w:r w:rsidRPr="00604924">
              <w:rPr>
                <w:rFonts w:ascii="Browallia New" w:hAnsi="Browallia New" w:cs="Browallia New"/>
                <w:sz w:val="28"/>
                <w:szCs w:val="28"/>
                <w:lang w:val="en-GB"/>
              </w:rPr>
              <w:t>256</w:t>
            </w:r>
            <w:r w:rsidR="001F4582" w:rsidRPr="00604924"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58B1EF2F" w14:textId="77777777" w:rsidR="004C11A9" w:rsidRPr="00604924" w:rsidRDefault="004C11A9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14:paraId="3D31CB2C" w14:textId="180DEE6A" w:rsidR="004C11A9" w:rsidRPr="00604924" w:rsidRDefault="004C11A9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04924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60492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</w:t>
            </w:r>
            <w:r w:rsidR="00D61AAD" w:rsidRPr="00604924">
              <w:rPr>
                <w:rFonts w:ascii="Browallia New" w:hAnsi="Browallia New" w:cs="Browallia New"/>
                <w:sz w:val="28"/>
                <w:szCs w:val="28"/>
              </w:rPr>
              <w:t xml:space="preserve">         </w:t>
            </w:r>
            <w:r w:rsidRPr="0060492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604924">
              <w:rPr>
                <w:rFonts w:ascii="Browallia New" w:hAnsi="Browallia New" w:cs="Browallia New"/>
                <w:sz w:val="28"/>
                <w:szCs w:val="28"/>
                <w:lang w:val="en-GB"/>
              </w:rPr>
              <w:t>25</w:t>
            </w:r>
            <w:r w:rsidR="00D61AAD" w:rsidRPr="00604924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C445DB" w:rsidRPr="00604924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</w:p>
        </w:tc>
      </w:tr>
      <w:tr w:rsidR="004C11A9" w:rsidRPr="006461EA" w14:paraId="1F8305CB" w14:textId="77777777" w:rsidTr="00483838">
        <w:trPr>
          <w:trHeight w:val="331"/>
        </w:trPr>
        <w:tc>
          <w:tcPr>
            <w:tcW w:w="5391" w:type="dxa"/>
          </w:tcPr>
          <w:p w14:paraId="14EC0381" w14:textId="77777777" w:rsidR="004C11A9" w:rsidRPr="006461EA" w:rsidRDefault="004C11A9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D4F2748" w14:textId="77777777" w:rsidR="004C11A9" w:rsidRPr="006461EA" w:rsidRDefault="004C11A9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0A2D092" w14:textId="77777777" w:rsidR="004C11A9" w:rsidRPr="006461EA" w:rsidRDefault="004C11A9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36" w:type="dxa"/>
          </w:tcPr>
          <w:p w14:paraId="21283B98" w14:textId="77777777" w:rsidR="004C11A9" w:rsidRPr="006461EA" w:rsidRDefault="004C11A9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C445DB" w:rsidRPr="006461EA" w14:paraId="45AE44DC" w14:textId="77777777" w:rsidTr="00483838">
        <w:trPr>
          <w:trHeight w:val="331"/>
        </w:trPr>
        <w:tc>
          <w:tcPr>
            <w:tcW w:w="5391" w:type="dxa"/>
          </w:tcPr>
          <w:p w14:paraId="008212D8" w14:textId="77777777" w:rsidR="00C445DB" w:rsidRPr="006461EA" w:rsidRDefault="00C445DB" w:rsidP="00C4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191" w:hanging="180"/>
              <w:rPr>
                <w:rFonts w:ascii="Browallia New" w:hAnsi="Browallia New" w:cs="Browallia New"/>
                <w:sz w:val="28"/>
                <w:szCs w:val="28"/>
                <w:lang w:val="en-GB" w:bidi="ar-SA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สินทรัพย์หมุนเวียน</w:t>
            </w:r>
          </w:p>
        </w:tc>
        <w:tc>
          <w:tcPr>
            <w:tcW w:w="1440" w:type="dxa"/>
          </w:tcPr>
          <w:p w14:paraId="191990A2" w14:textId="72B8E272" w:rsidR="00C445DB" w:rsidRPr="006461EA" w:rsidRDefault="00571493" w:rsidP="0057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71493">
              <w:rPr>
                <w:rFonts w:ascii="Browallia New" w:hAnsi="Browallia New" w:cs="Browallia New"/>
                <w:sz w:val="28"/>
                <w:szCs w:val="28"/>
                <w:lang w:val="en-GB"/>
              </w:rPr>
              <w:t>1,598,902</w:t>
            </w:r>
          </w:p>
        </w:tc>
        <w:tc>
          <w:tcPr>
            <w:tcW w:w="270" w:type="dxa"/>
          </w:tcPr>
          <w:p w14:paraId="04CE581F" w14:textId="77777777" w:rsidR="00C445DB" w:rsidRPr="006461EA" w:rsidRDefault="00C445DB" w:rsidP="00C4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36" w:type="dxa"/>
          </w:tcPr>
          <w:p w14:paraId="7B173DE4" w14:textId="3E8C1FA3" w:rsidR="00C445DB" w:rsidRPr="006461EA" w:rsidRDefault="00C445DB" w:rsidP="00C4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1,301,251</w:t>
            </w:r>
          </w:p>
        </w:tc>
      </w:tr>
      <w:tr w:rsidR="00C445DB" w:rsidRPr="006461EA" w14:paraId="4FF2F6E9" w14:textId="77777777" w:rsidTr="00483838">
        <w:trPr>
          <w:trHeight w:val="331"/>
        </w:trPr>
        <w:tc>
          <w:tcPr>
            <w:tcW w:w="5391" w:type="dxa"/>
          </w:tcPr>
          <w:p w14:paraId="499472E1" w14:textId="77777777" w:rsidR="00C445DB" w:rsidRPr="006461EA" w:rsidRDefault="00C445DB" w:rsidP="00C4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191" w:hanging="180"/>
              <w:rPr>
                <w:rFonts w:ascii="Browallia New" w:hAnsi="Browallia New" w:cs="Browallia New"/>
                <w:sz w:val="28"/>
                <w:szCs w:val="28"/>
                <w:lang w:val="en-GB" w:bidi="ar-SA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440" w:type="dxa"/>
          </w:tcPr>
          <w:p w14:paraId="5F07FC1A" w14:textId="600A6AE1" w:rsidR="00C445DB" w:rsidRPr="006461EA" w:rsidRDefault="00571493" w:rsidP="00C4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71493">
              <w:rPr>
                <w:rFonts w:ascii="Browallia New" w:hAnsi="Browallia New" w:cs="Browallia New"/>
                <w:sz w:val="28"/>
                <w:szCs w:val="28"/>
                <w:lang w:val="en-GB"/>
              </w:rPr>
              <w:t>245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71493">
              <w:rPr>
                <w:rFonts w:ascii="Browallia New" w:hAnsi="Browallia New" w:cs="Browallia New"/>
                <w:sz w:val="28"/>
                <w:szCs w:val="28"/>
                <w:lang w:val="en-GB"/>
              </w:rPr>
              <w:t>419</w:t>
            </w:r>
          </w:p>
        </w:tc>
        <w:tc>
          <w:tcPr>
            <w:tcW w:w="270" w:type="dxa"/>
          </w:tcPr>
          <w:p w14:paraId="505F4D88" w14:textId="77777777" w:rsidR="00C445DB" w:rsidRPr="006461EA" w:rsidRDefault="00C445DB" w:rsidP="00C4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36" w:type="dxa"/>
          </w:tcPr>
          <w:p w14:paraId="732E3D4F" w14:textId="20A67D3E" w:rsidR="00C445DB" w:rsidRPr="006461EA" w:rsidRDefault="00C445DB" w:rsidP="00C4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271,717</w:t>
            </w:r>
          </w:p>
        </w:tc>
      </w:tr>
      <w:tr w:rsidR="00C445DB" w:rsidRPr="006461EA" w14:paraId="01F3FC76" w14:textId="77777777" w:rsidTr="00483838">
        <w:trPr>
          <w:trHeight w:val="342"/>
        </w:trPr>
        <w:tc>
          <w:tcPr>
            <w:tcW w:w="5391" w:type="dxa"/>
          </w:tcPr>
          <w:p w14:paraId="36F7222F" w14:textId="77777777" w:rsidR="00C445DB" w:rsidRPr="006461EA" w:rsidRDefault="00C445DB" w:rsidP="00C4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191" w:hanging="180"/>
              <w:rPr>
                <w:rFonts w:ascii="Browallia New" w:hAnsi="Browallia New" w:cs="Browallia New"/>
                <w:sz w:val="28"/>
                <w:szCs w:val="28"/>
                <w:lang w:val="en-GB" w:bidi="ar-SA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หนี้สินหมุนเวียน</w:t>
            </w:r>
          </w:p>
        </w:tc>
        <w:tc>
          <w:tcPr>
            <w:tcW w:w="1440" w:type="dxa"/>
          </w:tcPr>
          <w:p w14:paraId="41E7413C" w14:textId="295F4E1C" w:rsidR="00C445DB" w:rsidRPr="006461EA" w:rsidRDefault="00571493" w:rsidP="00C4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Pr="00571493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71493">
              <w:rPr>
                <w:rFonts w:ascii="Browallia New" w:hAnsi="Browallia New" w:cs="Browallia New"/>
                <w:sz w:val="28"/>
                <w:szCs w:val="28"/>
                <w:lang w:val="en-GB"/>
              </w:rPr>
              <w:t>531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71493">
              <w:rPr>
                <w:rFonts w:ascii="Browallia New" w:hAnsi="Browallia New" w:cs="Browallia New"/>
                <w:sz w:val="28"/>
                <w:szCs w:val="28"/>
                <w:lang w:val="en-GB"/>
              </w:rPr>
              <w:t>907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70" w:type="dxa"/>
          </w:tcPr>
          <w:p w14:paraId="5FBE84AB" w14:textId="77777777" w:rsidR="00C445DB" w:rsidRPr="006461EA" w:rsidRDefault="00C445DB" w:rsidP="00C4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36" w:type="dxa"/>
          </w:tcPr>
          <w:p w14:paraId="2AF48736" w14:textId="2E1F82E0" w:rsidR="00C445DB" w:rsidRPr="006461EA" w:rsidRDefault="00C445DB" w:rsidP="00C4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(1,225,985)</w:t>
            </w:r>
          </w:p>
        </w:tc>
      </w:tr>
      <w:tr w:rsidR="00C445DB" w:rsidRPr="006461EA" w14:paraId="56D12480" w14:textId="77777777" w:rsidTr="00483838">
        <w:trPr>
          <w:trHeight w:val="331"/>
        </w:trPr>
        <w:tc>
          <w:tcPr>
            <w:tcW w:w="5391" w:type="dxa"/>
          </w:tcPr>
          <w:p w14:paraId="0828E62E" w14:textId="77777777" w:rsidR="00C445DB" w:rsidRPr="006461EA" w:rsidRDefault="00C445DB" w:rsidP="00C4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191" w:hanging="180"/>
              <w:rPr>
                <w:rFonts w:ascii="Browallia New" w:hAnsi="Browallia New" w:cs="Browallia New"/>
                <w:sz w:val="28"/>
                <w:szCs w:val="28"/>
                <w:lang w:val="en-GB" w:bidi="ar-SA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หนี้สินไม่หมุนเวียน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41325BE" w14:textId="7D469A40" w:rsidR="00C445DB" w:rsidRPr="006461EA" w:rsidRDefault="00571493" w:rsidP="00C4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Pr="00571493">
              <w:rPr>
                <w:rFonts w:ascii="Browallia New" w:hAnsi="Browallia New" w:cs="Browallia New"/>
                <w:sz w:val="28"/>
                <w:szCs w:val="28"/>
                <w:lang w:val="en-GB"/>
              </w:rPr>
              <w:t>43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71493">
              <w:rPr>
                <w:rFonts w:ascii="Browallia New" w:hAnsi="Browallia New" w:cs="Browallia New"/>
                <w:sz w:val="28"/>
                <w:szCs w:val="28"/>
                <w:lang w:val="en-GB"/>
              </w:rPr>
              <w:t>164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70" w:type="dxa"/>
          </w:tcPr>
          <w:p w14:paraId="0D9BA8E2" w14:textId="77777777" w:rsidR="00C445DB" w:rsidRPr="006461EA" w:rsidRDefault="00C445DB" w:rsidP="00C4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14:paraId="27AA998B" w14:textId="09EC8C91" w:rsidR="00C445DB" w:rsidRPr="006461EA" w:rsidRDefault="00C445DB" w:rsidP="00C4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(35,683)</w:t>
            </w:r>
          </w:p>
        </w:tc>
      </w:tr>
      <w:tr w:rsidR="00C445DB" w:rsidRPr="006461EA" w14:paraId="66440FB9" w14:textId="77777777" w:rsidTr="00483838">
        <w:trPr>
          <w:trHeight w:val="342"/>
        </w:trPr>
        <w:tc>
          <w:tcPr>
            <w:tcW w:w="5391" w:type="dxa"/>
          </w:tcPr>
          <w:p w14:paraId="30723122" w14:textId="77777777" w:rsidR="00C445DB" w:rsidRPr="006461EA" w:rsidRDefault="00C445DB" w:rsidP="00C4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65"/>
              </w:tabs>
              <w:spacing w:line="240" w:lineRule="auto"/>
              <w:ind w:left="191" w:hanging="180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6461EA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GB" w:eastAsia="en-GB"/>
              </w:rPr>
              <w:t>สินทรัพย์</w:t>
            </w:r>
            <w:r w:rsidRPr="006461E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7D3B36E" w14:textId="79862A14" w:rsidR="00C445DB" w:rsidRPr="006461EA" w:rsidRDefault="00571493" w:rsidP="00C4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269,250</w:t>
            </w:r>
          </w:p>
        </w:tc>
        <w:tc>
          <w:tcPr>
            <w:tcW w:w="270" w:type="dxa"/>
          </w:tcPr>
          <w:p w14:paraId="7F9740C6" w14:textId="77777777" w:rsidR="00C445DB" w:rsidRPr="006461EA" w:rsidRDefault="00C445DB" w:rsidP="00C4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auto"/>
            </w:tcBorders>
          </w:tcPr>
          <w:p w14:paraId="689CE683" w14:textId="52D94B33" w:rsidR="00C445DB" w:rsidRPr="006461EA" w:rsidRDefault="00C445DB" w:rsidP="00C4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311,300</w:t>
            </w:r>
          </w:p>
        </w:tc>
      </w:tr>
      <w:tr w:rsidR="00C445DB" w:rsidRPr="006461EA" w14:paraId="3295819A" w14:textId="77777777" w:rsidTr="00483838">
        <w:trPr>
          <w:trHeight w:val="331"/>
        </w:trPr>
        <w:tc>
          <w:tcPr>
            <w:tcW w:w="5391" w:type="dxa"/>
          </w:tcPr>
          <w:p w14:paraId="3400711E" w14:textId="55A6099B" w:rsidR="00C445DB" w:rsidRPr="006461EA" w:rsidRDefault="00C445DB" w:rsidP="00C4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65"/>
              </w:tabs>
              <w:spacing w:line="240" w:lineRule="auto"/>
              <w:ind w:left="191" w:hanging="180"/>
              <w:rPr>
                <w:rFonts w:ascii="Browallia New" w:hAnsi="Browallia New" w:cs="Browallia New"/>
                <w:sz w:val="28"/>
                <w:szCs w:val="28"/>
                <w:cs/>
                <w:lang w:val="en-GB" w:eastAsia="en-GB"/>
              </w:rPr>
            </w:pPr>
            <w:r>
              <w:br w:type="page"/>
            </w:r>
          </w:p>
        </w:tc>
        <w:tc>
          <w:tcPr>
            <w:tcW w:w="1440" w:type="dxa"/>
          </w:tcPr>
          <w:p w14:paraId="1000546F" w14:textId="77777777" w:rsidR="00C445DB" w:rsidRDefault="00C445DB" w:rsidP="00C4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77B3D334" w14:textId="77777777" w:rsidR="00C445DB" w:rsidRPr="006461EA" w:rsidRDefault="00C445DB" w:rsidP="00C4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36" w:type="dxa"/>
          </w:tcPr>
          <w:p w14:paraId="48BA6A86" w14:textId="77777777" w:rsidR="00C445DB" w:rsidRPr="006461EA" w:rsidRDefault="00C445DB" w:rsidP="00C4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AA1550" w:rsidRPr="007C28CF" w14:paraId="47BC43B3" w14:textId="77777777" w:rsidTr="00483838">
        <w:trPr>
          <w:trHeight w:val="331"/>
        </w:trPr>
        <w:tc>
          <w:tcPr>
            <w:tcW w:w="5391" w:type="dxa"/>
          </w:tcPr>
          <w:p w14:paraId="1810E165" w14:textId="0D32E5CB" w:rsidR="00AA1550" w:rsidRPr="007C28CF" w:rsidRDefault="007C28CF" w:rsidP="00C4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65"/>
              </w:tabs>
              <w:spacing w:line="240" w:lineRule="auto"/>
              <w:ind w:left="191" w:hanging="180"/>
              <w:rPr>
                <w:rFonts w:ascii="Browallia New" w:hAnsi="Browallia New" w:cs="Browallia New"/>
                <w:sz w:val="28"/>
                <w:szCs w:val="28"/>
                <w:cs/>
                <w:lang w:val="en-GB" w:eastAsia="en-GB"/>
              </w:rPr>
            </w:pPr>
            <w:r w:rsidRPr="007C28CF">
              <w:rPr>
                <w:rFonts w:ascii="Browallia New" w:hAnsi="Browallia New" w:cs="Browallia New" w:hint="cs"/>
                <w:sz w:val="28"/>
                <w:szCs w:val="28"/>
                <w:cs/>
                <w:lang w:val="en-GB" w:eastAsia="en-GB"/>
              </w:rPr>
              <w:t>ส่ว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 w:eastAsia="en-GB"/>
              </w:rPr>
              <w:t>นได้เสียที่ไม่มีอำนาจควบคุม</w:t>
            </w:r>
          </w:p>
        </w:tc>
        <w:tc>
          <w:tcPr>
            <w:tcW w:w="1440" w:type="dxa"/>
          </w:tcPr>
          <w:p w14:paraId="5AA3A500" w14:textId="77777777" w:rsidR="00AA1550" w:rsidRDefault="00AA1550" w:rsidP="007C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65"/>
              </w:tabs>
              <w:spacing w:line="240" w:lineRule="auto"/>
              <w:ind w:left="191" w:hanging="180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270" w:type="dxa"/>
          </w:tcPr>
          <w:p w14:paraId="52FDCB83" w14:textId="77777777" w:rsidR="00AA1550" w:rsidRPr="006461EA" w:rsidRDefault="00AA1550" w:rsidP="007C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65"/>
              </w:tabs>
              <w:spacing w:line="240" w:lineRule="auto"/>
              <w:ind w:left="191" w:hanging="180"/>
              <w:rPr>
                <w:rFonts w:ascii="Browallia New" w:hAnsi="Browallia New" w:cs="Browalli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436" w:type="dxa"/>
          </w:tcPr>
          <w:p w14:paraId="6D754A9C" w14:textId="77777777" w:rsidR="00AA1550" w:rsidRPr="006461EA" w:rsidRDefault="00AA1550" w:rsidP="007C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65"/>
              </w:tabs>
              <w:spacing w:line="240" w:lineRule="auto"/>
              <w:ind w:left="191" w:hanging="180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</w:tr>
      <w:tr w:rsidR="00C445DB" w:rsidRPr="006461EA" w14:paraId="440E0A60" w14:textId="77777777" w:rsidTr="00483838">
        <w:trPr>
          <w:trHeight w:val="331"/>
        </w:trPr>
        <w:tc>
          <w:tcPr>
            <w:tcW w:w="5391" w:type="dxa"/>
          </w:tcPr>
          <w:p w14:paraId="611940D5" w14:textId="77777777" w:rsidR="00C445DB" w:rsidRPr="006461EA" w:rsidRDefault="00C445DB" w:rsidP="00C4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65"/>
              </w:tabs>
              <w:spacing w:line="240" w:lineRule="auto"/>
              <w:ind w:left="191" w:hanging="180"/>
              <w:rPr>
                <w:rFonts w:ascii="Browallia New" w:hAnsi="Browallia New" w:cs="Browallia New"/>
                <w:sz w:val="28"/>
                <w:szCs w:val="28"/>
                <w:cs/>
                <w:lang w:val="en-GB" w:eastAsia="en-GB"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  <w:lang w:val="en-GB" w:eastAsia="en-GB"/>
              </w:rPr>
              <w:t>เงินสดและรายการเทียบเท่าเงินสดที่รวมอยู่ในสินทรัพย์หมุนเวียน</w:t>
            </w:r>
          </w:p>
        </w:tc>
        <w:tc>
          <w:tcPr>
            <w:tcW w:w="1440" w:type="dxa"/>
          </w:tcPr>
          <w:p w14:paraId="20D90CDD" w14:textId="0FA98D80" w:rsidR="00C445DB" w:rsidRPr="006461EA" w:rsidRDefault="00571493" w:rsidP="00C4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71493">
              <w:rPr>
                <w:rFonts w:ascii="Browallia New" w:hAnsi="Browallia New" w:cs="Browallia New"/>
                <w:sz w:val="28"/>
                <w:szCs w:val="28"/>
                <w:lang w:val="en-GB"/>
              </w:rPr>
              <w:t>65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71493">
              <w:rPr>
                <w:rFonts w:ascii="Browallia New" w:hAnsi="Browallia New" w:cs="Browallia New"/>
                <w:sz w:val="28"/>
                <w:szCs w:val="28"/>
                <w:lang w:val="en-GB"/>
              </w:rPr>
              <w:t>403</w:t>
            </w:r>
          </w:p>
        </w:tc>
        <w:tc>
          <w:tcPr>
            <w:tcW w:w="270" w:type="dxa"/>
          </w:tcPr>
          <w:p w14:paraId="41CF39D3" w14:textId="77777777" w:rsidR="00C445DB" w:rsidRPr="006461EA" w:rsidRDefault="00C445DB" w:rsidP="00C4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36" w:type="dxa"/>
          </w:tcPr>
          <w:p w14:paraId="45EA2EB1" w14:textId="7526CA07" w:rsidR="00C445DB" w:rsidRPr="006461EA" w:rsidRDefault="00C445DB" w:rsidP="00C4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25,680</w:t>
            </w:r>
          </w:p>
        </w:tc>
      </w:tr>
      <w:tr w:rsidR="00C445DB" w:rsidRPr="006461EA" w14:paraId="782A9982" w14:textId="77777777" w:rsidTr="00483838">
        <w:trPr>
          <w:trHeight w:val="331"/>
        </w:trPr>
        <w:tc>
          <w:tcPr>
            <w:tcW w:w="5391" w:type="dxa"/>
          </w:tcPr>
          <w:p w14:paraId="69B0E90D" w14:textId="77777777" w:rsidR="00C445DB" w:rsidRPr="008E52B4" w:rsidRDefault="00C445DB" w:rsidP="00C4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65"/>
              </w:tabs>
              <w:spacing w:line="240" w:lineRule="auto"/>
              <w:ind w:left="191" w:hanging="180"/>
              <w:rPr>
                <w:rFonts w:ascii="Browallia New" w:hAnsi="Browallia New" w:cs="Browallia New"/>
                <w:sz w:val="28"/>
                <w:szCs w:val="28"/>
                <w:cs/>
                <w:lang w:val="en-GB" w:eastAsia="en-GB"/>
              </w:rPr>
            </w:pPr>
            <w:r w:rsidRPr="008E52B4">
              <w:rPr>
                <w:rFonts w:ascii="Browallia New" w:hAnsi="Browallia New" w:cs="Browallia New" w:hint="cs"/>
                <w:sz w:val="28"/>
                <w:szCs w:val="28"/>
                <w:cs/>
                <w:lang w:val="en-GB" w:eastAsia="en-GB"/>
              </w:rPr>
              <w:t>หนี้สินทางการเงินหมุนเวียน (ไม่รวมเจ้าหนี้การค้าและเจ้าหนี้อื่น และประมาณการหนี้สิน) ที่รวมอยู่ในหนี้สินหมุนเวียน</w:t>
            </w:r>
          </w:p>
        </w:tc>
        <w:tc>
          <w:tcPr>
            <w:tcW w:w="1440" w:type="dxa"/>
            <w:vAlign w:val="bottom"/>
          </w:tcPr>
          <w:p w14:paraId="42E9924E" w14:textId="569F7888" w:rsidR="00C445DB" w:rsidRPr="006461EA" w:rsidRDefault="004122F1" w:rsidP="00412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(963,333)</w:t>
            </w:r>
          </w:p>
        </w:tc>
        <w:tc>
          <w:tcPr>
            <w:tcW w:w="270" w:type="dxa"/>
          </w:tcPr>
          <w:p w14:paraId="159E9A79" w14:textId="77777777" w:rsidR="00C445DB" w:rsidRPr="006461EA" w:rsidRDefault="00C445DB" w:rsidP="00C4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36" w:type="dxa"/>
          </w:tcPr>
          <w:p w14:paraId="6C215AF6" w14:textId="77777777" w:rsidR="00C445DB" w:rsidRDefault="00C445DB" w:rsidP="00C4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0069DC07" w14:textId="56AB8946" w:rsidR="00C445DB" w:rsidRPr="006461EA" w:rsidRDefault="00C445DB" w:rsidP="00C4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(380,493)</w:t>
            </w:r>
          </w:p>
        </w:tc>
      </w:tr>
      <w:tr w:rsidR="00C445DB" w:rsidRPr="006461EA" w14:paraId="0CD35885" w14:textId="77777777" w:rsidTr="00483838">
        <w:trPr>
          <w:trHeight w:val="331"/>
        </w:trPr>
        <w:tc>
          <w:tcPr>
            <w:tcW w:w="5391" w:type="dxa"/>
          </w:tcPr>
          <w:p w14:paraId="155018EF" w14:textId="77777777" w:rsidR="00C445DB" w:rsidRPr="008E52B4" w:rsidRDefault="00C445DB" w:rsidP="00C4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65"/>
              </w:tabs>
              <w:spacing w:line="240" w:lineRule="auto"/>
              <w:ind w:left="191" w:hanging="180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en-GB"/>
              </w:rPr>
            </w:pPr>
            <w:r w:rsidRPr="008E52B4">
              <w:rPr>
                <w:rFonts w:ascii="Browallia New" w:hAnsi="Browallia New" w:cs="Browallia New" w:hint="cs"/>
                <w:sz w:val="28"/>
                <w:szCs w:val="28"/>
                <w:cs/>
                <w:lang w:eastAsia="en-GB"/>
              </w:rPr>
              <w:t xml:space="preserve">หนี้สินทางการเงินไม่หมุนเวียน </w:t>
            </w:r>
            <w:r w:rsidRPr="008E52B4">
              <w:rPr>
                <w:rFonts w:ascii="Browallia New" w:hAnsi="Browallia New" w:cs="Browallia New" w:hint="cs"/>
                <w:sz w:val="28"/>
                <w:szCs w:val="28"/>
                <w:cs/>
                <w:lang w:val="en-GB" w:eastAsia="en-GB"/>
              </w:rPr>
              <w:t>(ไม่รวมเจ้าหนี้การค้าและเจ้าหนี้อื่น และประมาณการหนี้สิน) ที่รวมอยู่ในหนี้สินไม่หมุนเวียน</w:t>
            </w:r>
          </w:p>
        </w:tc>
        <w:tc>
          <w:tcPr>
            <w:tcW w:w="1440" w:type="dxa"/>
            <w:vAlign w:val="bottom"/>
          </w:tcPr>
          <w:p w14:paraId="3CD94AD6" w14:textId="1B27476B" w:rsidR="00C445DB" w:rsidRPr="006461EA" w:rsidRDefault="004122F1" w:rsidP="00412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(40,164)</w:t>
            </w:r>
          </w:p>
        </w:tc>
        <w:tc>
          <w:tcPr>
            <w:tcW w:w="270" w:type="dxa"/>
          </w:tcPr>
          <w:p w14:paraId="7718CE8D" w14:textId="77777777" w:rsidR="00C445DB" w:rsidRPr="006461EA" w:rsidRDefault="00C445DB" w:rsidP="00C4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36" w:type="dxa"/>
          </w:tcPr>
          <w:p w14:paraId="0DBE30A7" w14:textId="77777777" w:rsidR="00C445DB" w:rsidRDefault="00C445DB" w:rsidP="00C4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0DB8FD1F" w14:textId="545D3190" w:rsidR="00C445DB" w:rsidRPr="006461EA" w:rsidRDefault="00C445DB" w:rsidP="00C4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(3,232)</w:t>
            </w:r>
          </w:p>
        </w:tc>
      </w:tr>
    </w:tbl>
    <w:p w14:paraId="3A5706B0" w14:textId="77777777" w:rsidR="00C445DB" w:rsidRDefault="00C445DB" w:rsidP="009435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705"/>
        </w:tabs>
      </w:pPr>
    </w:p>
    <w:p w14:paraId="5A76BAE9" w14:textId="18D4E4B7" w:rsidR="00C37A47" w:rsidRPr="009435D8" w:rsidRDefault="009435D8" w:rsidP="009435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705"/>
        </w:tabs>
        <w:rPr>
          <w:sz w:val="20"/>
          <w:szCs w:val="20"/>
        </w:rPr>
      </w:pPr>
      <w:r>
        <w:tab/>
      </w:r>
    </w:p>
    <w:tbl>
      <w:tblPr>
        <w:tblW w:w="8600" w:type="dxa"/>
        <w:tblInd w:w="747" w:type="dxa"/>
        <w:tblLook w:val="01E0" w:firstRow="1" w:lastRow="1" w:firstColumn="1" w:lastColumn="1" w:noHBand="0" w:noVBand="0"/>
      </w:tblPr>
      <w:tblGrid>
        <w:gridCol w:w="5472"/>
        <w:gridCol w:w="1422"/>
        <w:gridCol w:w="270"/>
        <w:gridCol w:w="1436"/>
      </w:tblGrid>
      <w:tr w:rsidR="00D61AAD" w:rsidRPr="006461EA" w14:paraId="2B2F767D" w14:textId="77777777" w:rsidTr="00C445DB">
        <w:trPr>
          <w:tblHeader/>
        </w:trPr>
        <w:tc>
          <w:tcPr>
            <w:tcW w:w="5472" w:type="dxa"/>
          </w:tcPr>
          <w:p w14:paraId="5EAB3D88" w14:textId="77777777" w:rsidR="00D61AAD" w:rsidRPr="006461EA" w:rsidRDefault="00D61AAD" w:rsidP="00D61AAD">
            <w:pPr>
              <w:tabs>
                <w:tab w:val="clear" w:pos="907"/>
                <w:tab w:val="left" w:pos="851"/>
              </w:tabs>
              <w:spacing w:line="240" w:lineRule="auto"/>
              <w:ind w:left="191" w:hanging="18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3128" w:type="dxa"/>
            <w:gridSpan w:val="3"/>
          </w:tcPr>
          <w:p w14:paraId="6A6476D3" w14:textId="77777777" w:rsidR="00D61AAD" w:rsidRPr="006461EA" w:rsidRDefault="00D61AAD" w:rsidP="00D61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(หน่วย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: </w:t>
            </w: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พัน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บาท)</w:t>
            </w:r>
          </w:p>
        </w:tc>
      </w:tr>
      <w:tr w:rsidR="00D61AAD" w:rsidRPr="006461EA" w14:paraId="5BD022A4" w14:textId="77777777" w:rsidTr="00C445DB">
        <w:trPr>
          <w:tblHeader/>
        </w:trPr>
        <w:tc>
          <w:tcPr>
            <w:tcW w:w="5472" w:type="dxa"/>
          </w:tcPr>
          <w:p w14:paraId="56E15A39" w14:textId="77777777" w:rsidR="00D61AAD" w:rsidRPr="006461EA" w:rsidRDefault="00D61AAD" w:rsidP="00D61AAD">
            <w:pPr>
              <w:tabs>
                <w:tab w:val="clear" w:pos="907"/>
                <w:tab w:val="left" w:pos="851"/>
              </w:tabs>
              <w:spacing w:line="240" w:lineRule="auto"/>
              <w:ind w:left="191" w:hanging="18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3128" w:type="dxa"/>
            <w:gridSpan w:val="3"/>
            <w:tcBorders>
              <w:bottom w:val="single" w:sz="4" w:space="0" w:color="auto"/>
            </w:tcBorders>
          </w:tcPr>
          <w:p w14:paraId="1E4F1B1E" w14:textId="77777777" w:rsidR="00D61AAD" w:rsidRPr="006461EA" w:rsidRDefault="00D61AAD" w:rsidP="00D61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 w:right="-107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สำหรับ</w:t>
            </w: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>ปีสิ้นสุด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วันที่ </w:t>
            </w: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31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C445DB" w:rsidRPr="006461EA" w14:paraId="7E8BC569" w14:textId="77777777" w:rsidTr="00C445DB">
        <w:trPr>
          <w:tblHeader/>
        </w:trPr>
        <w:tc>
          <w:tcPr>
            <w:tcW w:w="5472" w:type="dxa"/>
          </w:tcPr>
          <w:p w14:paraId="5ACDD820" w14:textId="77777777" w:rsidR="00C445DB" w:rsidRPr="006461EA" w:rsidRDefault="00C445DB" w:rsidP="00C445DB">
            <w:pPr>
              <w:tabs>
                <w:tab w:val="clear" w:pos="907"/>
                <w:tab w:val="left" w:pos="851"/>
              </w:tabs>
              <w:spacing w:line="240" w:lineRule="auto"/>
              <w:ind w:left="191" w:hanging="18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25E928B5" w14:textId="6C702DF0" w:rsidR="00C445DB" w:rsidRPr="006461EA" w:rsidRDefault="00C445DB" w:rsidP="00C4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 w:right="-107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270" w:type="dxa"/>
          </w:tcPr>
          <w:p w14:paraId="7CCB5C80" w14:textId="77777777" w:rsidR="00C445DB" w:rsidRPr="006461EA" w:rsidRDefault="00C445DB" w:rsidP="00C4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 w:right="-107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14:paraId="20A895E9" w14:textId="4649A728" w:rsidR="00C445DB" w:rsidRPr="006461EA" w:rsidRDefault="00C445DB" w:rsidP="00C4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 w:right="-107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</w:p>
        </w:tc>
      </w:tr>
      <w:tr w:rsidR="00D61AAD" w:rsidRPr="006461EA" w14:paraId="334F3D40" w14:textId="77777777" w:rsidTr="00C445DB">
        <w:tc>
          <w:tcPr>
            <w:tcW w:w="5472" w:type="dxa"/>
          </w:tcPr>
          <w:p w14:paraId="53214F12" w14:textId="77777777" w:rsidR="00D61AAD" w:rsidRPr="006461EA" w:rsidRDefault="00D61AAD" w:rsidP="00D61AAD">
            <w:pPr>
              <w:tabs>
                <w:tab w:val="clear" w:pos="907"/>
                <w:tab w:val="left" w:pos="851"/>
              </w:tabs>
              <w:spacing w:line="240" w:lineRule="auto"/>
              <w:ind w:left="191" w:hanging="18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งบกำไรขาดทุนและกำไรขาดทุนเบ็ดเสร็จอื่น</w:t>
            </w:r>
          </w:p>
        </w:tc>
        <w:tc>
          <w:tcPr>
            <w:tcW w:w="1422" w:type="dxa"/>
            <w:tcBorders>
              <w:top w:val="single" w:sz="4" w:space="0" w:color="auto"/>
            </w:tcBorders>
          </w:tcPr>
          <w:p w14:paraId="3FE33E2E" w14:textId="77777777" w:rsidR="00D61AAD" w:rsidRPr="006461EA" w:rsidRDefault="00D61AAD" w:rsidP="00D61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0BD53FFC" w14:textId="77777777" w:rsidR="00D61AAD" w:rsidRPr="006461EA" w:rsidRDefault="00D61AAD" w:rsidP="00D61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</w:tcPr>
          <w:p w14:paraId="0F044EC9" w14:textId="77777777" w:rsidR="00D61AAD" w:rsidRPr="006461EA" w:rsidRDefault="00D61AAD" w:rsidP="00D61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C445DB" w:rsidRPr="006461EA" w14:paraId="1ECC93F6" w14:textId="77777777" w:rsidTr="00C445DB">
        <w:tc>
          <w:tcPr>
            <w:tcW w:w="5472" w:type="dxa"/>
          </w:tcPr>
          <w:p w14:paraId="01ED9DFD" w14:textId="77777777" w:rsidR="00C445DB" w:rsidRPr="006461EA" w:rsidRDefault="00C445DB" w:rsidP="00C445DB">
            <w:pPr>
              <w:tabs>
                <w:tab w:val="clear" w:pos="907"/>
                <w:tab w:val="left" w:pos="851"/>
              </w:tabs>
              <w:spacing w:line="240" w:lineRule="auto"/>
              <w:ind w:left="191" w:hanging="18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1422" w:type="dxa"/>
          </w:tcPr>
          <w:p w14:paraId="13D2AF4E" w14:textId="779685C0" w:rsidR="00C445DB" w:rsidRPr="006461EA" w:rsidRDefault="00571493" w:rsidP="00C4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71493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71493">
              <w:rPr>
                <w:rFonts w:ascii="Browallia New" w:hAnsi="Browallia New" w:cs="Browallia New"/>
                <w:sz w:val="28"/>
                <w:szCs w:val="28"/>
                <w:lang w:val="en-GB"/>
              </w:rPr>
              <w:t>809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71493">
              <w:rPr>
                <w:rFonts w:ascii="Browallia New" w:hAnsi="Browallia New" w:cs="Browallia New"/>
                <w:sz w:val="28"/>
                <w:szCs w:val="28"/>
                <w:lang w:val="en-GB"/>
              </w:rPr>
              <w:t>989</w:t>
            </w:r>
          </w:p>
        </w:tc>
        <w:tc>
          <w:tcPr>
            <w:tcW w:w="270" w:type="dxa"/>
          </w:tcPr>
          <w:p w14:paraId="149C0641" w14:textId="77777777" w:rsidR="00C445DB" w:rsidRPr="006461EA" w:rsidRDefault="00C445DB" w:rsidP="00C4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36" w:type="dxa"/>
          </w:tcPr>
          <w:p w14:paraId="40A89799" w14:textId="247D7C28" w:rsidR="00C445DB" w:rsidRPr="006461EA" w:rsidRDefault="00C445DB" w:rsidP="00C4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2,017,959</w:t>
            </w:r>
          </w:p>
        </w:tc>
      </w:tr>
      <w:tr w:rsidR="00C445DB" w:rsidRPr="006461EA" w14:paraId="6465320B" w14:textId="77777777" w:rsidTr="00C445DB">
        <w:tc>
          <w:tcPr>
            <w:tcW w:w="5472" w:type="dxa"/>
          </w:tcPr>
          <w:p w14:paraId="295513DE" w14:textId="77777777" w:rsidR="00C445DB" w:rsidRPr="006461EA" w:rsidRDefault="00C445DB" w:rsidP="00C4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GB" w:bidi="ar-SA"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กำไร (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ขาดทุน</w:t>
            </w: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) สำหรับปี</w:t>
            </w:r>
          </w:p>
        </w:tc>
        <w:tc>
          <w:tcPr>
            <w:tcW w:w="1422" w:type="dxa"/>
          </w:tcPr>
          <w:p w14:paraId="3FE7FAC6" w14:textId="3920F1B3" w:rsidR="00C445DB" w:rsidRPr="006461EA" w:rsidRDefault="00571493" w:rsidP="00C4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Pr="00571493">
              <w:rPr>
                <w:rFonts w:ascii="Browallia New" w:hAnsi="Browallia New" w:cs="Browallia New"/>
                <w:sz w:val="28"/>
                <w:szCs w:val="28"/>
                <w:lang w:val="en-GB"/>
              </w:rPr>
              <w:t>47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71493">
              <w:rPr>
                <w:rFonts w:ascii="Browallia New" w:hAnsi="Browallia New" w:cs="Browallia New"/>
                <w:sz w:val="28"/>
                <w:szCs w:val="28"/>
                <w:lang w:val="en-GB"/>
              </w:rPr>
              <w:t>041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70" w:type="dxa"/>
          </w:tcPr>
          <w:p w14:paraId="418C5093" w14:textId="77777777" w:rsidR="00C445DB" w:rsidRPr="006461EA" w:rsidRDefault="00C445DB" w:rsidP="00C4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36" w:type="dxa"/>
          </w:tcPr>
          <w:p w14:paraId="3EFBFEA7" w14:textId="7D10D8E7" w:rsidR="00C445DB" w:rsidRPr="006461EA" w:rsidRDefault="00C445DB" w:rsidP="00C4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108,910</w:t>
            </w:r>
          </w:p>
        </w:tc>
      </w:tr>
      <w:tr w:rsidR="00C445DB" w:rsidRPr="006461EA" w14:paraId="532E12B0" w14:textId="77777777" w:rsidTr="00C445DB">
        <w:tc>
          <w:tcPr>
            <w:tcW w:w="5472" w:type="dxa"/>
            <w:vAlign w:val="bottom"/>
          </w:tcPr>
          <w:p w14:paraId="193DC6FC" w14:textId="1A6868FF" w:rsidR="00C445DB" w:rsidRPr="006461EA" w:rsidRDefault="00C445DB" w:rsidP="00C4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40" w:lineRule="auto"/>
              <w:ind w:left="191" w:hanging="180"/>
              <w:rPr>
                <w:rFonts w:ascii="Browallia New" w:hAnsi="Browallia New" w:cs="Browallia New"/>
                <w:sz w:val="28"/>
                <w:szCs w:val="28"/>
                <w:lang w:val="en-GB" w:bidi="ar-SA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กำไรเบ็ดเสร็จอื่น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7207761B" w14:textId="5CB86EED" w:rsidR="00C445DB" w:rsidRPr="006461EA" w:rsidRDefault="00571493" w:rsidP="00C4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71493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71493">
              <w:rPr>
                <w:rFonts w:ascii="Browallia New" w:hAnsi="Browallia New" w:cs="Browallia New"/>
                <w:sz w:val="28"/>
                <w:szCs w:val="28"/>
                <w:lang w:val="en-GB"/>
              </w:rPr>
              <w:t>992</w:t>
            </w:r>
          </w:p>
        </w:tc>
        <w:tc>
          <w:tcPr>
            <w:tcW w:w="270" w:type="dxa"/>
          </w:tcPr>
          <w:p w14:paraId="234ACB5E" w14:textId="77777777" w:rsidR="00C445DB" w:rsidRPr="006461EA" w:rsidRDefault="00C445DB" w:rsidP="00C4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  <w:shd w:val="clear" w:color="auto" w:fill="auto"/>
          </w:tcPr>
          <w:p w14:paraId="07689BCF" w14:textId="0A5E15F9" w:rsidR="00C445DB" w:rsidRPr="006461EA" w:rsidRDefault="00C445DB" w:rsidP="00C4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40,498</w:t>
            </w:r>
          </w:p>
        </w:tc>
      </w:tr>
      <w:tr w:rsidR="00C445DB" w:rsidRPr="006461EA" w14:paraId="63EA8769" w14:textId="77777777" w:rsidTr="00C445DB">
        <w:tc>
          <w:tcPr>
            <w:tcW w:w="5472" w:type="dxa"/>
          </w:tcPr>
          <w:p w14:paraId="298FD683" w14:textId="77777777" w:rsidR="00C445DB" w:rsidRPr="006461EA" w:rsidRDefault="00C445DB" w:rsidP="00C4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80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bidi="ar-SA"/>
              </w:rPr>
            </w:pPr>
            <w:r w:rsidRPr="006461EA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กำไร (</w:t>
            </w:r>
            <w:r w:rsidRPr="006461E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ขาดทุน</w:t>
            </w:r>
            <w:r w:rsidRPr="006461EA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 xml:space="preserve">) </w:t>
            </w:r>
            <w:r w:rsidRPr="006461E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เบ็ดเสร็จรวม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</w:tcPr>
          <w:p w14:paraId="0E251AA3" w14:textId="72AEC7E1" w:rsidR="00C445DB" w:rsidRPr="006461EA" w:rsidRDefault="00571493" w:rsidP="00C4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Pr="00571493">
              <w:rPr>
                <w:rFonts w:ascii="Browallia New" w:hAnsi="Browallia New" w:cs="Browallia New"/>
                <w:sz w:val="28"/>
                <w:szCs w:val="28"/>
                <w:lang w:val="en-GB"/>
              </w:rPr>
              <w:t>42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71493">
              <w:rPr>
                <w:rFonts w:ascii="Browallia New" w:hAnsi="Browallia New" w:cs="Browallia New"/>
                <w:sz w:val="28"/>
                <w:szCs w:val="28"/>
                <w:lang w:val="en-GB"/>
              </w:rPr>
              <w:t>049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70" w:type="dxa"/>
          </w:tcPr>
          <w:p w14:paraId="407B97C9" w14:textId="77777777" w:rsidR="00C445DB" w:rsidRPr="006461EA" w:rsidRDefault="00C445DB" w:rsidP="00C4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auto"/>
            </w:tcBorders>
          </w:tcPr>
          <w:p w14:paraId="607AD92D" w14:textId="567DB544" w:rsidR="00C445DB" w:rsidRPr="006461EA" w:rsidRDefault="00C445DB" w:rsidP="00C4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149,408</w:t>
            </w:r>
          </w:p>
        </w:tc>
      </w:tr>
      <w:tr w:rsidR="00C445DB" w:rsidRPr="006461EA" w14:paraId="6801C3B2" w14:textId="77777777" w:rsidTr="00C445DB">
        <w:tc>
          <w:tcPr>
            <w:tcW w:w="5472" w:type="dxa"/>
          </w:tcPr>
          <w:p w14:paraId="3759AED9" w14:textId="77777777" w:rsidR="00C445DB" w:rsidRPr="006461EA" w:rsidRDefault="00C445DB" w:rsidP="00C4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8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</w:tcPr>
          <w:p w14:paraId="06957D4C" w14:textId="77777777" w:rsidR="00C445DB" w:rsidRPr="006461EA" w:rsidRDefault="00C445DB" w:rsidP="00C4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2FF48482" w14:textId="77777777" w:rsidR="00C445DB" w:rsidRPr="006461EA" w:rsidRDefault="00C445DB" w:rsidP="00C4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</w:tcPr>
          <w:p w14:paraId="528C3608" w14:textId="77777777" w:rsidR="00C445DB" w:rsidRPr="006461EA" w:rsidRDefault="00C445DB" w:rsidP="00C4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C445DB" w:rsidRPr="006461EA" w14:paraId="1A2253AD" w14:textId="77777777" w:rsidTr="00C445DB">
        <w:tc>
          <w:tcPr>
            <w:tcW w:w="5472" w:type="dxa"/>
          </w:tcPr>
          <w:p w14:paraId="26BD67FF" w14:textId="77777777" w:rsidR="00C445DB" w:rsidRPr="006E0D5A" w:rsidRDefault="00C445DB" w:rsidP="00C4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80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E0D5A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422" w:type="dxa"/>
          </w:tcPr>
          <w:p w14:paraId="4B4B5D6E" w14:textId="3DCDC3DF" w:rsidR="00C445DB" w:rsidRPr="006461EA" w:rsidRDefault="006E0D5A" w:rsidP="00C4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(10,586)</w:t>
            </w:r>
          </w:p>
        </w:tc>
        <w:tc>
          <w:tcPr>
            <w:tcW w:w="270" w:type="dxa"/>
          </w:tcPr>
          <w:p w14:paraId="254C1CDB" w14:textId="77777777" w:rsidR="00C445DB" w:rsidRPr="006461EA" w:rsidRDefault="00C445DB" w:rsidP="00C4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36" w:type="dxa"/>
          </w:tcPr>
          <w:p w14:paraId="73FBB381" w14:textId="2F9FDA4E" w:rsidR="00C445DB" w:rsidRPr="006461EA" w:rsidRDefault="00C445DB" w:rsidP="00C4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(13,344)</w:t>
            </w:r>
          </w:p>
        </w:tc>
      </w:tr>
      <w:tr w:rsidR="00C445DB" w:rsidRPr="006461EA" w14:paraId="093C1E77" w14:textId="77777777" w:rsidTr="00C445DB">
        <w:tc>
          <w:tcPr>
            <w:tcW w:w="5472" w:type="dxa"/>
          </w:tcPr>
          <w:p w14:paraId="31F0D869" w14:textId="77777777" w:rsidR="00C445DB" w:rsidRPr="006E0D5A" w:rsidRDefault="00C445DB" w:rsidP="00C4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80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E0D5A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รายได้ดอกเบี้ย</w:t>
            </w:r>
          </w:p>
        </w:tc>
        <w:tc>
          <w:tcPr>
            <w:tcW w:w="1422" w:type="dxa"/>
          </w:tcPr>
          <w:p w14:paraId="7FAAEF56" w14:textId="633B6CF5" w:rsidR="00C445DB" w:rsidRPr="006461EA" w:rsidRDefault="006E0D5A" w:rsidP="00C4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18,423</w:t>
            </w:r>
          </w:p>
        </w:tc>
        <w:tc>
          <w:tcPr>
            <w:tcW w:w="270" w:type="dxa"/>
          </w:tcPr>
          <w:p w14:paraId="5BACA31D" w14:textId="77777777" w:rsidR="00C445DB" w:rsidRPr="006461EA" w:rsidRDefault="00C445DB" w:rsidP="00C4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36" w:type="dxa"/>
          </w:tcPr>
          <w:p w14:paraId="08FA6688" w14:textId="2286ABB1" w:rsidR="00C445DB" w:rsidRPr="006461EA" w:rsidRDefault="00C445DB" w:rsidP="00C4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9,341</w:t>
            </w:r>
          </w:p>
        </w:tc>
      </w:tr>
      <w:tr w:rsidR="00C445DB" w:rsidRPr="006461EA" w14:paraId="7BB0E3C0" w14:textId="77777777" w:rsidTr="00C445DB">
        <w:tc>
          <w:tcPr>
            <w:tcW w:w="5472" w:type="dxa"/>
          </w:tcPr>
          <w:p w14:paraId="62697167" w14:textId="77777777" w:rsidR="00C445DB" w:rsidRPr="006461EA" w:rsidRDefault="00C445DB" w:rsidP="00C4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80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ค่าใช้จ่ายดอกเบี้ย</w:t>
            </w:r>
          </w:p>
        </w:tc>
        <w:tc>
          <w:tcPr>
            <w:tcW w:w="1422" w:type="dxa"/>
          </w:tcPr>
          <w:p w14:paraId="023062C6" w14:textId="7BD7B94F" w:rsidR="00C445DB" w:rsidRPr="006461EA" w:rsidRDefault="008C35B9" w:rsidP="00C4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Pr="008C35B9">
              <w:rPr>
                <w:rFonts w:ascii="Browallia New" w:hAnsi="Browallia New" w:cs="Browallia New"/>
                <w:sz w:val="28"/>
                <w:szCs w:val="28"/>
                <w:lang w:val="en-GB"/>
              </w:rPr>
              <w:t>40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C35B9">
              <w:rPr>
                <w:rFonts w:ascii="Browallia New" w:hAnsi="Browallia New" w:cs="Browallia New"/>
                <w:sz w:val="28"/>
                <w:szCs w:val="28"/>
                <w:lang w:val="en-GB"/>
              </w:rPr>
              <w:t>612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70" w:type="dxa"/>
          </w:tcPr>
          <w:p w14:paraId="1549FE0E" w14:textId="77777777" w:rsidR="00C445DB" w:rsidRPr="006461EA" w:rsidRDefault="00C445DB" w:rsidP="00C4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36" w:type="dxa"/>
          </w:tcPr>
          <w:p w14:paraId="52A41470" w14:textId="23757879" w:rsidR="00C445DB" w:rsidRPr="006461EA" w:rsidRDefault="00C445DB" w:rsidP="00C4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047C8">
              <w:rPr>
                <w:rFonts w:ascii="Browallia New" w:hAnsi="Browallia New" w:cs="Browallia New"/>
                <w:sz w:val="28"/>
                <w:szCs w:val="28"/>
                <w:lang w:val="en-GB"/>
              </w:rPr>
              <w:t>(17,698)</w:t>
            </w:r>
          </w:p>
        </w:tc>
      </w:tr>
      <w:tr w:rsidR="00C445DB" w:rsidRPr="006461EA" w14:paraId="4CB328A6" w14:textId="77777777" w:rsidTr="00C445DB">
        <w:tc>
          <w:tcPr>
            <w:tcW w:w="5472" w:type="dxa"/>
          </w:tcPr>
          <w:p w14:paraId="4C1E3F80" w14:textId="3744BF6D" w:rsidR="00C445DB" w:rsidRPr="006461EA" w:rsidRDefault="00C445DB" w:rsidP="0009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ค่าใช้จ่าย</w:t>
            </w: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ทางภาษี</w:t>
            </w:r>
          </w:p>
        </w:tc>
        <w:tc>
          <w:tcPr>
            <w:tcW w:w="1422" w:type="dxa"/>
          </w:tcPr>
          <w:p w14:paraId="3F76E9FE" w14:textId="4C98691F" w:rsidR="00C445DB" w:rsidRPr="006461EA" w:rsidRDefault="008C35B9" w:rsidP="00C4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Pr="008C35B9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C35B9">
              <w:rPr>
                <w:rFonts w:ascii="Browallia New" w:hAnsi="Browallia New" w:cs="Browallia New"/>
                <w:sz w:val="28"/>
                <w:szCs w:val="28"/>
                <w:lang w:val="en-GB"/>
              </w:rPr>
              <w:t>130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70" w:type="dxa"/>
          </w:tcPr>
          <w:p w14:paraId="4FFB7C9B" w14:textId="77777777" w:rsidR="00C445DB" w:rsidRPr="006461EA" w:rsidRDefault="00C445DB" w:rsidP="00C4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36" w:type="dxa"/>
          </w:tcPr>
          <w:p w14:paraId="7DE81D26" w14:textId="6C9B8542" w:rsidR="00C445DB" w:rsidRPr="006461EA" w:rsidRDefault="00C445DB" w:rsidP="00C4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Pr="00A047C8">
              <w:rPr>
                <w:rFonts w:ascii="Browallia New" w:hAnsi="Browallia New" w:cs="Browallia New"/>
                <w:sz w:val="28"/>
                <w:szCs w:val="28"/>
                <w:lang w:val="en-GB"/>
              </w:rPr>
              <w:t>9,307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</w:tbl>
    <w:p w14:paraId="28A06FC6" w14:textId="5D2A1406" w:rsidR="00337858" w:rsidRPr="006461EA" w:rsidRDefault="00337858" w:rsidP="004443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firstLine="585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 w:hint="cs"/>
          <w:sz w:val="28"/>
          <w:szCs w:val="28"/>
          <w:cs/>
        </w:rPr>
        <w:lastRenderedPageBreak/>
        <w:t>กระทบยอดข้อมูลทางการเงินข้างต้นกับมูลค่าตามบัญชีของส่วนได้เสียของ</w:t>
      </w:r>
      <w:r w:rsidRPr="006461EA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6461EA">
        <w:rPr>
          <w:rFonts w:ascii="Browallia New" w:hAnsi="Browallia New" w:cs="Browallia New" w:hint="cs"/>
          <w:sz w:val="28"/>
          <w:szCs w:val="28"/>
          <w:cs/>
        </w:rPr>
        <w:t>ร่วมที่รับรู้ในงบการเงินรวม</w:t>
      </w:r>
    </w:p>
    <w:p w14:paraId="2DECCF2E" w14:textId="77777777" w:rsidR="00B576FB" w:rsidRPr="006461EA" w:rsidRDefault="00B576FB" w:rsidP="008800B7">
      <w:pPr>
        <w:spacing w:line="240" w:lineRule="auto"/>
        <w:ind w:left="450" w:right="-45"/>
        <w:jc w:val="thaiDistribute"/>
        <w:rPr>
          <w:rFonts w:ascii="Browallia New" w:hAnsi="Browallia New" w:cs="Browallia New"/>
          <w:sz w:val="2"/>
          <w:szCs w:val="2"/>
        </w:rPr>
      </w:pPr>
    </w:p>
    <w:p w14:paraId="70D4DFCA" w14:textId="77777777" w:rsidR="00337858" w:rsidRPr="006461EA" w:rsidRDefault="00337858" w:rsidP="003378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"/>
          <w:szCs w:val="2"/>
        </w:rPr>
      </w:pPr>
    </w:p>
    <w:p w14:paraId="319A3E8C" w14:textId="77777777" w:rsidR="00337858" w:rsidRPr="006461EA" w:rsidRDefault="00337858" w:rsidP="003378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"/>
          <w:szCs w:val="2"/>
        </w:rPr>
      </w:pPr>
    </w:p>
    <w:p w14:paraId="055E4593" w14:textId="77777777" w:rsidR="00337858" w:rsidRPr="006461EA" w:rsidRDefault="00337858" w:rsidP="003378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"/>
          <w:szCs w:val="2"/>
        </w:rPr>
      </w:pPr>
    </w:p>
    <w:p w14:paraId="0C9FBB2C" w14:textId="77777777" w:rsidR="00337858" w:rsidRPr="00112EBD" w:rsidRDefault="00337858" w:rsidP="003378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16"/>
          <w:szCs w:val="16"/>
        </w:rPr>
      </w:pPr>
    </w:p>
    <w:p w14:paraId="66DC453F" w14:textId="77777777" w:rsidR="00337858" w:rsidRPr="006461EA" w:rsidRDefault="00337858" w:rsidP="003378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"/>
          <w:szCs w:val="2"/>
        </w:rPr>
      </w:pPr>
    </w:p>
    <w:p w14:paraId="2B597FEB" w14:textId="77777777" w:rsidR="00337858" w:rsidRPr="006461EA" w:rsidRDefault="00337858" w:rsidP="003378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"/>
          <w:szCs w:val="2"/>
        </w:rPr>
      </w:pPr>
    </w:p>
    <w:tbl>
      <w:tblPr>
        <w:tblW w:w="4555" w:type="pct"/>
        <w:tblInd w:w="851" w:type="dxa"/>
        <w:tblLook w:val="01E0" w:firstRow="1" w:lastRow="1" w:firstColumn="1" w:lastColumn="1" w:noHBand="0" w:noVBand="0"/>
      </w:tblPr>
      <w:tblGrid>
        <w:gridCol w:w="5359"/>
        <w:gridCol w:w="1441"/>
        <w:gridCol w:w="270"/>
        <w:gridCol w:w="1434"/>
      </w:tblGrid>
      <w:tr w:rsidR="00337858" w:rsidRPr="006461EA" w14:paraId="09DEA82C" w14:textId="77777777" w:rsidTr="00D61AAD">
        <w:tc>
          <w:tcPr>
            <w:tcW w:w="3151" w:type="pct"/>
          </w:tcPr>
          <w:p w14:paraId="238D21C8" w14:textId="77777777" w:rsidR="00337858" w:rsidRPr="006461EA" w:rsidRDefault="00337858" w:rsidP="00AB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49" w:type="pct"/>
            <w:gridSpan w:val="3"/>
          </w:tcPr>
          <w:p w14:paraId="7855AD1A" w14:textId="77777777" w:rsidR="00337858" w:rsidRPr="006461EA" w:rsidRDefault="00337858" w:rsidP="00AB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337858" w:rsidRPr="006461EA" w14:paraId="7E32CC1E" w14:textId="77777777" w:rsidTr="00D61AAD">
        <w:tc>
          <w:tcPr>
            <w:tcW w:w="3151" w:type="pct"/>
          </w:tcPr>
          <w:p w14:paraId="3DE65EDA" w14:textId="77777777" w:rsidR="00337858" w:rsidRPr="006461EA" w:rsidRDefault="00337858" w:rsidP="00AB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847" w:type="pct"/>
            <w:tcBorders>
              <w:bottom w:val="single" w:sz="4" w:space="0" w:color="auto"/>
            </w:tcBorders>
          </w:tcPr>
          <w:p w14:paraId="49D193E2" w14:textId="11F5E4EE" w:rsidR="00337858" w:rsidRPr="006461EA" w:rsidRDefault="00337858" w:rsidP="00AB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7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EA565B"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159" w:type="pct"/>
          </w:tcPr>
          <w:p w14:paraId="082311E8" w14:textId="77777777" w:rsidR="00337858" w:rsidRPr="006461EA" w:rsidRDefault="00337858" w:rsidP="00AB675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43" w:type="pct"/>
            <w:tcBorders>
              <w:bottom w:val="single" w:sz="4" w:space="0" w:color="auto"/>
            </w:tcBorders>
          </w:tcPr>
          <w:p w14:paraId="4472ABBA" w14:textId="6AF15EF7" w:rsidR="00337858" w:rsidRPr="006461EA" w:rsidRDefault="00337858" w:rsidP="00AB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7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270D79" w:rsidRPr="006461EA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EA565B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</w:tr>
      <w:tr w:rsidR="00337858" w:rsidRPr="006461EA" w14:paraId="5D1597DA" w14:textId="77777777" w:rsidTr="00270D79">
        <w:trPr>
          <w:trHeight w:val="361"/>
        </w:trPr>
        <w:tc>
          <w:tcPr>
            <w:tcW w:w="3151" w:type="pct"/>
            <w:vAlign w:val="center"/>
          </w:tcPr>
          <w:p w14:paraId="7DCD9B06" w14:textId="77777777" w:rsidR="00337858" w:rsidRPr="006461EA" w:rsidRDefault="00337858" w:rsidP="00AB6753">
            <w:pPr>
              <w:jc w:val="both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47" w:type="pct"/>
            <w:tcBorders>
              <w:top w:val="single" w:sz="4" w:space="0" w:color="auto"/>
            </w:tcBorders>
          </w:tcPr>
          <w:p w14:paraId="53C12665" w14:textId="77777777" w:rsidR="00337858" w:rsidRPr="006461EA" w:rsidRDefault="00337858" w:rsidP="00AB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9" w:type="pct"/>
          </w:tcPr>
          <w:p w14:paraId="33EADC37" w14:textId="77777777" w:rsidR="00337858" w:rsidRPr="006461EA" w:rsidRDefault="00337858" w:rsidP="00AB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43" w:type="pct"/>
          </w:tcPr>
          <w:p w14:paraId="540EF68E" w14:textId="77777777" w:rsidR="00337858" w:rsidRPr="006461EA" w:rsidRDefault="00337858" w:rsidP="00AB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A56F4A" w:rsidRPr="006461EA" w14:paraId="4F2BEC28" w14:textId="77777777" w:rsidTr="007F7583">
        <w:tc>
          <w:tcPr>
            <w:tcW w:w="3151" w:type="pct"/>
            <w:vAlign w:val="center"/>
          </w:tcPr>
          <w:p w14:paraId="206F601D" w14:textId="77777777" w:rsidR="00A56F4A" w:rsidRPr="006461EA" w:rsidRDefault="00A56F4A" w:rsidP="00A56F4A">
            <w:pPr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>สินทรัพย์สุทธิของบริษัทร่วม</w:t>
            </w:r>
          </w:p>
        </w:tc>
        <w:tc>
          <w:tcPr>
            <w:tcW w:w="847" w:type="pct"/>
          </w:tcPr>
          <w:p w14:paraId="6BC6EACF" w14:textId="19E8BEFE" w:rsidR="00A56F4A" w:rsidRPr="006461EA" w:rsidRDefault="00F05D84" w:rsidP="00A56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269,250</w:t>
            </w:r>
          </w:p>
        </w:tc>
        <w:tc>
          <w:tcPr>
            <w:tcW w:w="159" w:type="pct"/>
          </w:tcPr>
          <w:p w14:paraId="492B02D5" w14:textId="77777777" w:rsidR="00A56F4A" w:rsidRPr="006461EA" w:rsidRDefault="00A56F4A" w:rsidP="00A56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43" w:type="pct"/>
          </w:tcPr>
          <w:p w14:paraId="12187422" w14:textId="14B3A82B" w:rsidR="00A56F4A" w:rsidRPr="006461EA" w:rsidRDefault="00A56F4A" w:rsidP="00A56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ab/>
              <w:t>311,300</w:t>
            </w:r>
          </w:p>
        </w:tc>
      </w:tr>
      <w:tr w:rsidR="007C28CF" w:rsidRPr="006461EA" w14:paraId="1CA6F82B" w14:textId="77777777" w:rsidTr="007F7583">
        <w:tc>
          <w:tcPr>
            <w:tcW w:w="3151" w:type="pct"/>
            <w:vAlign w:val="center"/>
          </w:tcPr>
          <w:p w14:paraId="6F9FF505" w14:textId="164EC743" w:rsidR="007C28CF" w:rsidRPr="006461EA" w:rsidRDefault="007C28CF" w:rsidP="00A56F4A">
            <w:pPr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C28CF">
              <w:rPr>
                <w:rFonts w:ascii="Browallia New" w:hAnsi="Browallia New" w:cs="Browallia New" w:hint="cs"/>
                <w:sz w:val="28"/>
                <w:szCs w:val="28"/>
                <w:cs/>
                <w:lang w:val="en-GB" w:eastAsia="en-GB"/>
              </w:rPr>
              <w:t>ส่ว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 w:eastAsia="en-GB"/>
              </w:rPr>
              <w:t>นได้เสียที่ไม่มีอำนาจควบคุม</w:t>
            </w:r>
          </w:p>
        </w:tc>
        <w:tc>
          <w:tcPr>
            <w:tcW w:w="847" w:type="pct"/>
            <w:tcBorders>
              <w:bottom w:val="single" w:sz="4" w:space="0" w:color="auto"/>
            </w:tcBorders>
          </w:tcPr>
          <w:p w14:paraId="6687A91D" w14:textId="453A05B8" w:rsidR="007C28CF" w:rsidRDefault="00AB3660" w:rsidP="00A56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58,202</w:t>
            </w:r>
          </w:p>
        </w:tc>
        <w:tc>
          <w:tcPr>
            <w:tcW w:w="159" w:type="pct"/>
          </w:tcPr>
          <w:p w14:paraId="7D6FB7BD" w14:textId="77777777" w:rsidR="007C28CF" w:rsidRPr="006461EA" w:rsidRDefault="007C28CF" w:rsidP="00A56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43" w:type="pct"/>
            <w:tcBorders>
              <w:bottom w:val="single" w:sz="4" w:space="0" w:color="auto"/>
            </w:tcBorders>
          </w:tcPr>
          <w:p w14:paraId="41E8D7AE" w14:textId="6F31D151" w:rsidR="007C28CF" w:rsidRPr="006461EA" w:rsidRDefault="002D3B99" w:rsidP="00A56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(13,78</w:t>
            </w:r>
            <w:r w:rsidR="00534B13">
              <w:rPr>
                <w:rFonts w:ascii="Browallia New" w:hAnsi="Browallia New" w:cs="Browallia New"/>
                <w:sz w:val="28"/>
                <w:szCs w:val="28"/>
              </w:rPr>
              <w:t>3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2D3B99" w:rsidRPr="006461EA" w14:paraId="45070F47" w14:textId="77777777" w:rsidTr="007F7583">
        <w:tc>
          <w:tcPr>
            <w:tcW w:w="3151" w:type="pct"/>
            <w:vAlign w:val="center"/>
          </w:tcPr>
          <w:p w14:paraId="27E7626E" w14:textId="5A5659AD" w:rsidR="002D3B99" w:rsidRPr="007C28CF" w:rsidRDefault="00A0277D" w:rsidP="00A56F4A">
            <w:pPr>
              <w:jc w:val="both"/>
              <w:rPr>
                <w:rFonts w:ascii="Browallia New" w:hAnsi="Browallia New" w:cs="Browallia New"/>
                <w:sz w:val="28"/>
                <w:szCs w:val="28"/>
                <w:cs/>
                <w:lang w:val="en-GB" w:eastAsia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 w:eastAsia="en-GB"/>
              </w:rPr>
              <w:t>สุทธิ</w:t>
            </w:r>
          </w:p>
        </w:tc>
        <w:tc>
          <w:tcPr>
            <w:tcW w:w="847" w:type="pct"/>
            <w:tcBorders>
              <w:top w:val="single" w:sz="4" w:space="0" w:color="auto"/>
            </w:tcBorders>
          </w:tcPr>
          <w:p w14:paraId="72B7E41C" w14:textId="7B55D8DB" w:rsidR="002D3B99" w:rsidRDefault="00A0277D" w:rsidP="00A56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</w:rPr>
              <w:fldChar w:fldCharType="begin"/>
            </w:r>
            <w:r>
              <w:rPr>
                <w:rFonts w:ascii="Browallia New" w:hAnsi="Browallia New" w:cs="Browallia New"/>
                <w:sz w:val="28"/>
                <w:szCs w:val="28"/>
                <w:cs/>
              </w:rPr>
              <w:instrText xml:space="preserve"> =</w:instrText>
            </w:r>
            <w:r>
              <w:rPr>
                <w:rFonts w:ascii="Browallia New" w:hAnsi="Browallia New" w:cs="Browallia New"/>
                <w:sz w:val="28"/>
                <w:szCs w:val="28"/>
              </w:rPr>
              <w:instrText>SUM(ABOVE)</w:instrText>
            </w:r>
            <w:r>
              <w:rPr>
                <w:rFonts w:ascii="Browallia New" w:hAnsi="Browallia New" w:cs="Browallia New"/>
                <w:sz w:val="28"/>
                <w:szCs w:val="28"/>
                <w:cs/>
              </w:rPr>
              <w:instrText xml:space="preserve"> </w:instrText>
            </w:r>
            <w:r>
              <w:rPr>
                <w:rFonts w:ascii="Browallia New" w:hAnsi="Browallia New" w:cs="Browallia New"/>
                <w:sz w:val="28"/>
                <w:szCs w:val="28"/>
                <w:cs/>
              </w:rPr>
              <w:fldChar w:fldCharType="separate"/>
            </w:r>
            <w:r>
              <w:rPr>
                <w:rFonts w:ascii="Browallia New" w:hAnsi="Browallia New" w:cs="Browallia New"/>
                <w:noProof/>
                <w:sz w:val="28"/>
                <w:szCs w:val="28"/>
                <w:cs/>
              </w:rPr>
              <w:t>327</w:t>
            </w:r>
            <w:r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>
              <w:rPr>
                <w:rFonts w:ascii="Browallia New" w:hAnsi="Browallia New" w:cs="Browallia New"/>
                <w:noProof/>
                <w:sz w:val="28"/>
                <w:szCs w:val="28"/>
                <w:cs/>
              </w:rPr>
              <w:t>452</w:t>
            </w:r>
            <w:r>
              <w:rPr>
                <w:rFonts w:ascii="Browallia New" w:hAnsi="Browallia New" w:cs="Browallia New"/>
                <w:sz w:val="28"/>
                <w:szCs w:val="28"/>
                <w:cs/>
              </w:rPr>
              <w:fldChar w:fldCharType="end"/>
            </w:r>
          </w:p>
        </w:tc>
        <w:tc>
          <w:tcPr>
            <w:tcW w:w="159" w:type="pct"/>
          </w:tcPr>
          <w:p w14:paraId="13B70853" w14:textId="77777777" w:rsidR="002D3B99" w:rsidRPr="006461EA" w:rsidRDefault="002D3B99" w:rsidP="00A56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43" w:type="pct"/>
            <w:tcBorders>
              <w:top w:val="single" w:sz="4" w:space="0" w:color="auto"/>
            </w:tcBorders>
          </w:tcPr>
          <w:p w14:paraId="6FC71F42" w14:textId="328106A2" w:rsidR="002D3B99" w:rsidRDefault="00A0277D" w:rsidP="00A56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</w:rPr>
              <w:fldChar w:fldCharType="begin"/>
            </w:r>
            <w:r>
              <w:rPr>
                <w:rFonts w:ascii="Browallia New" w:hAnsi="Browallia New" w:cs="Browallia New"/>
                <w:sz w:val="28"/>
                <w:szCs w:val="28"/>
                <w:cs/>
              </w:rPr>
              <w:instrText xml:space="preserve"> =</w:instrText>
            </w:r>
            <w:r>
              <w:rPr>
                <w:rFonts w:ascii="Browallia New" w:hAnsi="Browallia New" w:cs="Browallia New"/>
                <w:sz w:val="28"/>
                <w:szCs w:val="28"/>
              </w:rPr>
              <w:instrText>SUM(ABOVE)</w:instrText>
            </w:r>
            <w:r>
              <w:rPr>
                <w:rFonts w:ascii="Browallia New" w:hAnsi="Browallia New" w:cs="Browallia New"/>
                <w:sz w:val="28"/>
                <w:szCs w:val="28"/>
                <w:cs/>
              </w:rPr>
              <w:instrText xml:space="preserve"> </w:instrText>
            </w:r>
            <w:r>
              <w:rPr>
                <w:rFonts w:ascii="Browallia New" w:hAnsi="Browallia New" w:cs="Browallia New"/>
                <w:sz w:val="28"/>
                <w:szCs w:val="28"/>
                <w:cs/>
              </w:rPr>
              <w:fldChar w:fldCharType="separate"/>
            </w:r>
            <w:r w:rsidR="00534B13">
              <w:rPr>
                <w:rFonts w:ascii="Browallia New" w:hAnsi="Browallia New" w:cs="Browallia New"/>
                <w:noProof/>
                <w:sz w:val="28"/>
                <w:szCs w:val="28"/>
                <w:cs/>
              </w:rPr>
              <w:t>297</w:t>
            </w:r>
            <w:r w:rsidR="00534B13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534B13">
              <w:rPr>
                <w:rFonts w:ascii="Browallia New" w:hAnsi="Browallia New" w:cs="Browallia New"/>
                <w:noProof/>
                <w:sz w:val="28"/>
                <w:szCs w:val="28"/>
                <w:cs/>
              </w:rPr>
              <w:t>517</w:t>
            </w:r>
            <w:r>
              <w:rPr>
                <w:rFonts w:ascii="Browallia New" w:hAnsi="Browallia New" w:cs="Browallia New"/>
                <w:sz w:val="28"/>
                <w:szCs w:val="28"/>
                <w:cs/>
              </w:rPr>
              <w:fldChar w:fldCharType="end"/>
            </w:r>
          </w:p>
        </w:tc>
      </w:tr>
      <w:tr w:rsidR="00CA087D" w:rsidRPr="006461EA" w14:paraId="67900C6F" w14:textId="77777777" w:rsidTr="00D61AAD">
        <w:trPr>
          <w:trHeight w:val="362"/>
        </w:trPr>
        <w:tc>
          <w:tcPr>
            <w:tcW w:w="3151" w:type="pct"/>
            <w:shd w:val="clear" w:color="auto" w:fill="auto"/>
            <w:vAlign w:val="center"/>
          </w:tcPr>
          <w:p w14:paraId="630F9006" w14:textId="77777777" w:rsidR="00CA087D" w:rsidRPr="006461EA" w:rsidRDefault="00CA087D" w:rsidP="00CA087D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>สัดส่วนการถือหุ้นของบริษัทใน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บริษัท แมคทริค จำกัด 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             </w:t>
            </w:r>
          </w:p>
          <w:p w14:paraId="671519AF" w14:textId="77777777" w:rsidR="00CA087D" w:rsidRPr="006461EA" w:rsidRDefault="00CA087D" w:rsidP="00CA087D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    </w:t>
            </w: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>(มหาชน)</w:t>
            </w: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</w:t>
            </w: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ร้อยละ)</w:t>
            </w:r>
          </w:p>
        </w:tc>
        <w:tc>
          <w:tcPr>
            <w:tcW w:w="847" w:type="pct"/>
            <w:shd w:val="clear" w:color="auto" w:fill="auto"/>
          </w:tcPr>
          <w:p w14:paraId="109DB672" w14:textId="77777777" w:rsidR="00CA087D" w:rsidRPr="006461EA" w:rsidRDefault="00CA087D" w:rsidP="00CA0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2F8730CE" w14:textId="0D6CFB93" w:rsidR="00CA087D" w:rsidRPr="006461EA" w:rsidRDefault="00CA087D" w:rsidP="00CA0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32.65</w:t>
            </w:r>
          </w:p>
        </w:tc>
        <w:tc>
          <w:tcPr>
            <w:tcW w:w="159" w:type="pct"/>
            <w:shd w:val="clear" w:color="auto" w:fill="auto"/>
          </w:tcPr>
          <w:p w14:paraId="70682DB1" w14:textId="77777777" w:rsidR="00CA087D" w:rsidRPr="006461EA" w:rsidRDefault="00CA087D" w:rsidP="00CA0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43" w:type="pct"/>
            <w:shd w:val="clear" w:color="auto" w:fill="auto"/>
          </w:tcPr>
          <w:p w14:paraId="4B473916" w14:textId="77777777" w:rsidR="00CA087D" w:rsidRPr="006461EA" w:rsidRDefault="00CA087D" w:rsidP="00CA0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1424EC75" w14:textId="0665D511" w:rsidR="00CA087D" w:rsidRPr="006461EA" w:rsidRDefault="00CA087D" w:rsidP="00CA0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32.65</w:t>
            </w:r>
          </w:p>
        </w:tc>
      </w:tr>
      <w:tr w:rsidR="002B7396" w:rsidRPr="006461EA" w14:paraId="746B15B4" w14:textId="77777777" w:rsidTr="00D61AAD">
        <w:tc>
          <w:tcPr>
            <w:tcW w:w="3151" w:type="pct"/>
            <w:vAlign w:val="center"/>
          </w:tcPr>
          <w:p w14:paraId="1C39E68D" w14:textId="77777777" w:rsidR="002B7396" w:rsidRPr="006461EA" w:rsidRDefault="002B7396" w:rsidP="002B7396">
            <w:pPr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>ค่าความนิยม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847" w:type="pct"/>
          </w:tcPr>
          <w:p w14:paraId="744E7C19" w14:textId="1998D87C" w:rsidR="002B7396" w:rsidRPr="006461EA" w:rsidRDefault="002B7396" w:rsidP="002B7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83,322</w:t>
            </w:r>
          </w:p>
        </w:tc>
        <w:tc>
          <w:tcPr>
            <w:tcW w:w="159" w:type="pct"/>
          </w:tcPr>
          <w:p w14:paraId="01FBB2DD" w14:textId="77777777" w:rsidR="002B7396" w:rsidRPr="006461EA" w:rsidRDefault="002B7396" w:rsidP="002B7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43" w:type="pct"/>
          </w:tcPr>
          <w:p w14:paraId="30096B6E" w14:textId="0BAB9903" w:rsidR="002B7396" w:rsidRPr="006461EA" w:rsidRDefault="002B7396" w:rsidP="002B7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83,322</w:t>
            </w:r>
          </w:p>
        </w:tc>
      </w:tr>
      <w:tr w:rsidR="00F30802" w:rsidRPr="006461EA" w14:paraId="6B6CD34D" w14:textId="77777777" w:rsidTr="00D61AAD">
        <w:tc>
          <w:tcPr>
            <w:tcW w:w="3151" w:type="pct"/>
            <w:vAlign w:val="center"/>
          </w:tcPr>
          <w:p w14:paraId="4B2C9AD1" w14:textId="77777777" w:rsidR="00F30802" w:rsidRPr="0094278C" w:rsidRDefault="00F30802" w:rsidP="00F30802">
            <w:pPr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94278C">
              <w:rPr>
                <w:rFonts w:ascii="Browallia New" w:hAnsi="Browallia New" w:cs="Browallia New" w:hint="cs"/>
                <w:sz w:val="28"/>
                <w:szCs w:val="28"/>
                <w:cs/>
              </w:rPr>
              <w:t>รายการปรับปรุงอื่น</w:t>
            </w:r>
          </w:p>
        </w:tc>
        <w:tc>
          <w:tcPr>
            <w:tcW w:w="847" w:type="pct"/>
          </w:tcPr>
          <w:p w14:paraId="093C2AA8" w14:textId="719FF367" w:rsidR="00F30802" w:rsidRPr="006461EA" w:rsidRDefault="00F30802" w:rsidP="00F30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AB3E1D">
              <w:rPr>
                <w:rFonts w:ascii="Browallia New" w:hAnsi="Browallia New" w:cs="Browallia New"/>
                <w:sz w:val="28"/>
                <w:szCs w:val="28"/>
              </w:rPr>
              <w:t>24,551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9" w:type="pct"/>
          </w:tcPr>
          <w:p w14:paraId="643D23A1" w14:textId="77777777" w:rsidR="00F30802" w:rsidRPr="006461EA" w:rsidRDefault="00F30802" w:rsidP="00F30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43" w:type="pct"/>
          </w:tcPr>
          <w:p w14:paraId="188CC4F6" w14:textId="2BE8DDFD" w:rsidR="00F30802" w:rsidRPr="006461EA" w:rsidRDefault="00F30802" w:rsidP="00F30802">
            <w:pPr>
              <w:tabs>
                <w:tab w:val="decimal" w:pos="1302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(2</w:t>
            </w:r>
            <w:r w:rsidR="008E228C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E228C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>7)</w:t>
            </w:r>
          </w:p>
        </w:tc>
      </w:tr>
      <w:tr w:rsidR="00A56F4A" w:rsidRPr="006461EA" w14:paraId="6CD1921E" w14:textId="77777777" w:rsidTr="00D61AAD">
        <w:tc>
          <w:tcPr>
            <w:tcW w:w="3151" w:type="pct"/>
            <w:shd w:val="clear" w:color="auto" w:fill="auto"/>
            <w:vAlign w:val="center"/>
          </w:tcPr>
          <w:p w14:paraId="48F32B2E" w14:textId="77777777" w:rsidR="00A56F4A" w:rsidRPr="006461EA" w:rsidRDefault="00A56F4A" w:rsidP="00A56F4A">
            <w:pPr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>มูลค่าตามบัญชีของเงินลงทุนใน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บริษัท แมคทริค จำกัด</w:t>
            </w: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(มหาชน)</w:t>
            </w:r>
          </w:p>
        </w:tc>
        <w:tc>
          <w:tcPr>
            <w:tcW w:w="847" w:type="pct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33CC6771" w14:textId="487C69EB" w:rsidR="00A56F4A" w:rsidRPr="006461EA" w:rsidRDefault="002B7396" w:rsidP="00A56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7D4FF6">
              <w:rPr>
                <w:rFonts w:ascii="Browallia New" w:hAnsi="Browallia New" w:cs="Browallia New"/>
                <w:sz w:val="28"/>
                <w:szCs w:val="28"/>
              </w:rPr>
              <w:t>65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4FF6">
              <w:rPr>
                <w:rFonts w:ascii="Browallia New" w:hAnsi="Browallia New" w:cs="Browallia New"/>
                <w:sz w:val="28"/>
                <w:szCs w:val="28"/>
              </w:rPr>
              <w:t>684</w:t>
            </w:r>
          </w:p>
        </w:tc>
        <w:tc>
          <w:tcPr>
            <w:tcW w:w="159" w:type="pct"/>
            <w:shd w:val="clear" w:color="auto" w:fill="auto"/>
          </w:tcPr>
          <w:p w14:paraId="43A92AD3" w14:textId="77777777" w:rsidR="00A56F4A" w:rsidRPr="006461EA" w:rsidRDefault="00A56F4A" w:rsidP="00A56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43" w:type="pct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BDCB326" w14:textId="64BBCA25" w:rsidR="00A56F4A" w:rsidRPr="006461EA" w:rsidRDefault="00A56F4A" w:rsidP="00A56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158,344</w:t>
            </w:r>
          </w:p>
        </w:tc>
      </w:tr>
    </w:tbl>
    <w:p w14:paraId="30F44712" w14:textId="77777777" w:rsidR="009B6167" w:rsidRDefault="009B6167" w:rsidP="009B61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3FCE7DCC" w14:textId="75AEC025" w:rsidR="009B6167" w:rsidRPr="009B6167" w:rsidRDefault="009B6167" w:rsidP="00A56F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9"/>
        <w:rPr>
          <w:rFonts w:ascii="Browallia New" w:hAnsi="Browallia New" w:cs="Browallia New"/>
          <w:sz w:val="28"/>
          <w:szCs w:val="28"/>
          <w:cs/>
          <w:lang w:val="en-GB"/>
        </w:rPr>
      </w:pPr>
      <w:r>
        <w:rPr>
          <w:rFonts w:ascii="Browallia New" w:hAnsi="Browallia New" w:cs="Browallia New" w:hint="cs"/>
          <w:sz w:val="28"/>
          <w:szCs w:val="28"/>
          <w:cs/>
        </w:rPr>
        <w:t xml:space="preserve">ในระหว่างปีสิ้นสุดวันที่ </w:t>
      </w:r>
      <w:r>
        <w:rPr>
          <w:rFonts w:ascii="Browallia New" w:hAnsi="Browallia New" w:cs="Browallia New"/>
          <w:sz w:val="28"/>
          <w:szCs w:val="28"/>
        </w:rPr>
        <w:t xml:space="preserve">31 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ธันวาคม </w:t>
      </w:r>
      <w:r>
        <w:rPr>
          <w:rFonts w:ascii="Browallia New" w:hAnsi="Browallia New" w:cs="Browallia New"/>
          <w:sz w:val="28"/>
          <w:szCs w:val="28"/>
        </w:rPr>
        <w:t>256</w:t>
      </w:r>
      <w:r w:rsidR="003F2013">
        <w:rPr>
          <w:rFonts w:ascii="Browallia New" w:hAnsi="Browallia New" w:cs="Browallia New"/>
          <w:sz w:val="28"/>
          <w:szCs w:val="28"/>
        </w:rPr>
        <w:t>2</w:t>
      </w:r>
      <w:r>
        <w:rPr>
          <w:rFonts w:ascii="Browallia New" w:hAnsi="Browallia New" w:cs="Browallia New"/>
          <w:sz w:val="28"/>
          <w:szCs w:val="28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และ </w:t>
      </w:r>
      <w:r>
        <w:rPr>
          <w:rFonts w:ascii="Browallia New" w:hAnsi="Browallia New" w:cs="Browallia New"/>
          <w:sz w:val="28"/>
          <w:szCs w:val="28"/>
        </w:rPr>
        <w:t>256</w:t>
      </w:r>
      <w:r w:rsidR="003F2013">
        <w:rPr>
          <w:rFonts w:ascii="Browallia New" w:hAnsi="Browallia New" w:cs="Browallia New"/>
          <w:sz w:val="28"/>
          <w:szCs w:val="28"/>
        </w:rPr>
        <w:t>1</w:t>
      </w:r>
      <w:r>
        <w:rPr>
          <w:rFonts w:ascii="Browallia New" w:hAnsi="Browallia New" w:cs="Browallia New"/>
          <w:sz w:val="28"/>
          <w:szCs w:val="28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</w:rPr>
        <w:t>บริษัทไม่ได้รับเงินปันผลจากบริษัทร่วม</w:t>
      </w:r>
    </w:p>
    <w:p w14:paraId="5A8166CB" w14:textId="2C99D281" w:rsidR="009435D8" w:rsidRDefault="009435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u w:val="single"/>
          <w:cs/>
        </w:rPr>
      </w:pPr>
    </w:p>
    <w:p w14:paraId="286DF0B7" w14:textId="231FBAFD" w:rsidR="00BD1505" w:rsidRPr="006461EA" w:rsidRDefault="00BD1505" w:rsidP="00BD1505">
      <w:pPr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450"/>
        </w:tabs>
        <w:spacing w:line="240" w:lineRule="auto"/>
        <w:ind w:left="426" w:right="1800" w:hanging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6461EA">
        <w:rPr>
          <w:rFonts w:ascii="Browallia New" w:hAnsi="Browallia New" w:cs="Browallia New"/>
          <w:sz w:val="28"/>
          <w:szCs w:val="28"/>
          <w:u w:val="single"/>
          <w:cs/>
        </w:rPr>
        <w:t>รายการบัญชีกับบุคคลและบริษัทที่เกี่ยวข้องกัน</w:t>
      </w:r>
    </w:p>
    <w:p w14:paraId="1CB85F9E" w14:textId="77777777" w:rsidR="00BD1505" w:rsidRPr="006461EA" w:rsidRDefault="00BD1505" w:rsidP="00BD150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683900A5" w14:textId="77777777" w:rsidR="00BD1505" w:rsidRPr="006461EA" w:rsidRDefault="00BD1505" w:rsidP="00112EBD">
      <w:pPr>
        <w:tabs>
          <w:tab w:val="clear" w:pos="454"/>
          <w:tab w:val="left" w:pos="810"/>
        </w:tabs>
        <w:spacing w:line="240" w:lineRule="auto"/>
        <w:ind w:left="432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461EA">
        <w:rPr>
          <w:rFonts w:ascii="Browallia New" w:hAnsi="Browallia New" w:cs="Browallia New"/>
          <w:sz w:val="28"/>
          <w:szCs w:val="28"/>
          <w:cs/>
        </w:rPr>
        <w:t>บริษัทมีรายการบัญชีที่สำคัญซึ่งเกิดขึ้นกับบุคคลและบริษัทที่เกี่ยวข้องกัน บริษัทเหล่านี้เกี่ยวข้องกันโดยการมี</w:t>
      </w:r>
      <w:r w:rsidR="00270D79" w:rsidRPr="006461EA">
        <w:rPr>
          <w:rFonts w:ascii="Browallia New" w:hAnsi="Browallia New" w:cs="Browallia New"/>
          <w:sz w:val="28"/>
          <w:szCs w:val="28"/>
        </w:rPr>
        <w:t xml:space="preserve">           </w:t>
      </w:r>
      <w:r w:rsidRPr="006461EA">
        <w:rPr>
          <w:rFonts w:ascii="Browallia New" w:hAnsi="Browallia New" w:cs="Browallia New"/>
          <w:sz w:val="28"/>
          <w:szCs w:val="28"/>
          <w:cs/>
        </w:rPr>
        <w:t>ผู้ถือหุ้นและหรือกรรมการร่วมกัน ดังนั้นงบการเงินนี้จึงแสดงรวมถึงผลของรายการเหล่านี้ตามมูลฐานที่พิจารณาร่วมกันระหว่างบริษัทกับบุคคลและบริษัทที่เกี่ยวข้องกัน ซึ่งมูลฐานที่ใช้บางกรณีอาจแตกต่างจากมูลฐานที่ใช้สำหรับรายการที่เกิดขึ้นกับบุคคลหรือบริษัทที่ไม่เกี่ยวข้องกัน</w:t>
      </w:r>
    </w:p>
    <w:p w14:paraId="6DDAA862" w14:textId="77777777" w:rsidR="00D33E99" w:rsidRPr="006461EA" w:rsidRDefault="00D33E99" w:rsidP="00112EBD">
      <w:pPr>
        <w:tabs>
          <w:tab w:val="clear" w:pos="454"/>
          <w:tab w:val="left" w:pos="810"/>
        </w:tabs>
        <w:spacing w:line="240" w:lineRule="auto"/>
        <w:ind w:left="432"/>
        <w:jc w:val="thaiDistribute"/>
        <w:rPr>
          <w:rFonts w:ascii="Browallia New" w:hAnsi="Browallia New" w:cs="Browallia New"/>
          <w:sz w:val="28"/>
          <w:szCs w:val="28"/>
        </w:rPr>
      </w:pPr>
    </w:p>
    <w:p w14:paraId="787AADC3" w14:textId="77777777" w:rsidR="00BD1505" w:rsidRPr="006461EA" w:rsidRDefault="007B3285" w:rsidP="00112EBD">
      <w:pPr>
        <w:tabs>
          <w:tab w:val="clear" w:pos="454"/>
          <w:tab w:val="left" w:pos="810"/>
        </w:tabs>
        <w:spacing w:line="240" w:lineRule="auto"/>
        <w:ind w:left="432"/>
        <w:jc w:val="thaiDistribute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 w:hint="cs"/>
          <w:sz w:val="28"/>
          <w:szCs w:val="28"/>
          <w:cs/>
        </w:rPr>
        <w:t>บุคคลและ</w:t>
      </w:r>
      <w:r w:rsidR="00BD1505" w:rsidRPr="006461EA">
        <w:rPr>
          <w:rFonts w:ascii="Browallia New" w:hAnsi="Browallia New" w:cs="Browallia New"/>
          <w:sz w:val="28"/>
          <w:szCs w:val="28"/>
          <w:cs/>
        </w:rPr>
        <w:t>กิจการที่เกี่ยวข้องกันโดยสรุปมีดังนี้</w:t>
      </w:r>
    </w:p>
    <w:p w14:paraId="1568FCEA" w14:textId="77777777" w:rsidR="00BD1505" w:rsidRPr="00462F41" w:rsidRDefault="00BD1505" w:rsidP="00BD1505">
      <w:pPr>
        <w:spacing w:line="240" w:lineRule="auto"/>
        <w:ind w:left="448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8934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3627"/>
        <w:gridCol w:w="1980"/>
        <w:gridCol w:w="3327"/>
      </w:tblGrid>
      <w:tr w:rsidR="00215DBC" w:rsidRPr="006461EA" w14:paraId="6746BC8F" w14:textId="77777777" w:rsidTr="00215DBC">
        <w:trPr>
          <w:tblHeader/>
        </w:trPr>
        <w:tc>
          <w:tcPr>
            <w:tcW w:w="3627" w:type="dxa"/>
            <w:vAlign w:val="bottom"/>
          </w:tcPr>
          <w:p w14:paraId="77BB6636" w14:textId="77777777" w:rsidR="00215DBC" w:rsidRPr="006461EA" w:rsidRDefault="00215DBC" w:rsidP="00E339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461EA">
              <w:rPr>
                <w:rFonts w:ascii="Browallia New" w:hAnsi="Browallia New" w:cs="Browallia New"/>
                <w:sz w:val="22"/>
                <w:szCs w:val="22"/>
                <w:cs/>
              </w:rPr>
              <w:t>ชื่อ</w:t>
            </w:r>
            <w:r w:rsidRPr="006461EA">
              <w:rPr>
                <w:rFonts w:ascii="Browallia New" w:hAnsi="Browallia New" w:cs="Browallia New" w:hint="cs"/>
                <w:sz w:val="22"/>
                <w:szCs w:val="22"/>
                <w:cs/>
              </w:rPr>
              <w:t>กิจการ</w:t>
            </w:r>
          </w:p>
        </w:tc>
        <w:tc>
          <w:tcPr>
            <w:tcW w:w="1980" w:type="dxa"/>
          </w:tcPr>
          <w:p w14:paraId="6B4D1136" w14:textId="77777777" w:rsidR="00215DBC" w:rsidRPr="006461EA" w:rsidRDefault="00215DBC" w:rsidP="00E339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069A3E88" w14:textId="77777777" w:rsidR="00215DBC" w:rsidRPr="006461EA" w:rsidRDefault="00215DBC" w:rsidP="00E339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461EA">
              <w:rPr>
                <w:rFonts w:ascii="Browallia New" w:hAnsi="Browallia New" w:cs="Browallia New" w:hint="cs"/>
                <w:sz w:val="22"/>
                <w:szCs w:val="22"/>
                <w:cs/>
              </w:rPr>
              <w:t>จัดตั้งในประเทศ/สัญชาติ</w:t>
            </w:r>
          </w:p>
        </w:tc>
        <w:tc>
          <w:tcPr>
            <w:tcW w:w="3327" w:type="dxa"/>
          </w:tcPr>
          <w:p w14:paraId="665D88E6" w14:textId="77777777" w:rsidR="00215DBC" w:rsidRPr="006461EA" w:rsidRDefault="00215DBC" w:rsidP="00E339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2D59C0D0" w14:textId="77777777" w:rsidR="00215DBC" w:rsidRPr="006461EA" w:rsidRDefault="00215DBC" w:rsidP="00E339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461EA">
              <w:rPr>
                <w:rFonts w:ascii="Browallia New" w:hAnsi="Browallia New" w:cs="Browallia New"/>
                <w:sz w:val="22"/>
                <w:szCs w:val="22"/>
                <w:cs/>
              </w:rPr>
              <w:t>ลักษณะความสัมพันธ์</w:t>
            </w:r>
          </w:p>
        </w:tc>
      </w:tr>
      <w:tr w:rsidR="00215DBC" w:rsidRPr="006461EA" w14:paraId="64C4A33F" w14:textId="77777777" w:rsidTr="00215DBC">
        <w:tc>
          <w:tcPr>
            <w:tcW w:w="3627" w:type="dxa"/>
          </w:tcPr>
          <w:p w14:paraId="1FBCA15A" w14:textId="77777777" w:rsidR="00215DBC" w:rsidRPr="006461EA" w:rsidRDefault="00215DBC" w:rsidP="00E3399E">
            <w:pPr>
              <w:spacing w:line="240" w:lineRule="auto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980" w:type="dxa"/>
          </w:tcPr>
          <w:p w14:paraId="2286C6A6" w14:textId="77777777" w:rsidR="00215DBC" w:rsidRPr="006461EA" w:rsidRDefault="00215DBC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327" w:type="dxa"/>
          </w:tcPr>
          <w:p w14:paraId="277F96B0" w14:textId="77777777" w:rsidR="00215DBC" w:rsidRPr="006461EA" w:rsidRDefault="00215DBC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215DBC" w:rsidRPr="006461EA" w14:paraId="7718E60E" w14:textId="77777777" w:rsidTr="00215DBC">
        <w:tc>
          <w:tcPr>
            <w:tcW w:w="3627" w:type="dxa"/>
          </w:tcPr>
          <w:p w14:paraId="66B78266" w14:textId="77777777" w:rsidR="00215DBC" w:rsidRPr="006461EA" w:rsidRDefault="00215DBC" w:rsidP="00E3399E">
            <w:pPr>
              <w:spacing w:line="240" w:lineRule="auto"/>
              <w:rPr>
                <w:rFonts w:ascii="Browallia New" w:hAnsi="Browallia New" w:cs="Browallia New"/>
                <w:i/>
                <w:iCs/>
                <w:sz w:val="22"/>
                <w:szCs w:val="22"/>
                <w:cs/>
                <w:lang w:val="en-GB" w:eastAsia="en-GB"/>
              </w:rPr>
            </w:pPr>
            <w:r w:rsidRPr="006461EA">
              <w:rPr>
                <w:rFonts w:ascii="Browallia New" w:hAnsi="Browallia New" w:cs="Browallia New" w:hint="cs"/>
                <w:i/>
                <w:iCs/>
                <w:sz w:val="22"/>
                <w:szCs w:val="22"/>
                <w:cs/>
                <w:lang w:val="en-GB" w:eastAsia="en-GB"/>
              </w:rPr>
              <w:t>บริษัทย่อย</w:t>
            </w:r>
          </w:p>
        </w:tc>
        <w:tc>
          <w:tcPr>
            <w:tcW w:w="1980" w:type="dxa"/>
          </w:tcPr>
          <w:p w14:paraId="29126D14" w14:textId="77777777" w:rsidR="00215DBC" w:rsidRPr="006461EA" w:rsidRDefault="00215DBC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327" w:type="dxa"/>
          </w:tcPr>
          <w:p w14:paraId="42EF72EE" w14:textId="77777777" w:rsidR="00215DBC" w:rsidRPr="006461EA" w:rsidRDefault="00215DBC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215DBC" w:rsidRPr="006461EA" w14:paraId="32934BF9" w14:textId="77777777" w:rsidTr="00215DBC">
        <w:tc>
          <w:tcPr>
            <w:tcW w:w="3627" w:type="dxa"/>
          </w:tcPr>
          <w:p w14:paraId="113E9FE0" w14:textId="77777777" w:rsidR="00215DBC" w:rsidRPr="006461EA" w:rsidRDefault="00215DBC" w:rsidP="00E3399E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  <w:r w:rsidRPr="006461EA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บริษัท เซเว่น ไว</w:t>
            </w:r>
            <w:proofErr w:type="spellStart"/>
            <w:r w:rsidRPr="006461EA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ร์</w:t>
            </w:r>
            <w:proofErr w:type="spellEnd"/>
            <w:r w:rsidRPr="006461EA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 จำกัด</w:t>
            </w:r>
          </w:p>
        </w:tc>
        <w:tc>
          <w:tcPr>
            <w:tcW w:w="1980" w:type="dxa"/>
          </w:tcPr>
          <w:p w14:paraId="2A88005C" w14:textId="77777777" w:rsidR="00215DBC" w:rsidRPr="006461EA" w:rsidRDefault="00215DBC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461EA">
              <w:rPr>
                <w:rFonts w:ascii="Browallia New" w:hAnsi="Browallia New" w:cs="Browalli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3327" w:type="dxa"/>
          </w:tcPr>
          <w:p w14:paraId="3E8294CD" w14:textId="77777777" w:rsidR="00215DBC" w:rsidRPr="006461EA" w:rsidRDefault="00B70C49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461EA">
              <w:rPr>
                <w:rFonts w:ascii="Browallia New" w:hAnsi="Browallia New" w:cs="Browallia New" w:hint="cs"/>
                <w:sz w:val="22"/>
                <w:szCs w:val="22"/>
                <w:cs/>
              </w:rPr>
              <w:t>เป็นผู้ถือหุ้นใหญ่โดยตรง</w:t>
            </w:r>
          </w:p>
        </w:tc>
      </w:tr>
      <w:tr w:rsidR="00B70C49" w:rsidRPr="006461EA" w14:paraId="11A3DD18" w14:textId="77777777" w:rsidTr="00215DBC">
        <w:tc>
          <w:tcPr>
            <w:tcW w:w="3627" w:type="dxa"/>
          </w:tcPr>
          <w:p w14:paraId="57D65E95" w14:textId="77777777" w:rsidR="00B70C49" w:rsidRPr="006461EA" w:rsidRDefault="00B70C49" w:rsidP="00B70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2"/>
                <w:szCs w:val="22"/>
                <w:lang w:val="en-GB"/>
              </w:rPr>
              <w:t>General Engineering Mauritius Limited</w:t>
            </w:r>
          </w:p>
        </w:tc>
        <w:tc>
          <w:tcPr>
            <w:tcW w:w="1980" w:type="dxa"/>
          </w:tcPr>
          <w:p w14:paraId="55F74CC6" w14:textId="77777777" w:rsidR="00B70C49" w:rsidRPr="006461EA" w:rsidRDefault="00B70C49" w:rsidP="00B70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2"/>
                <w:szCs w:val="22"/>
                <w:lang w:val="en-GB"/>
              </w:rPr>
              <w:t>Mauritius</w:t>
            </w:r>
          </w:p>
        </w:tc>
        <w:tc>
          <w:tcPr>
            <w:tcW w:w="3327" w:type="dxa"/>
          </w:tcPr>
          <w:p w14:paraId="0B492F2F" w14:textId="77777777" w:rsidR="00B70C49" w:rsidRPr="006461EA" w:rsidRDefault="00B70C49" w:rsidP="00B70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461EA">
              <w:rPr>
                <w:rFonts w:ascii="Browallia New" w:hAnsi="Browallia New" w:cs="Browallia New" w:hint="cs"/>
                <w:sz w:val="22"/>
                <w:szCs w:val="22"/>
                <w:cs/>
              </w:rPr>
              <w:t>เป็นผู้ถือหุ้นใหญ่โดยตรง</w:t>
            </w:r>
          </w:p>
        </w:tc>
      </w:tr>
      <w:tr w:rsidR="00B70C49" w:rsidRPr="006461EA" w14:paraId="1D43ACA4" w14:textId="77777777" w:rsidTr="00215DBC">
        <w:tc>
          <w:tcPr>
            <w:tcW w:w="3627" w:type="dxa"/>
          </w:tcPr>
          <w:p w14:paraId="56658BFA" w14:textId="77777777" w:rsidR="00B70C49" w:rsidRPr="006461EA" w:rsidRDefault="00B70C49" w:rsidP="00B70C49">
            <w:pPr>
              <w:tabs>
                <w:tab w:val="clear" w:pos="258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</w:pPr>
            <w:r w:rsidRPr="006461EA">
              <w:rPr>
                <w:rFonts w:ascii="Browallia New" w:hAnsi="Browallia New" w:cs="Browallia New" w:hint="cs"/>
                <w:sz w:val="22"/>
                <w:szCs w:val="22"/>
                <w:cs/>
                <w:lang w:eastAsia="en-GB"/>
              </w:rPr>
              <w:t>บริษัท เจนเนอร</w:t>
            </w:r>
            <w:proofErr w:type="spellStart"/>
            <w:r w:rsidRPr="006461EA">
              <w:rPr>
                <w:rFonts w:ascii="Browallia New" w:hAnsi="Browallia New" w:cs="Browallia New" w:hint="cs"/>
                <w:sz w:val="22"/>
                <w:szCs w:val="22"/>
                <w:cs/>
                <w:lang w:eastAsia="en-GB"/>
              </w:rPr>
              <w:t>ัล</w:t>
            </w:r>
            <w:proofErr w:type="spellEnd"/>
            <w:r w:rsidRPr="006461EA">
              <w:rPr>
                <w:rFonts w:ascii="Browallia New" w:hAnsi="Browallia New" w:cs="Browallia New" w:hint="cs"/>
                <w:sz w:val="22"/>
                <w:szCs w:val="22"/>
                <w:cs/>
                <w:lang w:eastAsia="en-GB"/>
              </w:rPr>
              <w:t xml:space="preserve"> </w:t>
            </w:r>
            <w:proofErr w:type="spellStart"/>
            <w:r w:rsidRPr="006461EA">
              <w:rPr>
                <w:rFonts w:ascii="Browallia New" w:hAnsi="Browallia New" w:cs="Browallia New" w:hint="cs"/>
                <w:sz w:val="22"/>
                <w:szCs w:val="22"/>
                <w:cs/>
                <w:lang w:eastAsia="en-GB"/>
              </w:rPr>
              <w:t>นิป</w:t>
            </w:r>
            <w:proofErr w:type="spellEnd"/>
            <w:r w:rsidRPr="006461EA">
              <w:rPr>
                <w:rFonts w:ascii="Browallia New" w:hAnsi="Browallia New" w:cs="Browallia New" w:hint="cs"/>
                <w:sz w:val="22"/>
                <w:szCs w:val="22"/>
                <w:cs/>
                <w:lang w:eastAsia="en-GB"/>
              </w:rPr>
              <w:t>ปอน คอนกรีต อิน</w:t>
            </w:r>
            <w:proofErr w:type="spellStart"/>
            <w:r w:rsidRPr="006461EA">
              <w:rPr>
                <w:rFonts w:ascii="Browallia New" w:hAnsi="Browallia New" w:cs="Browallia New" w:hint="cs"/>
                <w:sz w:val="22"/>
                <w:szCs w:val="22"/>
                <w:cs/>
                <w:lang w:eastAsia="en-GB"/>
              </w:rPr>
              <w:t>ดัสท</w:t>
            </w:r>
            <w:proofErr w:type="spellEnd"/>
            <w:r w:rsidRPr="006461EA">
              <w:rPr>
                <w:rFonts w:ascii="Browallia New" w:hAnsi="Browallia New" w:cs="Browallia New" w:hint="cs"/>
                <w:sz w:val="22"/>
                <w:szCs w:val="22"/>
                <w:cs/>
                <w:lang w:eastAsia="en-GB"/>
              </w:rPr>
              <w:t>รี</w:t>
            </w:r>
            <w:proofErr w:type="spellStart"/>
            <w:r w:rsidRPr="006461EA">
              <w:rPr>
                <w:rFonts w:ascii="Browallia New" w:hAnsi="Browallia New" w:cs="Browallia New" w:hint="cs"/>
                <w:sz w:val="22"/>
                <w:szCs w:val="22"/>
                <w:cs/>
                <w:lang w:eastAsia="en-GB"/>
              </w:rPr>
              <w:t>ส์</w:t>
            </w:r>
            <w:proofErr w:type="spellEnd"/>
            <w:r w:rsidRPr="006461EA">
              <w:rPr>
                <w:rFonts w:ascii="Browallia New" w:hAnsi="Browallia New" w:cs="Browallia New" w:hint="cs"/>
                <w:sz w:val="22"/>
                <w:szCs w:val="22"/>
                <w:cs/>
                <w:lang w:eastAsia="en-GB"/>
              </w:rPr>
              <w:t xml:space="preserve"> จำกัด</w:t>
            </w:r>
          </w:p>
        </w:tc>
        <w:tc>
          <w:tcPr>
            <w:tcW w:w="1980" w:type="dxa"/>
          </w:tcPr>
          <w:p w14:paraId="10B7E0BF" w14:textId="77777777" w:rsidR="00B70C49" w:rsidRPr="006461EA" w:rsidRDefault="00B70C49" w:rsidP="00B70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461EA">
              <w:rPr>
                <w:rFonts w:ascii="Browallia New" w:hAnsi="Browallia New" w:cs="Browalli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3327" w:type="dxa"/>
          </w:tcPr>
          <w:p w14:paraId="7935BA94" w14:textId="77777777" w:rsidR="00B70C49" w:rsidRPr="006461EA" w:rsidRDefault="00B70C49" w:rsidP="00B70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461EA">
              <w:rPr>
                <w:rFonts w:ascii="Browallia New" w:hAnsi="Browallia New" w:cs="Browallia New" w:hint="cs"/>
                <w:sz w:val="22"/>
                <w:szCs w:val="22"/>
                <w:cs/>
              </w:rPr>
              <w:t>เป็นผู้ถือหุ้นใหญ่โดยตรง</w:t>
            </w:r>
          </w:p>
        </w:tc>
      </w:tr>
      <w:tr w:rsidR="00B70C49" w:rsidRPr="006461EA" w14:paraId="5714132B" w14:textId="77777777" w:rsidTr="00215DBC">
        <w:tc>
          <w:tcPr>
            <w:tcW w:w="3627" w:type="dxa"/>
          </w:tcPr>
          <w:p w14:paraId="4842C035" w14:textId="77777777" w:rsidR="00B70C49" w:rsidRPr="006461EA" w:rsidRDefault="00B70C49" w:rsidP="00B70C49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980" w:type="dxa"/>
          </w:tcPr>
          <w:p w14:paraId="43D486AC" w14:textId="77777777" w:rsidR="00B70C49" w:rsidRPr="006461EA" w:rsidRDefault="00B70C49" w:rsidP="00B70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327" w:type="dxa"/>
          </w:tcPr>
          <w:p w14:paraId="4B3F5105" w14:textId="77777777" w:rsidR="00B70C49" w:rsidRPr="006461EA" w:rsidRDefault="00B70C49" w:rsidP="00B70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B70C49" w:rsidRPr="006461EA" w14:paraId="0247D47B" w14:textId="77777777" w:rsidTr="00215DBC">
        <w:tc>
          <w:tcPr>
            <w:tcW w:w="3627" w:type="dxa"/>
          </w:tcPr>
          <w:p w14:paraId="3830371B" w14:textId="77777777" w:rsidR="00B70C49" w:rsidRPr="006461EA" w:rsidRDefault="00B70C49" w:rsidP="00B70C49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162" w:hanging="162"/>
              <w:rPr>
                <w:rFonts w:ascii="Browallia New" w:hAnsi="Browallia New" w:cs="Browallia New"/>
                <w:i/>
                <w:iCs/>
                <w:sz w:val="22"/>
                <w:szCs w:val="22"/>
                <w:cs/>
                <w:lang w:eastAsia="en-GB"/>
              </w:rPr>
            </w:pPr>
            <w:r w:rsidRPr="006461EA">
              <w:rPr>
                <w:rFonts w:ascii="Browallia New" w:hAnsi="Browallia New" w:cs="Browallia New" w:hint="cs"/>
                <w:i/>
                <w:iCs/>
                <w:sz w:val="22"/>
                <w:szCs w:val="22"/>
                <w:cs/>
                <w:lang w:eastAsia="en-GB"/>
              </w:rPr>
              <w:t>บริษัทร่วม</w:t>
            </w:r>
          </w:p>
        </w:tc>
        <w:tc>
          <w:tcPr>
            <w:tcW w:w="1980" w:type="dxa"/>
          </w:tcPr>
          <w:p w14:paraId="2CBEE286" w14:textId="77777777" w:rsidR="00B70C49" w:rsidRPr="006461EA" w:rsidRDefault="00B70C49" w:rsidP="00B70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327" w:type="dxa"/>
          </w:tcPr>
          <w:p w14:paraId="3204EEBF" w14:textId="77777777" w:rsidR="00B70C49" w:rsidRPr="006461EA" w:rsidRDefault="00B70C49" w:rsidP="00B70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B70C49" w:rsidRPr="006461EA" w14:paraId="27B5149E" w14:textId="77777777" w:rsidTr="00215DBC">
        <w:tc>
          <w:tcPr>
            <w:tcW w:w="3627" w:type="dxa"/>
          </w:tcPr>
          <w:p w14:paraId="18AF23EA" w14:textId="77777777" w:rsidR="00B70C49" w:rsidRPr="006461EA" w:rsidRDefault="00B70C49" w:rsidP="00B70C49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</w:pPr>
            <w:r w:rsidRPr="006461EA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บริษัท แมคทริค จำกัด (มหาชน)</w:t>
            </w:r>
          </w:p>
        </w:tc>
        <w:tc>
          <w:tcPr>
            <w:tcW w:w="1980" w:type="dxa"/>
          </w:tcPr>
          <w:p w14:paraId="12018874" w14:textId="77777777" w:rsidR="00B70C49" w:rsidRPr="006461EA" w:rsidRDefault="00B70C49" w:rsidP="00B70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461EA">
              <w:rPr>
                <w:rFonts w:ascii="Browallia New" w:hAnsi="Browallia New" w:cs="Browalli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3327" w:type="dxa"/>
          </w:tcPr>
          <w:p w14:paraId="5FDC7659" w14:textId="77777777" w:rsidR="00B70C49" w:rsidRPr="006461EA" w:rsidRDefault="006873A6" w:rsidP="00B70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461EA">
              <w:rPr>
                <w:rFonts w:ascii="Browallia New" w:hAnsi="Browallia New" w:cs="Browallia New" w:hint="cs"/>
                <w:sz w:val="22"/>
                <w:szCs w:val="22"/>
                <w:cs/>
              </w:rPr>
              <w:t>ถือหุ้นโดยตรง</w:t>
            </w:r>
          </w:p>
        </w:tc>
      </w:tr>
      <w:tr w:rsidR="00B70C49" w:rsidRPr="006461EA" w14:paraId="1960EE5B" w14:textId="77777777" w:rsidTr="00215DBC">
        <w:tc>
          <w:tcPr>
            <w:tcW w:w="3627" w:type="dxa"/>
          </w:tcPr>
          <w:p w14:paraId="68E4B488" w14:textId="77777777" w:rsidR="00B70C49" w:rsidRPr="006461EA" w:rsidRDefault="00B70C49" w:rsidP="00B70C49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980" w:type="dxa"/>
          </w:tcPr>
          <w:p w14:paraId="28EEBC05" w14:textId="77777777" w:rsidR="00B70C49" w:rsidRPr="006461EA" w:rsidRDefault="00B70C49" w:rsidP="00B70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327" w:type="dxa"/>
          </w:tcPr>
          <w:p w14:paraId="69AFD3E5" w14:textId="77777777" w:rsidR="00B70C49" w:rsidRPr="006461EA" w:rsidRDefault="00B70C49" w:rsidP="00B70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B70C49" w:rsidRPr="006461EA" w14:paraId="1B5F00DD" w14:textId="77777777" w:rsidTr="00215DBC">
        <w:tc>
          <w:tcPr>
            <w:tcW w:w="3627" w:type="dxa"/>
          </w:tcPr>
          <w:p w14:paraId="36A4DDB2" w14:textId="536CADC7" w:rsidR="00B70C49" w:rsidRPr="006461EA" w:rsidRDefault="00BC12DC" w:rsidP="00B70C49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162" w:hanging="162"/>
              <w:rPr>
                <w:rFonts w:ascii="Browallia New" w:hAnsi="Browallia New" w:cs="Browallia New"/>
                <w:i/>
                <w:iCs/>
                <w:sz w:val="22"/>
                <w:szCs w:val="22"/>
                <w:cs/>
                <w:lang w:eastAsia="en-GB"/>
              </w:rPr>
            </w:pPr>
            <w:r>
              <w:rPr>
                <w:rFonts w:ascii="Browallia New" w:hAnsi="Browallia New" w:cs="Browallia New" w:hint="cs"/>
                <w:i/>
                <w:iCs/>
                <w:sz w:val="22"/>
                <w:szCs w:val="22"/>
                <w:cs/>
                <w:lang w:eastAsia="en-GB"/>
              </w:rPr>
              <w:t>กิจการร่วมค้า</w:t>
            </w:r>
          </w:p>
        </w:tc>
        <w:tc>
          <w:tcPr>
            <w:tcW w:w="1980" w:type="dxa"/>
          </w:tcPr>
          <w:p w14:paraId="6DD9B7D3" w14:textId="77777777" w:rsidR="00B70C49" w:rsidRPr="006461EA" w:rsidRDefault="00B70C49" w:rsidP="00B70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327" w:type="dxa"/>
          </w:tcPr>
          <w:p w14:paraId="546E0267" w14:textId="77777777" w:rsidR="00B70C49" w:rsidRPr="006461EA" w:rsidRDefault="00B70C49" w:rsidP="00B70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6873A6" w:rsidRPr="006461EA" w14:paraId="185A99C7" w14:textId="77777777" w:rsidTr="00215DBC">
        <w:tc>
          <w:tcPr>
            <w:tcW w:w="3627" w:type="dxa"/>
          </w:tcPr>
          <w:p w14:paraId="26B0D0CA" w14:textId="77777777" w:rsidR="006873A6" w:rsidRPr="006461EA" w:rsidRDefault="006873A6" w:rsidP="006873A6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</w:pPr>
            <w:r w:rsidRPr="006461EA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 xml:space="preserve">Wisdom Tree Investment </w:t>
            </w:r>
            <w:r w:rsidRPr="006461EA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(</w:t>
            </w:r>
            <w:r w:rsidRPr="006461EA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S</w:t>
            </w:r>
            <w:r w:rsidRPr="006461EA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 xml:space="preserve">) </w:t>
            </w:r>
            <w:r w:rsidRPr="006461EA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PTE</w:t>
            </w:r>
            <w:r w:rsidRPr="006461EA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 xml:space="preserve">. </w:t>
            </w:r>
            <w:r w:rsidRPr="006461EA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 xml:space="preserve">Limited </w:t>
            </w:r>
          </w:p>
        </w:tc>
        <w:tc>
          <w:tcPr>
            <w:tcW w:w="1980" w:type="dxa"/>
          </w:tcPr>
          <w:p w14:paraId="68469931" w14:textId="77777777" w:rsidR="006873A6" w:rsidRPr="006461EA" w:rsidRDefault="006873A6" w:rsidP="0068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461EA">
              <w:rPr>
                <w:rFonts w:ascii="Browallia New" w:hAnsi="Browallia New" w:cs="Browallia New" w:hint="cs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3327" w:type="dxa"/>
          </w:tcPr>
          <w:p w14:paraId="776FD566" w14:textId="20499A26" w:rsidR="006873A6" w:rsidRPr="006461EA" w:rsidRDefault="00776F7A" w:rsidP="0068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กิจการร่วมค้า</w:t>
            </w:r>
          </w:p>
        </w:tc>
      </w:tr>
      <w:tr w:rsidR="006873A6" w:rsidRPr="006461EA" w14:paraId="672D17AD" w14:textId="77777777" w:rsidTr="00215DBC">
        <w:tc>
          <w:tcPr>
            <w:tcW w:w="3627" w:type="dxa"/>
          </w:tcPr>
          <w:p w14:paraId="66CA142C" w14:textId="77777777" w:rsidR="006873A6" w:rsidRPr="006461EA" w:rsidRDefault="006873A6" w:rsidP="006873A6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  <w:lang w:eastAsia="en-GB"/>
              </w:rPr>
            </w:pPr>
            <w:r w:rsidRPr="006461EA">
              <w:rPr>
                <w:rFonts w:ascii="Browallia New" w:hAnsi="Browallia New" w:cs="Browallia New" w:hint="cs"/>
                <w:sz w:val="22"/>
                <w:szCs w:val="22"/>
                <w:cs/>
                <w:lang w:eastAsia="en-GB"/>
              </w:rPr>
              <w:t xml:space="preserve">บริษัท </w:t>
            </w:r>
            <w:proofErr w:type="spellStart"/>
            <w:r w:rsidRPr="006461EA">
              <w:rPr>
                <w:rFonts w:ascii="Browallia New" w:hAnsi="Browallia New" w:cs="Browallia New" w:hint="cs"/>
                <w:sz w:val="22"/>
                <w:szCs w:val="22"/>
                <w:cs/>
                <w:lang w:eastAsia="en-GB"/>
              </w:rPr>
              <w:t>มิล</w:t>
            </w:r>
            <w:proofErr w:type="spellEnd"/>
            <w:r w:rsidRPr="006461EA">
              <w:rPr>
                <w:rFonts w:ascii="Browallia New" w:hAnsi="Browallia New" w:cs="Browallia New" w:hint="cs"/>
                <w:sz w:val="22"/>
                <w:szCs w:val="22"/>
                <w:cs/>
                <w:lang w:eastAsia="en-GB"/>
              </w:rPr>
              <w:t>คอน ติฮา จีอีแอล จำกัด</w:t>
            </w:r>
          </w:p>
        </w:tc>
        <w:tc>
          <w:tcPr>
            <w:tcW w:w="1980" w:type="dxa"/>
          </w:tcPr>
          <w:p w14:paraId="7174D49E" w14:textId="08C6F41F" w:rsidR="006873A6" w:rsidRPr="006461EA" w:rsidRDefault="00C37A47" w:rsidP="0068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เมียนมาร์</w:t>
            </w:r>
          </w:p>
        </w:tc>
        <w:tc>
          <w:tcPr>
            <w:tcW w:w="3327" w:type="dxa"/>
          </w:tcPr>
          <w:p w14:paraId="2A0D9C2C" w14:textId="1EADF8EF" w:rsidR="006873A6" w:rsidRPr="006461EA" w:rsidRDefault="006873A6" w:rsidP="0068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461EA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บริษัทย่อยของ</w:t>
            </w:r>
            <w:r w:rsidR="00BC12D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กิจการร่วมค้า</w:t>
            </w:r>
          </w:p>
        </w:tc>
      </w:tr>
      <w:tr w:rsidR="00270D79" w:rsidRPr="006461EA" w14:paraId="3C409998" w14:textId="77777777" w:rsidTr="00215DBC">
        <w:tc>
          <w:tcPr>
            <w:tcW w:w="3627" w:type="dxa"/>
          </w:tcPr>
          <w:p w14:paraId="7D7B1D1D" w14:textId="77777777" w:rsidR="00270D79" w:rsidRPr="006461EA" w:rsidRDefault="00270D79" w:rsidP="00F90D11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rPr>
                <w:rFonts w:ascii="Browallia New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980" w:type="dxa"/>
          </w:tcPr>
          <w:p w14:paraId="7718E854" w14:textId="77777777" w:rsidR="00270D79" w:rsidRPr="006461EA" w:rsidRDefault="00270D79" w:rsidP="0068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327" w:type="dxa"/>
          </w:tcPr>
          <w:p w14:paraId="1195D608" w14:textId="77777777" w:rsidR="00270D79" w:rsidRPr="006461EA" w:rsidRDefault="00270D79" w:rsidP="0068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</w:tr>
      <w:tr w:rsidR="006873A6" w:rsidRPr="006461EA" w14:paraId="0604CB93" w14:textId="77777777" w:rsidTr="00215DBC">
        <w:tc>
          <w:tcPr>
            <w:tcW w:w="3627" w:type="dxa"/>
          </w:tcPr>
          <w:p w14:paraId="155127E6" w14:textId="77777777" w:rsidR="006873A6" w:rsidRPr="006461EA" w:rsidRDefault="006873A6" w:rsidP="006873A6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162" w:hanging="162"/>
              <w:rPr>
                <w:rFonts w:ascii="Browallia New" w:hAnsi="Browallia New" w:cs="Browallia New"/>
                <w:i/>
                <w:iCs/>
                <w:sz w:val="22"/>
                <w:szCs w:val="22"/>
                <w:lang w:eastAsia="en-GB"/>
              </w:rPr>
            </w:pPr>
            <w:r w:rsidRPr="006461EA">
              <w:rPr>
                <w:rFonts w:ascii="Browallia New" w:hAnsi="Browallia New" w:cs="Browallia New" w:hint="cs"/>
                <w:i/>
                <w:iCs/>
                <w:sz w:val="22"/>
                <w:szCs w:val="22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980" w:type="dxa"/>
          </w:tcPr>
          <w:p w14:paraId="65746790" w14:textId="77777777" w:rsidR="006873A6" w:rsidRPr="006461EA" w:rsidRDefault="006873A6" w:rsidP="0068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327" w:type="dxa"/>
          </w:tcPr>
          <w:p w14:paraId="3DB5E451" w14:textId="77777777" w:rsidR="006873A6" w:rsidRPr="006461EA" w:rsidRDefault="006873A6" w:rsidP="0068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</w:tr>
      <w:tr w:rsidR="006873A6" w:rsidRPr="006461EA" w14:paraId="2D359EA3" w14:textId="77777777" w:rsidTr="00215DBC">
        <w:tc>
          <w:tcPr>
            <w:tcW w:w="3627" w:type="dxa"/>
          </w:tcPr>
          <w:p w14:paraId="01027935" w14:textId="77777777" w:rsidR="006873A6" w:rsidRPr="006461EA" w:rsidRDefault="006873A6" w:rsidP="006873A6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</w:pPr>
            <w:r w:rsidRPr="006461EA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บริษัท มิลล์คอน สตีล จำกัด</w:t>
            </w:r>
            <w:r w:rsidRPr="006461EA">
              <w:rPr>
                <w:rFonts w:ascii="Browallia New" w:hAnsi="Browallia New" w:cs="Browallia New" w:hint="cs"/>
                <w:sz w:val="22"/>
                <w:szCs w:val="22"/>
                <w:cs/>
                <w:lang w:eastAsia="en-GB"/>
              </w:rPr>
              <w:t xml:space="preserve"> </w:t>
            </w:r>
            <w:r w:rsidRPr="006461EA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(มหาชน)</w:t>
            </w:r>
          </w:p>
        </w:tc>
        <w:tc>
          <w:tcPr>
            <w:tcW w:w="1980" w:type="dxa"/>
          </w:tcPr>
          <w:p w14:paraId="56F09F93" w14:textId="77777777" w:rsidR="006873A6" w:rsidRPr="006461EA" w:rsidRDefault="006873A6" w:rsidP="0068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461EA">
              <w:rPr>
                <w:rFonts w:ascii="Browallia New" w:hAnsi="Browallia New" w:cs="Browalli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3327" w:type="dxa"/>
          </w:tcPr>
          <w:p w14:paraId="6826A284" w14:textId="77777777" w:rsidR="006873A6" w:rsidRPr="006461EA" w:rsidRDefault="006873A6" w:rsidP="0068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461EA">
              <w:rPr>
                <w:rFonts w:ascii="Browallia New" w:hAnsi="Browallia New" w:cs="Browallia New"/>
                <w:sz w:val="22"/>
                <w:szCs w:val="22"/>
                <w:cs/>
              </w:rPr>
              <w:t>กิจการที่บริษัทลงทุน</w:t>
            </w:r>
          </w:p>
        </w:tc>
      </w:tr>
      <w:tr w:rsidR="006873A6" w:rsidRPr="006461EA" w14:paraId="7ED9FED3" w14:textId="77777777" w:rsidTr="00215DBC">
        <w:tc>
          <w:tcPr>
            <w:tcW w:w="3627" w:type="dxa"/>
          </w:tcPr>
          <w:p w14:paraId="7D139047" w14:textId="77777777" w:rsidR="006873A6" w:rsidRPr="006461EA" w:rsidRDefault="006873A6" w:rsidP="006873A6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</w:pPr>
            <w:r w:rsidRPr="006461EA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ซัน</w:t>
            </w:r>
            <w:proofErr w:type="spellStart"/>
            <w:r w:rsidRPr="006461EA">
              <w:rPr>
                <w:rFonts w:ascii="Browallia New" w:hAnsi="Browallia New" w:cs="Browallia New"/>
                <w:sz w:val="22"/>
                <w:szCs w:val="22"/>
                <w:cs/>
              </w:rPr>
              <w:t>เทค</w:t>
            </w:r>
            <w:proofErr w:type="spellEnd"/>
            <w:r w:rsidRPr="006461EA">
              <w:rPr>
                <w:rFonts w:ascii="Browallia New" w:hAnsi="Browallia New" w:cs="Browallia New"/>
                <w:sz w:val="22"/>
                <w:szCs w:val="22"/>
                <w:cs/>
              </w:rPr>
              <w:t>เมท</w:t>
            </w:r>
            <w:proofErr w:type="spellStart"/>
            <w:r w:rsidRPr="006461EA">
              <w:rPr>
                <w:rFonts w:ascii="Browallia New" w:hAnsi="Browallia New" w:cs="Browallia New"/>
                <w:sz w:val="22"/>
                <w:szCs w:val="22"/>
                <w:cs/>
              </w:rPr>
              <w:t>ัลส์</w:t>
            </w:r>
            <w:proofErr w:type="spellEnd"/>
            <w:r w:rsidRPr="006461E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980" w:type="dxa"/>
          </w:tcPr>
          <w:p w14:paraId="7292F56B" w14:textId="77777777" w:rsidR="006873A6" w:rsidRPr="006461EA" w:rsidRDefault="006873A6" w:rsidP="0068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461EA">
              <w:rPr>
                <w:rFonts w:ascii="Browallia New" w:hAnsi="Browallia New" w:cs="Browalli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3327" w:type="dxa"/>
          </w:tcPr>
          <w:p w14:paraId="0ADDED01" w14:textId="77777777" w:rsidR="006873A6" w:rsidRPr="006461EA" w:rsidRDefault="006873A6" w:rsidP="0068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461E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บริษัทย่อยของกิจการที่บริษัทลงทุน</w:t>
            </w:r>
          </w:p>
        </w:tc>
      </w:tr>
      <w:tr w:rsidR="006873A6" w:rsidRPr="006461EA" w14:paraId="506B800C" w14:textId="77777777" w:rsidTr="00215DBC">
        <w:tc>
          <w:tcPr>
            <w:tcW w:w="3627" w:type="dxa"/>
          </w:tcPr>
          <w:p w14:paraId="0C11DF17" w14:textId="77777777" w:rsidR="006873A6" w:rsidRPr="006461EA" w:rsidRDefault="006873A6" w:rsidP="006873A6">
            <w:pPr>
              <w:tabs>
                <w:tab w:val="clear" w:pos="258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</w:pPr>
            <w:r w:rsidRPr="006461EA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บริษัท มิลล์คอนบูรพา จำกัด</w:t>
            </w:r>
          </w:p>
        </w:tc>
        <w:tc>
          <w:tcPr>
            <w:tcW w:w="1980" w:type="dxa"/>
          </w:tcPr>
          <w:p w14:paraId="24A82157" w14:textId="77777777" w:rsidR="006873A6" w:rsidRPr="006461EA" w:rsidRDefault="006873A6" w:rsidP="0068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461EA">
              <w:rPr>
                <w:rFonts w:ascii="Browallia New" w:hAnsi="Browallia New" w:cs="Browalli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3327" w:type="dxa"/>
          </w:tcPr>
          <w:p w14:paraId="6113D1FB" w14:textId="77777777" w:rsidR="006873A6" w:rsidRPr="006461EA" w:rsidRDefault="006873A6" w:rsidP="0068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461E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บริษัทย่อยของกิจการที่บริษัทลงทุน</w:t>
            </w:r>
          </w:p>
        </w:tc>
      </w:tr>
      <w:tr w:rsidR="00B01460" w:rsidRPr="006461EA" w14:paraId="271DD5A5" w14:textId="77777777" w:rsidTr="00215DBC">
        <w:tc>
          <w:tcPr>
            <w:tcW w:w="3627" w:type="dxa"/>
          </w:tcPr>
          <w:p w14:paraId="2B03BA5B" w14:textId="77777777" w:rsidR="00B01460" w:rsidRPr="006461EA" w:rsidRDefault="00B01460" w:rsidP="006873A6">
            <w:pPr>
              <w:tabs>
                <w:tab w:val="clear" w:pos="258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980" w:type="dxa"/>
          </w:tcPr>
          <w:p w14:paraId="491103CF" w14:textId="77777777" w:rsidR="00B01460" w:rsidRPr="006461EA" w:rsidRDefault="00B01460" w:rsidP="0068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327" w:type="dxa"/>
          </w:tcPr>
          <w:p w14:paraId="2CCBF25E" w14:textId="77777777" w:rsidR="00B01460" w:rsidRPr="006461EA" w:rsidRDefault="00B01460" w:rsidP="0068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</w:tr>
      <w:tr w:rsidR="006873A6" w:rsidRPr="006461EA" w14:paraId="3FA4AFDB" w14:textId="77777777" w:rsidTr="00215DBC">
        <w:tc>
          <w:tcPr>
            <w:tcW w:w="3627" w:type="dxa"/>
          </w:tcPr>
          <w:p w14:paraId="2E16DF4D" w14:textId="77777777" w:rsidR="006873A6" w:rsidRPr="006461EA" w:rsidRDefault="006873A6" w:rsidP="006873A6">
            <w:pPr>
              <w:tabs>
                <w:tab w:val="clear" w:pos="2580"/>
              </w:tabs>
              <w:spacing w:line="240" w:lineRule="auto"/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</w:pPr>
            <w:r w:rsidRPr="006461EA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lastRenderedPageBreak/>
              <w:t xml:space="preserve">บริษัท มิลล์คอน สตีล </w:t>
            </w:r>
            <w:proofErr w:type="spellStart"/>
            <w:r w:rsidRPr="006461EA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ไพพ์</w:t>
            </w:r>
            <w:proofErr w:type="spellEnd"/>
            <w:r w:rsidRPr="006461EA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 xml:space="preserve"> จำกัด</w:t>
            </w:r>
          </w:p>
        </w:tc>
        <w:tc>
          <w:tcPr>
            <w:tcW w:w="1980" w:type="dxa"/>
          </w:tcPr>
          <w:p w14:paraId="3E815BCC" w14:textId="77777777" w:rsidR="006873A6" w:rsidRPr="006461EA" w:rsidRDefault="006873A6" w:rsidP="0068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0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461EA">
              <w:rPr>
                <w:rFonts w:ascii="Browallia New" w:hAnsi="Browallia New" w:cs="Browalli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3327" w:type="dxa"/>
          </w:tcPr>
          <w:p w14:paraId="65170842" w14:textId="1FC958D4" w:rsidR="00123289" w:rsidRPr="006461EA" w:rsidRDefault="006873A6" w:rsidP="00270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บริษัทย่อยของกิจการที่บริษัทลงทุน</w:t>
            </w:r>
          </w:p>
        </w:tc>
      </w:tr>
      <w:tr w:rsidR="006873A6" w:rsidRPr="006461EA" w14:paraId="074780C7" w14:textId="77777777" w:rsidTr="00215DBC">
        <w:tc>
          <w:tcPr>
            <w:tcW w:w="3627" w:type="dxa"/>
          </w:tcPr>
          <w:p w14:paraId="2BFB4345" w14:textId="77777777" w:rsidR="006873A6" w:rsidRPr="006461EA" w:rsidRDefault="006873A6" w:rsidP="006873A6">
            <w:pPr>
              <w:tabs>
                <w:tab w:val="clear" w:pos="258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</w:pPr>
            <w:proofErr w:type="spellStart"/>
            <w:r w:rsidRPr="006461EA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Millcon</w:t>
            </w:r>
            <w:proofErr w:type="spellEnd"/>
            <w:r w:rsidRPr="006461EA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6461EA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Thiha</w:t>
            </w:r>
            <w:proofErr w:type="spellEnd"/>
            <w:r w:rsidRPr="006461EA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 xml:space="preserve"> Limited</w:t>
            </w:r>
          </w:p>
        </w:tc>
        <w:tc>
          <w:tcPr>
            <w:tcW w:w="1980" w:type="dxa"/>
          </w:tcPr>
          <w:p w14:paraId="61507852" w14:textId="1DA8D955" w:rsidR="006873A6" w:rsidRPr="006461EA" w:rsidRDefault="005948FA" w:rsidP="0068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เมียนมาร์</w:t>
            </w:r>
          </w:p>
        </w:tc>
        <w:tc>
          <w:tcPr>
            <w:tcW w:w="3327" w:type="dxa"/>
          </w:tcPr>
          <w:p w14:paraId="6724BBDA" w14:textId="77777777" w:rsidR="006873A6" w:rsidRPr="006461EA" w:rsidRDefault="006873A6" w:rsidP="0068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บริษัทย่อยของกิจการที่บริษัทลงทุน</w:t>
            </w:r>
          </w:p>
        </w:tc>
      </w:tr>
      <w:tr w:rsidR="006873A6" w:rsidRPr="006461EA" w14:paraId="15C8ADC7" w14:textId="77777777" w:rsidTr="00215DBC">
        <w:tc>
          <w:tcPr>
            <w:tcW w:w="3627" w:type="dxa"/>
          </w:tcPr>
          <w:p w14:paraId="5D23F8F4" w14:textId="77777777" w:rsidR="006873A6" w:rsidRPr="006461EA" w:rsidRDefault="006873A6" w:rsidP="006873A6">
            <w:pPr>
              <w:tabs>
                <w:tab w:val="clear" w:pos="258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</w:pPr>
            <w:r w:rsidRPr="006461EA">
              <w:rPr>
                <w:rFonts w:ascii="Browallia New" w:hAnsi="Browallia New" w:cs="Browallia New" w:hint="cs"/>
                <w:sz w:val="22"/>
                <w:szCs w:val="22"/>
                <w:cs/>
              </w:rPr>
              <w:t>บริษัท สหร่วมวัสดุก่อสร้าง จำกัด</w:t>
            </w:r>
          </w:p>
        </w:tc>
        <w:tc>
          <w:tcPr>
            <w:tcW w:w="1980" w:type="dxa"/>
          </w:tcPr>
          <w:p w14:paraId="48129E5A" w14:textId="77777777" w:rsidR="006873A6" w:rsidRPr="006461EA" w:rsidRDefault="006873A6" w:rsidP="0068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461EA">
              <w:rPr>
                <w:rFonts w:ascii="Browallia New" w:hAnsi="Browallia New" w:cs="Browalli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3327" w:type="dxa"/>
          </w:tcPr>
          <w:p w14:paraId="0D51CA40" w14:textId="77777777" w:rsidR="006873A6" w:rsidRPr="006461EA" w:rsidRDefault="006873A6" w:rsidP="0068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บริษัทย่อยของกิจการที่บริษัทลงทุน</w:t>
            </w:r>
          </w:p>
        </w:tc>
      </w:tr>
      <w:tr w:rsidR="006873A6" w:rsidRPr="006461EA" w14:paraId="5ABDC671" w14:textId="77777777" w:rsidTr="00215DBC">
        <w:tc>
          <w:tcPr>
            <w:tcW w:w="3627" w:type="dxa"/>
          </w:tcPr>
          <w:p w14:paraId="7D001DE3" w14:textId="43162D0F" w:rsidR="006873A6" w:rsidRPr="006461EA" w:rsidRDefault="006873A6" w:rsidP="006873A6">
            <w:pPr>
              <w:tabs>
                <w:tab w:val="clear" w:pos="258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6461EA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กิจ</w:t>
            </w:r>
            <w:r w:rsidR="00BC12DC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กิจการร่วมค้า</w:t>
            </w:r>
            <w:r w:rsidRPr="006461EA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 xml:space="preserve"> ไอบีซีไอ – แมคทริค</w:t>
            </w:r>
          </w:p>
        </w:tc>
        <w:tc>
          <w:tcPr>
            <w:tcW w:w="1980" w:type="dxa"/>
          </w:tcPr>
          <w:p w14:paraId="08878893" w14:textId="77777777" w:rsidR="006873A6" w:rsidRPr="006461EA" w:rsidRDefault="006873A6" w:rsidP="0068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461EA">
              <w:rPr>
                <w:rFonts w:ascii="Browallia New" w:hAnsi="Browallia New" w:cs="Browalli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3327" w:type="dxa"/>
          </w:tcPr>
          <w:p w14:paraId="528F33A9" w14:textId="4DCC5CF5" w:rsidR="006873A6" w:rsidRPr="006461EA" w:rsidRDefault="00BC12DC" w:rsidP="0068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กิจการร่วมค้า</w:t>
            </w:r>
            <w:r w:rsidR="006873A6" w:rsidRPr="006461E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ของบริษัทร่วม</w:t>
            </w:r>
          </w:p>
        </w:tc>
      </w:tr>
      <w:tr w:rsidR="008C3ED0" w:rsidRPr="006461EA" w14:paraId="70A2F6C5" w14:textId="77777777" w:rsidTr="00215DBC">
        <w:tc>
          <w:tcPr>
            <w:tcW w:w="3627" w:type="dxa"/>
          </w:tcPr>
          <w:p w14:paraId="7CFF0029" w14:textId="713698E8" w:rsidR="008C3ED0" w:rsidRPr="006461EA" w:rsidRDefault="008C3ED0" w:rsidP="006873A6">
            <w:pPr>
              <w:tabs>
                <w:tab w:val="clear" w:pos="258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</w:pPr>
            <w:r w:rsidRPr="006461EA">
              <w:rPr>
                <w:rFonts w:ascii="Browallia New" w:hAnsi="Browallia New" w:cs="Browallia New" w:hint="cs"/>
                <w:sz w:val="22"/>
                <w:szCs w:val="22"/>
                <w:cs/>
                <w:lang w:eastAsia="en-GB"/>
              </w:rPr>
              <w:t>กิจ</w:t>
            </w:r>
            <w:r w:rsidR="00BC12DC">
              <w:rPr>
                <w:rFonts w:ascii="Browallia New" w:hAnsi="Browallia New" w:cs="Browallia New" w:hint="cs"/>
                <w:sz w:val="22"/>
                <w:szCs w:val="22"/>
                <w:cs/>
                <w:lang w:eastAsia="en-GB"/>
              </w:rPr>
              <w:t>กิจการร่วมค้า</w:t>
            </w:r>
            <w:r w:rsidRPr="006461EA">
              <w:rPr>
                <w:rFonts w:ascii="Browallia New" w:hAnsi="Browallia New" w:cs="Browallia New" w:hint="cs"/>
                <w:sz w:val="22"/>
                <w:szCs w:val="22"/>
                <w:cs/>
                <w:lang w:eastAsia="en-GB"/>
              </w:rPr>
              <w:t xml:space="preserve"> เทพมงคล </w:t>
            </w:r>
            <w:r w:rsidRPr="006461EA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–</w:t>
            </w:r>
            <w:r w:rsidRPr="006461EA">
              <w:rPr>
                <w:rFonts w:ascii="Browallia New" w:hAnsi="Browallia New" w:cs="Browallia New" w:hint="cs"/>
                <w:sz w:val="22"/>
                <w:szCs w:val="22"/>
                <w:cs/>
                <w:lang w:eastAsia="en-GB"/>
              </w:rPr>
              <w:t xml:space="preserve"> ไทยมีเดีย</w:t>
            </w:r>
          </w:p>
        </w:tc>
        <w:tc>
          <w:tcPr>
            <w:tcW w:w="1980" w:type="dxa"/>
          </w:tcPr>
          <w:p w14:paraId="5DB619DB" w14:textId="2040227F" w:rsidR="008C3ED0" w:rsidRPr="006461EA" w:rsidRDefault="008C3ED0" w:rsidP="0068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461EA">
              <w:rPr>
                <w:rFonts w:ascii="Browallia New" w:hAnsi="Browallia New" w:cs="Browalli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3327" w:type="dxa"/>
          </w:tcPr>
          <w:p w14:paraId="2E0AD53B" w14:textId="28A4C10A" w:rsidR="008C3ED0" w:rsidRPr="006461EA" w:rsidRDefault="00BC12DC" w:rsidP="0068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กิจการร่วมค้า</w:t>
            </w:r>
            <w:r w:rsidR="008C3ED0" w:rsidRPr="006461EA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ของบริษัทร่วม</w:t>
            </w:r>
          </w:p>
        </w:tc>
      </w:tr>
      <w:tr w:rsidR="006873A6" w:rsidRPr="006461EA" w14:paraId="18E5066D" w14:textId="77777777" w:rsidTr="00215DBC">
        <w:tc>
          <w:tcPr>
            <w:tcW w:w="3627" w:type="dxa"/>
          </w:tcPr>
          <w:p w14:paraId="3D72B40B" w14:textId="77777777" w:rsidR="006873A6" w:rsidRPr="006461EA" w:rsidRDefault="006873A6" w:rsidP="006873A6">
            <w:pPr>
              <w:tabs>
                <w:tab w:val="clear" w:pos="258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</w:pPr>
            <w:r w:rsidRPr="006461EA">
              <w:rPr>
                <w:rFonts w:ascii="Browallia New" w:hAnsi="Browallia New" w:cs="Browallia New"/>
                <w:sz w:val="22"/>
                <w:szCs w:val="22"/>
              </w:rPr>
              <w:t>Nippon Concrete Industries Co</w:t>
            </w:r>
            <w:r w:rsidRPr="006461EA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  <w:r w:rsidRPr="006461EA">
              <w:rPr>
                <w:rFonts w:ascii="Browallia New" w:hAnsi="Browallia New" w:cs="Browallia New"/>
                <w:sz w:val="22"/>
                <w:szCs w:val="22"/>
              </w:rPr>
              <w:t>, Ltd</w:t>
            </w:r>
            <w:r w:rsidRPr="006461EA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</w:p>
        </w:tc>
        <w:tc>
          <w:tcPr>
            <w:tcW w:w="1980" w:type="dxa"/>
          </w:tcPr>
          <w:p w14:paraId="7471DF69" w14:textId="77777777" w:rsidR="006873A6" w:rsidRPr="006461EA" w:rsidRDefault="006873A6" w:rsidP="0068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461EA">
              <w:rPr>
                <w:rFonts w:ascii="Browallia New" w:hAnsi="Browallia New" w:cs="Browallia New" w:hint="cs"/>
                <w:sz w:val="22"/>
                <w:szCs w:val="22"/>
                <w:cs/>
              </w:rPr>
              <w:t>ญี่ปุ่น</w:t>
            </w:r>
          </w:p>
        </w:tc>
        <w:tc>
          <w:tcPr>
            <w:tcW w:w="3327" w:type="dxa"/>
          </w:tcPr>
          <w:p w14:paraId="4F94C20B" w14:textId="77777777" w:rsidR="006873A6" w:rsidRPr="006461EA" w:rsidRDefault="006873A6" w:rsidP="0068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461EA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ผู้ถือหุ้นของบริษัทย่อย</w:t>
            </w:r>
          </w:p>
        </w:tc>
      </w:tr>
      <w:tr w:rsidR="006873A6" w:rsidRPr="006461EA" w14:paraId="2316B667" w14:textId="77777777" w:rsidTr="00215DBC">
        <w:tc>
          <w:tcPr>
            <w:tcW w:w="3627" w:type="dxa"/>
          </w:tcPr>
          <w:p w14:paraId="253442B0" w14:textId="77777777" w:rsidR="006873A6" w:rsidRPr="006461EA" w:rsidRDefault="006873A6" w:rsidP="006873A6">
            <w:pPr>
              <w:tabs>
                <w:tab w:val="clear" w:pos="258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980" w:type="dxa"/>
          </w:tcPr>
          <w:p w14:paraId="60EF3187" w14:textId="77777777" w:rsidR="006873A6" w:rsidRPr="006461EA" w:rsidRDefault="006873A6" w:rsidP="0068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327" w:type="dxa"/>
          </w:tcPr>
          <w:p w14:paraId="534BEED8" w14:textId="77777777" w:rsidR="006873A6" w:rsidRPr="006461EA" w:rsidRDefault="006873A6" w:rsidP="0068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</w:tr>
      <w:tr w:rsidR="006873A6" w:rsidRPr="006461EA" w14:paraId="0B35420D" w14:textId="77777777" w:rsidTr="00215DBC">
        <w:tc>
          <w:tcPr>
            <w:tcW w:w="3627" w:type="dxa"/>
          </w:tcPr>
          <w:p w14:paraId="39605068" w14:textId="77777777" w:rsidR="006873A6" w:rsidRPr="006461EA" w:rsidRDefault="006873A6" w:rsidP="006873A6">
            <w:pPr>
              <w:tabs>
                <w:tab w:val="clear" w:pos="2580"/>
              </w:tabs>
              <w:spacing w:line="240" w:lineRule="auto"/>
              <w:ind w:left="162" w:hanging="162"/>
              <w:rPr>
                <w:rFonts w:ascii="Browallia New" w:hAnsi="Browallia New" w:cs="Browallia New"/>
                <w:i/>
                <w:iCs/>
                <w:sz w:val="22"/>
                <w:szCs w:val="22"/>
                <w:cs/>
              </w:rPr>
            </w:pPr>
            <w:r w:rsidRPr="006461EA">
              <w:rPr>
                <w:rFonts w:ascii="Browallia New" w:hAnsi="Browallia New" w:cs="Browallia New" w:hint="cs"/>
                <w:i/>
                <w:iCs/>
                <w:sz w:val="22"/>
                <w:szCs w:val="22"/>
                <w:cs/>
              </w:rPr>
              <w:t>บุคคลที่เกี่ยวข้องกัน</w:t>
            </w:r>
          </w:p>
        </w:tc>
        <w:tc>
          <w:tcPr>
            <w:tcW w:w="1980" w:type="dxa"/>
          </w:tcPr>
          <w:p w14:paraId="3EF96818" w14:textId="77777777" w:rsidR="006873A6" w:rsidRPr="006461EA" w:rsidRDefault="006873A6" w:rsidP="0068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327" w:type="dxa"/>
          </w:tcPr>
          <w:p w14:paraId="011B310C" w14:textId="77777777" w:rsidR="006873A6" w:rsidRPr="006461EA" w:rsidRDefault="006873A6" w:rsidP="0068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</w:tr>
      <w:tr w:rsidR="006873A6" w:rsidRPr="006461EA" w14:paraId="33417C87" w14:textId="77777777" w:rsidTr="00215DBC">
        <w:tc>
          <w:tcPr>
            <w:tcW w:w="3627" w:type="dxa"/>
          </w:tcPr>
          <w:p w14:paraId="1533920B" w14:textId="77777777" w:rsidR="006873A6" w:rsidRPr="006461EA" w:rsidRDefault="006873A6" w:rsidP="006873A6">
            <w:pPr>
              <w:tabs>
                <w:tab w:val="clear" w:pos="258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461EA">
              <w:rPr>
                <w:rFonts w:ascii="Browallia New" w:hAnsi="Browallia New" w:cs="Browallia New" w:hint="cs"/>
                <w:sz w:val="22"/>
                <w:szCs w:val="22"/>
                <w:cs/>
              </w:rPr>
              <w:t>กรรมการและผู้บริหาร</w:t>
            </w:r>
          </w:p>
        </w:tc>
        <w:tc>
          <w:tcPr>
            <w:tcW w:w="1980" w:type="dxa"/>
          </w:tcPr>
          <w:p w14:paraId="76765A24" w14:textId="77777777" w:rsidR="006873A6" w:rsidRPr="006461EA" w:rsidRDefault="006873A6" w:rsidP="0068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461EA">
              <w:rPr>
                <w:rFonts w:ascii="Browallia New" w:hAnsi="Browallia New" w:cs="Browalli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3327" w:type="dxa"/>
          </w:tcPr>
          <w:p w14:paraId="356D0ABB" w14:textId="77777777" w:rsidR="006873A6" w:rsidRPr="006461EA" w:rsidRDefault="006873A6" w:rsidP="0068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461EA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ผู้บริหารที่สำคัญ</w:t>
            </w:r>
          </w:p>
        </w:tc>
      </w:tr>
    </w:tbl>
    <w:p w14:paraId="725323A7" w14:textId="77777777" w:rsidR="001C43CD" w:rsidRPr="006461EA" w:rsidRDefault="001C43CD" w:rsidP="00BD15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10"/>
          <w:szCs w:val="10"/>
        </w:rPr>
      </w:pPr>
    </w:p>
    <w:p w14:paraId="161355A1" w14:textId="242D655F" w:rsidR="00C37A47" w:rsidRPr="001804A7" w:rsidRDefault="00C37A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0"/>
          <w:szCs w:val="20"/>
          <w:cs/>
        </w:rPr>
      </w:pPr>
    </w:p>
    <w:p w14:paraId="5B2B8659" w14:textId="5EA434DF" w:rsidR="00BD1505" w:rsidRPr="006461EA" w:rsidRDefault="00BD1505" w:rsidP="00270D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446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/>
          <w:sz w:val="28"/>
          <w:szCs w:val="28"/>
          <w:cs/>
        </w:rPr>
        <w:t xml:space="preserve">รายการบัญชีที่สำคัญกับบุคคลและบริษัทที่เกี่ยวข้องกันสำหรับปีสิ้นสุดวันที่ </w:t>
      </w:r>
      <w:r w:rsidRPr="006461EA">
        <w:rPr>
          <w:rFonts w:ascii="Browallia New" w:hAnsi="Browallia New" w:cs="Browallia New"/>
          <w:sz w:val="28"/>
          <w:szCs w:val="28"/>
        </w:rPr>
        <w:t xml:space="preserve">31 </w:t>
      </w:r>
      <w:r w:rsidRPr="006461EA">
        <w:rPr>
          <w:rFonts w:ascii="Browallia New" w:hAnsi="Browallia New" w:cs="Browallia New"/>
          <w:sz w:val="28"/>
          <w:szCs w:val="28"/>
          <w:cs/>
        </w:rPr>
        <w:t xml:space="preserve">ธันวาคม </w:t>
      </w:r>
      <w:r w:rsidRPr="006461EA">
        <w:rPr>
          <w:rFonts w:ascii="Browallia New" w:hAnsi="Browallia New" w:cs="Browallia New"/>
          <w:sz w:val="28"/>
          <w:szCs w:val="28"/>
        </w:rPr>
        <w:t>256</w:t>
      </w:r>
      <w:r w:rsidR="00462F41">
        <w:rPr>
          <w:rFonts w:ascii="Browallia New" w:hAnsi="Browallia New" w:cs="Browallia New"/>
          <w:sz w:val="28"/>
          <w:szCs w:val="28"/>
        </w:rPr>
        <w:t>2</w:t>
      </w:r>
      <w:r w:rsidRPr="006461EA">
        <w:rPr>
          <w:rFonts w:ascii="Browallia New" w:hAnsi="Browallia New" w:cs="Browallia New"/>
          <w:sz w:val="28"/>
          <w:szCs w:val="28"/>
          <w:cs/>
        </w:rPr>
        <w:t xml:space="preserve"> และ </w:t>
      </w:r>
      <w:r w:rsidRPr="006461EA">
        <w:rPr>
          <w:rFonts w:ascii="Browallia New" w:hAnsi="Browallia New" w:cs="Browallia New"/>
          <w:sz w:val="28"/>
          <w:szCs w:val="28"/>
        </w:rPr>
        <w:t>25</w:t>
      </w:r>
      <w:r w:rsidR="00270D79" w:rsidRPr="006461EA">
        <w:rPr>
          <w:rFonts w:ascii="Browallia New" w:hAnsi="Browallia New" w:cs="Browallia New"/>
          <w:sz w:val="28"/>
          <w:szCs w:val="28"/>
        </w:rPr>
        <w:t>6</w:t>
      </w:r>
      <w:r w:rsidR="00462F41">
        <w:rPr>
          <w:rFonts w:ascii="Browallia New" w:hAnsi="Browallia New" w:cs="Browallia New"/>
          <w:sz w:val="28"/>
          <w:szCs w:val="28"/>
        </w:rPr>
        <w:t>1</w:t>
      </w:r>
      <w:r w:rsidRPr="006461EA">
        <w:rPr>
          <w:rFonts w:ascii="Browallia New" w:hAnsi="Browallia New" w:cs="Browallia New"/>
          <w:sz w:val="28"/>
          <w:szCs w:val="28"/>
          <w:cs/>
        </w:rPr>
        <w:t xml:space="preserve"> มีดังนี้</w:t>
      </w:r>
    </w:p>
    <w:p w14:paraId="2FCDE777" w14:textId="77777777" w:rsidR="00BD1505" w:rsidRPr="001804A7" w:rsidRDefault="00BD1505" w:rsidP="00BD15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8897" w:type="dxa"/>
        <w:tblInd w:w="426" w:type="dxa"/>
        <w:tblLook w:val="01E0" w:firstRow="1" w:lastRow="1" w:firstColumn="1" w:lastColumn="1" w:noHBand="0" w:noVBand="0"/>
      </w:tblPr>
      <w:tblGrid>
        <w:gridCol w:w="3010"/>
        <w:gridCol w:w="2093"/>
        <w:gridCol w:w="878"/>
        <w:gridCol w:w="874"/>
        <w:gridCol w:w="1043"/>
        <w:gridCol w:w="999"/>
      </w:tblGrid>
      <w:tr w:rsidR="00BD1505" w:rsidRPr="006461EA" w14:paraId="2D32B660" w14:textId="77777777" w:rsidTr="00F90D11">
        <w:trPr>
          <w:tblHeader/>
        </w:trPr>
        <w:tc>
          <w:tcPr>
            <w:tcW w:w="3010" w:type="dxa"/>
          </w:tcPr>
          <w:p w14:paraId="09357FA0" w14:textId="77777777" w:rsidR="00BD1505" w:rsidRPr="006461EA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093" w:type="dxa"/>
          </w:tcPr>
          <w:p w14:paraId="646DC3DC" w14:textId="77777777" w:rsidR="00BD1505" w:rsidRPr="006461EA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794" w:type="dxa"/>
            <w:gridSpan w:val="4"/>
          </w:tcPr>
          <w:p w14:paraId="61FFCB9A" w14:textId="77777777" w:rsidR="00BD1505" w:rsidRPr="006461EA" w:rsidRDefault="00BD1505" w:rsidP="00E3399E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(หน่วย 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: 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พันบาท)</w:t>
            </w:r>
          </w:p>
        </w:tc>
      </w:tr>
      <w:tr w:rsidR="00BD1505" w:rsidRPr="006461EA" w14:paraId="18E8FB1D" w14:textId="77777777" w:rsidTr="00576313">
        <w:trPr>
          <w:tblHeader/>
        </w:trPr>
        <w:tc>
          <w:tcPr>
            <w:tcW w:w="3010" w:type="dxa"/>
          </w:tcPr>
          <w:p w14:paraId="0D8B5C24" w14:textId="77777777" w:rsidR="00BD1505" w:rsidRPr="006461EA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093" w:type="dxa"/>
          </w:tcPr>
          <w:p w14:paraId="365A8DB2" w14:textId="77777777" w:rsidR="00BD1505" w:rsidRPr="006461EA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52" w:type="dxa"/>
            <w:gridSpan w:val="2"/>
          </w:tcPr>
          <w:p w14:paraId="4AFABD7B" w14:textId="77777777" w:rsidR="00BD1505" w:rsidRPr="006461EA" w:rsidRDefault="00BD1505" w:rsidP="00E339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042" w:type="dxa"/>
            <w:gridSpan w:val="2"/>
          </w:tcPr>
          <w:p w14:paraId="1043ED08" w14:textId="77777777" w:rsidR="00BD1505" w:rsidRPr="006461EA" w:rsidRDefault="00BD1505" w:rsidP="00E339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BD1505" w:rsidRPr="006461EA" w14:paraId="08BD47AD" w14:textId="77777777" w:rsidTr="00F90D11">
        <w:trPr>
          <w:tblHeader/>
        </w:trPr>
        <w:tc>
          <w:tcPr>
            <w:tcW w:w="3010" w:type="dxa"/>
          </w:tcPr>
          <w:p w14:paraId="3CF64BA5" w14:textId="77777777" w:rsidR="00BD1505" w:rsidRPr="006461EA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093" w:type="dxa"/>
          </w:tcPr>
          <w:p w14:paraId="4FC0D70D" w14:textId="77777777" w:rsidR="00BD1505" w:rsidRPr="006461EA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3794" w:type="dxa"/>
            <w:gridSpan w:val="4"/>
          </w:tcPr>
          <w:p w14:paraId="3406ECF5" w14:textId="77777777" w:rsidR="00BD1505" w:rsidRPr="006461EA" w:rsidRDefault="00BD1505" w:rsidP="00E339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สำหรับสิ้นสุดวันที่ </w:t>
            </w:r>
            <w:r w:rsidRPr="006461EA">
              <w:rPr>
                <w:rFonts w:ascii="Browallia New" w:hAnsi="Browallia New" w:cs="Browallia New"/>
                <w:sz w:val="24"/>
                <w:szCs w:val="24"/>
              </w:rPr>
              <w:t xml:space="preserve">31 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ธันวาคม</w:t>
            </w:r>
          </w:p>
        </w:tc>
      </w:tr>
      <w:tr w:rsidR="00576313" w:rsidRPr="006461EA" w14:paraId="21815B37" w14:textId="77777777" w:rsidTr="00576313">
        <w:trPr>
          <w:tblHeader/>
        </w:trPr>
        <w:tc>
          <w:tcPr>
            <w:tcW w:w="3010" w:type="dxa"/>
          </w:tcPr>
          <w:p w14:paraId="60737510" w14:textId="77777777" w:rsidR="00576313" w:rsidRPr="006461EA" w:rsidRDefault="00576313" w:rsidP="00576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093" w:type="dxa"/>
          </w:tcPr>
          <w:p w14:paraId="485ED003" w14:textId="77777777" w:rsidR="00576313" w:rsidRPr="006461EA" w:rsidRDefault="00576313" w:rsidP="0057631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นโยบายการกำหนดราคา</w:t>
            </w:r>
          </w:p>
        </w:tc>
        <w:tc>
          <w:tcPr>
            <w:tcW w:w="878" w:type="dxa"/>
          </w:tcPr>
          <w:p w14:paraId="785EDDD3" w14:textId="165B099F" w:rsidR="00576313" w:rsidRPr="006461EA" w:rsidRDefault="00576313" w:rsidP="0057631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874" w:type="dxa"/>
          </w:tcPr>
          <w:p w14:paraId="6A70E694" w14:textId="5D3C3510" w:rsidR="00576313" w:rsidRPr="006461EA" w:rsidRDefault="00576313" w:rsidP="0057631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043" w:type="dxa"/>
          </w:tcPr>
          <w:p w14:paraId="084AB095" w14:textId="4A02BE1B" w:rsidR="00576313" w:rsidRPr="006461EA" w:rsidRDefault="00576313" w:rsidP="0057631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999" w:type="dxa"/>
          </w:tcPr>
          <w:p w14:paraId="3464FE6D" w14:textId="578E8726" w:rsidR="00576313" w:rsidRPr="006461EA" w:rsidRDefault="00576313" w:rsidP="0057631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</w:tr>
      <w:tr w:rsidR="00BD1505" w:rsidRPr="006461EA" w14:paraId="1BFECBE1" w14:textId="77777777" w:rsidTr="00576313">
        <w:trPr>
          <w:trHeight w:val="342"/>
        </w:trPr>
        <w:tc>
          <w:tcPr>
            <w:tcW w:w="3010" w:type="dxa"/>
          </w:tcPr>
          <w:p w14:paraId="7A95089F" w14:textId="77777777" w:rsidR="00BD1505" w:rsidRPr="006461EA" w:rsidRDefault="00BD1505" w:rsidP="00E3399E">
            <w:pP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461EA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รายการธุรกิจกับบริษัทย่อย</w:t>
            </w:r>
          </w:p>
        </w:tc>
        <w:tc>
          <w:tcPr>
            <w:tcW w:w="2093" w:type="dxa"/>
          </w:tcPr>
          <w:p w14:paraId="4278AC14" w14:textId="77777777" w:rsidR="00BD1505" w:rsidRPr="006461EA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878" w:type="dxa"/>
          </w:tcPr>
          <w:p w14:paraId="2A6E5FE5" w14:textId="77777777" w:rsidR="00BD1505" w:rsidRPr="006461EA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74" w:type="dxa"/>
          </w:tcPr>
          <w:p w14:paraId="6761ABDB" w14:textId="77777777" w:rsidR="00BD1505" w:rsidRPr="006461EA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43" w:type="dxa"/>
          </w:tcPr>
          <w:p w14:paraId="290ADE55" w14:textId="77777777" w:rsidR="00BD1505" w:rsidRPr="006461EA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9" w:type="dxa"/>
          </w:tcPr>
          <w:p w14:paraId="21001A54" w14:textId="77777777" w:rsidR="00BD1505" w:rsidRPr="006461EA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46EE7" w:rsidRPr="006461EA" w14:paraId="061A98D6" w14:textId="77777777" w:rsidTr="000B7E71">
        <w:tc>
          <w:tcPr>
            <w:tcW w:w="3010" w:type="dxa"/>
            <w:shd w:val="clear" w:color="auto" w:fill="auto"/>
          </w:tcPr>
          <w:p w14:paraId="18E03588" w14:textId="77777777" w:rsidR="00B46EE7" w:rsidRPr="006461EA" w:rsidRDefault="00B46EE7" w:rsidP="00B46EE7">
            <w:pPr>
              <w:tabs>
                <w:tab w:val="clear" w:pos="2580"/>
              </w:tabs>
              <w:spacing w:line="240" w:lineRule="auto"/>
              <w:ind w:left="162" w:firstLine="17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รายได้จากการขายและบริการ</w:t>
            </w:r>
          </w:p>
        </w:tc>
        <w:tc>
          <w:tcPr>
            <w:tcW w:w="2093" w:type="dxa"/>
            <w:shd w:val="clear" w:color="auto" w:fill="auto"/>
          </w:tcPr>
          <w:p w14:paraId="6C725E1F" w14:textId="77777777" w:rsidR="00B46EE7" w:rsidRPr="006461EA" w:rsidRDefault="00B46EE7" w:rsidP="00B46EE7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7A91C28B" w14:textId="6ABB60A9" w:rsidR="00B46EE7" w:rsidRPr="006461EA" w:rsidRDefault="00B46EE7" w:rsidP="00B46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874" w:type="dxa"/>
            <w:shd w:val="clear" w:color="auto" w:fill="auto"/>
            <w:vAlign w:val="bottom"/>
          </w:tcPr>
          <w:p w14:paraId="44E1554B" w14:textId="13999EF3" w:rsidR="00B46EE7" w:rsidRPr="006461EA" w:rsidRDefault="00B46EE7" w:rsidP="00B46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43" w:type="dxa"/>
            <w:shd w:val="clear" w:color="auto" w:fill="auto"/>
          </w:tcPr>
          <w:p w14:paraId="1391EF65" w14:textId="482BAD49" w:rsidR="00B46EE7" w:rsidRPr="006461EA" w:rsidRDefault="00B46EE7" w:rsidP="00B46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259</w:t>
            </w:r>
          </w:p>
        </w:tc>
        <w:tc>
          <w:tcPr>
            <w:tcW w:w="999" w:type="dxa"/>
            <w:shd w:val="clear" w:color="auto" w:fill="auto"/>
          </w:tcPr>
          <w:p w14:paraId="6099C4AA" w14:textId="4E800449" w:rsidR="00B46EE7" w:rsidRPr="006461EA" w:rsidRDefault="00B46EE7" w:rsidP="00B46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19,515</w:t>
            </w:r>
          </w:p>
        </w:tc>
      </w:tr>
      <w:tr w:rsidR="00B46EE7" w:rsidRPr="006461EA" w14:paraId="4E2380AD" w14:textId="77777777" w:rsidTr="000B7E71">
        <w:tc>
          <w:tcPr>
            <w:tcW w:w="3010" w:type="dxa"/>
            <w:shd w:val="clear" w:color="auto" w:fill="auto"/>
          </w:tcPr>
          <w:p w14:paraId="4565EC82" w14:textId="77777777" w:rsidR="00B46EE7" w:rsidRPr="006461EA" w:rsidRDefault="00B46EE7" w:rsidP="00B46EE7">
            <w:pPr>
              <w:tabs>
                <w:tab w:val="clear" w:pos="2580"/>
              </w:tabs>
              <w:spacing w:line="240" w:lineRule="auto"/>
              <w:ind w:left="162" w:firstLine="17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  <w:lang w:val="en-GB" w:eastAsia="en-GB"/>
              </w:rPr>
              <w:t>ค่าเช่า</w:t>
            </w:r>
          </w:p>
        </w:tc>
        <w:tc>
          <w:tcPr>
            <w:tcW w:w="2093" w:type="dxa"/>
            <w:shd w:val="clear" w:color="auto" w:fill="auto"/>
          </w:tcPr>
          <w:p w14:paraId="722F1BDA" w14:textId="77777777" w:rsidR="00B46EE7" w:rsidRPr="006461EA" w:rsidRDefault="00B46EE7" w:rsidP="00B46EE7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ราคาที่ตกลงร่วมกัน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144C783A" w14:textId="3178175A" w:rsidR="00B46EE7" w:rsidRPr="006461EA" w:rsidRDefault="00B46EE7" w:rsidP="00B46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874" w:type="dxa"/>
            <w:shd w:val="clear" w:color="auto" w:fill="auto"/>
            <w:vAlign w:val="bottom"/>
          </w:tcPr>
          <w:p w14:paraId="54AD10A0" w14:textId="75E5B108" w:rsidR="00B46EE7" w:rsidRPr="006461EA" w:rsidRDefault="00B46EE7" w:rsidP="00B46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43" w:type="dxa"/>
            <w:shd w:val="clear" w:color="auto" w:fill="auto"/>
          </w:tcPr>
          <w:p w14:paraId="0E63B5E0" w14:textId="4EA3A48F" w:rsidR="00B46EE7" w:rsidRPr="006461EA" w:rsidRDefault="00B46EE7" w:rsidP="00B46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47A4A">
              <w:rPr>
                <w:rFonts w:ascii="Browallia New" w:hAnsi="Browallia New" w:cs="Browallia New"/>
                <w:sz w:val="24"/>
                <w:szCs w:val="24"/>
                <w:lang w:val="en-GB"/>
              </w:rPr>
              <w:t>5,000</w:t>
            </w:r>
          </w:p>
        </w:tc>
        <w:tc>
          <w:tcPr>
            <w:tcW w:w="999" w:type="dxa"/>
            <w:shd w:val="clear" w:color="auto" w:fill="auto"/>
          </w:tcPr>
          <w:p w14:paraId="22450D7F" w14:textId="20313DE9" w:rsidR="00B46EE7" w:rsidRPr="006461EA" w:rsidRDefault="00B46EE7" w:rsidP="00B46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5,000</w:t>
            </w:r>
          </w:p>
        </w:tc>
      </w:tr>
      <w:tr w:rsidR="00B46EE7" w:rsidRPr="006461EA" w14:paraId="5FC7EDEB" w14:textId="77777777" w:rsidTr="007A33DE">
        <w:tc>
          <w:tcPr>
            <w:tcW w:w="3010" w:type="dxa"/>
            <w:shd w:val="clear" w:color="auto" w:fill="auto"/>
          </w:tcPr>
          <w:p w14:paraId="4B038281" w14:textId="31CE6106" w:rsidR="00B46EE7" w:rsidRPr="006461EA" w:rsidRDefault="00B46EE7" w:rsidP="00B46EE7">
            <w:pPr>
              <w:tabs>
                <w:tab w:val="clear" w:pos="2580"/>
              </w:tabs>
              <w:spacing w:line="240" w:lineRule="auto"/>
              <w:ind w:left="162" w:firstLine="17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 w:eastAsia="en-GB"/>
              </w:rPr>
              <w:t>รายได้</w:t>
            </w: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  <w:lang w:val="en-GB" w:eastAsia="en-GB"/>
              </w:rPr>
              <w:t>ค่าบริการอื่น</w:t>
            </w:r>
          </w:p>
        </w:tc>
        <w:tc>
          <w:tcPr>
            <w:tcW w:w="2093" w:type="dxa"/>
            <w:shd w:val="clear" w:color="auto" w:fill="auto"/>
          </w:tcPr>
          <w:p w14:paraId="60B26614" w14:textId="77777777" w:rsidR="00B46EE7" w:rsidRPr="006461EA" w:rsidRDefault="00B46EE7" w:rsidP="00B46EE7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ราคาที่ตกลงร่วมกัน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3702F797" w14:textId="67249702" w:rsidR="00B46EE7" w:rsidRPr="006461EA" w:rsidRDefault="00B46EE7" w:rsidP="00B46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874" w:type="dxa"/>
            <w:shd w:val="clear" w:color="auto" w:fill="auto"/>
            <w:vAlign w:val="bottom"/>
          </w:tcPr>
          <w:p w14:paraId="07E12C08" w14:textId="365F12C0" w:rsidR="00B46EE7" w:rsidRPr="006461EA" w:rsidRDefault="00B46EE7" w:rsidP="00B46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43" w:type="dxa"/>
            <w:shd w:val="clear" w:color="auto" w:fill="auto"/>
          </w:tcPr>
          <w:p w14:paraId="6462F004" w14:textId="764D6EA3" w:rsidR="00B46EE7" w:rsidRPr="006461EA" w:rsidRDefault="00B46EE7" w:rsidP="00B46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11,225</w:t>
            </w:r>
          </w:p>
        </w:tc>
        <w:tc>
          <w:tcPr>
            <w:tcW w:w="999" w:type="dxa"/>
            <w:shd w:val="clear" w:color="auto" w:fill="auto"/>
          </w:tcPr>
          <w:p w14:paraId="429EC3BC" w14:textId="24A59477" w:rsidR="00B46EE7" w:rsidRPr="006461EA" w:rsidRDefault="00B46EE7" w:rsidP="00B46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12,884</w:t>
            </w:r>
          </w:p>
        </w:tc>
      </w:tr>
      <w:tr w:rsidR="00B46EE7" w:rsidRPr="006461EA" w14:paraId="3CCA6D0D" w14:textId="77777777" w:rsidTr="000B7E71">
        <w:tc>
          <w:tcPr>
            <w:tcW w:w="3010" w:type="dxa"/>
            <w:shd w:val="clear" w:color="auto" w:fill="auto"/>
          </w:tcPr>
          <w:p w14:paraId="13FF3C6C" w14:textId="77777777" w:rsidR="00B46EE7" w:rsidRPr="006461EA" w:rsidRDefault="00B46EE7" w:rsidP="00B46EE7">
            <w:pPr>
              <w:tabs>
                <w:tab w:val="clear" w:pos="2580"/>
              </w:tabs>
              <w:spacing w:line="240" w:lineRule="auto"/>
              <w:ind w:left="162" w:firstLine="17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  <w:lang w:val="en-GB" w:eastAsia="en-GB"/>
              </w:rPr>
              <w:t>ดอกเบี้ยรับ</w:t>
            </w:r>
          </w:p>
        </w:tc>
        <w:tc>
          <w:tcPr>
            <w:tcW w:w="2093" w:type="dxa"/>
            <w:shd w:val="clear" w:color="auto" w:fill="auto"/>
          </w:tcPr>
          <w:p w14:paraId="41BDABDD" w14:textId="77777777" w:rsidR="00B46EE7" w:rsidRPr="006461EA" w:rsidRDefault="00B46EE7" w:rsidP="00B46EE7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MLR 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– </w:t>
            </w: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ต่อปี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247712B5" w14:textId="01C2143A" w:rsidR="00B46EE7" w:rsidRPr="006461EA" w:rsidRDefault="00B46EE7" w:rsidP="00B46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874" w:type="dxa"/>
            <w:shd w:val="clear" w:color="auto" w:fill="auto"/>
            <w:vAlign w:val="bottom"/>
          </w:tcPr>
          <w:p w14:paraId="07155FEE" w14:textId="739AD0BE" w:rsidR="00B46EE7" w:rsidRPr="006461EA" w:rsidRDefault="00B46EE7" w:rsidP="00B46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43" w:type="dxa"/>
            <w:shd w:val="clear" w:color="auto" w:fill="auto"/>
          </w:tcPr>
          <w:p w14:paraId="5A0DED73" w14:textId="65E69D4E" w:rsidR="00B46EE7" w:rsidRPr="006461EA" w:rsidRDefault="00B46EE7" w:rsidP="00B46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144</w:t>
            </w:r>
          </w:p>
        </w:tc>
        <w:tc>
          <w:tcPr>
            <w:tcW w:w="999" w:type="dxa"/>
            <w:shd w:val="clear" w:color="auto" w:fill="auto"/>
          </w:tcPr>
          <w:p w14:paraId="635B3343" w14:textId="11E5722F" w:rsidR="00B46EE7" w:rsidRPr="006461EA" w:rsidRDefault="00B46EE7" w:rsidP="00B46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191</w:t>
            </w:r>
          </w:p>
        </w:tc>
      </w:tr>
      <w:tr w:rsidR="00B46EE7" w:rsidRPr="006461EA" w14:paraId="17260D42" w14:textId="77777777" w:rsidTr="000B7E71">
        <w:tc>
          <w:tcPr>
            <w:tcW w:w="3010" w:type="dxa"/>
            <w:shd w:val="clear" w:color="auto" w:fill="auto"/>
          </w:tcPr>
          <w:p w14:paraId="3CC67226" w14:textId="77777777" w:rsidR="00B46EE7" w:rsidRPr="006461EA" w:rsidRDefault="00B46EE7" w:rsidP="00B46EE7">
            <w:pPr>
              <w:tabs>
                <w:tab w:val="clear" w:pos="2580"/>
              </w:tabs>
              <w:spacing w:line="240" w:lineRule="auto"/>
              <w:ind w:left="162" w:firstLine="17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  <w:lang w:val="en-GB" w:eastAsia="en-GB"/>
              </w:rPr>
              <w:t>ดอกเบี้ยจ่าย</w:t>
            </w:r>
          </w:p>
        </w:tc>
        <w:tc>
          <w:tcPr>
            <w:tcW w:w="2093" w:type="dxa"/>
            <w:shd w:val="clear" w:color="auto" w:fill="auto"/>
          </w:tcPr>
          <w:p w14:paraId="24160142" w14:textId="77777777" w:rsidR="00B46EE7" w:rsidRPr="006461EA" w:rsidRDefault="00B46EE7" w:rsidP="00B46EE7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ร้อยละ</w:t>
            </w:r>
            <w:r w:rsidRPr="006461EA">
              <w:rPr>
                <w:rFonts w:ascii="Browallia New" w:hAnsi="Browallia New" w:cs="Browallia New"/>
                <w:sz w:val="24"/>
                <w:szCs w:val="24"/>
              </w:rPr>
              <w:t xml:space="preserve"> MLR 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– </w:t>
            </w:r>
            <w:r w:rsidRPr="006461EA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6461EA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ต่อปี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7B3B1890" w14:textId="0D8EA926" w:rsidR="00B46EE7" w:rsidRPr="006461EA" w:rsidRDefault="00B46EE7" w:rsidP="00B46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874" w:type="dxa"/>
            <w:shd w:val="clear" w:color="auto" w:fill="auto"/>
            <w:vAlign w:val="bottom"/>
          </w:tcPr>
          <w:p w14:paraId="252A597B" w14:textId="60DDCBF4" w:rsidR="00B46EE7" w:rsidRPr="006461EA" w:rsidRDefault="00B46EE7" w:rsidP="00B46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43" w:type="dxa"/>
            <w:shd w:val="clear" w:color="auto" w:fill="auto"/>
          </w:tcPr>
          <w:p w14:paraId="64B77F40" w14:textId="09722384" w:rsidR="00B46EE7" w:rsidRPr="006461EA" w:rsidRDefault="00B46EE7" w:rsidP="00B46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10,571</w:t>
            </w:r>
          </w:p>
        </w:tc>
        <w:tc>
          <w:tcPr>
            <w:tcW w:w="999" w:type="dxa"/>
            <w:shd w:val="clear" w:color="auto" w:fill="auto"/>
          </w:tcPr>
          <w:p w14:paraId="6E99A399" w14:textId="2A5A2F98" w:rsidR="00B46EE7" w:rsidRPr="006461EA" w:rsidRDefault="00B46EE7" w:rsidP="00B46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13,269</w:t>
            </w:r>
          </w:p>
        </w:tc>
      </w:tr>
      <w:tr w:rsidR="00B46EE7" w:rsidRPr="006461EA" w14:paraId="08DC5EC5" w14:textId="77777777" w:rsidTr="000B7E71">
        <w:tc>
          <w:tcPr>
            <w:tcW w:w="3010" w:type="dxa"/>
            <w:shd w:val="clear" w:color="auto" w:fill="auto"/>
          </w:tcPr>
          <w:p w14:paraId="377101C3" w14:textId="77777777" w:rsidR="00B46EE7" w:rsidRPr="006461EA" w:rsidRDefault="00B46EE7" w:rsidP="00B46EE7">
            <w:pPr>
              <w:tabs>
                <w:tab w:val="clear" w:pos="2580"/>
              </w:tabs>
              <w:spacing w:line="240" w:lineRule="auto"/>
              <w:ind w:left="162" w:firstLine="17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ซื้อวัตถุดิบ</w:t>
            </w:r>
          </w:p>
        </w:tc>
        <w:tc>
          <w:tcPr>
            <w:tcW w:w="2093" w:type="dxa"/>
            <w:shd w:val="clear" w:color="auto" w:fill="auto"/>
          </w:tcPr>
          <w:p w14:paraId="055D5F20" w14:textId="77777777" w:rsidR="00B46EE7" w:rsidRPr="006461EA" w:rsidRDefault="00B46EE7" w:rsidP="00B46EE7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6A16F476" w14:textId="34FBD380" w:rsidR="00B46EE7" w:rsidRPr="006461EA" w:rsidRDefault="00B46EE7" w:rsidP="00B46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874" w:type="dxa"/>
            <w:shd w:val="clear" w:color="auto" w:fill="auto"/>
            <w:vAlign w:val="bottom"/>
          </w:tcPr>
          <w:p w14:paraId="0DAD48A8" w14:textId="17501D23" w:rsidR="00B46EE7" w:rsidRPr="006461EA" w:rsidRDefault="00B46EE7" w:rsidP="00B46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43" w:type="dxa"/>
            <w:shd w:val="clear" w:color="auto" w:fill="auto"/>
          </w:tcPr>
          <w:p w14:paraId="4BC91D30" w14:textId="7AC92A42" w:rsidR="00B46EE7" w:rsidRPr="006461EA" w:rsidRDefault="00B46EE7" w:rsidP="00B46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135,336</w:t>
            </w:r>
          </w:p>
        </w:tc>
        <w:tc>
          <w:tcPr>
            <w:tcW w:w="999" w:type="dxa"/>
            <w:shd w:val="clear" w:color="auto" w:fill="auto"/>
          </w:tcPr>
          <w:p w14:paraId="7D719133" w14:textId="60E0AEBC" w:rsidR="00B46EE7" w:rsidRPr="006461EA" w:rsidRDefault="00B46EE7" w:rsidP="00B46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43,124</w:t>
            </w:r>
          </w:p>
        </w:tc>
      </w:tr>
      <w:tr w:rsidR="00C36755" w:rsidRPr="006461EA" w14:paraId="4C3D5460" w14:textId="77777777" w:rsidTr="007A33DE">
        <w:tc>
          <w:tcPr>
            <w:tcW w:w="3010" w:type="dxa"/>
            <w:shd w:val="clear" w:color="auto" w:fill="auto"/>
          </w:tcPr>
          <w:p w14:paraId="3A2A6AED" w14:textId="79AD2421" w:rsidR="00C36755" w:rsidRPr="006461EA" w:rsidRDefault="00C36755" w:rsidP="00C36755">
            <w:pPr>
              <w:tabs>
                <w:tab w:val="clear" w:pos="2580"/>
              </w:tabs>
              <w:spacing w:line="240" w:lineRule="auto"/>
              <w:ind w:left="162" w:firstLine="17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 w:eastAsia="en-GB"/>
              </w:rPr>
              <w:t>ซื้อสินค้าสำเร็จรูปและบริการ</w:t>
            </w:r>
          </w:p>
        </w:tc>
        <w:tc>
          <w:tcPr>
            <w:tcW w:w="2093" w:type="dxa"/>
            <w:shd w:val="clear" w:color="auto" w:fill="auto"/>
          </w:tcPr>
          <w:p w14:paraId="0854EA35" w14:textId="2F81FF1E" w:rsidR="00C36755" w:rsidRPr="006461EA" w:rsidRDefault="00C36755" w:rsidP="00C36755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ราคาที่ตกลงร่วมกัน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3CA99A24" w14:textId="3BEDA4ED" w:rsidR="00C36755" w:rsidRPr="006461EA" w:rsidRDefault="00C36755" w:rsidP="00C36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874" w:type="dxa"/>
            <w:shd w:val="clear" w:color="auto" w:fill="auto"/>
            <w:vAlign w:val="bottom"/>
          </w:tcPr>
          <w:p w14:paraId="518B3B55" w14:textId="32FA78A4" w:rsidR="00C36755" w:rsidRDefault="00C36755" w:rsidP="00C36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43" w:type="dxa"/>
            <w:shd w:val="clear" w:color="auto" w:fill="auto"/>
          </w:tcPr>
          <w:p w14:paraId="65700711" w14:textId="303C265A" w:rsidR="00C36755" w:rsidRDefault="00C36755" w:rsidP="00C36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45,883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15CBF331" w14:textId="76268FEB" w:rsidR="00C36755" w:rsidRPr="006461EA" w:rsidRDefault="00C36755" w:rsidP="00C36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</w:tr>
      <w:tr w:rsidR="000E40A4" w:rsidRPr="006461EA" w14:paraId="04C5DF33" w14:textId="77777777" w:rsidTr="00576313">
        <w:tc>
          <w:tcPr>
            <w:tcW w:w="3010" w:type="dxa"/>
            <w:shd w:val="clear" w:color="auto" w:fill="auto"/>
          </w:tcPr>
          <w:p w14:paraId="29D76D60" w14:textId="77777777" w:rsidR="000E40A4" w:rsidRPr="006461EA" w:rsidRDefault="000E40A4" w:rsidP="000E40A4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2093" w:type="dxa"/>
            <w:shd w:val="clear" w:color="auto" w:fill="auto"/>
          </w:tcPr>
          <w:p w14:paraId="488BD1E4" w14:textId="77777777" w:rsidR="000E40A4" w:rsidRPr="006461EA" w:rsidRDefault="000E40A4" w:rsidP="000E40A4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878" w:type="dxa"/>
            <w:shd w:val="clear" w:color="auto" w:fill="auto"/>
          </w:tcPr>
          <w:p w14:paraId="370005C0" w14:textId="77777777" w:rsidR="000E40A4" w:rsidRPr="006461EA" w:rsidRDefault="000E40A4" w:rsidP="000E40A4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874" w:type="dxa"/>
            <w:shd w:val="clear" w:color="auto" w:fill="auto"/>
          </w:tcPr>
          <w:p w14:paraId="16E95C23" w14:textId="77777777" w:rsidR="000E40A4" w:rsidRPr="006461EA" w:rsidRDefault="000E40A4" w:rsidP="000E40A4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1043" w:type="dxa"/>
            <w:shd w:val="clear" w:color="auto" w:fill="auto"/>
          </w:tcPr>
          <w:p w14:paraId="118065D6" w14:textId="77777777" w:rsidR="000E40A4" w:rsidRPr="006461EA" w:rsidRDefault="000E40A4" w:rsidP="000E40A4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999" w:type="dxa"/>
            <w:shd w:val="clear" w:color="auto" w:fill="auto"/>
          </w:tcPr>
          <w:p w14:paraId="05CF8249" w14:textId="77777777" w:rsidR="000E40A4" w:rsidRPr="006461EA" w:rsidRDefault="000E40A4" w:rsidP="000E40A4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</w:tr>
      <w:tr w:rsidR="000E40A4" w:rsidRPr="006461EA" w14:paraId="224BE89F" w14:textId="77777777" w:rsidTr="00576313">
        <w:tc>
          <w:tcPr>
            <w:tcW w:w="5103" w:type="dxa"/>
            <w:gridSpan w:val="2"/>
          </w:tcPr>
          <w:p w14:paraId="36104F3E" w14:textId="19AC056B" w:rsidR="000E40A4" w:rsidRPr="006461EA" w:rsidRDefault="000E40A4" w:rsidP="000E4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461EA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รายการธุรกิจกับบริษัทร่วมและ</w:t>
            </w: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กิจการร่วมค้า</w:t>
            </w:r>
          </w:p>
        </w:tc>
        <w:tc>
          <w:tcPr>
            <w:tcW w:w="878" w:type="dxa"/>
          </w:tcPr>
          <w:p w14:paraId="2ABCBB57" w14:textId="77777777" w:rsidR="000E40A4" w:rsidRPr="006461EA" w:rsidRDefault="000E40A4" w:rsidP="000E4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74" w:type="dxa"/>
          </w:tcPr>
          <w:p w14:paraId="256BCCD4" w14:textId="77777777" w:rsidR="000E40A4" w:rsidRPr="006461EA" w:rsidRDefault="000E40A4" w:rsidP="000E4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43" w:type="dxa"/>
          </w:tcPr>
          <w:p w14:paraId="339D9AC9" w14:textId="77777777" w:rsidR="000E40A4" w:rsidRPr="006461EA" w:rsidRDefault="000E40A4" w:rsidP="000E4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9" w:type="dxa"/>
          </w:tcPr>
          <w:p w14:paraId="4047EC95" w14:textId="77777777" w:rsidR="000E40A4" w:rsidRPr="006461EA" w:rsidRDefault="000E40A4" w:rsidP="000E4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5253B" w:rsidRPr="006461EA" w14:paraId="0ADC5E8B" w14:textId="77777777" w:rsidTr="000B7E71">
        <w:tc>
          <w:tcPr>
            <w:tcW w:w="3010" w:type="dxa"/>
          </w:tcPr>
          <w:p w14:paraId="5527E318" w14:textId="27981705" w:rsidR="00C5253B" w:rsidRPr="006461EA" w:rsidRDefault="00C5253B" w:rsidP="00C5253B">
            <w:pPr>
              <w:ind w:firstLine="179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รายได้จากการขายและบริการ</w:t>
            </w:r>
          </w:p>
        </w:tc>
        <w:tc>
          <w:tcPr>
            <w:tcW w:w="2093" w:type="dxa"/>
          </w:tcPr>
          <w:p w14:paraId="763FE68F" w14:textId="77777777" w:rsidR="00C5253B" w:rsidRPr="006461EA" w:rsidRDefault="00C5253B" w:rsidP="00C5253B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878" w:type="dxa"/>
          </w:tcPr>
          <w:p w14:paraId="0C7CE9CC" w14:textId="32C77B12" w:rsidR="00C5253B" w:rsidRPr="006461EA" w:rsidRDefault="00C5253B" w:rsidP="00C52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B14D2">
              <w:rPr>
                <w:rFonts w:ascii="Browallia New" w:hAnsi="Browallia New" w:cs="Browallia New"/>
                <w:sz w:val="24"/>
                <w:szCs w:val="24"/>
                <w:lang w:val="en-GB"/>
              </w:rPr>
              <w:t>1,838</w:t>
            </w:r>
          </w:p>
        </w:tc>
        <w:tc>
          <w:tcPr>
            <w:tcW w:w="874" w:type="dxa"/>
          </w:tcPr>
          <w:p w14:paraId="2F21F5AD" w14:textId="69343733" w:rsidR="00C5253B" w:rsidRPr="006461EA" w:rsidRDefault="00C5253B" w:rsidP="00C52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3,306</w:t>
            </w:r>
          </w:p>
        </w:tc>
        <w:tc>
          <w:tcPr>
            <w:tcW w:w="1043" w:type="dxa"/>
          </w:tcPr>
          <w:p w14:paraId="44DABB06" w14:textId="023A08EA" w:rsidR="00C5253B" w:rsidRPr="006461EA" w:rsidRDefault="00C5253B" w:rsidP="00C52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B14D2">
              <w:rPr>
                <w:rFonts w:ascii="Browallia New" w:hAnsi="Browallia New" w:cs="Browallia New"/>
                <w:sz w:val="24"/>
                <w:szCs w:val="24"/>
                <w:lang w:val="en-GB"/>
              </w:rPr>
              <w:t>1,838</w:t>
            </w:r>
          </w:p>
        </w:tc>
        <w:tc>
          <w:tcPr>
            <w:tcW w:w="999" w:type="dxa"/>
          </w:tcPr>
          <w:p w14:paraId="1645B278" w14:textId="29B1CB60" w:rsidR="00C5253B" w:rsidRPr="006461EA" w:rsidRDefault="00C5253B" w:rsidP="00C52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3,306</w:t>
            </w:r>
          </w:p>
        </w:tc>
      </w:tr>
      <w:tr w:rsidR="00AA537A" w:rsidRPr="006461EA" w14:paraId="78EFB098" w14:textId="77777777" w:rsidTr="000B7E71">
        <w:tc>
          <w:tcPr>
            <w:tcW w:w="3010" w:type="dxa"/>
          </w:tcPr>
          <w:p w14:paraId="5793D321" w14:textId="5E6A7ED2" w:rsidR="00AA537A" w:rsidRPr="006461EA" w:rsidRDefault="00AA537A" w:rsidP="00AA537A">
            <w:pPr>
              <w:ind w:firstLine="179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รายได้ค่าบริการอื่น</w:t>
            </w:r>
          </w:p>
        </w:tc>
        <w:tc>
          <w:tcPr>
            <w:tcW w:w="2093" w:type="dxa"/>
          </w:tcPr>
          <w:p w14:paraId="5D176C28" w14:textId="331E7109" w:rsidR="00AA537A" w:rsidRPr="006461EA" w:rsidRDefault="00AA537A" w:rsidP="00AA537A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ราคาที่ตกลงร่วมกัน</w:t>
            </w:r>
          </w:p>
        </w:tc>
        <w:tc>
          <w:tcPr>
            <w:tcW w:w="878" w:type="dxa"/>
          </w:tcPr>
          <w:p w14:paraId="669D2C32" w14:textId="561B0659" w:rsidR="00AA537A" w:rsidRPr="008B14D2" w:rsidRDefault="00AA537A" w:rsidP="00AA5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1,015</w:t>
            </w:r>
          </w:p>
        </w:tc>
        <w:tc>
          <w:tcPr>
            <w:tcW w:w="874" w:type="dxa"/>
          </w:tcPr>
          <w:p w14:paraId="36B5690F" w14:textId="65CF6F7A" w:rsidR="00AA537A" w:rsidRPr="006461EA" w:rsidRDefault="00AA537A" w:rsidP="00AA5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87</w:t>
            </w:r>
          </w:p>
        </w:tc>
        <w:tc>
          <w:tcPr>
            <w:tcW w:w="1043" w:type="dxa"/>
          </w:tcPr>
          <w:p w14:paraId="688C37B1" w14:textId="61F491C8" w:rsidR="00AA537A" w:rsidRPr="008B14D2" w:rsidRDefault="00AA537A" w:rsidP="00AA5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1,015</w:t>
            </w:r>
          </w:p>
        </w:tc>
        <w:tc>
          <w:tcPr>
            <w:tcW w:w="999" w:type="dxa"/>
          </w:tcPr>
          <w:p w14:paraId="664179EF" w14:textId="7E898629" w:rsidR="00AA537A" w:rsidRPr="006461EA" w:rsidRDefault="00AA537A" w:rsidP="00AA5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87</w:t>
            </w:r>
          </w:p>
        </w:tc>
      </w:tr>
      <w:tr w:rsidR="00C36755" w:rsidRPr="006461EA" w14:paraId="79FE69B2" w14:textId="77777777" w:rsidTr="007A33DE">
        <w:tc>
          <w:tcPr>
            <w:tcW w:w="3010" w:type="dxa"/>
          </w:tcPr>
          <w:p w14:paraId="458B3FCD" w14:textId="77777777" w:rsidR="00C36755" w:rsidRPr="006461EA" w:rsidRDefault="00C36755" w:rsidP="00D329E9">
            <w:pPr>
              <w:ind w:firstLine="179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ค่าก่อสร้าง</w:t>
            </w:r>
          </w:p>
        </w:tc>
        <w:tc>
          <w:tcPr>
            <w:tcW w:w="2093" w:type="dxa"/>
          </w:tcPr>
          <w:p w14:paraId="0A1B84D3" w14:textId="77777777" w:rsidR="00C36755" w:rsidRPr="006461EA" w:rsidRDefault="00C36755" w:rsidP="00D329E9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ราคา</w:t>
            </w: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878" w:type="dxa"/>
          </w:tcPr>
          <w:p w14:paraId="5CC354F6" w14:textId="355EE412" w:rsidR="00C36755" w:rsidRPr="006461EA" w:rsidRDefault="00C36755" w:rsidP="00D32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401</w:t>
            </w:r>
          </w:p>
        </w:tc>
        <w:tc>
          <w:tcPr>
            <w:tcW w:w="874" w:type="dxa"/>
          </w:tcPr>
          <w:p w14:paraId="4C9F580E" w14:textId="1336A068" w:rsidR="00C36755" w:rsidRPr="006461EA" w:rsidRDefault="00C36755" w:rsidP="00D32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98,062</w:t>
            </w:r>
          </w:p>
        </w:tc>
        <w:tc>
          <w:tcPr>
            <w:tcW w:w="1043" w:type="dxa"/>
            <w:vAlign w:val="bottom"/>
          </w:tcPr>
          <w:p w14:paraId="1801E023" w14:textId="30BA65B9" w:rsidR="00C36755" w:rsidRPr="006461EA" w:rsidRDefault="00C36755" w:rsidP="00D32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99" w:type="dxa"/>
          </w:tcPr>
          <w:p w14:paraId="1B006A65" w14:textId="24D3DCB2" w:rsidR="00C36755" w:rsidRPr="006461EA" w:rsidRDefault="00C36755" w:rsidP="00D32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2,490</w:t>
            </w:r>
          </w:p>
        </w:tc>
      </w:tr>
      <w:tr w:rsidR="00C36755" w:rsidRPr="006461EA" w14:paraId="4A8484B0" w14:textId="77777777" w:rsidTr="007A33DE">
        <w:tc>
          <w:tcPr>
            <w:tcW w:w="3010" w:type="dxa"/>
          </w:tcPr>
          <w:p w14:paraId="0740B274" w14:textId="5D713B8A" w:rsidR="00C36755" w:rsidRPr="006461EA" w:rsidRDefault="00C36755" w:rsidP="00C36755">
            <w:pPr>
              <w:ind w:firstLine="179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24FBF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ค่าเครื่องจักร</w:t>
            </w:r>
          </w:p>
        </w:tc>
        <w:tc>
          <w:tcPr>
            <w:tcW w:w="2093" w:type="dxa"/>
          </w:tcPr>
          <w:p w14:paraId="580ACDB4" w14:textId="27810331" w:rsidR="00C36755" w:rsidRPr="006461EA" w:rsidRDefault="00C36755" w:rsidP="00C36755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878" w:type="dxa"/>
          </w:tcPr>
          <w:p w14:paraId="318249C2" w14:textId="381B3C54" w:rsidR="00C36755" w:rsidRDefault="00C36755" w:rsidP="00C36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428</w:t>
            </w:r>
          </w:p>
        </w:tc>
        <w:tc>
          <w:tcPr>
            <w:tcW w:w="874" w:type="dxa"/>
            <w:vAlign w:val="bottom"/>
          </w:tcPr>
          <w:p w14:paraId="6E54695F" w14:textId="6D876FB6" w:rsidR="00C36755" w:rsidRPr="006461EA" w:rsidRDefault="00C36755" w:rsidP="00C36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43" w:type="dxa"/>
            <w:vAlign w:val="bottom"/>
          </w:tcPr>
          <w:p w14:paraId="375B4FCF" w14:textId="730362E7" w:rsidR="00C36755" w:rsidRDefault="00C36755" w:rsidP="00C36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99" w:type="dxa"/>
            <w:vAlign w:val="bottom"/>
          </w:tcPr>
          <w:p w14:paraId="45117A10" w14:textId="75107546" w:rsidR="00C36755" w:rsidRPr="006461EA" w:rsidRDefault="00C36755" w:rsidP="00C36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</w:tr>
      <w:tr w:rsidR="000E40A4" w:rsidRPr="006461EA" w14:paraId="6DD6BDF0" w14:textId="77777777" w:rsidTr="00576313">
        <w:tc>
          <w:tcPr>
            <w:tcW w:w="3010" w:type="dxa"/>
          </w:tcPr>
          <w:p w14:paraId="3029DD08" w14:textId="77777777" w:rsidR="000E40A4" w:rsidRPr="006461EA" w:rsidRDefault="000E40A4" w:rsidP="000E40A4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2093" w:type="dxa"/>
          </w:tcPr>
          <w:p w14:paraId="5111500D" w14:textId="77777777" w:rsidR="000E40A4" w:rsidRPr="006461EA" w:rsidRDefault="000E40A4" w:rsidP="000E40A4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878" w:type="dxa"/>
          </w:tcPr>
          <w:p w14:paraId="2038DBE4" w14:textId="77777777" w:rsidR="000E40A4" w:rsidRPr="006461EA" w:rsidRDefault="000E40A4" w:rsidP="000E4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874" w:type="dxa"/>
          </w:tcPr>
          <w:p w14:paraId="40587326" w14:textId="77777777" w:rsidR="000E40A4" w:rsidRPr="006461EA" w:rsidRDefault="000E40A4" w:rsidP="000E4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3" w:type="dxa"/>
          </w:tcPr>
          <w:p w14:paraId="1C4650EC" w14:textId="77777777" w:rsidR="000E40A4" w:rsidRPr="006461EA" w:rsidRDefault="000E40A4" w:rsidP="000E40A4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999" w:type="dxa"/>
          </w:tcPr>
          <w:p w14:paraId="509B3896" w14:textId="77777777" w:rsidR="000E40A4" w:rsidRPr="006461EA" w:rsidRDefault="000E40A4" w:rsidP="000E40A4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</w:tr>
      <w:tr w:rsidR="000E40A4" w:rsidRPr="006461EA" w14:paraId="13048B38" w14:textId="77777777" w:rsidTr="00576313">
        <w:tc>
          <w:tcPr>
            <w:tcW w:w="3010" w:type="dxa"/>
          </w:tcPr>
          <w:p w14:paraId="62418C28" w14:textId="77777777" w:rsidR="000E40A4" w:rsidRPr="006461EA" w:rsidRDefault="000E40A4" w:rsidP="000E40A4">
            <w:pPr>
              <w:ind w:left="179" w:hanging="17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461EA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รายการธุรกิจกับกิจการที่เกี่ยวข้องกัน</w:t>
            </w:r>
          </w:p>
        </w:tc>
        <w:tc>
          <w:tcPr>
            <w:tcW w:w="2093" w:type="dxa"/>
          </w:tcPr>
          <w:p w14:paraId="07AAD0FF" w14:textId="77777777" w:rsidR="000E40A4" w:rsidRPr="006461EA" w:rsidRDefault="000E40A4" w:rsidP="000E4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78" w:type="dxa"/>
          </w:tcPr>
          <w:p w14:paraId="3F2080C8" w14:textId="77777777" w:rsidR="000E40A4" w:rsidRPr="006461EA" w:rsidRDefault="000E40A4" w:rsidP="000E4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874" w:type="dxa"/>
          </w:tcPr>
          <w:p w14:paraId="5CF950B2" w14:textId="77777777" w:rsidR="000E40A4" w:rsidRPr="006461EA" w:rsidRDefault="000E40A4" w:rsidP="000E4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3" w:type="dxa"/>
          </w:tcPr>
          <w:p w14:paraId="6399A6E9" w14:textId="77777777" w:rsidR="000E40A4" w:rsidRPr="006461EA" w:rsidRDefault="000E40A4" w:rsidP="000E4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9" w:type="dxa"/>
          </w:tcPr>
          <w:p w14:paraId="18A52837" w14:textId="77777777" w:rsidR="000E40A4" w:rsidRPr="006461EA" w:rsidRDefault="000E40A4" w:rsidP="000E4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14878" w:rsidRPr="006461EA" w14:paraId="3FCF35A6" w14:textId="77777777" w:rsidTr="00576313">
        <w:tc>
          <w:tcPr>
            <w:tcW w:w="3010" w:type="dxa"/>
          </w:tcPr>
          <w:p w14:paraId="305D9087" w14:textId="77777777" w:rsidR="00414878" w:rsidRPr="006461EA" w:rsidRDefault="00414878" w:rsidP="00414878">
            <w:pPr>
              <w:ind w:firstLine="179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รายได้จากการขายและบริการและ</w:t>
            </w:r>
            <w:proofErr w:type="spellStart"/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อื่นๆ</w:t>
            </w:r>
            <w:proofErr w:type="spellEnd"/>
          </w:p>
        </w:tc>
        <w:tc>
          <w:tcPr>
            <w:tcW w:w="2093" w:type="dxa"/>
          </w:tcPr>
          <w:p w14:paraId="107E52D4" w14:textId="77777777" w:rsidR="00414878" w:rsidRPr="006461EA" w:rsidRDefault="00414878" w:rsidP="00414878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878" w:type="dxa"/>
          </w:tcPr>
          <w:p w14:paraId="593C42F1" w14:textId="23E7A1DA" w:rsidR="00414878" w:rsidRPr="006461EA" w:rsidRDefault="00414878" w:rsidP="00414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199</w:t>
            </w:r>
          </w:p>
        </w:tc>
        <w:tc>
          <w:tcPr>
            <w:tcW w:w="874" w:type="dxa"/>
          </w:tcPr>
          <w:p w14:paraId="77E0ECAB" w14:textId="31B47971" w:rsidR="00414878" w:rsidRPr="006461EA" w:rsidRDefault="00414878" w:rsidP="00414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287</w:t>
            </w:r>
          </w:p>
        </w:tc>
        <w:tc>
          <w:tcPr>
            <w:tcW w:w="1043" w:type="dxa"/>
          </w:tcPr>
          <w:p w14:paraId="0AE44327" w14:textId="791F7329" w:rsidR="00414878" w:rsidRPr="006461EA" w:rsidRDefault="00414878" w:rsidP="00414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199</w:t>
            </w:r>
          </w:p>
        </w:tc>
        <w:tc>
          <w:tcPr>
            <w:tcW w:w="999" w:type="dxa"/>
          </w:tcPr>
          <w:p w14:paraId="71F0D95A" w14:textId="6EC662B1" w:rsidR="00414878" w:rsidRPr="006461EA" w:rsidRDefault="00414878" w:rsidP="00414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287</w:t>
            </w:r>
          </w:p>
        </w:tc>
      </w:tr>
      <w:tr w:rsidR="00414878" w:rsidRPr="006461EA" w14:paraId="454BB792" w14:textId="77777777" w:rsidTr="000B7E71">
        <w:tc>
          <w:tcPr>
            <w:tcW w:w="3010" w:type="dxa"/>
          </w:tcPr>
          <w:p w14:paraId="0B4A0723" w14:textId="77777777" w:rsidR="00414878" w:rsidRPr="006461EA" w:rsidRDefault="00414878" w:rsidP="00414878">
            <w:pPr>
              <w:ind w:firstLine="179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ซื้อวัตถุดิบ</w:t>
            </w:r>
          </w:p>
        </w:tc>
        <w:tc>
          <w:tcPr>
            <w:tcW w:w="2093" w:type="dxa"/>
          </w:tcPr>
          <w:p w14:paraId="3200776C" w14:textId="77777777" w:rsidR="00414878" w:rsidRPr="006461EA" w:rsidRDefault="00414878" w:rsidP="00414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878" w:type="dxa"/>
          </w:tcPr>
          <w:p w14:paraId="56F23C6E" w14:textId="0838F3E0" w:rsidR="00414878" w:rsidRPr="006461EA" w:rsidRDefault="00414878" w:rsidP="00414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34,409</w:t>
            </w:r>
          </w:p>
        </w:tc>
        <w:tc>
          <w:tcPr>
            <w:tcW w:w="874" w:type="dxa"/>
          </w:tcPr>
          <w:p w14:paraId="26052BC4" w14:textId="73A3BEB6" w:rsidR="00414878" w:rsidRPr="006461EA" w:rsidRDefault="00414878" w:rsidP="00414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122,078</w:t>
            </w:r>
          </w:p>
        </w:tc>
        <w:tc>
          <w:tcPr>
            <w:tcW w:w="1043" w:type="dxa"/>
          </w:tcPr>
          <w:p w14:paraId="2F6CD5F2" w14:textId="4691D4CC" w:rsidR="00414878" w:rsidRPr="006461EA" w:rsidRDefault="00414878" w:rsidP="00414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16,265</w:t>
            </w:r>
          </w:p>
        </w:tc>
        <w:tc>
          <w:tcPr>
            <w:tcW w:w="999" w:type="dxa"/>
          </w:tcPr>
          <w:p w14:paraId="7D587349" w14:textId="4BC50BD3" w:rsidR="00414878" w:rsidRPr="006461EA" w:rsidRDefault="00414878" w:rsidP="00414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122,078</w:t>
            </w:r>
          </w:p>
        </w:tc>
      </w:tr>
      <w:tr w:rsidR="00C36755" w:rsidRPr="006461EA" w14:paraId="5C675C58" w14:textId="77777777" w:rsidTr="007A33DE">
        <w:tc>
          <w:tcPr>
            <w:tcW w:w="3010" w:type="dxa"/>
          </w:tcPr>
          <w:p w14:paraId="1C8743B2" w14:textId="77777777" w:rsidR="00C36755" w:rsidRPr="006461EA" w:rsidRDefault="00C36755" w:rsidP="007367FE">
            <w:pPr>
              <w:tabs>
                <w:tab w:val="clear" w:pos="2580"/>
              </w:tabs>
              <w:spacing w:line="240" w:lineRule="auto"/>
              <w:ind w:left="162" w:firstLine="17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ค่าก่อสร้าง</w:t>
            </w:r>
          </w:p>
        </w:tc>
        <w:tc>
          <w:tcPr>
            <w:tcW w:w="2093" w:type="dxa"/>
          </w:tcPr>
          <w:p w14:paraId="0C3CC8C0" w14:textId="77777777" w:rsidR="00C36755" w:rsidRPr="003A34DF" w:rsidRDefault="00C36755" w:rsidP="00736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A34DF">
              <w:rPr>
                <w:rFonts w:ascii="Browallia New" w:hAnsi="Browallia New" w:cs="Browallia New"/>
                <w:sz w:val="24"/>
                <w:szCs w:val="24"/>
                <w:cs/>
              </w:rPr>
              <w:t>ราคา</w:t>
            </w:r>
            <w:r w:rsidRPr="003A34DF">
              <w:rPr>
                <w:rFonts w:ascii="Browallia New" w:hAnsi="Browallia New" w:cs="Browallia New" w:hint="cs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878" w:type="dxa"/>
            <w:vAlign w:val="bottom"/>
          </w:tcPr>
          <w:p w14:paraId="12EE335D" w14:textId="4A66B34F" w:rsidR="00C36755" w:rsidRPr="006461EA" w:rsidRDefault="00C36755" w:rsidP="00736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874" w:type="dxa"/>
          </w:tcPr>
          <w:p w14:paraId="57352072" w14:textId="62B885C3" w:rsidR="00C36755" w:rsidRPr="006461EA" w:rsidRDefault="00C36755" w:rsidP="00736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23,744</w:t>
            </w:r>
          </w:p>
        </w:tc>
        <w:tc>
          <w:tcPr>
            <w:tcW w:w="1043" w:type="dxa"/>
            <w:vAlign w:val="bottom"/>
          </w:tcPr>
          <w:p w14:paraId="2C2A8EF4" w14:textId="3FB329C6" w:rsidR="00C36755" w:rsidRPr="006461EA" w:rsidRDefault="00C36755" w:rsidP="00736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99" w:type="dxa"/>
            <w:vAlign w:val="bottom"/>
          </w:tcPr>
          <w:p w14:paraId="77BB02CD" w14:textId="34174342" w:rsidR="00C36755" w:rsidRPr="006461EA" w:rsidRDefault="00C36755" w:rsidP="00736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</w:tr>
      <w:tr w:rsidR="000E40A4" w:rsidRPr="006461EA" w14:paraId="13B54133" w14:textId="77777777" w:rsidTr="00576313">
        <w:tc>
          <w:tcPr>
            <w:tcW w:w="3010" w:type="dxa"/>
          </w:tcPr>
          <w:p w14:paraId="344ACE51" w14:textId="77777777" w:rsidR="000E40A4" w:rsidRPr="006461EA" w:rsidRDefault="000E40A4" w:rsidP="000E40A4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color w:val="FF0000"/>
                <w:sz w:val="24"/>
                <w:szCs w:val="24"/>
                <w:u w:val="single"/>
                <w:cs/>
              </w:rPr>
            </w:pPr>
          </w:p>
        </w:tc>
        <w:tc>
          <w:tcPr>
            <w:tcW w:w="2093" w:type="dxa"/>
          </w:tcPr>
          <w:p w14:paraId="34D9C3C1" w14:textId="77777777" w:rsidR="000E40A4" w:rsidRPr="006461EA" w:rsidRDefault="000E40A4" w:rsidP="000E40A4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color w:val="FF0000"/>
                <w:sz w:val="24"/>
                <w:szCs w:val="24"/>
                <w:u w:val="single"/>
                <w:cs/>
              </w:rPr>
            </w:pPr>
          </w:p>
        </w:tc>
        <w:tc>
          <w:tcPr>
            <w:tcW w:w="878" w:type="dxa"/>
          </w:tcPr>
          <w:p w14:paraId="2137A426" w14:textId="2DD1AE72" w:rsidR="000E40A4" w:rsidRPr="006461EA" w:rsidRDefault="000E40A4" w:rsidP="000E4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874" w:type="dxa"/>
          </w:tcPr>
          <w:p w14:paraId="6EA101E5" w14:textId="77777777" w:rsidR="000E40A4" w:rsidRPr="006461EA" w:rsidRDefault="000E40A4" w:rsidP="000E40A4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jc w:val="right"/>
              <w:rPr>
                <w:rFonts w:ascii="Browallia New" w:hAnsi="Browallia New" w:cs="Browallia New"/>
                <w:color w:val="FF0000"/>
                <w:sz w:val="24"/>
                <w:szCs w:val="24"/>
                <w:u w:val="single"/>
              </w:rPr>
            </w:pPr>
          </w:p>
        </w:tc>
        <w:tc>
          <w:tcPr>
            <w:tcW w:w="1043" w:type="dxa"/>
          </w:tcPr>
          <w:p w14:paraId="31D2A1F5" w14:textId="77777777" w:rsidR="000E40A4" w:rsidRPr="006461EA" w:rsidRDefault="000E40A4" w:rsidP="000E40A4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color w:val="FF0000"/>
                <w:sz w:val="24"/>
                <w:szCs w:val="24"/>
                <w:u w:val="single"/>
              </w:rPr>
            </w:pPr>
          </w:p>
        </w:tc>
        <w:tc>
          <w:tcPr>
            <w:tcW w:w="999" w:type="dxa"/>
          </w:tcPr>
          <w:p w14:paraId="789BFFE7" w14:textId="77777777" w:rsidR="000E40A4" w:rsidRPr="006461EA" w:rsidRDefault="000E40A4" w:rsidP="000E40A4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color w:val="FF0000"/>
                <w:sz w:val="24"/>
                <w:szCs w:val="24"/>
                <w:u w:val="single"/>
              </w:rPr>
            </w:pPr>
          </w:p>
        </w:tc>
      </w:tr>
      <w:tr w:rsidR="000E40A4" w:rsidRPr="006461EA" w14:paraId="0EED6945" w14:textId="77777777" w:rsidTr="00576313">
        <w:trPr>
          <w:trHeight w:val="65"/>
        </w:trPr>
        <w:tc>
          <w:tcPr>
            <w:tcW w:w="3010" w:type="dxa"/>
          </w:tcPr>
          <w:p w14:paraId="3A1457EF" w14:textId="77777777" w:rsidR="000E40A4" w:rsidRPr="006461EA" w:rsidRDefault="000E40A4" w:rsidP="000E40A4">
            <w:pP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ค่าตอบแทนผู้บริหาร</w:t>
            </w:r>
          </w:p>
        </w:tc>
        <w:tc>
          <w:tcPr>
            <w:tcW w:w="2093" w:type="dxa"/>
          </w:tcPr>
          <w:p w14:paraId="397E2F56" w14:textId="77777777" w:rsidR="000E40A4" w:rsidRPr="006461EA" w:rsidRDefault="000E40A4" w:rsidP="000E40A4">
            <w:pPr>
              <w:tabs>
                <w:tab w:val="left" w:pos="1080"/>
              </w:tabs>
              <w:spacing w:line="240" w:lineRule="auto"/>
              <w:ind w:left="176" w:hanging="17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38EAC2F8" w14:textId="77777777" w:rsidR="000E40A4" w:rsidRPr="006461EA" w:rsidRDefault="000E40A4" w:rsidP="000E40A4">
            <w:pPr>
              <w:pStyle w:val="a3"/>
              <w:tabs>
                <w:tab w:val="clear" w:pos="1080"/>
                <w:tab w:val="left" w:pos="113"/>
              </w:tabs>
              <w:ind w:right="-113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874" w:type="dxa"/>
            <w:vAlign w:val="bottom"/>
          </w:tcPr>
          <w:p w14:paraId="21467DEF" w14:textId="77777777" w:rsidR="000E40A4" w:rsidRPr="006461EA" w:rsidRDefault="000E40A4" w:rsidP="000E40A4">
            <w:pPr>
              <w:pStyle w:val="a3"/>
              <w:tabs>
                <w:tab w:val="clear" w:pos="1080"/>
                <w:tab w:val="left" w:pos="113"/>
              </w:tabs>
              <w:ind w:right="-113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43" w:type="dxa"/>
            <w:vAlign w:val="bottom"/>
          </w:tcPr>
          <w:p w14:paraId="285A0B7F" w14:textId="77777777" w:rsidR="000E40A4" w:rsidRPr="006461EA" w:rsidRDefault="000E40A4" w:rsidP="000E40A4">
            <w:pPr>
              <w:pStyle w:val="a3"/>
              <w:tabs>
                <w:tab w:val="clear" w:pos="1080"/>
                <w:tab w:val="left" w:pos="113"/>
              </w:tabs>
              <w:ind w:right="-113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999" w:type="dxa"/>
            <w:vAlign w:val="bottom"/>
          </w:tcPr>
          <w:p w14:paraId="2177E087" w14:textId="77777777" w:rsidR="000E40A4" w:rsidRPr="006461EA" w:rsidRDefault="000E40A4" w:rsidP="000E40A4">
            <w:pPr>
              <w:pStyle w:val="a3"/>
              <w:tabs>
                <w:tab w:val="clear" w:pos="1080"/>
                <w:tab w:val="left" w:pos="113"/>
              </w:tabs>
              <w:ind w:right="-113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</w:tr>
      <w:tr w:rsidR="00605DCE" w:rsidRPr="006461EA" w14:paraId="0AFECEDE" w14:textId="77777777" w:rsidTr="000B7E71">
        <w:tc>
          <w:tcPr>
            <w:tcW w:w="3010" w:type="dxa"/>
          </w:tcPr>
          <w:p w14:paraId="44EC47D2" w14:textId="77777777" w:rsidR="00605DCE" w:rsidRPr="006461EA" w:rsidRDefault="00605DCE" w:rsidP="00605DCE">
            <w:pPr>
              <w:ind w:firstLine="179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ผลประโยชน์ปัจจุบัน</w:t>
            </w:r>
          </w:p>
        </w:tc>
        <w:tc>
          <w:tcPr>
            <w:tcW w:w="2093" w:type="dxa"/>
          </w:tcPr>
          <w:p w14:paraId="378C0F44" w14:textId="77777777" w:rsidR="00605DCE" w:rsidRPr="006461EA" w:rsidRDefault="00605DCE" w:rsidP="00605DCE">
            <w:pPr>
              <w:tabs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878" w:type="dxa"/>
            <w:vAlign w:val="bottom"/>
          </w:tcPr>
          <w:p w14:paraId="13328497" w14:textId="1DC28530" w:rsidR="00605DCE" w:rsidRPr="005E4F34" w:rsidRDefault="00605DCE" w:rsidP="00605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37,132</w:t>
            </w:r>
          </w:p>
        </w:tc>
        <w:tc>
          <w:tcPr>
            <w:tcW w:w="874" w:type="dxa"/>
            <w:vAlign w:val="bottom"/>
          </w:tcPr>
          <w:p w14:paraId="14154304" w14:textId="5BF0633A" w:rsidR="00605DCE" w:rsidRPr="007F7583" w:rsidRDefault="00605DCE" w:rsidP="00605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F7583">
              <w:rPr>
                <w:rFonts w:ascii="Browallia New" w:hAnsi="Browallia New" w:cs="Browallia New"/>
                <w:sz w:val="24"/>
                <w:szCs w:val="24"/>
                <w:lang w:val="en-GB"/>
              </w:rPr>
              <w:t>31,881</w:t>
            </w:r>
          </w:p>
        </w:tc>
        <w:tc>
          <w:tcPr>
            <w:tcW w:w="1043" w:type="dxa"/>
          </w:tcPr>
          <w:p w14:paraId="0EB89FBC" w14:textId="3DE9FA04" w:rsidR="00605DCE" w:rsidRPr="006461EA" w:rsidRDefault="00605DCE" w:rsidP="00605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26,107</w:t>
            </w:r>
          </w:p>
        </w:tc>
        <w:tc>
          <w:tcPr>
            <w:tcW w:w="999" w:type="dxa"/>
          </w:tcPr>
          <w:p w14:paraId="5BD4BA60" w14:textId="08BE980D" w:rsidR="00605DCE" w:rsidRPr="006461EA" w:rsidRDefault="00605DCE" w:rsidP="00605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22,755</w:t>
            </w:r>
          </w:p>
        </w:tc>
      </w:tr>
      <w:tr w:rsidR="00605DCE" w:rsidRPr="006461EA" w14:paraId="29E1CCA2" w14:textId="77777777" w:rsidTr="000B7E71">
        <w:tc>
          <w:tcPr>
            <w:tcW w:w="3010" w:type="dxa"/>
          </w:tcPr>
          <w:p w14:paraId="6C52D3E4" w14:textId="77777777" w:rsidR="00605DCE" w:rsidRPr="006461EA" w:rsidRDefault="00605DCE" w:rsidP="00605DCE">
            <w:pPr>
              <w:ind w:firstLine="179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2093" w:type="dxa"/>
          </w:tcPr>
          <w:p w14:paraId="4097C957" w14:textId="77777777" w:rsidR="00605DCE" w:rsidRPr="006461EA" w:rsidRDefault="00605DCE" w:rsidP="00605DCE">
            <w:pPr>
              <w:tabs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878" w:type="dxa"/>
            <w:vAlign w:val="bottom"/>
          </w:tcPr>
          <w:p w14:paraId="1A13DDA8" w14:textId="4A7C57A1" w:rsidR="00605DCE" w:rsidRPr="005E4F34" w:rsidRDefault="00605DCE" w:rsidP="00605DC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1,266</w:t>
            </w:r>
          </w:p>
        </w:tc>
        <w:tc>
          <w:tcPr>
            <w:tcW w:w="874" w:type="dxa"/>
            <w:vAlign w:val="bottom"/>
          </w:tcPr>
          <w:p w14:paraId="072B41B6" w14:textId="301B9CA9" w:rsidR="00605DCE" w:rsidRPr="007F7583" w:rsidRDefault="00605DCE" w:rsidP="00605DC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F7583">
              <w:rPr>
                <w:rFonts w:ascii="Browallia New" w:hAnsi="Browallia New" w:cs="Browallia New"/>
                <w:sz w:val="24"/>
                <w:szCs w:val="24"/>
                <w:lang w:val="en-GB"/>
              </w:rPr>
              <w:t>1,445</w:t>
            </w:r>
          </w:p>
        </w:tc>
        <w:tc>
          <w:tcPr>
            <w:tcW w:w="1043" w:type="dxa"/>
          </w:tcPr>
          <w:p w14:paraId="2184A821" w14:textId="542944D7" w:rsidR="00605DCE" w:rsidRPr="006461EA" w:rsidRDefault="00605DCE" w:rsidP="00605DC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1,189</w:t>
            </w:r>
          </w:p>
        </w:tc>
        <w:tc>
          <w:tcPr>
            <w:tcW w:w="999" w:type="dxa"/>
          </w:tcPr>
          <w:p w14:paraId="7932B8A0" w14:textId="12DBDD61" w:rsidR="00605DCE" w:rsidRPr="006461EA" w:rsidRDefault="00605DCE" w:rsidP="00605DC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1,057</w:t>
            </w:r>
          </w:p>
        </w:tc>
      </w:tr>
      <w:tr w:rsidR="00605DCE" w:rsidRPr="006461EA" w14:paraId="49CBC44B" w14:textId="77777777" w:rsidTr="000B7E71">
        <w:tc>
          <w:tcPr>
            <w:tcW w:w="3010" w:type="dxa"/>
            <w:vAlign w:val="bottom"/>
          </w:tcPr>
          <w:p w14:paraId="56743C17" w14:textId="77777777" w:rsidR="00605DCE" w:rsidRPr="006461EA" w:rsidRDefault="00605DCE" w:rsidP="00605DCE">
            <w:pPr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2093" w:type="dxa"/>
            <w:vAlign w:val="bottom"/>
          </w:tcPr>
          <w:p w14:paraId="44322502" w14:textId="77777777" w:rsidR="00605DCE" w:rsidRPr="006461EA" w:rsidRDefault="00605DCE" w:rsidP="00605DCE">
            <w:pPr>
              <w:spacing w:line="240" w:lineRule="auto"/>
              <w:ind w:right="28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878" w:type="dxa"/>
            <w:vAlign w:val="bottom"/>
          </w:tcPr>
          <w:p w14:paraId="52C291B8" w14:textId="1F3AA97C" w:rsidR="00605DCE" w:rsidRPr="005E4F34" w:rsidRDefault="00605DCE" w:rsidP="00605DCE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38,398</w:t>
            </w:r>
          </w:p>
        </w:tc>
        <w:tc>
          <w:tcPr>
            <w:tcW w:w="874" w:type="dxa"/>
            <w:vAlign w:val="bottom"/>
          </w:tcPr>
          <w:p w14:paraId="0D5D3170" w14:textId="6B03975B" w:rsidR="00605DCE" w:rsidRPr="007F7583" w:rsidRDefault="00605DCE" w:rsidP="00605DCE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F7583">
              <w:rPr>
                <w:rFonts w:ascii="Browallia New" w:hAnsi="Browallia New" w:cs="Browallia New"/>
                <w:sz w:val="24"/>
                <w:szCs w:val="24"/>
                <w:lang w:val="en-GB"/>
              </w:rPr>
              <w:t>33,3</w:t>
            </w:r>
            <w:r w:rsidR="002B4AD8" w:rsidRPr="007F7583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7F7583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043" w:type="dxa"/>
          </w:tcPr>
          <w:p w14:paraId="4B3E5740" w14:textId="4E42E0B1" w:rsidR="00605DCE" w:rsidRPr="006461EA" w:rsidRDefault="00605DCE" w:rsidP="00605DCE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27,296</w:t>
            </w:r>
          </w:p>
        </w:tc>
        <w:tc>
          <w:tcPr>
            <w:tcW w:w="999" w:type="dxa"/>
          </w:tcPr>
          <w:p w14:paraId="31A6099E" w14:textId="17C87DA0" w:rsidR="00605DCE" w:rsidRPr="006461EA" w:rsidRDefault="00605DCE" w:rsidP="00605DCE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23,812</w:t>
            </w:r>
          </w:p>
        </w:tc>
      </w:tr>
    </w:tbl>
    <w:p w14:paraId="2425BB0D" w14:textId="77777777" w:rsidR="005948FA" w:rsidRDefault="005948FA" w:rsidP="00270D79">
      <w:pPr>
        <w:rPr>
          <w:rFonts w:ascii="Browallia New" w:hAnsi="Browallia New" w:cs="Browallia New"/>
          <w:sz w:val="28"/>
          <w:szCs w:val="28"/>
        </w:rPr>
      </w:pPr>
    </w:p>
    <w:p w14:paraId="361C5A86" w14:textId="77777777" w:rsidR="002D61A8" w:rsidRDefault="0037041C" w:rsidP="00AF6A46">
      <w:pPr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/>
          <w:sz w:val="28"/>
          <w:szCs w:val="28"/>
        </w:rPr>
        <w:tab/>
      </w:r>
      <w:r w:rsidRPr="006461EA">
        <w:rPr>
          <w:rFonts w:ascii="Browallia New" w:hAnsi="Browallia New" w:cs="Browallia New"/>
          <w:sz w:val="28"/>
          <w:szCs w:val="28"/>
        </w:rPr>
        <w:tab/>
      </w:r>
    </w:p>
    <w:p w14:paraId="65E150DF" w14:textId="77777777" w:rsidR="002D61A8" w:rsidRDefault="002D61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14:paraId="25FC195C" w14:textId="78C98431" w:rsidR="00BD1505" w:rsidRPr="006461EA" w:rsidRDefault="00BD1505" w:rsidP="00C36755">
      <w:pPr>
        <w:ind w:left="441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/>
          <w:sz w:val="28"/>
          <w:szCs w:val="28"/>
          <w:cs/>
        </w:rPr>
        <w:lastRenderedPageBreak/>
        <w:t xml:space="preserve">ยอดคงเหลือกับบุคคลและบริษัทที่เกี่ยวข้องกันที่มีสาระสำคัญ ณ วันที่ </w:t>
      </w:r>
      <w:r w:rsidRPr="006461EA">
        <w:rPr>
          <w:rFonts w:ascii="Browallia New" w:hAnsi="Browallia New" w:cs="Browallia New"/>
          <w:sz w:val="28"/>
          <w:szCs w:val="28"/>
        </w:rPr>
        <w:t>31</w:t>
      </w:r>
      <w:r w:rsidRPr="006461EA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Pr="006461EA">
        <w:rPr>
          <w:rFonts w:ascii="Browallia New" w:hAnsi="Browallia New" w:cs="Browallia New"/>
          <w:sz w:val="28"/>
          <w:szCs w:val="28"/>
        </w:rPr>
        <w:t>256</w:t>
      </w:r>
      <w:r w:rsidR="00245501">
        <w:rPr>
          <w:rFonts w:ascii="Browallia New" w:hAnsi="Browallia New" w:cs="Browallia New"/>
          <w:sz w:val="28"/>
          <w:szCs w:val="28"/>
        </w:rPr>
        <w:t>2</w:t>
      </w: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6461EA">
        <w:rPr>
          <w:rFonts w:ascii="Browallia New" w:hAnsi="Browallia New" w:cs="Browallia New"/>
          <w:sz w:val="28"/>
          <w:szCs w:val="28"/>
          <w:cs/>
        </w:rPr>
        <w:t xml:space="preserve">และ </w:t>
      </w:r>
      <w:r w:rsidRPr="006461EA">
        <w:rPr>
          <w:rFonts w:ascii="Browallia New" w:hAnsi="Browallia New" w:cs="Browallia New"/>
          <w:sz w:val="28"/>
          <w:szCs w:val="28"/>
        </w:rPr>
        <w:t>25</w:t>
      </w:r>
      <w:r w:rsidR="00270D79" w:rsidRPr="006461EA">
        <w:rPr>
          <w:rFonts w:ascii="Browallia New" w:hAnsi="Browallia New" w:cs="Browallia New"/>
          <w:sz w:val="28"/>
          <w:szCs w:val="28"/>
        </w:rPr>
        <w:t>6</w:t>
      </w:r>
      <w:r w:rsidR="00245501">
        <w:rPr>
          <w:rFonts w:ascii="Browallia New" w:hAnsi="Browallia New" w:cs="Browallia New"/>
          <w:sz w:val="28"/>
          <w:szCs w:val="28"/>
        </w:rPr>
        <w:t>1</w:t>
      </w: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6461EA">
        <w:rPr>
          <w:rFonts w:ascii="Browallia New" w:hAnsi="Browallia New" w:cs="Browallia New"/>
          <w:sz w:val="28"/>
          <w:szCs w:val="28"/>
          <w:cs/>
        </w:rPr>
        <w:t>มีดังนี้</w:t>
      </w:r>
    </w:p>
    <w:p w14:paraId="5365AB4C" w14:textId="77777777" w:rsidR="00C91A48" w:rsidRPr="006461EA" w:rsidRDefault="00C91A48" w:rsidP="00BD1505">
      <w:pPr>
        <w:rPr>
          <w:rFonts w:ascii="Browallia New" w:hAnsi="Browallia New" w:cs="Browallia New"/>
          <w:sz w:val="28"/>
          <w:szCs w:val="28"/>
        </w:rPr>
      </w:pPr>
    </w:p>
    <w:tbl>
      <w:tblPr>
        <w:tblW w:w="8811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447"/>
        <w:gridCol w:w="1143"/>
        <w:gridCol w:w="270"/>
        <w:gridCol w:w="1107"/>
        <w:gridCol w:w="261"/>
        <w:gridCol w:w="1134"/>
        <w:gridCol w:w="242"/>
        <w:gridCol w:w="1207"/>
      </w:tblGrid>
      <w:tr w:rsidR="00BD1505" w:rsidRPr="006461EA" w14:paraId="37C4F9D5" w14:textId="77777777" w:rsidTr="00C36755">
        <w:trPr>
          <w:cantSplit/>
          <w:tblHeader/>
        </w:trPr>
        <w:tc>
          <w:tcPr>
            <w:tcW w:w="3447" w:type="dxa"/>
          </w:tcPr>
          <w:p w14:paraId="7E696A62" w14:textId="77777777" w:rsidR="00BD1505" w:rsidRPr="006461EA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364" w:type="dxa"/>
            <w:gridSpan w:val="7"/>
          </w:tcPr>
          <w:p w14:paraId="2D232165" w14:textId="77777777" w:rsidR="00BD1505" w:rsidRPr="006461EA" w:rsidRDefault="00BD1505" w:rsidP="00E3399E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BD1505" w:rsidRPr="006461EA" w14:paraId="69FFE389" w14:textId="77777777" w:rsidTr="00C36755">
        <w:trPr>
          <w:cantSplit/>
          <w:tblHeader/>
        </w:trPr>
        <w:tc>
          <w:tcPr>
            <w:tcW w:w="3447" w:type="dxa"/>
          </w:tcPr>
          <w:p w14:paraId="1AB12790" w14:textId="77777777" w:rsidR="00BD1505" w:rsidRPr="006461EA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14:paraId="19478838" w14:textId="77777777" w:rsidR="00BD1505" w:rsidRPr="006461EA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" w:type="dxa"/>
          </w:tcPr>
          <w:p w14:paraId="68419C11" w14:textId="77777777" w:rsidR="00BD1505" w:rsidRPr="006461EA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83" w:type="dxa"/>
            <w:gridSpan w:val="3"/>
            <w:tcBorders>
              <w:bottom w:val="single" w:sz="4" w:space="0" w:color="auto"/>
            </w:tcBorders>
          </w:tcPr>
          <w:p w14:paraId="380D1C35" w14:textId="77777777" w:rsidR="00BD1505" w:rsidRPr="006461EA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245501" w:rsidRPr="006461EA" w14:paraId="6C270637" w14:textId="77777777" w:rsidTr="00C36755">
        <w:trPr>
          <w:cantSplit/>
          <w:tblHeader/>
        </w:trPr>
        <w:tc>
          <w:tcPr>
            <w:tcW w:w="3447" w:type="dxa"/>
          </w:tcPr>
          <w:p w14:paraId="18C8E726" w14:textId="77777777" w:rsidR="00245501" w:rsidRPr="006461EA" w:rsidRDefault="00245501" w:rsidP="00245501">
            <w:pPr>
              <w:pStyle w:val="a7"/>
              <w:tabs>
                <w:tab w:val="clear" w:pos="360"/>
                <w:tab w:val="clear" w:pos="720"/>
                <w:tab w:val="clear" w:pos="1080"/>
                <w:tab w:val="left" w:pos="540"/>
              </w:tabs>
              <w:rPr>
                <w:rFonts w:ascii="Browallia New" w:hAnsi="Browallia New" w:cs="Browallia New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6E585141" w14:textId="757F47FE" w:rsidR="00245501" w:rsidRPr="006461EA" w:rsidRDefault="00245501" w:rsidP="00245501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D320A25" w14:textId="77777777" w:rsidR="00245501" w:rsidRPr="006461EA" w:rsidRDefault="00245501" w:rsidP="00245501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13BC1E10" w14:textId="42152CB0" w:rsidR="00245501" w:rsidRPr="006461EA" w:rsidRDefault="00245501" w:rsidP="00245501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261" w:type="dxa"/>
            <w:vAlign w:val="bottom"/>
          </w:tcPr>
          <w:p w14:paraId="32D9FF84" w14:textId="77777777" w:rsidR="00245501" w:rsidRPr="006461EA" w:rsidRDefault="00245501" w:rsidP="00245501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02C2B2A" w14:textId="0CD44BE9" w:rsidR="00245501" w:rsidRPr="006461EA" w:rsidRDefault="00245501" w:rsidP="00245501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242" w:type="dxa"/>
            <w:tcBorders>
              <w:top w:val="single" w:sz="4" w:space="0" w:color="auto"/>
            </w:tcBorders>
            <w:vAlign w:val="bottom"/>
          </w:tcPr>
          <w:p w14:paraId="6980DDA5" w14:textId="77777777" w:rsidR="00245501" w:rsidRPr="006461EA" w:rsidRDefault="00245501" w:rsidP="00245501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  <w:vAlign w:val="bottom"/>
          </w:tcPr>
          <w:p w14:paraId="0FC3F8A8" w14:textId="513E7028" w:rsidR="00245501" w:rsidRPr="006461EA" w:rsidRDefault="00245501" w:rsidP="00245501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</w:tr>
      <w:tr w:rsidR="00BD1505" w:rsidRPr="006461EA" w14:paraId="0EF7B414" w14:textId="77777777" w:rsidTr="005456D8">
        <w:trPr>
          <w:cantSplit/>
          <w:trHeight w:val="215"/>
        </w:trPr>
        <w:tc>
          <w:tcPr>
            <w:tcW w:w="3447" w:type="dxa"/>
            <w:vAlign w:val="center"/>
          </w:tcPr>
          <w:p w14:paraId="30266D3C" w14:textId="77777777" w:rsidR="00BD1505" w:rsidRPr="006461EA" w:rsidRDefault="00BD1505" w:rsidP="00E3399E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4D395703" w14:textId="77777777" w:rsidR="00BD1505" w:rsidRPr="006461EA" w:rsidRDefault="00BD1505" w:rsidP="00E3399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2BCBDB1E" w14:textId="77777777" w:rsidR="00BD1505" w:rsidRPr="006461EA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14:paraId="46A1DD3F" w14:textId="77777777" w:rsidR="00BD1505" w:rsidRPr="006461EA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3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61" w:type="dxa"/>
            <w:tcBorders>
              <w:top w:val="single" w:sz="4" w:space="0" w:color="auto"/>
            </w:tcBorders>
          </w:tcPr>
          <w:p w14:paraId="4AB1A170" w14:textId="77777777" w:rsidR="00BD1505" w:rsidRPr="006461EA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B8B2094" w14:textId="77777777" w:rsidR="00BD1505" w:rsidRPr="006461EA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2" w:type="dxa"/>
          </w:tcPr>
          <w:p w14:paraId="436D8DE8" w14:textId="77777777" w:rsidR="00BD1505" w:rsidRPr="006461EA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07" w:type="dxa"/>
            <w:vAlign w:val="bottom"/>
          </w:tcPr>
          <w:p w14:paraId="5CE9C356" w14:textId="77777777" w:rsidR="00BD1505" w:rsidRPr="006461EA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D1505" w:rsidRPr="006461EA" w14:paraId="663329EE" w14:textId="77777777" w:rsidTr="00C36755">
        <w:trPr>
          <w:cantSplit/>
        </w:trPr>
        <w:tc>
          <w:tcPr>
            <w:tcW w:w="3447" w:type="dxa"/>
            <w:vAlign w:val="center"/>
          </w:tcPr>
          <w:p w14:paraId="4FC42414" w14:textId="77777777" w:rsidR="00BD1505" w:rsidRPr="006461EA" w:rsidRDefault="00BD1505" w:rsidP="00E3399E">
            <w:pPr>
              <w:tabs>
                <w:tab w:val="left" w:pos="113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43" w:type="dxa"/>
            <w:vAlign w:val="bottom"/>
          </w:tcPr>
          <w:p w14:paraId="32A8F1AD" w14:textId="77777777" w:rsidR="00BD1505" w:rsidRPr="006461EA" w:rsidRDefault="00BD1505" w:rsidP="00E3399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164C4E98" w14:textId="77777777" w:rsidR="00BD1505" w:rsidRPr="006461EA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07" w:type="dxa"/>
            <w:vAlign w:val="bottom"/>
          </w:tcPr>
          <w:p w14:paraId="086FE168" w14:textId="77777777" w:rsidR="00BD1505" w:rsidRPr="006461EA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3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61" w:type="dxa"/>
          </w:tcPr>
          <w:p w14:paraId="4727117F" w14:textId="77777777" w:rsidR="00BD1505" w:rsidRPr="006461EA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40D71040" w14:textId="77777777" w:rsidR="00BD1505" w:rsidRPr="006461EA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2" w:type="dxa"/>
          </w:tcPr>
          <w:p w14:paraId="15973C4C" w14:textId="77777777" w:rsidR="00BD1505" w:rsidRPr="006461EA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07" w:type="dxa"/>
            <w:vAlign w:val="bottom"/>
          </w:tcPr>
          <w:p w14:paraId="65F0E94D" w14:textId="77777777" w:rsidR="00BD1505" w:rsidRPr="006461EA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11F4C" w:rsidRPr="006461EA" w14:paraId="18B9EC1D" w14:textId="77777777" w:rsidTr="00C36755">
        <w:trPr>
          <w:cantSplit/>
        </w:trPr>
        <w:tc>
          <w:tcPr>
            <w:tcW w:w="3447" w:type="dxa"/>
          </w:tcPr>
          <w:p w14:paraId="53DC6C12" w14:textId="77777777" w:rsidR="00111F4C" w:rsidRPr="006461EA" w:rsidRDefault="00111F4C" w:rsidP="00111F4C">
            <w:pPr>
              <w:tabs>
                <w:tab w:val="clear" w:pos="227"/>
                <w:tab w:val="clear" w:pos="454"/>
              </w:tabs>
              <w:spacing w:line="240" w:lineRule="auto"/>
              <w:ind w:left="456" w:right="162" w:hanging="270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43" w:type="dxa"/>
          </w:tcPr>
          <w:p w14:paraId="4A2ADBDC" w14:textId="1872A823" w:rsidR="00111F4C" w:rsidRPr="006461EA" w:rsidRDefault="00111F4C" w:rsidP="0011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69416148" w14:textId="77777777" w:rsidR="00111F4C" w:rsidRPr="006461EA" w:rsidRDefault="00111F4C" w:rsidP="0011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07" w:type="dxa"/>
          </w:tcPr>
          <w:p w14:paraId="0C3E099C" w14:textId="1CCDC336" w:rsidR="00111F4C" w:rsidRPr="006461EA" w:rsidRDefault="00111F4C" w:rsidP="0011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261" w:type="dxa"/>
          </w:tcPr>
          <w:p w14:paraId="43036237" w14:textId="77777777" w:rsidR="00111F4C" w:rsidRPr="006461EA" w:rsidRDefault="00111F4C" w:rsidP="0011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3DBA8D3" w14:textId="192F91A3" w:rsidR="00111F4C" w:rsidRPr="006461EA" w:rsidRDefault="00111F4C" w:rsidP="0011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20,493</w:t>
            </w:r>
          </w:p>
        </w:tc>
        <w:tc>
          <w:tcPr>
            <w:tcW w:w="242" w:type="dxa"/>
          </w:tcPr>
          <w:p w14:paraId="4CE8A67B" w14:textId="77777777" w:rsidR="00111F4C" w:rsidRPr="006461EA" w:rsidRDefault="00111F4C" w:rsidP="0011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07" w:type="dxa"/>
          </w:tcPr>
          <w:p w14:paraId="14479208" w14:textId="607C27AE" w:rsidR="00111F4C" w:rsidRPr="006461EA" w:rsidRDefault="00111F4C" w:rsidP="0011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85</w:t>
            </w:r>
          </w:p>
        </w:tc>
      </w:tr>
      <w:tr w:rsidR="00111F4C" w:rsidRPr="006461EA" w14:paraId="1B685D95" w14:textId="77777777" w:rsidTr="00C36755">
        <w:trPr>
          <w:cantSplit/>
        </w:trPr>
        <w:tc>
          <w:tcPr>
            <w:tcW w:w="3447" w:type="dxa"/>
          </w:tcPr>
          <w:p w14:paraId="2FA3D8A5" w14:textId="77777777" w:rsidR="00111F4C" w:rsidRPr="006461EA" w:rsidRDefault="00111F4C" w:rsidP="00111F4C">
            <w:pPr>
              <w:tabs>
                <w:tab w:val="clear" w:pos="227"/>
                <w:tab w:val="clear" w:pos="454"/>
              </w:tabs>
              <w:spacing w:line="240" w:lineRule="auto"/>
              <w:ind w:left="456" w:right="162" w:hanging="27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43" w:type="dxa"/>
          </w:tcPr>
          <w:p w14:paraId="3BBB100D" w14:textId="4B5EB87D" w:rsidR="00111F4C" w:rsidRPr="006461EA" w:rsidRDefault="00111F4C" w:rsidP="0011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1,870</w:t>
            </w:r>
          </w:p>
        </w:tc>
        <w:tc>
          <w:tcPr>
            <w:tcW w:w="270" w:type="dxa"/>
          </w:tcPr>
          <w:p w14:paraId="1263A1F6" w14:textId="77777777" w:rsidR="00111F4C" w:rsidRPr="006461EA" w:rsidRDefault="00111F4C" w:rsidP="0011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07" w:type="dxa"/>
          </w:tcPr>
          <w:p w14:paraId="134908AD" w14:textId="29C118AD" w:rsidR="00111F4C" w:rsidRPr="006461EA" w:rsidRDefault="00111F4C" w:rsidP="0011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9,642</w:t>
            </w:r>
          </w:p>
        </w:tc>
        <w:tc>
          <w:tcPr>
            <w:tcW w:w="261" w:type="dxa"/>
          </w:tcPr>
          <w:p w14:paraId="73DE9210" w14:textId="77777777" w:rsidR="00111F4C" w:rsidRPr="006461EA" w:rsidRDefault="00111F4C" w:rsidP="0011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C965903" w14:textId="50F2DEEC" w:rsidR="00111F4C" w:rsidRPr="006461EA" w:rsidRDefault="00111F4C" w:rsidP="0011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1,870</w:t>
            </w:r>
          </w:p>
        </w:tc>
        <w:tc>
          <w:tcPr>
            <w:tcW w:w="242" w:type="dxa"/>
          </w:tcPr>
          <w:p w14:paraId="6EE1A2D3" w14:textId="77777777" w:rsidR="00111F4C" w:rsidRPr="006461EA" w:rsidRDefault="00111F4C" w:rsidP="0011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07" w:type="dxa"/>
          </w:tcPr>
          <w:p w14:paraId="61307794" w14:textId="160B2372" w:rsidR="00111F4C" w:rsidRPr="006461EA" w:rsidRDefault="00111F4C" w:rsidP="0011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9,642</w:t>
            </w:r>
          </w:p>
        </w:tc>
      </w:tr>
      <w:tr w:rsidR="00111F4C" w:rsidRPr="006461EA" w14:paraId="3F2C0DFD" w14:textId="77777777" w:rsidTr="00C36755">
        <w:trPr>
          <w:cantSplit/>
        </w:trPr>
        <w:tc>
          <w:tcPr>
            <w:tcW w:w="3447" w:type="dxa"/>
          </w:tcPr>
          <w:p w14:paraId="0DDAD76D" w14:textId="77777777" w:rsidR="00111F4C" w:rsidRPr="006461EA" w:rsidRDefault="00111F4C" w:rsidP="00111F4C">
            <w:pPr>
              <w:tabs>
                <w:tab w:val="clear" w:pos="227"/>
                <w:tab w:val="clear" w:pos="454"/>
              </w:tabs>
              <w:spacing w:line="240" w:lineRule="auto"/>
              <w:ind w:left="456" w:right="162" w:hanging="270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>บริษัทที่เกี่ยวข้อง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1F873037" w14:textId="0CCEFB97" w:rsidR="00111F4C" w:rsidRPr="00111F4C" w:rsidRDefault="00111F4C" w:rsidP="0011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205169A0" w14:textId="77777777" w:rsidR="00111F4C" w:rsidRPr="006461EA" w:rsidRDefault="00111F4C" w:rsidP="0011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6E4DE914" w14:textId="6FDC606A" w:rsidR="00111F4C" w:rsidRPr="006461EA" w:rsidRDefault="00111F4C" w:rsidP="0011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70</w:t>
            </w:r>
          </w:p>
        </w:tc>
        <w:tc>
          <w:tcPr>
            <w:tcW w:w="261" w:type="dxa"/>
          </w:tcPr>
          <w:p w14:paraId="3DF388D2" w14:textId="77777777" w:rsidR="00111F4C" w:rsidRPr="006461EA" w:rsidRDefault="00111F4C" w:rsidP="0011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2D4B123" w14:textId="3D71924B" w:rsidR="00111F4C" w:rsidRPr="006461EA" w:rsidRDefault="00111F4C" w:rsidP="0011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242" w:type="dxa"/>
          </w:tcPr>
          <w:p w14:paraId="749C652D" w14:textId="77777777" w:rsidR="00111F4C" w:rsidRPr="006461EA" w:rsidRDefault="00111F4C" w:rsidP="0011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14:paraId="2EE26AE8" w14:textId="445B7FBD" w:rsidR="00111F4C" w:rsidRPr="006461EA" w:rsidRDefault="00111F4C" w:rsidP="0011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70</w:t>
            </w:r>
          </w:p>
        </w:tc>
      </w:tr>
      <w:tr w:rsidR="00111F4C" w:rsidRPr="006461EA" w14:paraId="338A20C4" w14:textId="77777777" w:rsidTr="00C36755">
        <w:trPr>
          <w:cantSplit/>
        </w:trPr>
        <w:tc>
          <w:tcPr>
            <w:tcW w:w="3447" w:type="dxa"/>
          </w:tcPr>
          <w:p w14:paraId="1821763C" w14:textId="77777777" w:rsidR="00111F4C" w:rsidRPr="006461EA" w:rsidRDefault="00111F4C" w:rsidP="00111F4C">
            <w:pPr>
              <w:tabs>
                <w:tab w:val="left" w:pos="113"/>
              </w:tabs>
              <w:spacing w:line="240" w:lineRule="auto"/>
              <w:ind w:right="-11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12" w:space="0" w:color="auto"/>
            </w:tcBorders>
          </w:tcPr>
          <w:p w14:paraId="56C18EAC" w14:textId="3B0DF7E8" w:rsidR="00111F4C" w:rsidRPr="006461EA" w:rsidRDefault="00111F4C" w:rsidP="00111F4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11F4C">
              <w:rPr>
                <w:rFonts w:ascii="Browallia New" w:hAnsi="Browallia New" w:cs="Browallia New"/>
                <w:sz w:val="28"/>
                <w:szCs w:val="28"/>
                <w:lang w:val="en-GB"/>
              </w:rPr>
              <w:t>1,870</w:t>
            </w:r>
          </w:p>
        </w:tc>
        <w:tc>
          <w:tcPr>
            <w:tcW w:w="270" w:type="dxa"/>
          </w:tcPr>
          <w:p w14:paraId="5A8B4323" w14:textId="77777777" w:rsidR="00111F4C" w:rsidRPr="006461EA" w:rsidRDefault="00111F4C" w:rsidP="0011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12" w:space="0" w:color="auto"/>
            </w:tcBorders>
          </w:tcPr>
          <w:p w14:paraId="2B9B69B6" w14:textId="746BABDB" w:rsidR="00111F4C" w:rsidRPr="006461EA" w:rsidRDefault="00111F4C" w:rsidP="00111F4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9,712</w:t>
            </w:r>
          </w:p>
        </w:tc>
        <w:tc>
          <w:tcPr>
            <w:tcW w:w="261" w:type="dxa"/>
          </w:tcPr>
          <w:p w14:paraId="04333659" w14:textId="77777777" w:rsidR="00111F4C" w:rsidRPr="006461EA" w:rsidRDefault="00111F4C" w:rsidP="0011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</w:tcPr>
          <w:p w14:paraId="3BB8B5E5" w14:textId="41B97D82" w:rsidR="00111F4C" w:rsidRPr="006461EA" w:rsidRDefault="00111F4C" w:rsidP="0011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22,363</w:t>
            </w:r>
          </w:p>
        </w:tc>
        <w:tc>
          <w:tcPr>
            <w:tcW w:w="242" w:type="dxa"/>
          </w:tcPr>
          <w:p w14:paraId="3826E98F" w14:textId="77777777" w:rsidR="00111F4C" w:rsidRPr="006461EA" w:rsidRDefault="00111F4C" w:rsidP="0011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single" w:sz="12" w:space="0" w:color="auto"/>
            </w:tcBorders>
          </w:tcPr>
          <w:p w14:paraId="47DAE4D8" w14:textId="05405FC3" w:rsidR="00111F4C" w:rsidRPr="006461EA" w:rsidRDefault="00111F4C" w:rsidP="0011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9,797</w:t>
            </w:r>
          </w:p>
        </w:tc>
      </w:tr>
      <w:tr w:rsidR="00245501" w:rsidRPr="006461EA" w14:paraId="33F69E4C" w14:textId="77777777" w:rsidTr="00C36755">
        <w:trPr>
          <w:cantSplit/>
        </w:trPr>
        <w:tc>
          <w:tcPr>
            <w:tcW w:w="3447" w:type="dxa"/>
          </w:tcPr>
          <w:p w14:paraId="405D76F1" w14:textId="77777777" w:rsidR="00245501" w:rsidRPr="006461EA" w:rsidRDefault="00245501" w:rsidP="00245501">
            <w:pPr>
              <w:tabs>
                <w:tab w:val="left" w:pos="113"/>
              </w:tabs>
              <w:spacing w:line="240" w:lineRule="auto"/>
              <w:ind w:right="-113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5CA8C235" w14:textId="77777777" w:rsidR="00245501" w:rsidRPr="006461EA" w:rsidRDefault="00245501" w:rsidP="0024550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512F501B" w14:textId="77777777" w:rsidR="00245501" w:rsidRPr="006461EA" w:rsidRDefault="00245501" w:rsidP="00245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1F210862" w14:textId="77777777" w:rsidR="00245501" w:rsidRPr="006461EA" w:rsidRDefault="00245501" w:rsidP="0024550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61" w:type="dxa"/>
          </w:tcPr>
          <w:p w14:paraId="514B52A5" w14:textId="77777777" w:rsidR="00245501" w:rsidRPr="006461EA" w:rsidRDefault="00245501" w:rsidP="00245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1AE62E0" w14:textId="77777777" w:rsidR="00245501" w:rsidRPr="006461EA" w:rsidRDefault="00245501" w:rsidP="00245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2" w:type="dxa"/>
          </w:tcPr>
          <w:p w14:paraId="2A140A89" w14:textId="77777777" w:rsidR="00245501" w:rsidRPr="006461EA" w:rsidRDefault="00245501" w:rsidP="00245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</w:tcPr>
          <w:p w14:paraId="5DE4F778" w14:textId="77777777" w:rsidR="00245501" w:rsidRPr="006461EA" w:rsidRDefault="00245501" w:rsidP="00245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245501" w:rsidRPr="006461EA" w14:paraId="66E22CE8" w14:textId="77777777" w:rsidTr="00C36755">
        <w:trPr>
          <w:cantSplit/>
        </w:trPr>
        <w:tc>
          <w:tcPr>
            <w:tcW w:w="3447" w:type="dxa"/>
            <w:vAlign w:val="center"/>
          </w:tcPr>
          <w:p w14:paraId="5517C110" w14:textId="77777777" w:rsidR="00245501" w:rsidRPr="006461EA" w:rsidRDefault="00245501" w:rsidP="00245501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43" w:type="dxa"/>
            <w:vAlign w:val="bottom"/>
          </w:tcPr>
          <w:p w14:paraId="0B56760E" w14:textId="77777777" w:rsidR="00245501" w:rsidRPr="006461EA" w:rsidRDefault="00245501" w:rsidP="0024550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0EFBB880" w14:textId="77777777" w:rsidR="00245501" w:rsidRPr="006461EA" w:rsidRDefault="00245501" w:rsidP="00245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07" w:type="dxa"/>
            <w:vAlign w:val="bottom"/>
          </w:tcPr>
          <w:p w14:paraId="69E1CFED" w14:textId="77777777" w:rsidR="00245501" w:rsidRPr="006461EA" w:rsidRDefault="00245501" w:rsidP="0024550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61" w:type="dxa"/>
          </w:tcPr>
          <w:p w14:paraId="16F2B79A" w14:textId="77777777" w:rsidR="00245501" w:rsidRPr="006461EA" w:rsidRDefault="00245501" w:rsidP="00245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87A5620" w14:textId="77777777" w:rsidR="00245501" w:rsidRPr="006461EA" w:rsidRDefault="00245501" w:rsidP="00245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2" w:type="dxa"/>
          </w:tcPr>
          <w:p w14:paraId="0846F8E6" w14:textId="77777777" w:rsidR="00245501" w:rsidRPr="006461EA" w:rsidRDefault="00245501" w:rsidP="00245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07" w:type="dxa"/>
            <w:vAlign w:val="bottom"/>
          </w:tcPr>
          <w:p w14:paraId="25C738FE" w14:textId="77777777" w:rsidR="00245501" w:rsidRPr="006461EA" w:rsidRDefault="00245501" w:rsidP="00245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66026" w:rsidRPr="006461EA" w14:paraId="7FE0AA29" w14:textId="77777777" w:rsidTr="00C36755">
        <w:trPr>
          <w:cantSplit/>
        </w:trPr>
        <w:tc>
          <w:tcPr>
            <w:tcW w:w="3447" w:type="dxa"/>
          </w:tcPr>
          <w:p w14:paraId="0DE1A8CF" w14:textId="77777777" w:rsidR="00566026" w:rsidRPr="006461EA" w:rsidRDefault="00566026" w:rsidP="00566026">
            <w:pPr>
              <w:tabs>
                <w:tab w:val="clear" w:pos="227"/>
                <w:tab w:val="clear" w:pos="454"/>
              </w:tabs>
              <w:spacing w:line="240" w:lineRule="auto"/>
              <w:ind w:left="456" w:right="162" w:hanging="27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43" w:type="dxa"/>
          </w:tcPr>
          <w:p w14:paraId="2515CF96" w14:textId="277F9B87" w:rsidR="00566026" w:rsidRPr="006461EA" w:rsidRDefault="00566026" w:rsidP="0056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50C984C8" w14:textId="77777777" w:rsidR="00566026" w:rsidRPr="006461EA" w:rsidRDefault="00566026" w:rsidP="0056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07" w:type="dxa"/>
          </w:tcPr>
          <w:p w14:paraId="5DF7DDF2" w14:textId="1C22952C" w:rsidR="00566026" w:rsidRPr="006461EA" w:rsidRDefault="00566026" w:rsidP="0056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261" w:type="dxa"/>
          </w:tcPr>
          <w:p w14:paraId="090A7F55" w14:textId="77777777" w:rsidR="00566026" w:rsidRPr="006461EA" w:rsidRDefault="00566026" w:rsidP="0056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2C3A15D" w14:textId="1EB85923" w:rsidR="00566026" w:rsidRPr="006461EA" w:rsidRDefault="00566026" w:rsidP="0056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11,465</w:t>
            </w:r>
          </w:p>
        </w:tc>
        <w:tc>
          <w:tcPr>
            <w:tcW w:w="242" w:type="dxa"/>
          </w:tcPr>
          <w:p w14:paraId="5612638C" w14:textId="77777777" w:rsidR="00566026" w:rsidRPr="006461EA" w:rsidRDefault="00566026" w:rsidP="0056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07" w:type="dxa"/>
          </w:tcPr>
          <w:p w14:paraId="1A81C7F4" w14:textId="57F38572" w:rsidR="00566026" w:rsidRPr="006461EA" w:rsidRDefault="00566026" w:rsidP="0056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7,913</w:t>
            </w:r>
          </w:p>
        </w:tc>
      </w:tr>
      <w:tr w:rsidR="0045606B" w:rsidRPr="006461EA" w14:paraId="7A90CA9C" w14:textId="77777777" w:rsidTr="00C36755">
        <w:trPr>
          <w:cantSplit/>
        </w:trPr>
        <w:tc>
          <w:tcPr>
            <w:tcW w:w="3447" w:type="dxa"/>
          </w:tcPr>
          <w:p w14:paraId="68ECF4E2" w14:textId="77777777" w:rsidR="0045606B" w:rsidRPr="006461EA" w:rsidRDefault="0045606B" w:rsidP="0045606B">
            <w:pPr>
              <w:tabs>
                <w:tab w:val="clear" w:pos="227"/>
                <w:tab w:val="clear" w:pos="454"/>
              </w:tabs>
              <w:spacing w:line="240" w:lineRule="auto"/>
              <w:ind w:left="456" w:right="162" w:hanging="27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43" w:type="dxa"/>
          </w:tcPr>
          <w:p w14:paraId="657B6408" w14:textId="42AB74A7" w:rsidR="0045606B" w:rsidRPr="00013FC5" w:rsidRDefault="0045606B" w:rsidP="00456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13FC5">
              <w:rPr>
                <w:rFonts w:ascii="Browallia New" w:hAnsi="Browallia New" w:cs="Browallia New"/>
                <w:sz w:val="28"/>
                <w:szCs w:val="28"/>
              </w:rPr>
              <w:t>1,32</w:t>
            </w:r>
            <w:r w:rsidR="00E65D40">
              <w:rPr>
                <w:rFonts w:ascii="Browallia New" w:hAnsi="Browallia New" w:cs="Browallia New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49B97041" w14:textId="77777777" w:rsidR="0045606B" w:rsidRPr="006461EA" w:rsidRDefault="0045606B" w:rsidP="00456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07" w:type="dxa"/>
          </w:tcPr>
          <w:p w14:paraId="6A145649" w14:textId="46A70422" w:rsidR="0045606B" w:rsidRPr="006461EA" w:rsidRDefault="0045606B" w:rsidP="00456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13FC5">
              <w:rPr>
                <w:rFonts w:ascii="Browallia New" w:hAnsi="Browallia New" w:cs="Browallia New"/>
                <w:sz w:val="28"/>
                <w:szCs w:val="28"/>
              </w:rPr>
              <w:t>1,32</w:t>
            </w:r>
            <w:r w:rsidR="00E65D40">
              <w:rPr>
                <w:rFonts w:ascii="Browallia New" w:hAnsi="Browallia New" w:cs="Browallia New"/>
                <w:sz w:val="28"/>
                <w:szCs w:val="28"/>
              </w:rPr>
              <w:t>5</w:t>
            </w:r>
          </w:p>
        </w:tc>
        <w:tc>
          <w:tcPr>
            <w:tcW w:w="261" w:type="dxa"/>
          </w:tcPr>
          <w:p w14:paraId="293F2535" w14:textId="77777777" w:rsidR="0045606B" w:rsidRPr="006461EA" w:rsidRDefault="0045606B" w:rsidP="00456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683314D" w14:textId="2AF250AD" w:rsidR="0045606B" w:rsidRPr="006461EA" w:rsidRDefault="0045606B" w:rsidP="00456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242" w:type="dxa"/>
          </w:tcPr>
          <w:p w14:paraId="22074904" w14:textId="77777777" w:rsidR="0045606B" w:rsidRPr="006461EA" w:rsidRDefault="0045606B" w:rsidP="00456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07" w:type="dxa"/>
          </w:tcPr>
          <w:p w14:paraId="0C88E39E" w14:textId="3DF39B75" w:rsidR="0045606B" w:rsidRPr="006461EA" w:rsidRDefault="0045606B" w:rsidP="00456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566026" w:rsidRPr="006461EA" w14:paraId="15BC09D4" w14:textId="77777777" w:rsidTr="00C36755">
        <w:trPr>
          <w:cantSplit/>
        </w:trPr>
        <w:tc>
          <w:tcPr>
            <w:tcW w:w="3447" w:type="dxa"/>
          </w:tcPr>
          <w:p w14:paraId="1FB9B4F1" w14:textId="77777777" w:rsidR="00566026" w:rsidRPr="006461EA" w:rsidRDefault="00566026" w:rsidP="00566026">
            <w:pPr>
              <w:tabs>
                <w:tab w:val="clear" w:pos="227"/>
                <w:tab w:val="clear" w:pos="454"/>
              </w:tabs>
              <w:spacing w:line="240" w:lineRule="auto"/>
              <w:ind w:left="456" w:right="162" w:hanging="27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บริษัทที่เกี่ยวข้อง</w:t>
            </w:r>
          </w:p>
        </w:tc>
        <w:tc>
          <w:tcPr>
            <w:tcW w:w="1143" w:type="dxa"/>
          </w:tcPr>
          <w:p w14:paraId="325F352D" w14:textId="0068AE3D" w:rsidR="00566026" w:rsidRPr="00013FC5" w:rsidRDefault="00566026" w:rsidP="00456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0987DEF6" w14:textId="77777777" w:rsidR="00566026" w:rsidRPr="006461EA" w:rsidRDefault="00566026" w:rsidP="0056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07" w:type="dxa"/>
          </w:tcPr>
          <w:p w14:paraId="3C812E27" w14:textId="1056618C" w:rsidR="00566026" w:rsidRPr="006461EA" w:rsidRDefault="00566026" w:rsidP="0056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13FC5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E65D40"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261" w:type="dxa"/>
          </w:tcPr>
          <w:p w14:paraId="42D45D24" w14:textId="77777777" w:rsidR="00566026" w:rsidRPr="006461EA" w:rsidRDefault="00566026" w:rsidP="0056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8061926" w14:textId="2D0DD989" w:rsidR="00566026" w:rsidRPr="006461EA" w:rsidRDefault="00566026" w:rsidP="0056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242" w:type="dxa"/>
          </w:tcPr>
          <w:p w14:paraId="4CFFB64C" w14:textId="77777777" w:rsidR="00566026" w:rsidRPr="006461EA" w:rsidRDefault="00566026" w:rsidP="0056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07" w:type="dxa"/>
          </w:tcPr>
          <w:p w14:paraId="0901663E" w14:textId="4377B8F6" w:rsidR="00566026" w:rsidRPr="006461EA" w:rsidRDefault="00566026" w:rsidP="0056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AE7668" w:rsidRPr="006461EA" w14:paraId="662A06E3" w14:textId="77777777" w:rsidTr="00C36755">
        <w:trPr>
          <w:cantSplit/>
        </w:trPr>
        <w:tc>
          <w:tcPr>
            <w:tcW w:w="3447" w:type="dxa"/>
          </w:tcPr>
          <w:p w14:paraId="69D1D16C" w14:textId="77777777" w:rsidR="00AE7668" w:rsidRPr="006461EA" w:rsidRDefault="00AE7668" w:rsidP="00AE7668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12" w:space="0" w:color="auto"/>
            </w:tcBorders>
          </w:tcPr>
          <w:p w14:paraId="315BFA0C" w14:textId="5CE8FF7D" w:rsidR="00AE7668" w:rsidRPr="00013FC5" w:rsidRDefault="00AE7668" w:rsidP="00AE7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13FC5">
              <w:rPr>
                <w:rFonts w:ascii="Browallia New" w:hAnsi="Browallia New" w:cs="Browallia New"/>
                <w:sz w:val="28"/>
                <w:szCs w:val="28"/>
              </w:rPr>
              <w:t>1,32</w:t>
            </w:r>
            <w:r w:rsidR="00E65D40">
              <w:rPr>
                <w:rFonts w:ascii="Browallia New" w:hAnsi="Browallia New" w:cs="Browallia New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309461B9" w14:textId="77777777" w:rsidR="00AE7668" w:rsidRPr="006461EA" w:rsidRDefault="00AE7668" w:rsidP="00AE7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12" w:space="0" w:color="auto"/>
            </w:tcBorders>
          </w:tcPr>
          <w:p w14:paraId="4775B4FF" w14:textId="5EB3EFF8" w:rsidR="00AE7668" w:rsidRPr="006461EA" w:rsidRDefault="00AE7668" w:rsidP="00AE7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13FC5">
              <w:rPr>
                <w:rFonts w:ascii="Browallia New" w:hAnsi="Browallia New" w:cs="Browallia New"/>
                <w:sz w:val="28"/>
                <w:szCs w:val="28"/>
              </w:rPr>
              <w:t>1,377</w:t>
            </w:r>
          </w:p>
        </w:tc>
        <w:tc>
          <w:tcPr>
            <w:tcW w:w="261" w:type="dxa"/>
          </w:tcPr>
          <w:p w14:paraId="09AD7CB9" w14:textId="77777777" w:rsidR="00AE7668" w:rsidRPr="006461EA" w:rsidRDefault="00AE7668" w:rsidP="00AE7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</w:tcPr>
          <w:p w14:paraId="5F966FC4" w14:textId="42D5D4B3" w:rsidR="00AE7668" w:rsidRPr="006461EA" w:rsidRDefault="00AE7668" w:rsidP="00AE7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11,465</w:t>
            </w:r>
          </w:p>
        </w:tc>
        <w:tc>
          <w:tcPr>
            <w:tcW w:w="242" w:type="dxa"/>
          </w:tcPr>
          <w:p w14:paraId="294A92A3" w14:textId="77777777" w:rsidR="00AE7668" w:rsidRPr="006461EA" w:rsidRDefault="00AE7668" w:rsidP="00AE7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single" w:sz="12" w:space="0" w:color="auto"/>
            </w:tcBorders>
          </w:tcPr>
          <w:p w14:paraId="2CE8484A" w14:textId="22E7AC9D" w:rsidR="00AE7668" w:rsidRPr="006461EA" w:rsidRDefault="00AE7668" w:rsidP="00AE7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7,913</w:t>
            </w:r>
          </w:p>
        </w:tc>
      </w:tr>
      <w:tr w:rsidR="00245501" w:rsidRPr="006461EA" w14:paraId="7FC9E629" w14:textId="77777777" w:rsidTr="00C36755">
        <w:trPr>
          <w:cantSplit/>
        </w:trPr>
        <w:tc>
          <w:tcPr>
            <w:tcW w:w="3447" w:type="dxa"/>
          </w:tcPr>
          <w:p w14:paraId="755721A8" w14:textId="77777777" w:rsidR="00245501" w:rsidRPr="006461EA" w:rsidRDefault="00245501" w:rsidP="00245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43" w:type="dxa"/>
            <w:tcBorders>
              <w:top w:val="single" w:sz="12" w:space="0" w:color="auto"/>
            </w:tcBorders>
          </w:tcPr>
          <w:p w14:paraId="2AB31927" w14:textId="77777777" w:rsidR="00245501" w:rsidRPr="006461EA" w:rsidRDefault="00245501" w:rsidP="00245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3D8AF08" w14:textId="77777777" w:rsidR="00245501" w:rsidRPr="006461EA" w:rsidRDefault="00245501" w:rsidP="00245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12" w:space="0" w:color="auto"/>
            </w:tcBorders>
          </w:tcPr>
          <w:p w14:paraId="1ABF92C9" w14:textId="77777777" w:rsidR="00245501" w:rsidRPr="006461EA" w:rsidRDefault="00245501" w:rsidP="00245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61" w:type="dxa"/>
          </w:tcPr>
          <w:p w14:paraId="426EEA6F" w14:textId="77777777" w:rsidR="00245501" w:rsidRPr="006461EA" w:rsidRDefault="00245501" w:rsidP="00245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</w:tcPr>
          <w:p w14:paraId="34246DC1" w14:textId="77777777" w:rsidR="00245501" w:rsidRPr="006461EA" w:rsidRDefault="00245501" w:rsidP="00245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2" w:type="dxa"/>
          </w:tcPr>
          <w:p w14:paraId="74935F40" w14:textId="77777777" w:rsidR="00245501" w:rsidRPr="006461EA" w:rsidRDefault="00245501" w:rsidP="00245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07" w:type="dxa"/>
            <w:tcBorders>
              <w:top w:val="single" w:sz="12" w:space="0" w:color="auto"/>
            </w:tcBorders>
          </w:tcPr>
          <w:p w14:paraId="54BA07CB" w14:textId="77777777" w:rsidR="00245501" w:rsidRPr="006461EA" w:rsidRDefault="00245501" w:rsidP="00245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245501" w:rsidRPr="006461EA" w14:paraId="1CEE60FD" w14:textId="77777777" w:rsidTr="00C36755">
        <w:trPr>
          <w:cantSplit/>
        </w:trPr>
        <w:tc>
          <w:tcPr>
            <w:tcW w:w="3447" w:type="dxa"/>
            <w:shd w:val="clear" w:color="auto" w:fill="auto"/>
          </w:tcPr>
          <w:p w14:paraId="7F8FB6EA" w14:textId="77777777" w:rsidR="00245501" w:rsidRPr="006461EA" w:rsidRDefault="00245501" w:rsidP="00245501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ลูกหนี้เงินประกันผลงาน</w:t>
            </w:r>
          </w:p>
        </w:tc>
        <w:tc>
          <w:tcPr>
            <w:tcW w:w="1143" w:type="dxa"/>
            <w:shd w:val="clear" w:color="auto" w:fill="auto"/>
          </w:tcPr>
          <w:p w14:paraId="4769314F" w14:textId="77777777" w:rsidR="00245501" w:rsidRPr="006461EA" w:rsidRDefault="00245501" w:rsidP="00245501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99578BF" w14:textId="77777777" w:rsidR="00245501" w:rsidRPr="006461EA" w:rsidRDefault="00245501" w:rsidP="00245501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6645F114" w14:textId="77777777" w:rsidR="00245501" w:rsidRPr="006461EA" w:rsidRDefault="00245501" w:rsidP="00245501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61" w:type="dxa"/>
            <w:shd w:val="clear" w:color="auto" w:fill="auto"/>
          </w:tcPr>
          <w:p w14:paraId="243E873A" w14:textId="77777777" w:rsidR="00245501" w:rsidRPr="006461EA" w:rsidRDefault="00245501" w:rsidP="00245501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DD67252" w14:textId="77777777" w:rsidR="00245501" w:rsidRPr="006461EA" w:rsidRDefault="00245501" w:rsidP="00245501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42" w:type="dxa"/>
            <w:shd w:val="clear" w:color="auto" w:fill="auto"/>
          </w:tcPr>
          <w:p w14:paraId="76EC7ABE" w14:textId="77777777" w:rsidR="00245501" w:rsidRPr="006461EA" w:rsidRDefault="00245501" w:rsidP="00245501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207" w:type="dxa"/>
            <w:shd w:val="clear" w:color="auto" w:fill="auto"/>
          </w:tcPr>
          <w:p w14:paraId="692DCBC0" w14:textId="77777777" w:rsidR="00245501" w:rsidRPr="006461EA" w:rsidRDefault="00245501" w:rsidP="00245501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982559" w:rsidRPr="006461EA" w14:paraId="1FE0EEF3" w14:textId="77777777" w:rsidTr="00C36755">
        <w:trPr>
          <w:cantSplit/>
        </w:trPr>
        <w:tc>
          <w:tcPr>
            <w:tcW w:w="3447" w:type="dxa"/>
            <w:shd w:val="clear" w:color="auto" w:fill="auto"/>
          </w:tcPr>
          <w:p w14:paraId="668F1C32" w14:textId="77777777" w:rsidR="00982559" w:rsidRPr="006461EA" w:rsidRDefault="00982559" w:rsidP="00982559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43" w:type="dxa"/>
            <w:shd w:val="clear" w:color="auto" w:fill="auto"/>
          </w:tcPr>
          <w:p w14:paraId="1B39A919" w14:textId="7B71ADD3" w:rsidR="00982559" w:rsidRPr="006461EA" w:rsidRDefault="00982559" w:rsidP="00982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0E18D77C" w14:textId="77777777" w:rsidR="00982559" w:rsidRPr="006461EA" w:rsidRDefault="00982559" w:rsidP="00982559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6A0F7AC0" w14:textId="58859713" w:rsidR="00982559" w:rsidRPr="006461EA" w:rsidRDefault="00982559" w:rsidP="00982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5</w:t>
            </w:r>
          </w:p>
        </w:tc>
        <w:tc>
          <w:tcPr>
            <w:tcW w:w="261" w:type="dxa"/>
            <w:shd w:val="clear" w:color="auto" w:fill="auto"/>
          </w:tcPr>
          <w:p w14:paraId="6EE4F542" w14:textId="77777777" w:rsidR="00982559" w:rsidRPr="006461EA" w:rsidRDefault="00982559" w:rsidP="00982559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0A1D930" w14:textId="7225779B" w:rsidR="00982559" w:rsidRPr="006461EA" w:rsidRDefault="00982559" w:rsidP="00982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242" w:type="dxa"/>
            <w:shd w:val="clear" w:color="auto" w:fill="auto"/>
          </w:tcPr>
          <w:p w14:paraId="3C15FC27" w14:textId="77777777" w:rsidR="00982559" w:rsidRPr="006461EA" w:rsidRDefault="00982559" w:rsidP="00982559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07" w:type="dxa"/>
            <w:shd w:val="clear" w:color="auto" w:fill="auto"/>
          </w:tcPr>
          <w:p w14:paraId="3277255B" w14:textId="38BEB6C5" w:rsidR="00982559" w:rsidRPr="006461EA" w:rsidRDefault="00982559" w:rsidP="00982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2"/>
                <w:tab w:val="left" w:pos="372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      5</w:t>
            </w:r>
          </w:p>
        </w:tc>
      </w:tr>
      <w:tr w:rsidR="00982559" w:rsidRPr="006461EA" w14:paraId="2E66D974" w14:textId="77777777" w:rsidTr="00C36755">
        <w:trPr>
          <w:cantSplit/>
        </w:trPr>
        <w:tc>
          <w:tcPr>
            <w:tcW w:w="3447" w:type="dxa"/>
            <w:shd w:val="clear" w:color="auto" w:fill="auto"/>
          </w:tcPr>
          <w:p w14:paraId="133BA06B" w14:textId="77777777" w:rsidR="00982559" w:rsidRPr="006461EA" w:rsidRDefault="00982559" w:rsidP="00982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บริษัทที่เกี่ยวข้อง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</w:tcPr>
          <w:p w14:paraId="7185EEED" w14:textId="334A2B1B" w:rsidR="00982559" w:rsidRPr="006461EA" w:rsidRDefault="00982559" w:rsidP="00982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</w:t>
            </w:r>
            <w:r w:rsidR="00C3675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szCs w:val="28"/>
              </w:rPr>
              <w:t xml:space="preserve">   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A2BF3EF" w14:textId="77777777" w:rsidR="00982559" w:rsidRPr="006461EA" w:rsidRDefault="00982559" w:rsidP="00982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4339D8CA" w14:textId="18018940" w:rsidR="00982559" w:rsidRPr="006461EA" w:rsidRDefault="00982559" w:rsidP="00982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975</w:t>
            </w:r>
          </w:p>
        </w:tc>
        <w:tc>
          <w:tcPr>
            <w:tcW w:w="261" w:type="dxa"/>
            <w:shd w:val="clear" w:color="auto" w:fill="auto"/>
          </w:tcPr>
          <w:p w14:paraId="1D3E835E" w14:textId="77777777" w:rsidR="00982559" w:rsidRPr="006461EA" w:rsidRDefault="00982559" w:rsidP="00982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24279A8" w14:textId="510587E5" w:rsidR="00982559" w:rsidRPr="006461EA" w:rsidRDefault="00982559" w:rsidP="00982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4B41C09A" w14:textId="77777777" w:rsidR="00982559" w:rsidRPr="006461EA" w:rsidRDefault="00982559" w:rsidP="00982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</w:tcPr>
          <w:p w14:paraId="3486B1FC" w14:textId="0776868D" w:rsidR="00982559" w:rsidRPr="006461EA" w:rsidRDefault="00982559" w:rsidP="00982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2"/>
                <w:tab w:val="left" w:pos="372"/>
              </w:tabs>
              <w:spacing w:line="240" w:lineRule="auto"/>
              <w:ind w:left="45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975</w:t>
            </w:r>
          </w:p>
        </w:tc>
      </w:tr>
      <w:tr w:rsidR="00982559" w:rsidRPr="006461EA" w14:paraId="32FC03A9" w14:textId="77777777" w:rsidTr="00C36755">
        <w:trPr>
          <w:cantSplit/>
        </w:trPr>
        <w:tc>
          <w:tcPr>
            <w:tcW w:w="3447" w:type="dxa"/>
          </w:tcPr>
          <w:p w14:paraId="0CF87D1E" w14:textId="77777777" w:rsidR="00982559" w:rsidRPr="006461EA" w:rsidRDefault="00982559" w:rsidP="00982559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33E48E56" w14:textId="3D5D6BE9" w:rsidR="00982559" w:rsidRPr="006461EA" w:rsidRDefault="00982559" w:rsidP="00982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62355A0C" w14:textId="77777777" w:rsidR="00982559" w:rsidRPr="006461EA" w:rsidRDefault="00982559" w:rsidP="00982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thaiDistribute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12" w:space="0" w:color="auto"/>
            </w:tcBorders>
          </w:tcPr>
          <w:p w14:paraId="33CC7246" w14:textId="0DFB0B75" w:rsidR="00982559" w:rsidRPr="006461EA" w:rsidRDefault="00982559" w:rsidP="00982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980</w:t>
            </w:r>
          </w:p>
        </w:tc>
        <w:tc>
          <w:tcPr>
            <w:tcW w:w="261" w:type="dxa"/>
          </w:tcPr>
          <w:p w14:paraId="4548C132" w14:textId="77777777" w:rsidR="00982559" w:rsidRPr="006461EA" w:rsidRDefault="00982559" w:rsidP="00982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</w:tcPr>
          <w:p w14:paraId="132865DF" w14:textId="2DD07AAD" w:rsidR="00982559" w:rsidRPr="006461EA" w:rsidRDefault="00982559" w:rsidP="00982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242" w:type="dxa"/>
          </w:tcPr>
          <w:p w14:paraId="0FD8D32A" w14:textId="77777777" w:rsidR="00982559" w:rsidRPr="006461EA" w:rsidRDefault="00982559" w:rsidP="00982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single" w:sz="12" w:space="0" w:color="auto"/>
            </w:tcBorders>
          </w:tcPr>
          <w:p w14:paraId="0C2999C0" w14:textId="691480AC" w:rsidR="00982559" w:rsidRPr="006461EA" w:rsidRDefault="00982559" w:rsidP="00982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2"/>
                <w:tab w:val="left" w:pos="372"/>
                <w:tab w:val="left" w:pos="72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980</w:t>
            </w:r>
          </w:p>
        </w:tc>
      </w:tr>
      <w:tr w:rsidR="00245501" w:rsidRPr="006461EA" w14:paraId="2EC96720" w14:textId="77777777" w:rsidTr="00C36755">
        <w:trPr>
          <w:cantSplit/>
        </w:trPr>
        <w:tc>
          <w:tcPr>
            <w:tcW w:w="3447" w:type="dxa"/>
          </w:tcPr>
          <w:p w14:paraId="13BB2ED1" w14:textId="77777777" w:rsidR="00245501" w:rsidRPr="006461EA" w:rsidRDefault="00245501" w:rsidP="00245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43" w:type="dxa"/>
            <w:tcBorders>
              <w:top w:val="single" w:sz="12" w:space="0" w:color="auto"/>
            </w:tcBorders>
          </w:tcPr>
          <w:p w14:paraId="0EFFCC1E" w14:textId="77777777" w:rsidR="00245501" w:rsidRPr="006461EA" w:rsidRDefault="00245501" w:rsidP="00245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6464A42" w14:textId="77777777" w:rsidR="00245501" w:rsidRPr="006461EA" w:rsidRDefault="00245501" w:rsidP="00245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12" w:space="0" w:color="auto"/>
            </w:tcBorders>
          </w:tcPr>
          <w:p w14:paraId="519B71A9" w14:textId="77777777" w:rsidR="00245501" w:rsidRPr="006461EA" w:rsidRDefault="00245501" w:rsidP="00245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61" w:type="dxa"/>
          </w:tcPr>
          <w:p w14:paraId="53643643" w14:textId="77777777" w:rsidR="00245501" w:rsidRPr="006461EA" w:rsidRDefault="00245501" w:rsidP="00245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</w:tcPr>
          <w:p w14:paraId="46828853" w14:textId="77777777" w:rsidR="00245501" w:rsidRPr="006461EA" w:rsidRDefault="00245501" w:rsidP="00245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2" w:type="dxa"/>
          </w:tcPr>
          <w:p w14:paraId="18B4A5C8" w14:textId="77777777" w:rsidR="00245501" w:rsidRPr="006461EA" w:rsidRDefault="00245501" w:rsidP="00245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07" w:type="dxa"/>
            <w:tcBorders>
              <w:top w:val="single" w:sz="12" w:space="0" w:color="auto"/>
            </w:tcBorders>
          </w:tcPr>
          <w:p w14:paraId="6548A406" w14:textId="77777777" w:rsidR="00245501" w:rsidRPr="006461EA" w:rsidRDefault="00245501" w:rsidP="00245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245501" w:rsidRPr="006461EA" w14:paraId="0537005A" w14:textId="77777777" w:rsidTr="00C36755">
        <w:trPr>
          <w:cantSplit/>
        </w:trPr>
        <w:tc>
          <w:tcPr>
            <w:tcW w:w="3447" w:type="dxa"/>
            <w:shd w:val="clear" w:color="auto" w:fill="auto"/>
          </w:tcPr>
          <w:p w14:paraId="7F861482" w14:textId="77777777" w:rsidR="00245501" w:rsidRPr="006461EA" w:rsidRDefault="00245501" w:rsidP="00245501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43" w:type="dxa"/>
          </w:tcPr>
          <w:p w14:paraId="55CDAFEB" w14:textId="77777777" w:rsidR="00245501" w:rsidRPr="006461EA" w:rsidRDefault="00245501" w:rsidP="00245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EE2AB67" w14:textId="77777777" w:rsidR="00245501" w:rsidRPr="006461EA" w:rsidRDefault="00245501" w:rsidP="00245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07" w:type="dxa"/>
          </w:tcPr>
          <w:p w14:paraId="68D670DF" w14:textId="77777777" w:rsidR="00245501" w:rsidRPr="006461EA" w:rsidRDefault="00245501" w:rsidP="00245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61" w:type="dxa"/>
          </w:tcPr>
          <w:p w14:paraId="05B50EC8" w14:textId="77777777" w:rsidR="00245501" w:rsidRPr="006461EA" w:rsidRDefault="00245501" w:rsidP="00245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E04B420" w14:textId="77777777" w:rsidR="00245501" w:rsidRPr="006461EA" w:rsidRDefault="00245501" w:rsidP="00245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2" w:type="dxa"/>
          </w:tcPr>
          <w:p w14:paraId="657EDC35" w14:textId="77777777" w:rsidR="00245501" w:rsidRPr="006461EA" w:rsidRDefault="00245501" w:rsidP="00245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07" w:type="dxa"/>
          </w:tcPr>
          <w:p w14:paraId="4ED2BA04" w14:textId="77777777" w:rsidR="00245501" w:rsidRPr="006461EA" w:rsidRDefault="00245501" w:rsidP="00245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0121A" w:rsidRPr="006461EA" w14:paraId="387B6172" w14:textId="77777777" w:rsidTr="00C36755">
        <w:trPr>
          <w:cantSplit/>
        </w:trPr>
        <w:tc>
          <w:tcPr>
            <w:tcW w:w="3447" w:type="dxa"/>
            <w:shd w:val="clear" w:color="auto" w:fill="auto"/>
          </w:tcPr>
          <w:p w14:paraId="580CB114" w14:textId="5C46D442" w:rsidR="00A0121A" w:rsidRPr="006461EA" w:rsidRDefault="00A0121A" w:rsidP="00A0121A">
            <w:pPr>
              <w:tabs>
                <w:tab w:val="clear" w:pos="227"/>
                <w:tab w:val="clear" w:pos="454"/>
              </w:tabs>
              <w:spacing w:line="240" w:lineRule="auto"/>
              <w:ind w:left="456" w:right="162" w:hanging="27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บริษัท</w:t>
            </w: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1143" w:type="dxa"/>
            <w:shd w:val="clear" w:color="auto" w:fill="auto"/>
          </w:tcPr>
          <w:p w14:paraId="79F2426D" w14:textId="4C6DF4F2" w:rsidR="00A0121A" w:rsidRPr="006461EA" w:rsidRDefault="00A0121A" w:rsidP="00A0121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DEB3A98" w14:textId="77777777" w:rsidR="00A0121A" w:rsidRPr="006461EA" w:rsidRDefault="00A0121A" w:rsidP="00A01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07" w:type="dxa"/>
            <w:shd w:val="clear" w:color="auto" w:fill="auto"/>
          </w:tcPr>
          <w:p w14:paraId="2433C1BF" w14:textId="509437D5" w:rsidR="00A0121A" w:rsidRPr="006461EA" w:rsidRDefault="00A0121A" w:rsidP="00A0121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261" w:type="dxa"/>
            <w:shd w:val="clear" w:color="auto" w:fill="auto"/>
          </w:tcPr>
          <w:p w14:paraId="709C7EC5" w14:textId="77777777" w:rsidR="00A0121A" w:rsidRPr="006461EA" w:rsidRDefault="00A0121A" w:rsidP="00A01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EB84939" w14:textId="294B4F5A" w:rsidR="00A0121A" w:rsidRPr="006461EA" w:rsidRDefault="00A0121A" w:rsidP="00A01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7,054</w:t>
            </w:r>
          </w:p>
        </w:tc>
        <w:tc>
          <w:tcPr>
            <w:tcW w:w="242" w:type="dxa"/>
            <w:shd w:val="clear" w:color="auto" w:fill="auto"/>
          </w:tcPr>
          <w:p w14:paraId="3EDDDAB6" w14:textId="77777777" w:rsidR="00A0121A" w:rsidRPr="006461EA" w:rsidRDefault="00A0121A" w:rsidP="00A01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07" w:type="dxa"/>
            <w:shd w:val="clear" w:color="auto" w:fill="auto"/>
          </w:tcPr>
          <w:p w14:paraId="601C4B23" w14:textId="44EAE2C9" w:rsidR="00A0121A" w:rsidRPr="006461EA" w:rsidRDefault="00A0121A" w:rsidP="00A01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13,872</w:t>
            </w:r>
          </w:p>
        </w:tc>
      </w:tr>
      <w:tr w:rsidR="00A0121A" w:rsidRPr="006461EA" w14:paraId="128F9271" w14:textId="77777777" w:rsidTr="00C36755">
        <w:trPr>
          <w:cantSplit/>
        </w:trPr>
        <w:tc>
          <w:tcPr>
            <w:tcW w:w="3447" w:type="dxa"/>
            <w:shd w:val="clear" w:color="auto" w:fill="auto"/>
          </w:tcPr>
          <w:p w14:paraId="2A152875" w14:textId="77777777" w:rsidR="00A0121A" w:rsidRPr="006461EA" w:rsidRDefault="00A0121A" w:rsidP="00A0121A">
            <w:pPr>
              <w:tabs>
                <w:tab w:val="clear" w:pos="227"/>
                <w:tab w:val="clear" w:pos="454"/>
              </w:tabs>
              <w:spacing w:line="240" w:lineRule="auto"/>
              <w:ind w:left="456" w:right="162" w:hanging="27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บริษัทที่เกี่ยวข้อง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08BDC6FB" w14:textId="13B76A10" w:rsidR="00A0121A" w:rsidRPr="006461EA" w:rsidRDefault="00A0121A" w:rsidP="00A0121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16,156</w:t>
            </w:r>
          </w:p>
        </w:tc>
        <w:tc>
          <w:tcPr>
            <w:tcW w:w="270" w:type="dxa"/>
          </w:tcPr>
          <w:p w14:paraId="738740AE" w14:textId="77777777" w:rsidR="00A0121A" w:rsidRPr="006461EA" w:rsidRDefault="00A0121A" w:rsidP="00A01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26C94794" w14:textId="5F973F00" w:rsidR="00A0121A" w:rsidRPr="006461EA" w:rsidRDefault="00A0121A" w:rsidP="00A0121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56,568</w:t>
            </w:r>
          </w:p>
        </w:tc>
        <w:tc>
          <w:tcPr>
            <w:tcW w:w="261" w:type="dxa"/>
          </w:tcPr>
          <w:p w14:paraId="12CBAFB1" w14:textId="77777777" w:rsidR="00A0121A" w:rsidRPr="006461EA" w:rsidRDefault="00A0121A" w:rsidP="00A01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B1FD23F" w14:textId="493004E3" w:rsidR="00A0121A" w:rsidRPr="006461EA" w:rsidRDefault="00A0121A" w:rsidP="00A01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1,330</w:t>
            </w:r>
          </w:p>
        </w:tc>
        <w:tc>
          <w:tcPr>
            <w:tcW w:w="242" w:type="dxa"/>
          </w:tcPr>
          <w:p w14:paraId="7ED19685" w14:textId="77777777" w:rsidR="00A0121A" w:rsidRPr="006461EA" w:rsidRDefault="00A0121A" w:rsidP="00A01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14:paraId="49887223" w14:textId="020B08AC" w:rsidR="00A0121A" w:rsidRPr="006461EA" w:rsidRDefault="00A0121A" w:rsidP="00A0121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21,093</w:t>
            </w:r>
          </w:p>
        </w:tc>
      </w:tr>
      <w:tr w:rsidR="00A0121A" w:rsidRPr="006461EA" w14:paraId="1E6F37BF" w14:textId="77777777" w:rsidTr="00C36755">
        <w:trPr>
          <w:cantSplit/>
        </w:trPr>
        <w:tc>
          <w:tcPr>
            <w:tcW w:w="3447" w:type="dxa"/>
          </w:tcPr>
          <w:p w14:paraId="30D897DF" w14:textId="77777777" w:rsidR="00A0121A" w:rsidRPr="006461EA" w:rsidRDefault="00A0121A" w:rsidP="00A0121A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12" w:space="0" w:color="auto"/>
            </w:tcBorders>
          </w:tcPr>
          <w:p w14:paraId="004708DA" w14:textId="7E6CB06A" w:rsidR="00A0121A" w:rsidRPr="006461EA" w:rsidRDefault="00A0121A" w:rsidP="00A0121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16,156</w:t>
            </w:r>
          </w:p>
        </w:tc>
        <w:tc>
          <w:tcPr>
            <w:tcW w:w="270" w:type="dxa"/>
          </w:tcPr>
          <w:p w14:paraId="402B4792" w14:textId="77777777" w:rsidR="00A0121A" w:rsidRPr="006461EA" w:rsidRDefault="00A0121A" w:rsidP="00A01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12" w:space="0" w:color="auto"/>
            </w:tcBorders>
          </w:tcPr>
          <w:p w14:paraId="5765849B" w14:textId="4858D0B2" w:rsidR="00A0121A" w:rsidRPr="006461EA" w:rsidRDefault="00A0121A" w:rsidP="00A0121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56,568</w:t>
            </w:r>
          </w:p>
        </w:tc>
        <w:tc>
          <w:tcPr>
            <w:tcW w:w="261" w:type="dxa"/>
          </w:tcPr>
          <w:p w14:paraId="6C9D0AFE" w14:textId="77777777" w:rsidR="00A0121A" w:rsidRPr="006461EA" w:rsidRDefault="00A0121A" w:rsidP="00A0121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</w:tcPr>
          <w:p w14:paraId="5FBBA68F" w14:textId="52386675" w:rsidR="00A0121A" w:rsidRPr="006461EA" w:rsidRDefault="00A0121A" w:rsidP="00A01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8,384</w:t>
            </w:r>
          </w:p>
        </w:tc>
        <w:tc>
          <w:tcPr>
            <w:tcW w:w="242" w:type="dxa"/>
          </w:tcPr>
          <w:p w14:paraId="3CF1B88E" w14:textId="77777777" w:rsidR="00A0121A" w:rsidRPr="006461EA" w:rsidRDefault="00A0121A" w:rsidP="00A0121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single" w:sz="12" w:space="0" w:color="auto"/>
            </w:tcBorders>
          </w:tcPr>
          <w:p w14:paraId="2041FC0D" w14:textId="7C58652E" w:rsidR="00A0121A" w:rsidRPr="00E10224" w:rsidRDefault="00A0121A" w:rsidP="00A0121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34,965</w:t>
            </w:r>
          </w:p>
        </w:tc>
      </w:tr>
      <w:tr w:rsidR="007B71A3" w:rsidRPr="006461EA" w14:paraId="3FA54FA4" w14:textId="77777777" w:rsidTr="00073652">
        <w:trPr>
          <w:cantSplit/>
        </w:trPr>
        <w:tc>
          <w:tcPr>
            <w:tcW w:w="3447" w:type="dxa"/>
          </w:tcPr>
          <w:p w14:paraId="49875A82" w14:textId="77777777" w:rsidR="007B71A3" w:rsidRPr="006461EA" w:rsidRDefault="007B71A3" w:rsidP="0007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43" w:type="dxa"/>
          </w:tcPr>
          <w:p w14:paraId="68A7F8AD" w14:textId="77777777" w:rsidR="007B71A3" w:rsidRPr="006461EA" w:rsidRDefault="007B71A3" w:rsidP="0007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EFC01AE" w14:textId="77777777" w:rsidR="007B71A3" w:rsidRPr="006461EA" w:rsidRDefault="007B71A3" w:rsidP="0007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07" w:type="dxa"/>
          </w:tcPr>
          <w:p w14:paraId="74D93B36" w14:textId="77777777" w:rsidR="007B71A3" w:rsidRPr="006461EA" w:rsidRDefault="007B71A3" w:rsidP="0007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61" w:type="dxa"/>
          </w:tcPr>
          <w:p w14:paraId="4CC18000" w14:textId="77777777" w:rsidR="007B71A3" w:rsidRPr="006461EA" w:rsidRDefault="007B71A3" w:rsidP="0007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65863BB" w14:textId="77777777" w:rsidR="007B71A3" w:rsidRPr="006461EA" w:rsidRDefault="007B71A3" w:rsidP="0007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2" w:type="dxa"/>
          </w:tcPr>
          <w:p w14:paraId="77F6CDB4" w14:textId="77777777" w:rsidR="007B71A3" w:rsidRPr="006461EA" w:rsidRDefault="007B71A3" w:rsidP="0007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07" w:type="dxa"/>
          </w:tcPr>
          <w:p w14:paraId="523E6B40" w14:textId="77777777" w:rsidR="007B71A3" w:rsidRPr="006461EA" w:rsidRDefault="007B71A3" w:rsidP="0007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B71A3" w:rsidRPr="006461EA" w14:paraId="4446D2DE" w14:textId="77777777" w:rsidTr="00073652">
        <w:trPr>
          <w:cantSplit/>
        </w:trPr>
        <w:tc>
          <w:tcPr>
            <w:tcW w:w="3447" w:type="dxa"/>
          </w:tcPr>
          <w:p w14:paraId="43ED14CE" w14:textId="77777777" w:rsidR="007B71A3" w:rsidRPr="006461EA" w:rsidRDefault="007B71A3" w:rsidP="00073652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เจ้าหนี้ค่าก่อสร้าง</w:t>
            </w:r>
          </w:p>
        </w:tc>
        <w:tc>
          <w:tcPr>
            <w:tcW w:w="1143" w:type="dxa"/>
          </w:tcPr>
          <w:p w14:paraId="7943EE96" w14:textId="77777777" w:rsidR="007B71A3" w:rsidRPr="006461EA" w:rsidRDefault="007B71A3" w:rsidP="0007365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E24E2D5" w14:textId="77777777" w:rsidR="007B71A3" w:rsidRPr="006461EA" w:rsidRDefault="007B71A3" w:rsidP="0007365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07" w:type="dxa"/>
          </w:tcPr>
          <w:p w14:paraId="281EE66A" w14:textId="77777777" w:rsidR="007B71A3" w:rsidRPr="006461EA" w:rsidRDefault="007B71A3" w:rsidP="0007365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61" w:type="dxa"/>
          </w:tcPr>
          <w:p w14:paraId="447A2C9A" w14:textId="77777777" w:rsidR="007B71A3" w:rsidRPr="006461EA" w:rsidRDefault="007B71A3" w:rsidP="0007365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E0DDD59" w14:textId="77777777" w:rsidR="007B71A3" w:rsidRPr="006461EA" w:rsidRDefault="007B71A3" w:rsidP="0007365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2" w:type="dxa"/>
          </w:tcPr>
          <w:p w14:paraId="14F16B2A" w14:textId="77777777" w:rsidR="007B71A3" w:rsidRPr="006461EA" w:rsidRDefault="007B71A3" w:rsidP="0007365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07" w:type="dxa"/>
          </w:tcPr>
          <w:p w14:paraId="0CA8D6D8" w14:textId="77777777" w:rsidR="007B71A3" w:rsidRPr="006461EA" w:rsidRDefault="007B71A3" w:rsidP="0007365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B71A3" w:rsidRPr="006461EA" w14:paraId="4D8BBFEB" w14:textId="77777777" w:rsidTr="00073652">
        <w:trPr>
          <w:cantSplit/>
        </w:trPr>
        <w:tc>
          <w:tcPr>
            <w:tcW w:w="3447" w:type="dxa"/>
          </w:tcPr>
          <w:p w14:paraId="6C14638A" w14:textId="77777777" w:rsidR="007B71A3" w:rsidRPr="006461EA" w:rsidRDefault="007B71A3" w:rsidP="00073652">
            <w:pPr>
              <w:tabs>
                <w:tab w:val="clear" w:pos="227"/>
                <w:tab w:val="clear" w:pos="454"/>
              </w:tabs>
              <w:spacing w:line="240" w:lineRule="auto"/>
              <w:ind w:left="456" w:right="162" w:hanging="27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43" w:type="dxa"/>
          </w:tcPr>
          <w:p w14:paraId="653B9D9E" w14:textId="77777777" w:rsidR="007B71A3" w:rsidRPr="006461EA" w:rsidRDefault="007B71A3" w:rsidP="0007365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28,992</w:t>
            </w:r>
          </w:p>
        </w:tc>
        <w:tc>
          <w:tcPr>
            <w:tcW w:w="270" w:type="dxa"/>
          </w:tcPr>
          <w:p w14:paraId="3B1A933C" w14:textId="77777777" w:rsidR="007B71A3" w:rsidRPr="006461EA" w:rsidRDefault="007B71A3" w:rsidP="0007365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07" w:type="dxa"/>
          </w:tcPr>
          <w:p w14:paraId="058F40AA" w14:textId="77777777" w:rsidR="007B71A3" w:rsidRPr="006461EA" w:rsidRDefault="007B71A3" w:rsidP="0007365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49,599</w:t>
            </w:r>
          </w:p>
        </w:tc>
        <w:tc>
          <w:tcPr>
            <w:tcW w:w="261" w:type="dxa"/>
          </w:tcPr>
          <w:p w14:paraId="63B06165" w14:textId="77777777" w:rsidR="007B71A3" w:rsidRPr="006461EA" w:rsidRDefault="007B71A3" w:rsidP="0007365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0953CE8" w14:textId="77777777" w:rsidR="007B71A3" w:rsidRPr="006461EA" w:rsidRDefault="007B71A3" w:rsidP="0007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242" w:type="dxa"/>
          </w:tcPr>
          <w:p w14:paraId="784E4241" w14:textId="77777777" w:rsidR="007B71A3" w:rsidRPr="006461EA" w:rsidRDefault="007B71A3" w:rsidP="0007365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07" w:type="dxa"/>
          </w:tcPr>
          <w:p w14:paraId="6D50BDBC" w14:textId="77777777" w:rsidR="007B71A3" w:rsidRPr="006461EA" w:rsidRDefault="007B71A3" w:rsidP="0007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245501" w:rsidRPr="006461EA" w14:paraId="50F318F2" w14:textId="77777777" w:rsidTr="00C36755">
        <w:trPr>
          <w:cantSplit/>
        </w:trPr>
        <w:tc>
          <w:tcPr>
            <w:tcW w:w="3447" w:type="dxa"/>
          </w:tcPr>
          <w:p w14:paraId="28F1B7D8" w14:textId="77777777" w:rsidR="00245501" w:rsidRPr="006461EA" w:rsidRDefault="00245501" w:rsidP="00245501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43" w:type="dxa"/>
            <w:tcBorders>
              <w:top w:val="single" w:sz="12" w:space="0" w:color="auto"/>
            </w:tcBorders>
          </w:tcPr>
          <w:p w14:paraId="5C26952F" w14:textId="77777777" w:rsidR="00245501" w:rsidRPr="006461EA" w:rsidRDefault="00245501" w:rsidP="00245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F36235C" w14:textId="77777777" w:rsidR="00245501" w:rsidRPr="006461EA" w:rsidRDefault="00245501" w:rsidP="00245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12" w:space="0" w:color="auto"/>
            </w:tcBorders>
          </w:tcPr>
          <w:p w14:paraId="6AF760DA" w14:textId="77777777" w:rsidR="00245501" w:rsidRPr="006461EA" w:rsidRDefault="00245501" w:rsidP="00245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61" w:type="dxa"/>
          </w:tcPr>
          <w:p w14:paraId="2F4B82A2" w14:textId="77777777" w:rsidR="00245501" w:rsidRPr="006461EA" w:rsidRDefault="00245501" w:rsidP="00245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</w:tcPr>
          <w:p w14:paraId="7EDF4901" w14:textId="77777777" w:rsidR="00245501" w:rsidRPr="006461EA" w:rsidRDefault="00245501" w:rsidP="00245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2" w:type="dxa"/>
          </w:tcPr>
          <w:p w14:paraId="5700A87E" w14:textId="77777777" w:rsidR="00245501" w:rsidRPr="006461EA" w:rsidRDefault="00245501" w:rsidP="00245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07" w:type="dxa"/>
            <w:tcBorders>
              <w:top w:val="single" w:sz="12" w:space="0" w:color="auto"/>
            </w:tcBorders>
          </w:tcPr>
          <w:p w14:paraId="4F4CD0CD" w14:textId="77777777" w:rsidR="00245501" w:rsidRPr="006461EA" w:rsidRDefault="00245501" w:rsidP="00245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245501" w:rsidRPr="006461EA" w14:paraId="649A0C28" w14:textId="77777777" w:rsidTr="00C36755">
        <w:trPr>
          <w:cantSplit/>
        </w:trPr>
        <w:tc>
          <w:tcPr>
            <w:tcW w:w="3447" w:type="dxa"/>
          </w:tcPr>
          <w:p w14:paraId="523404AA" w14:textId="77777777" w:rsidR="00245501" w:rsidRPr="006461EA" w:rsidRDefault="00245501" w:rsidP="00245501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143" w:type="dxa"/>
          </w:tcPr>
          <w:p w14:paraId="30A3BED5" w14:textId="77777777" w:rsidR="00245501" w:rsidRPr="006461EA" w:rsidRDefault="00245501" w:rsidP="00245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4DCB963" w14:textId="77777777" w:rsidR="00245501" w:rsidRPr="006461EA" w:rsidRDefault="00245501" w:rsidP="00245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07" w:type="dxa"/>
          </w:tcPr>
          <w:p w14:paraId="72C0D3CB" w14:textId="77777777" w:rsidR="00245501" w:rsidRPr="006461EA" w:rsidRDefault="00245501" w:rsidP="00245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61" w:type="dxa"/>
          </w:tcPr>
          <w:p w14:paraId="6A8A01DD" w14:textId="77777777" w:rsidR="00245501" w:rsidRPr="006461EA" w:rsidRDefault="00245501" w:rsidP="00245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B766383" w14:textId="77777777" w:rsidR="00245501" w:rsidRPr="006461EA" w:rsidRDefault="00245501" w:rsidP="00245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3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2" w:type="dxa"/>
            <w:shd w:val="clear" w:color="auto" w:fill="auto"/>
          </w:tcPr>
          <w:p w14:paraId="17D46578" w14:textId="77777777" w:rsidR="00245501" w:rsidRPr="006461EA" w:rsidRDefault="00245501" w:rsidP="00245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07" w:type="dxa"/>
            <w:shd w:val="clear" w:color="auto" w:fill="auto"/>
          </w:tcPr>
          <w:p w14:paraId="4A456E01" w14:textId="77777777" w:rsidR="00245501" w:rsidRPr="006461EA" w:rsidRDefault="00245501" w:rsidP="00245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3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05AB3" w:rsidRPr="006461EA" w14:paraId="6DD4474A" w14:textId="77777777" w:rsidTr="00C36755">
        <w:trPr>
          <w:cantSplit/>
        </w:trPr>
        <w:tc>
          <w:tcPr>
            <w:tcW w:w="3447" w:type="dxa"/>
          </w:tcPr>
          <w:p w14:paraId="04D134AD" w14:textId="187824A5" w:rsidR="00B05AB3" w:rsidRPr="006461EA" w:rsidRDefault="00B05AB3" w:rsidP="00B05AB3">
            <w:pPr>
              <w:tabs>
                <w:tab w:val="clear" w:pos="227"/>
                <w:tab w:val="clear" w:pos="454"/>
              </w:tabs>
              <w:spacing w:line="240" w:lineRule="auto"/>
              <w:ind w:left="456" w:right="162" w:hanging="27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บริษัท</w:t>
            </w: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1143" w:type="dxa"/>
          </w:tcPr>
          <w:p w14:paraId="68DE71AA" w14:textId="094F3D3E" w:rsidR="00B05AB3" w:rsidRPr="006461EA" w:rsidRDefault="00B05AB3" w:rsidP="00B05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38BB7607" w14:textId="77777777" w:rsidR="00B05AB3" w:rsidRPr="006461EA" w:rsidRDefault="00B05AB3" w:rsidP="00B05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07" w:type="dxa"/>
          </w:tcPr>
          <w:p w14:paraId="0AABBA45" w14:textId="6B920CB5" w:rsidR="00B05AB3" w:rsidRPr="006461EA" w:rsidRDefault="00B05AB3" w:rsidP="00B05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261" w:type="dxa"/>
          </w:tcPr>
          <w:p w14:paraId="7915A6BB" w14:textId="77777777" w:rsidR="00B05AB3" w:rsidRPr="006461EA" w:rsidRDefault="00B05AB3" w:rsidP="00B05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EAA4094" w14:textId="6F086DB3" w:rsidR="00B05AB3" w:rsidRPr="006461EA" w:rsidRDefault="00B05AB3" w:rsidP="00B05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2,167</w:t>
            </w:r>
          </w:p>
        </w:tc>
        <w:tc>
          <w:tcPr>
            <w:tcW w:w="242" w:type="dxa"/>
          </w:tcPr>
          <w:p w14:paraId="747C564A" w14:textId="77777777" w:rsidR="00B05AB3" w:rsidRPr="006461EA" w:rsidRDefault="00B05AB3" w:rsidP="00B05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07" w:type="dxa"/>
          </w:tcPr>
          <w:p w14:paraId="61073DA2" w14:textId="195D4D19" w:rsidR="00B05AB3" w:rsidRPr="006461EA" w:rsidRDefault="00B05AB3" w:rsidP="00B05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B05AB3" w:rsidRPr="006461EA" w14:paraId="474B9D68" w14:textId="77777777" w:rsidTr="00C36755">
        <w:trPr>
          <w:cantSplit/>
        </w:trPr>
        <w:tc>
          <w:tcPr>
            <w:tcW w:w="3447" w:type="dxa"/>
          </w:tcPr>
          <w:p w14:paraId="1D106EDA" w14:textId="77777777" w:rsidR="00B05AB3" w:rsidRPr="006461EA" w:rsidRDefault="00B05AB3" w:rsidP="00B05AB3">
            <w:pPr>
              <w:tabs>
                <w:tab w:val="clear" w:pos="227"/>
                <w:tab w:val="clear" w:pos="454"/>
              </w:tabs>
              <w:spacing w:line="240" w:lineRule="auto"/>
              <w:ind w:left="456" w:right="162" w:hanging="27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43" w:type="dxa"/>
          </w:tcPr>
          <w:p w14:paraId="1A7954AC" w14:textId="2091EB99" w:rsidR="00B05AB3" w:rsidRPr="006461EA" w:rsidRDefault="00B05AB3" w:rsidP="00B05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12,380</w:t>
            </w:r>
          </w:p>
        </w:tc>
        <w:tc>
          <w:tcPr>
            <w:tcW w:w="270" w:type="dxa"/>
          </w:tcPr>
          <w:p w14:paraId="3BB21C28" w14:textId="77777777" w:rsidR="00B05AB3" w:rsidRPr="006461EA" w:rsidRDefault="00B05AB3" w:rsidP="00B05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07" w:type="dxa"/>
          </w:tcPr>
          <w:p w14:paraId="3AEF03EC" w14:textId="77777777" w:rsidR="00B05AB3" w:rsidRPr="006461EA" w:rsidRDefault="00B05AB3" w:rsidP="00B05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7,663</w:t>
            </w:r>
          </w:p>
        </w:tc>
        <w:tc>
          <w:tcPr>
            <w:tcW w:w="261" w:type="dxa"/>
          </w:tcPr>
          <w:p w14:paraId="7E7642F5" w14:textId="77777777" w:rsidR="00B05AB3" w:rsidRPr="006461EA" w:rsidRDefault="00B05AB3" w:rsidP="00B05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9F3A31F" w14:textId="77777777" w:rsidR="00B05AB3" w:rsidRPr="006461EA" w:rsidRDefault="00B05AB3" w:rsidP="00B05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4,391</w:t>
            </w:r>
          </w:p>
        </w:tc>
        <w:tc>
          <w:tcPr>
            <w:tcW w:w="242" w:type="dxa"/>
          </w:tcPr>
          <w:p w14:paraId="32C5A851" w14:textId="77777777" w:rsidR="00B05AB3" w:rsidRPr="006461EA" w:rsidRDefault="00B05AB3" w:rsidP="00B05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07" w:type="dxa"/>
          </w:tcPr>
          <w:p w14:paraId="63D6ECE9" w14:textId="77777777" w:rsidR="00B05AB3" w:rsidRPr="006461EA" w:rsidRDefault="00B05AB3" w:rsidP="00B05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7,663</w:t>
            </w:r>
          </w:p>
        </w:tc>
      </w:tr>
      <w:tr w:rsidR="004E5FCF" w:rsidRPr="006461EA" w14:paraId="5685753B" w14:textId="77777777" w:rsidTr="00C36755">
        <w:trPr>
          <w:cantSplit/>
        </w:trPr>
        <w:tc>
          <w:tcPr>
            <w:tcW w:w="3447" w:type="dxa"/>
          </w:tcPr>
          <w:p w14:paraId="42379674" w14:textId="77777777" w:rsidR="004E5FCF" w:rsidRPr="006461EA" w:rsidRDefault="004E5FCF" w:rsidP="004E5FCF">
            <w:pPr>
              <w:tabs>
                <w:tab w:val="left" w:pos="113"/>
              </w:tabs>
              <w:spacing w:line="240" w:lineRule="auto"/>
              <w:ind w:right="-11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12" w:space="0" w:color="auto"/>
            </w:tcBorders>
          </w:tcPr>
          <w:p w14:paraId="6993C478" w14:textId="56BD6D0A" w:rsidR="004E5FCF" w:rsidRPr="006461EA" w:rsidRDefault="004E5FCF" w:rsidP="004E5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FCF">
              <w:rPr>
                <w:rFonts w:ascii="Browallia New" w:hAnsi="Browallia New" w:cs="Browallia New"/>
                <w:sz w:val="28"/>
                <w:szCs w:val="28"/>
                <w:lang w:val="en-GB"/>
              </w:rPr>
              <w:t>12,380</w:t>
            </w:r>
          </w:p>
        </w:tc>
        <w:tc>
          <w:tcPr>
            <w:tcW w:w="270" w:type="dxa"/>
          </w:tcPr>
          <w:p w14:paraId="64E511BF" w14:textId="77777777" w:rsidR="004E5FCF" w:rsidRPr="006461EA" w:rsidRDefault="004E5FCF" w:rsidP="004E5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12" w:space="0" w:color="auto"/>
            </w:tcBorders>
          </w:tcPr>
          <w:p w14:paraId="42E6CAA4" w14:textId="6F17FDBF" w:rsidR="004E5FCF" w:rsidRPr="006461EA" w:rsidRDefault="00CE2848" w:rsidP="004E5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4E5FCF"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663</w:t>
            </w:r>
          </w:p>
        </w:tc>
        <w:tc>
          <w:tcPr>
            <w:tcW w:w="261" w:type="dxa"/>
          </w:tcPr>
          <w:p w14:paraId="2AF8D1E4" w14:textId="77777777" w:rsidR="004E5FCF" w:rsidRPr="006461EA" w:rsidRDefault="004E5FCF" w:rsidP="004E5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</w:tcPr>
          <w:p w14:paraId="2698E947" w14:textId="224BAA6F" w:rsidR="004E5FCF" w:rsidRPr="006461EA" w:rsidRDefault="004E5FCF" w:rsidP="004E5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6,558</w:t>
            </w:r>
          </w:p>
        </w:tc>
        <w:tc>
          <w:tcPr>
            <w:tcW w:w="242" w:type="dxa"/>
          </w:tcPr>
          <w:p w14:paraId="533A0D47" w14:textId="77777777" w:rsidR="004E5FCF" w:rsidRPr="006461EA" w:rsidRDefault="004E5FCF" w:rsidP="004E5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single" w:sz="12" w:space="0" w:color="auto"/>
            </w:tcBorders>
          </w:tcPr>
          <w:p w14:paraId="751C3761" w14:textId="39491235" w:rsidR="004E5FCF" w:rsidRPr="006461EA" w:rsidRDefault="004E5FCF" w:rsidP="004E5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7,663</w:t>
            </w:r>
          </w:p>
        </w:tc>
      </w:tr>
      <w:tr w:rsidR="00245501" w:rsidRPr="006461EA" w14:paraId="5736FAC0" w14:textId="77777777" w:rsidTr="007F7583">
        <w:trPr>
          <w:cantSplit/>
          <w:trHeight w:val="125"/>
        </w:trPr>
        <w:tc>
          <w:tcPr>
            <w:tcW w:w="3447" w:type="dxa"/>
          </w:tcPr>
          <w:p w14:paraId="4F1B7664" w14:textId="77777777" w:rsidR="00245501" w:rsidRPr="006461EA" w:rsidRDefault="00245501" w:rsidP="00245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43" w:type="dxa"/>
            <w:tcBorders>
              <w:top w:val="single" w:sz="12" w:space="0" w:color="auto"/>
            </w:tcBorders>
          </w:tcPr>
          <w:p w14:paraId="6B99A7A7" w14:textId="77777777" w:rsidR="00245501" w:rsidRPr="006461EA" w:rsidRDefault="00245501" w:rsidP="00245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0C19CE5" w14:textId="77777777" w:rsidR="00245501" w:rsidRPr="006461EA" w:rsidRDefault="00245501" w:rsidP="00245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12" w:space="0" w:color="auto"/>
            </w:tcBorders>
          </w:tcPr>
          <w:p w14:paraId="1EACADF9" w14:textId="77777777" w:rsidR="00245501" w:rsidRPr="006461EA" w:rsidRDefault="00245501" w:rsidP="00245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61" w:type="dxa"/>
          </w:tcPr>
          <w:p w14:paraId="619AE673" w14:textId="77777777" w:rsidR="00245501" w:rsidRPr="006461EA" w:rsidRDefault="00245501" w:rsidP="00245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</w:tcPr>
          <w:p w14:paraId="0E87A994" w14:textId="77777777" w:rsidR="00245501" w:rsidRPr="006461EA" w:rsidRDefault="00245501" w:rsidP="00245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2" w:type="dxa"/>
          </w:tcPr>
          <w:p w14:paraId="05813BD5" w14:textId="77777777" w:rsidR="00245501" w:rsidRPr="006461EA" w:rsidRDefault="00245501" w:rsidP="00245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07" w:type="dxa"/>
            <w:tcBorders>
              <w:top w:val="single" w:sz="12" w:space="0" w:color="auto"/>
            </w:tcBorders>
          </w:tcPr>
          <w:p w14:paraId="49E0FC2C" w14:textId="77777777" w:rsidR="00245501" w:rsidRPr="006461EA" w:rsidRDefault="00245501" w:rsidP="00245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287C47" w:rsidRPr="006461EA" w14:paraId="2682EC9D" w14:textId="77777777" w:rsidTr="007F7583">
        <w:trPr>
          <w:cantSplit/>
          <w:trHeight w:val="125"/>
        </w:trPr>
        <w:tc>
          <w:tcPr>
            <w:tcW w:w="3447" w:type="dxa"/>
          </w:tcPr>
          <w:p w14:paraId="399140B1" w14:textId="77777777" w:rsidR="00287C47" w:rsidRPr="006461EA" w:rsidRDefault="00287C47" w:rsidP="00245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43" w:type="dxa"/>
          </w:tcPr>
          <w:p w14:paraId="146BA89C" w14:textId="77777777" w:rsidR="00287C47" w:rsidRPr="006461EA" w:rsidRDefault="00287C47" w:rsidP="00245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1302824" w14:textId="77777777" w:rsidR="00287C47" w:rsidRPr="006461EA" w:rsidRDefault="00287C47" w:rsidP="00245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07" w:type="dxa"/>
          </w:tcPr>
          <w:p w14:paraId="2F809AC9" w14:textId="77777777" w:rsidR="00287C47" w:rsidRPr="006461EA" w:rsidRDefault="00287C47" w:rsidP="00245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61" w:type="dxa"/>
          </w:tcPr>
          <w:p w14:paraId="73BEE337" w14:textId="77777777" w:rsidR="00287C47" w:rsidRPr="006461EA" w:rsidRDefault="00287C47" w:rsidP="00245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D1FA448" w14:textId="77777777" w:rsidR="00287C47" w:rsidRPr="006461EA" w:rsidRDefault="00287C47" w:rsidP="00245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2" w:type="dxa"/>
          </w:tcPr>
          <w:p w14:paraId="41EE6AF2" w14:textId="77777777" w:rsidR="00287C47" w:rsidRPr="006461EA" w:rsidRDefault="00287C47" w:rsidP="00245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07" w:type="dxa"/>
          </w:tcPr>
          <w:p w14:paraId="7289AB70" w14:textId="77777777" w:rsidR="00287C47" w:rsidRPr="006461EA" w:rsidRDefault="00287C47" w:rsidP="00245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350020" w:rsidRPr="006461EA" w14:paraId="5961E318" w14:textId="77777777" w:rsidTr="00E41C0E">
        <w:trPr>
          <w:cantSplit/>
          <w:trHeight w:val="125"/>
        </w:trPr>
        <w:tc>
          <w:tcPr>
            <w:tcW w:w="3447" w:type="dxa"/>
          </w:tcPr>
          <w:p w14:paraId="4C62D8DC" w14:textId="77777777" w:rsidR="00350020" w:rsidRPr="006461EA" w:rsidRDefault="00350020" w:rsidP="00245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43" w:type="dxa"/>
          </w:tcPr>
          <w:p w14:paraId="07264B0A" w14:textId="77777777" w:rsidR="00350020" w:rsidRPr="006461EA" w:rsidRDefault="00350020" w:rsidP="00245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3196D50" w14:textId="77777777" w:rsidR="00350020" w:rsidRPr="006461EA" w:rsidRDefault="00350020" w:rsidP="00245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07" w:type="dxa"/>
          </w:tcPr>
          <w:p w14:paraId="6183761E" w14:textId="77777777" w:rsidR="00350020" w:rsidRPr="006461EA" w:rsidRDefault="00350020" w:rsidP="00245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61" w:type="dxa"/>
          </w:tcPr>
          <w:p w14:paraId="0B5757DC" w14:textId="77777777" w:rsidR="00350020" w:rsidRPr="006461EA" w:rsidRDefault="00350020" w:rsidP="00245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0D2492C" w14:textId="77777777" w:rsidR="00350020" w:rsidRPr="006461EA" w:rsidRDefault="00350020" w:rsidP="00245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2" w:type="dxa"/>
          </w:tcPr>
          <w:p w14:paraId="0E4DE3F2" w14:textId="77777777" w:rsidR="00350020" w:rsidRPr="006461EA" w:rsidRDefault="00350020" w:rsidP="00245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07" w:type="dxa"/>
          </w:tcPr>
          <w:p w14:paraId="5D2E6EEA" w14:textId="77777777" w:rsidR="00350020" w:rsidRPr="006461EA" w:rsidRDefault="00350020" w:rsidP="00245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245501" w:rsidRPr="006461EA" w14:paraId="4C637C7E" w14:textId="77777777" w:rsidTr="00C36755">
        <w:trPr>
          <w:cantSplit/>
        </w:trPr>
        <w:tc>
          <w:tcPr>
            <w:tcW w:w="3447" w:type="dxa"/>
          </w:tcPr>
          <w:p w14:paraId="5789A6DD" w14:textId="77777777" w:rsidR="00287C47" w:rsidRDefault="00287C47" w:rsidP="00245501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  <w:p w14:paraId="3BFB6338" w14:textId="066E7676" w:rsidR="00245501" w:rsidRPr="006461EA" w:rsidRDefault="00245501" w:rsidP="00245501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เงินกู้ยืมและดอกเบี้ยค้างจ่าย</w:t>
            </w:r>
          </w:p>
        </w:tc>
        <w:tc>
          <w:tcPr>
            <w:tcW w:w="1143" w:type="dxa"/>
          </w:tcPr>
          <w:p w14:paraId="361A3BC7" w14:textId="77777777" w:rsidR="00245501" w:rsidRPr="006461EA" w:rsidRDefault="00245501" w:rsidP="0024550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774125E" w14:textId="77777777" w:rsidR="00245501" w:rsidRPr="006461EA" w:rsidRDefault="00245501" w:rsidP="0024550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07" w:type="dxa"/>
          </w:tcPr>
          <w:p w14:paraId="2AF16828" w14:textId="77777777" w:rsidR="00245501" w:rsidRPr="006461EA" w:rsidRDefault="00245501" w:rsidP="0024550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61" w:type="dxa"/>
          </w:tcPr>
          <w:p w14:paraId="0A358F5D" w14:textId="77777777" w:rsidR="00245501" w:rsidRPr="006461EA" w:rsidRDefault="00245501" w:rsidP="0024550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3C9AB8A" w14:textId="77777777" w:rsidR="00245501" w:rsidRPr="006461EA" w:rsidRDefault="00245501" w:rsidP="0024550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2" w:type="dxa"/>
          </w:tcPr>
          <w:p w14:paraId="2AC6B549" w14:textId="77777777" w:rsidR="00245501" w:rsidRPr="006461EA" w:rsidRDefault="00245501" w:rsidP="0024550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07" w:type="dxa"/>
          </w:tcPr>
          <w:p w14:paraId="2425776E" w14:textId="77777777" w:rsidR="00245501" w:rsidRPr="006461EA" w:rsidRDefault="00245501" w:rsidP="0024550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E2931" w:rsidRPr="006461EA" w14:paraId="1A974BF1" w14:textId="77777777" w:rsidTr="00C36755">
        <w:trPr>
          <w:cantSplit/>
        </w:trPr>
        <w:tc>
          <w:tcPr>
            <w:tcW w:w="3447" w:type="dxa"/>
          </w:tcPr>
          <w:p w14:paraId="1FABDD32" w14:textId="77777777" w:rsidR="007E2931" w:rsidRPr="006461EA" w:rsidRDefault="007E2931" w:rsidP="007E2931">
            <w:pPr>
              <w:tabs>
                <w:tab w:val="clear" w:pos="227"/>
                <w:tab w:val="clear" w:pos="454"/>
                <w:tab w:val="left" w:pos="172"/>
              </w:tabs>
              <w:spacing w:line="240" w:lineRule="auto"/>
              <w:ind w:right="162" w:firstLine="21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43" w:type="dxa"/>
            <w:tcBorders>
              <w:bottom w:val="single" w:sz="12" w:space="0" w:color="auto"/>
            </w:tcBorders>
          </w:tcPr>
          <w:p w14:paraId="1F517E77" w14:textId="217D4218" w:rsidR="007E2931" w:rsidRPr="007E2931" w:rsidRDefault="007E2931" w:rsidP="007E293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146D50A8" w14:textId="77777777" w:rsidR="007E2931" w:rsidRPr="006461EA" w:rsidRDefault="007E2931" w:rsidP="007E2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07" w:type="dxa"/>
            <w:tcBorders>
              <w:bottom w:val="single" w:sz="12" w:space="0" w:color="auto"/>
            </w:tcBorders>
          </w:tcPr>
          <w:p w14:paraId="40BC0410" w14:textId="5F8CD13E" w:rsidR="007E2931" w:rsidRPr="006461EA" w:rsidRDefault="007E2931" w:rsidP="007E2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261" w:type="dxa"/>
          </w:tcPr>
          <w:p w14:paraId="07F4BB26" w14:textId="77777777" w:rsidR="007E2931" w:rsidRPr="006461EA" w:rsidRDefault="007E2931" w:rsidP="007E2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12" w:space="0" w:color="auto"/>
            </w:tcBorders>
          </w:tcPr>
          <w:p w14:paraId="52BC5268" w14:textId="6126F768" w:rsidR="007E2931" w:rsidRPr="006461EA" w:rsidRDefault="007E2931" w:rsidP="007E293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176,307</w:t>
            </w:r>
          </w:p>
        </w:tc>
        <w:tc>
          <w:tcPr>
            <w:tcW w:w="242" w:type="dxa"/>
          </w:tcPr>
          <w:p w14:paraId="1DB24310" w14:textId="77777777" w:rsidR="007E2931" w:rsidRPr="006461EA" w:rsidRDefault="007E2931" w:rsidP="007E2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07" w:type="dxa"/>
            <w:tcBorders>
              <w:bottom w:val="single" w:sz="12" w:space="0" w:color="auto"/>
            </w:tcBorders>
          </w:tcPr>
          <w:p w14:paraId="5AC38A23" w14:textId="1C94D9E5" w:rsidR="007E2931" w:rsidRPr="006461EA" w:rsidRDefault="007E2931" w:rsidP="007E293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202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870</w:t>
            </w:r>
          </w:p>
        </w:tc>
      </w:tr>
      <w:tr w:rsidR="00245501" w:rsidRPr="006461EA" w14:paraId="1E08FDF8" w14:textId="77777777" w:rsidTr="00C36755">
        <w:trPr>
          <w:cantSplit/>
        </w:trPr>
        <w:tc>
          <w:tcPr>
            <w:tcW w:w="3447" w:type="dxa"/>
          </w:tcPr>
          <w:p w14:paraId="14ADC78F" w14:textId="77777777" w:rsidR="00245501" w:rsidRPr="006461EA" w:rsidRDefault="00245501" w:rsidP="00245501">
            <w:pPr>
              <w:tabs>
                <w:tab w:val="clear" w:pos="227"/>
                <w:tab w:val="clear" w:pos="454"/>
                <w:tab w:val="left" w:pos="172"/>
              </w:tabs>
              <w:spacing w:line="240" w:lineRule="auto"/>
              <w:ind w:right="162" w:firstLine="213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43" w:type="dxa"/>
            <w:tcBorders>
              <w:top w:val="single" w:sz="12" w:space="0" w:color="auto"/>
            </w:tcBorders>
          </w:tcPr>
          <w:p w14:paraId="69CD71AB" w14:textId="77777777" w:rsidR="00245501" w:rsidRPr="006461EA" w:rsidRDefault="00245501" w:rsidP="00245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098E9A38" w14:textId="77777777" w:rsidR="00245501" w:rsidRPr="006461EA" w:rsidRDefault="00245501" w:rsidP="00245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07" w:type="dxa"/>
            <w:tcBorders>
              <w:top w:val="single" w:sz="12" w:space="0" w:color="auto"/>
            </w:tcBorders>
          </w:tcPr>
          <w:p w14:paraId="3EBF1BCD" w14:textId="77777777" w:rsidR="00245501" w:rsidRPr="006461EA" w:rsidRDefault="00245501" w:rsidP="00245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61" w:type="dxa"/>
          </w:tcPr>
          <w:p w14:paraId="449A6FEC" w14:textId="77777777" w:rsidR="00245501" w:rsidRPr="006461EA" w:rsidRDefault="00245501" w:rsidP="00245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</w:tcPr>
          <w:p w14:paraId="73C49283" w14:textId="77777777" w:rsidR="00245501" w:rsidRPr="006461EA" w:rsidRDefault="00245501" w:rsidP="0024550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42" w:type="dxa"/>
          </w:tcPr>
          <w:p w14:paraId="5735AD5D" w14:textId="77777777" w:rsidR="00245501" w:rsidRPr="006461EA" w:rsidRDefault="00245501" w:rsidP="00245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07" w:type="dxa"/>
            <w:tcBorders>
              <w:top w:val="single" w:sz="12" w:space="0" w:color="auto"/>
            </w:tcBorders>
          </w:tcPr>
          <w:p w14:paraId="4148B9B4" w14:textId="77777777" w:rsidR="00245501" w:rsidRPr="006461EA" w:rsidRDefault="00245501" w:rsidP="0024550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245501" w:rsidRPr="006461EA" w14:paraId="308F38E0" w14:textId="77777777" w:rsidTr="00C36755">
        <w:trPr>
          <w:cantSplit/>
        </w:trPr>
        <w:tc>
          <w:tcPr>
            <w:tcW w:w="3447" w:type="dxa"/>
          </w:tcPr>
          <w:p w14:paraId="33D57FAA" w14:textId="68AD3C86" w:rsidR="00245501" w:rsidRPr="006461EA" w:rsidRDefault="00245501" w:rsidP="00A5073B">
            <w:pPr>
              <w:tabs>
                <w:tab w:val="clear" w:pos="227"/>
                <w:tab w:val="clear" w:pos="454"/>
              </w:tabs>
              <w:spacing w:line="240" w:lineRule="auto"/>
              <w:ind w:right="-10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หนี้สินภาระผูกพันผลประโยชน์พนักงาน</w:t>
            </w:r>
          </w:p>
        </w:tc>
        <w:tc>
          <w:tcPr>
            <w:tcW w:w="1143" w:type="dxa"/>
          </w:tcPr>
          <w:p w14:paraId="208F6EF5" w14:textId="77777777" w:rsidR="00245501" w:rsidRPr="006461EA" w:rsidRDefault="00245501" w:rsidP="00245501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9A06A72" w14:textId="77777777" w:rsidR="00245501" w:rsidRPr="006461EA" w:rsidRDefault="00245501" w:rsidP="00245501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</w:tcPr>
          <w:p w14:paraId="5A206F27" w14:textId="77777777" w:rsidR="00245501" w:rsidRPr="006461EA" w:rsidRDefault="00245501" w:rsidP="00245501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" w:type="dxa"/>
          </w:tcPr>
          <w:p w14:paraId="29551FE8" w14:textId="77777777" w:rsidR="00245501" w:rsidRPr="006461EA" w:rsidRDefault="00245501" w:rsidP="00245501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41B5E0F8" w14:textId="77777777" w:rsidR="00245501" w:rsidRPr="006461EA" w:rsidRDefault="00245501" w:rsidP="00245501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2" w:type="dxa"/>
          </w:tcPr>
          <w:p w14:paraId="79847430" w14:textId="77777777" w:rsidR="00245501" w:rsidRPr="006461EA" w:rsidRDefault="00245501" w:rsidP="00245501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207" w:type="dxa"/>
          </w:tcPr>
          <w:p w14:paraId="696A5D6E" w14:textId="77777777" w:rsidR="00245501" w:rsidRPr="006461EA" w:rsidRDefault="00245501" w:rsidP="00245501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B42673" w:rsidRPr="006461EA" w14:paraId="5AA272F3" w14:textId="77777777" w:rsidTr="00C36755">
        <w:trPr>
          <w:cantSplit/>
        </w:trPr>
        <w:tc>
          <w:tcPr>
            <w:tcW w:w="3447" w:type="dxa"/>
          </w:tcPr>
          <w:p w14:paraId="3332CE82" w14:textId="58F7C049" w:rsidR="00B42673" w:rsidRPr="006461EA" w:rsidRDefault="00B42673" w:rsidP="00B42673">
            <w:pPr>
              <w:tabs>
                <w:tab w:val="clear" w:pos="227"/>
                <w:tab w:val="clear" w:pos="454"/>
                <w:tab w:val="left" w:pos="172"/>
              </w:tabs>
              <w:spacing w:line="240" w:lineRule="auto"/>
              <w:ind w:right="162" w:firstLine="21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ผู้บริหารที่สำคัญ</w:t>
            </w:r>
          </w:p>
        </w:tc>
        <w:tc>
          <w:tcPr>
            <w:tcW w:w="1143" w:type="dxa"/>
            <w:tcBorders>
              <w:bottom w:val="single" w:sz="12" w:space="0" w:color="auto"/>
            </w:tcBorders>
          </w:tcPr>
          <w:p w14:paraId="3F291E41" w14:textId="2B11092F" w:rsidR="00B42673" w:rsidRPr="0027061D" w:rsidRDefault="00B42673" w:rsidP="00B4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8,243</w:t>
            </w:r>
          </w:p>
        </w:tc>
        <w:tc>
          <w:tcPr>
            <w:tcW w:w="270" w:type="dxa"/>
          </w:tcPr>
          <w:p w14:paraId="277A72F7" w14:textId="77777777" w:rsidR="00B42673" w:rsidRPr="0027061D" w:rsidRDefault="00B42673" w:rsidP="00B42673">
            <w:pPr>
              <w:tabs>
                <w:tab w:val="clear" w:pos="227"/>
                <w:tab w:val="clear" w:pos="454"/>
                <w:tab w:val="left" w:pos="172"/>
              </w:tabs>
              <w:spacing w:line="240" w:lineRule="auto"/>
              <w:ind w:right="162" w:firstLine="213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12" w:space="0" w:color="auto"/>
            </w:tcBorders>
          </w:tcPr>
          <w:p w14:paraId="1F992EEC" w14:textId="394DAA8A" w:rsidR="00B42673" w:rsidRPr="0027061D" w:rsidRDefault="00B42673" w:rsidP="00B4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3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7061D">
              <w:rPr>
                <w:rFonts w:ascii="Browallia New" w:hAnsi="Browallia New" w:cs="Browallia New"/>
                <w:sz w:val="28"/>
                <w:szCs w:val="28"/>
              </w:rPr>
              <w:t>6,155</w:t>
            </w:r>
          </w:p>
        </w:tc>
        <w:tc>
          <w:tcPr>
            <w:tcW w:w="261" w:type="dxa"/>
          </w:tcPr>
          <w:p w14:paraId="52A9C842" w14:textId="77777777" w:rsidR="00B42673" w:rsidRPr="006461EA" w:rsidRDefault="00B42673" w:rsidP="00B4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12" w:space="0" w:color="auto"/>
            </w:tcBorders>
          </w:tcPr>
          <w:p w14:paraId="5674727A" w14:textId="04775014" w:rsidR="00B42673" w:rsidRPr="006461EA" w:rsidRDefault="00B42673" w:rsidP="00B4267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5,777</w:t>
            </w:r>
          </w:p>
        </w:tc>
        <w:tc>
          <w:tcPr>
            <w:tcW w:w="242" w:type="dxa"/>
          </w:tcPr>
          <w:p w14:paraId="4C589EBE" w14:textId="77777777" w:rsidR="00B42673" w:rsidRPr="006461EA" w:rsidRDefault="00B42673" w:rsidP="00B4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07" w:type="dxa"/>
            <w:tcBorders>
              <w:bottom w:val="single" w:sz="12" w:space="0" w:color="auto"/>
            </w:tcBorders>
          </w:tcPr>
          <w:p w14:paraId="7ECEB27D" w14:textId="4AC4DCAE" w:rsidR="00B42673" w:rsidRPr="006461EA" w:rsidRDefault="00B42673" w:rsidP="00B4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4,588</w:t>
            </w:r>
          </w:p>
        </w:tc>
      </w:tr>
    </w:tbl>
    <w:p w14:paraId="6C7B85CA" w14:textId="77777777" w:rsidR="00336E26" w:rsidRPr="006461EA" w:rsidRDefault="00336E26" w:rsidP="00C47D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428E5300" w14:textId="38799138" w:rsidR="00BD1505" w:rsidRPr="006461EA" w:rsidRDefault="00BD1505" w:rsidP="00BD15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/>
          <w:sz w:val="28"/>
          <w:szCs w:val="28"/>
          <w:cs/>
        </w:rPr>
        <w:t>รายการเคลื่อนไหวของเงินกู้ยืมและดอกเบี้ยค้าง</w:t>
      </w:r>
      <w:r w:rsidRPr="006461EA">
        <w:rPr>
          <w:rFonts w:ascii="Browallia New" w:hAnsi="Browallia New" w:cs="Browallia New" w:hint="cs"/>
          <w:sz w:val="28"/>
          <w:szCs w:val="28"/>
          <w:cs/>
        </w:rPr>
        <w:t>จ่ายจาก</w:t>
      </w:r>
      <w:r w:rsidRPr="006461EA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6461EA">
        <w:rPr>
          <w:rFonts w:ascii="Browallia New" w:hAnsi="Browallia New" w:cs="Browallia New" w:hint="cs"/>
          <w:sz w:val="28"/>
          <w:szCs w:val="28"/>
          <w:cs/>
        </w:rPr>
        <w:t>ย่อย</w:t>
      </w:r>
      <w:r w:rsidRPr="006461EA">
        <w:rPr>
          <w:rFonts w:ascii="Browallia New" w:hAnsi="Browallia New" w:cs="Browallia New"/>
          <w:sz w:val="28"/>
          <w:szCs w:val="28"/>
          <w:cs/>
        </w:rPr>
        <w:t xml:space="preserve">ในระหว่างปีสิ้นสุดวันที่ </w:t>
      </w:r>
      <w:r w:rsidRPr="006461EA">
        <w:rPr>
          <w:rFonts w:ascii="Browallia New" w:hAnsi="Browallia New" w:cs="Browallia New"/>
          <w:sz w:val="28"/>
          <w:szCs w:val="28"/>
        </w:rPr>
        <w:t xml:space="preserve">31 </w:t>
      </w:r>
      <w:r w:rsidRPr="006461EA">
        <w:rPr>
          <w:rFonts w:ascii="Browallia New" w:hAnsi="Browallia New" w:cs="Browallia New"/>
          <w:sz w:val="28"/>
          <w:szCs w:val="28"/>
          <w:cs/>
        </w:rPr>
        <w:t xml:space="preserve">ธันวาคม </w:t>
      </w:r>
      <w:r w:rsidRPr="006461EA">
        <w:rPr>
          <w:rFonts w:ascii="Browallia New" w:hAnsi="Browallia New" w:cs="Browallia New"/>
          <w:sz w:val="28"/>
          <w:szCs w:val="28"/>
        </w:rPr>
        <w:t>256</w:t>
      </w:r>
      <w:r w:rsidR="00E56FEB">
        <w:rPr>
          <w:rFonts w:ascii="Browallia New" w:hAnsi="Browallia New" w:cs="Browallia New"/>
          <w:sz w:val="28"/>
          <w:szCs w:val="28"/>
        </w:rPr>
        <w:t>2</w:t>
      </w:r>
      <w:r w:rsidRPr="006461EA">
        <w:rPr>
          <w:rFonts w:ascii="Browallia New" w:hAnsi="Browallia New" w:cs="Browallia New"/>
          <w:sz w:val="28"/>
          <w:szCs w:val="28"/>
          <w:cs/>
        </w:rPr>
        <w:t xml:space="preserve"> มีดังนี้</w:t>
      </w:r>
    </w:p>
    <w:p w14:paraId="6912FF6A" w14:textId="77777777" w:rsidR="00BD1505" w:rsidRPr="006461EA" w:rsidRDefault="00BD1505" w:rsidP="00BD15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7"/>
          <w:szCs w:val="27"/>
        </w:rPr>
      </w:pPr>
    </w:p>
    <w:tbl>
      <w:tblPr>
        <w:tblW w:w="8907" w:type="dxa"/>
        <w:tblInd w:w="426" w:type="dxa"/>
        <w:tblLook w:val="01E0" w:firstRow="1" w:lastRow="1" w:firstColumn="1" w:lastColumn="1" w:noHBand="0" w:noVBand="0"/>
      </w:tblPr>
      <w:tblGrid>
        <w:gridCol w:w="3543"/>
        <w:gridCol w:w="1152"/>
        <w:gridCol w:w="283"/>
        <w:gridCol w:w="1094"/>
        <w:gridCol w:w="282"/>
        <w:gridCol w:w="1083"/>
        <w:gridCol w:w="282"/>
        <w:gridCol w:w="1188"/>
      </w:tblGrid>
      <w:tr w:rsidR="00BD1505" w:rsidRPr="006461EA" w14:paraId="42BF43F2" w14:textId="77777777" w:rsidTr="00C36755">
        <w:tc>
          <w:tcPr>
            <w:tcW w:w="3543" w:type="dxa"/>
          </w:tcPr>
          <w:p w14:paraId="18DD6C3D" w14:textId="77777777" w:rsidR="00BD1505" w:rsidRPr="006461EA" w:rsidRDefault="00BD1505" w:rsidP="00E3399E">
            <w:pPr>
              <w:tabs>
                <w:tab w:val="clear" w:pos="454"/>
                <w:tab w:val="clear" w:pos="680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5364" w:type="dxa"/>
            <w:gridSpan w:val="7"/>
          </w:tcPr>
          <w:p w14:paraId="018E14C4" w14:textId="77777777" w:rsidR="00BD1505" w:rsidRPr="006461EA" w:rsidRDefault="00BD1505" w:rsidP="00E3399E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6461EA"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  <w:t>(หน่วย : พันบาท)</w:t>
            </w:r>
          </w:p>
        </w:tc>
      </w:tr>
      <w:tr w:rsidR="00BD1505" w:rsidRPr="006461EA" w14:paraId="023D5686" w14:textId="77777777" w:rsidTr="00C36755">
        <w:tc>
          <w:tcPr>
            <w:tcW w:w="3543" w:type="dxa"/>
          </w:tcPr>
          <w:p w14:paraId="3E9E8337" w14:textId="77777777" w:rsidR="00BD1505" w:rsidRPr="006461EA" w:rsidRDefault="00BD1505" w:rsidP="00E3399E">
            <w:pPr>
              <w:tabs>
                <w:tab w:val="clear" w:pos="454"/>
                <w:tab w:val="clear" w:pos="680"/>
              </w:tabs>
              <w:spacing w:line="240" w:lineRule="auto"/>
              <w:ind w:left="252" w:right="-18" w:hanging="252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5364" w:type="dxa"/>
            <w:gridSpan w:val="7"/>
            <w:tcBorders>
              <w:bottom w:val="single" w:sz="4" w:space="0" w:color="auto"/>
            </w:tcBorders>
          </w:tcPr>
          <w:p w14:paraId="621CB44A" w14:textId="77777777" w:rsidR="00BD1505" w:rsidRPr="006461EA" w:rsidRDefault="00BD1505" w:rsidP="00E3399E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6461EA"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  <w:t>งบการเงินเฉพาะของบริษัท</w:t>
            </w:r>
          </w:p>
        </w:tc>
      </w:tr>
      <w:tr w:rsidR="00BD1505" w:rsidRPr="006461EA" w14:paraId="1800A8BE" w14:textId="77777777" w:rsidTr="00C36755">
        <w:trPr>
          <w:trHeight w:val="56"/>
        </w:trPr>
        <w:tc>
          <w:tcPr>
            <w:tcW w:w="3543" w:type="dxa"/>
          </w:tcPr>
          <w:p w14:paraId="062D0BC7" w14:textId="77777777" w:rsidR="00BD1505" w:rsidRPr="006461EA" w:rsidRDefault="00BD1505" w:rsidP="00E3399E">
            <w:pPr>
              <w:tabs>
                <w:tab w:val="clear" w:pos="454"/>
                <w:tab w:val="clear" w:pos="680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9299482" w14:textId="5C3CF48D" w:rsidR="00BD1505" w:rsidRPr="006461EA" w:rsidRDefault="009E106B" w:rsidP="00E3399E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7"/>
                <w:szCs w:val="27"/>
              </w:rPr>
              <w:t>1</w:t>
            </w:r>
            <w:r w:rsidRPr="006461EA">
              <w:rPr>
                <w:rFonts w:ascii="Browallia New" w:hAnsi="Browallia New" w:cs="Browallia New" w:hint="cs"/>
                <w:sz w:val="27"/>
                <w:szCs w:val="27"/>
                <w:cs/>
              </w:rPr>
              <w:t xml:space="preserve"> มกราคม </w:t>
            </w:r>
            <w:r w:rsidR="00BD1505" w:rsidRPr="006461EA">
              <w:rPr>
                <w:rFonts w:ascii="Browallia New" w:hAnsi="Browallia New" w:cs="Browallia New"/>
                <w:sz w:val="27"/>
                <w:szCs w:val="27"/>
                <w:lang w:val="en-GB"/>
              </w:rPr>
              <w:t>2</w:t>
            </w:r>
            <w:r w:rsidR="0050280D">
              <w:rPr>
                <w:rFonts w:ascii="Browallia New" w:hAnsi="Browallia New" w:cs="Browallia New"/>
                <w:sz w:val="27"/>
                <w:szCs w:val="27"/>
              </w:rPr>
              <w:t>5</w:t>
            </w:r>
            <w:r w:rsidR="00D33762" w:rsidRPr="006461EA">
              <w:rPr>
                <w:rFonts w:ascii="Browallia New" w:hAnsi="Browallia New" w:cs="Browallia New"/>
                <w:sz w:val="27"/>
                <w:szCs w:val="27"/>
                <w:lang w:val="en-GB"/>
              </w:rPr>
              <w:t>6</w:t>
            </w:r>
            <w:r w:rsidR="00097FC3">
              <w:rPr>
                <w:rFonts w:ascii="Browallia New" w:hAnsi="Browallia New" w:cs="Browallia New"/>
                <w:sz w:val="27"/>
                <w:szCs w:val="27"/>
                <w:lang w:val="en-GB"/>
              </w:rPr>
              <w:t>2</w:t>
            </w:r>
          </w:p>
        </w:tc>
        <w:tc>
          <w:tcPr>
            <w:tcW w:w="283" w:type="dxa"/>
            <w:vAlign w:val="bottom"/>
          </w:tcPr>
          <w:p w14:paraId="1B330713" w14:textId="77777777" w:rsidR="00BD1505" w:rsidRPr="006461EA" w:rsidRDefault="00BD1505" w:rsidP="00E3399E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0FA335E8" w14:textId="77777777" w:rsidR="00BD1505" w:rsidRPr="006461EA" w:rsidRDefault="00BD1505" w:rsidP="00C36755">
            <w:pPr>
              <w:tabs>
                <w:tab w:val="clear" w:pos="4451"/>
                <w:tab w:val="left" w:pos="540"/>
              </w:tabs>
              <w:spacing w:line="240" w:lineRule="auto"/>
              <w:ind w:left="-87" w:right="-74"/>
              <w:jc w:val="center"/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  <w:t>เพิ่มขึ้น</w:t>
            </w:r>
          </w:p>
        </w:tc>
        <w:tc>
          <w:tcPr>
            <w:tcW w:w="282" w:type="dxa"/>
            <w:vAlign w:val="bottom"/>
          </w:tcPr>
          <w:p w14:paraId="0357B53D" w14:textId="77777777" w:rsidR="00BD1505" w:rsidRPr="006461EA" w:rsidRDefault="00BD1505" w:rsidP="00E3399E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14:paraId="56D0A23A" w14:textId="77777777" w:rsidR="00BD1505" w:rsidRPr="006461EA" w:rsidRDefault="00BD1505" w:rsidP="00C36755">
            <w:pPr>
              <w:tabs>
                <w:tab w:val="clear" w:pos="907"/>
                <w:tab w:val="clear" w:pos="4451"/>
                <w:tab w:val="left" w:pos="540"/>
                <w:tab w:val="left" w:pos="576"/>
              </w:tabs>
              <w:spacing w:line="240" w:lineRule="auto"/>
              <w:ind w:left="-54" w:right="-74"/>
              <w:jc w:val="center"/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  <w:t>ลดลง</w:t>
            </w:r>
          </w:p>
        </w:tc>
        <w:tc>
          <w:tcPr>
            <w:tcW w:w="282" w:type="dxa"/>
            <w:vAlign w:val="bottom"/>
          </w:tcPr>
          <w:p w14:paraId="1CEC6656" w14:textId="77777777" w:rsidR="00BD1505" w:rsidRPr="006461EA" w:rsidRDefault="00BD1505" w:rsidP="00E3399E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341EADDC" w14:textId="7DBC6B89" w:rsidR="00BD1505" w:rsidRPr="006461EA" w:rsidRDefault="009E106B" w:rsidP="00E3399E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7"/>
                <w:szCs w:val="27"/>
              </w:rPr>
              <w:t xml:space="preserve">31 </w:t>
            </w:r>
            <w:r w:rsidRPr="006461EA">
              <w:rPr>
                <w:rFonts w:ascii="Browallia New" w:hAnsi="Browallia New" w:cs="Browallia New" w:hint="cs"/>
                <w:sz w:val="27"/>
                <w:szCs w:val="27"/>
                <w:cs/>
              </w:rPr>
              <w:t>ธันวาคม</w:t>
            </w:r>
            <w:r w:rsidR="00BD1505" w:rsidRPr="006461EA">
              <w:rPr>
                <w:rFonts w:ascii="Browallia New" w:hAnsi="Browallia New" w:cs="Browallia New"/>
                <w:sz w:val="27"/>
                <w:szCs w:val="27"/>
                <w:lang w:val="en-GB"/>
              </w:rPr>
              <w:t>256</w:t>
            </w:r>
            <w:r w:rsidR="00097FC3">
              <w:rPr>
                <w:rFonts w:ascii="Browallia New" w:hAnsi="Browallia New" w:cs="Browallia New"/>
                <w:sz w:val="27"/>
                <w:szCs w:val="27"/>
                <w:lang w:val="en-GB"/>
              </w:rPr>
              <w:t>2</w:t>
            </w:r>
          </w:p>
        </w:tc>
      </w:tr>
      <w:tr w:rsidR="00BD1505" w:rsidRPr="006461EA" w14:paraId="4D716D5D" w14:textId="77777777" w:rsidTr="00C36755">
        <w:trPr>
          <w:trHeight w:val="113"/>
        </w:trPr>
        <w:tc>
          <w:tcPr>
            <w:tcW w:w="3543" w:type="dxa"/>
          </w:tcPr>
          <w:p w14:paraId="6C563000" w14:textId="7F680BEC" w:rsidR="00BD1505" w:rsidRPr="002A5D78" w:rsidRDefault="002A5D78" w:rsidP="00E3399E">
            <w:pPr>
              <w:tabs>
                <w:tab w:val="left" w:pos="113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  <w:r w:rsidRPr="002A5D7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เงินกู้ยืมและดอกเบี้ยค้าง</w:t>
            </w:r>
            <w:r w:rsidRPr="002A5D78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จ่าย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17C6BEF" w14:textId="77777777" w:rsidR="00BD1505" w:rsidRPr="006461EA" w:rsidRDefault="00BD1505" w:rsidP="00E3399E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7"/>
                <w:szCs w:val="27"/>
                <w:u w:val="single"/>
              </w:rPr>
            </w:pPr>
          </w:p>
        </w:tc>
        <w:tc>
          <w:tcPr>
            <w:tcW w:w="283" w:type="dxa"/>
          </w:tcPr>
          <w:p w14:paraId="5D457415" w14:textId="77777777" w:rsidR="00BD1505" w:rsidRPr="006461EA" w:rsidRDefault="00BD1505" w:rsidP="00E3399E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7"/>
                <w:szCs w:val="27"/>
                <w:u w:val="single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</w:tcPr>
          <w:p w14:paraId="4C8335AD" w14:textId="77777777" w:rsidR="00BD1505" w:rsidRPr="006461EA" w:rsidRDefault="00BD1505" w:rsidP="00E3399E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7"/>
                <w:szCs w:val="27"/>
                <w:u w:val="single"/>
              </w:rPr>
            </w:pPr>
          </w:p>
        </w:tc>
        <w:tc>
          <w:tcPr>
            <w:tcW w:w="282" w:type="dxa"/>
          </w:tcPr>
          <w:p w14:paraId="60AF04D6" w14:textId="77777777" w:rsidR="00BD1505" w:rsidRPr="006461EA" w:rsidRDefault="00BD1505" w:rsidP="00E3399E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7"/>
                <w:szCs w:val="27"/>
                <w:u w:val="single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14:paraId="35598186" w14:textId="77777777" w:rsidR="00BD1505" w:rsidRPr="006461EA" w:rsidRDefault="00BD1505" w:rsidP="00E3399E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7"/>
                <w:szCs w:val="27"/>
                <w:u w:val="single"/>
              </w:rPr>
            </w:pPr>
          </w:p>
        </w:tc>
        <w:tc>
          <w:tcPr>
            <w:tcW w:w="282" w:type="dxa"/>
          </w:tcPr>
          <w:p w14:paraId="45CACE37" w14:textId="77777777" w:rsidR="00BD1505" w:rsidRPr="006461EA" w:rsidRDefault="00BD1505" w:rsidP="00E3399E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7"/>
                <w:szCs w:val="27"/>
                <w:u w:val="single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1055FA56" w14:textId="77777777" w:rsidR="00BD1505" w:rsidRPr="006461EA" w:rsidRDefault="00BD1505" w:rsidP="00E3399E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</w:pPr>
          </w:p>
        </w:tc>
      </w:tr>
      <w:tr w:rsidR="00BD1505" w:rsidRPr="006461EA" w14:paraId="05CF3C00" w14:textId="77777777" w:rsidTr="00C36755">
        <w:trPr>
          <w:trHeight w:val="113"/>
        </w:trPr>
        <w:tc>
          <w:tcPr>
            <w:tcW w:w="3543" w:type="dxa"/>
          </w:tcPr>
          <w:p w14:paraId="137D6480" w14:textId="2722E103" w:rsidR="00BD1505" w:rsidRPr="006461EA" w:rsidRDefault="00BD1505" w:rsidP="00E3399E">
            <w:pPr>
              <w:tabs>
                <w:tab w:val="left" w:pos="113"/>
              </w:tabs>
              <w:spacing w:line="240" w:lineRule="auto"/>
              <w:ind w:right="-113"/>
              <w:rPr>
                <w:rFonts w:ascii="Browallia New" w:hAnsi="Browallia New" w:cs="Browallia New"/>
                <w:sz w:val="27"/>
                <w:szCs w:val="27"/>
                <w:u w:val="single"/>
                <w:cs/>
                <w:lang w:val="en-GB"/>
              </w:rPr>
            </w:pPr>
            <w:r w:rsidRPr="006461EA">
              <w:rPr>
                <w:rFonts w:ascii="Browallia New" w:hAnsi="Browallia New" w:cs="Browallia New" w:hint="cs"/>
                <w:sz w:val="27"/>
                <w:szCs w:val="27"/>
                <w:cs/>
              </w:rPr>
              <w:t>บริษัท</w:t>
            </w:r>
            <w:r w:rsidR="009E106B" w:rsidRPr="006461EA">
              <w:rPr>
                <w:rFonts w:ascii="Browallia New" w:hAnsi="Browallia New" w:cs="Browallia New" w:hint="cs"/>
                <w:sz w:val="27"/>
                <w:szCs w:val="27"/>
                <w:cs/>
              </w:rPr>
              <w:t>ย่อย</w:t>
            </w:r>
          </w:p>
        </w:tc>
        <w:tc>
          <w:tcPr>
            <w:tcW w:w="1152" w:type="dxa"/>
          </w:tcPr>
          <w:p w14:paraId="4C854290" w14:textId="77777777" w:rsidR="00BD1505" w:rsidRPr="006461EA" w:rsidRDefault="00BD1505" w:rsidP="00E3399E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7"/>
                <w:szCs w:val="27"/>
                <w:u w:val="single"/>
              </w:rPr>
            </w:pPr>
          </w:p>
        </w:tc>
        <w:tc>
          <w:tcPr>
            <w:tcW w:w="283" w:type="dxa"/>
            <w:vAlign w:val="bottom"/>
          </w:tcPr>
          <w:p w14:paraId="2F5773C4" w14:textId="77777777" w:rsidR="00BD1505" w:rsidRPr="006461EA" w:rsidRDefault="00BD1505" w:rsidP="00E3399E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7"/>
                <w:szCs w:val="27"/>
                <w:u w:val="single"/>
              </w:rPr>
            </w:pPr>
          </w:p>
        </w:tc>
        <w:tc>
          <w:tcPr>
            <w:tcW w:w="1094" w:type="dxa"/>
            <w:vAlign w:val="bottom"/>
          </w:tcPr>
          <w:p w14:paraId="4900FDCB" w14:textId="77777777" w:rsidR="00BD1505" w:rsidRPr="006461EA" w:rsidRDefault="00BD1505" w:rsidP="00E3399E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7"/>
                <w:szCs w:val="27"/>
                <w:u w:val="single"/>
              </w:rPr>
            </w:pPr>
          </w:p>
        </w:tc>
        <w:tc>
          <w:tcPr>
            <w:tcW w:w="282" w:type="dxa"/>
            <w:vAlign w:val="bottom"/>
          </w:tcPr>
          <w:p w14:paraId="46153B8C" w14:textId="77777777" w:rsidR="00BD1505" w:rsidRPr="006461EA" w:rsidRDefault="00BD1505" w:rsidP="00E3399E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7"/>
                <w:szCs w:val="27"/>
                <w:u w:val="single"/>
              </w:rPr>
            </w:pPr>
          </w:p>
        </w:tc>
        <w:tc>
          <w:tcPr>
            <w:tcW w:w="1083" w:type="dxa"/>
          </w:tcPr>
          <w:p w14:paraId="379A4BCB" w14:textId="77777777" w:rsidR="00BD1505" w:rsidRPr="006461EA" w:rsidRDefault="00BD1505" w:rsidP="00E3399E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7"/>
                <w:szCs w:val="27"/>
                <w:u w:val="single"/>
              </w:rPr>
            </w:pPr>
          </w:p>
        </w:tc>
        <w:tc>
          <w:tcPr>
            <w:tcW w:w="282" w:type="dxa"/>
            <w:vAlign w:val="bottom"/>
          </w:tcPr>
          <w:p w14:paraId="355A6DBC" w14:textId="77777777" w:rsidR="00BD1505" w:rsidRPr="006461EA" w:rsidRDefault="00BD1505" w:rsidP="00E3399E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7"/>
                <w:szCs w:val="27"/>
                <w:u w:val="single"/>
              </w:rPr>
            </w:pPr>
          </w:p>
        </w:tc>
        <w:tc>
          <w:tcPr>
            <w:tcW w:w="1188" w:type="dxa"/>
            <w:vAlign w:val="bottom"/>
          </w:tcPr>
          <w:p w14:paraId="6930879B" w14:textId="77777777" w:rsidR="00BD1505" w:rsidRPr="006461EA" w:rsidRDefault="00BD1505" w:rsidP="00E3399E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7"/>
                <w:szCs w:val="27"/>
                <w:u w:val="single"/>
              </w:rPr>
            </w:pPr>
          </w:p>
        </w:tc>
      </w:tr>
      <w:tr w:rsidR="00083BB8" w:rsidRPr="006461EA" w14:paraId="0B991D93" w14:textId="77777777" w:rsidTr="00C36755">
        <w:trPr>
          <w:trHeight w:val="113"/>
        </w:trPr>
        <w:tc>
          <w:tcPr>
            <w:tcW w:w="3543" w:type="dxa"/>
          </w:tcPr>
          <w:p w14:paraId="7A3D74AF" w14:textId="77777777" w:rsidR="00083BB8" w:rsidRPr="006461EA" w:rsidRDefault="00083BB8" w:rsidP="00083BB8">
            <w:pPr>
              <w:tabs>
                <w:tab w:val="clear" w:pos="227"/>
                <w:tab w:val="clear" w:pos="454"/>
                <w:tab w:val="left" w:pos="172"/>
              </w:tabs>
              <w:spacing w:line="240" w:lineRule="auto"/>
              <w:ind w:right="162"/>
              <w:rPr>
                <w:rFonts w:ascii="Browallia New" w:hAnsi="Browallia New" w:cs="Browallia New"/>
                <w:sz w:val="27"/>
                <w:szCs w:val="27"/>
              </w:rPr>
            </w:pPr>
            <w:r w:rsidRPr="006461EA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  เงินกู้ยืม</w:t>
            </w:r>
          </w:p>
        </w:tc>
        <w:tc>
          <w:tcPr>
            <w:tcW w:w="1152" w:type="dxa"/>
          </w:tcPr>
          <w:p w14:paraId="22B24F9E" w14:textId="6588A2B1" w:rsidR="00083BB8" w:rsidRPr="006461EA" w:rsidRDefault="00083BB8" w:rsidP="00083BB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6461EA">
              <w:rPr>
                <w:rFonts w:ascii="Browallia New" w:hAnsi="Browallia New" w:cs="Browallia New"/>
                <w:sz w:val="27"/>
                <w:szCs w:val="27"/>
              </w:rPr>
              <w:t>198,000</w:t>
            </w:r>
          </w:p>
        </w:tc>
        <w:tc>
          <w:tcPr>
            <w:tcW w:w="283" w:type="dxa"/>
            <w:vAlign w:val="bottom"/>
          </w:tcPr>
          <w:p w14:paraId="2DA5258F" w14:textId="77777777" w:rsidR="00083BB8" w:rsidRPr="006461EA" w:rsidRDefault="00083BB8" w:rsidP="00083BB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094" w:type="dxa"/>
          </w:tcPr>
          <w:p w14:paraId="339EAB87" w14:textId="2A595826" w:rsidR="00083BB8" w:rsidRPr="006461EA" w:rsidRDefault="003C7673" w:rsidP="00083BB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 xml:space="preserve">    </w:t>
            </w:r>
            <w:r w:rsidR="00083BB8">
              <w:rPr>
                <w:rFonts w:ascii="Browallia New" w:hAnsi="Browallia New" w:cs="Browallia New"/>
                <w:sz w:val="27"/>
                <w:szCs w:val="27"/>
                <w:cs/>
              </w:rPr>
              <w:t>-</w:t>
            </w:r>
          </w:p>
        </w:tc>
        <w:tc>
          <w:tcPr>
            <w:tcW w:w="282" w:type="dxa"/>
          </w:tcPr>
          <w:p w14:paraId="692725F1" w14:textId="77777777" w:rsidR="00083BB8" w:rsidRPr="006461EA" w:rsidRDefault="00083BB8" w:rsidP="00083BB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083" w:type="dxa"/>
          </w:tcPr>
          <w:p w14:paraId="1DE78ED5" w14:textId="314A99C4" w:rsidR="00083BB8" w:rsidRPr="006461EA" w:rsidRDefault="00083BB8" w:rsidP="00083BB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  <w:cs/>
              </w:rPr>
              <w:t>(</w:t>
            </w:r>
            <w:r>
              <w:rPr>
                <w:rFonts w:ascii="Browallia New" w:hAnsi="Browallia New" w:cs="Browallia New"/>
                <w:sz w:val="27"/>
                <w:szCs w:val="27"/>
              </w:rPr>
              <w:t>26,311</w:t>
            </w:r>
            <w:r>
              <w:rPr>
                <w:rFonts w:ascii="Browallia New" w:hAnsi="Browallia New" w:cs="Browallia New"/>
                <w:sz w:val="27"/>
                <w:szCs w:val="27"/>
                <w:cs/>
              </w:rPr>
              <w:t>)</w:t>
            </w:r>
          </w:p>
        </w:tc>
        <w:tc>
          <w:tcPr>
            <w:tcW w:w="282" w:type="dxa"/>
          </w:tcPr>
          <w:p w14:paraId="575F33A8" w14:textId="77777777" w:rsidR="00083BB8" w:rsidRPr="006461EA" w:rsidRDefault="00083BB8" w:rsidP="00083BB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88" w:type="dxa"/>
          </w:tcPr>
          <w:p w14:paraId="7A4D894C" w14:textId="15F9B53E" w:rsidR="00083BB8" w:rsidRPr="006461EA" w:rsidRDefault="00083BB8" w:rsidP="00083BB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171,689</w:t>
            </w:r>
          </w:p>
        </w:tc>
      </w:tr>
      <w:tr w:rsidR="00083BB8" w:rsidRPr="006461EA" w14:paraId="0AA5D8BA" w14:textId="77777777" w:rsidTr="00C36755">
        <w:trPr>
          <w:trHeight w:val="113"/>
        </w:trPr>
        <w:tc>
          <w:tcPr>
            <w:tcW w:w="3543" w:type="dxa"/>
          </w:tcPr>
          <w:p w14:paraId="0C1058B6" w14:textId="77777777" w:rsidR="00083BB8" w:rsidRPr="006461EA" w:rsidRDefault="00083BB8" w:rsidP="00083BB8">
            <w:pPr>
              <w:tabs>
                <w:tab w:val="clear" w:pos="227"/>
                <w:tab w:val="clear" w:pos="454"/>
                <w:tab w:val="left" w:pos="172"/>
              </w:tabs>
              <w:spacing w:line="240" w:lineRule="auto"/>
              <w:ind w:right="162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6461EA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  ดอกเบี้ยค้าง</w:t>
            </w:r>
            <w:r w:rsidRPr="006461EA">
              <w:rPr>
                <w:rFonts w:ascii="Browallia New" w:hAnsi="Browallia New" w:cs="Browallia New" w:hint="cs"/>
                <w:sz w:val="27"/>
                <w:szCs w:val="27"/>
                <w:cs/>
              </w:rPr>
              <w:t>จ่าย</w:t>
            </w:r>
          </w:p>
        </w:tc>
        <w:tc>
          <w:tcPr>
            <w:tcW w:w="1152" w:type="dxa"/>
          </w:tcPr>
          <w:p w14:paraId="6A27FC75" w14:textId="45D65138" w:rsidR="00083BB8" w:rsidRPr="006461EA" w:rsidRDefault="00083BB8" w:rsidP="00083BB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6461EA">
              <w:rPr>
                <w:rFonts w:ascii="Browallia New" w:hAnsi="Browallia New" w:cs="Browallia New"/>
                <w:sz w:val="27"/>
                <w:szCs w:val="27"/>
              </w:rPr>
              <w:t>4,870</w:t>
            </w:r>
          </w:p>
        </w:tc>
        <w:tc>
          <w:tcPr>
            <w:tcW w:w="283" w:type="dxa"/>
            <w:vAlign w:val="bottom"/>
          </w:tcPr>
          <w:p w14:paraId="1B0CF324" w14:textId="77777777" w:rsidR="00083BB8" w:rsidRPr="006461EA" w:rsidRDefault="00083BB8" w:rsidP="00083BB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094" w:type="dxa"/>
          </w:tcPr>
          <w:p w14:paraId="5AD86F5D" w14:textId="27AAD87A" w:rsidR="00083BB8" w:rsidRPr="006461EA" w:rsidRDefault="00083BB8" w:rsidP="00083BB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10,571</w:t>
            </w:r>
          </w:p>
        </w:tc>
        <w:tc>
          <w:tcPr>
            <w:tcW w:w="282" w:type="dxa"/>
          </w:tcPr>
          <w:p w14:paraId="3C3520F8" w14:textId="77777777" w:rsidR="00083BB8" w:rsidRPr="006461EA" w:rsidRDefault="00083BB8" w:rsidP="00083BB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083" w:type="dxa"/>
          </w:tcPr>
          <w:p w14:paraId="5D3EB04B" w14:textId="603F88B3" w:rsidR="00083BB8" w:rsidRPr="006461EA" w:rsidRDefault="00083BB8" w:rsidP="00083BB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  <w:cs/>
              </w:rPr>
              <w:t>(</w:t>
            </w:r>
            <w:r>
              <w:rPr>
                <w:rFonts w:ascii="Browallia New" w:hAnsi="Browallia New" w:cs="Browallia New"/>
                <w:sz w:val="27"/>
                <w:szCs w:val="27"/>
              </w:rPr>
              <w:t>10,823</w:t>
            </w:r>
            <w:r>
              <w:rPr>
                <w:rFonts w:ascii="Browallia New" w:hAnsi="Browallia New" w:cs="Browallia New"/>
                <w:sz w:val="27"/>
                <w:szCs w:val="27"/>
                <w:cs/>
              </w:rPr>
              <w:t>)</w:t>
            </w:r>
          </w:p>
        </w:tc>
        <w:tc>
          <w:tcPr>
            <w:tcW w:w="282" w:type="dxa"/>
          </w:tcPr>
          <w:p w14:paraId="48FE2428" w14:textId="77777777" w:rsidR="00083BB8" w:rsidRPr="006461EA" w:rsidRDefault="00083BB8" w:rsidP="00083BB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88" w:type="dxa"/>
          </w:tcPr>
          <w:p w14:paraId="58BDF67C" w14:textId="006C26B4" w:rsidR="00083BB8" w:rsidRPr="006461EA" w:rsidRDefault="00083BB8" w:rsidP="00083BB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4,618</w:t>
            </w:r>
          </w:p>
        </w:tc>
      </w:tr>
      <w:tr w:rsidR="00083BB8" w:rsidRPr="006461EA" w14:paraId="0EC880DA" w14:textId="77777777" w:rsidTr="00C36755">
        <w:trPr>
          <w:trHeight w:val="113"/>
        </w:trPr>
        <w:tc>
          <w:tcPr>
            <w:tcW w:w="3543" w:type="dxa"/>
          </w:tcPr>
          <w:p w14:paraId="17781DB5" w14:textId="77777777" w:rsidR="00083BB8" w:rsidRPr="006461EA" w:rsidRDefault="00083BB8" w:rsidP="00083BB8">
            <w:pPr>
              <w:tabs>
                <w:tab w:val="clear" w:pos="227"/>
                <w:tab w:val="clear" w:pos="454"/>
                <w:tab w:val="left" w:pos="172"/>
              </w:tabs>
              <w:spacing w:line="240" w:lineRule="auto"/>
              <w:ind w:right="162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6461EA">
              <w:rPr>
                <w:rFonts w:ascii="Browallia New" w:hAnsi="Browallia New" w:cs="Browallia New"/>
                <w:sz w:val="27"/>
                <w:szCs w:val="27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12" w:space="0" w:color="auto"/>
            </w:tcBorders>
          </w:tcPr>
          <w:p w14:paraId="76185CD3" w14:textId="49F6A0EB" w:rsidR="00083BB8" w:rsidRPr="006461EA" w:rsidRDefault="00083BB8" w:rsidP="00083BB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6461EA">
              <w:rPr>
                <w:rFonts w:ascii="Browallia New" w:hAnsi="Browallia New" w:cs="Browallia New"/>
                <w:sz w:val="27"/>
                <w:szCs w:val="27"/>
              </w:rPr>
              <w:t>202,870</w:t>
            </w:r>
          </w:p>
        </w:tc>
        <w:tc>
          <w:tcPr>
            <w:tcW w:w="283" w:type="dxa"/>
            <w:vAlign w:val="bottom"/>
          </w:tcPr>
          <w:p w14:paraId="1FAE1413" w14:textId="77777777" w:rsidR="00083BB8" w:rsidRPr="006461EA" w:rsidRDefault="00083BB8" w:rsidP="00083BB8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7"/>
                <w:szCs w:val="27"/>
                <w:u w:val="single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12" w:space="0" w:color="auto"/>
            </w:tcBorders>
          </w:tcPr>
          <w:p w14:paraId="7444D578" w14:textId="50157B8A" w:rsidR="00083BB8" w:rsidRPr="006461EA" w:rsidRDefault="00083BB8" w:rsidP="00083BB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10,571</w:t>
            </w:r>
          </w:p>
        </w:tc>
        <w:tc>
          <w:tcPr>
            <w:tcW w:w="282" w:type="dxa"/>
          </w:tcPr>
          <w:p w14:paraId="0FBE621F" w14:textId="77777777" w:rsidR="00083BB8" w:rsidRPr="006461EA" w:rsidRDefault="00083BB8" w:rsidP="00083BB8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7"/>
                <w:szCs w:val="27"/>
                <w:u w:val="single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12" w:space="0" w:color="auto"/>
            </w:tcBorders>
          </w:tcPr>
          <w:p w14:paraId="15C6E6C0" w14:textId="63314728" w:rsidR="00083BB8" w:rsidRPr="006461EA" w:rsidRDefault="00083BB8" w:rsidP="00083BB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  <w:cs/>
              </w:rPr>
              <w:t>(</w:t>
            </w:r>
            <w:r>
              <w:rPr>
                <w:rFonts w:ascii="Browallia New" w:hAnsi="Browallia New" w:cs="Browallia New"/>
                <w:sz w:val="27"/>
                <w:szCs w:val="27"/>
              </w:rPr>
              <w:t>37,134</w:t>
            </w:r>
            <w:r>
              <w:rPr>
                <w:rFonts w:ascii="Browallia New" w:hAnsi="Browallia New" w:cs="Browallia New"/>
                <w:sz w:val="27"/>
                <w:szCs w:val="27"/>
                <w:cs/>
              </w:rPr>
              <w:t>)</w:t>
            </w:r>
          </w:p>
        </w:tc>
        <w:tc>
          <w:tcPr>
            <w:tcW w:w="282" w:type="dxa"/>
          </w:tcPr>
          <w:p w14:paraId="0A8F2307" w14:textId="77777777" w:rsidR="00083BB8" w:rsidRPr="006461EA" w:rsidRDefault="00083BB8" w:rsidP="00083BB8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12" w:space="0" w:color="auto"/>
            </w:tcBorders>
          </w:tcPr>
          <w:p w14:paraId="303F7DC3" w14:textId="7483AFA8" w:rsidR="00083BB8" w:rsidRPr="006461EA" w:rsidRDefault="00083BB8" w:rsidP="00083BB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176,307</w:t>
            </w:r>
          </w:p>
        </w:tc>
      </w:tr>
    </w:tbl>
    <w:p w14:paraId="3D03EAF6" w14:textId="77777777" w:rsidR="00D33762" w:rsidRPr="006461EA" w:rsidRDefault="00D33762" w:rsidP="00BD15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p w14:paraId="5A59A8F2" w14:textId="77777777" w:rsidR="00BD1505" w:rsidRPr="006461EA" w:rsidRDefault="00BD1505" w:rsidP="00BD15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461EA">
        <w:rPr>
          <w:rFonts w:ascii="Browallia New" w:hAnsi="Browallia New" w:cs="Browallia New" w:hint="cs"/>
          <w:sz w:val="28"/>
          <w:szCs w:val="28"/>
          <w:cs/>
        </w:rPr>
        <w:t xml:space="preserve">เงินกู้ยืมจากบริษัทย่อยไม่มีหลักประกัน และมีกำหนดชำระคืนเมื่อทวงถาม มีอัตราดอกเบี้ย ร้อยละ </w:t>
      </w:r>
      <w:r w:rsidRPr="006461EA">
        <w:rPr>
          <w:rFonts w:ascii="Browallia New" w:hAnsi="Browallia New" w:cs="Browallia New"/>
          <w:sz w:val="28"/>
          <w:szCs w:val="28"/>
          <w:lang w:val="en-GB"/>
        </w:rPr>
        <w:t xml:space="preserve">MLR </w:t>
      </w: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 xml:space="preserve">– </w:t>
      </w:r>
      <w:r w:rsidRPr="006461EA">
        <w:rPr>
          <w:rFonts w:ascii="Browallia New" w:hAnsi="Browallia New" w:cs="Browallia New"/>
          <w:sz w:val="28"/>
          <w:szCs w:val="28"/>
          <w:lang w:val="en-GB"/>
        </w:rPr>
        <w:t>0</w:t>
      </w: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>.</w:t>
      </w:r>
      <w:r w:rsidRPr="006461EA">
        <w:rPr>
          <w:rFonts w:ascii="Browallia New" w:hAnsi="Browallia New" w:cs="Browallia New"/>
          <w:sz w:val="28"/>
          <w:szCs w:val="28"/>
          <w:lang w:val="en-GB"/>
        </w:rPr>
        <w:t>50</w:t>
      </w:r>
      <w:r w:rsidRPr="006461EA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 xml:space="preserve">   </w:t>
      </w:r>
      <w:r w:rsidRPr="006461EA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ต่อปี </w:t>
      </w:r>
    </w:p>
    <w:p w14:paraId="17E246E6" w14:textId="77777777" w:rsidR="00270D79" w:rsidRPr="006461EA" w:rsidRDefault="00270D79" w:rsidP="00BD15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p w14:paraId="5EC6A05F" w14:textId="76432A28" w:rsidR="00371706" w:rsidRPr="006461EA" w:rsidRDefault="00371706" w:rsidP="007D46B3">
      <w:pPr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 w:right="1800" w:hanging="450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6461EA">
        <w:rPr>
          <w:rFonts w:ascii="Browallia New" w:hAnsi="Browallia New" w:cs="Browallia New"/>
          <w:sz w:val="28"/>
          <w:szCs w:val="28"/>
          <w:u w:val="single"/>
          <w:cs/>
          <w:lang w:val="en-GB"/>
        </w:rPr>
        <w:t>เงิน</w:t>
      </w:r>
      <w:r w:rsidRPr="006461EA">
        <w:rPr>
          <w:rFonts w:ascii="Browallia New" w:hAnsi="Browallia New" w:cs="Browallia New"/>
          <w:sz w:val="28"/>
          <w:szCs w:val="28"/>
          <w:u w:val="single"/>
          <w:cs/>
        </w:rPr>
        <w:t>สด</w:t>
      </w:r>
      <w:r w:rsidRPr="006461EA">
        <w:rPr>
          <w:rFonts w:ascii="Browallia New" w:hAnsi="Browallia New" w:cs="Browallia New"/>
          <w:sz w:val="28"/>
          <w:szCs w:val="28"/>
          <w:u w:val="single"/>
          <w:cs/>
          <w:lang w:val="en-GB"/>
        </w:rPr>
        <w:t>และ</w:t>
      </w:r>
      <w:r w:rsidRPr="006461EA">
        <w:rPr>
          <w:rFonts w:ascii="Browallia New" w:hAnsi="Browallia New" w:cs="Browallia New"/>
          <w:sz w:val="28"/>
          <w:szCs w:val="28"/>
          <w:u w:val="single"/>
          <w:cs/>
        </w:rPr>
        <w:t>รายการเทียบเท่าเงินสด</w:t>
      </w:r>
    </w:p>
    <w:p w14:paraId="05034CE8" w14:textId="77777777" w:rsidR="00D2326F" w:rsidRPr="006461EA" w:rsidRDefault="00D2326F" w:rsidP="00D232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 w:right="1800"/>
        <w:jc w:val="thaiDistribute"/>
        <w:rPr>
          <w:rFonts w:ascii="Browallia New" w:hAnsi="Browallia New" w:cs="Browallia New"/>
          <w:b/>
          <w:bCs/>
          <w:sz w:val="24"/>
          <w:szCs w:val="24"/>
        </w:rPr>
      </w:pPr>
    </w:p>
    <w:tbl>
      <w:tblPr>
        <w:tblW w:w="893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561"/>
        <w:gridCol w:w="1134"/>
        <w:gridCol w:w="236"/>
        <w:gridCol w:w="1150"/>
        <w:gridCol w:w="288"/>
        <w:gridCol w:w="1116"/>
        <w:gridCol w:w="236"/>
        <w:gridCol w:w="1213"/>
      </w:tblGrid>
      <w:tr w:rsidR="00F902C9" w:rsidRPr="006461EA" w14:paraId="569BE864" w14:textId="77777777" w:rsidTr="00C36755">
        <w:tc>
          <w:tcPr>
            <w:tcW w:w="3561" w:type="dxa"/>
          </w:tcPr>
          <w:p w14:paraId="6AAA2570" w14:textId="77777777" w:rsidR="00F902C9" w:rsidRPr="006461EA" w:rsidRDefault="00F902C9" w:rsidP="00530D0F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373" w:type="dxa"/>
            <w:gridSpan w:val="7"/>
          </w:tcPr>
          <w:p w14:paraId="1C6B2CA1" w14:textId="77777777" w:rsidR="00F902C9" w:rsidRPr="006461EA" w:rsidRDefault="00F902C9" w:rsidP="00530D0F">
            <w:pPr>
              <w:tabs>
                <w:tab w:val="clear" w:pos="4678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F902C9" w:rsidRPr="006461EA" w14:paraId="3B70143F" w14:textId="77777777" w:rsidTr="00C36755">
        <w:tc>
          <w:tcPr>
            <w:tcW w:w="3561" w:type="dxa"/>
          </w:tcPr>
          <w:p w14:paraId="362F1E3E" w14:textId="77777777" w:rsidR="00F902C9" w:rsidRPr="006461EA" w:rsidRDefault="00F902C9" w:rsidP="00530D0F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14:paraId="48A8092A" w14:textId="77777777" w:rsidR="00F902C9" w:rsidRPr="006461EA" w:rsidRDefault="00F902C9" w:rsidP="00530D0F">
            <w:pPr>
              <w:tabs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" w:type="dxa"/>
          </w:tcPr>
          <w:p w14:paraId="71746586" w14:textId="77777777" w:rsidR="00F902C9" w:rsidRPr="006461EA" w:rsidRDefault="00F902C9" w:rsidP="00530D0F">
            <w:pPr>
              <w:tabs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65" w:type="dxa"/>
            <w:gridSpan w:val="3"/>
            <w:tcBorders>
              <w:bottom w:val="single" w:sz="4" w:space="0" w:color="auto"/>
            </w:tcBorders>
          </w:tcPr>
          <w:p w14:paraId="1967BAA5" w14:textId="77777777" w:rsidR="00F902C9" w:rsidRPr="006461EA" w:rsidRDefault="00F902C9" w:rsidP="00530D0F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097FC3" w:rsidRPr="006461EA" w14:paraId="00FEA017" w14:textId="77777777" w:rsidTr="00C36755">
        <w:tc>
          <w:tcPr>
            <w:tcW w:w="3561" w:type="dxa"/>
          </w:tcPr>
          <w:p w14:paraId="55C59997" w14:textId="77777777" w:rsidR="00097FC3" w:rsidRPr="006461EA" w:rsidRDefault="00097FC3" w:rsidP="00097FC3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A2147E" w14:textId="7C3AFBDB" w:rsidR="00097FC3" w:rsidRPr="006461EA" w:rsidRDefault="00097FC3" w:rsidP="00097FC3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1CF8E910" w14:textId="77777777" w:rsidR="00097FC3" w:rsidRPr="006461EA" w:rsidRDefault="00097FC3" w:rsidP="00097FC3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11C2A3" w14:textId="21567751" w:rsidR="00097FC3" w:rsidRPr="006461EA" w:rsidRDefault="00097FC3" w:rsidP="00097FC3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288" w:type="dxa"/>
            <w:vAlign w:val="bottom"/>
          </w:tcPr>
          <w:p w14:paraId="0864A70F" w14:textId="77777777" w:rsidR="00097FC3" w:rsidRPr="006461EA" w:rsidRDefault="00097FC3" w:rsidP="00097FC3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6994A3" w14:textId="7DBD6A67" w:rsidR="00097FC3" w:rsidRPr="006461EA" w:rsidRDefault="00097FC3" w:rsidP="00097FC3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577EECF" w14:textId="77777777" w:rsidR="00097FC3" w:rsidRPr="006461EA" w:rsidRDefault="00097FC3" w:rsidP="00097FC3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113A84" w14:textId="54CD686C" w:rsidR="00097FC3" w:rsidRPr="006461EA" w:rsidRDefault="00097FC3" w:rsidP="00097FC3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</w:tr>
      <w:tr w:rsidR="00F902C9" w:rsidRPr="006461EA" w14:paraId="7399F335" w14:textId="77777777" w:rsidTr="00C36755">
        <w:trPr>
          <w:trHeight w:val="199"/>
        </w:trPr>
        <w:tc>
          <w:tcPr>
            <w:tcW w:w="3561" w:type="dxa"/>
          </w:tcPr>
          <w:p w14:paraId="4350466E" w14:textId="77777777" w:rsidR="00F902C9" w:rsidRPr="006461EA" w:rsidRDefault="00F902C9" w:rsidP="00530D0F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9AACD04" w14:textId="77777777" w:rsidR="00F902C9" w:rsidRPr="006461EA" w:rsidRDefault="00F902C9" w:rsidP="00530D0F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887FCB4" w14:textId="77777777" w:rsidR="00F902C9" w:rsidRPr="006461EA" w:rsidRDefault="00F902C9" w:rsidP="00530D0F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</w:tcPr>
          <w:p w14:paraId="03F64EC0" w14:textId="77777777" w:rsidR="00F902C9" w:rsidRPr="006461EA" w:rsidRDefault="00F902C9" w:rsidP="00530D0F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8" w:type="dxa"/>
          </w:tcPr>
          <w:p w14:paraId="1B37C88F" w14:textId="77777777" w:rsidR="00F902C9" w:rsidRPr="006461EA" w:rsidRDefault="00F902C9" w:rsidP="00530D0F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4615E141" w14:textId="77777777" w:rsidR="00F902C9" w:rsidRPr="006461EA" w:rsidRDefault="00F902C9" w:rsidP="00530D0F">
            <w:pPr>
              <w:tabs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06F4325" w14:textId="77777777" w:rsidR="00F902C9" w:rsidRPr="006461EA" w:rsidRDefault="00F902C9" w:rsidP="00530D0F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</w:tcPr>
          <w:p w14:paraId="576FB5B0" w14:textId="77777777" w:rsidR="00F902C9" w:rsidRPr="006461EA" w:rsidRDefault="00F902C9" w:rsidP="00530D0F">
            <w:pPr>
              <w:tabs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097FC3" w:rsidRPr="006461EA" w14:paraId="586DB0E7" w14:textId="77777777" w:rsidTr="00C36755">
        <w:tc>
          <w:tcPr>
            <w:tcW w:w="3561" w:type="dxa"/>
            <w:vAlign w:val="center"/>
          </w:tcPr>
          <w:p w14:paraId="74142306" w14:textId="77777777" w:rsidR="00097FC3" w:rsidRPr="006461EA" w:rsidRDefault="00097FC3" w:rsidP="00097FC3">
            <w:pPr>
              <w:spacing w:line="240" w:lineRule="auto"/>
              <w:ind w:left="34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เงินสด</w:t>
            </w:r>
          </w:p>
        </w:tc>
        <w:tc>
          <w:tcPr>
            <w:tcW w:w="1134" w:type="dxa"/>
          </w:tcPr>
          <w:p w14:paraId="4390973D" w14:textId="4101C001" w:rsidR="00097FC3" w:rsidRPr="006461EA" w:rsidRDefault="00366E85" w:rsidP="00097FC3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206</w:t>
            </w:r>
          </w:p>
        </w:tc>
        <w:tc>
          <w:tcPr>
            <w:tcW w:w="236" w:type="dxa"/>
          </w:tcPr>
          <w:p w14:paraId="1D06D4F5" w14:textId="77777777" w:rsidR="00097FC3" w:rsidRPr="006461EA" w:rsidRDefault="00097FC3" w:rsidP="00097FC3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0" w:type="dxa"/>
          </w:tcPr>
          <w:p w14:paraId="2A246DA8" w14:textId="78E4AFE6" w:rsidR="00097FC3" w:rsidRPr="006461EA" w:rsidRDefault="00097FC3" w:rsidP="00097FC3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648 </w:t>
            </w:r>
          </w:p>
        </w:tc>
        <w:tc>
          <w:tcPr>
            <w:tcW w:w="288" w:type="dxa"/>
          </w:tcPr>
          <w:p w14:paraId="528F97C7" w14:textId="77777777" w:rsidR="00097FC3" w:rsidRPr="006461EA" w:rsidRDefault="00097FC3" w:rsidP="00097FC3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69BE8DA6" w14:textId="39D5B703" w:rsidR="00097FC3" w:rsidRPr="006461EA" w:rsidRDefault="004A7BAC" w:rsidP="00097FC3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186</w:t>
            </w:r>
          </w:p>
        </w:tc>
        <w:tc>
          <w:tcPr>
            <w:tcW w:w="236" w:type="dxa"/>
          </w:tcPr>
          <w:p w14:paraId="4E4D09C6" w14:textId="77777777" w:rsidR="00097FC3" w:rsidRPr="006461EA" w:rsidRDefault="00097FC3" w:rsidP="00097FC3">
            <w:pPr>
              <w:tabs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13" w:type="dxa"/>
          </w:tcPr>
          <w:p w14:paraId="7C7CBD0E" w14:textId="60270DE8" w:rsidR="00097FC3" w:rsidRPr="006461EA" w:rsidRDefault="00097FC3" w:rsidP="00097FC3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620</w:t>
            </w:r>
          </w:p>
        </w:tc>
      </w:tr>
      <w:tr w:rsidR="00097FC3" w:rsidRPr="006461EA" w14:paraId="7D8DF696" w14:textId="77777777" w:rsidTr="00C36755">
        <w:tc>
          <w:tcPr>
            <w:tcW w:w="3561" w:type="dxa"/>
            <w:vAlign w:val="center"/>
          </w:tcPr>
          <w:p w14:paraId="032880A3" w14:textId="77777777" w:rsidR="00097FC3" w:rsidRPr="006461EA" w:rsidRDefault="00097FC3" w:rsidP="00097FC3">
            <w:pPr>
              <w:spacing w:line="240" w:lineRule="auto"/>
              <w:ind w:left="3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134" w:type="dxa"/>
          </w:tcPr>
          <w:p w14:paraId="43DBA436" w14:textId="7016ED83" w:rsidR="00097FC3" w:rsidRPr="006461EA" w:rsidRDefault="00366E85" w:rsidP="00097FC3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10,017</w:t>
            </w:r>
          </w:p>
        </w:tc>
        <w:tc>
          <w:tcPr>
            <w:tcW w:w="236" w:type="dxa"/>
          </w:tcPr>
          <w:p w14:paraId="5C3791E5" w14:textId="77777777" w:rsidR="00097FC3" w:rsidRPr="006461EA" w:rsidRDefault="00097FC3" w:rsidP="00097FC3">
            <w:pPr>
              <w:tabs>
                <w:tab w:val="clear" w:pos="907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0" w:type="dxa"/>
          </w:tcPr>
          <w:p w14:paraId="5AE4ECB6" w14:textId="783D0F8D" w:rsidR="00097FC3" w:rsidRPr="006461EA" w:rsidRDefault="00097FC3" w:rsidP="00097FC3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37,782 </w:t>
            </w:r>
          </w:p>
        </w:tc>
        <w:tc>
          <w:tcPr>
            <w:tcW w:w="288" w:type="dxa"/>
          </w:tcPr>
          <w:p w14:paraId="1B59D8E3" w14:textId="77777777" w:rsidR="00097FC3" w:rsidRPr="006461EA" w:rsidRDefault="00097FC3" w:rsidP="00097FC3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60E23CFA" w14:textId="1C725A63" w:rsidR="00097FC3" w:rsidRPr="00880194" w:rsidRDefault="00CA1B1A" w:rsidP="00880194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80194">
              <w:rPr>
                <w:rFonts w:ascii="Browallia New" w:hAnsi="Browallia New" w:cs="Browallia New"/>
                <w:sz w:val="28"/>
                <w:szCs w:val="28"/>
                <w:lang w:val="en-GB"/>
              </w:rPr>
              <w:t>9,968</w:t>
            </w:r>
          </w:p>
        </w:tc>
        <w:tc>
          <w:tcPr>
            <w:tcW w:w="236" w:type="dxa"/>
          </w:tcPr>
          <w:p w14:paraId="624A2BB8" w14:textId="77777777" w:rsidR="00097FC3" w:rsidRPr="006461EA" w:rsidRDefault="00097FC3" w:rsidP="00097FC3">
            <w:pPr>
              <w:tabs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13" w:type="dxa"/>
          </w:tcPr>
          <w:p w14:paraId="527C1712" w14:textId="554D783D" w:rsidR="00097FC3" w:rsidRPr="006461EA" w:rsidRDefault="00097FC3" w:rsidP="00097FC3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37,342</w:t>
            </w:r>
          </w:p>
        </w:tc>
      </w:tr>
      <w:tr w:rsidR="00097FC3" w:rsidRPr="006461EA" w14:paraId="0B0FB88D" w14:textId="77777777" w:rsidTr="00C36755">
        <w:tc>
          <w:tcPr>
            <w:tcW w:w="3561" w:type="dxa"/>
            <w:vAlign w:val="center"/>
          </w:tcPr>
          <w:p w14:paraId="4A39CBA8" w14:textId="77777777" w:rsidR="00097FC3" w:rsidRPr="006461EA" w:rsidRDefault="00097FC3" w:rsidP="00097FC3">
            <w:pPr>
              <w:spacing w:line="240" w:lineRule="auto"/>
              <w:ind w:left="366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</w:tcPr>
          <w:p w14:paraId="2646CCEA" w14:textId="2CF0691B" w:rsidR="00097FC3" w:rsidRPr="006461EA" w:rsidRDefault="00810D78" w:rsidP="00097FC3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10,223</w:t>
            </w:r>
          </w:p>
        </w:tc>
        <w:tc>
          <w:tcPr>
            <w:tcW w:w="236" w:type="dxa"/>
          </w:tcPr>
          <w:p w14:paraId="05300188" w14:textId="77777777" w:rsidR="00097FC3" w:rsidRPr="006461EA" w:rsidRDefault="00097FC3" w:rsidP="00097FC3">
            <w:pPr>
              <w:tabs>
                <w:tab w:val="clear" w:pos="907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12" w:space="0" w:color="auto"/>
            </w:tcBorders>
          </w:tcPr>
          <w:p w14:paraId="1DB76DB0" w14:textId="598A7DF2" w:rsidR="00097FC3" w:rsidRPr="006461EA" w:rsidRDefault="00097FC3" w:rsidP="00097FC3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38,430 </w:t>
            </w:r>
          </w:p>
        </w:tc>
        <w:tc>
          <w:tcPr>
            <w:tcW w:w="288" w:type="dxa"/>
          </w:tcPr>
          <w:p w14:paraId="20F7C405" w14:textId="77777777" w:rsidR="00097FC3" w:rsidRPr="006461EA" w:rsidRDefault="00097FC3" w:rsidP="00097FC3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12" w:space="0" w:color="auto"/>
            </w:tcBorders>
          </w:tcPr>
          <w:p w14:paraId="5C27A771" w14:textId="543DDFAF" w:rsidR="00097FC3" w:rsidRPr="006461EA" w:rsidRDefault="00880194" w:rsidP="00097FC3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10,154</w:t>
            </w:r>
          </w:p>
        </w:tc>
        <w:tc>
          <w:tcPr>
            <w:tcW w:w="236" w:type="dxa"/>
          </w:tcPr>
          <w:p w14:paraId="784F79A8" w14:textId="77777777" w:rsidR="00097FC3" w:rsidRPr="006461EA" w:rsidRDefault="00097FC3" w:rsidP="00097FC3">
            <w:pPr>
              <w:tabs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single" w:sz="12" w:space="0" w:color="auto"/>
            </w:tcBorders>
          </w:tcPr>
          <w:p w14:paraId="1BFB198B" w14:textId="180A98C6" w:rsidR="00097FC3" w:rsidRPr="006461EA" w:rsidRDefault="00097FC3" w:rsidP="00097FC3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37,962</w:t>
            </w:r>
          </w:p>
        </w:tc>
      </w:tr>
    </w:tbl>
    <w:p w14:paraId="5464DC50" w14:textId="672B787F" w:rsidR="006F5911" w:rsidRPr="006461EA" w:rsidRDefault="006F59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u w:val="single"/>
          <w:cs/>
          <w:lang w:val="en-GB"/>
        </w:rPr>
      </w:pPr>
    </w:p>
    <w:p w14:paraId="3FC6DB7C" w14:textId="020614AA" w:rsidR="002D61A8" w:rsidRDefault="002D61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u w:val="single"/>
          <w:lang w:val="en-GB"/>
        </w:rPr>
      </w:pPr>
    </w:p>
    <w:p w14:paraId="059AB611" w14:textId="1B475077" w:rsidR="009A1382" w:rsidRDefault="009A1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u w:val="single"/>
          <w:lang w:val="en-GB"/>
        </w:rPr>
      </w:pPr>
    </w:p>
    <w:p w14:paraId="19E6B81B" w14:textId="4331933D" w:rsidR="009A1382" w:rsidRDefault="009A1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u w:val="single"/>
          <w:lang w:val="en-GB"/>
        </w:rPr>
      </w:pPr>
    </w:p>
    <w:p w14:paraId="5FEA642C" w14:textId="3E11E418" w:rsidR="009A1382" w:rsidRDefault="009A1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u w:val="single"/>
          <w:lang w:val="en-GB"/>
        </w:rPr>
      </w:pPr>
    </w:p>
    <w:p w14:paraId="4F684D13" w14:textId="6F61C25E" w:rsidR="009A1382" w:rsidRDefault="009A1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u w:val="single"/>
          <w:lang w:val="en-GB"/>
        </w:rPr>
      </w:pPr>
    </w:p>
    <w:p w14:paraId="5A6135AE" w14:textId="19BB415A" w:rsidR="00A6106A" w:rsidRPr="006461EA" w:rsidRDefault="00A6106A" w:rsidP="00D33762">
      <w:pPr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9" w:right="1800" w:hanging="459"/>
        <w:jc w:val="thaiDistribute"/>
        <w:rPr>
          <w:rFonts w:ascii="Browallia New" w:hAnsi="Browallia New" w:cs="Browallia New"/>
          <w:sz w:val="28"/>
          <w:szCs w:val="28"/>
          <w:u w:val="single"/>
          <w:lang w:val="en-GB"/>
        </w:rPr>
      </w:pPr>
      <w:r w:rsidRPr="006461EA">
        <w:rPr>
          <w:rFonts w:ascii="Browallia New" w:hAnsi="Browallia New" w:cs="Browallia New"/>
          <w:sz w:val="28"/>
          <w:szCs w:val="28"/>
          <w:u w:val="single"/>
          <w:cs/>
          <w:lang w:val="en-GB"/>
        </w:rPr>
        <w:lastRenderedPageBreak/>
        <w:t>ลูกหนี้การค้า</w:t>
      </w:r>
      <w:r w:rsidRPr="006461EA">
        <w:rPr>
          <w:rFonts w:ascii="Browallia New" w:hAnsi="Browallia New" w:cs="Browallia New" w:hint="cs"/>
          <w:sz w:val="28"/>
          <w:szCs w:val="28"/>
          <w:u w:val="single"/>
          <w:cs/>
          <w:lang w:val="en-GB"/>
        </w:rPr>
        <w:t>และลูกหนี้อื่น</w:t>
      </w:r>
    </w:p>
    <w:p w14:paraId="5E552FD9" w14:textId="77777777" w:rsidR="00341E29" w:rsidRPr="006461EA" w:rsidRDefault="00341E29" w:rsidP="00341E29">
      <w:pPr>
        <w:pStyle w:val="ListParagraph"/>
        <w:tabs>
          <w:tab w:val="clear" w:pos="227"/>
          <w:tab w:val="clear" w:pos="454"/>
          <w:tab w:val="clear" w:pos="680"/>
          <w:tab w:val="left" w:pos="993"/>
        </w:tabs>
        <w:spacing w:line="240" w:lineRule="auto"/>
        <w:ind w:left="360"/>
        <w:jc w:val="thaiDistribute"/>
        <w:rPr>
          <w:rFonts w:ascii="Browallia New" w:hAnsi="Browallia New" w:cs="Browallia New"/>
          <w:sz w:val="28"/>
          <w:szCs w:val="28"/>
        </w:rPr>
      </w:pPr>
    </w:p>
    <w:p w14:paraId="0519774B" w14:textId="5F59C22A" w:rsidR="007B1581" w:rsidRPr="006461EA" w:rsidRDefault="007B1581" w:rsidP="00D33762">
      <w:pPr>
        <w:pStyle w:val="ListParagraph"/>
        <w:tabs>
          <w:tab w:val="clear" w:pos="227"/>
          <w:tab w:val="clear" w:pos="454"/>
          <w:tab w:val="clear" w:pos="680"/>
          <w:tab w:val="left" w:pos="993"/>
        </w:tabs>
        <w:spacing w:line="240" w:lineRule="auto"/>
        <w:ind w:left="459"/>
        <w:jc w:val="thaiDistribute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Pr="006461EA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6461EA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Pr="006461EA">
        <w:rPr>
          <w:rFonts w:ascii="Browallia New" w:hAnsi="Browallia New" w:cs="Browallia New"/>
          <w:sz w:val="28"/>
          <w:szCs w:val="28"/>
        </w:rPr>
        <w:t>256</w:t>
      </w:r>
      <w:r w:rsidR="00097FC3">
        <w:rPr>
          <w:rFonts w:ascii="Browallia New" w:hAnsi="Browallia New" w:cs="Browallia New"/>
          <w:sz w:val="28"/>
          <w:szCs w:val="28"/>
        </w:rPr>
        <w:t>2</w:t>
      </w:r>
      <w:r w:rsidRPr="006461EA">
        <w:rPr>
          <w:rFonts w:ascii="Browallia New" w:hAnsi="Browallia New" w:cs="Browallia New"/>
          <w:sz w:val="28"/>
          <w:szCs w:val="28"/>
        </w:rPr>
        <w:t xml:space="preserve"> </w:t>
      </w:r>
      <w:r w:rsidRPr="006461EA">
        <w:rPr>
          <w:rFonts w:ascii="Browallia New" w:hAnsi="Browallia New" w:cs="Browallia New" w:hint="cs"/>
          <w:sz w:val="28"/>
          <w:szCs w:val="28"/>
          <w:cs/>
        </w:rPr>
        <w:t xml:space="preserve">และ </w:t>
      </w:r>
      <w:r w:rsidRPr="006461EA">
        <w:rPr>
          <w:rFonts w:ascii="Browallia New" w:hAnsi="Browallia New" w:cs="Browallia New"/>
          <w:sz w:val="28"/>
          <w:szCs w:val="28"/>
          <w:lang w:val="en-GB"/>
        </w:rPr>
        <w:t>25</w:t>
      </w:r>
      <w:r w:rsidR="00D33762" w:rsidRPr="006461EA">
        <w:rPr>
          <w:rFonts w:ascii="Browallia New" w:hAnsi="Browallia New" w:cs="Browallia New"/>
          <w:sz w:val="28"/>
          <w:szCs w:val="28"/>
          <w:lang w:val="en-GB"/>
        </w:rPr>
        <w:t>6</w:t>
      </w:r>
      <w:r w:rsidR="00097FC3">
        <w:rPr>
          <w:rFonts w:ascii="Browallia New" w:hAnsi="Browallia New" w:cs="Browallia New"/>
          <w:sz w:val="28"/>
          <w:szCs w:val="28"/>
          <w:lang w:val="en-GB"/>
        </w:rPr>
        <w:t>1</w:t>
      </w:r>
      <w:r w:rsidRPr="006461EA">
        <w:rPr>
          <w:rFonts w:ascii="Browallia New" w:hAnsi="Browallia New" w:cs="Browallia New"/>
          <w:sz w:val="28"/>
          <w:szCs w:val="28"/>
          <w:cs/>
        </w:rPr>
        <w:t xml:space="preserve"> มียอดคงเหลือลูกหนี้การค้า</w:t>
      </w:r>
      <w:r w:rsidRPr="006461EA">
        <w:rPr>
          <w:rFonts w:ascii="Browallia New" w:hAnsi="Browallia New" w:cs="Browallia New" w:hint="cs"/>
          <w:sz w:val="28"/>
          <w:szCs w:val="28"/>
          <w:cs/>
        </w:rPr>
        <w:t>และลูกหนี้อื่น</w:t>
      </w:r>
      <w:r w:rsidRPr="006461EA">
        <w:rPr>
          <w:rFonts w:ascii="Browallia New" w:hAnsi="Browallia New" w:cs="Browallia New"/>
          <w:sz w:val="28"/>
          <w:szCs w:val="28"/>
          <w:cs/>
        </w:rPr>
        <w:t>ดังนี้</w:t>
      </w:r>
    </w:p>
    <w:p w14:paraId="3D023B75" w14:textId="77777777" w:rsidR="007B1581" w:rsidRPr="006461EA" w:rsidRDefault="007B1581" w:rsidP="007B1581">
      <w:pPr>
        <w:tabs>
          <w:tab w:val="clear" w:pos="227"/>
          <w:tab w:val="clear" w:pos="454"/>
          <w:tab w:val="clear" w:pos="680"/>
          <w:tab w:val="left" w:pos="993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827"/>
        <w:gridCol w:w="1107"/>
        <w:gridCol w:w="236"/>
        <w:gridCol w:w="1069"/>
        <w:gridCol w:w="236"/>
        <w:gridCol w:w="1076"/>
        <w:gridCol w:w="236"/>
        <w:gridCol w:w="1143"/>
      </w:tblGrid>
      <w:tr w:rsidR="007B1581" w:rsidRPr="006461EA" w14:paraId="237568CC" w14:textId="77777777" w:rsidTr="00444031">
        <w:trPr>
          <w:cantSplit/>
        </w:trPr>
        <w:tc>
          <w:tcPr>
            <w:tcW w:w="3827" w:type="dxa"/>
          </w:tcPr>
          <w:p w14:paraId="19AFCEB9" w14:textId="77777777" w:rsidR="007B1581" w:rsidRPr="006461EA" w:rsidRDefault="007B1581" w:rsidP="00444031">
            <w:pPr>
              <w:tabs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5103" w:type="dxa"/>
            <w:gridSpan w:val="7"/>
          </w:tcPr>
          <w:p w14:paraId="089A532C" w14:textId="77777777" w:rsidR="007B1581" w:rsidRPr="006461EA" w:rsidRDefault="007B1581" w:rsidP="00444031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7B1581" w:rsidRPr="006461EA" w14:paraId="37D1DD77" w14:textId="77777777" w:rsidTr="00444031">
        <w:trPr>
          <w:cantSplit/>
          <w:trHeight w:val="346"/>
        </w:trPr>
        <w:tc>
          <w:tcPr>
            <w:tcW w:w="3827" w:type="dxa"/>
          </w:tcPr>
          <w:p w14:paraId="6A421B38" w14:textId="77777777" w:rsidR="007B1581" w:rsidRPr="006461EA" w:rsidRDefault="007B1581" w:rsidP="00444031">
            <w:pPr>
              <w:tabs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2412" w:type="dxa"/>
            <w:gridSpan w:val="3"/>
          </w:tcPr>
          <w:p w14:paraId="051B2DA1" w14:textId="77777777" w:rsidR="007B1581" w:rsidRPr="006461EA" w:rsidRDefault="007B1581" w:rsidP="0044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EB23DBF" w14:textId="77777777" w:rsidR="007B1581" w:rsidRPr="006461EA" w:rsidRDefault="007B1581" w:rsidP="0044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55" w:type="dxa"/>
            <w:gridSpan w:val="3"/>
            <w:tcBorders>
              <w:bottom w:val="single" w:sz="4" w:space="0" w:color="auto"/>
            </w:tcBorders>
          </w:tcPr>
          <w:p w14:paraId="16F7B470" w14:textId="77777777" w:rsidR="007B1581" w:rsidRPr="006461EA" w:rsidRDefault="007B1581" w:rsidP="0044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097FC3" w:rsidRPr="006461EA" w14:paraId="1D16F825" w14:textId="77777777" w:rsidTr="00444031">
        <w:trPr>
          <w:cantSplit/>
        </w:trPr>
        <w:tc>
          <w:tcPr>
            <w:tcW w:w="3827" w:type="dxa"/>
          </w:tcPr>
          <w:p w14:paraId="092A0197" w14:textId="77777777" w:rsidR="00097FC3" w:rsidRPr="006461EA" w:rsidRDefault="00097FC3" w:rsidP="00097FC3">
            <w:pPr>
              <w:pStyle w:val="a7"/>
              <w:tabs>
                <w:tab w:val="clear" w:pos="360"/>
                <w:tab w:val="clear" w:pos="720"/>
                <w:tab w:val="clear" w:pos="1080"/>
                <w:tab w:val="left" w:pos="540"/>
              </w:tabs>
              <w:rPr>
                <w:rFonts w:ascii="Browallia New" w:hAnsi="Browallia New" w:cs="Browallia New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8BABCA" w14:textId="6B7284B2" w:rsidR="00097FC3" w:rsidRPr="006461EA" w:rsidRDefault="00097FC3" w:rsidP="00097FC3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84A251F" w14:textId="77777777" w:rsidR="00097FC3" w:rsidRPr="006461EA" w:rsidRDefault="00097FC3" w:rsidP="00097FC3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7EEDB4" w14:textId="407776A7" w:rsidR="00097FC3" w:rsidRPr="006461EA" w:rsidRDefault="00097FC3" w:rsidP="00097FC3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236" w:type="dxa"/>
            <w:vAlign w:val="bottom"/>
          </w:tcPr>
          <w:p w14:paraId="0371EB42" w14:textId="77777777" w:rsidR="00097FC3" w:rsidRPr="006461EA" w:rsidRDefault="00097FC3" w:rsidP="00097FC3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vAlign w:val="bottom"/>
          </w:tcPr>
          <w:p w14:paraId="445B06C9" w14:textId="6FA09C73" w:rsidR="00097FC3" w:rsidRPr="006461EA" w:rsidRDefault="00097FC3" w:rsidP="00097FC3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7320359E" w14:textId="77777777" w:rsidR="00097FC3" w:rsidRPr="006461EA" w:rsidRDefault="00097FC3" w:rsidP="00097FC3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B5DE1E" w14:textId="0A53C6AE" w:rsidR="00097FC3" w:rsidRPr="006461EA" w:rsidRDefault="00097FC3" w:rsidP="00097FC3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</w:tr>
      <w:tr w:rsidR="007B1581" w:rsidRPr="006461EA" w14:paraId="39300F04" w14:textId="77777777" w:rsidTr="00444031">
        <w:trPr>
          <w:cantSplit/>
        </w:trPr>
        <w:tc>
          <w:tcPr>
            <w:tcW w:w="3827" w:type="dxa"/>
          </w:tcPr>
          <w:p w14:paraId="153A75B7" w14:textId="77777777" w:rsidR="007B1581" w:rsidRPr="006461EA" w:rsidRDefault="007B1581" w:rsidP="00444031">
            <w:pPr>
              <w:tabs>
                <w:tab w:val="left" w:pos="3090"/>
                <w:tab w:val="left" w:pos="4860"/>
              </w:tabs>
              <w:ind w:left="-58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07" w:type="dxa"/>
          </w:tcPr>
          <w:p w14:paraId="7EC2B1E3" w14:textId="77777777" w:rsidR="007B1581" w:rsidRPr="006461EA" w:rsidRDefault="007B1581" w:rsidP="0044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E2F4B74" w14:textId="77777777" w:rsidR="007B1581" w:rsidRPr="006461EA" w:rsidRDefault="007B1581" w:rsidP="0044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69" w:type="dxa"/>
          </w:tcPr>
          <w:p w14:paraId="476E4987" w14:textId="77777777" w:rsidR="007B1581" w:rsidRPr="006461EA" w:rsidRDefault="007B1581" w:rsidP="0044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D079635" w14:textId="77777777" w:rsidR="007B1581" w:rsidRPr="006461EA" w:rsidRDefault="007B1581" w:rsidP="0044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6" w:type="dxa"/>
          </w:tcPr>
          <w:p w14:paraId="571A6B1C" w14:textId="77777777" w:rsidR="007B1581" w:rsidRPr="006461EA" w:rsidRDefault="007B1581" w:rsidP="0044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B8BF4C1" w14:textId="77777777" w:rsidR="007B1581" w:rsidRPr="006461EA" w:rsidRDefault="007B1581" w:rsidP="0044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43" w:type="dxa"/>
          </w:tcPr>
          <w:p w14:paraId="333952F3" w14:textId="77777777" w:rsidR="007B1581" w:rsidRPr="006461EA" w:rsidRDefault="007B1581" w:rsidP="0044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B1581" w:rsidRPr="006461EA" w14:paraId="2A7E523C" w14:textId="77777777" w:rsidTr="00444031">
        <w:trPr>
          <w:cantSplit/>
        </w:trPr>
        <w:tc>
          <w:tcPr>
            <w:tcW w:w="3827" w:type="dxa"/>
          </w:tcPr>
          <w:p w14:paraId="03BCE506" w14:textId="77777777" w:rsidR="007B1581" w:rsidRPr="006461EA" w:rsidRDefault="007B1581" w:rsidP="00444031">
            <w:pPr>
              <w:pStyle w:val="a4"/>
              <w:widowControl/>
              <w:ind w:right="0"/>
              <w:rPr>
                <w:rFonts w:ascii="Browallia New" w:hAnsi="Browallia New" w:cs="Browallia New"/>
                <w:b/>
                <w:bCs/>
                <w:cs/>
              </w:rPr>
            </w:pPr>
            <w:r w:rsidRPr="006461EA">
              <w:rPr>
                <w:rFonts w:ascii="Browallia New" w:hAnsi="Browallia New" w:cs="Browallia New"/>
                <w:b/>
                <w:bCs/>
                <w:cs/>
              </w:rPr>
              <w:t xml:space="preserve">ลูกหนี้การค้า – </w:t>
            </w:r>
            <w:r w:rsidRPr="006461EA">
              <w:rPr>
                <w:rFonts w:ascii="Browallia New" w:hAnsi="Browallia New" w:cs="Browallia New" w:hint="cs"/>
                <w:b/>
                <w:bCs/>
                <w:cs/>
              </w:rPr>
              <w:t>ลูกค้าทั่วไป</w:t>
            </w:r>
          </w:p>
        </w:tc>
        <w:tc>
          <w:tcPr>
            <w:tcW w:w="1107" w:type="dxa"/>
          </w:tcPr>
          <w:p w14:paraId="00AABF1F" w14:textId="77777777" w:rsidR="007B1581" w:rsidRPr="006461EA" w:rsidRDefault="007B1581" w:rsidP="0044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172B49F" w14:textId="77777777" w:rsidR="007B1581" w:rsidRPr="006461EA" w:rsidRDefault="007B1581" w:rsidP="0044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69" w:type="dxa"/>
          </w:tcPr>
          <w:p w14:paraId="1887FF9F" w14:textId="77777777" w:rsidR="007B1581" w:rsidRPr="006461EA" w:rsidRDefault="007B1581" w:rsidP="0044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4663D28" w14:textId="77777777" w:rsidR="007B1581" w:rsidRPr="006461EA" w:rsidRDefault="007B1581" w:rsidP="0044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6" w:type="dxa"/>
          </w:tcPr>
          <w:p w14:paraId="5145072D" w14:textId="77777777" w:rsidR="007B1581" w:rsidRPr="006461EA" w:rsidRDefault="007B1581" w:rsidP="0044403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0313129" w14:textId="77777777" w:rsidR="007B1581" w:rsidRPr="006461EA" w:rsidRDefault="007B1581" w:rsidP="0044403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3" w:type="dxa"/>
          </w:tcPr>
          <w:p w14:paraId="5A37D1F4" w14:textId="77777777" w:rsidR="007B1581" w:rsidRPr="006461EA" w:rsidRDefault="007B1581" w:rsidP="0044403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8B417E" w:rsidRPr="006461EA" w14:paraId="75FBB044" w14:textId="77777777" w:rsidTr="00444031">
        <w:trPr>
          <w:cantSplit/>
        </w:trPr>
        <w:tc>
          <w:tcPr>
            <w:tcW w:w="3827" w:type="dxa"/>
          </w:tcPr>
          <w:p w14:paraId="4B25A468" w14:textId="77777777" w:rsidR="008B417E" w:rsidRPr="006461EA" w:rsidRDefault="008B417E" w:rsidP="008B417E">
            <w:pPr>
              <w:pStyle w:val="a4"/>
              <w:widowControl/>
              <w:ind w:right="0"/>
              <w:rPr>
                <w:rFonts w:ascii="Browallia New" w:hAnsi="Browallia New" w:cs="Browallia New"/>
              </w:rPr>
            </w:pPr>
            <w:r w:rsidRPr="006461EA">
              <w:rPr>
                <w:rFonts w:ascii="Browallia New" w:hAnsi="Browallia New" w:cs="Browallia New" w:hint="cs"/>
                <w:cs/>
              </w:rPr>
              <w:t xml:space="preserve">  </w:t>
            </w:r>
            <w:r w:rsidRPr="006461EA">
              <w:rPr>
                <w:rFonts w:ascii="Browallia New" w:hAnsi="Browallia New" w:cs="Browallia New"/>
                <w:cs/>
              </w:rPr>
              <w:t xml:space="preserve"> ลูกหนี้การค้า</w:t>
            </w:r>
          </w:p>
        </w:tc>
        <w:tc>
          <w:tcPr>
            <w:tcW w:w="1107" w:type="dxa"/>
          </w:tcPr>
          <w:p w14:paraId="7E211719" w14:textId="56CB2A94" w:rsidR="008B417E" w:rsidRPr="006461EA" w:rsidRDefault="008B417E" w:rsidP="008B417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389,368</w:t>
            </w:r>
          </w:p>
        </w:tc>
        <w:tc>
          <w:tcPr>
            <w:tcW w:w="236" w:type="dxa"/>
          </w:tcPr>
          <w:p w14:paraId="56801ACF" w14:textId="77777777" w:rsidR="008B417E" w:rsidRPr="006461EA" w:rsidRDefault="008B417E" w:rsidP="008B4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69" w:type="dxa"/>
          </w:tcPr>
          <w:p w14:paraId="0B915371" w14:textId="6BAFC788" w:rsidR="008B417E" w:rsidRPr="006461EA" w:rsidRDefault="008B417E" w:rsidP="008B417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11FAA">
              <w:rPr>
                <w:rFonts w:ascii="Browallia New" w:hAnsi="Browallia New" w:cs="Browallia New"/>
                <w:sz w:val="28"/>
                <w:szCs w:val="28"/>
              </w:rPr>
              <w:t xml:space="preserve"> 444,308 </w:t>
            </w:r>
          </w:p>
        </w:tc>
        <w:tc>
          <w:tcPr>
            <w:tcW w:w="236" w:type="dxa"/>
          </w:tcPr>
          <w:p w14:paraId="613ABA2A" w14:textId="77777777" w:rsidR="008B417E" w:rsidRPr="006461EA" w:rsidRDefault="008B417E" w:rsidP="008B4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6" w:type="dxa"/>
          </w:tcPr>
          <w:p w14:paraId="2504CC3B" w14:textId="69204E86" w:rsidR="008B417E" w:rsidRPr="006461EA" w:rsidRDefault="008B417E" w:rsidP="008B417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341,523</w:t>
            </w:r>
          </w:p>
        </w:tc>
        <w:tc>
          <w:tcPr>
            <w:tcW w:w="236" w:type="dxa"/>
          </w:tcPr>
          <w:p w14:paraId="441BA749" w14:textId="77777777" w:rsidR="008B417E" w:rsidRPr="006461EA" w:rsidRDefault="008B417E" w:rsidP="008B417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3" w:type="dxa"/>
          </w:tcPr>
          <w:p w14:paraId="73ED69AB" w14:textId="4A88AC8B" w:rsidR="008B417E" w:rsidRPr="006461EA" w:rsidRDefault="008B417E" w:rsidP="008B417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437,887 </w:t>
            </w:r>
          </w:p>
        </w:tc>
      </w:tr>
      <w:tr w:rsidR="008B417E" w:rsidRPr="006461EA" w14:paraId="5A8DFD21" w14:textId="77777777" w:rsidTr="00444031">
        <w:trPr>
          <w:cantSplit/>
        </w:trPr>
        <w:tc>
          <w:tcPr>
            <w:tcW w:w="3827" w:type="dxa"/>
          </w:tcPr>
          <w:p w14:paraId="53A61750" w14:textId="77777777" w:rsidR="008B417E" w:rsidRPr="006461EA" w:rsidRDefault="008B417E" w:rsidP="008B417E">
            <w:pPr>
              <w:pStyle w:val="1"/>
              <w:widowControl/>
              <w:ind w:right="0"/>
              <w:rPr>
                <w:rFonts w:ascii="Browallia New" w:hAnsi="Browallia New" w:cs="Browallia New"/>
                <w:color w:val="auto"/>
                <w:cs/>
              </w:rPr>
            </w:pPr>
            <w:r w:rsidRPr="006461EA">
              <w:rPr>
                <w:rFonts w:ascii="Browallia New" w:hAnsi="Browallia New" w:cs="Browallia New" w:hint="cs"/>
                <w:color w:val="auto"/>
                <w:cs/>
              </w:rPr>
              <w:t xml:space="preserve">  </w:t>
            </w:r>
            <w:r w:rsidRPr="006461EA">
              <w:rPr>
                <w:rFonts w:ascii="Browallia New" w:hAnsi="Browallia New" w:cs="Browallia New"/>
                <w:color w:val="auto"/>
                <w:cs/>
              </w:rPr>
              <w:t xml:space="preserve"> เช็ครับลงวันที่ล่วงหน้า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25D94695" w14:textId="32B6FE02" w:rsidR="008B417E" w:rsidRPr="006461EA" w:rsidRDefault="005174B5" w:rsidP="005174B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</w:t>
            </w:r>
            <w:r w:rsidR="008B417E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1B7598E6" w14:textId="77777777" w:rsidR="008B417E" w:rsidRPr="006461EA" w:rsidRDefault="008B417E" w:rsidP="008B4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14:paraId="09777012" w14:textId="51868AE4" w:rsidR="008B417E" w:rsidRPr="006461EA" w:rsidRDefault="008B417E" w:rsidP="008B417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11FAA">
              <w:rPr>
                <w:rFonts w:ascii="Browallia New" w:hAnsi="Browallia New" w:cs="Browallia New"/>
                <w:sz w:val="28"/>
                <w:szCs w:val="28"/>
              </w:rPr>
              <w:t xml:space="preserve"> 139 </w:t>
            </w:r>
          </w:p>
        </w:tc>
        <w:tc>
          <w:tcPr>
            <w:tcW w:w="236" w:type="dxa"/>
          </w:tcPr>
          <w:p w14:paraId="46132513" w14:textId="77777777" w:rsidR="008B417E" w:rsidRPr="006461EA" w:rsidRDefault="008B417E" w:rsidP="008B4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67822F21" w14:textId="3246BC8B" w:rsidR="008B417E" w:rsidRPr="006461EA" w:rsidRDefault="008B417E" w:rsidP="008B417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-</w:t>
            </w:r>
          </w:p>
        </w:tc>
        <w:tc>
          <w:tcPr>
            <w:tcW w:w="236" w:type="dxa"/>
          </w:tcPr>
          <w:p w14:paraId="0856EE0B" w14:textId="77777777" w:rsidR="008B417E" w:rsidRPr="006461EA" w:rsidRDefault="008B417E" w:rsidP="008B417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09F6C270" w14:textId="78502A7B" w:rsidR="008B417E" w:rsidRPr="006461EA" w:rsidRDefault="008B417E" w:rsidP="008B417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139 </w:t>
            </w:r>
          </w:p>
        </w:tc>
      </w:tr>
      <w:tr w:rsidR="008B417E" w:rsidRPr="006461EA" w14:paraId="43C29F44" w14:textId="77777777" w:rsidTr="00444031">
        <w:trPr>
          <w:cantSplit/>
        </w:trPr>
        <w:tc>
          <w:tcPr>
            <w:tcW w:w="3827" w:type="dxa"/>
          </w:tcPr>
          <w:p w14:paraId="1434CEE8" w14:textId="77777777" w:rsidR="008B417E" w:rsidRPr="006461EA" w:rsidRDefault="008B417E" w:rsidP="008B417E">
            <w:pPr>
              <w:pStyle w:val="1"/>
              <w:widowControl/>
              <w:ind w:right="0"/>
              <w:rPr>
                <w:rFonts w:ascii="Browallia New" w:hAnsi="Browallia New" w:cs="Browallia New"/>
                <w:color w:val="auto"/>
                <w:cs/>
              </w:rPr>
            </w:pPr>
            <w:r w:rsidRPr="006461EA">
              <w:rPr>
                <w:rFonts w:ascii="Browallia New" w:hAnsi="Browallia New" w:cs="Browallia New" w:hint="cs"/>
                <w:color w:val="auto"/>
                <w:cs/>
              </w:rPr>
              <w:t>รวม</w:t>
            </w:r>
            <w:r w:rsidRPr="006461EA">
              <w:rPr>
                <w:rFonts w:ascii="Browallia New" w:hAnsi="Browallia New" w:cs="Browallia New"/>
                <w:color w:val="auto"/>
                <w:cs/>
              </w:rPr>
              <w:t>ลูกหนี้การค้า – ลูกค้าทั่วไป</w:t>
            </w: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48F24DAF" w14:textId="26DA498A" w:rsidR="008B417E" w:rsidRPr="006461EA" w:rsidRDefault="008B417E" w:rsidP="008B417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389,368</w:t>
            </w:r>
          </w:p>
        </w:tc>
        <w:tc>
          <w:tcPr>
            <w:tcW w:w="236" w:type="dxa"/>
          </w:tcPr>
          <w:p w14:paraId="129AFD48" w14:textId="77777777" w:rsidR="008B417E" w:rsidRPr="006461EA" w:rsidRDefault="008B417E" w:rsidP="008B4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</w:tcPr>
          <w:p w14:paraId="5EF36A4D" w14:textId="318B289E" w:rsidR="008B417E" w:rsidRPr="006461EA" w:rsidRDefault="008B417E" w:rsidP="008B417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11FAA">
              <w:rPr>
                <w:rFonts w:ascii="Browallia New" w:hAnsi="Browallia New" w:cs="Browallia New"/>
                <w:sz w:val="28"/>
                <w:szCs w:val="28"/>
              </w:rPr>
              <w:t xml:space="preserve"> 444,447 </w:t>
            </w:r>
          </w:p>
        </w:tc>
        <w:tc>
          <w:tcPr>
            <w:tcW w:w="236" w:type="dxa"/>
          </w:tcPr>
          <w:p w14:paraId="3B420030" w14:textId="77777777" w:rsidR="008B417E" w:rsidRPr="006461EA" w:rsidRDefault="008B417E" w:rsidP="008B4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6E0E00B6" w14:textId="548CDE8A" w:rsidR="008B417E" w:rsidRPr="006461EA" w:rsidRDefault="008B417E" w:rsidP="008B417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341,523</w:t>
            </w:r>
          </w:p>
        </w:tc>
        <w:tc>
          <w:tcPr>
            <w:tcW w:w="236" w:type="dxa"/>
          </w:tcPr>
          <w:p w14:paraId="2A3E26B4" w14:textId="77777777" w:rsidR="008B417E" w:rsidRPr="006461EA" w:rsidRDefault="008B417E" w:rsidP="008B417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2D5F801D" w14:textId="367AB6A8" w:rsidR="008B417E" w:rsidRPr="006461EA" w:rsidRDefault="008B417E" w:rsidP="008B417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438,026 </w:t>
            </w:r>
          </w:p>
        </w:tc>
      </w:tr>
      <w:tr w:rsidR="008B417E" w:rsidRPr="006461EA" w14:paraId="3289D769" w14:textId="77777777" w:rsidTr="00444031">
        <w:trPr>
          <w:cantSplit/>
        </w:trPr>
        <w:tc>
          <w:tcPr>
            <w:tcW w:w="3827" w:type="dxa"/>
          </w:tcPr>
          <w:p w14:paraId="1C64DF87" w14:textId="77777777" w:rsidR="008B417E" w:rsidRPr="006461EA" w:rsidRDefault="008B417E" w:rsidP="008B417E">
            <w:pPr>
              <w:pStyle w:val="a4"/>
              <w:widowControl/>
              <w:ind w:right="0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  <w:cs/>
              </w:rPr>
              <w:t xml:space="preserve">ลูกหนี้การค้า – </w:t>
            </w:r>
            <w:r w:rsidRPr="006461EA">
              <w:rPr>
                <w:rFonts w:ascii="Browallia New" w:hAnsi="Browallia New" w:cs="Browallia New" w:hint="cs"/>
                <w:cs/>
              </w:rPr>
              <w:t>บริษัทที่เกี่ยวข้อง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64E00021" w14:textId="1F43EF3A" w:rsidR="008B417E" w:rsidRPr="006461EA" w:rsidRDefault="008B417E" w:rsidP="008B417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1,870</w:t>
            </w:r>
          </w:p>
        </w:tc>
        <w:tc>
          <w:tcPr>
            <w:tcW w:w="236" w:type="dxa"/>
          </w:tcPr>
          <w:p w14:paraId="0071D3C6" w14:textId="77777777" w:rsidR="008B417E" w:rsidRPr="006461EA" w:rsidRDefault="008B417E" w:rsidP="008B4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14:paraId="29D607FB" w14:textId="42A1FC6E" w:rsidR="008B417E" w:rsidRPr="006461EA" w:rsidRDefault="008B417E" w:rsidP="008B4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11FAA">
              <w:rPr>
                <w:rFonts w:ascii="Browallia New" w:hAnsi="Browallia New" w:cs="Browallia New"/>
                <w:sz w:val="28"/>
                <w:szCs w:val="28"/>
              </w:rPr>
              <w:t xml:space="preserve"> 9,712 </w:t>
            </w:r>
          </w:p>
        </w:tc>
        <w:tc>
          <w:tcPr>
            <w:tcW w:w="236" w:type="dxa"/>
          </w:tcPr>
          <w:p w14:paraId="12FCF2BE" w14:textId="77777777" w:rsidR="008B417E" w:rsidRPr="006461EA" w:rsidRDefault="008B417E" w:rsidP="008B4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0CF917BD" w14:textId="7F79E782" w:rsidR="008B417E" w:rsidRPr="006461EA" w:rsidRDefault="008B417E" w:rsidP="008B417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22,363</w:t>
            </w:r>
          </w:p>
        </w:tc>
        <w:tc>
          <w:tcPr>
            <w:tcW w:w="236" w:type="dxa"/>
          </w:tcPr>
          <w:p w14:paraId="4B106C0A" w14:textId="77777777" w:rsidR="008B417E" w:rsidRPr="006461EA" w:rsidRDefault="008B417E" w:rsidP="008B417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500D8A92" w14:textId="1CBE1C2E" w:rsidR="008B417E" w:rsidRPr="006461EA" w:rsidRDefault="008B417E" w:rsidP="008B417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9,797 </w:t>
            </w:r>
          </w:p>
        </w:tc>
      </w:tr>
      <w:tr w:rsidR="008B417E" w:rsidRPr="006461EA" w14:paraId="3FC4F022" w14:textId="77777777" w:rsidTr="00444031">
        <w:trPr>
          <w:cantSplit/>
        </w:trPr>
        <w:tc>
          <w:tcPr>
            <w:tcW w:w="3827" w:type="dxa"/>
          </w:tcPr>
          <w:p w14:paraId="6D199ED9" w14:textId="77777777" w:rsidR="008B417E" w:rsidRPr="006461EA" w:rsidRDefault="008B417E" w:rsidP="008B417E">
            <w:pPr>
              <w:pStyle w:val="a4"/>
              <w:widowControl/>
              <w:ind w:right="0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  <w:cs/>
              </w:rPr>
              <w:t>รวม</w:t>
            </w:r>
            <w:r w:rsidRPr="006461EA">
              <w:rPr>
                <w:rFonts w:ascii="Browallia New" w:hAnsi="Browallia New" w:cs="Browallia New" w:hint="cs"/>
                <w:cs/>
              </w:rPr>
              <w:t>ลูกหนี้การค้า</w:t>
            </w: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0AEFE485" w14:textId="0C3D517A" w:rsidR="008B417E" w:rsidRPr="006461EA" w:rsidRDefault="008B417E" w:rsidP="008B417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391,238</w:t>
            </w:r>
          </w:p>
        </w:tc>
        <w:tc>
          <w:tcPr>
            <w:tcW w:w="236" w:type="dxa"/>
          </w:tcPr>
          <w:p w14:paraId="301E7532" w14:textId="77777777" w:rsidR="008B417E" w:rsidRPr="006461EA" w:rsidRDefault="008B417E" w:rsidP="008B4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</w:tcPr>
          <w:p w14:paraId="1B82BF75" w14:textId="5B5DE94B" w:rsidR="008B417E" w:rsidRPr="006461EA" w:rsidRDefault="008B417E" w:rsidP="008B4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11FAA">
              <w:rPr>
                <w:rFonts w:ascii="Browallia New" w:hAnsi="Browallia New" w:cs="Browallia New"/>
                <w:sz w:val="28"/>
                <w:szCs w:val="28"/>
              </w:rPr>
              <w:t xml:space="preserve"> 454,159 </w:t>
            </w:r>
          </w:p>
        </w:tc>
        <w:tc>
          <w:tcPr>
            <w:tcW w:w="236" w:type="dxa"/>
          </w:tcPr>
          <w:p w14:paraId="01F79924" w14:textId="77777777" w:rsidR="008B417E" w:rsidRPr="006461EA" w:rsidRDefault="008B417E" w:rsidP="008B4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12BA9EF2" w14:textId="300E6C7E" w:rsidR="008B417E" w:rsidRPr="006461EA" w:rsidRDefault="008B417E" w:rsidP="008B417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363,886</w:t>
            </w:r>
          </w:p>
        </w:tc>
        <w:tc>
          <w:tcPr>
            <w:tcW w:w="236" w:type="dxa"/>
          </w:tcPr>
          <w:p w14:paraId="1C706B7B" w14:textId="77777777" w:rsidR="008B417E" w:rsidRPr="006461EA" w:rsidRDefault="008B417E" w:rsidP="008B417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1FD815B1" w14:textId="444BDFAF" w:rsidR="008B417E" w:rsidRPr="006461EA" w:rsidRDefault="008B417E" w:rsidP="008B417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447,823 </w:t>
            </w:r>
          </w:p>
        </w:tc>
      </w:tr>
      <w:tr w:rsidR="008B417E" w:rsidRPr="006461EA" w14:paraId="1BD0DC88" w14:textId="77777777" w:rsidTr="00444031">
        <w:trPr>
          <w:cantSplit/>
        </w:trPr>
        <w:tc>
          <w:tcPr>
            <w:tcW w:w="3827" w:type="dxa"/>
          </w:tcPr>
          <w:p w14:paraId="013D111C" w14:textId="77777777" w:rsidR="008B417E" w:rsidRPr="006461EA" w:rsidRDefault="008B417E" w:rsidP="008B417E">
            <w:pPr>
              <w:pStyle w:val="a4"/>
              <w:widowControl/>
              <w:ind w:right="0"/>
              <w:rPr>
                <w:rFonts w:ascii="Browallia New" w:hAnsi="Browallia New" w:cs="Browallia New"/>
              </w:rPr>
            </w:pPr>
            <w:r w:rsidRPr="006461EA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6461EA">
              <w:rPr>
                <w:rFonts w:ascii="Browallia New" w:hAnsi="Browallia New" w:cs="Browallia New" w:hint="cs"/>
                <w:cs/>
              </w:rPr>
              <w:t xml:space="preserve"> </w:t>
            </w:r>
            <w:r w:rsidRPr="006461EA">
              <w:rPr>
                <w:rFonts w:ascii="Browallia New" w:hAnsi="Browallia New" w:cs="Browallia New"/>
                <w:cs/>
              </w:rPr>
              <w:t>ค่าเผื่อหนี้สงสัยจะสูญ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1EC620F6" w14:textId="276B5AC9" w:rsidR="008B417E" w:rsidRPr="006461EA" w:rsidRDefault="008B417E" w:rsidP="008B417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(33</w:t>
            </w:r>
            <w:r>
              <w:rPr>
                <w:rFonts w:ascii="Browallia New" w:hAnsi="Browallia New" w:cs="Browallia New"/>
                <w:sz w:val="28"/>
                <w:szCs w:val="28"/>
              </w:rPr>
              <w:t>,919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31EB4347" w14:textId="77777777" w:rsidR="008B417E" w:rsidRPr="006461EA" w:rsidRDefault="008B417E" w:rsidP="008B4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14:paraId="2980CBD4" w14:textId="3CCBBA36" w:rsidR="008B417E" w:rsidRPr="006461EA" w:rsidRDefault="008B417E" w:rsidP="008B4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11FAA">
              <w:rPr>
                <w:rFonts w:ascii="Browallia New" w:hAnsi="Browallia New" w:cs="Browallia New"/>
                <w:sz w:val="28"/>
                <w:szCs w:val="28"/>
              </w:rPr>
              <w:t xml:space="preserve"> (17,298)</w:t>
            </w:r>
          </w:p>
        </w:tc>
        <w:tc>
          <w:tcPr>
            <w:tcW w:w="236" w:type="dxa"/>
          </w:tcPr>
          <w:p w14:paraId="4D185BB8" w14:textId="77777777" w:rsidR="008B417E" w:rsidRPr="006461EA" w:rsidRDefault="008B417E" w:rsidP="008B4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3A837FEB" w14:textId="30D343F9" w:rsidR="008B417E" w:rsidRPr="006461EA" w:rsidRDefault="008B417E" w:rsidP="008B417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(33,919)</w:t>
            </w:r>
          </w:p>
        </w:tc>
        <w:tc>
          <w:tcPr>
            <w:tcW w:w="236" w:type="dxa"/>
          </w:tcPr>
          <w:p w14:paraId="61CF22E6" w14:textId="77777777" w:rsidR="008B417E" w:rsidRPr="006461EA" w:rsidRDefault="008B417E" w:rsidP="008B417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627ACB29" w14:textId="2DD127A6" w:rsidR="008B417E" w:rsidRPr="006461EA" w:rsidRDefault="008B417E" w:rsidP="008B417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(17,298)</w:t>
            </w:r>
          </w:p>
        </w:tc>
      </w:tr>
      <w:tr w:rsidR="008B417E" w:rsidRPr="006461EA" w14:paraId="22EC6F7A" w14:textId="77777777" w:rsidTr="00444031">
        <w:trPr>
          <w:cantSplit/>
        </w:trPr>
        <w:tc>
          <w:tcPr>
            <w:tcW w:w="3827" w:type="dxa"/>
          </w:tcPr>
          <w:p w14:paraId="36A911D1" w14:textId="77777777" w:rsidR="008B417E" w:rsidRPr="006461EA" w:rsidRDefault="008B417E" w:rsidP="008B417E">
            <w:pPr>
              <w:pStyle w:val="1"/>
              <w:widowControl/>
              <w:ind w:right="0"/>
              <w:rPr>
                <w:rFonts w:ascii="Browallia New" w:hAnsi="Browallia New" w:cs="Browallia New"/>
                <w:color w:val="auto"/>
                <w:cs/>
              </w:rPr>
            </w:pPr>
            <w:r w:rsidRPr="006461EA">
              <w:rPr>
                <w:rFonts w:ascii="Browallia New" w:hAnsi="Browallia New" w:cs="Browallia New" w:hint="cs"/>
                <w:color w:val="auto"/>
                <w:cs/>
              </w:rPr>
              <w:t xml:space="preserve">ลูกหนี้การค้า </w:t>
            </w:r>
            <w:r w:rsidRPr="006461EA">
              <w:rPr>
                <w:rFonts w:ascii="Browallia New" w:hAnsi="Browallia New" w:cs="Browallia New"/>
                <w:cs/>
              </w:rPr>
              <w:t>–</w:t>
            </w:r>
            <w:r w:rsidRPr="006461EA">
              <w:rPr>
                <w:rFonts w:ascii="Browallia New" w:hAnsi="Browallia New" w:cs="Browallia New" w:hint="cs"/>
                <w:color w:val="auto"/>
                <w:cs/>
              </w:rPr>
              <w:t xml:space="preserve"> </w:t>
            </w:r>
            <w:r w:rsidRPr="006461EA">
              <w:rPr>
                <w:rFonts w:ascii="Browall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0F1D528D" w14:textId="5C86A3F7" w:rsidR="008B417E" w:rsidRPr="006461EA" w:rsidRDefault="008B417E" w:rsidP="008B417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357</w:t>
            </w:r>
            <w:r>
              <w:rPr>
                <w:rFonts w:ascii="Browallia New" w:hAnsi="Browallia New" w:cs="Browallia New"/>
                <w:sz w:val="28"/>
                <w:szCs w:val="28"/>
              </w:rPr>
              <w:t>,319</w:t>
            </w:r>
          </w:p>
        </w:tc>
        <w:tc>
          <w:tcPr>
            <w:tcW w:w="236" w:type="dxa"/>
          </w:tcPr>
          <w:p w14:paraId="72F4939B" w14:textId="77777777" w:rsidR="008B417E" w:rsidRPr="006461EA" w:rsidRDefault="008B417E" w:rsidP="008B4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</w:tcPr>
          <w:p w14:paraId="2BCF9DD7" w14:textId="6EB38CE5" w:rsidR="008B417E" w:rsidRPr="006461EA" w:rsidRDefault="008B417E" w:rsidP="008B4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11FAA">
              <w:rPr>
                <w:rFonts w:ascii="Browallia New" w:hAnsi="Browallia New" w:cs="Browallia New"/>
                <w:sz w:val="28"/>
                <w:szCs w:val="28"/>
              </w:rPr>
              <w:t xml:space="preserve"> 436,861 </w:t>
            </w:r>
          </w:p>
        </w:tc>
        <w:tc>
          <w:tcPr>
            <w:tcW w:w="236" w:type="dxa"/>
          </w:tcPr>
          <w:p w14:paraId="56E716BF" w14:textId="77777777" w:rsidR="008B417E" w:rsidRPr="006461EA" w:rsidRDefault="008B417E" w:rsidP="008B4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7A608ED3" w14:textId="30FD8519" w:rsidR="008B417E" w:rsidRPr="006461EA" w:rsidRDefault="008B417E" w:rsidP="008B417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329,967</w:t>
            </w:r>
          </w:p>
        </w:tc>
        <w:tc>
          <w:tcPr>
            <w:tcW w:w="236" w:type="dxa"/>
          </w:tcPr>
          <w:p w14:paraId="65543501" w14:textId="77777777" w:rsidR="008B417E" w:rsidRPr="006461EA" w:rsidRDefault="008B417E" w:rsidP="008B417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6A82470B" w14:textId="4BEAD46F" w:rsidR="008B417E" w:rsidRPr="006461EA" w:rsidRDefault="008B417E" w:rsidP="008B417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430,525 </w:t>
            </w:r>
          </w:p>
        </w:tc>
      </w:tr>
      <w:tr w:rsidR="008B417E" w:rsidRPr="006461EA" w14:paraId="6B1BF69D" w14:textId="77777777" w:rsidTr="00444031">
        <w:trPr>
          <w:cantSplit/>
        </w:trPr>
        <w:tc>
          <w:tcPr>
            <w:tcW w:w="3827" w:type="dxa"/>
          </w:tcPr>
          <w:p w14:paraId="2CD651A4" w14:textId="42940059" w:rsidR="008B417E" w:rsidRPr="006461EA" w:rsidRDefault="008B417E" w:rsidP="008B417E">
            <w:pPr>
              <w:pStyle w:val="1"/>
              <w:widowControl/>
              <w:ind w:right="0"/>
              <w:rPr>
                <w:rFonts w:ascii="Browallia New" w:hAnsi="Browallia New" w:cs="Browallia New"/>
                <w:color w:val="auto"/>
                <w:cs/>
              </w:rPr>
            </w:pPr>
            <w:r w:rsidRPr="006461EA">
              <w:rPr>
                <w:rFonts w:ascii="Browallia New" w:hAnsi="Browallia New" w:cs="Browallia New" w:hint="cs"/>
                <w:color w:val="auto"/>
                <w:cs/>
              </w:rPr>
              <w:t>ลูกหนี้อื่น</w:t>
            </w:r>
            <w:r w:rsidRPr="006461EA">
              <w:rPr>
                <w:rFonts w:ascii="Browallia New" w:hAnsi="Browallia New" w:cs="Browallia New"/>
                <w:color w:val="auto"/>
                <w:cs/>
              </w:rPr>
              <w:t xml:space="preserve"> – ลูกค้าทั่วไป</w:t>
            </w:r>
          </w:p>
        </w:tc>
        <w:tc>
          <w:tcPr>
            <w:tcW w:w="1107" w:type="dxa"/>
          </w:tcPr>
          <w:p w14:paraId="3506DC24" w14:textId="3E537ECC" w:rsidR="008B417E" w:rsidRPr="006461EA" w:rsidRDefault="008B417E" w:rsidP="008B417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767A3">
              <w:rPr>
                <w:rFonts w:ascii="Browallia New" w:hAnsi="Browallia New" w:cs="Browallia New"/>
                <w:sz w:val="28"/>
                <w:szCs w:val="28"/>
              </w:rPr>
              <w:t>1,12</w:t>
            </w:r>
            <w:r w:rsidR="004C2EF6">
              <w:rPr>
                <w:rFonts w:ascii="Browallia New" w:hAnsi="Browallia New" w:cs="Browallia New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63382991" w14:textId="77777777" w:rsidR="008B417E" w:rsidRPr="006461EA" w:rsidRDefault="008B417E" w:rsidP="008B4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69" w:type="dxa"/>
          </w:tcPr>
          <w:p w14:paraId="7C9F8D5E" w14:textId="793120E1" w:rsidR="008B417E" w:rsidRPr="006461EA" w:rsidRDefault="008B417E" w:rsidP="008B417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11FAA">
              <w:rPr>
                <w:rFonts w:ascii="Browallia New" w:hAnsi="Browallia New" w:cs="Browallia New"/>
                <w:sz w:val="28"/>
                <w:szCs w:val="28"/>
              </w:rPr>
              <w:t xml:space="preserve"> 593 </w:t>
            </w:r>
          </w:p>
        </w:tc>
        <w:tc>
          <w:tcPr>
            <w:tcW w:w="236" w:type="dxa"/>
          </w:tcPr>
          <w:p w14:paraId="0FFF4C5B" w14:textId="77777777" w:rsidR="008B417E" w:rsidRPr="006461EA" w:rsidRDefault="008B417E" w:rsidP="008B4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6" w:type="dxa"/>
          </w:tcPr>
          <w:p w14:paraId="5021069D" w14:textId="2E4A1AFA" w:rsidR="008B417E" w:rsidRPr="006461EA" w:rsidRDefault="008B417E" w:rsidP="008B417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1,075</w:t>
            </w:r>
          </w:p>
        </w:tc>
        <w:tc>
          <w:tcPr>
            <w:tcW w:w="236" w:type="dxa"/>
          </w:tcPr>
          <w:p w14:paraId="1E07A0C9" w14:textId="77777777" w:rsidR="008B417E" w:rsidRPr="006461EA" w:rsidRDefault="008B417E" w:rsidP="008B417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3" w:type="dxa"/>
          </w:tcPr>
          <w:p w14:paraId="25AFFA24" w14:textId="0AE48AF5" w:rsidR="008B417E" w:rsidRPr="006461EA" w:rsidRDefault="008B417E" w:rsidP="008B417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szCs w:val="28"/>
              </w:rPr>
              <w:t xml:space="preserve">  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8B417E" w:rsidRPr="006461EA" w14:paraId="047983A6" w14:textId="77777777" w:rsidTr="00444031">
        <w:trPr>
          <w:cantSplit/>
        </w:trPr>
        <w:tc>
          <w:tcPr>
            <w:tcW w:w="3827" w:type="dxa"/>
          </w:tcPr>
          <w:p w14:paraId="637D662C" w14:textId="77777777" w:rsidR="008B417E" w:rsidRPr="006461EA" w:rsidRDefault="008B417E" w:rsidP="008B417E">
            <w:pPr>
              <w:pStyle w:val="1"/>
              <w:widowControl/>
              <w:ind w:right="0"/>
              <w:rPr>
                <w:rFonts w:ascii="Browallia New" w:hAnsi="Browallia New" w:cs="Browallia New"/>
                <w:color w:val="auto"/>
                <w:cs/>
              </w:rPr>
            </w:pPr>
            <w:r w:rsidRPr="006461EA">
              <w:rPr>
                <w:rFonts w:ascii="Browallia New" w:hAnsi="Browallia New" w:cs="Browallia New" w:hint="cs"/>
                <w:color w:val="auto"/>
                <w:cs/>
              </w:rPr>
              <w:t>ลูกหนี้อื่น</w:t>
            </w:r>
            <w:r w:rsidRPr="006461EA">
              <w:rPr>
                <w:rFonts w:ascii="Browallia New" w:hAnsi="Browallia New" w:cs="Browallia New"/>
                <w:color w:val="auto"/>
                <w:cs/>
              </w:rPr>
              <w:t xml:space="preserve"> – </w:t>
            </w:r>
            <w:r w:rsidRPr="006461EA">
              <w:rPr>
                <w:rFonts w:ascii="Browallia New" w:hAnsi="Browallia New" w:cs="Browallia New" w:hint="cs"/>
                <w:color w:val="auto"/>
                <w:cs/>
              </w:rPr>
              <w:t>บริษัทที่เกี่ยวข้อง</w:t>
            </w:r>
          </w:p>
        </w:tc>
        <w:tc>
          <w:tcPr>
            <w:tcW w:w="1107" w:type="dxa"/>
          </w:tcPr>
          <w:p w14:paraId="5CC5916E" w14:textId="24342511" w:rsidR="008B417E" w:rsidRPr="006461EA" w:rsidRDefault="008B417E" w:rsidP="008B417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1,32</w:t>
            </w:r>
            <w:r w:rsidR="004C2EF6">
              <w:rPr>
                <w:rFonts w:ascii="Browallia New" w:hAnsi="Browallia New" w:cs="Browallia New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226914EF" w14:textId="77777777" w:rsidR="008B417E" w:rsidRPr="006461EA" w:rsidRDefault="008B417E" w:rsidP="008B4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69" w:type="dxa"/>
          </w:tcPr>
          <w:p w14:paraId="3454E4D9" w14:textId="6CC742F5" w:rsidR="008B417E" w:rsidRPr="006461EA" w:rsidRDefault="008B417E" w:rsidP="008B417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11FAA">
              <w:rPr>
                <w:rFonts w:ascii="Browallia New" w:hAnsi="Browallia New" w:cs="Browallia New"/>
                <w:sz w:val="28"/>
                <w:szCs w:val="28"/>
              </w:rPr>
              <w:t xml:space="preserve"> 1,377 </w:t>
            </w:r>
          </w:p>
        </w:tc>
        <w:tc>
          <w:tcPr>
            <w:tcW w:w="236" w:type="dxa"/>
          </w:tcPr>
          <w:p w14:paraId="37DC325F" w14:textId="77777777" w:rsidR="008B417E" w:rsidRPr="006461EA" w:rsidRDefault="008B417E" w:rsidP="008B4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6" w:type="dxa"/>
          </w:tcPr>
          <w:p w14:paraId="158542AD" w14:textId="26E4FD73" w:rsidR="008B417E" w:rsidRPr="006461EA" w:rsidRDefault="008B417E" w:rsidP="008B417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11,465</w:t>
            </w:r>
          </w:p>
        </w:tc>
        <w:tc>
          <w:tcPr>
            <w:tcW w:w="236" w:type="dxa"/>
          </w:tcPr>
          <w:p w14:paraId="345BAA5C" w14:textId="77777777" w:rsidR="008B417E" w:rsidRPr="006461EA" w:rsidRDefault="008B417E" w:rsidP="008B417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3" w:type="dxa"/>
          </w:tcPr>
          <w:p w14:paraId="3BA35826" w14:textId="7CB38A4E" w:rsidR="008B417E" w:rsidRPr="006461EA" w:rsidRDefault="008B417E" w:rsidP="008B417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7,913 </w:t>
            </w:r>
          </w:p>
        </w:tc>
      </w:tr>
      <w:tr w:rsidR="008B417E" w:rsidRPr="006461EA" w14:paraId="5C3F8F48" w14:textId="77777777" w:rsidTr="00444031">
        <w:trPr>
          <w:cantSplit/>
        </w:trPr>
        <w:tc>
          <w:tcPr>
            <w:tcW w:w="3827" w:type="dxa"/>
          </w:tcPr>
          <w:p w14:paraId="44BC229D" w14:textId="77777777" w:rsidR="008B417E" w:rsidRPr="006461EA" w:rsidRDefault="008B417E" w:rsidP="008B417E">
            <w:pPr>
              <w:pStyle w:val="1"/>
              <w:widowControl/>
              <w:ind w:right="0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6461EA">
              <w:rPr>
                <w:rFonts w:ascii="Browallia New" w:hAnsi="Browallia New" w:cs="Browallia New" w:hint="cs"/>
                <w:b/>
                <w:bCs/>
                <w:color w:val="auto"/>
                <w:cs/>
              </w:rPr>
              <w:t>รวมลูกหนี้การค้าและลูกหนี้อื่น</w:t>
            </w:r>
            <w:r w:rsidRPr="006461EA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– สุทธิ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12" w:space="0" w:color="auto"/>
            </w:tcBorders>
          </w:tcPr>
          <w:p w14:paraId="0088BA6E" w14:textId="7A3C4299" w:rsidR="008B417E" w:rsidRPr="006461EA" w:rsidRDefault="008B417E" w:rsidP="008B417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359,77</w:t>
            </w:r>
            <w:r w:rsidR="00A767A3">
              <w:rPr>
                <w:rFonts w:ascii="Browallia New" w:hAnsi="Browallia New" w:cs="Browallia New"/>
                <w:sz w:val="28"/>
                <w:szCs w:val="28"/>
              </w:rPr>
              <w:t>0</w:t>
            </w:r>
          </w:p>
        </w:tc>
        <w:tc>
          <w:tcPr>
            <w:tcW w:w="236" w:type="dxa"/>
          </w:tcPr>
          <w:p w14:paraId="1864B5D3" w14:textId="77777777" w:rsidR="008B417E" w:rsidRPr="006461EA" w:rsidRDefault="008B417E" w:rsidP="008B4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12" w:space="0" w:color="auto"/>
            </w:tcBorders>
          </w:tcPr>
          <w:p w14:paraId="6AA02B67" w14:textId="3360AE83" w:rsidR="008B417E" w:rsidRPr="006461EA" w:rsidRDefault="008B417E" w:rsidP="008B417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11FAA">
              <w:rPr>
                <w:rFonts w:ascii="Browallia New" w:hAnsi="Browallia New" w:cs="Browallia New"/>
                <w:sz w:val="28"/>
                <w:szCs w:val="28"/>
              </w:rPr>
              <w:t xml:space="preserve"> 438,831 </w:t>
            </w:r>
          </w:p>
        </w:tc>
        <w:tc>
          <w:tcPr>
            <w:tcW w:w="236" w:type="dxa"/>
          </w:tcPr>
          <w:p w14:paraId="1DAE0C43" w14:textId="77777777" w:rsidR="008B417E" w:rsidRPr="006461EA" w:rsidRDefault="008B417E" w:rsidP="008B4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single" w:sz="12" w:space="0" w:color="auto"/>
            </w:tcBorders>
          </w:tcPr>
          <w:p w14:paraId="39192F78" w14:textId="71EC300C" w:rsidR="008B417E" w:rsidRPr="006461EA" w:rsidRDefault="008B417E" w:rsidP="008B417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342,507</w:t>
            </w:r>
          </w:p>
        </w:tc>
        <w:tc>
          <w:tcPr>
            <w:tcW w:w="236" w:type="dxa"/>
          </w:tcPr>
          <w:p w14:paraId="163EF33A" w14:textId="77777777" w:rsidR="008B417E" w:rsidRPr="006461EA" w:rsidRDefault="008B417E" w:rsidP="008B417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12" w:space="0" w:color="auto"/>
            </w:tcBorders>
          </w:tcPr>
          <w:p w14:paraId="0805A960" w14:textId="0ECDC01C" w:rsidR="008B417E" w:rsidRPr="006461EA" w:rsidRDefault="008B417E" w:rsidP="008B417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438,438 </w:t>
            </w:r>
          </w:p>
        </w:tc>
      </w:tr>
    </w:tbl>
    <w:p w14:paraId="754A193A" w14:textId="77777777" w:rsidR="00D33762" w:rsidRPr="006461EA" w:rsidRDefault="00D33762" w:rsidP="00382D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36B6CD9E" w14:textId="659FED79" w:rsidR="007B1581" w:rsidRPr="006461EA" w:rsidRDefault="007B1581" w:rsidP="003F0C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/>
          <w:sz w:val="28"/>
          <w:szCs w:val="28"/>
          <w:cs/>
        </w:rPr>
        <w:t>ยอดคงเหลือลูกหนี้การค้าแยกตามอายุหนี้ได้ดังนี้</w:t>
      </w:r>
    </w:p>
    <w:p w14:paraId="1DFAF081" w14:textId="77777777" w:rsidR="007B1581" w:rsidRPr="006461EA" w:rsidRDefault="007B1581" w:rsidP="007B15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894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831"/>
        <w:gridCol w:w="1103"/>
        <w:gridCol w:w="240"/>
        <w:gridCol w:w="1060"/>
        <w:gridCol w:w="242"/>
        <w:gridCol w:w="1070"/>
        <w:gridCol w:w="236"/>
        <w:gridCol w:w="1161"/>
      </w:tblGrid>
      <w:tr w:rsidR="007B1581" w:rsidRPr="006461EA" w14:paraId="5DF11A36" w14:textId="77777777" w:rsidTr="00B23872">
        <w:trPr>
          <w:cantSplit/>
          <w:tblHeader/>
        </w:trPr>
        <w:tc>
          <w:tcPr>
            <w:tcW w:w="3831" w:type="dxa"/>
          </w:tcPr>
          <w:p w14:paraId="3EE950FE" w14:textId="77777777" w:rsidR="007B1581" w:rsidRPr="006461EA" w:rsidRDefault="007B1581" w:rsidP="0044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112" w:type="dxa"/>
            <w:gridSpan w:val="7"/>
          </w:tcPr>
          <w:p w14:paraId="17D4E8BB" w14:textId="77777777" w:rsidR="007B1581" w:rsidRPr="006461EA" w:rsidRDefault="007B1581" w:rsidP="00444031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7B1581" w:rsidRPr="006461EA" w14:paraId="0D19E13F" w14:textId="77777777" w:rsidTr="00B23872">
        <w:trPr>
          <w:cantSplit/>
          <w:tblHeader/>
        </w:trPr>
        <w:tc>
          <w:tcPr>
            <w:tcW w:w="3831" w:type="dxa"/>
          </w:tcPr>
          <w:p w14:paraId="05876003" w14:textId="77777777" w:rsidR="007B1581" w:rsidRPr="006461EA" w:rsidRDefault="007B1581" w:rsidP="0044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03" w:type="dxa"/>
            <w:gridSpan w:val="3"/>
            <w:tcBorders>
              <w:bottom w:val="single" w:sz="4" w:space="0" w:color="auto"/>
            </w:tcBorders>
          </w:tcPr>
          <w:p w14:paraId="357B1720" w14:textId="77777777" w:rsidR="007B1581" w:rsidRPr="006461EA" w:rsidRDefault="007B1581" w:rsidP="0044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2" w:type="dxa"/>
          </w:tcPr>
          <w:p w14:paraId="4E32FDC4" w14:textId="77777777" w:rsidR="007B1581" w:rsidRPr="006461EA" w:rsidRDefault="007B1581" w:rsidP="0044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67" w:type="dxa"/>
            <w:gridSpan w:val="3"/>
            <w:tcBorders>
              <w:bottom w:val="single" w:sz="4" w:space="0" w:color="auto"/>
            </w:tcBorders>
          </w:tcPr>
          <w:p w14:paraId="153E2B90" w14:textId="77777777" w:rsidR="007B1581" w:rsidRPr="006461EA" w:rsidRDefault="007B1581" w:rsidP="0044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B23872" w:rsidRPr="006461EA" w14:paraId="142FC4C3" w14:textId="77777777" w:rsidTr="00B23872">
        <w:trPr>
          <w:cantSplit/>
          <w:tblHeader/>
        </w:trPr>
        <w:tc>
          <w:tcPr>
            <w:tcW w:w="3831" w:type="dxa"/>
          </w:tcPr>
          <w:p w14:paraId="34E2EEA0" w14:textId="77777777" w:rsidR="00B23872" w:rsidRPr="006461EA" w:rsidRDefault="00B23872" w:rsidP="00B23872">
            <w:pPr>
              <w:pStyle w:val="a7"/>
              <w:tabs>
                <w:tab w:val="clear" w:pos="360"/>
                <w:tab w:val="clear" w:pos="720"/>
                <w:tab w:val="clear" w:pos="1080"/>
                <w:tab w:val="left" w:pos="540"/>
              </w:tabs>
              <w:rPr>
                <w:rFonts w:ascii="Browallia New" w:hAnsi="Browallia New" w:cs="Browallia New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E94792" w14:textId="7293706D" w:rsidR="00B23872" w:rsidRPr="006461EA" w:rsidRDefault="00B23872" w:rsidP="00B23872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bottom"/>
          </w:tcPr>
          <w:p w14:paraId="106B5E8B" w14:textId="77777777" w:rsidR="00B23872" w:rsidRPr="006461EA" w:rsidRDefault="00B23872" w:rsidP="00B23872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16BE50" w14:textId="2FE14FD7" w:rsidR="00B23872" w:rsidRPr="006461EA" w:rsidRDefault="00B23872" w:rsidP="00B23872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242" w:type="dxa"/>
            <w:vAlign w:val="bottom"/>
          </w:tcPr>
          <w:p w14:paraId="3D8FAA70" w14:textId="77777777" w:rsidR="00B23872" w:rsidRPr="006461EA" w:rsidRDefault="00B23872" w:rsidP="00B23872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bottom"/>
          </w:tcPr>
          <w:p w14:paraId="4B8A62B1" w14:textId="43257D6C" w:rsidR="00B23872" w:rsidRPr="006461EA" w:rsidRDefault="00B23872" w:rsidP="00B23872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16F90ADA" w14:textId="77777777" w:rsidR="00B23872" w:rsidRPr="006461EA" w:rsidRDefault="00B23872" w:rsidP="00B23872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220BE8" w14:textId="6E6A8066" w:rsidR="00B23872" w:rsidRPr="006461EA" w:rsidRDefault="00B23872" w:rsidP="00B23872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</w:tr>
      <w:tr w:rsidR="00677B0D" w:rsidRPr="006461EA" w14:paraId="4BFD6983" w14:textId="77777777" w:rsidTr="00B23872">
        <w:trPr>
          <w:cantSplit/>
          <w:tblHeader/>
        </w:trPr>
        <w:tc>
          <w:tcPr>
            <w:tcW w:w="3831" w:type="dxa"/>
          </w:tcPr>
          <w:p w14:paraId="13E438C3" w14:textId="77777777" w:rsidR="00677B0D" w:rsidRPr="006461EA" w:rsidRDefault="00677B0D" w:rsidP="00444031">
            <w:pPr>
              <w:pStyle w:val="a7"/>
              <w:tabs>
                <w:tab w:val="clear" w:pos="360"/>
                <w:tab w:val="clear" w:pos="720"/>
                <w:tab w:val="clear" w:pos="1080"/>
                <w:tab w:val="left" w:pos="540"/>
              </w:tabs>
              <w:rPr>
                <w:rFonts w:ascii="Browallia New" w:hAnsi="Browallia New" w:cs="Browallia New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vAlign w:val="bottom"/>
          </w:tcPr>
          <w:p w14:paraId="356249B6" w14:textId="77777777" w:rsidR="00677B0D" w:rsidRPr="006461EA" w:rsidRDefault="00677B0D" w:rsidP="00444031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16B29FCA" w14:textId="77777777" w:rsidR="00677B0D" w:rsidRPr="006461EA" w:rsidRDefault="00677B0D" w:rsidP="00444031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bottom"/>
          </w:tcPr>
          <w:p w14:paraId="5DA8C599" w14:textId="77777777" w:rsidR="00677B0D" w:rsidRPr="006461EA" w:rsidRDefault="00677B0D" w:rsidP="00444031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2" w:type="dxa"/>
            <w:vAlign w:val="bottom"/>
          </w:tcPr>
          <w:p w14:paraId="2EB167C8" w14:textId="77777777" w:rsidR="00677B0D" w:rsidRPr="006461EA" w:rsidRDefault="00677B0D" w:rsidP="00444031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70" w:type="dxa"/>
            <w:vAlign w:val="bottom"/>
          </w:tcPr>
          <w:p w14:paraId="66E73E64" w14:textId="77777777" w:rsidR="00677B0D" w:rsidRPr="006461EA" w:rsidRDefault="00677B0D" w:rsidP="00444031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0518142" w14:textId="77777777" w:rsidR="00677B0D" w:rsidRPr="006461EA" w:rsidRDefault="00677B0D" w:rsidP="00444031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vAlign w:val="bottom"/>
          </w:tcPr>
          <w:p w14:paraId="61D88F46" w14:textId="77777777" w:rsidR="00677B0D" w:rsidRPr="006461EA" w:rsidRDefault="00677B0D" w:rsidP="00444031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B1581" w:rsidRPr="006461EA" w14:paraId="6671DC2C" w14:textId="77777777" w:rsidTr="00B23872">
        <w:trPr>
          <w:cantSplit/>
        </w:trPr>
        <w:tc>
          <w:tcPr>
            <w:tcW w:w="3831" w:type="dxa"/>
          </w:tcPr>
          <w:p w14:paraId="079C1B86" w14:textId="77777777" w:rsidR="007B1581" w:rsidRPr="006461EA" w:rsidRDefault="007B1581" w:rsidP="00444031">
            <w:pPr>
              <w:jc w:val="thaiDistribute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ลูกหนี้การค้า – ลูกค้าทั่วไป</w:t>
            </w:r>
          </w:p>
        </w:tc>
        <w:tc>
          <w:tcPr>
            <w:tcW w:w="1103" w:type="dxa"/>
            <w:vAlign w:val="bottom"/>
          </w:tcPr>
          <w:p w14:paraId="0AD89D61" w14:textId="77777777" w:rsidR="007B1581" w:rsidRPr="006461EA" w:rsidRDefault="007B1581" w:rsidP="0044403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40" w:type="dxa"/>
          </w:tcPr>
          <w:p w14:paraId="331A4078" w14:textId="77777777" w:rsidR="007B1581" w:rsidRPr="006461EA" w:rsidRDefault="007B1581" w:rsidP="0044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60" w:type="dxa"/>
            <w:vAlign w:val="bottom"/>
          </w:tcPr>
          <w:p w14:paraId="11281835" w14:textId="77777777" w:rsidR="007B1581" w:rsidRPr="006461EA" w:rsidRDefault="007B1581" w:rsidP="0044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3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42" w:type="dxa"/>
          </w:tcPr>
          <w:p w14:paraId="4A357036" w14:textId="77777777" w:rsidR="007B1581" w:rsidRPr="006461EA" w:rsidRDefault="007B1581" w:rsidP="0044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0" w:type="dxa"/>
            <w:vAlign w:val="bottom"/>
          </w:tcPr>
          <w:p w14:paraId="7F1EA1FA" w14:textId="77777777" w:rsidR="007B1581" w:rsidRPr="006461EA" w:rsidRDefault="007B1581" w:rsidP="0044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538F645" w14:textId="77777777" w:rsidR="007B1581" w:rsidRPr="006461EA" w:rsidRDefault="007B1581" w:rsidP="0044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61" w:type="dxa"/>
            <w:vAlign w:val="bottom"/>
          </w:tcPr>
          <w:p w14:paraId="054C980D" w14:textId="77777777" w:rsidR="007B1581" w:rsidRPr="006461EA" w:rsidRDefault="007B1581" w:rsidP="0044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23872" w:rsidRPr="006461EA" w14:paraId="63EFA504" w14:textId="77777777" w:rsidTr="00B23872">
        <w:trPr>
          <w:cantSplit/>
        </w:trPr>
        <w:tc>
          <w:tcPr>
            <w:tcW w:w="3831" w:type="dxa"/>
          </w:tcPr>
          <w:p w14:paraId="39187FB1" w14:textId="77777777" w:rsidR="00B23872" w:rsidRPr="006461EA" w:rsidRDefault="00B23872" w:rsidP="00B23872">
            <w:pPr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03" w:type="dxa"/>
          </w:tcPr>
          <w:p w14:paraId="7BE77EDE" w14:textId="3039250B" w:rsidR="00B23872" w:rsidRPr="006461EA" w:rsidRDefault="00D910D2" w:rsidP="00B2387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228,737</w:t>
            </w:r>
          </w:p>
        </w:tc>
        <w:tc>
          <w:tcPr>
            <w:tcW w:w="240" w:type="dxa"/>
          </w:tcPr>
          <w:p w14:paraId="7AFAF51E" w14:textId="77777777" w:rsidR="00B23872" w:rsidRPr="006461EA" w:rsidRDefault="00B23872" w:rsidP="00B23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60" w:type="dxa"/>
          </w:tcPr>
          <w:p w14:paraId="089A8473" w14:textId="1133302C" w:rsidR="00B23872" w:rsidRPr="006461EA" w:rsidRDefault="00B23872" w:rsidP="00B2387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11FA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883B7D">
              <w:rPr>
                <w:rFonts w:ascii="Browallia New" w:hAnsi="Browallia New" w:cs="Browallia New"/>
                <w:sz w:val="28"/>
                <w:szCs w:val="28"/>
              </w:rPr>
              <w:t xml:space="preserve"> 323,504</w:t>
            </w:r>
          </w:p>
        </w:tc>
        <w:tc>
          <w:tcPr>
            <w:tcW w:w="242" w:type="dxa"/>
          </w:tcPr>
          <w:p w14:paraId="2AD7EFB1" w14:textId="77777777" w:rsidR="00B23872" w:rsidRPr="006461EA" w:rsidRDefault="00B23872" w:rsidP="00B23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0" w:type="dxa"/>
          </w:tcPr>
          <w:p w14:paraId="391330D1" w14:textId="489A5109" w:rsidR="00B23872" w:rsidRPr="006461EA" w:rsidRDefault="00CD1A49" w:rsidP="00B2387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200,624</w:t>
            </w:r>
          </w:p>
        </w:tc>
        <w:tc>
          <w:tcPr>
            <w:tcW w:w="236" w:type="dxa"/>
          </w:tcPr>
          <w:p w14:paraId="3044A1C3" w14:textId="77777777" w:rsidR="00B23872" w:rsidRPr="006461EA" w:rsidRDefault="00B23872" w:rsidP="00B2387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1" w:type="dxa"/>
          </w:tcPr>
          <w:p w14:paraId="53FE7587" w14:textId="520D499A" w:rsidR="00B23872" w:rsidRPr="006461EA" w:rsidRDefault="00B23872" w:rsidP="00B2387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317,375 </w:t>
            </w:r>
          </w:p>
        </w:tc>
      </w:tr>
      <w:tr w:rsidR="00B23872" w:rsidRPr="006461EA" w14:paraId="76390F1E" w14:textId="77777777" w:rsidTr="00B23872">
        <w:trPr>
          <w:cantSplit/>
        </w:trPr>
        <w:tc>
          <w:tcPr>
            <w:tcW w:w="3831" w:type="dxa"/>
          </w:tcPr>
          <w:p w14:paraId="7B9A76A5" w14:textId="77777777" w:rsidR="00B23872" w:rsidRPr="006461EA" w:rsidRDefault="00B23872" w:rsidP="00B23872">
            <w:pPr>
              <w:jc w:val="thaiDistribute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103" w:type="dxa"/>
          </w:tcPr>
          <w:p w14:paraId="6FC6A33B" w14:textId="77777777" w:rsidR="00B23872" w:rsidRPr="006461EA" w:rsidRDefault="00B23872" w:rsidP="00B2387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3271020D" w14:textId="77777777" w:rsidR="00B23872" w:rsidRPr="006461EA" w:rsidRDefault="00B23872" w:rsidP="00B23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60" w:type="dxa"/>
          </w:tcPr>
          <w:p w14:paraId="34686AB0" w14:textId="77777777" w:rsidR="00B23872" w:rsidRPr="006461EA" w:rsidRDefault="00B23872" w:rsidP="00B2387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2" w:type="dxa"/>
          </w:tcPr>
          <w:p w14:paraId="24D1C418" w14:textId="77777777" w:rsidR="00B23872" w:rsidRPr="006461EA" w:rsidRDefault="00B23872" w:rsidP="00B23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0" w:type="dxa"/>
          </w:tcPr>
          <w:p w14:paraId="1E5CA49D" w14:textId="77777777" w:rsidR="00B23872" w:rsidRPr="006461EA" w:rsidRDefault="00B23872" w:rsidP="00B2387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323D0FB" w14:textId="77777777" w:rsidR="00B23872" w:rsidRPr="006461EA" w:rsidRDefault="00B23872" w:rsidP="00B2387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1" w:type="dxa"/>
          </w:tcPr>
          <w:p w14:paraId="701524FE" w14:textId="77777777" w:rsidR="00B23872" w:rsidRPr="006461EA" w:rsidRDefault="00B23872" w:rsidP="00B2387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23872" w:rsidRPr="006461EA" w14:paraId="7FF4E191" w14:textId="77777777" w:rsidTr="00B23872">
        <w:trPr>
          <w:cantSplit/>
        </w:trPr>
        <w:tc>
          <w:tcPr>
            <w:tcW w:w="3831" w:type="dxa"/>
          </w:tcPr>
          <w:p w14:paraId="0605F301" w14:textId="77777777" w:rsidR="00B23872" w:rsidRPr="006461EA" w:rsidRDefault="00B23872" w:rsidP="00B23872">
            <w:pPr>
              <w:ind w:left="317" w:right="141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ไม่เกิน </w:t>
            </w: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3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103" w:type="dxa"/>
          </w:tcPr>
          <w:p w14:paraId="2D481FA4" w14:textId="4356F5F1" w:rsidR="00B23872" w:rsidRPr="006461EA" w:rsidRDefault="00D910D2" w:rsidP="00B2387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97,730</w:t>
            </w:r>
          </w:p>
        </w:tc>
        <w:tc>
          <w:tcPr>
            <w:tcW w:w="240" w:type="dxa"/>
          </w:tcPr>
          <w:p w14:paraId="42F2ABD9" w14:textId="77777777" w:rsidR="00B23872" w:rsidRPr="006461EA" w:rsidRDefault="00B23872" w:rsidP="00B23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60" w:type="dxa"/>
          </w:tcPr>
          <w:p w14:paraId="72B7726E" w14:textId="73CBCC17" w:rsidR="00B23872" w:rsidRPr="006461EA" w:rsidRDefault="00B23872" w:rsidP="00B2387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11FA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883B7D">
              <w:rPr>
                <w:rFonts w:ascii="Browallia New" w:hAnsi="Browallia New" w:cs="Browallia New"/>
                <w:sz w:val="28"/>
                <w:szCs w:val="28"/>
              </w:rPr>
              <w:t>52,202</w:t>
            </w:r>
          </w:p>
        </w:tc>
        <w:tc>
          <w:tcPr>
            <w:tcW w:w="242" w:type="dxa"/>
          </w:tcPr>
          <w:p w14:paraId="02ADD48F" w14:textId="77777777" w:rsidR="00B23872" w:rsidRPr="006461EA" w:rsidRDefault="00B23872" w:rsidP="00B23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0" w:type="dxa"/>
          </w:tcPr>
          <w:p w14:paraId="61C02952" w14:textId="065121BA" w:rsidR="00B23872" w:rsidRPr="006461EA" w:rsidRDefault="00CD1A49" w:rsidP="00B2387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81,</w:t>
            </w:r>
            <w:r w:rsidR="001719D1">
              <w:rPr>
                <w:rFonts w:ascii="Browallia New" w:hAnsi="Browallia New" w:cs="Browallia New"/>
                <w:sz w:val="28"/>
                <w:szCs w:val="28"/>
              </w:rPr>
              <w:t>946</w:t>
            </w:r>
          </w:p>
        </w:tc>
        <w:tc>
          <w:tcPr>
            <w:tcW w:w="236" w:type="dxa"/>
          </w:tcPr>
          <w:p w14:paraId="23FE118D" w14:textId="77777777" w:rsidR="00B23872" w:rsidRPr="006461EA" w:rsidRDefault="00B23872" w:rsidP="00B2387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1" w:type="dxa"/>
          </w:tcPr>
          <w:p w14:paraId="64F401C5" w14:textId="62CD8BCF" w:rsidR="00B23872" w:rsidRPr="006461EA" w:rsidRDefault="00B23872" w:rsidP="00B2387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51,909 </w:t>
            </w:r>
          </w:p>
        </w:tc>
      </w:tr>
      <w:tr w:rsidR="00B23872" w:rsidRPr="006461EA" w14:paraId="12045944" w14:textId="77777777" w:rsidTr="00B23872">
        <w:trPr>
          <w:cantSplit/>
        </w:trPr>
        <w:tc>
          <w:tcPr>
            <w:tcW w:w="3831" w:type="dxa"/>
          </w:tcPr>
          <w:p w14:paraId="707E734E" w14:textId="77777777" w:rsidR="00B23872" w:rsidRPr="006461EA" w:rsidRDefault="00B23872" w:rsidP="00B23872">
            <w:pPr>
              <w:ind w:left="317" w:right="14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3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– 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03" w:type="dxa"/>
          </w:tcPr>
          <w:p w14:paraId="3E1A6C73" w14:textId="49A3775F" w:rsidR="00B23872" w:rsidRPr="006461EA" w:rsidRDefault="00215832" w:rsidP="00B2387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14,20</w:t>
            </w:r>
            <w:r w:rsidR="005A45BC">
              <w:rPr>
                <w:rFonts w:ascii="Browallia New" w:hAnsi="Browallia New" w:cs="Browallia New"/>
                <w:sz w:val="28"/>
                <w:szCs w:val="28"/>
              </w:rPr>
              <w:t>4</w:t>
            </w:r>
          </w:p>
        </w:tc>
        <w:tc>
          <w:tcPr>
            <w:tcW w:w="240" w:type="dxa"/>
          </w:tcPr>
          <w:p w14:paraId="16BF4E06" w14:textId="77777777" w:rsidR="00B23872" w:rsidRPr="006461EA" w:rsidRDefault="00B23872" w:rsidP="00B23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60" w:type="dxa"/>
          </w:tcPr>
          <w:p w14:paraId="4420F247" w14:textId="6C6192D4" w:rsidR="00B23872" w:rsidRPr="006461EA" w:rsidRDefault="00B23872" w:rsidP="00B2387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11FAA">
              <w:rPr>
                <w:rFonts w:ascii="Browallia New" w:hAnsi="Browallia New" w:cs="Browallia New"/>
                <w:sz w:val="28"/>
                <w:szCs w:val="28"/>
              </w:rPr>
              <w:t xml:space="preserve"> 17,569 </w:t>
            </w:r>
          </w:p>
        </w:tc>
        <w:tc>
          <w:tcPr>
            <w:tcW w:w="242" w:type="dxa"/>
          </w:tcPr>
          <w:p w14:paraId="3EFB6D2D" w14:textId="77777777" w:rsidR="00B23872" w:rsidRPr="006461EA" w:rsidRDefault="00B23872" w:rsidP="00B23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0" w:type="dxa"/>
          </w:tcPr>
          <w:p w14:paraId="4E9839F4" w14:textId="5BBA7029" w:rsidR="00B23872" w:rsidRPr="006461EA" w:rsidRDefault="001719D1" w:rsidP="00B2387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10,</w:t>
            </w:r>
            <w:r w:rsidR="00566D52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>
              <w:rPr>
                <w:rFonts w:ascii="Browallia New" w:hAnsi="Browallia New" w:cs="Browallia New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40F420FA" w14:textId="77777777" w:rsidR="00B23872" w:rsidRPr="006461EA" w:rsidRDefault="00B23872" w:rsidP="00B2387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1" w:type="dxa"/>
          </w:tcPr>
          <w:p w14:paraId="70A200C4" w14:textId="02796F80" w:rsidR="00B23872" w:rsidRPr="006461EA" w:rsidRDefault="00B23872" w:rsidP="00B2387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17,569 </w:t>
            </w:r>
          </w:p>
        </w:tc>
      </w:tr>
      <w:tr w:rsidR="00B23872" w:rsidRPr="006461EA" w14:paraId="0B95C003" w14:textId="77777777" w:rsidTr="00B23872">
        <w:trPr>
          <w:cantSplit/>
        </w:trPr>
        <w:tc>
          <w:tcPr>
            <w:tcW w:w="3831" w:type="dxa"/>
          </w:tcPr>
          <w:p w14:paraId="4BE13522" w14:textId="77777777" w:rsidR="00B23872" w:rsidRPr="006461EA" w:rsidRDefault="00B23872" w:rsidP="00B23872">
            <w:pPr>
              <w:ind w:left="317" w:right="141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6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– 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03" w:type="dxa"/>
          </w:tcPr>
          <w:p w14:paraId="19C0325E" w14:textId="0416FA4F" w:rsidR="00B23872" w:rsidRPr="006461EA" w:rsidRDefault="0071588A" w:rsidP="00B2387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11,519</w:t>
            </w:r>
          </w:p>
        </w:tc>
        <w:tc>
          <w:tcPr>
            <w:tcW w:w="240" w:type="dxa"/>
          </w:tcPr>
          <w:p w14:paraId="7D5911E4" w14:textId="77777777" w:rsidR="00B23872" w:rsidRPr="006461EA" w:rsidRDefault="00B23872" w:rsidP="00B23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60" w:type="dxa"/>
          </w:tcPr>
          <w:p w14:paraId="5D105E8C" w14:textId="764AAE3F" w:rsidR="00B23872" w:rsidRPr="006461EA" w:rsidRDefault="00B23872" w:rsidP="00B2387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11FAA">
              <w:rPr>
                <w:rFonts w:ascii="Browallia New" w:hAnsi="Browallia New" w:cs="Browallia New"/>
                <w:sz w:val="28"/>
                <w:szCs w:val="28"/>
              </w:rPr>
              <w:t xml:space="preserve"> 15,234 </w:t>
            </w:r>
          </w:p>
        </w:tc>
        <w:tc>
          <w:tcPr>
            <w:tcW w:w="242" w:type="dxa"/>
          </w:tcPr>
          <w:p w14:paraId="5808117A" w14:textId="77777777" w:rsidR="00B23872" w:rsidRPr="006461EA" w:rsidRDefault="00B23872" w:rsidP="00B23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0" w:type="dxa"/>
          </w:tcPr>
          <w:p w14:paraId="48934F62" w14:textId="40032604" w:rsidR="00B23872" w:rsidRPr="006461EA" w:rsidRDefault="001719D1" w:rsidP="00B2387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11,519</w:t>
            </w:r>
          </w:p>
        </w:tc>
        <w:tc>
          <w:tcPr>
            <w:tcW w:w="236" w:type="dxa"/>
          </w:tcPr>
          <w:p w14:paraId="5659492D" w14:textId="77777777" w:rsidR="00B23872" w:rsidRPr="006461EA" w:rsidRDefault="00B23872" w:rsidP="00B2387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1" w:type="dxa"/>
          </w:tcPr>
          <w:p w14:paraId="3A5936BD" w14:textId="07B7392D" w:rsidR="00B23872" w:rsidRPr="006461EA" w:rsidRDefault="00B23872" w:rsidP="00B2387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15,234 </w:t>
            </w:r>
          </w:p>
        </w:tc>
      </w:tr>
      <w:tr w:rsidR="00B23872" w:rsidRPr="006461EA" w14:paraId="3DCA629E" w14:textId="77777777" w:rsidTr="00B23872">
        <w:trPr>
          <w:cantSplit/>
        </w:trPr>
        <w:tc>
          <w:tcPr>
            <w:tcW w:w="3831" w:type="dxa"/>
          </w:tcPr>
          <w:p w14:paraId="0AF3F448" w14:textId="77777777" w:rsidR="00B23872" w:rsidRPr="006461EA" w:rsidRDefault="00B23872" w:rsidP="00B23872">
            <w:pPr>
              <w:ind w:left="317" w:right="141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4BEF22AE" w14:textId="6A828BCD" w:rsidR="00B23872" w:rsidRPr="006461EA" w:rsidRDefault="0071588A" w:rsidP="00B2387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37,178</w:t>
            </w:r>
          </w:p>
        </w:tc>
        <w:tc>
          <w:tcPr>
            <w:tcW w:w="240" w:type="dxa"/>
          </w:tcPr>
          <w:p w14:paraId="301253B7" w14:textId="77777777" w:rsidR="00B23872" w:rsidRPr="006461EA" w:rsidRDefault="00B23872" w:rsidP="00B23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4A22598A" w14:textId="2A0BA1FF" w:rsidR="00B23872" w:rsidRPr="006461EA" w:rsidRDefault="00B23872" w:rsidP="00B2387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11FAA">
              <w:rPr>
                <w:rFonts w:ascii="Browallia New" w:hAnsi="Browallia New" w:cs="Browallia New"/>
                <w:sz w:val="28"/>
                <w:szCs w:val="28"/>
              </w:rPr>
              <w:t xml:space="preserve"> 35,800 </w:t>
            </w:r>
          </w:p>
        </w:tc>
        <w:tc>
          <w:tcPr>
            <w:tcW w:w="242" w:type="dxa"/>
          </w:tcPr>
          <w:p w14:paraId="22D1D69B" w14:textId="77777777" w:rsidR="00B23872" w:rsidRPr="006461EA" w:rsidRDefault="00B23872" w:rsidP="00B23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6722B91F" w14:textId="1467058D" w:rsidR="00B23872" w:rsidRPr="006461EA" w:rsidRDefault="004D3CEF" w:rsidP="00B2387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37,178</w:t>
            </w:r>
          </w:p>
        </w:tc>
        <w:tc>
          <w:tcPr>
            <w:tcW w:w="236" w:type="dxa"/>
          </w:tcPr>
          <w:p w14:paraId="3A24B8AC" w14:textId="77777777" w:rsidR="00B23872" w:rsidRPr="006461EA" w:rsidRDefault="00B23872" w:rsidP="00B2387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2DCD733B" w14:textId="1B192541" w:rsidR="00B23872" w:rsidRPr="006461EA" w:rsidRDefault="00B23872" w:rsidP="00B2387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35,800 </w:t>
            </w:r>
          </w:p>
        </w:tc>
      </w:tr>
      <w:tr w:rsidR="00B23872" w:rsidRPr="006461EA" w14:paraId="542B0C5E" w14:textId="77777777" w:rsidTr="00B23872">
        <w:trPr>
          <w:cantSplit/>
        </w:trPr>
        <w:tc>
          <w:tcPr>
            <w:tcW w:w="3831" w:type="dxa"/>
            <w:vAlign w:val="bottom"/>
          </w:tcPr>
          <w:p w14:paraId="18362C7B" w14:textId="77777777" w:rsidR="00B23872" w:rsidRPr="006461EA" w:rsidRDefault="00B23872" w:rsidP="00B23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103" w:type="dxa"/>
            <w:tcBorders>
              <w:top w:val="single" w:sz="4" w:space="0" w:color="auto"/>
            </w:tcBorders>
          </w:tcPr>
          <w:p w14:paraId="71551F6E" w14:textId="1F274BE2" w:rsidR="00B23872" w:rsidRPr="006461EA" w:rsidRDefault="007D001A" w:rsidP="00B2387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389,36</w:t>
            </w:r>
            <w:r w:rsidR="005A45BC">
              <w:rPr>
                <w:rFonts w:ascii="Browallia New" w:hAnsi="Browallia New" w:cs="Browallia New"/>
                <w:sz w:val="28"/>
                <w:szCs w:val="28"/>
              </w:rPr>
              <w:t>8</w:t>
            </w:r>
          </w:p>
        </w:tc>
        <w:tc>
          <w:tcPr>
            <w:tcW w:w="240" w:type="dxa"/>
          </w:tcPr>
          <w:p w14:paraId="69A3BA5E" w14:textId="77777777" w:rsidR="00B23872" w:rsidRPr="006461EA" w:rsidRDefault="00B23872" w:rsidP="00B23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49318848" w14:textId="1B5277E6" w:rsidR="00B23872" w:rsidRPr="006461EA" w:rsidRDefault="00B23872" w:rsidP="00B2387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11FAA">
              <w:rPr>
                <w:rFonts w:ascii="Browallia New" w:hAnsi="Browallia New" w:cs="Browallia New"/>
                <w:sz w:val="28"/>
                <w:szCs w:val="28"/>
              </w:rPr>
              <w:t xml:space="preserve"> 444,308 </w:t>
            </w:r>
          </w:p>
        </w:tc>
        <w:tc>
          <w:tcPr>
            <w:tcW w:w="242" w:type="dxa"/>
          </w:tcPr>
          <w:p w14:paraId="0C460DB9" w14:textId="77777777" w:rsidR="00B23872" w:rsidRPr="006461EA" w:rsidRDefault="00B23872" w:rsidP="00B23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</w:tcPr>
          <w:p w14:paraId="76892455" w14:textId="16C6D546" w:rsidR="00B23872" w:rsidRPr="006461EA" w:rsidRDefault="004D3CEF" w:rsidP="00B2387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341,523</w:t>
            </w:r>
          </w:p>
        </w:tc>
        <w:tc>
          <w:tcPr>
            <w:tcW w:w="236" w:type="dxa"/>
          </w:tcPr>
          <w:p w14:paraId="0643BE94" w14:textId="77777777" w:rsidR="00B23872" w:rsidRPr="006461EA" w:rsidRDefault="00B23872" w:rsidP="00B2387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6FF2E43E" w14:textId="2EB6F809" w:rsidR="00B23872" w:rsidRPr="006461EA" w:rsidRDefault="00B23872" w:rsidP="00B2387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437,887 </w:t>
            </w:r>
          </w:p>
        </w:tc>
      </w:tr>
      <w:tr w:rsidR="00B23872" w:rsidRPr="006461EA" w14:paraId="0847E09F" w14:textId="77777777" w:rsidTr="00B23872">
        <w:trPr>
          <w:cantSplit/>
        </w:trPr>
        <w:tc>
          <w:tcPr>
            <w:tcW w:w="3831" w:type="dxa"/>
            <w:vAlign w:val="bottom"/>
          </w:tcPr>
          <w:p w14:paraId="12865714" w14:textId="77777777" w:rsidR="00B23872" w:rsidRPr="006461EA" w:rsidRDefault="00B23872" w:rsidP="00B23872">
            <w:pPr>
              <w:ind w:right="14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เช็ครับลงวันที่ล่วงหน้า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46C76771" w14:textId="624B8E66" w:rsidR="00B23872" w:rsidRPr="006461EA" w:rsidRDefault="007D001A" w:rsidP="007D001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-</w:t>
            </w:r>
          </w:p>
        </w:tc>
        <w:tc>
          <w:tcPr>
            <w:tcW w:w="240" w:type="dxa"/>
          </w:tcPr>
          <w:p w14:paraId="6AD83756" w14:textId="77777777" w:rsidR="00B23872" w:rsidRPr="006461EA" w:rsidRDefault="00B23872" w:rsidP="00B23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03CFBD8E" w14:textId="45CE783D" w:rsidR="00B23872" w:rsidRPr="006461EA" w:rsidRDefault="00B23872" w:rsidP="00B2387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11FAA">
              <w:rPr>
                <w:rFonts w:ascii="Browallia New" w:hAnsi="Browallia New" w:cs="Browallia New"/>
                <w:sz w:val="28"/>
                <w:szCs w:val="28"/>
              </w:rPr>
              <w:t xml:space="preserve"> 139 </w:t>
            </w:r>
          </w:p>
        </w:tc>
        <w:tc>
          <w:tcPr>
            <w:tcW w:w="242" w:type="dxa"/>
          </w:tcPr>
          <w:p w14:paraId="53A7A5DC" w14:textId="77777777" w:rsidR="00B23872" w:rsidRPr="006461EA" w:rsidRDefault="00B23872" w:rsidP="00B23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6192C861" w14:textId="6628C8C1" w:rsidR="00B23872" w:rsidRPr="006461EA" w:rsidRDefault="004D3CEF" w:rsidP="004D3CE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-</w:t>
            </w:r>
          </w:p>
        </w:tc>
        <w:tc>
          <w:tcPr>
            <w:tcW w:w="236" w:type="dxa"/>
          </w:tcPr>
          <w:p w14:paraId="571E1AD0" w14:textId="77777777" w:rsidR="00B23872" w:rsidRPr="006461EA" w:rsidRDefault="00B23872" w:rsidP="00B2387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38F774C8" w14:textId="3C563C29" w:rsidR="00B23872" w:rsidRPr="006461EA" w:rsidRDefault="00B23872" w:rsidP="00B2387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139 </w:t>
            </w:r>
          </w:p>
        </w:tc>
      </w:tr>
      <w:tr w:rsidR="00B23872" w:rsidRPr="006461EA" w14:paraId="4A9CDDDE" w14:textId="77777777" w:rsidTr="00B23872">
        <w:trPr>
          <w:cantSplit/>
        </w:trPr>
        <w:tc>
          <w:tcPr>
            <w:tcW w:w="3831" w:type="dxa"/>
            <w:vAlign w:val="bottom"/>
          </w:tcPr>
          <w:p w14:paraId="4880DD92" w14:textId="77777777" w:rsidR="00B23872" w:rsidRPr="006461EA" w:rsidRDefault="00B23872" w:rsidP="00B23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</w:tcPr>
          <w:p w14:paraId="12C11185" w14:textId="78ED1CDB" w:rsidR="00B23872" w:rsidRPr="006461EA" w:rsidRDefault="007D001A" w:rsidP="00B2387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389,</w:t>
            </w:r>
            <w:r w:rsidR="0097374F">
              <w:rPr>
                <w:rFonts w:ascii="Browallia New" w:hAnsi="Browallia New" w:cs="Browallia New"/>
                <w:sz w:val="28"/>
                <w:szCs w:val="28"/>
              </w:rPr>
              <w:t>368</w:t>
            </w:r>
          </w:p>
        </w:tc>
        <w:tc>
          <w:tcPr>
            <w:tcW w:w="240" w:type="dxa"/>
          </w:tcPr>
          <w:p w14:paraId="13C9C8E0" w14:textId="77777777" w:rsidR="00B23872" w:rsidRPr="006461EA" w:rsidRDefault="00B23872" w:rsidP="00B23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</w:tcPr>
          <w:p w14:paraId="3F2BFDA3" w14:textId="1CE79328" w:rsidR="00B23872" w:rsidRPr="006461EA" w:rsidRDefault="00B23872" w:rsidP="00B2387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11FAA">
              <w:rPr>
                <w:rFonts w:ascii="Browallia New" w:hAnsi="Browallia New" w:cs="Browallia New"/>
                <w:sz w:val="28"/>
                <w:szCs w:val="28"/>
              </w:rPr>
              <w:t xml:space="preserve"> 444,447 </w:t>
            </w:r>
          </w:p>
        </w:tc>
        <w:tc>
          <w:tcPr>
            <w:tcW w:w="242" w:type="dxa"/>
          </w:tcPr>
          <w:p w14:paraId="15AE1BE7" w14:textId="77777777" w:rsidR="00B23872" w:rsidRPr="006461EA" w:rsidRDefault="00B23872" w:rsidP="00B23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</w:tcBorders>
          </w:tcPr>
          <w:p w14:paraId="53711D8C" w14:textId="00983526" w:rsidR="00B23872" w:rsidRPr="006461EA" w:rsidRDefault="004D3CEF" w:rsidP="00B2387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341,523</w:t>
            </w:r>
          </w:p>
        </w:tc>
        <w:tc>
          <w:tcPr>
            <w:tcW w:w="236" w:type="dxa"/>
          </w:tcPr>
          <w:p w14:paraId="35875947" w14:textId="77777777" w:rsidR="00B23872" w:rsidRPr="006461EA" w:rsidRDefault="00B23872" w:rsidP="00B2387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14:paraId="2478D555" w14:textId="534ECCA5" w:rsidR="00B23872" w:rsidRPr="006461EA" w:rsidRDefault="00B23872" w:rsidP="00B2387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438,026 </w:t>
            </w:r>
          </w:p>
        </w:tc>
      </w:tr>
      <w:tr w:rsidR="00B23872" w:rsidRPr="006461EA" w14:paraId="638CD95F" w14:textId="77777777" w:rsidTr="00B23872">
        <w:trPr>
          <w:cantSplit/>
        </w:trPr>
        <w:tc>
          <w:tcPr>
            <w:tcW w:w="3831" w:type="dxa"/>
            <w:vAlign w:val="bottom"/>
          </w:tcPr>
          <w:p w14:paraId="7EF86C21" w14:textId="77777777" w:rsidR="00B23872" w:rsidRPr="006461EA" w:rsidRDefault="00B23872" w:rsidP="00B23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</w:tcPr>
          <w:p w14:paraId="1B593011" w14:textId="77777777" w:rsidR="00B23872" w:rsidRPr="006461EA" w:rsidRDefault="00B23872" w:rsidP="00B2387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40" w:type="dxa"/>
          </w:tcPr>
          <w:p w14:paraId="4795BC3D" w14:textId="77777777" w:rsidR="00B23872" w:rsidRPr="006461EA" w:rsidRDefault="00B23872" w:rsidP="00B23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5663559D" w14:textId="77777777" w:rsidR="00B23872" w:rsidRPr="006461EA" w:rsidRDefault="00B23872" w:rsidP="00B23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42" w:type="dxa"/>
          </w:tcPr>
          <w:p w14:paraId="3BD83FA0" w14:textId="77777777" w:rsidR="00B23872" w:rsidRPr="006461EA" w:rsidRDefault="00B23872" w:rsidP="00B23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</w:tcPr>
          <w:p w14:paraId="720DC3ED" w14:textId="77777777" w:rsidR="00B23872" w:rsidRPr="006461EA" w:rsidRDefault="00B23872" w:rsidP="00B2387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5223D08" w14:textId="77777777" w:rsidR="00B23872" w:rsidRPr="006461EA" w:rsidRDefault="00B23872" w:rsidP="00B2387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5D8C1EF7" w14:textId="77777777" w:rsidR="00B23872" w:rsidRPr="006461EA" w:rsidRDefault="00B23872" w:rsidP="00B2387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23872" w:rsidRPr="006461EA" w14:paraId="270728AF" w14:textId="77777777" w:rsidTr="00B23872">
        <w:trPr>
          <w:cantSplit/>
        </w:trPr>
        <w:tc>
          <w:tcPr>
            <w:tcW w:w="3831" w:type="dxa"/>
            <w:vAlign w:val="bottom"/>
          </w:tcPr>
          <w:p w14:paraId="2B2356C8" w14:textId="77777777" w:rsidR="00B23872" w:rsidRPr="006461EA" w:rsidRDefault="00B23872" w:rsidP="00B23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03" w:type="dxa"/>
          </w:tcPr>
          <w:p w14:paraId="05C513CC" w14:textId="77777777" w:rsidR="00B23872" w:rsidRPr="006461EA" w:rsidRDefault="00B23872" w:rsidP="00B2387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40" w:type="dxa"/>
          </w:tcPr>
          <w:p w14:paraId="7495241E" w14:textId="77777777" w:rsidR="00B23872" w:rsidRPr="006461EA" w:rsidRDefault="00B23872" w:rsidP="00B23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60" w:type="dxa"/>
          </w:tcPr>
          <w:p w14:paraId="189776C8" w14:textId="77777777" w:rsidR="00B23872" w:rsidRPr="006461EA" w:rsidRDefault="00B23872" w:rsidP="00B23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42" w:type="dxa"/>
          </w:tcPr>
          <w:p w14:paraId="05B48F15" w14:textId="77777777" w:rsidR="00B23872" w:rsidRPr="006461EA" w:rsidRDefault="00B23872" w:rsidP="00B23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0" w:type="dxa"/>
          </w:tcPr>
          <w:p w14:paraId="7AE1C37C" w14:textId="77777777" w:rsidR="00B23872" w:rsidRPr="006461EA" w:rsidRDefault="00B23872" w:rsidP="00B2387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215685A" w14:textId="77777777" w:rsidR="00B23872" w:rsidRPr="006461EA" w:rsidRDefault="00B23872" w:rsidP="00B2387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1" w:type="dxa"/>
          </w:tcPr>
          <w:p w14:paraId="4A512BB9" w14:textId="77777777" w:rsidR="00B23872" w:rsidRPr="006461EA" w:rsidRDefault="00B23872" w:rsidP="00B2387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23872" w:rsidRPr="006461EA" w14:paraId="6B2FA8B9" w14:textId="77777777" w:rsidTr="00B23872">
        <w:trPr>
          <w:cantSplit/>
        </w:trPr>
        <w:tc>
          <w:tcPr>
            <w:tcW w:w="3831" w:type="dxa"/>
            <w:vAlign w:val="bottom"/>
          </w:tcPr>
          <w:p w14:paraId="536EF80E" w14:textId="77777777" w:rsidR="00B23872" w:rsidRPr="006461EA" w:rsidRDefault="00B23872" w:rsidP="00B23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03" w:type="dxa"/>
          </w:tcPr>
          <w:p w14:paraId="632F25BF" w14:textId="77777777" w:rsidR="00B23872" w:rsidRPr="006461EA" w:rsidRDefault="00B23872" w:rsidP="00B2387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40" w:type="dxa"/>
          </w:tcPr>
          <w:p w14:paraId="22C80979" w14:textId="77777777" w:rsidR="00B23872" w:rsidRPr="006461EA" w:rsidRDefault="00B23872" w:rsidP="00B23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60" w:type="dxa"/>
          </w:tcPr>
          <w:p w14:paraId="6F202ED0" w14:textId="77777777" w:rsidR="00B23872" w:rsidRPr="006461EA" w:rsidRDefault="00B23872" w:rsidP="00B23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42" w:type="dxa"/>
          </w:tcPr>
          <w:p w14:paraId="40B0C2D2" w14:textId="77777777" w:rsidR="00B23872" w:rsidRPr="006461EA" w:rsidRDefault="00B23872" w:rsidP="00B23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0" w:type="dxa"/>
          </w:tcPr>
          <w:p w14:paraId="582EC36F" w14:textId="77777777" w:rsidR="00B23872" w:rsidRPr="006461EA" w:rsidRDefault="00B23872" w:rsidP="00B2387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50C6EAA" w14:textId="77777777" w:rsidR="00B23872" w:rsidRPr="006461EA" w:rsidRDefault="00B23872" w:rsidP="00B2387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1" w:type="dxa"/>
          </w:tcPr>
          <w:p w14:paraId="18FE3478" w14:textId="77777777" w:rsidR="00B23872" w:rsidRPr="006461EA" w:rsidRDefault="00B23872" w:rsidP="00B2387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23872" w:rsidRPr="006461EA" w14:paraId="3AE44196" w14:textId="77777777" w:rsidTr="00B23872">
        <w:trPr>
          <w:cantSplit/>
        </w:trPr>
        <w:tc>
          <w:tcPr>
            <w:tcW w:w="3831" w:type="dxa"/>
          </w:tcPr>
          <w:p w14:paraId="2D7C0414" w14:textId="77777777" w:rsidR="00B23872" w:rsidRPr="006461EA" w:rsidRDefault="00B23872" w:rsidP="00B23872">
            <w:pPr>
              <w:jc w:val="thaiDistribute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6461EA">
              <w:rPr>
                <w:cs/>
              </w:rPr>
              <w:lastRenderedPageBreak/>
              <w:br w:type="page"/>
            </w:r>
            <w:r w:rsidRPr="006461EA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 xml:space="preserve">ลูกหนี้การค้า – </w:t>
            </w:r>
            <w:r w:rsidRPr="006461EA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</w:rPr>
              <w:t>บริษัทที่เกี่ยวข้อง</w:t>
            </w:r>
          </w:p>
        </w:tc>
        <w:tc>
          <w:tcPr>
            <w:tcW w:w="1103" w:type="dxa"/>
          </w:tcPr>
          <w:p w14:paraId="09B542B1" w14:textId="77777777" w:rsidR="00B23872" w:rsidRPr="006461EA" w:rsidRDefault="00B23872" w:rsidP="00B2387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40" w:type="dxa"/>
          </w:tcPr>
          <w:p w14:paraId="09CC4876" w14:textId="77777777" w:rsidR="00B23872" w:rsidRPr="006461EA" w:rsidRDefault="00B23872" w:rsidP="00B23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60" w:type="dxa"/>
          </w:tcPr>
          <w:p w14:paraId="7D048744" w14:textId="77777777" w:rsidR="00B23872" w:rsidRPr="006461EA" w:rsidRDefault="00B23872" w:rsidP="00B23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42" w:type="dxa"/>
          </w:tcPr>
          <w:p w14:paraId="31C648F2" w14:textId="77777777" w:rsidR="00B23872" w:rsidRPr="006461EA" w:rsidRDefault="00B23872" w:rsidP="00B23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0" w:type="dxa"/>
          </w:tcPr>
          <w:p w14:paraId="1EE92E87" w14:textId="77777777" w:rsidR="00B23872" w:rsidRPr="006461EA" w:rsidRDefault="00B23872" w:rsidP="00B2387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2AAB6E0" w14:textId="77777777" w:rsidR="00B23872" w:rsidRPr="006461EA" w:rsidRDefault="00B23872" w:rsidP="00B2387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1" w:type="dxa"/>
          </w:tcPr>
          <w:p w14:paraId="1A36944E" w14:textId="77777777" w:rsidR="00B23872" w:rsidRPr="006461EA" w:rsidRDefault="00B23872" w:rsidP="00B2387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23872" w:rsidRPr="006461EA" w14:paraId="787408C7" w14:textId="77777777" w:rsidTr="00B23872">
        <w:trPr>
          <w:cantSplit/>
        </w:trPr>
        <w:tc>
          <w:tcPr>
            <w:tcW w:w="3831" w:type="dxa"/>
          </w:tcPr>
          <w:p w14:paraId="61B4FBBF" w14:textId="77777777" w:rsidR="00B23872" w:rsidRPr="006461EA" w:rsidRDefault="00B23872" w:rsidP="00B23872">
            <w:pPr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03" w:type="dxa"/>
          </w:tcPr>
          <w:p w14:paraId="772AA992" w14:textId="6B4F2499" w:rsidR="00B23872" w:rsidRPr="006461EA" w:rsidRDefault="00AA51E0" w:rsidP="00B2387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621</w:t>
            </w:r>
          </w:p>
        </w:tc>
        <w:tc>
          <w:tcPr>
            <w:tcW w:w="240" w:type="dxa"/>
          </w:tcPr>
          <w:p w14:paraId="3AB8486A" w14:textId="77777777" w:rsidR="00B23872" w:rsidRPr="006461EA" w:rsidRDefault="00B23872" w:rsidP="00B23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60" w:type="dxa"/>
          </w:tcPr>
          <w:p w14:paraId="4ABEE672" w14:textId="353A13FE" w:rsidR="00B23872" w:rsidRPr="006461EA" w:rsidRDefault="00B23872" w:rsidP="00B2387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11FAA">
              <w:rPr>
                <w:rFonts w:ascii="Browallia New" w:hAnsi="Browallia New" w:cs="Browallia New"/>
                <w:sz w:val="28"/>
                <w:szCs w:val="28"/>
              </w:rPr>
              <w:t xml:space="preserve"> 5,187 </w:t>
            </w:r>
          </w:p>
        </w:tc>
        <w:tc>
          <w:tcPr>
            <w:tcW w:w="242" w:type="dxa"/>
          </w:tcPr>
          <w:p w14:paraId="189B7863" w14:textId="77777777" w:rsidR="00B23872" w:rsidRPr="006461EA" w:rsidRDefault="00B23872" w:rsidP="00B23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0" w:type="dxa"/>
          </w:tcPr>
          <w:p w14:paraId="1F6620B2" w14:textId="7E1261CD" w:rsidR="00B23872" w:rsidRPr="006461EA" w:rsidRDefault="00D60B5F" w:rsidP="00B2387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621</w:t>
            </w:r>
          </w:p>
        </w:tc>
        <w:tc>
          <w:tcPr>
            <w:tcW w:w="236" w:type="dxa"/>
          </w:tcPr>
          <w:p w14:paraId="2C00FF04" w14:textId="77777777" w:rsidR="00B23872" w:rsidRPr="006461EA" w:rsidRDefault="00B23872" w:rsidP="00B2387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1" w:type="dxa"/>
          </w:tcPr>
          <w:p w14:paraId="3D4418B1" w14:textId="543F3C0B" w:rsidR="00B23872" w:rsidRPr="006461EA" w:rsidRDefault="00B23872" w:rsidP="00B2387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5,187 </w:t>
            </w:r>
          </w:p>
        </w:tc>
      </w:tr>
      <w:tr w:rsidR="00B23872" w:rsidRPr="006461EA" w14:paraId="29BC6DB8" w14:textId="77777777" w:rsidTr="00B23872">
        <w:trPr>
          <w:cantSplit/>
        </w:trPr>
        <w:tc>
          <w:tcPr>
            <w:tcW w:w="3831" w:type="dxa"/>
          </w:tcPr>
          <w:p w14:paraId="1681A944" w14:textId="77777777" w:rsidR="00B23872" w:rsidRPr="006461EA" w:rsidRDefault="00B23872" w:rsidP="00B23872">
            <w:pPr>
              <w:jc w:val="thaiDistribute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103" w:type="dxa"/>
          </w:tcPr>
          <w:p w14:paraId="074749A2" w14:textId="77777777" w:rsidR="00B23872" w:rsidRPr="006461EA" w:rsidRDefault="00B23872" w:rsidP="00B2387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54E07A9B" w14:textId="77777777" w:rsidR="00B23872" w:rsidRPr="006461EA" w:rsidRDefault="00B23872" w:rsidP="00B23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60" w:type="dxa"/>
          </w:tcPr>
          <w:p w14:paraId="42CC7356" w14:textId="77777777" w:rsidR="00B23872" w:rsidRPr="006461EA" w:rsidRDefault="00B23872" w:rsidP="00B2387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2" w:type="dxa"/>
          </w:tcPr>
          <w:p w14:paraId="38717AB7" w14:textId="77777777" w:rsidR="00B23872" w:rsidRPr="006461EA" w:rsidRDefault="00B23872" w:rsidP="00B23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0" w:type="dxa"/>
          </w:tcPr>
          <w:p w14:paraId="747D9B77" w14:textId="77777777" w:rsidR="00B23872" w:rsidRPr="006461EA" w:rsidRDefault="00B23872" w:rsidP="00B2387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1C20E08" w14:textId="77777777" w:rsidR="00B23872" w:rsidRPr="006461EA" w:rsidRDefault="00B23872" w:rsidP="00B2387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1" w:type="dxa"/>
          </w:tcPr>
          <w:p w14:paraId="5CA10EAA" w14:textId="77777777" w:rsidR="00B23872" w:rsidRPr="006461EA" w:rsidRDefault="00B23872" w:rsidP="00B2387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23872" w:rsidRPr="006461EA" w14:paraId="6F5CAA87" w14:textId="77777777" w:rsidTr="00B23872">
        <w:trPr>
          <w:cantSplit/>
        </w:trPr>
        <w:tc>
          <w:tcPr>
            <w:tcW w:w="3831" w:type="dxa"/>
          </w:tcPr>
          <w:p w14:paraId="3CC9FD24" w14:textId="77777777" w:rsidR="00B23872" w:rsidRPr="006461EA" w:rsidRDefault="00B23872" w:rsidP="00B23872">
            <w:pPr>
              <w:ind w:left="317" w:right="141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ไม่เกิน </w:t>
            </w: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3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103" w:type="dxa"/>
          </w:tcPr>
          <w:p w14:paraId="2C012AFE" w14:textId="5C437267" w:rsidR="00B23872" w:rsidRPr="006461EA" w:rsidRDefault="00AA51E0" w:rsidP="00B2387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1,249</w:t>
            </w:r>
          </w:p>
        </w:tc>
        <w:tc>
          <w:tcPr>
            <w:tcW w:w="240" w:type="dxa"/>
          </w:tcPr>
          <w:p w14:paraId="43DB0EBE" w14:textId="77777777" w:rsidR="00B23872" w:rsidRPr="006461EA" w:rsidRDefault="00B23872" w:rsidP="00B23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60" w:type="dxa"/>
          </w:tcPr>
          <w:p w14:paraId="45D158E7" w14:textId="101DC32E" w:rsidR="00B23872" w:rsidRPr="006461EA" w:rsidRDefault="00B23872" w:rsidP="00B2387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11FAA">
              <w:rPr>
                <w:rFonts w:ascii="Browallia New" w:hAnsi="Browallia New" w:cs="Browallia New"/>
                <w:sz w:val="28"/>
                <w:szCs w:val="28"/>
              </w:rPr>
              <w:t xml:space="preserve"> 4,247 </w:t>
            </w:r>
          </w:p>
        </w:tc>
        <w:tc>
          <w:tcPr>
            <w:tcW w:w="242" w:type="dxa"/>
          </w:tcPr>
          <w:p w14:paraId="0B4C7382" w14:textId="77777777" w:rsidR="00B23872" w:rsidRPr="006461EA" w:rsidRDefault="00B23872" w:rsidP="00B23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0" w:type="dxa"/>
          </w:tcPr>
          <w:p w14:paraId="0EF7F0AF" w14:textId="41439FD7" w:rsidR="00B23872" w:rsidRPr="006461EA" w:rsidRDefault="00D60B5F" w:rsidP="00B2387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1,249</w:t>
            </w:r>
          </w:p>
        </w:tc>
        <w:tc>
          <w:tcPr>
            <w:tcW w:w="236" w:type="dxa"/>
          </w:tcPr>
          <w:p w14:paraId="58D934BA" w14:textId="77777777" w:rsidR="00B23872" w:rsidRPr="006461EA" w:rsidRDefault="00B23872" w:rsidP="00B2387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1" w:type="dxa"/>
          </w:tcPr>
          <w:p w14:paraId="1FC8A488" w14:textId="18EF452B" w:rsidR="00B23872" w:rsidRPr="006461EA" w:rsidRDefault="00B23872" w:rsidP="00B2387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4,332 </w:t>
            </w:r>
          </w:p>
        </w:tc>
      </w:tr>
      <w:tr w:rsidR="00B23872" w:rsidRPr="006461EA" w14:paraId="6B5D64DA" w14:textId="77777777" w:rsidTr="00B23872">
        <w:trPr>
          <w:cantSplit/>
        </w:trPr>
        <w:tc>
          <w:tcPr>
            <w:tcW w:w="3831" w:type="dxa"/>
          </w:tcPr>
          <w:p w14:paraId="5106F4ED" w14:textId="77777777" w:rsidR="00B23872" w:rsidRPr="006461EA" w:rsidRDefault="00B23872" w:rsidP="00B23872">
            <w:pPr>
              <w:ind w:left="317" w:right="14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3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– 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03" w:type="dxa"/>
          </w:tcPr>
          <w:p w14:paraId="12EF19EB" w14:textId="33FF029B" w:rsidR="00B23872" w:rsidRPr="006461EA" w:rsidRDefault="00AA51E0" w:rsidP="00AA51E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-</w:t>
            </w:r>
          </w:p>
        </w:tc>
        <w:tc>
          <w:tcPr>
            <w:tcW w:w="240" w:type="dxa"/>
          </w:tcPr>
          <w:p w14:paraId="79C1FC79" w14:textId="77777777" w:rsidR="00B23872" w:rsidRPr="006461EA" w:rsidRDefault="00B23872" w:rsidP="00B23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60" w:type="dxa"/>
          </w:tcPr>
          <w:p w14:paraId="21FF9F53" w14:textId="60D56F43" w:rsidR="00B23872" w:rsidRPr="006461EA" w:rsidRDefault="00B23872" w:rsidP="00B2387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11FAA">
              <w:rPr>
                <w:rFonts w:ascii="Browallia New" w:hAnsi="Browallia New" w:cs="Browallia New"/>
                <w:sz w:val="28"/>
                <w:szCs w:val="28"/>
              </w:rPr>
              <w:t xml:space="preserve"> 278 </w:t>
            </w:r>
          </w:p>
        </w:tc>
        <w:tc>
          <w:tcPr>
            <w:tcW w:w="242" w:type="dxa"/>
          </w:tcPr>
          <w:p w14:paraId="6690063F" w14:textId="77777777" w:rsidR="00B23872" w:rsidRPr="006461EA" w:rsidRDefault="00B23872" w:rsidP="00B23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0" w:type="dxa"/>
          </w:tcPr>
          <w:p w14:paraId="3E4C8996" w14:textId="47735ADC" w:rsidR="00B23872" w:rsidRPr="006461EA" w:rsidRDefault="00271798" w:rsidP="00B2387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6,999</w:t>
            </w:r>
          </w:p>
        </w:tc>
        <w:tc>
          <w:tcPr>
            <w:tcW w:w="236" w:type="dxa"/>
          </w:tcPr>
          <w:p w14:paraId="19470C26" w14:textId="77777777" w:rsidR="00B23872" w:rsidRPr="006461EA" w:rsidRDefault="00B23872" w:rsidP="00B2387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1" w:type="dxa"/>
          </w:tcPr>
          <w:p w14:paraId="55A9BA50" w14:textId="2E3D4DED" w:rsidR="00B23872" w:rsidRPr="006461EA" w:rsidRDefault="00B23872" w:rsidP="00B2387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278 </w:t>
            </w:r>
          </w:p>
        </w:tc>
      </w:tr>
      <w:tr w:rsidR="00B23872" w:rsidRPr="006461EA" w14:paraId="0B4DA006" w14:textId="77777777" w:rsidTr="00B23872">
        <w:trPr>
          <w:cantSplit/>
        </w:trPr>
        <w:tc>
          <w:tcPr>
            <w:tcW w:w="3831" w:type="dxa"/>
          </w:tcPr>
          <w:p w14:paraId="78F2FE92" w14:textId="77777777" w:rsidR="00B23872" w:rsidRPr="006461EA" w:rsidRDefault="00B23872" w:rsidP="00B23872">
            <w:pPr>
              <w:ind w:left="317" w:right="141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6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– 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03" w:type="dxa"/>
          </w:tcPr>
          <w:p w14:paraId="1D1D1F27" w14:textId="42DAF9CA" w:rsidR="00B23872" w:rsidRPr="006461EA" w:rsidRDefault="00AA51E0" w:rsidP="00B2387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-</w:t>
            </w:r>
          </w:p>
        </w:tc>
        <w:tc>
          <w:tcPr>
            <w:tcW w:w="240" w:type="dxa"/>
          </w:tcPr>
          <w:p w14:paraId="0140D53E" w14:textId="77777777" w:rsidR="00B23872" w:rsidRPr="006461EA" w:rsidRDefault="00B23872" w:rsidP="00B23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60" w:type="dxa"/>
          </w:tcPr>
          <w:p w14:paraId="2F41563C" w14:textId="0E435381" w:rsidR="00B23872" w:rsidRPr="006461EA" w:rsidRDefault="00B23872" w:rsidP="00B2387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B11FA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42" w:type="dxa"/>
          </w:tcPr>
          <w:p w14:paraId="789603CD" w14:textId="77777777" w:rsidR="00B23872" w:rsidRPr="006461EA" w:rsidRDefault="00B23872" w:rsidP="00B23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0" w:type="dxa"/>
          </w:tcPr>
          <w:p w14:paraId="2E1CCA2B" w14:textId="45B88463" w:rsidR="00B23872" w:rsidRPr="006461EA" w:rsidRDefault="00271798" w:rsidP="0027179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13,494</w:t>
            </w:r>
          </w:p>
        </w:tc>
        <w:tc>
          <w:tcPr>
            <w:tcW w:w="236" w:type="dxa"/>
          </w:tcPr>
          <w:p w14:paraId="2184AB11" w14:textId="77777777" w:rsidR="00B23872" w:rsidRPr="006461EA" w:rsidRDefault="00B23872" w:rsidP="00B2387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1" w:type="dxa"/>
          </w:tcPr>
          <w:p w14:paraId="79A35DAD" w14:textId="7D233776" w:rsidR="00B23872" w:rsidRPr="006461EA" w:rsidRDefault="00B23872" w:rsidP="00B2387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B11FA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B23872" w:rsidRPr="006461EA" w14:paraId="1DA12C0F" w14:textId="77777777" w:rsidTr="00B23872">
        <w:trPr>
          <w:cantSplit/>
        </w:trPr>
        <w:tc>
          <w:tcPr>
            <w:tcW w:w="3831" w:type="dxa"/>
            <w:vAlign w:val="bottom"/>
          </w:tcPr>
          <w:p w14:paraId="44ECE1D7" w14:textId="77777777" w:rsidR="00B23872" w:rsidRPr="006461EA" w:rsidRDefault="00B23872" w:rsidP="00B23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A0BFF6" w14:textId="7D4079CE" w:rsidR="00B23872" w:rsidRPr="006461EA" w:rsidRDefault="00AA51E0" w:rsidP="00B2387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1,870</w:t>
            </w:r>
          </w:p>
        </w:tc>
        <w:tc>
          <w:tcPr>
            <w:tcW w:w="240" w:type="dxa"/>
          </w:tcPr>
          <w:p w14:paraId="07F11C75" w14:textId="77777777" w:rsidR="00B23872" w:rsidRPr="006461EA" w:rsidRDefault="00B23872" w:rsidP="00B23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</w:tcPr>
          <w:p w14:paraId="47DD710C" w14:textId="611237E3" w:rsidR="00B23872" w:rsidRPr="006461EA" w:rsidRDefault="00B23872" w:rsidP="00B2387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11FAA">
              <w:rPr>
                <w:rFonts w:ascii="Browallia New" w:hAnsi="Browallia New" w:cs="Browallia New"/>
                <w:sz w:val="28"/>
                <w:szCs w:val="28"/>
              </w:rPr>
              <w:t xml:space="preserve"> 9,712 </w:t>
            </w:r>
          </w:p>
        </w:tc>
        <w:tc>
          <w:tcPr>
            <w:tcW w:w="242" w:type="dxa"/>
          </w:tcPr>
          <w:p w14:paraId="1546AA36" w14:textId="77777777" w:rsidR="00B23872" w:rsidRPr="006461EA" w:rsidRDefault="00B23872" w:rsidP="00B23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</w:tcBorders>
          </w:tcPr>
          <w:p w14:paraId="52FC8CB8" w14:textId="4E92E1F9" w:rsidR="00B23872" w:rsidRPr="006461EA" w:rsidRDefault="00874AC7" w:rsidP="00B2387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22,363</w:t>
            </w:r>
          </w:p>
        </w:tc>
        <w:tc>
          <w:tcPr>
            <w:tcW w:w="236" w:type="dxa"/>
          </w:tcPr>
          <w:p w14:paraId="3DAF440A" w14:textId="77777777" w:rsidR="00B23872" w:rsidRPr="006461EA" w:rsidRDefault="00B23872" w:rsidP="00B2387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14:paraId="07D1FB45" w14:textId="6B097291" w:rsidR="00B23872" w:rsidRPr="006461EA" w:rsidRDefault="00B23872" w:rsidP="00B2387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9,797 </w:t>
            </w:r>
          </w:p>
        </w:tc>
      </w:tr>
      <w:tr w:rsidR="00B23872" w:rsidRPr="006461EA" w14:paraId="44500758" w14:textId="77777777" w:rsidTr="00B23872">
        <w:trPr>
          <w:cantSplit/>
        </w:trPr>
        <w:tc>
          <w:tcPr>
            <w:tcW w:w="3831" w:type="dxa"/>
            <w:vAlign w:val="bottom"/>
          </w:tcPr>
          <w:p w14:paraId="4B23F272" w14:textId="77777777" w:rsidR="00B23872" w:rsidRPr="006461EA" w:rsidRDefault="00B23872" w:rsidP="00B23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>รวม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</w:tcPr>
          <w:p w14:paraId="3D18E5B1" w14:textId="616D236F" w:rsidR="00B23872" w:rsidRPr="006461EA" w:rsidRDefault="00C74059" w:rsidP="00B2387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391,238</w:t>
            </w:r>
          </w:p>
        </w:tc>
        <w:tc>
          <w:tcPr>
            <w:tcW w:w="240" w:type="dxa"/>
          </w:tcPr>
          <w:p w14:paraId="7F308ED0" w14:textId="77777777" w:rsidR="00B23872" w:rsidRPr="006461EA" w:rsidRDefault="00B23872" w:rsidP="00B23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04E3C7C3" w14:textId="12F6FC00" w:rsidR="00B23872" w:rsidRPr="006461EA" w:rsidRDefault="00B23872" w:rsidP="00B2387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11FAA">
              <w:rPr>
                <w:rFonts w:ascii="Browallia New" w:hAnsi="Browallia New" w:cs="Browallia New"/>
                <w:sz w:val="28"/>
                <w:szCs w:val="28"/>
              </w:rPr>
              <w:t xml:space="preserve"> 454,159 </w:t>
            </w:r>
          </w:p>
        </w:tc>
        <w:tc>
          <w:tcPr>
            <w:tcW w:w="242" w:type="dxa"/>
          </w:tcPr>
          <w:p w14:paraId="3173439B" w14:textId="77777777" w:rsidR="00B23872" w:rsidRPr="006461EA" w:rsidRDefault="00B23872" w:rsidP="00B23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</w:tcPr>
          <w:p w14:paraId="2DF55AE4" w14:textId="0FD031A7" w:rsidR="00B23872" w:rsidRPr="006461EA" w:rsidRDefault="00874AC7" w:rsidP="00B2387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363,886</w:t>
            </w:r>
          </w:p>
        </w:tc>
        <w:tc>
          <w:tcPr>
            <w:tcW w:w="236" w:type="dxa"/>
          </w:tcPr>
          <w:p w14:paraId="38AC9E8A" w14:textId="77777777" w:rsidR="00B23872" w:rsidRPr="006461EA" w:rsidRDefault="00B23872" w:rsidP="00B2387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514AF96F" w14:textId="647D1AF3" w:rsidR="00B23872" w:rsidRPr="006461EA" w:rsidRDefault="00B23872" w:rsidP="00B2387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447,823 </w:t>
            </w:r>
          </w:p>
        </w:tc>
      </w:tr>
      <w:tr w:rsidR="00B23872" w:rsidRPr="006461EA" w14:paraId="0CCA72E9" w14:textId="77777777" w:rsidTr="00B23872">
        <w:trPr>
          <w:cantSplit/>
        </w:trPr>
        <w:tc>
          <w:tcPr>
            <w:tcW w:w="3831" w:type="dxa"/>
            <w:vAlign w:val="bottom"/>
          </w:tcPr>
          <w:p w14:paraId="4D3683A6" w14:textId="77777777" w:rsidR="00B23872" w:rsidRPr="006461EA" w:rsidRDefault="00B23872" w:rsidP="00B23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</w:tcPr>
          <w:p w14:paraId="3F65587D" w14:textId="228D3E52" w:rsidR="00B23872" w:rsidRPr="006461EA" w:rsidRDefault="00164151" w:rsidP="00B2387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(33,919)</w:t>
            </w:r>
          </w:p>
        </w:tc>
        <w:tc>
          <w:tcPr>
            <w:tcW w:w="240" w:type="dxa"/>
          </w:tcPr>
          <w:p w14:paraId="2E007D71" w14:textId="77777777" w:rsidR="00B23872" w:rsidRPr="006461EA" w:rsidRDefault="00B23872" w:rsidP="00B23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63D91D35" w14:textId="282E3B22" w:rsidR="00B23872" w:rsidRPr="006461EA" w:rsidRDefault="00B23872" w:rsidP="00B2387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11FAA">
              <w:rPr>
                <w:rFonts w:ascii="Browallia New" w:hAnsi="Browallia New" w:cs="Browallia New"/>
                <w:sz w:val="28"/>
                <w:szCs w:val="28"/>
              </w:rPr>
              <w:t xml:space="preserve"> (17,298)</w:t>
            </w:r>
          </w:p>
        </w:tc>
        <w:tc>
          <w:tcPr>
            <w:tcW w:w="242" w:type="dxa"/>
          </w:tcPr>
          <w:p w14:paraId="1B426D32" w14:textId="77777777" w:rsidR="00B23872" w:rsidRPr="006461EA" w:rsidRDefault="00B23872" w:rsidP="00B23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5E63E311" w14:textId="182C4E73" w:rsidR="00B23872" w:rsidRPr="006461EA" w:rsidRDefault="00874AC7" w:rsidP="00B2387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(33,919)</w:t>
            </w:r>
          </w:p>
        </w:tc>
        <w:tc>
          <w:tcPr>
            <w:tcW w:w="236" w:type="dxa"/>
          </w:tcPr>
          <w:p w14:paraId="390ADD17" w14:textId="77777777" w:rsidR="00B23872" w:rsidRPr="006461EA" w:rsidRDefault="00B23872" w:rsidP="00B2387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70D093FE" w14:textId="2E7FBEA9" w:rsidR="00B23872" w:rsidRPr="006461EA" w:rsidRDefault="00B23872" w:rsidP="00B2387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(17,298)</w:t>
            </w:r>
          </w:p>
        </w:tc>
      </w:tr>
      <w:tr w:rsidR="00B23872" w:rsidRPr="006461EA" w14:paraId="31060DB7" w14:textId="77777777" w:rsidTr="00B23872">
        <w:trPr>
          <w:cantSplit/>
        </w:trPr>
        <w:tc>
          <w:tcPr>
            <w:tcW w:w="3831" w:type="dxa"/>
            <w:vAlign w:val="bottom"/>
          </w:tcPr>
          <w:p w14:paraId="4DA6FD08" w14:textId="77777777" w:rsidR="00B23872" w:rsidRPr="006461EA" w:rsidRDefault="00B23872" w:rsidP="00B23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 – สุทธิ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12" w:space="0" w:color="auto"/>
            </w:tcBorders>
          </w:tcPr>
          <w:p w14:paraId="1A45F214" w14:textId="41B7AD15" w:rsidR="00B23872" w:rsidRPr="006461EA" w:rsidRDefault="00C74059" w:rsidP="00B2387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357,319</w:t>
            </w:r>
          </w:p>
        </w:tc>
        <w:tc>
          <w:tcPr>
            <w:tcW w:w="240" w:type="dxa"/>
          </w:tcPr>
          <w:p w14:paraId="08649866" w14:textId="77777777" w:rsidR="00B23872" w:rsidRPr="006461EA" w:rsidRDefault="00B23872" w:rsidP="00B23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12" w:space="0" w:color="auto"/>
            </w:tcBorders>
          </w:tcPr>
          <w:p w14:paraId="16373E33" w14:textId="109F447F" w:rsidR="00B23872" w:rsidRPr="006461EA" w:rsidRDefault="00B23872" w:rsidP="00B2387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11FAA">
              <w:rPr>
                <w:rFonts w:ascii="Browallia New" w:hAnsi="Browallia New" w:cs="Browallia New"/>
                <w:sz w:val="28"/>
                <w:szCs w:val="28"/>
              </w:rPr>
              <w:t xml:space="preserve"> 436,861 </w:t>
            </w:r>
          </w:p>
        </w:tc>
        <w:tc>
          <w:tcPr>
            <w:tcW w:w="242" w:type="dxa"/>
          </w:tcPr>
          <w:p w14:paraId="6059E665" w14:textId="77777777" w:rsidR="00B23872" w:rsidRPr="006461EA" w:rsidRDefault="00B23872" w:rsidP="00B23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single" w:sz="12" w:space="0" w:color="auto"/>
            </w:tcBorders>
          </w:tcPr>
          <w:p w14:paraId="73E88F8C" w14:textId="10C87D9D" w:rsidR="00B23872" w:rsidRPr="006461EA" w:rsidRDefault="00874AC7" w:rsidP="00B2387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329,967</w:t>
            </w:r>
          </w:p>
        </w:tc>
        <w:tc>
          <w:tcPr>
            <w:tcW w:w="236" w:type="dxa"/>
          </w:tcPr>
          <w:p w14:paraId="3BD7EC6A" w14:textId="77777777" w:rsidR="00B23872" w:rsidRPr="006461EA" w:rsidRDefault="00B23872" w:rsidP="00B2387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12" w:space="0" w:color="auto"/>
            </w:tcBorders>
          </w:tcPr>
          <w:p w14:paraId="65957067" w14:textId="75C21FD3" w:rsidR="00B23872" w:rsidRPr="006461EA" w:rsidRDefault="00B23872" w:rsidP="00B2387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430,525 </w:t>
            </w:r>
          </w:p>
        </w:tc>
      </w:tr>
    </w:tbl>
    <w:p w14:paraId="5048E757" w14:textId="77777777" w:rsidR="007B1581" w:rsidRPr="006461EA" w:rsidRDefault="007B1581" w:rsidP="007B15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sz w:val="28"/>
          <w:szCs w:val="28"/>
        </w:rPr>
      </w:pPr>
    </w:p>
    <w:p w14:paraId="17DFE7D9" w14:textId="77777777" w:rsidR="001C43CD" w:rsidRPr="006461EA" w:rsidRDefault="007B1581" w:rsidP="00382D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/>
          <w:sz w:val="28"/>
          <w:szCs w:val="28"/>
          <w:cs/>
        </w:rPr>
        <w:t xml:space="preserve">โดยปกติระยะเวลาการให้สินเชื่อแก่ลูกค้าของบริษัทมีระยะเวลาตั้งแต่ </w:t>
      </w:r>
      <w:r w:rsidRPr="006461EA">
        <w:rPr>
          <w:rFonts w:ascii="Browallia New" w:hAnsi="Browallia New" w:cs="Browallia New"/>
          <w:sz w:val="28"/>
          <w:szCs w:val="28"/>
        </w:rPr>
        <w:t>30</w:t>
      </w:r>
      <w:r w:rsidRPr="006461EA">
        <w:rPr>
          <w:rFonts w:ascii="Browallia New" w:hAnsi="Browallia New" w:cs="Browallia New"/>
          <w:sz w:val="28"/>
          <w:szCs w:val="28"/>
          <w:cs/>
        </w:rPr>
        <w:t xml:space="preserve"> วันถึง </w:t>
      </w:r>
      <w:r w:rsidRPr="006461EA">
        <w:rPr>
          <w:rFonts w:ascii="Browallia New" w:hAnsi="Browallia New" w:cs="Browallia New"/>
          <w:sz w:val="28"/>
          <w:szCs w:val="28"/>
        </w:rPr>
        <w:t>60</w:t>
      </w:r>
      <w:r w:rsidRPr="006461EA">
        <w:rPr>
          <w:rFonts w:ascii="Browallia New" w:hAnsi="Browallia New" w:cs="Browallia New"/>
          <w:sz w:val="28"/>
          <w:szCs w:val="28"/>
          <w:cs/>
        </w:rPr>
        <w:t xml:space="preserve"> วัน</w:t>
      </w:r>
      <w:r w:rsidR="00974624" w:rsidRPr="006461EA">
        <w:rPr>
          <w:rFonts w:ascii="Browallia New" w:hAnsi="Browallia New" w:cs="Browallia New"/>
          <w:sz w:val="28"/>
          <w:szCs w:val="28"/>
        </w:rPr>
        <w:t xml:space="preserve"> </w:t>
      </w:r>
      <w:r w:rsidR="00CC44CB" w:rsidRPr="006461EA">
        <w:rPr>
          <w:rFonts w:ascii="Browallia New" w:hAnsi="Browallia New" w:cs="Browallia New"/>
          <w:sz w:val="28"/>
          <w:szCs w:val="28"/>
          <w:cs/>
        </w:rPr>
        <w:t>ฝ่ายบริหารประเมินสถานะลูกหนี้และเชื่อว่าค่าเผื่อหนี้สงสัยจะสูญ</w:t>
      </w:r>
      <w:r w:rsidR="00CC44CB" w:rsidRPr="006461EA">
        <w:rPr>
          <w:rFonts w:ascii="Browallia New" w:hAnsi="Browallia New" w:cs="Browallia New" w:hint="cs"/>
          <w:sz w:val="28"/>
          <w:szCs w:val="28"/>
          <w:cs/>
        </w:rPr>
        <w:t>ที่ได้บันทึกไว้ในบัญชีนั้น</w:t>
      </w:r>
      <w:r w:rsidR="00CC44CB" w:rsidRPr="006461EA">
        <w:rPr>
          <w:rFonts w:ascii="Browallia New" w:hAnsi="Browallia New" w:cs="Browallia New"/>
          <w:sz w:val="28"/>
          <w:szCs w:val="28"/>
          <w:cs/>
        </w:rPr>
        <w:t>เพียงพอต่อผลเสียหายที่อาจจะเกิดขึ้นจากการเรียกเก็บเงินจากลูกหนี้ไม่ได้</w:t>
      </w:r>
    </w:p>
    <w:p w14:paraId="03CE3140" w14:textId="77777777" w:rsidR="001C43CD" w:rsidRPr="006461EA" w:rsidRDefault="001C43CD" w:rsidP="00CC44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10"/>
          <w:szCs w:val="10"/>
        </w:rPr>
      </w:pPr>
    </w:p>
    <w:p w14:paraId="18440752" w14:textId="77777777" w:rsidR="00577C92" w:rsidRPr="00B23872" w:rsidRDefault="00577C92" w:rsidP="00CC44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4"/>
          <w:szCs w:val="24"/>
        </w:rPr>
      </w:pPr>
    </w:p>
    <w:p w14:paraId="09A73EEC" w14:textId="4C62044E" w:rsidR="00CC44CB" w:rsidRPr="006461EA" w:rsidRDefault="00C3622B" w:rsidP="00CC44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jc w:val="thaiDistribute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 w:hint="cs"/>
          <w:sz w:val="28"/>
          <w:szCs w:val="28"/>
          <w:cs/>
        </w:rPr>
        <w:t>ในระหว่างปี บริษัทมี</w:t>
      </w:r>
      <w:r w:rsidR="00CC44CB" w:rsidRPr="006461EA">
        <w:rPr>
          <w:rFonts w:ascii="Browallia New" w:hAnsi="Browallia New" w:cs="Browallia New" w:hint="cs"/>
          <w:sz w:val="28"/>
          <w:szCs w:val="28"/>
          <w:cs/>
        </w:rPr>
        <w:t>รายการเคลื่อนไหวของค่าเผื่อหนี้สงสัยจะสูญ ดังต่อไปนี้</w:t>
      </w:r>
    </w:p>
    <w:p w14:paraId="70258899" w14:textId="77777777" w:rsidR="00D33E99" w:rsidRPr="006461EA" w:rsidRDefault="00D33E99" w:rsidP="00CC44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jc w:val="thaiDistribute"/>
        <w:rPr>
          <w:rFonts w:ascii="Browallia New" w:hAnsi="Browallia New" w:cs="Browallia New"/>
          <w:sz w:val="16"/>
          <w:szCs w:val="16"/>
        </w:rPr>
      </w:pPr>
    </w:p>
    <w:p w14:paraId="6AF63D81" w14:textId="77777777" w:rsidR="00CC44CB" w:rsidRPr="006461EA" w:rsidRDefault="00CC44CB" w:rsidP="00CC44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jc w:val="thaiDistribute"/>
        <w:rPr>
          <w:rFonts w:ascii="Browallia New" w:hAnsi="Browallia New" w:cs="Browallia New"/>
          <w:sz w:val="10"/>
          <w:szCs w:val="10"/>
        </w:rPr>
      </w:pPr>
    </w:p>
    <w:tbl>
      <w:tblPr>
        <w:tblW w:w="8943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822"/>
        <w:gridCol w:w="1116"/>
        <w:gridCol w:w="243"/>
        <w:gridCol w:w="1080"/>
        <w:gridCol w:w="236"/>
        <w:gridCol w:w="1067"/>
        <w:gridCol w:w="259"/>
        <w:gridCol w:w="1120"/>
      </w:tblGrid>
      <w:tr w:rsidR="00CC44CB" w:rsidRPr="006461EA" w14:paraId="4260B897" w14:textId="77777777" w:rsidTr="00B23872">
        <w:tc>
          <w:tcPr>
            <w:tcW w:w="3822" w:type="dxa"/>
          </w:tcPr>
          <w:p w14:paraId="03A27BAC" w14:textId="77777777" w:rsidR="00CC44CB" w:rsidRPr="006461EA" w:rsidRDefault="00CC44CB" w:rsidP="001E34F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121" w:type="dxa"/>
            <w:gridSpan w:val="7"/>
          </w:tcPr>
          <w:p w14:paraId="0B6F2811" w14:textId="77777777" w:rsidR="00CC44CB" w:rsidRPr="006461EA" w:rsidRDefault="00CC44CB" w:rsidP="001E34F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CC44CB" w:rsidRPr="006461EA" w14:paraId="25CAE66B" w14:textId="77777777" w:rsidTr="00B23872">
        <w:tc>
          <w:tcPr>
            <w:tcW w:w="3822" w:type="dxa"/>
          </w:tcPr>
          <w:p w14:paraId="13965D56" w14:textId="77777777" w:rsidR="00CC44CB" w:rsidRPr="006461EA" w:rsidRDefault="00CC44CB" w:rsidP="001E34F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-18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39" w:type="dxa"/>
            <w:gridSpan w:val="3"/>
            <w:tcBorders>
              <w:bottom w:val="single" w:sz="4" w:space="0" w:color="auto"/>
            </w:tcBorders>
          </w:tcPr>
          <w:p w14:paraId="0A8775FA" w14:textId="77777777" w:rsidR="00CC44CB" w:rsidRPr="006461EA" w:rsidRDefault="00CC44CB" w:rsidP="001E34F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9C5A11C" w14:textId="77777777" w:rsidR="00CC44CB" w:rsidRPr="006461EA" w:rsidRDefault="00CC44CB" w:rsidP="001E34F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46" w:type="dxa"/>
            <w:gridSpan w:val="3"/>
            <w:tcBorders>
              <w:bottom w:val="single" w:sz="4" w:space="0" w:color="auto"/>
            </w:tcBorders>
          </w:tcPr>
          <w:p w14:paraId="7DC265DE" w14:textId="77777777" w:rsidR="00CC44CB" w:rsidRPr="006461EA" w:rsidRDefault="00CC44CB" w:rsidP="00BC44A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hanging="97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B23872" w:rsidRPr="006461EA" w14:paraId="5F910BDB" w14:textId="77777777" w:rsidTr="00B23872">
        <w:trPr>
          <w:trHeight w:val="351"/>
        </w:trPr>
        <w:tc>
          <w:tcPr>
            <w:tcW w:w="3822" w:type="dxa"/>
          </w:tcPr>
          <w:p w14:paraId="73F65895" w14:textId="77777777" w:rsidR="00B23872" w:rsidRPr="006461EA" w:rsidRDefault="00B23872" w:rsidP="00B2387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4CB1316E" w14:textId="31C2CDC4" w:rsidR="00B23872" w:rsidRPr="006461EA" w:rsidRDefault="00B23872" w:rsidP="00B23872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243" w:type="dxa"/>
            <w:vAlign w:val="bottom"/>
          </w:tcPr>
          <w:p w14:paraId="44C238FB" w14:textId="77777777" w:rsidR="00B23872" w:rsidRPr="006461EA" w:rsidRDefault="00B23872" w:rsidP="00B23872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A10BDDD" w14:textId="12FF0EFE" w:rsidR="00B23872" w:rsidRPr="006461EA" w:rsidRDefault="00B23872" w:rsidP="00B23872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236" w:type="dxa"/>
            <w:vAlign w:val="bottom"/>
          </w:tcPr>
          <w:p w14:paraId="1F50A878" w14:textId="77777777" w:rsidR="00B23872" w:rsidRPr="006461EA" w:rsidRDefault="00B23872" w:rsidP="00B23872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vAlign w:val="bottom"/>
          </w:tcPr>
          <w:p w14:paraId="745BCD9F" w14:textId="00AFE064" w:rsidR="00B23872" w:rsidRPr="006461EA" w:rsidRDefault="00B23872" w:rsidP="00B23872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259" w:type="dxa"/>
            <w:vAlign w:val="bottom"/>
          </w:tcPr>
          <w:p w14:paraId="00EC384A" w14:textId="77777777" w:rsidR="00B23872" w:rsidRPr="006461EA" w:rsidRDefault="00B23872" w:rsidP="00B23872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0138152D" w14:textId="106F1D3F" w:rsidR="00B23872" w:rsidRPr="006461EA" w:rsidRDefault="00B23872" w:rsidP="00B23872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</w:tr>
      <w:tr w:rsidR="00CC44CB" w:rsidRPr="006461EA" w14:paraId="5A08C686" w14:textId="77777777" w:rsidTr="00B23872">
        <w:trPr>
          <w:trHeight w:hRule="exact" w:val="354"/>
        </w:trPr>
        <w:tc>
          <w:tcPr>
            <w:tcW w:w="3822" w:type="dxa"/>
          </w:tcPr>
          <w:p w14:paraId="5A80B1D9" w14:textId="77777777" w:rsidR="00CC44CB" w:rsidRPr="006461EA" w:rsidRDefault="00CC44CB" w:rsidP="001E34F0">
            <w:pPr>
              <w:pStyle w:val="a4"/>
              <w:widowControl/>
              <w:ind w:right="0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16" w:type="dxa"/>
          </w:tcPr>
          <w:p w14:paraId="1633C8E5" w14:textId="77777777" w:rsidR="00CC44CB" w:rsidRPr="006461EA" w:rsidRDefault="00CC44CB" w:rsidP="001E34F0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5BAEC4B8" w14:textId="77777777" w:rsidR="00CC44CB" w:rsidRPr="006461EA" w:rsidRDefault="00CC44CB" w:rsidP="001E34F0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ABDA447" w14:textId="77777777" w:rsidR="00CC44CB" w:rsidRPr="006461EA" w:rsidRDefault="00CC44CB" w:rsidP="001E34F0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854250A" w14:textId="77777777" w:rsidR="00CC44CB" w:rsidRPr="006461EA" w:rsidRDefault="00CC44CB" w:rsidP="001E34F0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7" w:type="dxa"/>
          </w:tcPr>
          <w:p w14:paraId="0F1DC408" w14:textId="77777777" w:rsidR="00CC44CB" w:rsidRPr="006461EA" w:rsidRDefault="00CC44CB" w:rsidP="001E34F0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9" w:type="dxa"/>
          </w:tcPr>
          <w:p w14:paraId="03F620C1" w14:textId="77777777" w:rsidR="00CC44CB" w:rsidRPr="006461EA" w:rsidRDefault="00CC44CB" w:rsidP="001E34F0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120" w:type="dxa"/>
          </w:tcPr>
          <w:p w14:paraId="14534849" w14:textId="77777777" w:rsidR="00CC44CB" w:rsidRPr="006461EA" w:rsidRDefault="00CC44CB" w:rsidP="001E34F0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FF3BCA" w:rsidRPr="006461EA" w14:paraId="5EA5A1FA" w14:textId="77777777" w:rsidTr="00B23872">
        <w:trPr>
          <w:trHeight w:hRule="exact" w:val="354"/>
        </w:trPr>
        <w:tc>
          <w:tcPr>
            <w:tcW w:w="3822" w:type="dxa"/>
          </w:tcPr>
          <w:p w14:paraId="1DB4F0C0" w14:textId="5C67B187" w:rsidR="00FF3BCA" w:rsidRPr="006461EA" w:rsidRDefault="00FF3BCA" w:rsidP="00FF3BCA">
            <w:pPr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ยอด</w:t>
            </w: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คงเหลือ ณ วันที่ 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1 </w:t>
            </w: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มกราคม </w:t>
            </w:r>
          </w:p>
          <w:p w14:paraId="4184C912" w14:textId="77777777" w:rsidR="00FF3BCA" w:rsidRPr="006461EA" w:rsidRDefault="00FF3BCA" w:rsidP="00FF3BCA">
            <w:pPr>
              <w:pStyle w:val="a4"/>
              <w:widowControl/>
              <w:ind w:right="0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16" w:type="dxa"/>
          </w:tcPr>
          <w:p w14:paraId="1E2290C8" w14:textId="0CAEB3F2" w:rsidR="00FF3BCA" w:rsidRPr="006461EA" w:rsidRDefault="00FF3BCA" w:rsidP="00FF3BCA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17,298</w:t>
            </w:r>
          </w:p>
        </w:tc>
        <w:tc>
          <w:tcPr>
            <w:tcW w:w="243" w:type="dxa"/>
          </w:tcPr>
          <w:p w14:paraId="2F1908F2" w14:textId="77777777" w:rsidR="00FF3BCA" w:rsidRPr="006461EA" w:rsidRDefault="00FF3BCA" w:rsidP="00FF3BCA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E78FFE8" w14:textId="291BADE9" w:rsidR="00FF3BCA" w:rsidRPr="006461EA" w:rsidRDefault="00FF3BCA" w:rsidP="00FF3BCA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15,097 </w:t>
            </w:r>
          </w:p>
        </w:tc>
        <w:tc>
          <w:tcPr>
            <w:tcW w:w="236" w:type="dxa"/>
          </w:tcPr>
          <w:p w14:paraId="32FE58E0" w14:textId="77777777" w:rsidR="00FF3BCA" w:rsidRPr="006461EA" w:rsidRDefault="00FF3BCA" w:rsidP="00FF3BCA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7" w:type="dxa"/>
          </w:tcPr>
          <w:p w14:paraId="62A44AEF" w14:textId="746DA00F" w:rsidR="00FF3BCA" w:rsidRPr="006461EA" w:rsidRDefault="00FF3BCA" w:rsidP="00FF3BCA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17,298</w:t>
            </w:r>
          </w:p>
        </w:tc>
        <w:tc>
          <w:tcPr>
            <w:tcW w:w="259" w:type="dxa"/>
          </w:tcPr>
          <w:p w14:paraId="53DBB08E" w14:textId="77777777" w:rsidR="00FF3BCA" w:rsidRPr="006461EA" w:rsidRDefault="00FF3BCA" w:rsidP="00FF3BCA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120" w:type="dxa"/>
          </w:tcPr>
          <w:p w14:paraId="2E11097C" w14:textId="23BA12F3" w:rsidR="00FF3BCA" w:rsidRPr="006461EA" w:rsidRDefault="00FF3BCA" w:rsidP="00FF3BCA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15,097 </w:t>
            </w:r>
          </w:p>
        </w:tc>
      </w:tr>
      <w:tr w:rsidR="00FF3BCA" w:rsidRPr="006461EA" w14:paraId="5A32C09E" w14:textId="77777777" w:rsidTr="00B23872">
        <w:trPr>
          <w:trHeight w:val="113"/>
        </w:trPr>
        <w:tc>
          <w:tcPr>
            <w:tcW w:w="3822" w:type="dxa"/>
            <w:vAlign w:val="bottom"/>
          </w:tcPr>
          <w:p w14:paraId="1343DC0C" w14:textId="7A89C064" w:rsidR="00FF3BCA" w:rsidRPr="006461EA" w:rsidRDefault="00FF3BCA" w:rsidP="00FF3BCA">
            <w:pPr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</w:rPr>
              <w:t>บวก</w:t>
            </w: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116" w:type="dxa"/>
          </w:tcPr>
          <w:p w14:paraId="2D5D853D" w14:textId="253A1552" w:rsidR="00FF3BCA" w:rsidRPr="00E123ED" w:rsidRDefault="00FF3BCA" w:rsidP="00FF3BCA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18,085</w:t>
            </w:r>
          </w:p>
        </w:tc>
        <w:tc>
          <w:tcPr>
            <w:tcW w:w="243" w:type="dxa"/>
          </w:tcPr>
          <w:p w14:paraId="77CD3692" w14:textId="77777777" w:rsidR="00FF3BCA" w:rsidRPr="00E123ED" w:rsidRDefault="00FF3BCA" w:rsidP="00FF3BC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6B36ED6" w14:textId="25EB96E4" w:rsidR="00FF3BCA" w:rsidRPr="00E123ED" w:rsidRDefault="00FF3BCA" w:rsidP="00FF3BC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123ED">
              <w:rPr>
                <w:rFonts w:ascii="Browallia New" w:hAnsi="Browallia New" w:cs="Browallia New"/>
                <w:sz w:val="28"/>
                <w:szCs w:val="28"/>
              </w:rPr>
              <w:t xml:space="preserve"> 5,112</w:t>
            </w:r>
          </w:p>
        </w:tc>
        <w:tc>
          <w:tcPr>
            <w:tcW w:w="236" w:type="dxa"/>
          </w:tcPr>
          <w:p w14:paraId="7CAFBB84" w14:textId="77777777" w:rsidR="00FF3BCA" w:rsidRPr="00E123ED" w:rsidRDefault="00FF3BCA" w:rsidP="00FF3BC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7" w:type="dxa"/>
          </w:tcPr>
          <w:p w14:paraId="7CB9A47F" w14:textId="2CA249D9" w:rsidR="00FF3BCA" w:rsidRPr="00E123ED" w:rsidRDefault="00FF3BCA" w:rsidP="00FF3BCA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18,085</w:t>
            </w:r>
          </w:p>
        </w:tc>
        <w:tc>
          <w:tcPr>
            <w:tcW w:w="259" w:type="dxa"/>
          </w:tcPr>
          <w:p w14:paraId="78E88B8D" w14:textId="77777777" w:rsidR="00FF3BCA" w:rsidRPr="00E123ED" w:rsidRDefault="00FF3BCA" w:rsidP="00FF3BC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0C3EA453" w14:textId="3475B624" w:rsidR="00FF3BCA" w:rsidRPr="00E123ED" w:rsidRDefault="00FF3BCA" w:rsidP="00FF3BC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123ED">
              <w:rPr>
                <w:rFonts w:ascii="Browallia New" w:hAnsi="Browallia New" w:cs="Browallia New"/>
                <w:sz w:val="28"/>
                <w:szCs w:val="28"/>
              </w:rPr>
              <w:t xml:space="preserve"> 5,112</w:t>
            </w:r>
          </w:p>
        </w:tc>
      </w:tr>
      <w:tr w:rsidR="00FF3BCA" w:rsidRPr="006461EA" w14:paraId="26420B8E" w14:textId="77777777" w:rsidTr="00B23872">
        <w:trPr>
          <w:trHeight w:val="113"/>
        </w:trPr>
        <w:tc>
          <w:tcPr>
            <w:tcW w:w="3822" w:type="dxa"/>
            <w:vAlign w:val="bottom"/>
          </w:tcPr>
          <w:p w14:paraId="6823C23C" w14:textId="030FEF30" w:rsidR="00FF3BCA" w:rsidRPr="006461EA" w:rsidRDefault="00FF3BCA" w:rsidP="00FF3BCA">
            <w:pPr>
              <w:tabs>
                <w:tab w:val="clear" w:pos="454"/>
                <w:tab w:val="clear" w:pos="680"/>
                <w:tab w:val="left" w:pos="45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</w:rPr>
              <w:t>หัก</w:t>
            </w: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กลับรายการ</w:t>
            </w: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116" w:type="dxa"/>
          </w:tcPr>
          <w:p w14:paraId="3EDF645E" w14:textId="4050AC6D" w:rsidR="00FF3BCA" w:rsidRPr="00E123ED" w:rsidRDefault="00FF3BCA" w:rsidP="00FF3BCA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(1</w:t>
            </w:r>
            <w:r>
              <w:rPr>
                <w:rFonts w:ascii="Browallia New" w:hAnsi="Browallia New" w:cs="Browallia New"/>
                <w:sz w:val="28"/>
                <w:szCs w:val="28"/>
              </w:rPr>
              <w:t>,464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)</w:t>
            </w:r>
          </w:p>
        </w:tc>
        <w:tc>
          <w:tcPr>
            <w:tcW w:w="243" w:type="dxa"/>
          </w:tcPr>
          <w:p w14:paraId="1B1A4B8F" w14:textId="77777777" w:rsidR="00FF3BCA" w:rsidRPr="00E123ED" w:rsidRDefault="00FF3BCA" w:rsidP="00FF3BC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AD16585" w14:textId="5A087B19" w:rsidR="00FF3BCA" w:rsidRPr="00E123ED" w:rsidRDefault="00FF3BCA" w:rsidP="00FF3BC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123ED">
              <w:rPr>
                <w:rFonts w:ascii="Browallia New" w:hAnsi="Browallia New" w:cs="Browallia New"/>
                <w:sz w:val="28"/>
                <w:szCs w:val="28"/>
              </w:rPr>
              <w:t>(2,911)</w:t>
            </w:r>
          </w:p>
        </w:tc>
        <w:tc>
          <w:tcPr>
            <w:tcW w:w="236" w:type="dxa"/>
          </w:tcPr>
          <w:p w14:paraId="2E307E7A" w14:textId="77777777" w:rsidR="00FF3BCA" w:rsidRPr="00E123ED" w:rsidRDefault="00FF3BCA" w:rsidP="00FF3BC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7" w:type="dxa"/>
          </w:tcPr>
          <w:p w14:paraId="1570DC06" w14:textId="68F7E0F9" w:rsidR="00FF3BCA" w:rsidRPr="00E123ED" w:rsidRDefault="00FF3BCA" w:rsidP="00FF3BCA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(1</w:t>
            </w:r>
            <w:r>
              <w:rPr>
                <w:rFonts w:ascii="Browallia New" w:hAnsi="Browallia New" w:cs="Browallia New"/>
                <w:sz w:val="28"/>
                <w:szCs w:val="28"/>
              </w:rPr>
              <w:t>,464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)</w:t>
            </w:r>
          </w:p>
        </w:tc>
        <w:tc>
          <w:tcPr>
            <w:tcW w:w="259" w:type="dxa"/>
          </w:tcPr>
          <w:p w14:paraId="25B59385" w14:textId="77777777" w:rsidR="00FF3BCA" w:rsidRPr="00E123ED" w:rsidRDefault="00FF3BCA" w:rsidP="00FF3BC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41E917C7" w14:textId="22D94FF5" w:rsidR="00FF3BCA" w:rsidRPr="00E123ED" w:rsidRDefault="00FF3BCA" w:rsidP="00FF3BC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123ED">
              <w:rPr>
                <w:rFonts w:ascii="Browallia New" w:hAnsi="Browallia New" w:cs="Browallia New"/>
                <w:sz w:val="28"/>
                <w:szCs w:val="28"/>
              </w:rPr>
              <w:t>(2,911)</w:t>
            </w:r>
          </w:p>
        </w:tc>
      </w:tr>
      <w:tr w:rsidR="00FF3BCA" w:rsidRPr="006461EA" w14:paraId="1A9C6F57" w14:textId="77777777" w:rsidTr="00B23872">
        <w:trPr>
          <w:trHeight w:val="329"/>
        </w:trPr>
        <w:tc>
          <w:tcPr>
            <w:tcW w:w="3822" w:type="dxa"/>
            <w:vAlign w:val="bottom"/>
          </w:tcPr>
          <w:p w14:paraId="68145DA4" w14:textId="4D5AE5E2" w:rsidR="00FF3BCA" w:rsidRPr="006461EA" w:rsidRDefault="00FF3BCA" w:rsidP="00FF3BCA">
            <w:pPr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ยอดคงเหลือ</w:t>
            </w: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ณ วันที่ 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31 </w:t>
            </w: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12" w:space="0" w:color="auto"/>
            </w:tcBorders>
          </w:tcPr>
          <w:p w14:paraId="70593A29" w14:textId="71F3AFEE" w:rsidR="00FF3BCA" w:rsidRPr="006461EA" w:rsidRDefault="00FF3BCA" w:rsidP="00FF3BCA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33</w:t>
            </w:r>
            <w:r>
              <w:rPr>
                <w:rFonts w:ascii="Browallia New" w:hAnsi="Browallia New" w:cs="Browallia New"/>
                <w:sz w:val="28"/>
                <w:szCs w:val="28"/>
              </w:rPr>
              <w:t>,919</w:t>
            </w:r>
          </w:p>
        </w:tc>
        <w:tc>
          <w:tcPr>
            <w:tcW w:w="243" w:type="dxa"/>
          </w:tcPr>
          <w:p w14:paraId="2A193214" w14:textId="77777777" w:rsidR="00FF3BCA" w:rsidRPr="006461EA" w:rsidRDefault="00FF3BCA" w:rsidP="00FF3BC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12" w:space="0" w:color="auto"/>
            </w:tcBorders>
          </w:tcPr>
          <w:p w14:paraId="23A2F46C" w14:textId="126758DC" w:rsidR="00FF3BCA" w:rsidRPr="006461EA" w:rsidRDefault="00FF3BCA" w:rsidP="00FF3BC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fldChar w:fldCharType="begin"/>
            </w:r>
            <w:r>
              <w:rPr>
                <w:rFonts w:ascii="Browallia New" w:hAnsi="Browallia New" w:cs="Browallia New"/>
                <w:sz w:val="28"/>
                <w:szCs w:val="28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8"/>
                <w:szCs w:val="28"/>
              </w:rPr>
              <w:fldChar w:fldCharType="separate"/>
            </w:r>
            <w:r>
              <w:rPr>
                <w:rFonts w:ascii="Browallia New" w:hAnsi="Browallia New" w:cs="Browallia New"/>
                <w:noProof/>
                <w:sz w:val="28"/>
                <w:szCs w:val="28"/>
              </w:rPr>
              <w:t>17,298</w:t>
            </w:r>
            <w:r>
              <w:rPr>
                <w:rFonts w:ascii="Browallia New" w:hAnsi="Browallia New" w:cs="Browallia New"/>
                <w:sz w:val="28"/>
                <w:szCs w:val="28"/>
              </w:rPr>
              <w:fldChar w:fldCharType="end"/>
            </w:r>
          </w:p>
        </w:tc>
        <w:tc>
          <w:tcPr>
            <w:tcW w:w="236" w:type="dxa"/>
          </w:tcPr>
          <w:p w14:paraId="3D878DD4" w14:textId="77777777" w:rsidR="00FF3BCA" w:rsidRPr="006461EA" w:rsidRDefault="00FF3BCA" w:rsidP="00FF3BC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12" w:space="0" w:color="auto"/>
            </w:tcBorders>
          </w:tcPr>
          <w:p w14:paraId="1458D982" w14:textId="087E93D1" w:rsidR="00FF3BCA" w:rsidRPr="006461EA" w:rsidRDefault="00FF3BCA" w:rsidP="00FF3BCA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33</w:t>
            </w:r>
            <w:r>
              <w:rPr>
                <w:rFonts w:ascii="Browallia New" w:hAnsi="Browallia New" w:cs="Browallia New"/>
                <w:sz w:val="28"/>
                <w:szCs w:val="28"/>
              </w:rPr>
              <w:t>,919</w:t>
            </w:r>
          </w:p>
        </w:tc>
        <w:tc>
          <w:tcPr>
            <w:tcW w:w="259" w:type="dxa"/>
          </w:tcPr>
          <w:p w14:paraId="2F9CFB63" w14:textId="77777777" w:rsidR="00FF3BCA" w:rsidRPr="006461EA" w:rsidRDefault="00FF3BCA" w:rsidP="00FF3BC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12" w:space="0" w:color="auto"/>
            </w:tcBorders>
          </w:tcPr>
          <w:p w14:paraId="3464D06B" w14:textId="05DD2B6C" w:rsidR="00FF3BCA" w:rsidRPr="006461EA" w:rsidRDefault="00FF3BCA" w:rsidP="00FF3BC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fldChar w:fldCharType="begin"/>
            </w:r>
            <w:r>
              <w:rPr>
                <w:rFonts w:ascii="Browallia New" w:hAnsi="Browallia New" w:cs="Browallia New"/>
                <w:sz w:val="28"/>
                <w:szCs w:val="28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8"/>
                <w:szCs w:val="28"/>
              </w:rPr>
              <w:fldChar w:fldCharType="separate"/>
            </w:r>
            <w:r>
              <w:rPr>
                <w:rFonts w:ascii="Browallia New" w:hAnsi="Browallia New" w:cs="Browallia New"/>
                <w:noProof/>
                <w:sz w:val="28"/>
                <w:szCs w:val="28"/>
              </w:rPr>
              <w:t>17,298</w:t>
            </w:r>
            <w:r>
              <w:rPr>
                <w:rFonts w:ascii="Browallia New" w:hAnsi="Browallia New" w:cs="Browallia New"/>
                <w:sz w:val="28"/>
                <w:szCs w:val="28"/>
              </w:rPr>
              <w:fldChar w:fldCharType="end"/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</w:tbl>
    <w:p w14:paraId="4FFFEE7A" w14:textId="6EB7F91F" w:rsidR="00E123ED" w:rsidRDefault="00E12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u w:val="single"/>
          <w:cs/>
        </w:rPr>
      </w:pPr>
    </w:p>
    <w:p w14:paraId="64C22189" w14:textId="77777777" w:rsidR="002D61A8" w:rsidRDefault="002D61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u w:val="single"/>
          <w:cs/>
        </w:rPr>
      </w:pPr>
      <w:r>
        <w:rPr>
          <w:rFonts w:ascii="Browallia New" w:hAnsi="Browallia New" w:cs="Browallia New"/>
          <w:sz w:val="28"/>
          <w:szCs w:val="28"/>
          <w:u w:val="single"/>
          <w:cs/>
        </w:rPr>
        <w:br w:type="page"/>
      </w:r>
    </w:p>
    <w:p w14:paraId="7CC45EB0" w14:textId="4ADEE9F4" w:rsidR="00235361" w:rsidRPr="006461EA" w:rsidRDefault="00235361" w:rsidP="003F0C72">
      <w:pPr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450"/>
        </w:tabs>
        <w:spacing w:after="240" w:line="240" w:lineRule="auto"/>
        <w:ind w:left="432" w:right="1800" w:hanging="432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6461EA">
        <w:rPr>
          <w:rFonts w:ascii="Browallia New" w:hAnsi="Browallia New" w:cs="Browallia New"/>
          <w:sz w:val="28"/>
          <w:szCs w:val="28"/>
          <w:u w:val="single"/>
          <w:cs/>
        </w:rPr>
        <w:lastRenderedPageBreak/>
        <w:t>สินค้าคงเหลือ</w:t>
      </w:r>
    </w:p>
    <w:p w14:paraId="14719009" w14:textId="77777777" w:rsidR="00235361" w:rsidRPr="006461EA" w:rsidRDefault="00235361" w:rsidP="00235361">
      <w:pPr>
        <w:tabs>
          <w:tab w:val="clear" w:pos="227"/>
          <w:tab w:val="clear" w:pos="454"/>
        </w:tabs>
        <w:spacing w:line="240" w:lineRule="auto"/>
        <w:ind w:left="426"/>
        <w:rPr>
          <w:rFonts w:ascii="Browallia New" w:hAnsi="Browallia New" w:cs="Browallia New"/>
          <w:sz w:val="2"/>
          <w:szCs w:val="2"/>
        </w:rPr>
      </w:pPr>
    </w:p>
    <w:tbl>
      <w:tblPr>
        <w:tblW w:w="8925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435"/>
        <w:gridCol w:w="1170"/>
        <w:gridCol w:w="270"/>
        <w:gridCol w:w="1170"/>
        <w:gridCol w:w="270"/>
        <w:gridCol w:w="1170"/>
        <w:gridCol w:w="270"/>
        <w:gridCol w:w="1170"/>
      </w:tblGrid>
      <w:tr w:rsidR="00235361" w:rsidRPr="006461EA" w14:paraId="4E7CBEF5" w14:textId="77777777" w:rsidTr="00B23872">
        <w:tc>
          <w:tcPr>
            <w:tcW w:w="3435" w:type="dxa"/>
          </w:tcPr>
          <w:p w14:paraId="63AF53C1" w14:textId="77777777" w:rsidR="00235361" w:rsidRPr="006461EA" w:rsidRDefault="00235361" w:rsidP="001E34F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490" w:type="dxa"/>
            <w:gridSpan w:val="7"/>
          </w:tcPr>
          <w:p w14:paraId="582CEC94" w14:textId="77777777" w:rsidR="00235361" w:rsidRPr="006461EA" w:rsidRDefault="00235361" w:rsidP="001E34F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D4677F" w:rsidRPr="006461EA" w14:paraId="14CF345E" w14:textId="77777777" w:rsidTr="00B23872">
        <w:tc>
          <w:tcPr>
            <w:tcW w:w="3435" w:type="dxa"/>
          </w:tcPr>
          <w:p w14:paraId="22B6AB00" w14:textId="77777777" w:rsidR="00D4677F" w:rsidRPr="006461EA" w:rsidRDefault="00D4677F" w:rsidP="001E34F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-18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2F0084B7" w14:textId="122CFF09" w:rsidR="00D4677F" w:rsidRPr="006461EA" w:rsidRDefault="00D4677F" w:rsidP="001E34F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4CAEB5A" w14:textId="361172CB" w:rsidR="00D4677F" w:rsidRPr="006461EA" w:rsidRDefault="00D4677F" w:rsidP="001E34F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07B3B90F" w14:textId="2BDB7339" w:rsidR="00D4677F" w:rsidRPr="006461EA" w:rsidRDefault="00D4677F" w:rsidP="001E34F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B23872" w:rsidRPr="006461EA" w14:paraId="7160684E" w14:textId="77777777" w:rsidTr="00B23872">
        <w:trPr>
          <w:trHeight w:val="166"/>
        </w:trPr>
        <w:tc>
          <w:tcPr>
            <w:tcW w:w="3435" w:type="dxa"/>
          </w:tcPr>
          <w:p w14:paraId="6C18AB4D" w14:textId="77777777" w:rsidR="00B23872" w:rsidRPr="006461EA" w:rsidRDefault="00B23872" w:rsidP="00B2387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1E5A34" w14:textId="0E3E1CB8" w:rsidR="00B23872" w:rsidRPr="006461EA" w:rsidRDefault="00B23872" w:rsidP="00B23872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647757A0" w14:textId="77777777" w:rsidR="00B23872" w:rsidRPr="006461EA" w:rsidRDefault="00B23872" w:rsidP="00B23872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69940E" w14:textId="5EC57A06" w:rsidR="00B23872" w:rsidRPr="006461EA" w:rsidRDefault="00B23872" w:rsidP="00B23872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270" w:type="dxa"/>
            <w:vAlign w:val="bottom"/>
          </w:tcPr>
          <w:p w14:paraId="097088CF" w14:textId="7BCC2117" w:rsidR="00B23872" w:rsidRPr="006461EA" w:rsidRDefault="00B23872" w:rsidP="00B23872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D3D2CF7" w14:textId="0187B02C" w:rsidR="00B23872" w:rsidRPr="006461EA" w:rsidRDefault="00B23872" w:rsidP="00B23872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270" w:type="dxa"/>
            <w:vAlign w:val="bottom"/>
          </w:tcPr>
          <w:p w14:paraId="6EF2C94F" w14:textId="77777777" w:rsidR="00B23872" w:rsidRPr="006461EA" w:rsidRDefault="00B23872" w:rsidP="00B23872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321C3C6" w14:textId="7B99F39E" w:rsidR="00B23872" w:rsidRPr="006461EA" w:rsidRDefault="00B23872" w:rsidP="00B23872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</w:tr>
      <w:tr w:rsidR="00D4677F" w:rsidRPr="006461EA" w14:paraId="117AB96B" w14:textId="77777777" w:rsidTr="00B23872">
        <w:trPr>
          <w:trHeight w:val="352"/>
        </w:trPr>
        <w:tc>
          <w:tcPr>
            <w:tcW w:w="3435" w:type="dxa"/>
          </w:tcPr>
          <w:p w14:paraId="1A8E6F66" w14:textId="77777777" w:rsidR="00D4677F" w:rsidRPr="006461EA" w:rsidRDefault="00D4677F" w:rsidP="00D4677F">
            <w:pPr>
              <w:pStyle w:val="1"/>
              <w:widowControl/>
              <w:ind w:right="0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56D8469" w14:textId="77777777" w:rsidR="00D4677F" w:rsidRPr="006461EA" w:rsidRDefault="00D4677F" w:rsidP="00D4677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657D9479" w14:textId="77777777" w:rsidR="00D4677F" w:rsidRPr="006461EA" w:rsidRDefault="00D4677F" w:rsidP="00D4677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DB5C81E" w14:textId="77777777" w:rsidR="00D4677F" w:rsidRPr="006461EA" w:rsidRDefault="00D4677F" w:rsidP="00D4677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655467A8" w14:textId="7F8CBE4D" w:rsidR="00D4677F" w:rsidRPr="006461EA" w:rsidRDefault="00D4677F" w:rsidP="00D4677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2197C6F" w14:textId="77777777" w:rsidR="00D4677F" w:rsidRPr="006461EA" w:rsidRDefault="00D4677F" w:rsidP="00D4677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56C79773" w14:textId="77777777" w:rsidR="00D4677F" w:rsidRPr="006461EA" w:rsidRDefault="00D4677F" w:rsidP="00D4677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209EA9F" w14:textId="77777777" w:rsidR="00D4677F" w:rsidRPr="006461EA" w:rsidRDefault="00D4677F" w:rsidP="00D4677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F8434A" w:rsidRPr="006461EA" w14:paraId="7E1BA284" w14:textId="77777777" w:rsidTr="00B23872">
        <w:trPr>
          <w:trHeight w:val="113"/>
        </w:trPr>
        <w:tc>
          <w:tcPr>
            <w:tcW w:w="3435" w:type="dxa"/>
          </w:tcPr>
          <w:p w14:paraId="2C2807AD" w14:textId="77777777" w:rsidR="00F8434A" w:rsidRPr="006461EA" w:rsidRDefault="00F8434A" w:rsidP="00F8434A">
            <w:pPr>
              <w:pStyle w:val="1"/>
              <w:widowControl/>
              <w:ind w:right="0"/>
              <w:rPr>
                <w:rFonts w:ascii="Browallia New" w:hAnsi="Browallia New" w:cs="Browallia New"/>
                <w:color w:val="auto"/>
                <w:cs/>
              </w:rPr>
            </w:pPr>
            <w:r w:rsidRPr="006461EA">
              <w:rPr>
                <w:rFonts w:ascii="Browallia New" w:hAnsi="Browallia New" w:cs="Browallia New"/>
                <w:color w:val="auto"/>
                <w:cs/>
              </w:rPr>
              <w:t>สินค้าสำเร็จรูป</w:t>
            </w:r>
          </w:p>
        </w:tc>
        <w:tc>
          <w:tcPr>
            <w:tcW w:w="1170" w:type="dxa"/>
          </w:tcPr>
          <w:p w14:paraId="60BD65F0" w14:textId="29B65B76" w:rsidR="00F8434A" w:rsidRPr="006461EA" w:rsidRDefault="00F8434A" w:rsidP="00F8434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340,864</w:t>
            </w:r>
          </w:p>
        </w:tc>
        <w:tc>
          <w:tcPr>
            <w:tcW w:w="270" w:type="dxa"/>
          </w:tcPr>
          <w:p w14:paraId="5CFC961B" w14:textId="77777777" w:rsidR="00F8434A" w:rsidRPr="006461EA" w:rsidRDefault="00F8434A" w:rsidP="00F8434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117758E" w14:textId="60DEB08A" w:rsidR="00F8434A" w:rsidRPr="006461EA" w:rsidRDefault="00F8434A" w:rsidP="00F8434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341,675</w:t>
            </w:r>
          </w:p>
        </w:tc>
        <w:tc>
          <w:tcPr>
            <w:tcW w:w="270" w:type="dxa"/>
          </w:tcPr>
          <w:p w14:paraId="16BB4E78" w14:textId="20A478DC" w:rsidR="00F8434A" w:rsidRPr="006461EA" w:rsidRDefault="00F8434A" w:rsidP="00F8434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ABE042C" w14:textId="3B97A075" w:rsidR="00F8434A" w:rsidRPr="006461EA" w:rsidRDefault="00F8434A" w:rsidP="00F8434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294,332</w:t>
            </w:r>
          </w:p>
        </w:tc>
        <w:tc>
          <w:tcPr>
            <w:tcW w:w="270" w:type="dxa"/>
          </w:tcPr>
          <w:p w14:paraId="56B2D6C3" w14:textId="77777777" w:rsidR="00F8434A" w:rsidRPr="006461EA" w:rsidRDefault="00F8434A" w:rsidP="00F8434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5E5DB52" w14:textId="1EEF40CB" w:rsidR="00F8434A" w:rsidRPr="006461EA" w:rsidRDefault="00F8434A" w:rsidP="00F8434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302,452 </w:t>
            </w:r>
          </w:p>
        </w:tc>
      </w:tr>
      <w:tr w:rsidR="00F8434A" w:rsidRPr="006461EA" w14:paraId="3F85A000" w14:textId="77777777" w:rsidTr="00B23872">
        <w:trPr>
          <w:trHeight w:val="113"/>
        </w:trPr>
        <w:tc>
          <w:tcPr>
            <w:tcW w:w="3435" w:type="dxa"/>
          </w:tcPr>
          <w:p w14:paraId="053697F8" w14:textId="69671894" w:rsidR="00F8434A" w:rsidRPr="006461EA" w:rsidRDefault="00F8434A" w:rsidP="00F8434A">
            <w:pPr>
              <w:pStyle w:val="1"/>
              <w:widowControl/>
              <w:ind w:right="0"/>
              <w:rPr>
                <w:rFonts w:ascii="Browallia New" w:hAnsi="Browallia New" w:cs="Browallia New"/>
                <w:color w:val="auto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cs/>
              </w:rPr>
              <w:t>งาน</w:t>
            </w:r>
            <w:r w:rsidRPr="006461EA">
              <w:rPr>
                <w:rFonts w:ascii="Browallia New" w:hAnsi="Browallia New" w:cs="Browallia New"/>
                <w:color w:val="auto"/>
                <w:cs/>
              </w:rPr>
              <w:t>ระหว่าง</w:t>
            </w:r>
            <w:r>
              <w:rPr>
                <w:rFonts w:ascii="Browallia New" w:hAnsi="Browallia New" w:cs="Browallia New" w:hint="cs"/>
                <w:color w:val="auto"/>
                <w:cs/>
              </w:rPr>
              <w:t>ทำ</w:t>
            </w:r>
          </w:p>
        </w:tc>
        <w:tc>
          <w:tcPr>
            <w:tcW w:w="1170" w:type="dxa"/>
          </w:tcPr>
          <w:p w14:paraId="2D52E026" w14:textId="53DF971B" w:rsidR="00F8434A" w:rsidRPr="006461EA" w:rsidRDefault="00F8434A" w:rsidP="00F8434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65,641</w:t>
            </w:r>
          </w:p>
        </w:tc>
        <w:tc>
          <w:tcPr>
            <w:tcW w:w="270" w:type="dxa"/>
          </w:tcPr>
          <w:p w14:paraId="5F6DE918" w14:textId="77777777" w:rsidR="00F8434A" w:rsidRPr="006461EA" w:rsidRDefault="00F8434A" w:rsidP="00F8434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6942F03" w14:textId="5A2795A4" w:rsidR="00F8434A" w:rsidRPr="006461EA" w:rsidRDefault="00F8434A" w:rsidP="00F8434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183,712</w:t>
            </w:r>
          </w:p>
        </w:tc>
        <w:tc>
          <w:tcPr>
            <w:tcW w:w="270" w:type="dxa"/>
          </w:tcPr>
          <w:p w14:paraId="1A70BBDE" w14:textId="662ED29E" w:rsidR="00F8434A" w:rsidRPr="006461EA" w:rsidRDefault="00F8434A" w:rsidP="00F8434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1E40505" w14:textId="42F3899C" w:rsidR="00F8434A" w:rsidRPr="006461EA" w:rsidRDefault="00F8434A" w:rsidP="00F8434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63,041</w:t>
            </w:r>
          </w:p>
        </w:tc>
        <w:tc>
          <w:tcPr>
            <w:tcW w:w="270" w:type="dxa"/>
          </w:tcPr>
          <w:p w14:paraId="53A174B2" w14:textId="77777777" w:rsidR="00F8434A" w:rsidRPr="006461EA" w:rsidRDefault="00F8434A" w:rsidP="00F8434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406AF72" w14:textId="5B955C39" w:rsidR="00F8434A" w:rsidRPr="006461EA" w:rsidRDefault="00F8434A" w:rsidP="00F8434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180,118 </w:t>
            </w:r>
          </w:p>
        </w:tc>
      </w:tr>
      <w:tr w:rsidR="00F8434A" w:rsidRPr="006461EA" w14:paraId="30A48DFD" w14:textId="77777777" w:rsidTr="00B23872">
        <w:trPr>
          <w:trHeight w:val="171"/>
        </w:trPr>
        <w:tc>
          <w:tcPr>
            <w:tcW w:w="3435" w:type="dxa"/>
          </w:tcPr>
          <w:p w14:paraId="0457F5F2" w14:textId="77777777" w:rsidR="00F8434A" w:rsidRPr="006461EA" w:rsidRDefault="00F8434A" w:rsidP="00F8434A">
            <w:pPr>
              <w:pStyle w:val="1"/>
              <w:widowControl/>
              <w:ind w:right="0"/>
              <w:rPr>
                <w:rFonts w:ascii="Browallia New" w:hAnsi="Browallia New" w:cs="Browallia New"/>
                <w:color w:val="auto"/>
                <w:cs/>
              </w:rPr>
            </w:pPr>
            <w:r w:rsidRPr="006461EA">
              <w:rPr>
                <w:rFonts w:ascii="Browallia New" w:hAnsi="Browallia New" w:cs="Browallia New"/>
                <w:color w:val="auto"/>
                <w:cs/>
              </w:rPr>
              <w:t>วัตถุดิบและอะไหล่</w:t>
            </w:r>
          </w:p>
        </w:tc>
        <w:tc>
          <w:tcPr>
            <w:tcW w:w="1170" w:type="dxa"/>
          </w:tcPr>
          <w:p w14:paraId="4E6CAC20" w14:textId="43B4CD76" w:rsidR="00F8434A" w:rsidRPr="006461EA" w:rsidRDefault="00F8434A" w:rsidP="00F8434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72,353</w:t>
            </w:r>
          </w:p>
        </w:tc>
        <w:tc>
          <w:tcPr>
            <w:tcW w:w="270" w:type="dxa"/>
          </w:tcPr>
          <w:p w14:paraId="3A1417E0" w14:textId="77777777" w:rsidR="00F8434A" w:rsidRPr="006461EA" w:rsidRDefault="00F8434A" w:rsidP="00F8434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FE4B475" w14:textId="3BA4A9EB" w:rsidR="00F8434A" w:rsidRPr="006461EA" w:rsidRDefault="00F8434A" w:rsidP="00F8434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103,471</w:t>
            </w:r>
          </w:p>
        </w:tc>
        <w:tc>
          <w:tcPr>
            <w:tcW w:w="270" w:type="dxa"/>
          </w:tcPr>
          <w:p w14:paraId="3D830581" w14:textId="44496320" w:rsidR="00F8434A" w:rsidRPr="006461EA" w:rsidRDefault="00F8434A" w:rsidP="00F8434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676EF5E" w14:textId="13F30F19" w:rsidR="00F8434A" w:rsidRPr="006461EA" w:rsidRDefault="00F8434A" w:rsidP="00F8434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63,118</w:t>
            </w:r>
          </w:p>
        </w:tc>
        <w:tc>
          <w:tcPr>
            <w:tcW w:w="270" w:type="dxa"/>
          </w:tcPr>
          <w:p w14:paraId="7BC9CA41" w14:textId="77777777" w:rsidR="00F8434A" w:rsidRPr="006461EA" w:rsidRDefault="00F8434A" w:rsidP="00F8434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761090B" w14:textId="0BFFE48E" w:rsidR="00F8434A" w:rsidRPr="006461EA" w:rsidRDefault="00F8434A" w:rsidP="00F8434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73,217 </w:t>
            </w:r>
          </w:p>
        </w:tc>
      </w:tr>
      <w:tr w:rsidR="00F8434A" w:rsidRPr="006461EA" w14:paraId="27B0B015" w14:textId="77777777" w:rsidTr="00B23872">
        <w:trPr>
          <w:trHeight w:val="171"/>
        </w:trPr>
        <w:tc>
          <w:tcPr>
            <w:tcW w:w="3435" w:type="dxa"/>
          </w:tcPr>
          <w:p w14:paraId="33E7F615" w14:textId="77777777" w:rsidR="00F8434A" w:rsidRPr="006461EA" w:rsidRDefault="00F8434A" w:rsidP="00F8434A">
            <w:pPr>
              <w:pStyle w:val="1"/>
              <w:widowControl/>
              <w:ind w:right="0"/>
              <w:rPr>
                <w:rFonts w:ascii="Browallia New" w:hAnsi="Browallia New" w:cs="Browallia New"/>
                <w:color w:val="auto"/>
                <w:cs/>
              </w:rPr>
            </w:pPr>
            <w:r w:rsidRPr="006461EA">
              <w:rPr>
                <w:rFonts w:ascii="Browallia New" w:hAnsi="Browallia New" w:cs="Browallia New" w:hint="cs"/>
                <w:color w:val="auto"/>
                <w:cs/>
              </w:rPr>
              <w:t>สินค้าระหว่างทาง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4BF996F" w14:textId="0A3AFBDE" w:rsidR="00F8434A" w:rsidRPr="006461EA" w:rsidRDefault="00F8434A" w:rsidP="00F8434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961</w:t>
            </w:r>
          </w:p>
        </w:tc>
        <w:tc>
          <w:tcPr>
            <w:tcW w:w="270" w:type="dxa"/>
          </w:tcPr>
          <w:p w14:paraId="156DF358" w14:textId="77777777" w:rsidR="00F8434A" w:rsidRPr="006461EA" w:rsidRDefault="00F8434A" w:rsidP="00F8434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61D3D67" w14:textId="37176115" w:rsidR="00F8434A" w:rsidRPr="006461EA" w:rsidRDefault="00F8434A" w:rsidP="00F8434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527</w:t>
            </w:r>
          </w:p>
        </w:tc>
        <w:tc>
          <w:tcPr>
            <w:tcW w:w="270" w:type="dxa"/>
          </w:tcPr>
          <w:p w14:paraId="64D84EEE" w14:textId="41B696AF" w:rsidR="00F8434A" w:rsidRPr="006461EA" w:rsidRDefault="00F8434A" w:rsidP="00F8434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958EF5B" w14:textId="6E96FB5C" w:rsidR="00F8434A" w:rsidRPr="006461EA" w:rsidRDefault="00F8434A" w:rsidP="00F8434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961</w:t>
            </w:r>
          </w:p>
        </w:tc>
        <w:tc>
          <w:tcPr>
            <w:tcW w:w="270" w:type="dxa"/>
          </w:tcPr>
          <w:p w14:paraId="43E3494E" w14:textId="77777777" w:rsidR="00F8434A" w:rsidRPr="006461EA" w:rsidRDefault="00F8434A" w:rsidP="00F8434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180079D" w14:textId="72EFDA00" w:rsidR="00F8434A" w:rsidRPr="006461EA" w:rsidRDefault="00F8434A" w:rsidP="00F8434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527 </w:t>
            </w:r>
          </w:p>
        </w:tc>
      </w:tr>
      <w:tr w:rsidR="00F8434A" w:rsidRPr="006461EA" w14:paraId="678B40F9" w14:textId="77777777" w:rsidTr="00B23872">
        <w:trPr>
          <w:trHeight w:val="173"/>
        </w:trPr>
        <w:tc>
          <w:tcPr>
            <w:tcW w:w="3435" w:type="dxa"/>
          </w:tcPr>
          <w:p w14:paraId="405FE940" w14:textId="77777777" w:rsidR="00F8434A" w:rsidRPr="006461EA" w:rsidRDefault="00F8434A" w:rsidP="00F8434A">
            <w:pPr>
              <w:pStyle w:val="1"/>
              <w:widowControl/>
              <w:ind w:right="0"/>
              <w:rPr>
                <w:rFonts w:ascii="Browallia New" w:hAnsi="Browallia New" w:cs="Browallia New"/>
                <w:color w:val="auto"/>
                <w:cs/>
              </w:rPr>
            </w:pPr>
            <w:r w:rsidRPr="006461EA">
              <w:rPr>
                <w:rFonts w:ascii="Browallia New" w:hAnsi="Browallia New" w:cs="Browallia New"/>
                <w:color w:val="auto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ADCC92C" w14:textId="13DD1884" w:rsidR="00F8434A" w:rsidRPr="006461EA" w:rsidRDefault="00F8434A" w:rsidP="00F8434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479,819</w:t>
            </w:r>
          </w:p>
        </w:tc>
        <w:tc>
          <w:tcPr>
            <w:tcW w:w="270" w:type="dxa"/>
          </w:tcPr>
          <w:p w14:paraId="131E678B" w14:textId="77777777" w:rsidR="00F8434A" w:rsidRPr="006461EA" w:rsidRDefault="00F8434A" w:rsidP="00F8434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076E8B6" w14:textId="16F42BC3" w:rsidR="00F8434A" w:rsidRPr="006461EA" w:rsidRDefault="00F8434A" w:rsidP="00F8434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629,385 </w:t>
            </w:r>
          </w:p>
        </w:tc>
        <w:tc>
          <w:tcPr>
            <w:tcW w:w="270" w:type="dxa"/>
          </w:tcPr>
          <w:p w14:paraId="3A841680" w14:textId="7C9713BA" w:rsidR="00F8434A" w:rsidRPr="006461EA" w:rsidRDefault="00F8434A" w:rsidP="00F8434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860115A" w14:textId="3135EAFD" w:rsidR="00F8434A" w:rsidRPr="006461EA" w:rsidRDefault="00F8434A" w:rsidP="00F8434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421,452</w:t>
            </w:r>
          </w:p>
        </w:tc>
        <w:tc>
          <w:tcPr>
            <w:tcW w:w="270" w:type="dxa"/>
          </w:tcPr>
          <w:p w14:paraId="18869645" w14:textId="77777777" w:rsidR="00F8434A" w:rsidRPr="006461EA" w:rsidRDefault="00F8434A" w:rsidP="00F8434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E3F902E" w14:textId="768B179A" w:rsidR="00F8434A" w:rsidRPr="006461EA" w:rsidRDefault="00F8434A" w:rsidP="00F84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556,314 </w:t>
            </w:r>
          </w:p>
        </w:tc>
      </w:tr>
      <w:tr w:rsidR="00F8434A" w:rsidRPr="006461EA" w14:paraId="41082BF7" w14:textId="77777777" w:rsidTr="00B23872">
        <w:trPr>
          <w:trHeight w:val="113"/>
        </w:trPr>
        <w:tc>
          <w:tcPr>
            <w:tcW w:w="3435" w:type="dxa"/>
          </w:tcPr>
          <w:p w14:paraId="644891DB" w14:textId="7B93E614" w:rsidR="00F8434A" w:rsidRPr="006461EA" w:rsidRDefault="00F8434A" w:rsidP="00F8434A">
            <w:pPr>
              <w:pStyle w:val="1"/>
              <w:widowControl/>
              <w:ind w:right="0" w:firstLine="4"/>
              <w:rPr>
                <w:rFonts w:ascii="Browallia New" w:hAnsi="Browallia New" w:cs="Browallia New"/>
                <w:color w:val="auto"/>
                <w:cs/>
              </w:rPr>
            </w:pPr>
            <w:r w:rsidRPr="006461EA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6461EA">
              <w:rPr>
                <w:rFonts w:ascii="Browallia New" w:hAnsi="Browallia New" w:cs="Browallia New"/>
                <w:color w:val="auto"/>
                <w:cs/>
              </w:rPr>
              <w:t xml:space="preserve"> ค่าเผื่อสินค้าเสื่อมคุณภาพ</w:t>
            </w:r>
          </w:p>
        </w:tc>
        <w:tc>
          <w:tcPr>
            <w:tcW w:w="1170" w:type="dxa"/>
          </w:tcPr>
          <w:p w14:paraId="3A2E3146" w14:textId="24024184" w:rsidR="00F8434A" w:rsidRPr="006461EA" w:rsidRDefault="00F8434A" w:rsidP="00F8434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1,783</w:t>
            </w:r>
            <w:r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270" w:type="dxa"/>
          </w:tcPr>
          <w:p w14:paraId="19252672" w14:textId="77777777" w:rsidR="00F8434A" w:rsidRPr="006461EA" w:rsidRDefault="00F8434A" w:rsidP="00F8434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-12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14098FD" w14:textId="303F961B" w:rsidR="00F8434A" w:rsidRPr="006461EA" w:rsidRDefault="00F8434A" w:rsidP="00F8434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(1,914)</w:t>
            </w:r>
          </w:p>
        </w:tc>
        <w:tc>
          <w:tcPr>
            <w:tcW w:w="270" w:type="dxa"/>
          </w:tcPr>
          <w:p w14:paraId="4F1072FF" w14:textId="5D8E610E" w:rsidR="00F8434A" w:rsidRPr="006461EA" w:rsidRDefault="00F8434A" w:rsidP="00F8434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-12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51884D1" w14:textId="7C84BB68" w:rsidR="00F8434A" w:rsidRPr="006461EA" w:rsidRDefault="00F8434A" w:rsidP="00F8434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1,783</w:t>
            </w:r>
            <w:r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270" w:type="dxa"/>
          </w:tcPr>
          <w:p w14:paraId="58AC1A25" w14:textId="77777777" w:rsidR="00F8434A" w:rsidRPr="006461EA" w:rsidRDefault="00F8434A" w:rsidP="00F8434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-12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D73DD93" w14:textId="51155479" w:rsidR="00F8434A" w:rsidRPr="006461EA" w:rsidRDefault="00F8434A" w:rsidP="00F84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(1,914)</w:t>
            </w:r>
          </w:p>
        </w:tc>
      </w:tr>
      <w:tr w:rsidR="00F8434A" w:rsidRPr="006461EA" w14:paraId="305F9C7E" w14:textId="77777777" w:rsidTr="00B23872">
        <w:trPr>
          <w:trHeight w:val="113"/>
        </w:trPr>
        <w:tc>
          <w:tcPr>
            <w:tcW w:w="3435" w:type="dxa"/>
          </w:tcPr>
          <w:p w14:paraId="6553C686" w14:textId="213D4BC6" w:rsidR="00F8434A" w:rsidRPr="006461EA" w:rsidRDefault="00F8434A" w:rsidP="00F8434A">
            <w:pPr>
              <w:pStyle w:val="1"/>
              <w:widowControl/>
              <w:ind w:right="0"/>
              <w:rPr>
                <w:rFonts w:ascii="Browallia New" w:hAnsi="Browallia New" w:cs="Browallia New"/>
                <w:color w:val="auto"/>
                <w:cs/>
              </w:rPr>
            </w:pPr>
            <w:r w:rsidRPr="006461EA">
              <w:rPr>
                <w:rFonts w:ascii="Browallia New" w:hAnsi="Browallia New" w:cs="Browallia New"/>
                <w:color w:val="auto"/>
                <w:cs/>
              </w:rPr>
              <w:t xml:space="preserve">     </w:t>
            </w:r>
            <w:r w:rsidRPr="006461EA">
              <w:rPr>
                <w:rFonts w:ascii="Browallia New" w:hAnsi="Browallia New" w:cs="Browallia New" w:hint="cs"/>
                <w:color w:val="auto"/>
                <w:cs/>
              </w:rPr>
              <w:t>ค่าเผื่อมูลค่าสินค้าลดลง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9F3E43C" w14:textId="05983C53" w:rsidR="00F8434A" w:rsidRPr="006461EA" w:rsidRDefault="00F8434A" w:rsidP="00F8434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8434A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47,124</w:t>
            </w:r>
            <w:r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270" w:type="dxa"/>
          </w:tcPr>
          <w:p w14:paraId="7C87BEAA" w14:textId="77777777" w:rsidR="00F8434A" w:rsidRPr="006461EA" w:rsidRDefault="00F8434A" w:rsidP="00F8434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-12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EAA7D09" w14:textId="126E617A" w:rsidR="00F8434A" w:rsidRPr="006461EA" w:rsidRDefault="00F8434A" w:rsidP="00F8434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(2</w:t>
            </w:r>
            <w:r>
              <w:rPr>
                <w:rFonts w:ascii="Browallia New" w:hAnsi="Browallia New" w:cs="Browallia New"/>
                <w:sz w:val="28"/>
                <w:szCs w:val="28"/>
              </w:rPr>
              <w:t>5,420</w:t>
            </w: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70" w:type="dxa"/>
          </w:tcPr>
          <w:p w14:paraId="6D8BB715" w14:textId="77777777" w:rsidR="00F8434A" w:rsidRPr="006461EA" w:rsidRDefault="00F8434A" w:rsidP="00F8434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-12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3FB815D" w14:textId="0B167A46" w:rsidR="00F8434A" w:rsidRPr="006461EA" w:rsidRDefault="00F8434A" w:rsidP="00F8434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38,282</w:t>
            </w:r>
            <w:r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270" w:type="dxa"/>
          </w:tcPr>
          <w:p w14:paraId="029E9372" w14:textId="77777777" w:rsidR="00F8434A" w:rsidRPr="006461EA" w:rsidRDefault="00F8434A" w:rsidP="00F8434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-12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88B3AE8" w14:textId="3A568498" w:rsidR="00F8434A" w:rsidRPr="006461EA" w:rsidRDefault="00F8434A" w:rsidP="00F84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(2</w:t>
            </w:r>
            <w:r>
              <w:rPr>
                <w:rFonts w:ascii="Browallia New" w:hAnsi="Browallia New" w:cs="Browallia New"/>
                <w:sz w:val="28"/>
                <w:szCs w:val="28"/>
              </w:rPr>
              <w:t>5,420</w:t>
            </w: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F8434A" w:rsidRPr="006461EA" w14:paraId="1104D752" w14:textId="77777777" w:rsidTr="00B23872">
        <w:trPr>
          <w:trHeight w:val="329"/>
        </w:trPr>
        <w:tc>
          <w:tcPr>
            <w:tcW w:w="3435" w:type="dxa"/>
          </w:tcPr>
          <w:p w14:paraId="718B7B38" w14:textId="77777777" w:rsidR="00F8434A" w:rsidRPr="006461EA" w:rsidRDefault="00F8434A" w:rsidP="00F8434A">
            <w:pPr>
              <w:pStyle w:val="1"/>
              <w:widowControl/>
              <w:ind w:right="0"/>
              <w:rPr>
                <w:rFonts w:ascii="Browallia New" w:hAnsi="Browallia New" w:cs="Browallia New"/>
                <w:color w:val="auto"/>
                <w:cs/>
              </w:rPr>
            </w:pPr>
            <w:r w:rsidRPr="006461EA">
              <w:rPr>
                <w:rFonts w:ascii="Browall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12" w:space="0" w:color="auto"/>
            </w:tcBorders>
          </w:tcPr>
          <w:p w14:paraId="2FDCDEFF" w14:textId="3C4EE7B0" w:rsidR="00F8434A" w:rsidRPr="006461EA" w:rsidRDefault="00F8434A" w:rsidP="00F8434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430,912</w:t>
            </w:r>
          </w:p>
        </w:tc>
        <w:tc>
          <w:tcPr>
            <w:tcW w:w="270" w:type="dxa"/>
          </w:tcPr>
          <w:p w14:paraId="47639D73" w14:textId="77777777" w:rsidR="00F8434A" w:rsidRPr="006461EA" w:rsidRDefault="00F8434A" w:rsidP="00F8434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12" w:space="0" w:color="auto"/>
            </w:tcBorders>
          </w:tcPr>
          <w:p w14:paraId="539C2330" w14:textId="2F9E4CBA" w:rsidR="00F8434A" w:rsidRPr="006461EA" w:rsidRDefault="00F8434A" w:rsidP="00F8434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602,050</w:t>
            </w: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270" w:type="dxa"/>
          </w:tcPr>
          <w:p w14:paraId="0F03010B" w14:textId="74A9C44E" w:rsidR="00F8434A" w:rsidRPr="006461EA" w:rsidRDefault="00F8434A" w:rsidP="00F8434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12" w:space="0" w:color="auto"/>
            </w:tcBorders>
          </w:tcPr>
          <w:p w14:paraId="014BB37B" w14:textId="785D7BB6" w:rsidR="00F8434A" w:rsidRPr="006461EA" w:rsidRDefault="00F8434A" w:rsidP="00F8434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381,387</w:t>
            </w:r>
          </w:p>
        </w:tc>
        <w:tc>
          <w:tcPr>
            <w:tcW w:w="270" w:type="dxa"/>
          </w:tcPr>
          <w:p w14:paraId="503116CD" w14:textId="77777777" w:rsidR="00F8434A" w:rsidRPr="006461EA" w:rsidRDefault="00F8434A" w:rsidP="00F8434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12" w:space="0" w:color="auto"/>
            </w:tcBorders>
          </w:tcPr>
          <w:p w14:paraId="06449B42" w14:textId="24297E82" w:rsidR="00F8434A" w:rsidRPr="006461EA" w:rsidRDefault="00F8434A" w:rsidP="00F84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52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8,980</w:t>
            </w: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</w:tr>
    </w:tbl>
    <w:p w14:paraId="01C51BF1" w14:textId="77777777" w:rsidR="00577C92" w:rsidRPr="006461EA" w:rsidRDefault="00577C92" w:rsidP="00235361">
      <w:pPr>
        <w:tabs>
          <w:tab w:val="clear" w:pos="227"/>
          <w:tab w:val="clear" w:pos="454"/>
        </w:tabs>
        <w:spacing w:line="240" w:lineRule="auto"/>
        <w:ind w:left="426"/>
        <w:rPr>
          <w:rFonts w:ascii="Browallia New" w:hAnsi="Browallia New" w:cs="Browallia New"/>
          <w:sz w:val="28"/>
          <w:szCs w:val="28"/>
        </w:rPr>
      </w:pPr>
    </w:p>
    <w:p w14:paraId="01CD940B" w14:textId="4C4E9BAF" w:rsidR="00235361" w:rsidRPr="006461EA" w:rsidRDefault="00235361" w:rsidP="00235361">
      <w:pPr>
        <w:tabs>
          <w:tab w:val="clear" w:pos="227"/>
          <w:tab w:val="clear" w:pos="454"/>
        </w:tabs>
        <w:spacing w:line="240" w:lineRule="auto"/>
        <w:ind w:left="426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/>
          <w:sz w:val="28"/>
          <w:szCs w:val="28"/>
          <w:cs/>
        </w:rPr>
        <w:t>ในระหว่างปี รายการเคลื่อนไหวของค่าเผื่อสินค้าเสื่อมคุณภาพ</w:t>
      </w:r>
      <w:r w:rsidR="001060DB">
        <w:rPr>
          <w:rFonts w:ascii="Browallia New" w:hAnsi="Browallia New" w:cs="Browallia New"/>
          <w:sz w:val="28"/>
          <w:szCs w:val="28"/>
        </w:rPr>
        <w:t xml:space="preserve"> </w:t>
      </w:r>
      <w:r w:rsidR="001060DB">
        <w:rPr>
          <w:rFonts w:ascii="Browallia New" w:hAnsi="Browallia New" w:cs="Browallia New" w:hint="cs"/>
          <w:sz w:val="28"/>
          <w:szCs w:val="28"/>
          <w:cs/>
        </w:rPr>
        <w:t>และค่าเผื่อมูลค่าสินค้าลดลง</w:t>
      </w:r>
      <w:r w:rsidRPr="006461EA">
        <w:rPr>
          <w:rFonts w:ascii="Browallia New" w:hAnsi="Browallia New" w:cs="Browallia New"/>
          <w:sz w:val="28"/>
          <w:szCs w:val="28"/>
          <w:cs/>
        </w:rPr>
        <w:t xml:space="preserve"> มีดังต่อไปนี้</w:t>
      </w:r>
    </w:p>
    <w:p w14:paraId="46B512E9" w14:textId="77777777" w:rsidR="00235361" w:rsidRPr="006461EA" w:rsidRDefault="00235361" w:rsidP="00235361">
      <w:pPr>
        <w:tabs>
          <w:tab w:val="clear" w:pos="227"/>
          <w:tab w:val="clear" w:pos="454"/>
        </w:tabs>
        <w:spacing w:line="240" w:lineRule="auto"/>
        <w:ind w:left="426"/>
        <w:rPr>
          <w:rFonts w:ascii="Browallia New" w:hAnsi="Browallia New" w:cs="Browallia New"/>
          <w:sz w:val="28"/>
          <w:szCs w:val="28"/>
        </w:rPr>
      </w:pPr>
    </w:p>
    <w:tbl>
      <w:tblPr>
        <w:tblW w:w="8925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453"/>
        <w:gridCol w:w="1134"/>
        <w:gridCol w:w="288"/>
        <w:gridCol w:w="1170"/>
        <w:gridCol w:w="270"/>
        <w:gridCol w:w="1152"/>
        <w:gridCol w:w="270"/>
        <w:gridCol w:w="1188"/>
      </w:tblGrid>
      <w:tr w:rsidR="00235361" w:rsidRPr="006461EA" w14:paraId="13FC3637" w14:textId="77777777" w:rsidTr="004A376D">
        <w:tc>
          <w:tcPr>
            <w:tcW w:w="3453" w:type="dxa"/>
          </w:tcPr>
          <w:p w14:paraId="2BA345DD" w14:textId="77777777" w:rsidR="00235361" w:rsidRPr="006461EA" w:rsidRDefault="00235361" w:rsidP="001E34F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472" w:type="dxa"/>
            <w:gridSpan w:val="7"/>
          </w:tcPr>
          <w:p w14:paraId="31BBFD96" w14:textId="77777777" w:rsidR="00235361" w:rsidRPr="006461EA" w:rsidRDefault="00235361" w:rsidP="001E34F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8C4D2B" w:rsidRPr="006461EA" w14:paraId="455FA80A" w14:textId="77777777" w:rsidTr="004A376D">
        <w:tc>
          <w:tcPr>
            <w:tcW w:w="3453" w:type="dxa"/>
          </w:tcPr>
          <w:p w14:paraId="4DB8A3D6" w14:textId="77777777" w:rsidR="008C4D2B" w:rsidRPr="006461EA" w:rsidRDefault="008C4D2B" w:rsidP="001E34F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-18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92" w:type="dxa"/>
            <w:gridSpan w:val="3"/>
            <w:tcBorders>
              <w:bottom w:val="single" w:sz="4" w:space="0" w:color="auto"/>
            </w:tcBorders>
          </w:tcPr>
          <w:p w14:paraId="6B9C326C" w14:textId="78B35BB1" w:rsidR="008C4D2B" w:rsidRPr="006461EA" w:rsidRDefault="008C4D2B" w:rsidP="001E34F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F722A00" w14:textId="5958B5B5" w:rsidR="008C4D2B" w:rsidRPr="006461EA" w:rsidRDefault="008C4D2B" w:rsidP="001E34F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19C21300" w14:textId="144EDFB4" w:rsidR="008C4D2B" w:rsidRPr="006461EA" w:rsidRDefault="008C4D2B" w:rsidP="00C269E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B23872" w:rsidRPr="006461EA" w14:paraId="5D2B168C" w14:textId="77777777" w:rsidTr="004A376D">
        <w:trPr>
          <w:trHeight w:val="107"/>
        </w:trPr>
        <w:tc>
          <w:tcPr>
            <w:tcW w:w="3453" w:type="dxa"/>
          </w:tcPr>
          <w:p w14:paraId="01BE5497" w14:textId="77777777" w:rsidR="00B23872" w:rsidRPr="006461EA" w:rsidRDefault="00B23872" w:rsidP="00B2387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BB9272" w14:textId="42BB3978" w:rsidR="00B23872" w:rsidRPr="006461EA" w:rsidRDefault="00B23872" w:rsidP="00B23872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288" w:type="dxa"/>
            <w:tcBorders>
              <w:top w:val="single" w:sz="4" w:space="0" w:color="auto"/>
            </w:tcBorders>
            <w:vAlign w:val="bottom"/>
          </w:tcPr>
          <w:p w14:paraId="64EDE41F" w14:textId="77777777" w:rsidR="00B23872" w:rsidRPr="006461EA" w:rsidRDefault="00B23872" w:rsidP="00B23872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5568C2" w14:textId="2B8B4974" w:rsidR="00B23872" w:rsidRPr="006461EA" w:rsidRDefault="00B23872" w:rsidP="00B23872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270" w:type="dxa"/>
            <w:vAlign w:val="bottom"/>
          </w:tcPr>
          <w:p w14:paraId="7DBFC6DF" w14:textId="2177A9D8" w:rsidR="00B23872" w:rsidRPr="006461EA" w:rsidRDefault="00B23872" w:rsidP="00B23872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13D44B0" w14:textId="293067F5" w:rsidR="00B23872" w:rsidRPr="006461EA" w:rsidRDefault="00B23872" w:rsidP="00B23872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270" w:type="dxa"/>
            <w:vAlign w:val="bottom"/>
          </w:tcPr>
          <w:p w14:paraId="6680DF17" w14:textId="77777777" w:rsidR="00B23872" w:rsidRPr="006461EA" w:rsidRDefault="00B23872" w:rsidP="00B23872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78FB564F" w14:textId="41D43393" w:rsidR="00B23872" w:rsidRPr="006461EA" w:rsidRDefault="00B23872" w:rsidP="00B23872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</w:tr>
      <w:tr w:rsidR="008C4D2B" w:rsidRPr="006461EA" w14:paraId="1235891D" w14:textId="77777777" w:rsidTr="004A376D">
        <w:trPr>
          <w:trHeight w:val="352"/>
        </w:trPr>
        <w:tc>
          <w:tcPr>
            <w:tcW w:w="3453" w:type="dxa"/>
          </w:tcPr>
          <w:p w14:paraId="590CF0D2" w14:textId="77777777" w:rsidR="008C4D2B" w:rsidRPr="006461EA" w:rsidRDefault="008C4D2B" w:rsidP="001E34F0">
            <w:pPr>
              <w:pStyle w:val="1"/>
              <w:widowControl/>
              <w:ind w:right="0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B2E1668" w14:textId="77777777" w:rsidR="008C4D2B" w:rsidRPr="006461EA" w:rsidRDefault="008C4D2B" w:rsidP="001E34F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88" w:type="dxa"/>
          </w:tcPr>
          <w:p w14:paraId="121E696D" w14:textId="77777777" w:rsidR="008C4D2B" w:rsidRPr="006461EA" w:rsidRDefault="008C4D2B" w:rsidP="001E34F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33BF45AD" w14:textId="77777777" w:rsidR="008C4D2B" w:rsidRPr="006461EA" w:rsidRDefault="008C4D2B" w:rsidP="001E34F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607F7AB5" w14:textId="740E144F" w:rsidR="008C4D2B" w:rsidRPr="006461EA" w:rsidRDefault="008C4D2B" w:rsidP="001E34F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5936A77" w14:textId="77777777" w:rsidR="008C4D2B" w:rsidRPr="006461EA" w:rsidRDefault="008C4D2B" w:rsidP="001E34F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5368229C" w14:textId="77777777" w:rsidR="008C4D2B" w:rsidRPr="006461EA" w:rsidRDefault="008C4D2B" w:rsidP="001E34F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5D048A2B" w14:textId="77777777" w:rsidR="008C4D2B" w:rsidRPr="006461EA" w:rsidRDefault="008C4D2B" w:rsidP="001E34F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9C47EB" w:rsidRPr="006461EA" w14:paraId="2D5978EF" w14:textId="77777777" w:rsidTr="004A376D">
        <w:trPr>
          <w:trHeight w:val="113"/>
        </w:trPr>
        <w:tc>
          <w:tcPr>
            <w:tcW w:w="3453" w:type="dxa"/>
            <w:vAlign w:val="bottom"/>
          </w:tcPr>
          <w:p w14:paraId="2AD9C9D2" w14:textId="77777777" w:rsidR="009C47EB" w:rsidRPr="006461EA" w:rsidRDefault="009C47EB" w:rsidP="009C47EB">
            <w:pPr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ยอดยกมาต้นปี</w:t>
            </w:r>
          </w:p>
        </w:tc>
        <w:tc>
          <w:tcPr>
            <w:tcW w:w="1134" w:type="dxa"/>
          </w:tcPr>
          <w:p w14:paraId="733ED34D" w14:textId="3B73CFE7" w:rsidR="009C47EB" w:rsidRPr="006461EA" w:rsidRDefault="009C47EB" w:rsidP="009C47E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27,334</w:t>
            </w:r>
          </w:p>
        </w:tc>
        <w:tc>
          <w:tcPr>
            <w:tcW w:w="288" w:type="dxa"/>
          </w:tcPr>
          <w:p w14:paraId="4C3D2CD4" w14:textId="77777777" w:rsidR="009C47EB" w:rsidRPr="006461EA" w:rsidRDefault="009C47EB" w:rsidP="009C47E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1EDA498" w14:textId="500795B7" w:rsidR="009C47EB" w:rsidRPr="006461EA" w:rsidRDefault="009C47EB" w:rsidP="009C47E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3,254 </w:t>
            </w:r>
          </w:p>
        </w:tc>
        <w:tc>
          <w:tcPr>
            <w:tcW w:w="270" w:type="dxa"/>
          </w:tcPr>
          <w:p w14:paraId="00203E2E" w14:textId="6421797E" w:rsidR="009C47EB" w:rsidRPr="006461EA" w:rsidRDefault="009C47EB" w:rsidP="009C47E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</w:tcPr>
          <w:p w14:paraId="6FFE29B9" w14:textId="38FD281C" w:rsidR="009C47EB" w:rsidRPr="006461EA" w:rsidRDefault="009C47EB" w:rsidP="009C47E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27,334</w:t>
            </w:r>
          </w:p>
        </w:tc>
        <w:tc>
          <w:tcPr>
            <w:tcW w:w="270" w:type="dxa"/>
          </w:tcPr>
          <w:p w14:paraId="04939533" w14:textId="77777777" w:rsidR="009C47EB" w:rsidRPr="006461EA" w:rsidRDefault="009C47EB" w:rsidP="009C47E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8" w:type="dxa"/>
          </w:tcPr>
          <w:p w14:paraId="2CCF721C" w14:textId="1C46E511" w:rsidR="009C47EB" w:rsidRPr="006461EA" w:rsidRDefault="009C47EB" w:rsidP="009C47E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3,254 </w:t>
            </w:r>
          </w:p>
        </w:tc>
      </w:tr>
      <w:tr w:rsidR="009C47EB" w:rsidRPr="006461EA" w14:paraId="0F0A02B1" w14:textId="77777777" w:rsidTr="004A376D">
        <w:trPr>
          <w:trHeight w:val="113"/>
        </w:trPr>
        <w:tc>
          <w:tcPr>
            <w:tcW w:w="3453" w:type="dxa"/>
            <w:vAlign w:val="bottom"/>
          </w:tcPr>
          <w:p w14:paraId="1A6BDA2B" w14:textId="6579369B" w:rsidR="009C47EB" w:rsidRPr="006461EA" w:rsidRDefault="009C47EB" w:rsidP="009C47EB">
            <w:pPr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34" w:type="dxa"/>
          </w:tcPr>
          <w:p w14:paraId="369D56DF" w14:textId="23E223F8" w:rsidR="009C47EB" w:rsidRPr="006461EA" w:rsidRDefault="00173013" w:rsidP="009C47E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21</w:t>
            </w:r>
            <w:r w:rsidR="009C47E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23A70">
              <w:rPr>
                <w:rFonts w:ascii="Browallia New" w:hAnsi="Browallia New" w:cs="Browallia New"/>
                <w:sz w:val="28"/>
                <w:szCs w:val="28"/>
              </w:rPr>
              <w:t>704</w:t>
            </w:r>
          </w:p>
        </w:tc>
        <w:tc>
          <w:tcPr>
            <w:tcW w:w="288" w:type="dxa"/>
          </w:tcPr>
          <w:p w14:paraId="4D1A8C24" w14:textId="77777777" w:rsidR="009C47EB" w:rsidRPr="006461EA" w:rsidRDefault="009C47EB" w:rsidP="009C47E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E7F26D6" w14:textId="4E077328" w:rsidR="009C47EB" w:rsidRPr="006461EA" w:rsidRDefault="009C47EB" w:rsidP="009C47E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2</w:t>
            </w:r>
            <w:r>
              <w:rPr>
                <w:rFonts w:ascii="Browallia New" w:hAnsi="Browallia New" w:cs="Browallia New"/>
                <w:sz w:val="28"/>
                <w:szCs w:val="28"/>
              </w:rPr>
              <w:t>5,420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3F01867B" w14:textId="77777777" w:rsidR="009C47EB" w:rsidRPr="006461EA" w:rsidRDefault="009C47EB" w:rsidP="009C47E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</w:tcPr>
          <w:p w14:paraId="3890F300" w14:textId="62F89775" w:rsidR="009C47EB" w:rsidRPr="006461EA" w:rsidRDefault="009C47EB" w:rsidP="009C47E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12,862</w:t>
            </w:r>
          </w:p>
        </w:tc>
        <w:tc>
          <w:tcPr>
            <w:tcW w:w="270" w:type="dxa"/>
          </w:tcPr>
          <w:p w14:paraId="2BC72A6E" w14:textId="77777777" w:rsidR="009C47EB" w:rsidRPr="006461EA" w:rsidRDefault="009C47EB" w:rsidP="009C47E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8" w:type="dxa"/>
          </w:tcPr>
          <w:p w14:paraId="12B3993A" w14:textId="66CE7F7C" w:rsidR="009C47EB" w:rsidRPr="006461EA" w:rsidRDefault="009C47EB" w:rsidP="009C47E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</w:t>
            </w:r>
            <w:r>
              <w:rPr>
                <w:rFonts w:ascii="Browallia New" w:hAnsi="Browallia New" w:cs="Browallia New"/>
                <w:sz w:val="28"/>
                <w:szCs w:val="28"/>
              </w:rPr>
              <w:t>5,420</w:t>
            </w:r>
          </w:p>
        </w:tc>
      </w:tr>
      <w:tr w:rsidR="009C47EB" w:rsidRPr="006461EA" w14:paraId="3D2A4490" w14:textId="77777777" w:rsidTr="004A376D">
        <w:trPr>
          <w:trHeight w:val="113"/>
        </w:trPr>
        <w:tc>
          <w:tcPr>
            <w:tcW w:w="3453" w:type="dxa"/>
            <w:vAlign w:val="bottom"/>
          </w:tcPr>
          <w:p w14:paraId="5C813DB7" w14:textId="77777777" w:rsidR="009C47EB" w:rsidRPr="006461EA" w:rsidRDefault="009C47EB" w:rsidP="009C47EB">
            <w:pPr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ลดลง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F57C6F6" w14:textId="26C9DB07" w:rsidR="009C47EB" w:rsidRPr="006461EA" w:rsidRDefault="009C47EB" w:rsidP="009C47E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>
              <w:rPr>
                <w:rFonts w:ascii="Browallia New" w:hAnsi="Browallia New" w:cs="Browallia New"/>
                <w:sz w:val="28"/>
                <w:szCs w:val="28"/>
              </w:rPr>
              <w:t>131</w:t>
            </w:r>
            <w:r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288" w:type="dxa"/>
          </w:tcPr>
          <w:p w14:paraId="55789E9D" w14:textId="77777777" w:rsidR="009C47EB" w:rsidRPr="006461EA" w:rsidRDefault="009C47EB" w:rsidP="009C47E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F69BF4F" w14:textId="0ED9B208" w:rsidR="009C47EB" w:rsidRPr="006461EA" w:rsidRDefault="009C47EB" w:rsidP="009C47E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(1,340)</w:t>
            </w:r>
          </w:p>
        </w:tc>
        <w:tc>
          <w:tcPr>
            <w:tcW w:w="270" w:type="dxa"/>
          </w:tcPr>
          <w:p w14:paraId="65298DF7" w14:textId="72187545" w:rsidR="009C47EB" w:rsidRPr="006461EA" w:rsidRDefault="009C47EB" w:rsidP="009C47E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6381992" w14:textId="75D742CF" w:rsidR="009C47EB" w:rsidRPr="006461EA" w:rsidRDefault="009C47EB" w:rsidP="009C47E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>
              <w:rPr>
                <w:rFonts w:ascii="Browallia New" w:hAnsi="Browallia New" w:cs="Browallia New"/>
                <w:sz w:val="28"/>
                <w:szCs w:val="28"/>
              </w:rPr>
              <w:t>131</w:t>
            </w:r>
            <w:r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3139AB8A" w14:textId="77777777" w:rsidR="009C47EB" w:rsidRPr="006461EA" w:rsidRDefault="009C47EB" w:rsidP="009C47E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0C769B23" w14:textId="1AFDAEBC" w:rsidR="009C47EB" w:rsidRPr="006461EA" w:rsidRDefault="009C47EB" w:rsidP="009C47E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(1,340)</w:t>
            </w:r>
          </w:p>
        </w:tc>
      </w:tr>
      <w:tr w:rsidR="009C47EB" w:rsidRPr="006461EA" w14:paraId="0705FCFC" w14:textId="77777777" w:rsidTr="004A376D">
        <w:trPr>
          <w:trHeight w:val="171"/>
        </w:trPr>
        <w:tc>
          <w:tcPr>
            <w:tcW w:w="3453" w:type="dxa"/>
            <w:vAlign w:val="bottom"/>
          </w:tcPr>
          <w:p w14:paraId="199520A8" w14:textId="77777777" w:rsidR="009C47EB" w:rsidRPr="006461EA" w:rsidRDefault="009C47EB" w:rsidP="009C47EB">
            <w:pPr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ยอดคงเหลือสิ้นปี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</w:tcPr>
          <w:p w14:paraId="601FC8A7" w14:textId="21B4683B" w:rsidR="009C47EB" w:rsidRPr="006461EA" w:rsidRDefault="0091748F" w:rsidP="009C47E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fldChar w:fldCharType="begin"/>
            </w:r>
            <w:r>
              <w:rPr>
                <w:rFonts w:ascii="Browallia New" w:hAnsi="Browallia New" w:cs="Browallia New"/>
                <w:sz w:val="28"/>
                <w:szCs w:val="28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8"/>
                <w:szCs w:val="28"/>
              </w:rPr>
              <w:fldChar w:fldCharType="separate"/>
            </w:r>
            <w:r w:rsidR="00823A70">
              <w:rPr>
                <w:rFonts w:ascii="Browallia New" w:hAnsi="Browallia New" w:cs="Browallia New"/>
                <w:noProof/>
                <w:sz w:val="28"/>
                <w:szCs w:val="28"/>
              </w:rPr>
              <w:t>48,907</w:t>
            </w:r>
            <w:r>
              <w:rPr>
                <w:rFonts w:ascii="Browallia New" w:hAnsi="Browallia New" w:cs="Browallia New"/>
                <w:sz w:val="28"/>
                <w:szCs w:val="28"/>
              </w:rPr>
              <w:fldChar w:fldCharType="end"/>
            </w:r>
          </w:p>
        </w:tc>
        <w:tc>
          <w:tcPr>
            <w:tcW w:w="288" w:type="dxa"/>
          </w:tcPr>
          <w:p w14:paraId="3E6198D7" w14:textId="77777777" w:rsidR="009C47EB" w:rsidRPr="006461EA" w:rsidRDefault="009C47EB" w:rsidP="009C47E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12" w:space="0" w:color="auto"/>
            </w:tcBorders>
          </w:tcPr>
          <w:p w14:paraId="413158B5" w14:textId="508F90FB" w:rsidR="009C47EB" w:rsidRPr="006461EA" w:rsidRDefault="009C47EB" w:rsidP="009C47E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szCs w:val="28"/>
              </w:rPr>
              <w:t>27,334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0912866E" w14:textId="32AADE52" w:rsidR="009C47EB" w:rsidRPr="006461EA" w:rsidRDefault="009C47EB" w:rsidP="009C47E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12" w:space="0" w:color="auto"/>
            </w:tcBorders>
          </w:tcPr>
          <w:p w14:paraId="26BBE2AF" w14:textId="5E2B0133" w:rsidR="009C47EB" w:rsidRPr="006461EA" w:rsidRDefault="009C47EB" w:rsidP="009C47E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40,065</w:t>
            </w:r>
          </w:p>
        </w:tc>
        <w:tc>
          <w:tcPr>
            <w:tcW w:w="270" w:type="dxa"/>
          </w:tcPr>
          <w:p w14:paraId="10F41A4F" w14:textId="77777777" w:rsidR="009C47EB" w:rsidRPr="006461EA" w:rsidRDefault="009C47EB" w:rsidP="009C47E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12" w:space="0" w:color="auto"/>
            </w:tcBorders>
          </w:tcPr>
          <w:p w14:paraId="7FA20E27" w14:textId="11253159" w:rsidR="009C47EB" w:rsidRPr="006461EA" w:rsidRDefault="009C47EB" w:rsidP="009C4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27,334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</w:tbl>
    <w:p w14:paraId="7ED709CF" w14:textId="77777777" w:rsidR="006F5911" w:rsidRPr="006461EA" w:rsidRDefault="006F5911" w:rsidP="006F59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00"/>
        <w:jc w:val="thaiDistribute"/>
        <w:rPr>
          <w:rFonts w:ascii="Browallia New" w:hAnsi="Browallia New" w:cs="Browallia New"/>
          <w:sz w:val="28"/>
          <w:szCs w:val="28"/>
          <w:u w:val="single"/>
          <w:lang w:val="en-GB"/>
        </w:rPr>
      </w:pPr>
    </w:p>
    <w:p w14:paraId="0FA2EC52" w14:textId="0F2DBE7E" w:rsidR="008F7812" w:rsidRPr="006461EA" w:rsidRDefault="008F7812" w:rsidP="00C269E0">
      <w:pPr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1800" w:hanging="450"/>
        <w:jc w:val="thaiDistribute"/>
        <w:rPr>
          <w:rFonts w:ascii="Browallia New" w:hAnsi="Browallia New" w:cs="Browallia New"/>
          <w:sz w:val="28"/>
          <w:szCs w:val="28"/>
          <w:u w:val="single"/>
          <w:lang w:val="en-GB"/>
        </w:rPr>
      </w:pPr>
      <w:r w:rsidRPr="006461EA">
        <w:rPr>
          <w:rFonts w:ascii="Browallia New" w:hAnsi="Browallia New" w:cs="Browallia New" w:hint="cs"/>
          <w:sz w:val="28"/>
          <w:szCs w:val="28"/>
          <w:u w:val="single"/>
          <w:cs/>
          <w:lang w:val="en-GB"/>
        </w:rPr>
        <w:t>สินทรัพย์หมุนเวียนอื่น</w:t>
      </w:r>
    </w:p>
    <w:p w14:paraId="7850CD58" w14:textId="77777777" w:rsidR="008F7812" w:rsidRPr="006461EA" w:rsidRDefault="008F7812" w:rsidP="008F78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1800"/>
        <w:jc w:val="thaiDistribute"/>
        <w:rPr>
          <w:rFonts w:ascii="Browallia New" w:hAnsi="Browallia New" w:cs="Browallia New"/>
          <w:sz w:val="24"/>
          <w:szCs w:val="24"/>
          <w:u w:val="single"/>
        </w:rPr>
      </w:pPr>
    </w:p>
    <w:tbl>
      <w:tblPr>
        <w:tblW w:w="8891" w:type="dxa"/>
        <w:tblInd w:w="426" w:type="dxa"/>
        <w:tblLook w:val="01E0" w:firstRow="1" w:lastRow="1" w:firstColumn="1" w:lastColumn="1" w:noHBand="0" w:noVBand="0"/>
      </w:tblPr>
      <w:tblGrid>
        <w:gridCol w:w="3444"/>
        <w:gridCol w:w="1161"/>
        <w:gridCol w:w="285"/>
        <w:gridCol w:w="1137"/>
        <w:gridCol w:w="285"/>
        <w:gridCol w:w="1173"/>
        <w:gridCol w:w="267"/>
        <w:gridCol w:w="1139"/>
      </w:tblGrid>
      <w:tr w:rsidR="008F7812" w:rsidRPr="006461EA" w14:paraId="1773B004" w14:textId="77777777" w:rsidTr="004A376D">
        <w:tc>
          <w:tcPr>
            <w:tcW w:w="3444" w:type="dxa"/>
          </w:tcPr>
          <w:p w14:paraId="4EE294B7" w14:textId="77777777" w:rsidR="008F7812" w:rsidRPr="006461EA" w:rsidRDefault="008F7812" w:rsidP="001E34F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447" w:type="dxa"/>
            <w:gridSpan w:val="7"/>
          </w:tcPr>
          <w:p w14:paraId="6570121C" w14:textId="77777777" w:rsidR="008F7812" w:rsidRPr="006461EA" w:rsidRDefault="008F7812" w:rsidP="001E34F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8F7812" w:rsidRPr="006461EA" w14:paraId="512EBA51" w14:textId="77777777" w:rsidTr="004A376D">
        <w:tc>
          <w:tcPr>
            <w:tcW w:w="3444" w:type="dxa"/>
          </w:tcPr>
          <w:p w14:paraId="4C3435E3" w14:textId="77777777" w:rsidR="008F7812" w:rsidRPr="006461EA" w:rsidRDefault="008F7812" w:rsidP="001E34F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-18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83" w:type="dxa"/>
            <w:gridSpan w:val="3"/>
            <w:tcBorders>
              <w:bottom w:val="single" w:sz="4" w:space="0" w:color="auto"/>
            </w:tcBorders>
          </w:tcPr>
          <w:p w14:paraId="0A04144B" w14:textId="77777777" w:rsidR="008F7812" w:rsidRPr="006461EA" w:rsidRDefault="008F7812" w:rsidP="001E34F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5" w:type="dxa"/>
          </w:tcPr>
          <w:p w14:paraId="598B3804" w14:textId="77777777" w:rsidR="008F7812" w:rsidRPr="006461EA" w:rsidRDefault="008F7812" w:rsidP="001E34F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79" w:type="dxa"/>
            <w:gridSpan w:val="3"/>
            <w:tcBorders>
              <w:bottom w:val="single" w:sz="4" w:space="0" w:color="auto"/>
            </w:tcBorders>
          </w:tcPr>
          <w:p w14:paraId="4CF0E930" w14:textId="77777777" w:rsidR="008F7812" w:rsidRPr="006461EA" w:rsidRDefault="008F7812" w:rsidP="001E34F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4A376D" w:rsidRPr="006461EA" w14:paraId="66EE970C" w14:textId="77777777" w:rsidTr="004A376D">
        <w:trPr>
          <w:trHeight w:val="351"/>
        </w:trPr>
        <w:tc>
          <w:tcPr>
            <w:tcW w:w="3444" w:type="dxa"/>
          </w:tcPr>
          <w:p w14:paraId="08AE9424" w14:textId="77777777" w:rsidR="004A376D" w:rsidRPr="006461EA" w:rsidRDefault="004A376D" w:rsidP="004A376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2C75CCF8" w14:textId="5E9E0345" w:rsidR="004A376D" w:rsidRPr="006461EA" w:rsidRDefault="004A376D" w:rsidP="004A376D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285" w:type="dxa"/>
            <w:vAlign w:val="bottom"/>
          </w:tcPr>
          <w:p w14:paraId="3E452028" w14:textId="77777777" w:rsidR="004A376D" w:rsidRPr="006461EA" w:rsidRDefault="004A376D" w:rsidP="004A376D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bottom"/>
          </w:tcPr>
          <w:p w14:paraId="7CEF851B" w14:textId="13E676BD" w:rsidR="004A376D" w:rsidRPr="006461EA" w:rsidRDefault="004A376D" w:rsidP="004A376D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285" w:type="dxa"/>
            <w:vAlign w:val="bottom"/>
          </w:tcPr>
          <w:p w14:paraId="0BD25034" w14:textId="77777777" w:rsidR="004A376D" w:rsidRPr="006461EA" w:rsidRDefault="004A376D" w:rsidP="004A376D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vAlign w:val="bottom"/>
          </w:tcPr>
          <w:p w14:paraId="1E5B83E1" w14:textId="25B494C8" w:rsidR="004A376D" w:rsidRPr="006461EA" w:rsidRDefault="004A376D" w:rsidP="004A376D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267" w:type="dxa"/>
            <w:vAlign w:val="bottom"/>
          </w:tcPr>
          <w:p w14:paraId="37DF0FED" w14:textId="77777777" w:rsidR="004A376D" w:rsidRPr="006461EA" w:rsidRDefault="004A376D" w:rsidP="004A376D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  <w:vAlign w:val="bottom"/>
          </w:tcPr>
          <w:p w14:paraId="0372D1FD" w14:textId="2B6AE8E2" w:rsidR="004A376D" w:rsidRPr="006461EA" w:rsidRDefault="004A376D" w:rsidP="004A376D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</w:tr>
      <w:tr w:rsidR="008F7812" w:rsidRPr="006461EA" w14:paraId="065DAB5E" w14:textId="77777777" w:rsidTr="004A376D">
        <w:trPr>
          <w:trHeight w:val="113"/>
        </w:trPr>
        <w:tc>
          <w:tcPr>
            <w:tcW w:w="3444" w:type="dxa"/>
          </w:tcPr>
          <w:p w14:paraId="6A2593C7" w14:textId="77777777" w:rsidR="008F7812" w:rsidRPr="006461EA" w:rsidRDefault="008F7812" w:rsidP="001E34F0">
            <w:pPr>
              <w:pStyle w:val="1"/>
              <w:widowControl/>
              <w:ind w:right="0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3EA33320" w14:textId="77777777" w:rsidR="008F7812" w:rsidRPr="006461EA" w:rsidRDefault="008F7812" w:rsidP="001E34F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5" w:type="dxa"/>
          </w:tcPr>
          <w:p w14:paraId="15ED39CE" w14:textId="77777777" w:rsidR="008F7812" w:rsidRPr="006461EA" w:rsidRDefault="008F7812" w:rsidP="001E34F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</w:tcPr>
          <w:p w14:paraId="48CF4BE2" w14:textId="77777777" w:rsidR="008F7812" w:rsidRPr="006461EA" w:rsidRDefault="008F7812" w:rsidP="001E34F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5" w:type="dxa"/>
          </w:tcPr>
          <w:p w14:paraId="539EF1D8" w14:textId="77777777" w:rsidR="008F7812" w:rsidRPr="006461EA" w:rsidRDefault="008F7812" w:rsidP="001E34F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13B0D605" w14:textId="77777777" w:rsidR="008F7812" w:rsidRPr="006461EA" w:rsidRDefault="008F7812" w:rsidP="001E34F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67" w:type="dxa"/>
          </w:tcPr>
          <w:p w14:paraId="020F3C89" w14:textId="77777777" w:rsidR="008F7812" w:rsidRPr="006461EA" w:rsidRDefault="008F7812" w:rsidP="001E34F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14:paraId="1D920885" w14:textId="77777777" w:rsidR="008F7812" w:rsidRPr="006461EA" w:rsidRDefault="008F7812" w:rsidP="001E34F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9C32BB" w:rsidRPr="006461EA" w14:paraId="42A18DB7" w14:textId="77777777" w:rsidTr="004A376D">
        <w:trPr>
          <w:trHeight w:val="113"/>
        </w:trPr>
        <w:tc>
          <w:tcPr>
            <w:tcW w:w="3444" w:type="dxa"/>
          </w:tcPr>
          <w:p w14:paraId="5283DF7B" w14:textId="2D3620A9" w:rsidR="009C32BB" w:rsidRPr="006461EA" w:rsidRDefault="009C32BB" w:rsidP="009C32BB">
            <w:pPr>
              <w:pStyle w:val="a4"/>
              <w:widowControl/>
              <w:ind w:right="0"/>
              <w:rPr>
                <w:rFonts w:ascii="Browallia New" w:hAnsi="Browallia New" w:cs="Browallia New"/>
                <w:cs/>
              </w:rPr>
            </w:pPr>
            <w:bookmarkStart w:id="1" w:name="OLE_LINK1"/>
            <w:r w:rsidRPr="006461EA">
              <w:rPr>
                <w:rFonts w:ascii="Browallia New" w:hAnsi="Browallia New" w:cs="Browallia New"/>
                <w:cs/>
              </w:rPr>
              <w:t>เงินทดรองจ่าย</w:t>
            </w:r>
            <w:bookmarkEnd w:id="1"/>
          </w:p>
        </w:tc>
        <w:tc>
          <w:tcPr>
            <w:tcW w:w="1161" w:type="dxa"/>
          </w:tcPr>
          <w:p w14:paraId="28216394" w14:textId="33872789" w:rsidR="009C32BB" w:rsidRPr="006461EA" w:rsidRDefault="009C32BB" w:rsidP="009C32B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11443">
              <w:rPr>
                <w:rFonts w:ascii="Browallia New" w:hAnsi="Browallia New" w:cs="Browallia New"/>
                <w:sz w:val="28"/>
                <w:szCs w:val="28"/>
              </w:rPr>
              <w:t>4,078</w:t>
            </w:r>
          </w:p>
        </w:tc>
        <w:tc>
          <w:tcPr>
            <w:tcW w:w="285" w:type="dxa"/>
          </w:tcPr>
          <w:p w14:paraId="23F5DBD7" w14:textId="77777777" w:rsidR="009C32BB" w:rsidRPr="006461EA" w:rsidRDefault="009C32BB" w:rsidP="009C32B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7" w:type="dxa"/>
          </w:tcPr>
          <w:p w14:paraId="29FF8DFD" w14:textId="669CD7EF" w:rsidR="009C32BB" w:rsidRPr="006461EA" w:rsidRDefault="009C32BB" w:rsidP="009C32B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10,</w:t>
            </w:r>
            <w:r>
              <w:rPr>
                <w:rFonts w:ascii="Browallia New" w:hAnsi="Browallia New" w:cs="Browallia New"/>
                <w:sz w:val="28"/>
                <w:szCs w:val="28"/>
              </w:rPr>
              <w:t>323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285" w:type="dxa"/>
          </w:tcPr>
          <w:p w14:paraId="4BF6F64E" w14:textId="77777777" w:rsidR="009C32BB" w:rsidRPr="006461EA" w:rsidRDefault="009C32BB" w:rsidP="009C32B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3" w:type="dxa"/>
          </w:tcPr>
          <w:p w14:paraId="5C53EE8B" w14:textId="66937317" w:rsidR="009C32BB" w:rsidRPr="006461EA" w:rsidRDefault="009C32BB" w:rsidP="009C32B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3,711</w:t>
            </w:r>
          </w:p>
        </w:tc>
        <w:tc>
          <w:tcPr>
            <w:tcW w:w="267" w:type="dxa"/>
          </w:tcPr>
          <w:p w14:paraId="1AF32D08" w14:textId="77777777" w:rsidR="009C32BB" w:rsidRPr="006461EA" w:rsidRDefault="009C32BB" w:rsidP="009C32B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9" w:type="dxa"/>
          </w:tcPr>
          <w:p w14:paraId="7E1339E9" w14:textId="68661354" w:rsidR="009C32BB" w:rsidRPr="006461EA" w:rsidRDefault="009C32BB" w:rsidP="009C32B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10,063 </w:t>
            </w:r>
          </w:p>
        </w:tc>
      </w:tr>
      <w:tr w:rsidR="009C32BB" w:rsidRPr="006461EA" w14:paraId="729AD461" w14:textId="77777777" w:rsidTr="004A376D">
        <w:trPr>
          <w:trHeight w:val="113"/>
        </w:trPr>
        <w:tc>
          <w:tcPr>
            <w:tcW w:w="3444" w:type="dxa"/>
          </w:tcPr>
          <w:p w14:paraId="4AC678E0" w14:textId="771B058D" w:rsidR="009C32BB" w:rsidRPr="006461EA" w:rsidRDefault="009C32BB" w:rsidP="009C32BB">
            <w:pPr>
              <w:pStyle w:val="a4"/>
              <w:widowControl/>
              <w:ind w:right="0"/>
              <w:rPr>
                <w:rFonts w:ascii="Browallia New" w:hAnsi="Browallia New" w:cs="Browallia New"/>
                <w:cs/>
              </w:rPr>
            </w:pPr>
            <w:bookmarkStart w:id="2" w:name="OLE_LINK4"/>
            <w:r w:rsidRPr="006461EA">
              <w:rPr>
                <w:rFonts w:ascii="Browallia New" w:hAnsi="Browallia New" w:cs="Browallia New"/>
                <w:cs/>
              </w:rPr>
              <w:t>ค่าใช้จ่ายจ่ายล่วงหน้า</w:t>
            </w:r>
            <w:bookmarkEnd w:id="2"/>
          </w:p>
        </w:tc>
        <w:tc>
          <w:tcPr>
            <w:tcW w:w="1161" w:type="dxa"/>
          </w:tcPr>
          <w:p w14:paraId="3B180995" w14:textId="63048E68" w:rsidR="009C32BB" w:rsidRPr="006461EA" w:rsidRDefault="009C32BB" w:rsidP="009C32B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11443">
              <w:rPr>
                <w:rFonts w:ascii="Browallia New" w:hAnsi="Browallia New" w:cs="Browallia New"/>
                <w:sz w:val="28"/>
                <w:szCs w:val="28"/>
              </w:rPr>
              <w:t>17,556</w:t>
            </w:r>
          </w:p>
        </w:tc>
        <w:tc>
          <w:tcPr>
            <w:tcW w:w="285" w:type="dxa"/>
          </w:tcPr>
          <w:p w14:paraId="24347BA9" w14:textId="77777777" w:rsidR="009C32BB" w:rsidRPr="006461EA" w:rsidRDefault="009C32BB" w:rsidP="009C32B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7" w:type="dxa"/>
          </w:tcPr>
          <w:p w14:paraId="0C78D6C4" w14:textId="2A14D181" w:rsidR="009C32BB" w:rsidRPr="006461EA" w:rsidRDefault="009C32BB" w:rsidP="009C32B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13,</w:t>
            </w:r>
            <w:r>
              <w:rPr>
                <w:rFonts w:ascii="Browallia New" w:hAnsi="Browallia New" w:cs="Browallia New"/>
                <w:sz w:val="28"/>
                <w:szCs w:val="28"/>
              </w:rPr>
              <w:t>082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285" w:type="dxa"/>
          </w:tcPr>
          <w:p w14:paraId="12D3E4EA" w14:textId="77777777" w:rsidR="009C32BB" w:rsidRPr="006461EA" w:rsidRDefault="009C32BB" w:rsidP="009C32B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3" w:type="dxa"/>
          </w:tcPr>
          <w:p w14:paraId="660191F6" w14:textId="7CB5D7D3" w:rsidR="009C32BB" w:rsidRPr="006461EA" w:rsidRDefault="009C32BB" w:rsidP="009C32B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9,544</w:t>
            </w:r>
          </w:p>
        </w:tc>
        <w:tc>
          <w:tcPr>
            <w:tcW w:w="267" w:type="dxa"/>
          </w:tcPr>
          <w:p w14:paraId="654989F8" w14:textId="77777777" w:rsidR="009C32BB" w:rsidRPr="006461EA" w:rsidRDefault="009C32BB" w:rsidP="009C32B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139" w:type="dxa"/>
          </w:tcPr>
          <w:p w14:paraId="513ED5BF" w14:textId="2F00740E" w:rsidR="009C32BB" w:rsidRPr="006461EA" w:rsidRDefault="009C32BB" w:rsidP="009C32B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10,530 </w:t>
            </w:r>
          </w:p>
        </w:tc>
      </w:tr>
      <w:tr w:rsidR="009C32BB" w:rsidRPr="006461EA" w14:paraId="2F1F8BBA" w14:textId="77777777" w:rsidTr="004A376D">
        <w:trPr>
          <w:trHeight w:val="113"/>
        </w:trPr>
        <w:tc>
          <w:tcPr>
            <w:tcW w:w="3444" w:type="dxa"/>
          </w:tcPr>
          <w:p w14:paraId="38D27ED5" w14:textId="77777777" w:rsidR="009C32BB" w:rsidRPr="006461EA" w:rsidRDefault="009C32BB" w:rsidP="009C32BB">
            <w:pPr>
              <w:pStyle w:val="a4"/>
              <w:widowControl/>
              <w:ind w:right="0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  <w:cs/>
              </w:rPr>
              <w:t>ภาษีซื้อยังไม่ถึงกำหนด</w:t>
            </w:r>
          </w:p>
        </w:tc>
        <w:tc>
          <w:tcPr>
            <w:tcW w:w="1161" w:type="dxa"/>
          </w:tcPr>
          <w:p w14:paraId="7E5872F0" w14:textId="40D80B3D" w:rsidR="009C32BB" w:rsidRPr="006461EA" w:rsidRDefault="009C32BB" w:rsidP="009C32B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11443">
              <w:rPr>
                <w:rFonts w:ascii="Browallia New" w:hAnsi="Browallia New" w:cs="Browallia New"/>
                <w:sz w:val="28"/>
                <w:szCs w:val="28"/>
              </w:rPr>
              <w:t>8,890</w:t>
            </w:r>
          </w:p>
        </w:tc>
        <w:tc>
          <w:tcPr>
            <w:tcW w:w="285" w:type="dxa"/>
          </w:tcPr>
          <w:p w14:paraId="223E5EEB" w14:textId="77777777" w:rsidR="009C32BB" w:rsidRPr="006461EA" w:rsidRDefault="009C32BB" w:rsidP="009C32B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7" w:type="dxa"/>
          </w:tcPr>
          <w:p w14:paraId="4DCC2F6B" w14:textId="7BB607FE" w:rsidR="009C32BB" w:rsidRPr="006461EA" w:rsidRDefault="009C32BB" w:rsidP="009C32B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8,983 </w:t>
            </w:r>
          </w:p>
        </w:tc>
        <w:tc>
          <w:tcPr>
            <w:tcW w:w="285" w:type="dxa"/>
          </w:tcPr>
          <w:p w14:paraId="2D43F1BE" w14:textId="77777777" w:rsidR="009C32BB" w:rsidRPr="006461EA" w:rsidRDefault="009C32BB" w:rsidP="009C32B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3" w:type="dxa"/>
          </w:tcPr>
          <w:p w14:paraId="229DBFA5" w14:textId="0AF3174B" w:rsidR="009C32BB" w:rsidRPr="006461EA" w:rsidRDefault="009C32BB" w:rsidP="009C32B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2,899</w:t>
            </w:r>
          </w:p>
        </w:tc>
        <w:tc>
          <w:tcPr>
            <w:tcW w:w="267" w:type="dxa"/>
          </w:tcPr>
          <w:p w14:paraId="18CDEA92" w14:textId="77777777" w:rsidR="009C32BB" w:rsidRPr="006461EA" w:rsidRDefault="009C32BB" w:rsidP="009C32B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139" w:type="dxa"/>
          </w:tcPr>
          <w:p w14:paraId="2EAC9D69" w14:textId="3F70FE33" w:rsidR="009C32BB" w:rsidRPr="006461EA" w:rsidRDefault="009C32BB" w:rsidP="009C32B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3,216 </w:t>
            </w:r>
          </w:p>
        </w:tc>
      </w:tr>
      <w:tr w:rsidR="009C32BB" w:rsidRPr="006461EA" w14:paraId="4536DB99" w14:textId="77777777" w:rsidTr="004A376D">
        <w:trPr>
          <w:trHeight w:val="113"/>
        </w:trPr>
        <w:tc>
          <w:tcPr>
            <w:tcW w:w="3444" w:type="dxa"/>
          </w:tcPr>
          <w:p w14:paraId="19F176DA" w14:textId="4051C834" w:rsidR="009C32BB" w:rsidRPr="006461EA" w:rsidRDefault="009C32BB" w:rsidP="009C32BB">
            <w:pPr>
              <w:pStyle w:val="a4"/>
              <w:widowControl/>
              <w:ind w:right="0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 w:hint="cs"/>
                <w:cs/>
              </w:rPr>
              <w:t>ภาษีมูลค่าเพิ่มรอเรียกคืน</w:t>
            </w:r>
          </w:p>
        </w:tc>
        <w:tc>
          <w:tcPr>
            <w:tcW w:w="1161" w:type="dxa"/>
          </w:tcPr>
          <w:p w14:paraId="5F695027" w14:textId="56D95F83" w:rsidR="009C32BB" w:rsidRPr="006461EA" w:rsidRDefault="009C32BB" w:rsidP="009C32B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11443">
              <w:rPr>
                <w:rFonts w:ascii="Browallia New" w:hAnsi="Browallia New" w:cs="Browallia New"/>
                <w:sz w:val="28"/>
                <w:szCs w:val="28"/>
              </w:rPr>
              <w:t>45,903</w:t>
            </w:r>
          </w:p>
        </w:tc>
        <w:tc>
          <w:tcPr>
            <w:tcW w:w="285" w:type="dxa"/>
          </w:tcPr>
          <w:p w14:paraId="6634C288" w14:textId="77777777" w:rsidR="009C32BB" w:rsidRPr="006461EA" w:rsidRDefault="009C32BB" w:rsidP="009C32B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7" w:type="dxa"/>
          </w:tcPr>
          <w:p w14:paraId="1117B77F" w14:textId="4F396808" w:rsidR="009C32BB" w:rsidRPr="006461EA" w:rsidRDefault="009C32BB" w:rsidP="009C32B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44,419 </w:t>
            </w:r>
          </w:p>
        </w:tc>
        <w:tc>
          <w:tcPr>
            <w:tcW w:w="285" w:type="dxa"/>
          </w:tcPr>
          <w:p w14:paraId="55E73FAE" w14:textId="77777777" w:rsidR="009C32BB" w:rsidRPr="006461EA" w:rsidRDefault="009C32BB" w:rsidP="009C32B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3" w:type="dxa"/>
          </w:tcPr>
          <w:p w14:paraId="2382C710" w14:textId="6BC3A7B9" w:rsidR="009C32BB" w:rsidRPr="006461EA" w:rsidRDefault="009C32BB" w:rsidP="009C32B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</w:t>
            </w:r>
            <w:r w:rsidRPr="004D55AE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-   </w:t>
            </w:r>
          </w:p>
        </w:tc>
        <w:tc>
          <w:tcPr>
            <w:tcW w:w="267" w:type="dxa"/>
          </w:tcPr>
          <w:p w14:paraId="6B1B63E9" w14:textId="77777777" w:rsidR="009C32BB" w:rsidRPr="006461EA" w:rsidRDefault="009C32BB" w:rsidP="009C32B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139" w:type="dxa"/>
          </w:tcPr>
          <w:p w14:paraId="14D4DD34" w14:textId="7B9E6FE8" w:rsidR="009C32BB" w:rsidRPr="006461EA" w:rsidRDefault="009C32BB" w:rsidP="009C32B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</w:t>
            </w:r>
            <w:r w:rsidRPr="004D55AE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-   </w:t>
            </w:r>
          </w:p>
        </w:tc>
      </w:tr>
      <w:tr w:rsidR="009C32BB" w:rsidRPr="006461EA" w14:paraId="4A7B6C37" w14:textId="77777777" w:rsidTr="004A376D">
        <w:trPr>
          <w:trHeight w:val="113"/>
        </w:trPr>
        <w:tc>
          <w:tcPr>
            <w:tcW w:w="3444" w:type="dxa"/>
          </w:tcPr>
          <w:p w14:paraId="64934FE6" w14:textId="5792DD8E" w:rsidR="009C32BB" w:rsidRPr="006461EA" w:rsidRDefault="009C32BB" w:rsidP="009C32BB">
            <w:pPr>
              <w:pStyle w:val="a4"/>
              <w:widowControl/>
              <w:ind w:right="0"/>
              <w:rPr>
                <w:rFonts w:ascii="Browallia New" w:hAnsi="Browallia New" w:cs="Browallia New"/>
                <w:cs/>
              </w:rPr>
            </w:pPr>
            <w:bookmarkStart w:id="3" w:name="OLE_LINK5"/>
            <w:proofErr w:type="spellStart"/>
            <w:r w:rsidRPr="006461EA">
              <w:rPr>
                <w:rFonts w:ascii="Browallia New" w:hAnsi="Browallia New" w:cs="Browallia New"/>
                <w:cs/>
              </w:rPr>
              <w:t>อื่นๆ</w:t>
            </w:r>
            <w:bookmarkEnd w:id="3"/>
            <w:proofErr w:type="spellEnd"/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026D2A29" w14:textId="6C320EE9" w:rsidR="009C32BB" w:rsidRPr="006461EA" w:rsidRDefault="009C32BB" w:rsidP="009C32B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11443">
              <w:rPr>
                <w:rFonts w:ascii="Browallia New" w:hAnsi="Browallia New" w:cs="Browallia New"/>
                <w:sz w:val="28"/>
                <w:szCs w:val="28"/>
              </w:rPr>
              <w:t>6,435</w:t>
            </w:r>
          </w:p>
        </w:tc>
        <w:tc>
          <w:tcPr>
            <w:tcW w:w="285" w:type="dxa"/>
          </w:tcPr>
          <w:p w14:paraId="30F7272F" w14:textId="77777777" w:rsidR="009C32BB" w:rsidRPr="006461EA" w:rsidRDefault="009C32BB" w:rsidP="009C32B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14A70A13" w14:textId="6858E0A8" w:rsidR="009C32BB" w:rsidRPr="006461EA" w:rsidRDefault="009C32BB" w:rsidP="009C32B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5,</w:t>
            </w:r>
            <w:r>
              <w:rPr>
                <w:rFonts w:ascii="Browallia New" w:hAnsi="Browallia New" w:cs="Browallia New"/>
                <w:sz w:val="28"/>
                <w:szCs w:val="28"/>
              </w:rPr>
              <w:t>723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285" w:type="dxa"/>
          </w:tcPr>
          <w:p w14:paraId="673A36C5" w14:textId="77777777" w:rsidR="009C32BB" w:rsidRPr="006461EA" w:rsidRDefault="009C32BB" w:rsidP="009C32B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3F54026D" w14:textId="035BE186" w:rsidR="009C32BB" w:rsidRPr="006461EA" w:rsidRDefault="009C32BB" w:rsidP="009C32B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5,636</w:t>
            </w:r>
          </w:p>
        </w:tc>
        <w:tc>
          <w:tcPr>
            <w:tcW w:w="267" w:type="dxa"/>
          </w:tcPr>
          <w:p w14:paraId="14EDE7CB" w14:textId="77777777" w:rsidR="009C32BB" w:rsidRPr="006461EA" w:rsidRDefault="009C32BB" w:rsidP="009C32B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14:paraId="05E20235" w14:textId="2E437364" w:rsidR="009C32BB" w:rsidRPr="006461EA" w:rsidRDefault="009C32BB" w:rsidP="009C32B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5,401 </w:t>
            </w:r>
          </w:p>
        </w:tc>
      </w:tr>
      <w:tr w:rsidR="009C32BB" w:rsidRPr="006461EA" w14:paraId="42D633A8" w14:textId="77777777" w:rsidTr="004A376D">
        <w:trPr>
          <w:trHeight w:val="329"/>
        </w:trPr>
        <w:tc>
          <w:tcPr>
            <w:tcW w:w="3444" w:type="dxa"/>
          </w:tcPr>
          <w:p w14:paraId="7BF36653" w14:textId="77777777" w:rsidR="009C32BB" w:rsidRPr="006461EA" w:rsidRDefault="009C32BB" w:rsidP="009C32BB">
            <w:pPr>
              <w:pStyle w:val="1"/>
              <w:widowControl/>
              <w:ind w:right="0" w:firstLine="184"/>
              <w:rPr>
                <w:rFonts w:ascii="Browallia New" w:hAnsi="Browallia New" w:cs="Browallia New"/>
                <w:color w:val="auto"/>
                <w:cs/>
              </w:rPr>
            </w:pPr>
            <w:r w:rsidRPr="006461EA">
              <w:rPr>
                <w:rFonts w:ascii="Browallia New" w:hAnsi="Browallia New" w:cs="Browallia New"/>
                <w:color w:val="auto"/>
                <w:cs/>
              </w:rPr>
              <w:t>รวม</w:t>
            </w:r>
          </w:p>
        </w:tc>
        <w:tc>
          <w:tcPr>
            <w:tcW w:w="1161" w:type="dxa"/>
            <w:tcBorders>
              <w:top w:val="single" w:sz="4" w:space="0" w:color="auto"/>
              <w:bottom w:val="single" w:sz="12" w:space="0" w:color="auto"/>
            </w:tcBorders>
          </w:tcPr>
          <w:p w14:paraId="43A97104" w14:textId="5772F72E" w:rsidR="009C32BB" w:rsidRPr="006461EA" w:rsidRDefault="009C32BB" w:rsidP="009C32B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11443">
              <w:rPr>
                <w:rFonts w:ascii="Browallia New" w:hAnsi="Browallia New" w:cs="Browallia New"/>
                <w:sz w:val="28"/>
                <w:szCs w:val="28"/>
              </w:rPr>
              <w:t>82,862</w:t>
            </w:r>
          </w:p>
        </w:tc>
        <w:tc>
          <w:tcPr>
            <w:tcW w:w="285" w:type="dxa"/>
          </w:tcPr>
          <w:p w14:paraId="566191D3" w14:textId="77777777" w:rsidR="009C32BB" w:rsidRPr="006461EA" w:rsidRDefault="009C32BB" w:rsidP="009C32B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12" w:space="0" w:color="auto"/>
            </w:tcBorders>
          </w:tcPr>
          <w:p w14:paraId="782430A7" w14:textId="34AF807F" w:rsidR="009C32BB" w:rsidRPr="006461EA" w:rsidRDefault="009C32BB" w:rsidP="009C32B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82,530 </w:t>
            </w:r>
          </w:p>
        </w:tc>
        <w:tc>
          <w:tcPr>
            <w:tcW w:w="285" w:type="dxa"/>
          </w:tcPr>
          <w:p w14:paraId="1F6B712E" w14:textId="77777777" w:rsidR="009C32BB" w:rsidRPr="006461EA" w:rsidRDefault="009C32BB" w:rsidP="009C32B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i/>
                <w:i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12" w:space="0" w:color="auto"/>
            </w:tcBorders>
          </w:tcPr>
          <w:p w14:paraId="77E1A496" w14:textId="58EDEA4B" w:rsidR="009C32BB" w:rsidRPr="006461EA" w:rsidRDefault="009C32BB" w:rsidP="009C32B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21,790</w:t>
            </w:r>
          </w:p>
        </w:tc>
        <w:tc>
          <w:tcPr>
            <w:tcW w:w="267" w:type="dxa"/>
          </w:tcPr>
          <w:p w14:paraId="2673F525" w14:textId="77777777" w:rsidR="009C32BB" w:rsidRPr="006461EA" w:rsidRDefault="009C32BB" w:rsidP="009C32B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single" w:sz="12" w:space="0" w:color="auto"/>
            </w:tcBorders>
          </w:tcPr>
          <w:p w14:paraId="49906096" w14:textId="6CAEA149" w:rsidR="009C32BB" w:rsidRPr="006461EA" w:rsidRDefault="009C32BB" w:rsidP="009C3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29,210 </w:t>
            </w:r>
          </w:p>
        </w:tc>
      </w:tr>
    </w:tbl>
    <w:p w14:paraId="274679B1" w14:textId="4D0D7748" w:rsidR="00271F38" w:rsidRDefault="00271F38" w:rsidP="0058764C">
      <w:pPr>
        <w:tabs>
          <w:tab w:val="clear" w:pos="227"/>
          <w:tab w:val="clear" w:pos="454"/>
        </w:tabs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18A5ED02" w14:textId="77777777" w:rsidR="00385141" w:rsidRPr="006461EA" w:rsidRDefault="00385141" w:rsidP="0058764C">
      <w:pPr>
        <w:tabs>
          <w:tab w:val="clear" w:pos="227"/>
          <w:tab w:val="clear" w:pos="454"/>
        </w:tabs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55B732E6" w14:textId="77777777" w:rsidR="00271F38" w:rsidRPr="006461EA" w:rsidRDefault="00271F38" w:rsidP="00271F38">
      <w:pPr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450"/>
        </w:tabs>
        <w:spacing w:line="240" w:lineRule="auto"/>
        <w:ind w:left="426" w:right="1800" w:hanging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6461EA">
        <w:rPr>
          <w:rFonts w:ascii="Browallia New" w:hAnsi="Browallia New" w:cs="Browallia New" w:hint="cs"/>
          <w:sz w:val="28"/>
          <w:szCs w:val="28"/>
          <w:u w:val="single"/>
          <w:cs/>
        </w:rPr>
        <w:lastRenderedPageBreak/>
        <w:t>ลูกหนี้เงินประกันผลงาน</w:t>
      </w:r>
    </w:p>
    <w:p w14:paraId="702872D9" w14:textId="77777777" w:rsidR="00271F38" w:rsidRPr="006461EA" w:rsidRDefault="00271F38" w:rsidP="00271F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5ACAF21B" w14:textId="68AC26E7" w:rsidR="00271F38" w:rsidRPr="006461EA" w:rsidRDefault="00271F38" w:rsidP="004A7C61">
      <w:pPr>
        <w:tabs>
          <w:tab w:val="clear" w:pos="454"/>
          <w:tab w:val="left" w:pos="810"/>
        </w:tabs>
        <w:spacing w:line="240" w:lineRule="auto"/>
        <w:ind w:left="423"/>
        <w:jc w:val="thaiDistribute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Pr="006461EA">
        <w:rPr>
          <w:rFonts w:ascii="Browallia New" w:hAnsi="Browallia New" w:cs="Browallia New"/>
          <w:sz w:val="28"/>
          <w:szCs w:val="28"/>
        </w:rPr>
        <w:t xml:space="preserve">31 </w:t>
      </w:r>
      <w:r w:rsidRPr="006461EA">
        <w:rPr>
          <w:rFonts w:ascii="Browallia New" w:hAnsi="Browallia New" w:cs="Browallia New" w:hint="cs"/>
          <w:sz w:val="28"/>
          <w:szCs w:val="28"/>
          <w:cs/>
        </w:rPr>
        <w:t xml:space="preserve">ธันวาคม </w:t>
      </w:r>
      <w:r w:rsidRPr="006461EA">
        <w:rPr>
          <w:rFonts w:ascii="Browallia New" w:hAnsi="Browallia New" w:cs="Browallia New"/>
          <w:sz w:val="28"/>
          <w:szCs w:val="28"/>
        </w:rPr>
        <w:t>256</w:t>
      </w:r>
      <w:r w:rsidR="004A7C61">
        <w:rPr>
          <w:rFonts w:ascii="Browallia New" w:hAnsi="Browallia New" w:cs="Browallia New"/>
          <w:sz w:val="28"/>
          <w:szCs w:val="28"/>
        </w:rPr>
        <w:t>2</w:t>
      </w:r>
      <w:r w:rsidRPr="006461EA">
        <w:rPr>
          <w:rFonts w:ascii="Browallia New" w:hAnsi="Browallia New" w:cs="Browallia New" w:hint="cs"/>
          <w:sz w:val="28"/>
          <w:szCs w:val="28"/>
          <w:cs/>
        </w:rPr>
        <w:t xml:space="preserve"> และ </w:t>
      </w:r>
      <w:r w:rsidRPr="006461EA">
        <w:rPr>
          <w:rFonts w:ascii="Browallia New" w:hAnsi="Browallia New" w:cs="Browallia New"/>
          <w:sz w:val="28"/>
          <w:szCs w:val="28"/>
        </w:rPr>
        <w:t>25</w:t>
      </w:r>
      <w:r w:rsidR="00C269E0" w:rsidRPr="006461EA">
        <w:rPr>
          <w:rFonts w:ascii="Browallia New" w:hAnsi="Browallia New" w:cs="Browallia New"/>
          <w:sz w:val="28"/>
          <w:szCs w:val="28"/>
        </w:rPr>
        <w:t>6</w:t>
      </w:r>
      <w:r w:rsidR="004A7C61">
        <w:rPr>
          <w:rFonts w:ascii="Browallia New" w:hAnsi="Browallia New" w:cs="Browallia New"/>
          <w:sz w:val="28"/>
          <w:szCs w:val="28"/>
        </w:rPr>
        <w:t>1</w:t>
      </w:r>
      <w:r w:rsidRPr="006461EA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9E4738">
        <w:rPr>
          <w:rFonts w:ascii="Browallia New" w:hAnsi="Browallia New" w:cs="Browallia New" w:hint="cs"/>
          <w:sz w:val="28"/>
          <w:szCs w:val="28"/>
          <w:cs/>
        </w:rPr>
        <w:t>กลุ่ม</w:t>
      </w:r>
      <w:r w:rsidRPr="006461EA">
        <w:rPr>
          <w:rFonts w:ascii="Browallia New" w:hAnsi="Browallia New" w:cs="Browallia New" w:hint="cs"/>
          <w:sz w:val="28"/>
          <w:szCs w:val="28"/>
          <w:cs/>
        </w:rPr>
        <w:t>บริษัทมีลูกหนี้เงินประกันผลงาน</w:t>
      </w:r>
      <w:r w:rsidR="00BC4736">
        <w:rPr>
          <w:rFonts w:ascii="Browallia New" w:hAnsi="Browallia New" w:cs="Browallia New" w:hint="cs"/>
          <w:sz w:val="28"/>
          <w:szCs w:val="28"/>
          <w:cs/>
        </w:rPr>
        <w:t>ในงบการเงินรวม</w:t>
      </w:r>
      <w:r w:rsidRPr="006461EA">
        <w:rPr>
          <w:rFonts w:ascii="Browallia New" w:hAnsi="Browallia New" w:cs="Browallia New" w:hint="cs"/>
          <w:sz w:val="28"/>
          <w:szCs w:val="28"/>
          <w:cs/>
        </w:rPr>
        <w:t xml:space="preserve"> จำนวน </w:t>
      </w:r>
      <w:r w:rsidR="00D22B94">
        <w:rPr>
          <w:rFonts w:ascii="Browallia New" w:hAnsi="Browallia New" w:cs="Browallia New"/>
          <w:sz w:val="28"/>
          <w:szCs w:val="28"/>
        </w:rPr>
        <w:t>92.59</w:t>
      </w:r>
      <w:r w:rsidR="003C772C">
        <w:rPr>
          <w:rFonts w:ascii="Browallia New" w:hAnsi="Browallia New" w:cs="Browallia New"/>
          <w:sz w:val="28"/>
          <w:szCs w:val="28"/>
        </w:rPr>
        <w:t xml:space="preserve"> </w:t>
      </w:r>
      <w:r w:rsidRPr="006461EA">
        <w:rPr>
          <w:rFonts w:ascii="Browallia New" w:hAnsi="Browallia New" w:cs="Browallia New" w:hint="cs"/>
          <w:sz w:val="28"/>
          <w:szCs w:val="28"/>
          <w:cs/>
        </w:rPr>
        <w:t xml:space="preserve">ล้านบาท และ </w:t>
      </w:r>
      <w:r w:rsidR="004A7C61" w:rsidRPr="006461EA">
        <w:rPr>
          <w:rFonts w:ascii="Browallia New" w:hAnsi="Browallia New" w:cs="Browallia New"/>
          <w:sz w:val="28"/>
          <w:szCs w:val="28"/>
        </w:rPr>
        <w:t>81.24</w:t>
      </w:r>
      <w:r w:rsidR="00BF267D" w:rsidRPr="006461EA">
        <w:rPr>
          <w:rFonts w:ascii="Browallia New" w:hAnsi="Browallia New" w:cs="Browallia New"/>
          <w:sz w:val="28"/>
          <w:szCs w:val="28"/>
        </w:rPr>
        <w:t xml:space="preserve"> </w:t>
      </w:r>
      <w:r w:rsidRPr="006461EA">
        <w:rPr>
          <w:rFonts w:ascii="Browallia New" w:hAnsi="Browallia New" w:cs="Browallia New" w:hint="cs"/>
          <w:sz w:val="28"/>
          <w:szCs w:val="28"/>
          <w:cs/>
        </w:rPr>
        <w:t>ล้านบาท</w:t>
      </w:r>
      <w:r w:rsidR="009E4738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6461EA">
        <w:rPr>
          <w:rFonts w:ascii="Browallia New" w:hAnsi="Browallia New" w:cs="Browallia New" w:hint="cs"/>
          <w:sz w:val="28"/>
          <w:szCs w:val="28"/>
          <w:cs/>
        </w:rPr>
        <w:t>ตามลำดับ</w:t>
      </w:r>
      <w:r w:rsidR="00091529">
        <w:rPr>
          <w:rFonts w:ascii="Browallia New" w:hAnsi="Browallia New" w:cs="Browallia New" w:hint="cs"/>
          <w:sz w:val="28"/>
          <w:szCs w:val="28"/>
          <w:cs/>
        </w:rPr>
        <w:t xml:space="preserve"> (งบการเงินเฉพาะของบริษัท </w:t>
      </w:r>
      <w:r w:rsidR="00091529">
        <w:rPr>
          <w:rFonts w:ascii="Browallia New" w:hAnsi="Browallia New" w:cs="Browallia New"/>
          <w:sz w:val="28"/>
          <w:szCs w:val="28"/>
        </w:rPr>
        <w:t xml:space="preserve">: </w:t>
      </w:r>
      <w:r w:rsidR="00895907">
        <w:rPr>
          <w:rFonts w:ascii="Browallia New" w:hAnsi="Browallia New" w:cs="Browallia New"/>
          <w:sz w:val="28"/>
          <w:szCs w:val="28"/>
        </w:rPr>
        <w:t xml:space="preserve">92.57 </w:t>
      </w:r>
      <w:r w:rsidR="00895907" w:rsidRPr="006461EA">
        <w:rPr>
          <w:rFonts w:ascii="Browallia New" w:hAnsi="Browallia New" w:cs="Browallia New" w:hint="cs"/>
          <w:sz w:val="28"/>
          <w:szCs w:val="28"/>
          <w:cs/>
        </w:rPr>
        <w:t xml:space="preserve">ล้านบาท และ </w:t>
      </w:r>
      <w:r w:rsidR="00895907" w:rsidRPr="006461EA">
        <w:rPr>
          <w:rFonts w:ascii="Browallia New" w:hAnsi="Browallia New" w:cs="Browallia New"/>
          <w:sz w:val="28"/>
          <w:szCs w:val="28"/>
        </w:rPr>
        <w:t xml:space="preserve">81.24 </w:t>
      </w:r>
      <w:r w:rsidR="00895907" w:rsidRPr="006461EA">
        <w:rPr>
          <w:rFonts w:ascii="Browallia New" w:hAnsi="Browallia New" w:cs="Browallia New" w:hint="cs"/>
          <w:sz w:val="28"/>
          <w:szCs w:val="28"/>
          <w:cs/>
        </w:rPr>
        <w:t>ล้านบาท</w:t>
      </w:r>
      <w:r w:rsidR="00895907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895907" w:rsidRPr="006461EA">
        <w:rPr>
          <w:rFonts w:ascii="Browallia New" w:hAnsi="Browallia New" w:cs="Browallia New" w:hint="cs"/>
          <w:sz w:val="28"/>
          <w:szCs w:val="28"/>
          <w:cs/>
        </w:rPr>
        <w:t>ตามลำดับ</w:t>
      </w:r>
      <w:r w:rsidR="00895907">
        <w:rPr>
          <w:rFonts w:ascii="Browallia New" w:hAnsi="Browallia New" w:cs="Browallia New" w:hint="cs"/>
          <w:sz w:val="28"/>
          <w:szCs w:val="28"/>
          <w:cs/>
        </w:rPr>
        <w:t>)</w:t>
      </w:r>
      <w:r w:rsidR="00D740B9">
        <w:rPr>
          <w:rFonts w:ascii="Browallia New" w:hAnsi="Browallia New" w:cs="Browallia New"/>
          <w:sz w:val="28"/>
          <w:szCs w:val="28"/>
        </w:rPr>
        <w:t xml:space="preserve"> </w:t>
      </w:r>
      <w:r w:rsidRPr="006461EA">
        <w:rPr>
          <w:rFonts w:ascii="Browallia New" w:hAnsi="Browallia New" w:cs="Browallia New" w:hint="cs"/>
          <w:sz w:val="28"/>
          <w:szCs w:val="28"/>
          <w:cs/>
        </w:rPr>
        <w:t xml:space="preserve">ลูกหนี้เงินประกันผลงานดังกล่าวเป็นเงินที่ลูกค้าหักเพื่อประกันผลงานในอัตราร้อยละ </w:t>
      </w:r>
      <w:r w:rsidRPr="006461EA">
        <w:rPr>
          <w:rFonts w:ascii="Browallia New" w:hAnsi="Browallia New" w:cs="Browallia New"/>
          <w:sz w:val="28"/>
          <w:szCs w:val="28"/>
        </w:rPr>
        <w:t xml:space="preserve">5 </w:t>
      </w:r>
      <w:r w:rsidRPr="006461EA">
        <w:rPr>
          <w:rFonts w:ascii="Browallia New" w:hAnsi="Browallia New" w:cs="Browallia New" w:hint="cs"/>
          <w:sz w:val="28"/>
          <w:szCs w:val="28"/>
          <w:cs/>
        </w:rPr>
        <w:t xml:space="preserve">– </w:t>
      </w:r>
      <w:r w:rsidRPr="006461EA">
        <w:rPr>
          <w:rFonts w:ascii="Browallia New" w:hAnsi="Browallia New" w:cs="Browallia New"/>
          <w:sz w:val="28"/>
          <w:szCs w:val="28"/>
        </w:rPr>
        <w:t>10</w:t>
      </w:r>
      <w:r w:rsidRPr="006461EA">
        <w:rPr>
          <w:rFonts w:ascii="Browallia New" w:hAnsi="Browallia New" w:cs="Browallia New" w:hint="cs"/>
          <w:sz w:val="28"/>
          <w:szCs w:val="28"/>
          <w:cs/>
        </w:rPr>
        <w:t xml:space="preserve"> ของจำนวนเงินที่เรียกเก็บในแต่ละงวด โดยจะได้รับคืนเมื่อโครงการได้รับการตรวจรับตามสัญญาจากลูกค้าแล้ว</w:t>
      </w:r>
    </w:p>
    <w:p w14:paraId="36B6D8A4" w14:textId="77777777" w:rsidR="00382D4D" w:rsidRPr="006461EA" w:rsidRDefault="00382D4D" w:rsidP="006B0D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180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156C8C40" w14:textId="65BB1417" w:rsidR="00883A66" w:rsidRPr="006461EA" w:rsidRDefault="00A30EEA" w:rsidP="002D61A8">
      <w:pPr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 w:hanging="432"/>
        <w:jc w:val="thaiDistribute"/>
        <w:rPr>
          <w:rFonts w:ascii="Browallia New" w:hAnsi="Browallia New" w:cs="Browallia New"/>
          <w:sz w:val="28"/>
          <w:szCs w:val="28"/>
          <w:u w:val="single"/>
          <w:lang w:val="en-GB"/>
        </w:rPr>
      </w:pPr>
      <w:r w:rsidRPr="006461EA">
        <w:rPr>
          <w:rFonts w:ascii="Browallia New" w:hAnsi="Browallia New" w:cs="Browallia New"/>
          <w:sz w:val="28"/>
          <w:szCs w:val="28"/>
          <w:u w:val="single"/>
          <w:cs/>
          <w:lang w:val="en-GB"/>
        </w:rPr>
        <w:t>เงินลงทุนในหลักทรัพย์เผื่อขาย</w:t>
      </w:r>
    </w:p>
    <w:p w14:paraId="0C9E7652" w14:textId="77777777" w:rsidR="008B0472" w:rsidRPr="006461EA" w:rsidRDefault="008B0472" w:rsidP="008B04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1800"/>
        <w:jc w:val="thaiDistribute"/>
        <w:rPr>
          <w:rFonts w:ascii="Browallia New" w:hAnsi="Browallia New" w:cs="Browallia New"/>
          <w:sz w:val="28"/>
          <w:szCs w:val="28"/>
          <w:u w:val="single"/>
          <w:lang w:val="en-GB"/>
        </w:rPr>
      </w:pPr>
    </w:p>
    <w:tbl>
      <w:tblPr>
        <w:tblW w:w="8930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464"/>
        <w:gridCol w:w="881"/>
        <w:gridCol w:w="893"/>
        <w:gridCol w:w="7"/>
        <w:gridCol w:w="850"/>
        <w:gridCol w:w="850"/>
        <w:gridCol w:w="993"/>
        <w:gridCol w:w="992"/>
      </w:tblGrid>
      <w:tr w:rsidR="00A30EEA" w:rsidRPr="006461EA" w14:paraId="203EBDC9" w14:textId="77777777" w:rsidTr="00990B4E">
        <w:trPr>
          <w:cantSplit/>
          <w:trHeight w:val="283"/>
        </w:trPr>
        <w:tc>
          <w:tcPr>
            <w:tcW w:w="3464" w:type="dxa"/>
          </w:tcPr>
          <w:p w14:paraId="7DDB7674" w14:textId="77777777" w:rsidR="00A30EEA" w:rsidRPr="006461EA" w:rsidRDefault="00A30EEA" w:rsidP="001E34F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81" w:type="dxa"/>
          </w:tcPr>
          <w:p w14:paraId="675C41FD" w14:textId="77777777" w:rsidR="00A30EEA" w:rsidRPr="006461EA" w:rsidRDefault="00A30EEA" w:rsidP="001E34F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595C7EDE" w14:textId="77777777" w:rsidR="00A30EEA" w:rsidRPr="006461EA" w:rsidRDefault="00A30EEA" w:rsidP="001E34F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4C7C036F" w14:textId="77777777" w:rsidR="00A30EEA" w:rsidRPr="006461EA" w:rsidRDefault="00A30EEA" w:rsidP="001E34F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4C9C8BAC" w14:textId="77777777" w:rsidR="00A30EEA" w:rsidRPr="006461EA" w:rsidRDefault="00A30EEA" w:rsidP="001E34F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hideMark/>
          </w:tcPr>
          <w:p w14:paraId="2CA710DD" w14:textId="77777777" w:rsidR="00A30EEA" w:rsidRPr="006461EA" w:rsidRDefault="00A30EEA" w:rsidP="001E34F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(หน่วย : พันบาท)</w:t>
            </w:r>
          </w:p>
        </w:tc>
      </w:tr>
      <w:tr w:rsidR="00A30EEA" w:rsidRPr="006461EA" w14:paraId="2EFCE83F" w14:textId="77777777" w:rsidTr="00990B4E">
        <w:trPr>
          <w:cantSplit/>
          <w:trHeight w:val="283"/>
        </w:trPr>
        <w:tc>
          <w:tcPr>
            <w:tcW w:w="3464" w:type="dxa"/>
          </w:tcPr>
          <w:p w14:paraId="22039725" w14:textId="77777777" w:rsidR="00A30EEA" w:rsidRPr="006461EA" w:rsidRDefault="00A30EEA" w:rsidP="001E34F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466" w:type="dxa"/>
            <w:gridSpan w:val="7"/>
          </w:tcPr>
          <w:p w14:paraId="7ECA3915" w14:textId="77777777" w:rsidR="00A30EEA" w:rsidRPr="006461EA" w:rsidRDefault="00A30EEA" w:rsidP="001E34F0">
            <w:pPr>
              <w:pBdr>
                <w:bottom w:val="single" w:sz="4" w:space="1" w:color="auto"/>
              </w:pBdr>
              <w:tabs>
                <w:tab w:val="clear" w:pos="907"/>
                <w:tab w:val="left" w:pos="67"/>
                <w:tab w:val="left" w:pos="1018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</w:rPr>
              <w:t>งบการเงินรวมและงบการเงิน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เฉพาะของบริษัท</w:t>
            </w:r>
          </w:p>
        </w:tc>
      </w:tr>
      <w:tr w:rsidR="00A30EEA" w:rsidRPr="006461EA" w14:paraId="392195A0" w14:textId="77777777" w:rsidTr="00990B4E">
        <w:trPr>
          <w:cantSplit/>
          <w:trHeight w:val="306"/>
        </w:trPr>
        <w:tc>
          <w:tcPr>
            <w:tcW w:w="3464" w:type="dxa"/>
          </w:tcPr>
          <w:p w14:paraId="3766780D" w14:textId="77777777" w:rsidR="00A30EEA" w:rsidRPr="006461EA" w:rsidRDefault="00A30EEA" w:rsidP="001E34F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74" w:type="dxa"/>
            <w:gridSpan w:val="2"/>
            <w:hideMark/>
          </w:tcPr>
          <w:p w14:paraId="71186948" w14:textId="77777777" w:rsidR="0062402E" w:rsidRPr="006461EA" w:rsidRDefault="0062402E" w:rsidP="001E34F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08BD1D6" w14:textId="77777777" w:rsidR="00A30EEA" w:rsidRPr="006461EA" w:rsidRDefault="00A30EEA" w:rsidP="001E34F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</w:rPr>
              <w:t>จำนวนหุ้นที่ถือ</w:t>
            </w:r>
            <w:r w:rsidR="0062402E" w:rsidRPr="006461EA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             </w:t>
            </w:r>
          </w:p>
        </w:tc>
        <w:tc>
          <w:tcPr>
            <w:tcW w:w="1707" w:type="dxa"/>
            <w:gridSpan w:val="3"/>
            <w:hideMark/>
          </w:tcPr>
          <w:p w14:paraId="1EFDE120" w14:textId="77777777" w:rsidR="00A30EEA" w:rsidRPr="006461EA" w:rsidRDefault="00A30EEA" w:rsidP="001E34F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สัดส่วนร้อยละการลงทุน</w:t>
            </w:r>
          </w:p>
        </w:tc>
        <w:tc>
          <w:tcPr>
            <w:tcW w:w="1985" w:type="dxa"/>
            <w:gridSpan w:val="2"/>
            <w:hideMark/>
          </w:tcPr>
          <w:p w14:paraId="0CB24F10" w14:textId="77777777" w:rsidR="0062402E" w:rsidRPr="006461EA" w:rsidRDefault="0062402E" w:rsidP="001E34F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2F8FC266" w14:textId="77777777" w:rsidR="00A30EEA" w:rsidRPr="006461EA" w:rsidRDefault="00A30EEA" w:rsidP="001E34F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มูลค่าเงินลงทุน</w:t>
            </w:r>
          </w:p>
        </w:tc>
      </w:tr>
      <w:tr w:rsidR="00E21E9E" w:rsidRPr="006461EA" w14:paraId="026A92A4" w14:textId="77777777" w:rsidTr="00990B4E">
        <w:trPr>
          <w:cantSplit/>
          <w:trHeight w:val="68"/>
        </w:trPr>
        <w:tc>
          <w:tcPr>
            <w:tcW w:w="3464" w:type="dxa"/>
          </w:tcPr>
          <w:p w14:paraId="5875FB68" w14:textId="77777777" w:rsidR="00E21E9E" w:rsidRPr="006461EA" w:rsidRDefault="00E21E9E" w:rsidP="00E21E9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81" w:type="dxa"/>
            <w:hideMark/>
          </w:tcPr>
          <w:p w14:paraId="413AAE48" w14:textId="571F5F92" w:rsidR="00E21E9E" w:rsidRPr="006461EA" w:rsidRDefault="00E21E9E" w:rsidP="00E21E9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900" w:type="dxa"/>
            <w:gridSpan w:val="2"/>
            <w:hideMark/>
          </w:tcPr>
          <w:p w14:paraId="033CD069" w14:textId="0FB3F7D8" w:rsidR="00E21E9E" w:rsidRPr="006461EA" w:rsidRDefault="00E21E9E" w:rsidP="00E21E9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850" w:type="dxa"/>
            <w:hideMark/>
          </w:tcPr>
          <w:p w14:paraId="4F13EDDD" w14:textId="421911AB" w:rsidR="00E21E9E" w:rsidRPr="006461EA" w:rsidRDefault="00E21E9E" w:rsidP="00E21E9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850" w:type="dxa"/>
            <w:hideMark/>
          </w:tcPr>
          <w:p w14:paraId="4A990716" w14:textId="425A7430" w:rsidR="00E21E9E" w:rsidRPr="006461EA" w:rsidRDefault="00E21E9E" w:rsidP="00E21E9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993" w:type="dxa"/>
            <w:hideMark/>
          </w:tcPr>
          <w:p w14:paraId="6BB1B2A1" w14:textId="41D4D64A" w:rsidR="00E21E9E" w:rsidRPr="006461EA" w:rsidRDefault="00E21E9E" w:rsidP="00E21E9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992" w:type="dxa"/>
            <w:hideMark/>
          </w:tcPr>
          <w:p w14:paraId="1B1EA9F3" w14:textId="79B2021D" w:rsidR="00E21E9E" w:rsidRPr="006461EA" w:rsidRDefault="00E21E9E" w:rsidP="00E21E9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</w:tr>
      <w:tr w:rsidR="00A30EEA" w:rsidRPr="006461EA" w14:paraId="19878F79" w14:textId="77777777" w:rsidTr="00990B4E">
        <w:trPr>
          <w:cantSplit/>
          <w:trHeight w:val="207"/>
        </w:trPr>
        <w:tc>
          <w:tcPr>
            <w:tcW w:w="3464" w:type="dxa"/>
          </w:tcPr>
          <w:p w14:paraId="4D885C5E" w14:textId="77777777" w:rsidR="00A30EEA" w:rsidRPr="006461EA" w:rsidRDefault="00A30EEA" w:rsidP="001E34F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81" w:type="dxa"/>
          </w:tcPr>
          <w:p w14:paraId="034C643C" w14:textId="77777777" w:rsidR="00A30EEA" w:rsidRPr="006461EA" w:rsidRDefault="00A30EEA" w:rsidP="001E34F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</w:rPr>
              <w:t>พันหุ้น)</w:t>
            </w:r>
          </w:p>
        </w:tc>
        <w:tc>
          <w:tcPr>
            <w:tcW w:w="900" w:type="dxa"/>
            <w:gridSpan w:val="2"/>
          </w:tcPr>
          <w:p w14:paraId="24AE135C" w14:textId="77777777" w:rsidR="00A30EEA" w:rsidRPr="006461EA" w:rsidRDefault="00A30EEA" w:rsidP="001E34F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</w:rPr>
              <w:t>พันหุ้น)</w:t>
            </w:r>
          </w:p>
        </w:tc>
        <w:tc>
          <w:tcPr>
            <w:tcW w:w="850" w:type="dxa"/>
          </w:tcPr>
          <w:p w14:paraId="452987CA" w14:textId="77777777" w:rsidR="00A30EEA" w:rsidRPr="006461EA" w:rsidRDefault="00A30EEA" w:rsidP="001E34F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654B3948" w14:textId="77777777" w:rsidR="00A30EEA" w:rsidRPr="006461EA" w:rsidRDefault="00A30EEA" w:rsidP="001E34F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11E16463" w14:textId="77777777" w:rsidR="00A30EEA" w:rsidRPr="006461EA" w:rsidRDefault="00A30EEA" w:rsidP="001E34F0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0ED4ECA8" w14:textId="77777777" w:rsidR="00A30EEA" w:rsidRPr="006461EA" w:rsidRDefault="00A30EEA" w:rsidP="001E34F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269E0" w:rsidRPr="006461EA" w14:paraId="769068D0" w14:textId="77777777" w:rsidTr="00990B4E">
        <w:trPr>
          <w:cantSplit/>
          <w:trHeight w:val="128"/>
        </w:trPr>
        <w:tc>
          <w:tcPr>
            <w:tcW w:w="3464" w:type="dxa"/>
          </w:tcPr>
          <w:p w14:paraId="0097CF68" w14:textId="77777777" w:rsidR="00C269E0" w:rsidRPr="006461EA" w:rsidRDefault="00C269E0" w:rsidP="001E34F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81" w:type="dxa"/>
          </w:tcPr>
          <w:p w14:paraId="5AFC6FF8" w14:textId="77777777" w:rsidR="00C269E0" w:rsidRPr="006461EA" w:rsidRDefault="00C269E0" w:rsidP="001E34F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00" w:type="dxa"/>
            <w:gridSpan w:val="2"/>
          </w:tcPr>
          <w:p w14:paraId="216056DC" w14:textId="77777777" w:rsidR="00C269E0" w:rsidRPr="006461EA" w:rsidRDefault="00C269E0" w:rsidP="001E34F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07F10C18" w14:textId="77777777" w:rsidR="00C269E0" w:rsidRPr="006461EA" w:rsidRDefault="00C269E0" w:rsidP="001E34F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4569A3D9" w14:textId="77777777" w:rsidR="00C269E0" w:rsidRPr="006461EA" w:rsidRDefault="00C269E0" w:rsidP="001E34F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00BF9F57" w14:textId="77777777" w:rsidR="00C269E0" w:rsidRPr="006461EA" w:rsidRDefault="00C269E0" w:rsidP="001E34F0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52508879" w14:textId="77777777" w:rsidR="00C269E0" w:rsidRPr="006461EA" w:rsidRDefault="00C269E0" w:rsidP="001E34F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64459" w:rsidRPr="006461EA" w14:paraId="6BD1A5B8" w14:textId="77777777" w:rsidTr="00990B4E">
        <w:trPr>
          <w:cantSplit/>
          <w:trHeight w:val="207"/>
        </w:trPr>
        <w:tc>
          <w:tcPr>
            <w:tcW w:w="3464" w:type="dxa"/>
          </w:tcPr>
          <w:p w14:paraId="1D11FD95" w14:textId="77777777" w:rsidR="00F64459" w:rsidRPr="006461EA" w:rsidRDefault="00F64459" w:rsidP="00F64459">
            <w:pPr>
              <w:pStyle w:val="1"/>
              <w:widowControl/>
              <w:ind w:left="252" w:right="0" w:hanging="252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ตราสารทุน – บริษัท มิลล์คอน สตีล จำกัด (มหาชน)</w:t>
            </w:r>
          </w:p>
        </w:tc>
        <w:tc>
          <w:tcPr>
            <w:tcW w:w="881" w:type="dxa"/>
          </w:tcPr>
          <w:p w14:paraId="563A0715" w14:textId="3F43433D" w:rsidR="00F64459" w:rsidRPr="006461EA" w:rsidRDefault="00F64459" w:rsidP="00F64459">
            <w:pPr>
              <w:tabs>
                <w:tab w:val="clear" w:pos="907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778,560</w:t>
            </w:r>
          </w:p>
        </w:tc>
        <w:tc>
          <w:tcPr>
            <w:tcW w:w="900" w:type="dxa"/>
            <w:gridSpan w:val="2"/>
          </w:tcPr>
          <w:p w14:paraId="0B2E9530" w14:textId="2F76389A" w:rsidR="00F64459" w:rsidRPr="006461EA" w:rsidRDefault="00F64459" w:rsidP="00F64459">
            <w:pPr>
              <w:tabs>
                <w:tab w:val="clear" w:pos="907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778,560</w:t>
            </w:r>
          </w:p>
        </w:tc>
        <w:tc>
          <w:tcPr>
            <w:tcW w:w="850" w:type="dxa"/>
          </w:tcPr>
          <w:p w14:paraId="151DFCC6" w14:textId="0C331ABC" w:rsidR="00F64459" w:rsidRPr="006461EA" w:rsidRDefault="00F64459" w:rsidP="00F64459">
            <w:pPr>
              <w:tabs>
                <w:tab w:val="clear" w:pos="907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17.97</w:t>
            </w:r>
          </w:p>
        </w:tc>
        <w:tc>
          <w:tcPr>
            <w:tcW w:w="850" w:type="dxa"/>
          </w:tcPr>
          <w:p w14:paraId="3A770375" w14:textId="0544CC4D" w:rsidR="00F64459" w:rsidRPr="006461EA" w:rsidRDefault="00F64459" w:rsidP="00F64459">
            <w:pPr>
              <w:tabs>
                <w:tab w:val="clear" w:pos="907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17.97</w:t>
            </w:r>
          </w:p>
        </w:tc>
        <w:tc>
          <w:tcPr>
            <w:tcW w:w="993" w:type="dxa"/>
          </w:tcPr>
          <w:p w14:paraId="02CC7CF2" w14:textId="24063705" w:rsidR="00F64459" w:rsidRPr="006461EA" w:rsidRDefault="00F64459" w:rsidP="00F64459">
            <w:pPr>
              <w:tabs>
                <w:tab w:val="clear" w:pos="907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1,279,101</w:t>
            </w:r>
          </w:p>
        </w:tc>
        <w:tc>
          <w:tcPr>
            <w:tcW w:w="992" w:type="dxa"/>
          </w:tcPr>
          <w:p w14:paraId="79E1F06E" w14:textId="24EB892A" w:rsidR="00F64459" w:rsidRPr="006461EA" w:rsidRDefault="00F64459" w:rsidP="00F64459">
            <w:pPr>
              <w:tabs>
                <w:tab w:val="clear" w:pos="907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1,279,101</w:t>
            </w:r>
          </w:p>
        </w:tc>
      </w:tr>
      <w:tr w:rsidR="00F64459" w:rsidRPr="006461EA" w14:paraId="667447B7" w14:textId="77777777" w:rsidTr="00990B4E">
        <w:trPr>
          <w:cantSplit/>
          <w:trHeight w:val="327"/>
        </w:trPr>
        <w:tc>
          <w:tcPr>
            <w:tcW w:w="3464" w:type="dxa"/>
            <w:hideMark/>
          </w:tcPr>
          <w:p w14:paraId="64CF7B0E" w14:textId="7A53395A" w:rsidR="00F64459" w:rsidRPr="006461EA" w:rsidRDefault="00F64459" w:rsidP="00F64459">
            <w:pPr>
              <w:pStyle w:val="1"/>
              <w:widowControl/>
              <w:ind w:left="252" w:right="0" w:hanging="25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color w:val="auto"/>
                <w:sz w:val="24"/>
                <w:szCs w:val="24"/>
                <w:u w:val="single"/>
                <w:cs/>
              </w:rPr>
              <w:t>หัก</w:t>
            </w:r>
            <w:r w:rsidRPr="006461EA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ขาดทุนที่ยังไม่เกิดขึ้นจริง</w:t>
            </w:r>
          </w:p>
        </w:tc>
        <w:tc>
          <w:tcPr>
            <w:tcW w:w="881" w:type="dxa"/>
          </w:tcPr>
          <w:p w14:paraId="06B0A1A1" w14:textId="77777777" w:rsidR="00F64459" w:rsidRPr="006461EA" w:rsidRDefault="00F64459" w:rsidP="00F64459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41355349" w14:textId="77777777" w:rsidR="00F64459" w:rsidRPr="006461EA" w:rsidRDefault="00F64459" w:rsidP="00F64459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35C90165" w14:textId="77777777" w:rsidR="00F64459" w:rsidRPr="006461EA" w:rsidRDefault="00F64459" w:rsidP="00F64459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7B474C6A" w14:textId="77777777" w:rsidR="00F64459" w:rsidRPr="006461EA" w:rsidRDefault="00F64459" w:rsidP="00F64459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794B7EB5" w14:textId="1D798F7D" w:rsidR="00F64459" w:rsidRPr="006461EA" w:rsidRDefault="00F64459" w:rsidP="00F64459">
            <w:pPr>
              <w:pBdr>
                <w:bottom w:val="single" w:sz="4" w:space="1" w:color="auto"/>
              </w:pBdr>
              <w:tabs>
                <w:tab w:val="clear" w:pos="907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>
              <w:rPr>
                <w:rFonts w:ascii="Browallia New" w:hAnsi="Browallia New" w:cs="Browallia New"/>
                <w:sz w:val="24"/>
                <w:szCs w:val="24"/>
              </w:rPr>
              <w:t>741,895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</w:tcPr>
          <w:p w14:paraId="6048DDDD" w14:textId="7AF9CE98" w:rsidR="00F64459" w:rsidRPr="006461EA" w:rsidRDefault="00F64459" w:rsidP="00F64459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(72,333)</w:t>
            </w:r>
          </w:p>
        </w:tc>
      </w:tr>
      <w:tr w:rsidR="00F64459" w:rsidRPr="006461EA" w14:paraId="5B7607F6" w14:textId="77777777" w:rsidTr="00990B4E">
        <w:trPr>
          <w:cantSplit/>
          <w:trHeight w:val="193"/>
        </w:trPr>
        <w:tc>
          <w:tcPr>
            <w:tcW w:w="3464" w:type="dxa"/>
          </w:tcPr>
          <w:p w14:paraId="15F02EEB" w14:textId="77777777" w:rsidR="00F64459" w:rsidRPr="006461EA" w:rsidRDefault="00F64459" w:rsidP="00F64459">
            <w:pPr>
              <w:pStyle w:val="1"/>
              <w:widowControl/>
              <w:ind w:left="252" w:right="0" w:hanging="25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หลักทรัพย์เผื่อขาย – สุทธิ</w:t>
            </w:r>
          </w:p>
        </w:tc>
        <w:tc>
          <w:tcPr>
            <w:tcW w:w="881" w:type="dxa"/>
          </w:tcPr>
          <w:p w14:paraId="3A44B561" w14:textId="77777777" w:rsidR="00F64459" w:rsidRPr="006461EA" w:rsidRDefault="00F64459" w:rsidP="00F64459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78EF1311" w14:textId="77777777" w:rsidR="00F64459" w:rsidRPr="006461EA" w:rsidRDefault="00F64459" w:rsidP="00F64459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06BB624C" w14:textId="77777777" w:rsidR="00F64459" w:rsidRPr="006461EA" w:rsidRDefault="00F64459" w:rsidP="00F64459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5DB6BF78" w14:textId="77777777" w:rsidR="00F64459" w:rsidRPr="006461EA" w:rsidRDefault="00F64459" w:rsidP="00F64459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46DC51D5" w14:textId="5B826BA0" w:rsidR="00F64459" w:rsidRPr="006461EA" w:rsidRDefault="00F64459" w:rsidP="00F64459">
            <w:pPr>
              <w:pBdr>
                <w:bottom w:val="single" w:sz="12" w:space="1" w:color="auto"/>
              </w:pBdr>
              <w:tabs>
                <w:tab w:val="clear" w:pos="907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537,206</w:t>
            </w:r>
          </w:p>
        </w:tc>
        <w:tc>
          <w:tcPr>
            <w:tcW w:w="992" w:type="dxa"/>
          </w:tcPr>
          <w:p w14:paraId="0D3C4028" w14:textId="5C77A237" w:rsidR="00F64459" w:rsidRPr="006461EA" w:rsidRDefault="00F64459" w:rsidP="00F64459">
            <w:pPr>
              <w:pStyle w:val="BodyText"/>
              <w:pBdr>
                <w:bottom w:val="single" w:sz="12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1,206,768</w:t>
            </w:r>
          </w:p>
        </w:tc>
      </w:tr>
    </w:tbl>
    <w:p w14:paraId="0B4575CD" w14:textId="23605953" w:rsidR="00D5527C" w:rsidRDefault="00D552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cs/>
        </w:rPr>
      </w:pPr>
    </w:p>
    <w:p w14:paraId="1A8A510D" w14:textId="04DF1073" w:rsidR="00371706" w:rsidRPr="006461EA" w:rsidRDefault="00371706" w:rsidP="00990B4E">
      <w:pPr>
        <w:tabs>
          <w:tab w:val="clear" w:pos="454"/>
          <w:tab w:val="left" w:pos="810"/>
        </w:tabs>
        <w:spacing w:line="240" w:lineRule="auto"/>
        <w:ind w:left="423"/>
        <w:jc w:val="thaiDistribute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/>
          <w:sz w:val="28"/>
          <w:szCs w:val="28"/>
          <w:cs/>
        </w:rPr>
        <w:t xml:space="preserve">รายการเคลื่อนไหวสำหรับปีสิ้นสุดวันที่ </w:t>
      </w:r>
      <w:r w:rsidR="007E49DE" w:rsidRPr="006461EA">
        <w:rPr>
          <w:rFonts w:ascii="Browallia New" w:hAnsi="Browallia New" w:cs="Browallia New"/>
          <w:sz w:val="28"/>
          <w:szCs w:val="28"/>
        </w:rPr>
        <w:t>31</w:t>
      </w:r>
      <w:r w:rsidR="00152EEC" w:rsidRPr="006461EA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6461EA">
        <w:rPr>
          <w:rFonts w:ascii="Browallia New" w:hAnsi="Browallia New" w:cs="Browallia New"/>
          <w:sz w:val="28"/>
          <w:szCs w:val="28"/>
          <w:cs/>
        </w:rPr>
        <w:t xml:space="preserve">ธันวาคม </w:t>
      </w:r>
      <w:r w:rsidR="00796DC0" w:rsidRPr="006461EA">
        <w:rPr>
          <w:rFonts w:ascii="Browallia New" w:hAnsi="Browallia New" w:cs="Browallia New"/>
          <w:sz w:val="28"/>
          <w:szCs w:val="28"/>
        </w:rPr>
        <w:t>25</w:t>
      </w:r>
      <w:r w:rsidR="007033DE" w:rsidRPr="006461EA">
        <w:rPr>
          <w:rFonts w:ascii="Browallia New" w:hAnsi="Browallia New" w:cs="Browallia New"/>
          <w:sz w:val="28"/>
          <w:szCs w:val="28"/>
        </w:rPr>
        <w:t>6</w:t>
      </w:r>
      <w:r w:rsidR="005A047C">
        <w:rPr>
          <w:rFonts w:ascii="Browallia New" w:hAnsi="Browallia New" w:cs="Browallia New"/>
          <w:sz w:val="28"/>
          <w:szCs w:val="28"/>
        </w:rPr>
        <w:t>2</w:t>
      </w:r>
      <w:r w:rsidR="00796DC0" w:rsidRPr="006461EA">
        <w:rPr>
          <w:rFonts w:ascii="Browallia New" w:hAnsi="Browallia New" w:cs="Browallia New"/>
          <w:sz w:val="28"/>
          <w:szCs w:val="28"/>
          <w:cs/>
        </w:rPr>
        <w:t xml:space="preserve"> และ </w:t>
      </w:r>
      <w:r w:rsidR="00796DC0" w:rsidRPr="006461EA">
        <w:rPr>
          <w:rFonts w:ascii="Browallia New" w:hAnsi="Browallia New" w:cs="Browallia New"/>
          <w:sz w:val="28"/>
          <w:szCs w:val="28"/>
        </w:rPr>
        <w:t>25</w:t>
      </w:r>
      <w:r w:rsidR="00C269E0" w:rsidRPr="006461EA">
        <w:rPr>
          <w:rFonts w:ascii="Browallia New" w:hAnsi="Browallia New" w:cs="Browallia New"/>
          <w:sz w:val="28"/>
          <w:szCs w:val="28"/>
        </w:rPr>
        <w:t>6</w:t>
      </w:r>
      <w:r w:rsidR="005A047C">
        <w:rPr>
          <w:rFonts w:ascii="Browallia New" w:hAnsi="Browallia New" w:cs="Browallia New"/>
          <w:sz w:val="28"/>
          <w:szCs w:val="28"/>
        </w:rPr>
        <w:t>1</w:t>
      </w:r>
      <w:r w:rsidR="00152EEC" w:rsidRPr="006461EA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6461EA">
        <w:rPr>
          <w:rFonts w:ascii="Browallia New" w:hAnsi="Browallia New" w:cs="Browallia New"/>
          <w:sz w:val="28"/>
          <w:szCs w:val="28"/>
          <w:cs/>
        </w:rPr>
        <w:t>ของเงินลงทุน</w:t>
      </w:r>
      <w:r w:rsidR="00C93FC3" w:rsidRPr="006461EA">
        <w:rPr>
          <w:rFonts w:ascii="Browallia New" w:hAnsi="Browallia New" w:cs="Browallia New" w:hint="cs"/>
          <w:sz w:val="28"/>
          <w:szCs w:val="28"/>
          <w:cs/>
        </w:rPr>
        <w:t>ในหลักทรัพย์</w:t>
      </w:r>
      <w:r w:rsidRPr="006461EA">
        <w:rPr>
          <w:rFonts w:ascii="Browallia New" w:hAnsi="Browallia New" w:cs="Browallia New"/>
          <w:sz w:val="28"/>
          <w:szCs w:val="28"/>
          <w:cs/>
        </w:rPr>
        <w:t>เผื่อขาย</w:t>
      </w:r>
      <w:r w:rsidR="0018286A" w:rsidRPr="006461EA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62402E" w:rsidRPr="006461EA">
        <w:rPr>
          <w:rFonts w:ascii="Browallia New" w:hAnsi="Browallia New" w:cs="Browallia New" w:hint="cs"/>
          <w:sz w:val="28"/>
          <w:szCs w:val="28"/>
          <w:cs/>
        </w:rPr>
        <w:t xml:space="preserve">                  </w:t>
      </w:r>
      <w:r w:rsidRPr="006461EA">
        <w:rPr>
          <w:rFonts w:ascii="Browallia New" w:hAnsi="Browallia New" w:cs="Browallia New"/>
          <w:sz w:val="28"/>
          <w:szCs w:val="28"/>
          <w:cs/>
        </w:rPr>
        <w:t>มีดังนี้</w:t>
      </w:r>
    </w:p>
    <w:p w14:paraId="47542F72" w14:textId="77777777" w:rsidR="00C269E0" w:rsidRPr="006461EA" w:rsidRDefault="00C269E0" w:rsidP="00B2495E">
      <w:pPr>
        <w:tabs>
          <w:tab w:val="clear" w:pos="227"/>
          <w:tab w:val="clear" w:pos="454"/>
        </w:tabs>
        <w:spacing w:line="240" w:lineRule="auto"/>
        <w:ind w:left="851"/>
        <w:jc w:val="thaiDistribute"/>
        <w:rPr>
          <w:rFonts w:ascii="Browallia New" w:hAnsi="Browallia New" w:cs="Browallia New"/>
          <w:sz w:val="28"/>
          <w:szCs w:val="28"/>
          <w:cs/>
        </w:rPr>
      </w:pPr>
    </w:p>
    <w:tbl>
      <w:tblPr>
        <w:tblW w:w="8930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927"/>
        <w:gridCol w:w="1034"/>
        <w:gridCol w:w="1843"/>
        <w:gridCol w:w="283"/>
        <w:gridCol w:w="1843"/>
      </w:tblGrid>
      <w:tr w:rsidR="00C93FC3" w:rsidRPr="006461EA" w14:paraId="7C3C9009" w14:textId="77777777" w:rsidTr="00990B4E">
        <w:tc>
          <w:tcPr>
            <w:tcW w:w="3927" w:type="dxa"/>
          </w:tcPr>
          <w:p w14:paraId="03AD0C73" w14:textId="77777777" w:rsidR="00C93FC3" w:rsidRPr="006461EA" w:rsidRDefault="00C93FC3" w:rsidP="00C919B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003" w:type="dxa"/>
            <w:gridSpan w:val="4"/>
          </w:tcPr>
          <w:p w14:paraId="20C337B3" w14:textId="77777777" w:rsidR="00C93FC3" w:rsidRPr="006461EA" w:rsidRDefault="00C93FC3" w:rsidP="00C919B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(หน่วย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: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พันบาท)</w:t>
            </w:r>
          </w:p>
        </w:tc>
      </w:tr>
      <w:tr w:rsidR="00C93FC3" w:rsidRPr="006461EA" w14:paraId="74582599" w14:textId="77777777" w:rsidTr="00990B4E">
        <w:tc>
          <w:tcPr>
            <w:tcW w:w="3927" w:type="dxa"/>
          </w:tcPr>
          <w:p w14:paraId="3A6EAA72" w14:textId="77777777" w:rsidR="00C93FC3" w:rsidRPr="006461EA" w:rsidRDefault="00C93FC3" w:rsidP="00C919B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-18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34" w:type="dxa"/>
          </w:tcPr>
          <w:p w14:paraId="428DB6F3" w14:textId="77777777" w:rsidR="00C93FC3" w:rsidRPr="006461EA" w:rsidRDefault="00C93FC3" w:rsidP="00C919B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</w:tcPr>
          <w:p w14:paraId="51B05275" w14:textId="77777777" w:rsidR="00C93FC3" w:rsidRPr="006461EA" w:rsidRDefault="00C93FC3" w:rsidP="00C919B6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>งบการเงินรวมและงบการเงิน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เฉพาะของบริษัท</w:t>
            </w:r>
          </w:p>
        </w:tc>
      </w:tr>
      <w:tr w:rsidR="00C93FC3" w:rsidRPr="006461EA" w14:paraId="142FB626" w14:textId="77777777" w:rsidTr="00990B4E">
        <w:trPr>
          <w:trHeight w:val="351"/>
        </w:trPr>
        <w:tc>
          <w:tcPr>
            <w:tcW w:w="3927" w:type="dxa"/>
          </w:tcPr>
          <w:p w14:paraId="74A74947" w14:textId="77777777" w:rsidR="00C93FC3" w:rsidRPr="006461EA" w:rsidRDefault="00C93FC3" w:rsidP="00C919B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34" w:type="dxa"/>
            <w:vAlign w:val="bottom"/>
          </w:tcPr>
          <w:p w14:paraId="50B31BCF" w14:textId="77777777" w:rsidR="00C93FC3" w:rsidRPr="006461EA" w:rsidRDefault="00C93FC3" w:rsidP="00C919B6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023EA726" w14:textId="41834282" w:rsidR="00C93FC3" w:rsidRPr="006461EA" w:rsidRDefault="00C93FC3" w:rsidP="00C93FC3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7033DE" w:rsidRPr="006461EA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5A047C"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283" w:type="dxa"/>
            <w:vAlign w:val="bottom"/>
          </w:tcPr>
          <w:p w14:paraId="389F1334" w14:textId="77777777" w:rsidR="00C93FC3" w:rsidRPr="006461EA" w:rsidRDefault="00C93FC3" w:rsidP="00C919B6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49B086C9" w14:textId="55B12DD1" w:rsidR="00C93FC3" w:rsidRPr="006461EA" w:rsidRDefault="00C93FC3" w:rsidP="00C919B6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8E0012"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>6</w:t>
            </w:r>
            <w:r w:rsidR="005A047C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</w:tr>
      <w:tr w:rsidR="00C93FC3" w:rsidRPr="006461EA" w14:paraId="70E5132F" w14:textId="77777777" w:rsidTr="00990B4E">
        <w:trPr>
          <w:trHeight w:val="113"/>
        </w:trPr>
        <w:tc>
          <w:tcPr>
            <w:tcW w:w="3927" w:type="dxa"/>
          </w:tcPr>
          <w:p w14:paraId="056B7D37" w14:textId="77777777" w:rsidR="00C93FC3" w:rsidRPr="006461EA" w:rsidRDefault="00C93FC3" w:rsidP="00C919B6">
            <w:pPr>
              <w:pStyle w:val="1"/>
              <w:widowControl/>
              <w:ind w:right="0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034" w:type="dxa"/>
          </w:tcPr>
          <w:p w14:paraId="07AF5D4F" w14:textId="77777777" w:rsidR="00C93FC3" w:rsidRPr="006461EA" w:rsidRDefault="00C93FC3" w:rsidP="00C919B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43" w:type="dxa"/>
          </w:tcPr>
          <w:p w14:paraId="6D9B4742" w14:textId="77777777" w:rsidR="00C93FC3" w:rsidRPr="006461EA" w:rsidRDefault="00C93FC3" w:rsidP="00C919B6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7909AB94" w14:textId="77777777" w:rsidR="00C93FC3" w:rsidRPr="006461EA" w:rsidRDefault="00C93FC3" w:rsidP="00C919B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43" w:type="dxa"/>
          </w:tcPr>
          <w:p w14:paraId="03084FAB" w14:textId="77777777" w:rsidR="00C93FC3" w:rsidRPr="006461EA" w:rsidRDefault="00C93FC3" w:rsidP="00C919B6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5A047C" w:rsidRPr="006461EA" w14:paraId="602B34EF" w14:textId="77777777" w:rsidTr="00990B4E">
        <w:trPr>
          <w:trHeight w:val="113"/>
        </w:trPr>
        <w:tc>
          <w:tcPr>
            <w:tcW w:w="3927" w:type="dxa"/>
          </w:tcPr>
          <w:p w14:paraId="1F1DD788" w14:textId="01F85CD3" w:rsidR="005A047C" w:rsidRPr="006461EA" w:rsidRDefault="00081D65" w:rsidP="005A047C">
            <w:pPr>
              <w:pStyle w:val="1"/>
              <w:widowControl/>
              <w:ind w:right="0"/>
              <w:rPr>
                <w:rFonts w:ascii="Browallia New" w:hAnsi="Browallia New" w:cs="Browallia New"/>
                <w:color w:val="auto"/>
              </w:rPr>
            </w:pPr>
            <w:r>
              <w:rPr>
                <w:rFonts w:ascii="Browallia New" w:hAnsi="Browallia New" w:cs="Browallia New" w:hint="cs"/>
                <w:color w:val="auto"/>
                <w:cs/>
              </w:rPr>
              <w:t>มูลค่า</w:t>
            </w:r>
            <w:r w:rsidR="005A047C" w:rsidRPr="006461EA">
              <w:rPr>
                <w:rFonts w:ascii="Browallia New" w:hAnsi="Browallia New" w:cs="Browallia New"/>
                <w:color w:val="auto"/>
                <w:cs/>
              </w:rPr>
              <w:t>ตามบัญชี ณ วันต้น</w:t>
            </w:r>
            <w:r w:rsidR="005A047C" w:rsidRPr="006461EA">
              <w:rPr>
                <w:rFonts w:ascii="Browallia New" w:hAnsi="Browallia New" w:cs="Browallia New" w:hint="cs"/>
                <w:color w:val="auto"/>
                <w:cs/>
              </w:rPr>
              <w:t>ปี</w:t>
            </w:r>
          </w:p>
        </w:tc>
        <w:tc>
          <w:tcPr>
            <w:tcW w:w="1034" w:type="dxa"/>
          </w:tcPr>
          <w:p w14:paraId="56E244B6" w14:textId="77777777" w:rsidR="005A047C" w:rsidRPr="006461EA" w:rsidRDefault="005A047C" w:rsidP="005A047C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ind w:left="-108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43" w:type="dxa"/>
          </w:tcPr>
          <w:p w14:paraId="4172DED2" w14:textId="11978772" w:rsidR="005A047C" w:rsidRPr="006461EA" w:rsidRDefault="00174C68" w:rsidP="005A047C">
            <w:pPr>
              <w:tabs>
                <w:tab w:val="clear" w:pos="907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1,206,768</w:t>
            </w:r>
          </w:p>
        </w:tc>
        <w:tc>
          <w:tcPr>
            <w:tcW w:w="283" w:type="dxa"/>
          </w:tcPr>
          <w:p w14:paraId="6EDAFCEC" w14:textId="77777777" w:rsidR="005A047C" w:rsidRPr="006461EA" w:rsidRDefault="005A047C" w:rsidP="005A047C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ind w:left="-108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43" w:type="dxa"/>
          </w:tcPr>
          <w:p w14:paraId="6225D362" w14:textId="7AC60281" w:rsidR="005A047C" w:rsidRPr="006461EA" w:rsidRDefault="005A047C" w:rsidP="005A047C">
            <w:pPr>
              <w:tabs>
                <w:tab w:val="clear" w:pos="907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1,284,624</w:t>
            </w:r>
          </w:p>
        </w:tc>
      </w:tr>
      <w:tr w:rsidR="00E9591F" w:rsidRPr="006461EA" w14:paraId="288E3697" w14:textId="77777777" w:rsidTr="00990B4E">
        <w:trPr>
          <w:trHeight w:val="113"/>
        </w:trPr>
        <w:tc>
          <w:tcPr>
            <w:tcW w:w="3927" w:type="dxa"/>
          </w:tcPr>
          <w:p w14:paraId="749AA8F6" w14:textId="03839F67" w:rsidR="00E9591F" w:rsidRPr="006461EA" w:rsidRDefault="00E9591F" w:rsidP="00E9591F">
            <w:pPr>
              <w:pStyle w:val="1"/>
              <w:widowControl/>
              <w:ind w:right="0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6461EA">
              <w:rPr>
                <w:rFonts w:ascii="Browallia New" w:hAnsi="Browallia New" w:cs="Browallia New" w:hint="cs"/>
                <w:color w:val="auto"/>
                <w:cs/>
                <w:lang w:val="en-GB"/>
              </w:rPr>
              <w:t>ขาดทุน</w:t>
            </w:r>
            <w:r w:rsidRPr="006461EA">
              <w:rPr>
                <w:rFonts w:ascii="Browallia New" w:hAnsi="Browallia New" w:cs="Browallia New" w:hint="cs"/>
                <w:color w:val="auto"/>
                <w:cs/>
              </w:rPr>
              <w:t>ที่ยังไม่เกิดขึ้นจริง</w:t>
            </w:r>
          </w:p>
        </w:tc>
        <w:tc>
          <w:tcPr>
            <w:tcW w:w="1034" w:type="dxa"/>
          </w:tcPr>
          <w:p w14:paraId="6C50D409" w14:textId="77777777" w:rsidR="00E9591F" w:rsidRPr="006461EA" w:rsidRDefault="00E9591F" w:rsidP="00E9591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ind w:left="-108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3E3420C" w14:textId="663F9F2A" w:rsidR="00E9591F" w:rsidRPr="006461EA" w:rsidRDefault="00E9591F" w:rsidP="00E9591F">
            <w:pPr>
              <w:tabs>
                <w:tab w:val="clear" w:pos="907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>
              <w:rPr>
                <w:rFonts w:ascii="Browallia New" w:hAnsi="Browallia New" w:cs="Browallia New"/>
                <w:sz w:val="28"/>
                <w:szCs w:val="28"/>
              </w:rPr>
              <w:t>669,562</w:t>
            </w:r>
            <w:r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283" w:type="dxa"/>
          </w:tcPr>
          <w:p w14:paraId="7069AC09" w14:textId="77777777" w:rsidR="00E9591F" w:rsidRPr="006461EA" w:rsidRDefault="00E9591F" w:rsidP="00E9591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ind w:left="-108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0F9C1D8" w14:textId="195AF585" w:rsidR="00E9591F" w:rsidRPr="006461EA" w:rsidRDefault="00E9591F" w:rsidP="00E9591F">
            <w:pPr>
              <w:tabs>
                <w:tab w:val="clear" w:pos="907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(77,856)</w:t>
            </w:r>
          </w:p>
        </w:tc>
      </w:tr>
      <w:tr w:rsidR="00E9591F" w:rsidRPr="006461EA" w14:paraId="71251DD5" w14:textId="77777777" w:rsidTr="00990B4E">
        <w:trPr>
          <w:trHeight w:val="113"/>
        </w:trPr>
        <w:tc>
          <w:tcPr>
            <w:tcW w:w="3927" w:type="dxa"/>
          </w:tcPr>
          <w:p w14:paraId="72D0FE64" w14:textId="0837DBD4" w:rsidR="00E9591F" w:rsidRPr="006461EA" w:rsidRDefault="00081D65" w:rsidP="00E9591F">
            <w:pPr>
              <w:pStyle w:val="1"/>
              <w:widowControl/>
              <w:ind w:right="0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>
              <w:rPr>
                <w:rFonts w:ascii="Browallia New" w:hAnsi="Browallia New" w:cs="Browallia New" w:hint="cs"/>
                <w:color w:val="auto"/>
                <w:cs/>
              </w:rPr>
              <w:t>มูลค่า</w:t>
            </w:r>
            <w:r w:rsidR="00E9591F" w:rsidRPr="006461EA">
              <w:rPr>
                <w:rFonts w:ascii="Browallia New" w:hAnsi="Browallia New" w:cs="Browallia New"/>
                <w:color w:val="auto"/>
                <w:cs/>
              </w:rPr>
              <w:t>ตามบัญชี ณ วันสิ้น</w:t>
            </w:r>
            <w:r w:rsidR="00E9591F" w:rsidRPr="006461EA">
              <w:rPr>
                <w:rFonts w:ascii="Browallia New" w:hAnsi="Browallia New" w:cs="Browallia New" w:hint="cs"/>
                <w:color w:val="auto"/>
                <w:cs/>
              </w:rPr>
              <w:t>ปี</w:t>
            </w:r>
          </w:p>
        </w:tc>
        <w:tc>
          <w:tcPr>
            <w:tcW w:w="1034" w:type="dxa"/>
          </w:tcPr>
          <w:p w14:paraId="56BC43BA" w14:textId="77777777" w:rsidR="00E9591F" w:rsidRPr="006461EA" w:rsidRDefault="00E9591F" w:rsidP="00E9591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ind w:left="-108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12" w:space="0" w:color="auto"/>
            </w:tcBorders>
          </w:tcPr>
          <w:p w14:paraId="0F7F2B16" w14:textId="2CC53721" w:rsidR="00E9591F" w:rsidRPr="006461EA" w:rsidRDefault="00E9591F" w:rsidP="00E9591F">
            <w:pPr>
              <w:tabs>
                <w:tab w:val="clear" w:pos="907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537,206</w:t>
            </w:r>
          </w:p>
        </w:tc>
        <w:tc>
          <w:tcPr>
            <w:tcW w:w="283" w:type="dxa"/>
          </w:tcPr>
          <w:p w14:paraId="1CA4AFC7" w14:textId="77777777" w:rsidR="00E9591F" w:rsidRPr="006461EA" w:rsidRDefault="00E9591F" w:rsidP="00E9591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ind w:left="-108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12" w:space="0" w:color="auto"/>
            </w:tcBorders>
          </w:tcPr>
          <w:p w14:paraId="74F83563" w14:textId="51899D19" w:rsidR="00E9591F" w:rsidRPr="006461EA" w:rsidRDefault="00E9591F" w:rsidP="00E9591F">
            <w:pPr>
              <w:tabs>
                <w:tab w:val="clear" w:pos="907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1,206,768</w:t>
            </w:r>
          </w:p>
        </w:tc>
      </w:tr>
    </w:tbl>
    <w:p w14:paraId="72CACA23" w14:textId="77777777" w:rsidR="002E1244" w:rsidRPr="006461EA" w:rsidRDefault="002E1244" w:rsidP="00B92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049E4CFC" w14:textId="4D7CC8D1" w:rsidR="00B92C86" w:rsidRPr="006461EA" w:rsidRDefault="00B92C86" w:rsidP="00990B4E">
      <w:pPr>
        <w:tabs>
          <w:tab w:val="clear" w:pos="454"/>
          <w:tab w:val="left" w:pos="810"/>
        </w:tabs>
        <w:spacing w:line="240" w:lineRule="auto"/>
        <w:ind w:left="423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6461EA">
        <w:rPr>
          <w:rFonts w:ascii="Browallia New" w:hAnsi="Browallia New" w:cs="Browallia New" w:hint="cs"/>
          <w:sz w:val="28"/>
          <w:szCs w:val="28"/>
          <w:cs/>
        </w:rPr>
        <w:t xml:space="preserve">ณ วันที่ </w:t>
      </w:r>
      <w:r w:rsidRPr="006461EA">
        <w:rPr>
          <w:rFonts w:ascii="Browallia New" w:hAnsi="Browallia New" w:cs="Browallia New"/>
          <w:sz w:val="28"/>
          <w:szCs w:val="28"/>
        </w:rPr>
        <w:t xml:space="preserve">31 </w:t>
      </w:r>
      <w:r w:rsidRPr="006461EA">
        <w:rPr>
          <w:rFonts w:ascii="Browallia New" w:hAnsi="Browallia New" w:cs="Browallia New"/>
          <w:sz w:val="28"/>
          <w:szCs w:val="28"/>
          <w:cs/>
        </w:rPr>
        <w:t xml:space="preserve">ธันวาคม </w:t>
      </w:r>
      <w:r w:rsidRPr="006461EA">
        <w:rPr>
          <w:rFonts w:ascii="Browallia New" w:hAnsi="Browallia New" w:cs="Browallia New"/>
          <w:sz w:val="28"/>
          <w:szCs w:val="28"/>
        </w:rPr>
        <w:t>256</w:t>
      </w:r>
      <w:r w:rsidR="005A047C">
        <w:rPr>
          <w:rFonts w:ascii="Browallia New" w:hAnsi="Browallia New" w:cs="Browallia New"/>
          <w:sz w:val="28"/>
          <w:szCs w:val="28"/>
        </w:rPr>
        <w:t>2</w:t>
      </w:r>
      <w:r w:rsidRPr="006461EA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6461EA">
        <w:rPr>
          <w:rFonts w:ascii="Browallia New" w:hAnsi="Browallia New" w:cs="Browallia New" w:hint="cs"/>
          <w:sz w:val="28"/>
          <w:szCs w:val="28"/>
          <w:cs/>
        </w:rPr>
        <w:t>บริษัทมีใบสำคัญแสดงสิทธิ</w:t>
      </w:r>
      <w:r w:rsidRPr="006461EA">
        <w:rPr>
          <w:rFonts w:ascii="Browallia New" w:hAnsi="Browallia New" w:cs="Browallia New"/>
          <w:sz w:val="28"/>
          <w:szCs w:val="28"/>
          <w:cs/>
        </w:rPr>
        <w:t xml:space="preserve">ที่จะซื้อหุ้นสามัญของบริษัท มิลล์คอน สตีล จำกัด (มหาชน) </w:t>
      </w:r>
      <w:r w:rsidRPr="006461EA">
        <w:rPr>
          <w:rFonts w:ascii="Browallia New" w:hAnsi="Browallia New" w:cs="Browallia New" w:hint="cs"/>
          <w:sz w:val="28"/>
          <w:szCs w:val="28"/>
          <w:cs/>
        </w:rPr>
        <w:t>ดังนี้</w:t>
      </w:r>
    </w:p>
    <w:p w14:paraId="47FC095B" w14:textId="77777777" w:rsidR="00B92C86" w:rsidRPr="006461EA" w:rsidRDefault="00B92C86" w:rsidP="00B2495E">
      <w:pPr>
        <w:tabs>
          <w:tab w:val="clear" w:pos="227"/>
          <w:tab w:val="clear" w:pos="454"/>
          <w:tab w:val="clear" w:pos="680"/>
          <w:tab w:val="left" w:pos="993"/>
        </w:tabs>
        <w:spacing w:line="240" w:lineRule="auto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Style w:val="TableGrid"/>
        <w:tblW w:w="893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7"/>
        <w:gridCol w:w="1370"/>
        <w:gridCol w:w="1553"/>
        <w:gridCol w:w="1695"/>
        <w:gridCol w:w="1477"/>
        <w:gridCol w:w="1418"/>
      </w:tblGrid>
      <w:tr w:rsidR="00B92C86" w:rsidRPr="006461EA" w14:paraId="15334DB1" w14:textId="77777777" w:rsidTr="00990B4E">
        <w:tc>
          <w:tcPr>
            <w:tcW w:w="1417" w:type="dxa"/>
          </w:tcPr>
          <w:p w14:paraId="2AFFCF89" w14:textId="4D16EBE1" w:rsidR="00B92C86" w:rsidRPr="006461EA" w:rsidRDefault="00B92C86" w:rsidP="001E34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>ใบสำคัญ</w:t>
            </w:r>
            <w:r w:rsidR="00912DF6">
              <w:rPr>
                <w:rFonts w:ascii="Browallia New" w:hAnsi="Browallia New" w:cs="Browallia New"/>
                <w:sz w:val="28"/>
                <w:szCs w:val="28"/>
              </w:rPr>
              <w:t xml:space="preserve">      </w:t>
            </w: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>แสดงสิทธิ</w:t>
            </w:r>
          </w:p>
        </w:tc>
        <w:tc>
          <w:tcPr>
            <w:tcW w:w="1370" w:type="dxa"/>
          </w:tcPr>
          <w:p w14:paraId="32C98EB1" w14:textId="77777777" w:rsidR="00B92C86" w:rsidRPr="006461EA" w:rsidRDefault="00B92C86" w:rsidP="001E34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>จำนวน</w:t>
            </w:r>
          </w:p>
          <w:p w14:paraId="7973E08F" w14:textId="77777777" w:rsidR="00B92C86" w:rsidRPr="006461EA" w:rsidRDefault="00B92C86" w:rsidP="001E34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>(ล้านหน่วย)</w:t>
            </w:r>
          </w:p>
        </w:tc>
        <w:tc>
          <w:tcPr>
            <w:tcW w:w="1553" w:type="dxa"/>
          </w:tcPr>
          <w:p w14:paraId="6D7AB9FE" w14:textId="77777777" w:rsidR="00B92C86" w:rsidRPr="006461EA" w:rsidRDefault="00B92C86" w:rsidP="001E34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ราคาใช้สิทธิ</w:t>
            </w:r>
          </w:p>
          <w:p w14:paraId="183E42C8" w14:textId="77777777" w:rsidR="00B92C86" w:rsidRPr="006461EA" w:rsidRDefault="00B92C86" w:rsidP="001E34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>(บาทต่อหุ้น)</w:t>
            </w:r>
          </w:p>
        </w:tc>
        <w:tc>
          <w:tcPr>
            <w:tcW w:w="1695" w:type="dxa"/>
          </w:tcPr>
          <w:p w14:paraId="2794AFBA" w14:textId="77777777" w:rsidR="00B92C86" w:rsidRPr="006461EA" w:rsidRDefault="00B92C86" w:rsidP="001E34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อัตราการใช้สิทธิ</w:t>
            </w: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>ต่อหุ้นสามัญ</w:t>
            </w:r>
          </w:p>
        </w:tc>
        <w:tc>
          <w:tcPr>
            <w:tcW w:w="1477" w:type="dxa"/>
          </w:tcPr>
          <w:p w14:paraId="0E262779" w14:textId="77777777" w:rsidR="00B92C86" w:rsidRPr="006461EA" w:rsidRDefault="00B92C86" w:rsidP="001E34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68C50992" w14:textId="77777777" w:rsidR="00B92C86" w:rsidRPr="006461EA" w:rsidRDefault="00B92C86" w:rsidP="001E34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ครบกำหนดอายุ</w:t>
            </w:r>
          </w:p>
        </w:tc>
        <w:tc>
          <w:tcPr>
            <w:tcW w:w="1418" w:type="dxa"/>
          </w:tcPr>
          <w:p w14:paraId="6A0D2437" w14:textId="77777777" w:rsidR="00B92C86" w:rsidRPr="006461EA" w:rsidRDefault="00B92C86" w:rsidP="001E34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>มูลค่ายุติธรรม (บาทต่อหุ้น)</w:t>
            </w:r>
          </w:p>
        </w:tc>
      </w:tr>
      <w:tr w:rsidR="00B92C86" w:rsidRPr="006461EA" w14:paraId="7E69349D" w14:textId="77777777" w:rsidTr="00990B4E">
        <w:tc>
          <w:tcPr>
            <w:tcW w:w="1417" w:type="dxa"/>
          </w:tcPr>
          <w:p w14:paraId="6C382E81" w14:textId="77777777" w:rsidR="00B92C86" w:rsidRPr="006461EA" w:rsidRDefault="00B92C86" w:rsidP="001E3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70" w:type="dxa"/>
          </w:tcPr>
          <w:p w14:paraId="425CF556" w14:textId="77777777" w:rsidR="00B92C86" w:rsidRPr="006461EA" w:rsidRDefault="00B92C86" w:rsidP="001E3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53" w:type="dxa"/>
          </w:tcPr>
          <w:p w14:paraId="033CC26E" w14:textId="77777777" w:rsidR="00B92C86" w:rsidRPr="006461EA" w:rsidRDefault="00B92C86" w:rsidP="001E3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95" w:type="dxa"/>
          </w:tcPr>
          <w:p w14:paraId="4CFBB5CD" w14:textId="77777777" w:rsidR="00B92C86" w:rsidRPr="006461EA" w:rsidRDefault="00B92C86" w:rsidP="001E3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77" w:type="dxa"/>
          </w:tcPr>
          <w:p w14:paraId="6F7A4A05" w14:textId="77777777" w:rsidR="00B92C86" w:rsidRPr="006461EA" w:rsidRDefault="00B92C86" w:rsidP="001E3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41769CC6" w14:textId="77777777" w:rsidR="00B92C86" w:rsidRPr="006461EA" w:rsidRDefault="00B92C86" w:rsidP="001E3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200CFC" w:rsidRPr="006461EA" w14:paraId="076A821D" w14:textId="77777777" w:rsidTr="00990B4E">
        <w:tc>
          <w:tcPr>
            <w:tcW w:w="1417" w:type="dxa"/>
          </w:tcPr>
          <w:p w14:paraId="767865A2" w14:textId="5A948638" w:rsidR="00200CFC" w:rsidRPr="004313D1" w:rsidRDefault="00200CFC" w:rsidP="0020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4313D1">
              <w:rPr>
                <w:rFonts w:ascii="Browallia New" w:hAnsi="Browallia New" w:cs="Browallia New"/>
                <w:sz w:val="27"/>
                <w:szCs w:val="27"/>
              </w:rPr>
              <w:t>MILL-W4</w:t>
            </w:r>
          </w:p>
        </w:tc>
        <w:tc>
          <w:tcPr>
            <w:tcW w:w="1370" w:type="dxa"/>
          </w:tcPr>
          <w:p w14:paraId="03DFF3F0" w14:textId="649010EC" w:rsidR="00200CFC" w:rsidRPr="00C201E1" w:rsidRDefault="00200CFC" w:rsidP="0020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  <w:r w:rsidRPr="00273473">
              <w:rPr>
                <w:rFonts w:ascii="Browallia New" w:hAnsi="Browallia New" w:cs="Browallia New"/>
                <w:sz w:val="27"/>
                <w:szCs w:val="27"/>
              </w:rPr>
              <w:t>13</w:t>
            </w:r>
            <w:r w:rsidRPr="00273473">
              <w:rPr>
                <w:rFonts w:ascii="Browallia New" w:hAnsi="Browallia New" w:cs="Browallia New"/>
                <w:sz w:val="27"/>
                <w:szCs w:val="27"/>
                <w:cs/>
              </w:rPr>
              <w:t>.</w:t>
            </w:r>
            <w:r w:rsidRPr="00273473">
              <w:rPr>
                <w:rFonts w:ascii="Browallia New" w:hAnsi="Browallia New" w:cs="Browallia New"/>
                <w:sz w:val="27"/>
                <w:szCs w:val="27"/>
              </w:rPr>
              <w:t>76</w:t>
            </w:r>
          </w:p>
        </w:tc>
        <w:tc>
          <w:tcPr>
            <w:tcW w:w="1553" w:type="dxa"/>
          </w:tcPr>
          <w:p w14:paraId="419DE9DF" w14:textId="23C043A3" w:rsidR="00200CFC" w:rsidRPr="00200CFC" w:rsidRDefault="00200CFC" w:rsidP="0020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200CFC">
              <w:rPr>
                <w:rFonts w:ascii="Browallia New" w:hAnsi="Browallia New" w:cs="Browallia New"/>
                <w:sz w:val="27"/>
                <w:szCs w:val="27"/>
              </w:rPr>
              <w:t>2.003</w:t>
            </w:r>
          </w:p>
        </w:tc>
        <w:tc>
          <w:tcPr>
            <w:tcW w:w="1695" w:type="dxa"/>
          </w:tcPr>
          <w:p w14:paraId="6221E5E1" w14:textId="7C3F826A" w:rsidR="00200CFC" w:rsidRPr="004313D1" w:rsidRDefault="00200CFC" w:rsidP="0020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4313D1">
              <w:rPr>
                <w:rFonts w:ascii="Browallia New" w:hAnsi="Browallia New" w:cs="Browallia New" w:hint="cs"/>
                <w:sz w:val="27"/>
                <w:szCs w:val="27"/>
                <w:cs/>
              </w:rPr>
              <w:t>1</w:t>
            </w:r>
            <w:r w:rsidRPr="004313D1">
              <w:rPr>
                <w:rFonts w:ascii="Browallia New" w:hAnsi="Browallia New" w:cs="Browallia New"/>
                <w:sz w:val="27"/>
                <w:szCs w:val="27"/>
                <w:cs/>
              </w:rPr>
              <w:t>:</w:t>
            </w:r>
            <w:r w:rsidRPr="004313D1">
              <w:rPr>
                <w:rFonts w:ascii="Browallia New" w:hAnsi="Browallia New" w:cs="Browallia New"/>
                <w:sz w:val="27"/>
                <w:szCs w:val="27"/>
              </w:rPr>
              <w:t>1</w:t>
            </w:r>
          </w:p>
        </w:tc>
        <w:tc>
          <w:tcPr>
            <w:tcW w:w="1477" w:type="dxa"/>
          </w:tcPr>
          <w:p w14:paraId="497CC8B9" w14:textId="2E67F416" w:rsidR="00200CFC" w:rsidRPr="00817BCD" w:rsidRDefault="00200CFC" w:rsidP="0020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17BCD">
              <w:rPr>
                <w:rFonts w:ascii="Browallia New" w:hAnsi="Browallia New" w:cs="Browallia New"/>
                <w:sz w:val="27"/>
                <w:szCs w:val="27"/>
              </w:rPr>
              <w:t>11</w:t>
            </w:r>
            <w:r w:rsidRPr="00817BCD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</w:t>
            </w:r>
            <w:r w:rsidRPr="00817BCD">
              <w:rPr>
                <w:rFonts w:ascii="Browallia New" w:hAnsi="Browallia New" w:cs="Browallia New" w:hint="cs"/>
                <w:sz w:val="27"/>
                <w:szCs w:val="27"/>
                <w:cs/>
              </w:rPr>
              <w:t>ก</w:t>
            </w:r>
            <w:r w:rsidRPr="00817BCD">
              <w:rPr>
                <w:rFonts w:ascii="Browallia New" w:hAnsi="Browallia New" w:cs="Browallia New"/>
                <w:sz w:val="27"/>
                <w:szCs w:val="27"/>
                <w:cs/>
              </w:rPr>
              <w:t>.</w:t>
            </w:r>
            <w:r w:rsidRPr="00817BCD">
              <w:rPr>
                <w:rFonts w:ascii="Browallia New" w:hAnsi="Browallia New" w:cs="Browallia New" w:hint="cs"/>
                <w:sz w:val="27"/>
                <w:szCs w:val="27"/>
                <w:cs/>
              </w:rPr>
              <w:t>ค</w:t>
            </w:r>
            <w:r w:rsidRPr="00817BCD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. </w:t>
            </w:r>
            <w:r w:rsidRPr="00817BCD">
              <w:rPr>
                <w:rFonts w:ascii="Browallia New" w:hAnsi="Browallia New" w:cs="Browallia New"/>
                <w:sz w:val="27"/>
                <w:szCs w:val="27"/>
              </w:rPr>
              <w:t>2565</w:t>
            </w:r>
          </w:p>
        </w:tc>
        <w:tc>
          <w:tcPr>
            <w:tcW w:w="1418" w:type="dxa"/>
          </w:tcPr>
          <w:p w14:paraId="532D2ED5" w14:textId="6BE03C6F" w:rsidR="00200CFC" w:rsidRPr="00C201E1" w:rsidRDefault="00200CFC" w:rsidP="0020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  <w:r w:rsidRPr="00273473">
              <w:rPr>
                <w:rFonts w:ascii="Browallia New" w:hAnsi="Browallia New" w:cs="Browallia New"/>
                <w:sz w:val="27"/>
                <w:szCs w:val="27"/>
              </w:rPr>
              <w:t>0</w:t>
            </w:r>
            <w:r w:rsidRPr="00273473">
              <w:rPr>
                <w:rFonts w:ascii="Browallia New" w:hAnsi="Browallia New" w:cs="Browallia New"/>
                <w:sz w:val="27"/>
                <w:szCs w:val="27"/>
                <w:cs/>
              </w:rPr>
              <w:t>.</w:t>
            </w:r>
            <w:r w:rsidRPr="00273473">
              <w:rPr>
                <w:rFonts w:ascii="Browallia New" w:hAnsi="Browallia New" w:cs="Browallia New"/>
                <w:sz w:val="27"/>
                <w:szCs w:val="27"/>
              </w:rPr>
              <w:t>05</w:t>
            </w:r>
          </w:p>
        </w:tc>
      </w:tr>
      <w:tr w:rsidR="00200CFC" w:rsidRPr="006461EA" w14:paraId="4510BA4E" w14:textId="77777777" w:rsidTr="00990B4E">
        <w:tc>
          <w:tcPr>
            <w:tcW w:w="1417" w:type="dxa"/>
          </w:tcPr>
          <w:p w14:paraId="383F5339" w14:textId="487BEB74" w:rsidR="00200CFC" w:rsidRPr="004313D1" w:rsidRDefault="00200CFC" w:rsidP="0020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4313D1">
              <w:rPr>
                <w:rFonts w:ascii="Browallia New" w:hAnsi="Browallia New" w:cs="Browallia New"/>
                <w:sz w:val="27"/>
                <w:szCs w:val="27"/>
              </w:rPr>
              <w:t>MILL-W5</w:t>
            </w:r>
          </w:p>
        </w:tc>
        <w:tc>
          <w:tcPr>
            <w:tcW w:w="1370" w:type="dxa"/>
          </w:tcPr>
          <w:p w14:paraId="706889BF" w14:textId="64AF04B8" w:rsidR="00200CFC" w:rsidRPr="00C201E1" w:rsidRDefault="00200CFC" w:rsidP="0020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  <w:r w:rsidRPr="00273473">
              <w:rPr>
                <w:rFonts w:ascii="Browallia New" w:hAnsi="Browallia New" w:cs="Browallia New"/>
                <w:sz w:val="27"/>
                <w:szCs w:val="27"/>
              </w:rPr>
              <w:t>31</w:t>
            </w:r>
            <w:r w:rsidRPr="00273473">
              <w:rPr>
                <w:rFonts w:ascii="Browallia New" w:hAnsi="Browallia New" w:cs="Browallia New"/>
                <w:sz w:val="27"/>
                <w:szCs w:val="27"/>
                <w:cs/>
              </w:rPr>
              <w:t>.</w:t>
            </w:r>
            <w:r w:rsidRPr="00273473">
              <w:rPr>
                <w:rFonts w:ascii="Browallia New" w:hAnsi="Browallia New" w:cs="Browallia New"/>
                <w:sz w:val="27"/>
                <w:szCs w:val="27"/>
              </w:rPr>
              <w:t>08</w:t>
            </w:r>
          </w:p>
        </w:tc>
        <w:tc>
          <w:tcPr>
            <w:tcW w:w="1553" w:type="dxa"/>
          </w:tcPr>
          <w:p w14:paraId="75794EA2" w14:textId="7BB5C156" w:rsidR="00200CFC" w:rsidRPr="00200CFC" w:rsidRDefault="00200CFC" w:rsidP="0020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200CFC">
              <w:rPr>
                <w:rFonts w:ascii="Browallia New" w:hAnsi="Browallia New" w:cs="Browallia New"/>
                <w:sz w:val="27"/>
                <w:szCs w:val="27"/>
              </w:rPr>
              <w:t>1.748</w:t>
            </w:r>
          </w:p>
        </w:tc>
        <w:tc>
          <w:tcPr>
            <w:tcW w:w="1695" w:type="dxa"/>
          </w:tcPr>
          <w:p w14:paraId="49CA8C92" w14:textId="1CF2B55F" w:rsidR="00200CFC" w:rsidRPr="004313D1" w:rsidRDefault="00200CFC" w:rsidP="0020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313D1">
              <w:rPr>
                <w:rFonts w:ascii="Browallia New" w:hAnsi="Browallia New" w:cs="Browallia New"/>
                <w:sz w:val="27"/>
                <w:szCs w:val="27"/>
              </w:rPr>
              <w:t>1</w:t>
            </w:r>
            <w:r w:rsidRPr="004313D1">
              <w:rPr>
                <w:rFonts w:ascii="Browallia New" w:hAnsi="Browallia New" w:cs="Browallia New"/>
                <w:sz w:val="27"/>
                <w:szCs w:val="27"/>
                <w:cs/>
              </w:rPr>
              <w:t>:</w:t>
            </w:r>
            <w:r w:rsidRPr="004313D1">
              <w:rPr>
                <w:rFonts w:ascii="Browallia New" w:hAnsi="Browallia New" w:cs="Browallia New"/>
                <w:sz w:val="27"/>
                <w:szCs w:val="27"/>
              </w:rPr>
              <w:t>1</w:t>
            </w:r>
          </w:p>
        </w:tc>
        <w:tc>
          <w:tcPr>
            <w:tcW w:w="1477" w:type="dxa"/>
          </w:tcPr>
          <w:p w14:paraId="7A7F9048" w14:textId="6A36399A" w:rsidR="00200CFC" w:rsidRPr="00817BCD" w:rsidRDefault="00200CFC" w:rsidP="0020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17BCD">
              <w:rPr>
                <w:rFonts w:ascii="Browallia New" w:hAnsi="Browallia New" w:cs="Browallia New"/>
                <w:sz w:val="27"/>
                <w:szCs w:val="27"/>
              </w:rPr>
              <w:t xml:space="preserve">10 </w:t>
            </w:r>
            <w:r w:rsidRPr="00817BCD">
              <w:rPr>
                <w:rFonts w:ascii="Browallia New" w:hAnsi="Browallia New" w:cs="Browallia New" w:hint="cs"/>
                <w:sz w:val="27"/>
                <w:szCs w:val="27"/>
                <w:cs/>
              </w:rPr>
              <w:t xml:space="preserve">ก.ค. </w:t>
            </w:r>
            <w:r w:rsidRPr="00817BCD">
              <w:rPr>
                <w:rFonts w:ascii="Browallia New" w:hAnsi="Browallia New" w:cs="Browallia New"/>
                <w:sz w:val="27"/>
                <w:szCs w:val="27"/>
              </w:rPr>
              <w:t>2563</w:t>
            </w:r>
          </w:p>
        </w:tc>
        <w:tc>
          <w:tcPr>
            <w:tcW w:w="1418" w:type="dxa"/>
          </w:tcPr>
          <w:p w14:paraId="0ACF12CB" w14:textId="5DED2722" w:rsidR="00200CFC" w:rsidRPr="00C201E1" w:rsidRDefault="00200CFC" w:rsidP="0020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  <w:r w:rsidRPr="00273473">
              <w:rPr>
                <w:rFonts w:ascii="Browallia New" w:hAnsi="Browallia New" w:cs="Browallia New"/>
                <w:sz w:val="27"/>
                <w:szCs w:val="27"/>
              </w:rPr>
              <w:t>0</w:t>
            </w:r>
            <w:r w:rsidRPr="00273473">
              <w:rPr>
                <w:rFonts w:ascii="Browallia New" w:hAnsi="Browallia New" w:cs="Browallia New"/>
                <w:sz w:val="27"/>
                <w:szCs w:val="27"/>
                <w:cs/>
              </w:rPr>
              <w:t>.</w:t>
            </w:r>
            <w:r w:rsidRPr="00273473">
              <w:rPr>
                <w:rFonts w:ascii="Browallia New" w:hAnsi="Browallia New" w:cs="Browallia New"/>
                <w:sz w:val="27"/>
                <w:szCs w:val="27"/>
              </w:rPr>
              <w:t>01</w:t>
            </w:r>
          </w:p>
        </w:tc>
      </w:tr>
    </w:tbl>
    <w:p w14:paraId="1C0E591F" w14:textId="6F82CF46" w:rsidR="008E2881" w:rsidRDefault="008E2881" w:rsidP="00990B4E">
      <w:pPr>
        <w:tabs>
          <w:tab w:val="clear" w:pos="454"/>
          <w:tab w:val="left" w:pos="810"/>
        </w:tabs>
        <w:spacing w:line="240" w:lineRule="auto"/>
        <w:ind w:left="423"/>
        <w:jc w:val="thaiDistribute"/>
        <w:rPr>
          <w:rFonts w:ascii="Browallia New" w:hAnsi="Browallia New" w:cs="Browallia New"/>
          <w:sz w:val="28"/>
          <w:szCs w:val="28"/>
        </w:rPr>
      </w:pPr>
    </w:p>
    <w:p w14:paraId="554005BA" w14:textId="67ACDFFE" w:rsidR="00B5198C" w:rsidRPr="00990B4E" w:rsidRDefault="00B5198C" w:rsidP="00990B4E">
      <w:pPr>
        <w:tabs>
          <w:tab w:val="clear" w:pos="454"/>
          <w:tab w:val="left" w:pos="810"/>
        </w:tabs>
        <w:spacing w:line="240" w:lineRule="auto"/>
        <w:ind w:left="423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bookmarkStart w:id="4" w:name="_Hlk1689860"/>
      <w:r w:rsidRPr="00990B4E">
        <w:rPr>
          <w:rFonts w:ascii="Browallia New" w:hAnsi="Browallia New" w:cs="Browallia New"/>
          <w:i/>
          <w:iCs/>
          <w:sz w:val="28"/>
          <w:szCs w:val="28"/>
          <w:cs/>
        </w:rPr>
        <w:lastRenderedPageBreak/>
        <w:t>ในระหว่างป</w:t>
      </w:r>
      <w:r w:rsidRPr="00990B4E">
        <w:rPr>
          <w:rFonts w:ascii="Browallia New" w:hAnsi="Browallia New" w:cs="Browallia New" w:hint="cs"/>
          <w:i/>
          <w:iCs/>
          <w:sz w:val="28"/>
          <w:szCs w:val="28"/>
          <w:cs/>
        </w:rPr>
        <w:t>ี</w:t>
      </w:r>
      <w:r w:rsidRPr="00990B4E">
        <w:rPr>
          <w:rFonts w:ascii="Browallia New" w:hAnsi="Browallia New" w:cs="Browallia New"/>
          <w:i/>
          <w:iCs/>
          <w:sz w:val="28"/>
          <w:szCs w:val="28"/>
        </w:rPr>
        <w:t xml:space="preserve"> 256</w:t>
      </w:r>
      <w:r w:rsidR="00912DF6" w:rsidRPr="00990B4E">
        <w:rPr>
          <w:rFonts w:ascii="Browallia New" w:hAnsi="Browallia New" w:cs="Browallia New"/>
          <w:i/>
          <w:iCs/>
          <w:sz w:val="28"/>
          <w:szCs w:val="28"/>
        </w:rPr>
        <w:t>2</w:t>
      </w:r>
    </w:p>
    <w:p w14:paraId="380C1AD4" w14:textId="00BA2593" w:rsidR="000078F8" w:rsidRDefault="000078F8" w:rsidP="00990B4E">
      <w:pPr>
        <w:tabs>
          <w:tab w:val="clear" w:pos="454"/>
          <w:tab w:val="left" w:pos="810"/>
        </w:tabs>
        <w:spacing w:line="240" w:lineRule="auto"/>
        <w:ind w:left="423"/>
        <w:jc w:val="thaiDistribute"/>
        <w:rPr>
          <w:rFonts w:ascii="Browallia New" w:hAnsi="Browallia New" w:cs="Browallia New"/>
          <w:sz w:val="28"/>
          <w:szCs w:val="28"/>
        </w:rPr>
      </w:pPr>
      <w:r w:rsidRPr="002342C5">
        <w:rPr>
          <w:rFonts w:ascii="Browallia New" w:hAnsi="Browallia New" w:cs="Browallia New"/>
          <w:sz w:val="28"/>
          <w:szCs w:val="28"/>
          <w:cs/>
        </w:rPr>
        <w:t>บริษัทขายใบสำคัญแสดงสิทธิที่จะซื้อหุ้นสามัญ (</w:t>
      </w:r>
      <w:r w:rsidRPr="002342C5">
        <w:rPr>
          <w:rFonts w:ascii="Browallia New" w:hAnsi="Browallia New" w:cs="Browallia New"/>
          <w:sz w:val="28"/>
          <w:szCs w:val="28"/>
        </w:rPr>
        <w:t>MILL-</w:t>
      </w:r>
      <w:r w:rsidRPr="007F0272">
        <w:rPr>
          <w:rFonts w:ascii="Browallia New" w:hAnsi="Browallia New" w:cs="Browallia New"/>
          <w:sz w:val="28"/>
          <w:szCs w:val="28"/>
        </w:rPr>
        <w:t>W3,</w:t>
      </w:r>
      <w:r w:rsidRPr="007F0272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7F0272">
        <w:rPr>
          <w:rFonts w:ascii="Browallia New" w:hAnsi="Browallia New" w:cs="Browallia New"/>
          <w:sz w:val="28"/>
          <w:szCs w:val="28"/>
        </w:rPr>
        <w:t xml:space="preserve">MILL-W4 </w:t>
      </w:r>
      <w:r w:rsidRPr="007F0272">
        <w:rPr>
          <w:rFonts w:ascii="Browallia New" w:hAnsi="Browallia New" w:cs="Browallia New"/>
          <w:sz w:val="28"/>
          <w:szCs w:val="28"/>
          <w:cs/>
        </w:rPr>
        <w:t xml:space="preserve">และ </w:t>
      </w:r>
      <w:r w:rsidRPr="007F0272">
        <w:rPr>
          <w:rFonts w:ascii="Browallia New" w:hAnsi="Browallia New" w:cs="Browallia New"/>
          <w:sz w:val="28"/>
          <w:szCs w:val="28"/>
        </w:rPr>
        <w:t xml:space="preserve">MILL-W5) </w:t>
      </w:r>
      <w:r w:rsidRPr="007F0272">
        <w:rPr>
          <w:rFonts w:ascii="Browallia New" w:hAnsi="Browallia New" w:cs="Browallia New"/>
          <w:sz w:val="28"/>
          <w:szCs w:val="28"/>
          <w:cs/>
        </w:rPr>
        <w:t xml:space="preserve">ของบริษัท มิลล์คอน สตีล จำกัด (มหาชน) จำนวน </w:t>
      </w:r>
      <w:r w:rsidR="00C41FA4">
        <w:rPr>
          <w:rFonts w:ascii="Browallia New" w:hAnsi="Browallia New" w:cs="Browallia New"/>
          <w:sz w:val="28"/>
          <w:szCs w:val="28"/>
        </w:rPr>
        <w:t>210</w:t>
      </w:r>
      <w:r w:rsidR="00C41FA4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7F0272">
        <w:rPr>
          <w:rFonts w:ascii="Browallia New" w:hAnsi="Browallia New" w:cs="Browallia New"/>
          <w:sz w:val="28"/>
          <w:szCs w:val="28"/>
          <w:cs/>
        </w:rPr>
        <w:t xml:space="preserve">ล้านหน่วย เป็นเงินจำนวน </w:t>
      </w:r>
      <w:r w:rsidR="00FE08CD">
        <w:rPr>
          <w:rFonts w:ascii="Browallia New" w:hAnsi="Browallia New" w:cs="Browallia New"/>
          <w:sz w:val="28"/>
          <w:szCs w:val="28"/>
        </w:rPr>
        <w:t>5</w:t>
      </w:r>
      <w:r w:rsidR="00FE08CD">
        <w:rPr>
          <w:rFonts w:ascii="Browallia New" w:hAnsi="Browallia New" w:cs="Browallia New"/>
          <w:sz w:val="28"/>
          <w:szCs w:val="28"/>
          <w:cs/>
        </w:rPr>
        <w:t>.</w:t>
      </w:r>
      <w:r w:rsidR="00FE08CD">
        <w:rPr>
          <w:rFonts w:ascii="Browallia New" w:hAnsi="Browallia New" w:cs="Browallia New"/>
          <w:sz w:val="28"/>
          <w:szCs w:val="28"/>
        </w:rPr>
        <w:t>91</w:t>
      </w:r>
      <w:r w:rsidR="00FE08CD" w:rsidRPr="002342C5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2342C5">
        <w:rPr>
          <w:rFonts w:ascii="Browallia New" w:hAnsi="Browallia New" w:cs="Browallia New"/>
          <w:sz w:val="28"/>
          <w:szCs w:val="28"/>
          <w:cs/>
        </w:rPr>
        <w:t>ล้านบาท โดยขายผ่านตลาดหลักทรัพย์แห่ง</w:t>
      </w:r>
      <w:r w:rsidR="00C36755">
        <w:rPr>
          <w:rFonts w:ascii="Browallia New" w:hAnsi="Browallia New" w:cs="Browallia New"/>
          <w:sz w:val="28"/>
          <w:szCs w:val="28"/>
        </w:rPr>
        <w:t xml:space="preserve">          </w:t>
      </w:r>
      <w:r w:rsidRPr="002342C5">
        <w:rPr>
          <w:rFonts w:ascii="Browallia New" w:hAnsi="Browallia New" w:cs="Browallia New"/>
          <w:sz w:val="28"/>
          <w:szCs w:val="28"/>
          <w:cs/>
        </w:rPr>
        <w:t>ประเทศไทย</w:t>
      </w:r>
    </w:p>
    <w:p w14:paraId="436E0671" w14:textId="77777777" w:rsidR="000078F8" w:rsidRPr="000078F8" w:rsidRDefault="000078F8" w:rsidP="00990B4E">
      <w:pPr>
        <w:tabs>
          <w:tab w:val="clear" w:pos="454"/>
          <w:tab w:val="left" w:pos="810"/>
        </w:tabs>
        <w:spacing w:line="240" w:lineRule="auto"/>
        <w:ind w:left="423"/>
        <w:jc w:val="thaiDistribute"/>
        <w:rPr>
          <w:rFonts w:ascii="Browallia New" w:hAnsi="Browallia New" w:cs="Browallia New"/>
          <w:sz w:val="28"/>
          <w:szCs w:val="28"/>
        </w:rPr>
      </w:pPr>
    </w:p>
    <w:p w14:paraId="013E7CA2" w14:textId="725E275C" w:rsidR="00B5198C" w:rsidRDefault="000078F8" w:rsidP="00990B4E">
      <w:pPr>
        <w:tabs>
          <w:tab w:val="clear" w:pos="454"/>
          <w:tab w:val="left" w:pos="810"/>
        </w:tabs>
        <w:spacing w:line="240" w:lineRule="auto"/>
        <w:ind w:left="423"/>
        <w:jc w:val="thaiDistribute"/>
        <w:rPr>
          <w:rFonts w:ascii="Browallia New" w:hAnsi="Browallia New" w:cs="Browallia New"/>
          <w:sz w:val="28"/>
          <w:szCs w:val="28"/>
        </w:rPr>
      </w:pPr>
      <w:r w:rsidRPr="007E4BFE">
        <w:rPr>
          <w:rFonts w:ascii="Browallia New" w:hAnsi="Browallia New" w:cs="Browallia New" w:hint="cs"/>
          <w:sz w:val="28"/>
          <w:szCs w:val="28"/>
          <w:cs/>
        </w:rPr>
        <w:t xml:space="preserve">บริษัทได้รับเงินปันผลจากบริษัท มิลล์คอน สตีล จำกัด </w:t>
      </w:r>
      <w:r w:rsidRPr="007E4BFE">
        <w:rPr>
          <w:rFonts w:ascii="Browallia New" w:hAnsi="Browallia New" w:cs="Browallia New"/>
          <w:sz w:val="28"/>
          <w:szCs w:val="28"/>
        </w:rPr>
        <w:t>(</w:t>
      </w:r>
      <w:r w:rsidRPr="007E4BFE">
        <w:rPr>
          <w:rFonts w:ascii="Browallia New" w:hAnsi="Browallia New" w:cs="Browallia New" w:hint="cs"/>
          <w:sz w:val="28"/>
          <w:szCs w:val="28"/>
          <w:cs/>
        </w:rPr>
        <w:t>มหาชน</w:t>
      </w:r>
      <w:r w:rsidRPr="007E4BFE">
        <w:rPr>
          <w:rFonts w:ascii="Browallia New" w:hAnsi="Browallia New" w:cs="Browallia New"/>
          <w:sz w:val="28"/>
          <w:szCs w:val="28"/>
        </w:rPr>
        <w:t xml:space="preserve">) </w:t>
      </w:r>
      <w:r w:rsidRPr="007E4BFE">
        <w:rPr>
          <w:rFonts w:ascii="Browallia New" w:hAnsi="Browallia New" w:cs="Browallia New" w:hint="cs"/>
          <w:sz w:val="28"/>
          <w:szCs w:val="28"/>
          <w:cs/>
        </w:rPr>
        <w:t xml:space="preserve">ในอัตราหุ้นละ </w:t>
      </w:r>
      <w:r w:rsidRPr="007E4BFE">
        <w:rPr>
          <w:rFonts w:ascii="Browallia New" w:hAnsi="Browallia New" w:cs="Browallia New"/>
          <w:sz w:val="28"/>
          <w:szCs w:val="28"/>
        </w:rPr>
        <w:t xml:space="preserve">0.03 </w:t>
      </w:r>
      <w:r w:rsidRPr="007E4BFE">
        <w:rPr>
          <w:rFonts w:ascii="Browallia New" w:hAnsi="Browallia New" w:cs="Browallia New" w:hint="cs"/>
          <w:sz w:val="28"/>
          <w:szCs w:val="28"/>
          <w:cs/>
        </w:rPr>
        <w:t xml:space="preserve">บาท เป็นจำนวนเงิน </w:t>
      </w:r>
      <w:r w:rsidRPr="007E4BFE">
        <w:rPr>
          <w:rFonts w:ascii="Browallia New" w:hAnsi="Browallia New" w:cs="Browallia New"/>
          <w:sz w:val="28"/>
          <w:szCs w:val="28"/>
        </w:rPr>
        <w:t xml:space="preserve">23.36 </w:t>
      </w:r>
      <w:r w:rsidRPr="007E4BFE">
        <w:rPr>
          <w:rFonts w:ascii="Browallia New" w:hAnsi="Browallia New" w:cs="Browallia New" w:hint="cs"/>
          <w:sz w:val="28"/>
          <w:szCs w:val="28"/>
          <w:cs/>
        </w:rPr>
        <w:t>ล้านบาท</w:t>
      </w:r>
    </w:p>
    <w:p w14:paraId="1A3198C9" w14:textId="13F5579B" w:rsidR="0057335C" w:rsidRPr="0057335C" w:rsidRDefault="0057335C" w:rsidP="00990B4E">
      <w:pPr>
        <w:tabs>
          <w:tab w:val="clear" w:pos="454"/>
          <w:tab w:val="left" w:pos="810"/>
        </w:tabs>
        <w:spacing w:line="240" w:lineRule="auto"/>
        <w:ind w:left="423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</w:p>
    <w:p w14:paraId="2E531FDF" w14:textId="22D01636" w:rsidR="0057335C" w:rsidRPr="00117CAD" w:rsidRDefault="0057335C" w:rsidP="0057335C">
      <w:pPr>
        <w:tabs>
          <w:tab w:val="clear" w:pos="454"/>
          <w:tab w:val="left" w:pos="810"/>
        </w:tabs>
        <w:spacing w:line="240" w:lineRule="auto"/>
        <w:ind w:left="423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117CAD">
        <w:rPr>
          <w:rFonts w:ascii="Browallia New" w:hAnsi="Browallia New" w:cs="Browallia New"/>
          <w:i/>
          <w:iCs/>
          <w:sz w:val="28"/>
          <w:szCs w:val="28"/>
          <w:cs/>
        </w:rPr>
        <w:t>ในระหว่างปี</w:t>
      </w:r>
      <w:r w:rsidR="00C20C8C">
        <w:rPr>
          <w:rFonts w:ascii="Browallia New" w:hAnsi="Browallia New" w:cs="Browallia New"/>
          <w:i/>
          <w:iCs/>
          <w:sz w:val="28"/>
          <w:szCs w:val="28"/>
        </w:rPr>
        <w:t xml:space="preserve"> 2561</w:t>
      </w:r>
    </w:p>
    <w:p w14:paraId="462E7FA5" w14:textId="77FF3A39" w:rsidR="0057335C" w:rsidRDefault="0057335C" w:rsidP="0057335C">
      <w:pPr>
        <w:tabs>
          <w:tab w:val="clear" w:pos="454"/>
          <w:tab w:val="left" w:pos="810"/>
        </w:tabs>
        <w:spacing w:line="240" w:lineRule="auto"/>
        <w:ind w:left="423"/>
        <w:jc w:val="thaiDistribute"/>
        <w:rPr>
          <w:rFonts w:ascii="Browallia New" w:hAnsi="Browallia New" w:cs="Browallia New"/>
          <w:sz w:val="28"/>
          <w:szCs w:val="28"/>
        </w:rPr>
      </w:pPr>
      <w:r w:rsidRPr="0057335C">
        <w:rPr>
          <w:rFonts w:ascii="Browallia New" w:hAnsi="Browallia New" w:cs="Browallia New"/>
          <w:sz w:val="28"/>
          <w:szCs w:val="28"/>
          <w:cs/>
        </w:rPr>
        <w:t>บริษัทขายใบสำคัญแสดงสิทธิที่จะซื้อหุ้นสามัญ (</w:t>
      </w:r>
      <w:r w:rsidRPr="0057335C">
        <w:rPr>
          <w:rFonts w:ascii="Browallia New" w:hAnsi="Browallia New" w:cs="Browallia New"/>
          <w:sz w:val="28"/>
          <w:szCs w:val="28"/>
        </w:rPr>
        <w:t>MILL-W</w:t>
      </w:r>
      <w:r w:rsidRPr="0057335C">
        <w:rPr>
          <w:rFonts w:ascii="Browallia New" w:hAnsi="Browallia New" w:cs="Browallia New"/>
          <w:sz w:val="28"/>
          <w:szCs w:val="28"/>
          <w:cs/>
        </w:rPr>
        <w:t xml:space="preserve">3 และ </w:t>
      </w:r>
      <w:r w:rsidRPr="0057335C">
        <w:rPr>
          <w:rFonts w:ascii="Browallia New" w:hAnsi="Browallia New" w:cs="Browallia New"/>
          <w:sz w:val="28"/>
          <w:szCs w:val="28"/>
        </w:rPr>
        <w:t>MILL-W</w:t>
      </w:r>
      <w:r w:rsidRPr="0057335C">
        <w:rPr>
          <w:rFonts w:ascii="Browallia New" w:hAnsi="Browallia New" w:cs="Browallia New"/>
          <w:sz w:val="28"/>
          <w:szCs w:val="28"/>
          <w:cs/>
        </w:rPr>
        <w:t>4) ของบริษัท มิลล์คอน สตีล จำกัด (มหาชน) จำนวน 56.15 ล้านหน่วย เป็นเงินจำนวน 1.66 ล้านบาท โดยขายผ่านตลาดหลักทรัพย์แห่งประเทศไทย</w:t>
      </w:r>
    </w:p>
    <w:p w14:paraId="1569A528" w14:textId="5FB802B6" w:rsidR="00F41CED" w:rsidRDefault="00F41CED" w:rsidP="0057335C">
      <w:pPr>
        <w:tabs>
          <w:tab w:val="clear" w:pos="454"/>
          <w:tab w:val="left" w:pos="810"/>
        </w:tabs>
        <w:spacing w:line="240" w:lineRule="auto"/>
        <w:ind w:left="423"/>
        <w:jc w:val="thaiDistribute"/>
        <w:rPr>
          <w:rFonts w:ascii="Browallia New" w:hAnsi="Browallia New" w:cs="Browallia New"/>
          <w:sz w:val="28"/>
          <w:szCs w:val="28"/>
        </w:rPr>
      </w:pPr>
    </w:p>
    <w:p w14:paraId="314CEBCA" w14:textId="4923C2D0" w:rsidR="00F41CED" w:rsidRDefault="00F41CED" w:rsidP="0057335C">
      <w:pPr>
        <w:tabs>
          <w:tab w:val="clear" w:pos="454"/>
          <w:tab w:val="left" w:pos="810"/>
        </w:tabs>
        <w:spacing w:line="240" w:lineRule="auto"/>
        <w:ind w:left="423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</w:rPr>
        <w:t>บริษัท</w:t>
      </w:r>
      <w:r w:rsidR="000D11EC">
        <w:rPr>
          <w:rFonts w:ascii="Browallia New" w:hAnsi="Browallia New" w:cs="Browallia New" w:hint="cs"/>
          <w:sz w:val="28"/>
          <w:szCs w:val="28"/>
          <w:cs/>
        </w:rPr>
        <w:t xml:space="preserve"> มิลล์คอน สตีล จำกัด </w:t>
      </w:r>
      <w:r w:rsidR="000D11EC">
        <w:rPr>
          <w:rFonts w:ascii="Browallia New" w:hAnsi="Browallia New" w:cs="Browallia New"/>
          <w:sz w:val="28"/>
          <w:szCs w:val="28"/>
        </w:rPr>
        <w:t>(</w:t>
      </w:r>
      <w:r w:rsidR="000D11EC">
        <w:rPr>
          <w:rFonts w:ascii="Browallia New" w:hAnsi="Browallia New" w:cs="Browallia New" w:hint="cs"/>
          <w:sz w:val="28"/>
          <w:szCs w:val="28"/>
          <w:cs/>
        </w:rPr>
        <w:t>มหาชน</w:t>
      </w:r>
      <w:r w:rsidR="000D11EC">
        <w:rPr>
          <w:rFonts w:ascii="Browallia New" w:hAnsi="Browallia New" w:cs="Browallia New"/>
          <w:sz w:val="28"/>
          <w:szCs w:val="28"/>
        </w:rPr>
        <w:t>)</w:t>
      </w:r>
      <w:r w:rsidR="000D11EC">
        <w:rPr>
          <w:rFonts w:ascii="Browallia New" w:hAnsi="Browallia New" w:cs="Browallia New" w:hint="cs"/>
          <w:sz w:val="28"/>
          <w:szCs w:val="28"/>
          <w:cs/>
        </w:rPr>
        <w:t xml:space="preserve"> มีการเพิ่มทุน เป็นผลให้สัดส่วนการลงทุนของบริษัทลดลงร้อยละ </w:t>
      </w:r>
      <w:r w:rsidR="000D11EC">
        <w:rPr>
          <w:rFonts w:ascii="Browallia New" w:hAnsi="Browallia New" w:cs="Browallia New"/>
          <w:sz w:val="28"/>
          <w:szCs w:val="28"/>
        </w:rPr>
        <w:t xml:space="preserve">0.93 </w:t>
      </w:r>
      <w:r w:rsidR="000D11EC">
        <w:rPr>
          <w:rFonts w:ascii="Browallia New" w:hAnsi="Browallia New" w:cs="Browallia New" w:hint="cs"/>
          <w:sz w:val="28"/>
          <w:szCs w:val="28"/>
          <w:cs/>
        </w:rPr>
        <w:t xml:space="preserve">จากร้อยละ </w:t>
      </w:r>
      <w:r w:rsidR="000D11EC">
        <w:rPr>
          <w:rFonts w:ascii="Browallia New" w:hAnsi="Browallia New" w:cs="Browallia New"/>
          <w:sz w:val="28"/>
          <w:szCs w:val="28"/>
        </w:rPr>
        <w:t xml:space="preserve">18.90 </w:t>
      </w:r>
      <w:r w:rsidR="000D11EC">
        <w:rPr>
          <w:rFonts w:ascii="Browallia New" w:hAnsi="Browallia New" w:cs="Browallia New" w:hint="cs"/>
          <w:sz w:val="28"/>
          <w:szCs w:val="28"/>
          <w:cs/>
        </w:rPr>
        <w:t xml:space="preserve">เป็นร้อยละ </w:t>
      </w:r>
      <w:r w:rsidR="000D11EC">
        <w:rPr>
          <w:rFonts w:ascii="Browallia New" w:hAnsi="Browallia New" w:cs="Browallia New"/>
          <w:sz w:val="28"/>
          <w:szCs w:val="28"/>
        </w:rPr>
        <w:t>17.97</w:t>
      </w:r>
    </w:p>
    <w:p w14:paraId="7BF57A74" w14:textId="2CEC3C6F" w:rsidR="000D11EC" w:rsidRDefault="000D11EC" w:rsidP="0057335C">
      <w:pPr>
        <w:tabs>
          <w:tab w:val="clear" w:pos="454"/>
          <w:tab w:val="left" w:pos="810"/>
        </w:tabs>
        <w:spacing w:line="240" w:lineRule="auto"/>
        <w:ind w:left="423"/>
        <w:jc w:val="thaiDistribute"/>
        <w:rPr>
          <w:rFonts w:ascii="Browallia New" w:hAnsi="Browallia New" w:cs="Browallia New"/>
          <w:sz w:val="28"/>
          <w:szCs w:val="28"/>
        </w:rPr>
      </w:pPr>
    </w:p>
    <w:p w14:paraId="598575F7" w14:textId="2235E749" w:rsidR="00E634A2" w:rsidRDefault="000D11EC" w:rsidP="001A7458">
      <w:pPr>
        <w:tabs>
          <w:tab w:val="clear" w:pos="454"/>
          <w:tab w:val="left" w:pos="810"/>
        </w:tabs>
        <w:spacing w:line="240" w:lineRule="auto"/>
        <w:ind w:left="423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</w:rPr>
        <w:t>บริษัทได้รับหุ้น</w:t>
      </w:r>
      <w:r w:rsidR="001A7458">
        <w:rPr>
          <w:rFonts w:ascii="Browallia New" w:hAnsi="Browallia New" w:cs="Browallia New" w:hint="cs"/>
          <w:sz w:val="28"/>
          <w:szCs w:val="28"/>
          <w:cs/>
        </w:rPr>
        <w:t xml:space="preserve">ปันผลจากบริษัท มิลล์คอน สตีล จำกัด </w:t>
      </w:r>
      <w:r w:rsidR="001A7458">
        <w:rPr>
          <w:rFonts w:ascii="Browallia New" w:hAnsi="Browallia New" w:cs="Browallia New"/>
          <w:sz w:val="28"/>
          <w:szCs w:val="28"/>
        </w:rPr>
        <w:t>(</w:t>
      </w:r>
      <w:r w:rsidR="001A7458">
        <w:rPr>
          <w:rFonts w:ascii="Browallia New" w:hAnsi="Browallia New" w:cs="Browallia New" w:hint="cs"/>
          <w:sz w:val="28"/>
          <w:szCs w:val="28"/>
          <w:cs/>
        </w:rPr>
        <w:t>มหาชน</w:t>
      </w:r>
      <w:r w:rsidR="001A7458">
        <w:rPr>
          <w:rFonts w:ascii="Browallia New" w:hAnsi="Browallia New" w:cs="Browallia New"/>
          <w:sz w:val="28"/>
          <w:szCs w:val="28"/>
        </w:rPr>
        <w:t>)</w:t>
      </w:r>
      <w:r w:rsidR="001A7458">
        <w:rPr>
          <w:rFonts w:ascii="Browallia New" w:hAnsi="Browallia New" w:cs="Browallia New" w:hint="cs"/>
          <w:sz w:val="28"/>
          <w:szCs w:val="28"/>
          <w:cs/>
        </w:rPr>
        <w:t xml:space="preserve"> ในอัตราหุ้นละ </w:t>
      </w:r>
      <w:r w:rsidR="001A7458">
        <w:rPr>
          <w:rFonts w:ascii="Browallia New" w:hAnsi="Browallia New" w:cs="Browallia New"/>
          <w:sz w:val="28"/>
          <w:szCs w:val="28"/>
        </w:rPr>
        <w:t>0</w:t>
      </w:r>
      <w:bookmarkEnd w:id="4"/>
      <w:r w:rsidR="001A7458">
        <w:rPr>
          <w:rFonts w:ascii="Browallia New" w:hAnsi="Browallia New" w:cs="Browallia New"/>
          <w:sz w:val="28"/>
          <w:szCs w:val="28"/>
        </w:rPr>
        <w:t>.0</w:t>
      </w:r>
      <w:r w:rsidR="00D94AC8">
        <w:rPr>
          <w:rFonts w:ascii="Browallia New" w:hAnsi="Browallia New" w:cs="Browallia New"/>
          <w:sz w:val="28"/>
          <w:szCs w:val="28"/>
        </w:rPr>
        <w:t xml:space="preserve">267 </w:t>
      </w:r>
      <w:r w:rsidR="00D94AC8">
        <w:rPr>
          <w:rFonts w:ascii="Browallia New" w:hAnsi="Browallia New" w:cs="Browallia New" w:hint="cs"/>
          <w:sz w:val="28"/>
          <w:szCs w:val="28"/>
          <w:cs/>
        </w:rPr>
        <w:t xml:space="preserve">บาท ในอัตรา </w:t>
      </w:r>
      <w:r w:rsidR="00D94AC8">
        <w:rPr>
          <w:rFonts w:ascii="Browallia New" w:hAnsi="Browallia New" w:cs="Browallia New"/>
          <w:sz w:val="28"/>
          <w:szCs w:val="28"/>
        </w:rPr>
        <w:t xml:space="preserve">15 </w:t>
      </w:r>
      <w:r w:rsidR="00D94AC8">
        <w:rPr>
          <w:rFonts w:ascii="Browallia New" w:hAnsi="Browallia New" w:cs="Browallia New" w:hint="cs"/>
          <w:sz w:val="28"/>
          <w:szCs w:val="28"/>
          <w:cs/>
        </w:rPr>
        <w:t xml:space="preserve">หุ้นสามัญเดิมต่อ </w:t>
      </w:r>
      <w:r w:rsidR="00D94AC8">
        <w:rPr>
          <w:rFonts w:ascii="Browallia New" w:hAnsi="Browallia New" w:cs="Browallia New"/>
          <w:sz w:val="28"/>
          <w:szCs w:val="28"/>
        </w:rPr>
        <w:t xml:space="preserve">1 </w:t>
      </w:r>
      <w:r w:rsidR="00D94AC8">
        <w:rPr>
          <w:rFonts w:ascii="Browallia New" w:hAnsi="Browallia New" w:cs="Browallia New" w:hint="cs"/>
          <w:sz w:val="28"/>
          <w:szCs w:val="28"/>
          <w:cs/>
        </w:rPr>
        <w:t xml:space="preserve">หุ้นสามัญปันผล โดยได้รับตามสัดส่วนเป็นจำนวน </w:t>
      </w:r>
      <w:r w:rsidR="00D94AC8">
        <w:rPr>
          <w:rFonts w:ascii="Browallia New" w:hAnsi="Browallia New" w:cs="Browallia New"/>
          <w:sz w:val="28"/>
          <w:szCs w:val="28"/>
        </w:rPr>
        <w:t xml:space="preserve">48.66 </w:t>
      </w:r>
      <w:r w:rsidR="00D94AC8">
        <w:rPr>
          <w:rFonts w:ascii="Browallia New" w:hAnsi="Browallia New" w:cs="Browallia New" w:hint="cs"/>
          <w:sz w:val="28"/>
          <w:szCs w:val="28"/>
          <w:cs/>
        </w:rPr>
        <w:t>ล้านหุ้น ซึ่งไม่</w:t>
      </w:r>
      <w:r w:rsidR="00154393">
        <w:rPr>
          <w:rFonts w:ascii="Browallia New" w:hAnsi="Browallia New" w:cs="Browallia New" w:hint="cs"/>
          <w:sz w:val="28"/>
          <w:szCs w:val="28"/>
          <w:cs/>
        </w:rPr>
        <w:t>ทำให้สัดส่วนการลงทุนเปลี่ยนแปลง และเงินปันผล</w:t>
      </w:r>
      <w:r w:rsidR="00B24C6C">
        <w:rPr>
          <w:rFonts w:ascii="Browallia New" w:hAnsi="Browallia New" w:cs="Browallia New" w:hint="cs"/>
          <w:sz w:val="28"/>
          <w:szCs w:val="28"/>
          <w:cs/>
        </w:rPr>
        <w:t xml:space="preserve">ในอัตราหุ้นละ </w:t>
      </w:r>
      <w:r w:rsidR="00B24C6C">
        <w:rPr>
          <w:rFonts w:ascii="Browallia New" w:hAnsi="Browallia New" w:cs="Browallia New"/>
          <w:sz w:val="28"/>
          <w:szCs w:val="28"/>
        </w:rPr>
        <w:t xml:space="preserve">0.0033 </w:t>
      </w:r>
      <w:r w:rsidR="00B24C6C">
        <w:rPr>
          <w:rFonts w:ascii="Browallia New" w:hAnsi="Browallia New" w:cs="Browallia New" w:hint="cs"/>
          <w:sz w:val="28"/>
          <w:szCs w:val="28"/>
          <w:cs/>
        </w:rPr>
        <w:t xml:space="preserve">บาท เป็นจำนวนเงิน </w:t>
      </w:r>
      <w:r w:rsidR="00B24C6C">
        <w:rPr>
          <w:rFonts w:ascii="Browallia New" w:hAnsi="Browallia New" w:cs="Browallia New"/>
          <w:sz w:val="28"/>
          <w:szCs w:val="28"/>
        </w:rPr>
        <w:t>2.41</w:t>
      </w:r>
      <w:r w:rsidR="00B24C6C">
        <w:rPr>
          <w:rFonts w:ascii="Browallia New" w:hAnsi="Browallia New" w:cs="Browallia New" w:hint="cs"/>
          <w:sz w:val="28"/>
          <w:szCs w:val="28"/>
          <w:cs/>
        </w:rPr>
        <w:t>ล้านบาท</w:t>
      </w:r>
    </w:p>
    <w:p w14:paraId="08F6A0D5" w14:textId="77777777" w:rsidR="00B24C6C" w:rsidRDefault="00B24C6C" w:rsidP="001A7458">
      <w:pPr>
        <w:tabs>
          <w:tab w:val="clear" w:pos="454"/>
          <w:tab w:val="left" w:pos="810"/>
        </w:tabs>
        <w:spacing w:line="240" w:lineRule="auto"/>
        <w:ind w:left="423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</w:p>
    <w:p w14:paraId="29955B34" w14:textId="2810CE26" w:rsidR="001D08BF" w:rsidRPr="006461EA" w:rsidRDefault="00371706" w:rsidP="007D46B3">
      <w:pPr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450"/>
        </w:tabs>
        <w:spacing w:line="240" w:lineRule="auto"/>
        <w:ind w:left="426" w:right="1800" w:hanging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6461EA">
        <w:rPr>
          <w:rFonts w:ascii="Browallia New" w:hAnsi="Browallia New" w:cs="Browallia New"/>
          <w:sz w:val="28"/>
          <w:szCs w:val="28"/>
          <w:u w:val="single"/>
          <w:cs/>
        </w:rPr>
        <w:t>เง</w:t>
      </w:r>
      <w:r w:rsidR="00F8036C" w:rsidRPr="006461EA">
        <w:rPr>
          <w:rFonts w:ascii="Browallia New" w:hAnsi="Browallia New" w:cs="Browallia New"/>
          <w:sz w:val="28"/>
          <w:szCs w:val="28"/>
          <w:u w:val="single"/>
          <w:cs/>
        </w:rPr>
        <w:t>ินลงทุนในบริษัทย่อย</w:t>
      </w:r>
      <w:r w:rsidR="00132BB8" w:rsidRPr="006461EA">
        <w:rPr>
          <w:rFonts w:ascii="Browallia New" w:hAnsi="Browallia New" w:cs="Browallia New"/>
          <w:sz w:val="28"/>
          <w:szCs w:val="28"/>
          <w:u w:val="single"/>
          <w:cs/>
        </w:rPr>
        <w:t xml:space="preserve"> </w:t>
      </w:r>
    </w:p>
    <w:p w14:paraId="61D8A9BA" w14:textId="77777777" w:rsidR="002E161A" w:rsidRPr="006461EA" w:rsidRDefault="002E161A" w:rsidP="002E16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b/>
          <w:bCs/>
          <w:sz w:val="16"/>
          <w:szCs w:val="16"/>
        </w:rPr>
      </w:pPr>
    </w:p>
    <w:p w14:paraId="4FF41FDF" w14:textId="77777777" w:rsidR="007D0F72" w:rsidRPr="006461EA" w:rsidRDefault="007D0F72" w:rsidP="007D0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b/>
          <w:bCs/>
          <w:sz w:val="10"/>
          <w:szCs w:val="10"/>
        </w:rPr>
      </w:pPr>
    </w:p>
    <w:tbl>
      <w:tblPr>
        <w:tblW w:w="8939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704"/>
        <w:gridCol w:w="890"/>
        <w:gridCol w:w="936"/>
        <w:gridCol w:w="882"/>
        <w:gridCol w:w="891"/>
        <w:gridCol w:w="796"/>
        <w:gridCol w:w="840"/>
      </w:tblGrid>
      <w:tr w:rsidR="00257CB2" w:rsidRPr="006461EA" w14:paraId="7FADBF80" w14:textId="77777777" w:rsidTr="001E34F0">
        <w:trPr>
          <w:cantSplit/>
          <w:trHeight w:val="283"/>
        </w:trPr>
        <w:tc>
          <w:tcPr>
            <w:tcW w:w="3704" w:type="dxa"/>
          </w:tcPr>
          <w:p w14:paraId="63778155" w14:textId="77777777" w:rsidR="00257CB2" w:rsidRPr="006461EA" w:rsidRDefault="00257CB2" w:rsidP="001E34F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90" w:type="dxa"/>
          </w:tcPr>
          <w:p w14:paraId="7AA9731E" w14:textId="77777777" w:rsidR="00257CB2" w:rsidRPr="006461EA" w:rsidRDefault="00257CB2" w:rsidP="001E34F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</w:tcPr>
          <w:p w14:paraId="51B22C8D" w14:textId="77777777" w:rsidR="00257CB2" w:rsidRPr="006461EA" w:rsidRDefault="00257CB2" w:rsidP="001E34F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82" w:type="dxa"/>
          </w:tcPr>
          <w:p w14:paraId="3B63F15E" w14:textId="77777777" w:rsidR="00257CB2" w:rsidRPr="006461EA" w:rsidRDefault="00257CB2" w:rsidP="001E34F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91" w:type="dxa"/>
          </w:tcPr>
          <w:p w14:paraId="042F7C51" w14:textId="77777777" w:rsidR="00257CB2" w:rsidRPr="006461EA" w:rsidRDefault="00257CB2" w:rsidP="001E34F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36" w:type="dxa"/>
            <w:gridSpan w:val="2"/>
            <w:hideMark/>
          </w:tcPr>
          <w:p w14:paraId="2CC0E8BF" w14:textId="77777777" w:rsidR="00257CB2" w:rsidRPr="006461EA" w:rsidRDefault="00257CB2" w:rsidP="001E34F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(หน่วย : พันบาท)</w:t>
            </w:r>
          </w:p>
        </w:tc>
      </w:tr>
      <w:tr w:rsidR="00257CB2" w:rsidRPr="006461EA" w14:paraId="3CA6BD0E" w14:textId="77777777" w:rsidTr="001E34F0">
        <w:trPr>
          <w:cantSplit/>
          <w:trHeight w:val="306"/>
        </w:trPr>
        <w:tc>
          <w:tcPr>
            <w:tcW w:w="3704" w:type="dxa"/>
          </w:tcPr>
          <w:p w14:paraId="479882B7" w14:textId="77777777" w:rsidR="00257CB2" w:rsidRPr="006461EA" w:rsidRDefault="00257CB2" w:rsidP="001E34F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826" w:type="dxa"/>
            <w:gridSpan w:val="2"/>
            <w:hideMark/>
          </w:tcPr>
          <w:p w14:paraId="40DB9201" w14:textId="77777777" w:rsidR="00257CB2" w:rsidRPr="006461EA" w:rsidRDefault="00257CB2" w:rsidP="001E34F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ทุน</w:t>
            </w: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</w:rPr>
              <w:t>เรียก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ชำระแล้ว</w:t>
            </w:r>
          </w:p>
        </w:tc>
        <w:tc>
          <w:tcPr>
            <w:tcW w:w="1773" w:type="dxa"/>
            <w:gridSpan w:val="2"/>
            <w:hideMark/>
          </w:tcPr>
          <w:p w14:paraId="427CFCF1" w14:textId="77777777" w:rsidR="00257CB2" w:rsidRPr="006461EA" w:rsidRDefault="00257CB2" w:rsidP="001E34F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สัดส่วนร้อยละการลงทุน</w:t>
            </w:r>
          </w:p>
        </w:tc>
        <w:tc>
          <w:tcPr>
            <w:tcW w:w="1636" w:type="dxa"/>
            <w:gridSpan w:val="2"/>
            <w:hideMark/>
          </w:tcPr>
          <w:p w14:paraId="50007574" w14:textId="77777777" w:rsidR="00257CB2" w:rsidRPr="006461EA" w:rsidRDefault="00257CB2" w:rsidP="001E34F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วิธีราคาทุน</w:t>
            </w:r>
          </w:p>
        </w:tc>
      </w:tr>
      <w:tr w:rsidR="00F83E06" w:rsidRPr="006461EA" w14:paraId="73010BD1" w14:textId="77777777" w:rsidTr="001E34F0">
        <w:trPr>
          <w:cantSplit/>
          <w:trHeight w:val="306"/>
        </w:trPr>
        <w:tc>
          <w:tcPr>
            <w:tcW w:w="3704" w:type="dxa"/>
          </w:tcPr>
          <w:p w14:paraId="63AF9AB9" w14:textId="77777777" w:rsidR="00F83E06" w:rsidRPr="006461EA" w:rsidRDefault="00F83E06" w:rsidP="00F83E06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90" w:type="dxa"/>
            <w:hideMark/>
          </w:tcPr>
          <w:p w14:paraId="62CFA6D6" w14:textId="42E01103" w:rsidR="00F83E06" w:rsidRPr="006461EA" w:rsidRDefault="00F83E06" w:rsidP="00F83E0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936" w:type="dxa"/>
            <w:hideMark/>
          </w:tcPr>
          <w:p w14:paraId="534054B4" w14:textId="06B8E646" w:rsidR="00F83E06" w:rsidRPr="006461EA" w:rsidRDefault="00F83E06" w:rsidP="00F83E0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882" w:type="dxa"/>
            <w:hideMark/>
          </w:tcPr>
          <w:p w14:paraId="65FE6BFC" w14:textId="4E26B720" w:rsidR="00F83E06" w:rsidRPr="006461EA" w:rsidRDefault="00F83E06" w:rsidP="00F83E0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891" w:type="dxa"/>
            <w:hideMark/>
          </w:tcPr>
          <w:p w14:paraId="6C818048" w14:textId="07D71A4E" w:rsidR="00F83E06" w:rsidRPr="006461EA" w:rsidRDefault="00F83E06" w:rsidP="00F83E0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796" w:type="dxa"/>
            <w:hideMark/>
          </w:tcPr>
          <w:p w14:paraId="3F232CEA" w14:textId="424EFCB0" w:rsidR="00F83E06" w:rsidRPr="006461EA" w:rsidRDefault="00F83E06" w:rsidP="00F83E0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840" w:type="dxa"/>
            <w:hideMark/>
          </w:tcPr>
          <w:p w14:paraId="437ED012" w14:textId="2F57B04F" w:rsidR="00F83E06" w:rsidRPr="006461EA" w:rsidRDefault="00F83E06" w:rsidP="00F83E0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</w:tr>
      <w:tr w:rsidR="00257CB2" w:rsidRPr="006461EA" w14:paraId="43041069" w14:textId="77777777" w:rsidTr="00F83E06">
        <w:trPr>
          <w:cantSplit/>
          <w:trHeight w:val="351"/>
        </w:trPr>
        <w:tc>
          <w:tcPr>
            <w:tcW w:w="3704" w:type="dxa"/>
          </w:tcPr>
          <w:p w14:paraId="0A2F437F" w14:textId="77777777" w:rsidR="00257CB2" w:rsidRPr="006461EA" w:rsidRDefault="00257CB2" w:rsidP="001E34F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rPr>
                <w:rFonts w:ascii="Browallia New" w:hAnsi="Browallia New" w:cs="Browallia New"/>
              </w:rPr>
            </w:pPr>
          </w:p>
        </w:tc>
        <w:tc>
          <w:tcPr>
            <w:tcW w:w="890" w:type="dxa"/>
          </w:tcPr>
          <w:p w14:paraId="523D0846" w14:textId="77777777" w:rsidR="00257CB2" w:rsidRPr="006461EA" w:rsidRDefault="00257CB2" w:rsidP="001E34F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936" w:type="dxa"/>
          </w:tcPr>
          <w:p w14:paraId="0A73348F" w14:textId="77777777" w:rsidR="00257CB2" w:rsidRPr="006461EA" w:rsidRDefault="00257CB2" w:rsidP="001E34F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882" w:type="dxa"/>
          </w:tcPr>
          <w:p w14:paraId="00B3FE3C" w14:textId="77777777" w:rsidR="00257CB2" w:rsidRPr="006461EA" w:rsidRDefault="00257CB2" w:rsidP="001E34F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891" w:type="dxa"/>
          </w:tcPr>
          <w:p w14:paraId="142D04B0" w14:textId="77777777" w:rsidR="00257CB2" w:rsidRPr="006461EA" w:rsidRDefault="00257CB2" w:rsidP="001E34F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796" w:type="dxa"/>
          </w:tcPr>
          <w:p w14:paraId="1E1992F5" w14:textId="77777777" w:rsidR="00257CB2" w:rsidRPr="006461EA" w:rsidRDefault="00257CB2" w:rsidP="001E34F0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rPr>
                <w:rFonts w:ascii="Browallia New" w:hAnsi="Browallia New" w:cs="Browallia New"/>
              </w:rPr>
            </w:pPr>
          </w:p>
        </w:tc>
        <w:tc>
          <w:tcPr>
            <w:tcW w:w="840" w:type="dxa"/>
          </w:tcPr>
          <w:p w14:paraId="562776C4" w14:textId="77777777" w:rsidR="00257CB2" w:rsidRPr="006461EA" w:rsidRDefault="00257CB2" w:rsidP="001E34F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</w:rPr>
            </w:pPr>
          </w:p>
        </w:tc>
      </w:tr>
      <w:tr w:rsidR="006C4AE1" w:rsidRPr="006461EA" w14:paraId="584BEFB2" w14:textId="77777777" w:rsidTr="007A33DE">
        <w:trPr>
          <w:cantSplit/>
          <w:trHeight w:val="327"/>
        </w:trPr>
        <w:tc>
          <w:tcPr>
            <w:tcW w:w="3704" w:type="dxa"/>
            <w:vAlign w:val="center"/>
            <w:hideMark/>
          </w:tcPr>
          <w:p w14:paraId="0DF66E27" w14:textId="77777777" w:rsidR="006C4AE1" w:rsidRPr="006461EA" w:rsidRDefault="006C4AE1" w:rsidP="006C4AE1">
            <w:pPr>
              <w:tabs>
                <w:tab w:val="left" w:pos="851"/>
                <w:tab w:val="left" w:pos="1418"/>
                <w:tab w:val="left" w:pos="1985"/>
              </w:tabs>
              <w:spacing w:line="240" w:lineRule="auto"/>
              <w:ind w:left="186" w:right="-57" w:hanging="186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General Engineering Mauritius Limited</w:t>
            </w:r>
          </w:p>
        </w:tc>
        <w:tc>
          <w:tcPr>
            <w:tcW w:w="890" w:type="dxa"/>
          </w:tcPr>
          <w:p w14:paraId="41EC981F" w14:textId="2497BAF5" w:rsidR="006C4AE1" w:rsidRPr="006461EA" w:rsidRDefault="006C4AE1" w:rsidP="006C4AE1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338</w:t>
            </w:r>
          </w:p>
        </w:tc>
        <w:tc>
          <w:tcPr>
            <w:tcW w:w="936" w:type="dxa"/>
          </w:tcPr>
          <w:p w14:paraId="2C94C1D1" w14:textId="0E20FF61" w:rsidR="006C4AE1" w:rsidRPr="006461EA" w:rsidRDefault="006C4AE1" w:rsidP="006C4AE1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338</w:t>
            </w:r>
          </w:p>
        </w:tc>
        <w:tc>
          <w:tcPr>
            <w:tcW w:w="882" w:type="dxa"/>
          </w:tcPr>
          <w:p w14:paraId="61DC3F9F" w14:textId="0FAFA6B4" w:rsidR="006C4AE1" w:rsidRPr="006461EA" w:rsidRDefault="006C4AE1" w:rsidP="006C4AE1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99.99</w:t>
            </w:r>
          </w:p>
        </w:tc>
        <w:tc>
          <w:tcPr>
            <w:tcW w:w="891" w:type="dxa"/>
          </w:tcPr>
          <w:p w14:paraId="5981A8A7" w14:textId="5A4417DB" w:rsidR="006C4AE1" w:rsidRPr="006461EA" w:rsidRDefault="006C4AE1" w:rsidP="006C4AE1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99.99</w:t>
            </w:r>
          </w:p>
        </w:tc>
        <w:tc>
          <w:tcPr>
            <w:tcW w:w="796" w:type="dxa"/>
            <w:vAlign w:val="center"/>
          </w:tcPr>
          <w:p w14:paraId="5E2FEC1A" w14:textId="3A832FD9" w:rsidR="006C4AE1" w:rsidRPr="006461EA" w:rsidRDefault="006C4AE1" w:rsidP="006C4AE1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338</w:t>
            </w:r>
          </w:p>
        </w:tc>
        <w:tc>
          <w:tcPr>
            <w:tcW w:w="840" w:type="dxa"/>
            <w:vAlign w:val="center"/>
          </w:tcPr>
          <w:p w14:paraId="6F818EB0" w14:textId="77777777" w:rsidR="006C4AE1" w:rsidRPr="006461EA" w:rsidRDefault="006C4AE1" w:rsidP="006C4AE1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338</w:t>
            </w:r>
          </w:p>
        </w:tc>
      </w:tr>
      <w:tr w:rsidR="006C4AE1" w:rsidRPr="006461EA" w14:paraId="17DD6B61" w14:textId="77777777" w:rsidTr="007A33DE">
        <w:trPr>
          <w:cantSplit/>
          <w:trHeight w:val="274"/>
        </w:trPr>
        <w:tc>
          <w:tcPr>
            <w:tcW w:w="3704" w:type="dxa"/>
            <w:vAlign w:val="center"/>
          </w:tcPr>
          <w:p w14:paraId="74375FF2" w14:textId="77777777" w:rsidR="006C4AE1" w:rsidRPr="006461EA" w:rsidRDefault="006C4AE1" w:rsidP="006C4AE1">
            <w:pPr>
              <w:tabs>
                <w:tab w:val="left" w:pos="851"/>
                <w:tab w:val="left" w:pos="1418"/>
                <w:tab w:val="left" w:pos="1985"/>
              </w:tabs>
              <w:spacing w:line="240" w:lineRule="auto"/>
              <w:ind w:left="186" w:right="-57" w:hanging="186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บริษัท เซเว่น ไว</w:t>
            </w:r>
            <w:proofErr w:type="spellStart"/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ร์</w:t>
            </w:r>
            <w:proofErr w:type="spellEnd"/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 xml:space="preserve"> จำกัด</w:t>
            </w:r>
          </w:p>
        </w:tc>
        <w:tc>
          <w:tcPr>
            <w:tcW w:w="890" w:type="dxa"/>
          </w:tcPr>
          <w:p w14:paraId="0B68B06B" w14:textId="6BEC0339" w:rsidR="006C4AE1" w:rsidRPr="006461EA" w:rsidRDefault="006C4AE1" w:rsidP="006C4AE1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280,000</w:t>
            </w:r>
          </w:p>
        </w:tc>
        <w:tc>
          <w:tcPr>
            <w:tcW w:w="936" w:type="dxa"/>
          </w:tcPr>
          <w:p w14:paraId="4A44A2C1" w14:textId="55C5E342" w:rsidR="006C4AE1" w:rsidRPr="006461EA" w:rsidRDefault="006C4AE1" w:rsidP="006C4AE1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280,000</w:t>
            </w:r>
          </w:p>
        </w:tc>
        <w:tc>
          <w:tcPr>
            <w:tcW w:w="882" w:type="dxa"/>
          </w:tcPr>
          <w:p w14:paraId="4624B48F" w14:textId="609B043B" w:rsidR="006C4AE1" w:rsidRPr="006461EA" w:rsidRDefault="006C4AE1" w:rsidP="006C4AE1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99.99</w:t>
            </w:r>
          </w:p>
        </w:tc>
        <w:tc>
          <w:tcPr>
            <w:tcW w:w="891" w:type="dxa"/>
          </w:tcPr>
          <w:p w14:paraId="092FA1C0" w14:textId="40591889" w:rsidR="006C4AE1" w:rsidRPr="006461EA" w:rsidRDefault="006C4AE1" w:rsidP="006C4AE1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99.99</w:t>
            </w:r>
          </w:p>
        </w:tc>
        <w:tc>
          <w:tcPr>
            <w:tcW w:w="796" w:type="dxa"/>
            <w:vAlign w:val="center"/>
          </w:tcPr>
          <w:p w14:paraId="035D0763" w14:textId="55CF5F50" w:rsidR="006C4AE1" w:rsidRPr="006461EA" w:rsidRDefault="006C4AE1" w:rsidP="006C4AE1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279,999</w:t>
            </w:r>
          </w:p>
        </w:tc>
        <w:tc>
          <w:tcPr>
            <w:tcW w:w="840" w:type="dxa"/>
            <w:vAlign w:val="center"/>
          </w:tcPr>
          <w:p w14:paraId="22F12321" w14:textId="77777777" w:rsidR="006C4AE1" w:rsidRPr="006461EA" w:rsidRDefault="006C4AE1" w:rsidP="006C4AE1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279,999</w:t>
            </w:r>
          </w:p>
        </w:tc>
      </w:tr>
      <w:tr w:rsidR="006C4AE1" w:rsidRPr="006461EA" w14:paraId="34DBF508" w14:textId="77777777" w:rsidTr="007A33DE">
        <w:trPr>
          <w:cantSplit/>
          <w:trHeight w:val="235"/>
        </w:trPr>
        <w:tc>
          <w:tcPr>
            <w:tcW w:w="3704" w:type="dxa"/>
            <w:vAlign w:val="center"/>
          </w:tcPr>
          <w:p w14:paraId="246D192B" w14:textId="77777777" w:rsidR="006C4AE1" w:rsidRPr="006461EA" w:rsidRDefault="006C4AE1" w:rsidP="006C4AE1">
            <w:pPr>
              <w:tabs>
                <w:tab w:val="left" w:pos="851"/>
                <w:tab w:val="left" w:pos="1418"/>
                <w:tab w:val="left" w:pos="1985"/>
              </w:tabs>
              <w:spacing w:line="240" w:lineRule="auto"/>
              <w:ind w:left="186" w:right="-57" w:hanging="186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  <w:lang w:eastAsia="en-GB"/>
              </w:rPr>
              <w:t>บริษัท เจนเนอร</w:t>
            </w:r>
            <w:proofErr w:type="spellStart"/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  <w:lang w:eastAsia="en-GB"/>
              </w:rPr>
              <w:t>ัล</w:t>
            </w:r>
            <w:proofErr w:type="spellEnd"/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  <w:lang w:eastAsia="en-GB"/>
              </w:rPr>
              <w:t xml:space="preserve"> </w:t>
            </w:r>
            <w:proofErr w:type="spellStart"/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  <w:lang w:eastAsia="en-GB"/>
              </w:rPr>
              <w:t>นิป</w:t>
            </w:r>
            <w:proofErr w:type="spellEnd"/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  <w:lang w:eastAsia="en-GB"/>
              </w:rPr>
              <w:t>ปอน คอนกรีต อิน</w:t>
            </w:r>
            <w:proofErr w:type="spellStart"/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  <w:lang w:eastAsia="en-GB"/>
              </w:rPr>
              <w:t>ดัสท</w:t>
            </w:r>
            <w:proofErr w:type="spellEnd"/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  <w:lang w:eastAsia="en-GB"/>
              </w:rPr>
              <w:t>รี</w:t>
            </w:r>
            <w:proofErr w:type="spellStart"/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  <w:lang w:eastAsia="en-GB"/>
              </w:rPr>
              <w:t>ส์</w:t>
            </w:r>
            <w:proofErr w:type="spellEnd"/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  <w:lang w:eastAsia="en-GB"/>
              </w:rPr>
              <w:t xml:space="preserve"> จำกัด</w:t>
            </w:r>
          </w:p>
        </w:tc>
        <w:tc>
          <w:tcPr>
            <w:tcW w:w="890" w:type="dxa"/>
          </w:tcPr>
          <w:p w14:paraId="086B518E" w14:textId="584480B7" w:rsidR="006C4AE1" w:rsidRPr="006461EA" w:rsidRDefault="006C4AE1" w:rsidP="006C4AE1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2</w:t>
            </w:r>
            <w:r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6461EA">
              <w:rPr>
                <w:rFonts w:ascii="Browallia New" w:hAnsi="Browallia New" w:cs="Browallia New"/>
                <w:sz w:val="24"/>
                <w:szCs w:val="24"/>
              </w:rPr>
              <w:t>0,000</w:t>
            </w:r>
          </w:p>
        </w:tc>
        <w:tc>
          <w:tcPr>
            <w:tcW w:w="936" w:type="dxa"/>
          </w:tcPr>
          <w:p w14:paraId="18245A47" w14:textId="0BF4867F" w:rsidR="006C4AE1" w:rsidRPr="006461EA" w:rsidRDefault="006C4AE1" w:rsidP="006C4AE1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2</w:t>
            </w:r>
            <w:r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6461EA">
              <w:rPr>
                <w:rFonts w:ascii="Browallia New" w:hAnsi="Browallia New" w:cs="Browallia New"/>
                <w:sz w:val="24"/>
                <w:szCs w:val="24"/>
              </w:rPr>
              <w:t>0,000</w:t>
            </w:r>
          </w:p>
        </w:tc>
        <w:tc>
          <w:tcPr>
            <w:tcW w:w="882" w:type="dxa"/>
          </w:tcPr>
          <w:p w14:paraId="45A81748" w14:textId="35FE3828" w:rsidR="006C4AE1" w:rsidRPr="006461EA" w:rsidRDefault="006C4AE1" w:rsidP="006C4AE1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82.50</w:t>
            </w:r>
          </w:p>
        </w:tc>
        <w:tc>
          <w:tcPr>
            <w:tcW w:w="891" w:type="dxa"/>
          </w:tcPr>
          <w:p w14:paraId="5C91F58E" w14:textId="68CD2EBC" w:rsidR="006C4AE1" w:rsidRPr="006461EA" w:rsidRDefault="006C4AE1" w:rsidP="006C4AE1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82.50</w:t>
            </w:r>
          </w:p>
        </w:tc>
        <w:tc>
          <w:tcPr>
            <w:tcW w:w="796" w:type="dxa"/>
            <w:vAlign w:val="center"/>
          </w:tcPr>
          <w:p w14:paraId="66861E9A" w14:textId="0F8864D8" w:rsidR="006C4AE1" w:rsidRPr="006461EA" w:rsidRDefault="006C4AE1" w:rsidP="006C4AE1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165,000</w:t>
            </w:r>
          </w:p>
        </w:tc>
        <w:tc>
          <w:tcPr>
            <w:tcW w:w="840" w:type="dxa"/>
            <w:vAlign w:val="center"/>
          </w:tcPr>
          <w:p w14:paraId="4250E7DE" w14:textId="77777777" w:rsidR="006C4AE1" w:rsidRPr="006461EA" w:rsidRDefault="006C4AE1" w:rsidP="006C4AE1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165,000</w:t>
            </w:r>
          </w:p>
        </w:tc>
      </w:tr>
      <w:tr w:rsidR="005D4A14" w:rsidRPr="006461EA" w14:paraId="4F6AC5A3" w14:textId="77777777" w:rsidTr="007A33DE">
        <w:trPr>
          <w:cantSplit/>
          <w:trHeight w:val="235"/>
        </w:trPr>
        <w:tc>
          <w:tcPr>
            <w:tcW w:w="3704" w:type="dxa"/>
            <w:vAlign w:val="center"/>
          </w:tcPr>
          <w:p w14:paraId="75541563" w14:textId="77777777" w:rsidR="005D4A14" w:rsidRPr="006461EA" w:rsidRDefault="005D4A14" w:rsidP="005D4A14">
            <w:pPr>
              <w:tabs>
                <w:tab w:val="left" w:pos="851"/>
                <w:tab w:val="left" w:pos="1418"/>
                <w:tab w:val="left" w:pos="1985"/>
              </w:tabs>
              <w:spacing w:line="240" w:lineRule="auto"/>
              <w:ind w:left="186" w:right="-57" w:hanging="186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890" w:type="dxa"/>
          </w:tcPr>
          <w:p w14:paraId="35C55CDE" w14:textId="77777777" w:rsidR="005D4A14" w:rsidRPr="006461EA" w:rsidRDefault="005D4A14" w:rsidP="005D4A14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</w:tcPr>
          <w:p w14:paraId="6F888BAF" w14:textId="77777777" w:rsidR="005D4A14" w:rsidRPr="006461EA" w:rsidRDefault="005D4A14" w:rsidP="005D4A14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82" w:type="dxa"/>
          </w:tcPr>
          <w:p w14:paraId="6463AD03" w14:textId="77777777" w:rsidR="005D4A14" w:rsidRPr="006461EA" w:rsidRDefault="005D4A14" w:rsidP="005D4A14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91" w:type="dxa"/>
          </w:tcPr>
          <w:p w14:paraId="5EF1306B" w14:textId="77777777" w:rsidR="005D4A14" w:rsidRPr="006461EA" w:rsidRDefault="005D4A14" w:rsidP="005D4A14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96" w:type="dxa"/>
            <w:vAlign w:val="center"/>
          </w:tcPr>
          <w:p w14:paraId="65DB5B06" w14:textId="7E9171B4" w:rsidR="005D4A14" w:rsidRPr="006461EA" w:rsidRDefault="005D4A14" w:rsidP="005D4A14">
            <w:pPr>
              <w:pStyle w:val="BodyText"/>
              <w:pBdr>
                <w:bottom w:val="single" w:sz="12" w:space="1" w:color="auto"/>
              </w:pBdr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445,337</w:t>
            </w:r>
          </w:p>
        </w:tc>
        <w:tc>
          <w:tcPr>
            <w:tcW w:w="840" w:type="dxa"/>
            <w:vAlign w:val="center"/>
          </w:tcPr>
          <w:p w14:paraId="2B3FF36F" w14:textId="77777777" w:rsidR="005D4A14" w:rsidRPr="006461EA" w:rsidRDefault="005D4A14" w:rsidP="005D4A14">
            <w:pPr>
              <w:pStyle w:val="BodyText"/>
              <w:pBdr>
                <w:bottom w:val="single" w:sz="12" w:space="1" w:color="auto"/>
              </w:pBdr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445,337</w:t>
            </w:r>
          </w:p>
        </w:tc>
      </w:tr>
    </w:tbl>
    <w:p w14:paraId="013FB0A6" w14:textId="5755BB6D" w:rsidR="0057335C" w:rsidRDefault="005733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u w:val="single"/>
          <w:cs/>
        </w:rPr>
      </w:pPr>
    </w:p>
    <w:p w14:paraId="63A5CB59" w14:textId="54F97664" w:rsidR="00371706" w:rsidRPr="006461EA" w:rsidRDefault="001D08BF" w:rsidP="00E420F0">
      <w:pPr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450"/>
        </w:tabs>
        <w:spacing w:line="240" w:lineRule="auto"/>
        <w:ind w:left="450" w:right="1800" w:hanging="426"/>
        <w:jc w:val="thaiDistribute"/>
        <w:rPr>
          <w:rFonts w:ascii="Browallia New" w:hAnsi="Browallia New" w:cs="Browallia New"/>
          <w:sz w:val="20"/>
          <w:szCs w:val="20"/>
          <w:u w:val="single"/>
          <w:lang w:val="en-GB"/>
        </w:rPr>
      </w:pPr>
      <w:r w:rsidRPr="006461EA">
        <w:rPr>
          <w:rFonts w:ascii="Browallia New" w:hAnsi="Browallia New" w:cs="Browallia New" w:hint="cs"/>
          <w:sz w:val="28"/>
          <w:szCs w:val="28"/>
          <w:u w:val="single"/>
          <w:cs/>
        </w:rPr>
        <w:t>เงินลงทุนใน</w:t>
      </w:r>
      <w:r w:rsidR="00371706" w:rsidRPr="006461EA">
        <w:rPr>
          <w:rFonts w:ascii="Browallia New" w:hAnsi="Browallia New" w:cs="Browallia New"/>
          <w:sz w:val="28"/>
          <w:szCs w:val="28"/>
          <w:u w:val="single"/>
          <w:cs/>
        </w:rPr>
        <w:t>บริษัทร่วม</w:t>
      </w:r>
      <w:r w:rsidR="000357CE" w:rsidRPr="006461EA">
        <w:rPr>
          <w:rFonts w:ascii="Browallia New" w:hAnsi="Browallia New" w:cs="Browallia New"/>
          <w:sz w:val="28"/>
          <w:szCs w:val="28"/>
          <w:u w:val="single"/>
          <w:cs/>
        </w:rPr>
        <w:t>และ</w:t>
      </w:r>
      <w:r w:rsidR="00BC12DC">
        <w:rPr>
          <w:rFonts w:ascii="Browallia New" w:hAnsi="Browallia New" w:cs="Browallia New"/>
          <w:sz w:val="28"/>
          <w:szCs w:val="28"/>
          <w:u w:val="single"/>
          <w:cs/>
        </w:rPr>
        <w:t>กิจการร่วมค้า</w:t>
      </w:r>
    </w:p>
    <w:p w14:paraId="6A7713CF" w14:textId="77777777" w:rsidR="006D5FD4" w:rsidRPr="006673CF" w:rsidRDefault="006D5FD4" w:rsidP="006D5FD4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180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8907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451"/>
        <w:gridCol w:w="899"/>
        <w:gridCol w:w="872"/>
        <w:gridCol w:w="761"/>
        <w:gridCol w:w="769"/>
        <w:gridCol w:w="810"/>
        <w:gridCol w:w="810"/>
        <w:gridCol w:w="743"/>
        <w:gridCol w:w="792"/>
      </w:tblGrid>
      <w:tr w:rsidR="00A02E96" w:rsidRPr="002021FC" w14:paraId="59B35E26" w14:textId="77777777" w:rsidTr="001B42FE">
        <w:trPr>
          <w:cantSplit/>
          <w:tblHeader/>
        </w:trPr>
        <w:tc>
          <w:tcPr>
            <w:tcW w:w="2451" w:type="dxa"/>
          </w:tcPr>
          <w:p w14:paraId="753FDD6A" w14:textId="77777777" w:rsidR="006D5FD4" w:rsidRPr="002021FC" w:rsidRDefault="006D5FD4" w:rsidP="0012174C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99" w:type="dxa"/>
          </w:tcPr>
          <w:p w14:paraId="2E1E16F5" w14:textId="77777777" w:rsidR="00A02E96" w:rsidRPr="002021FC" w:rsidRDefault="00A02E96" w:rsidP="00E3399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72" w:type="dxa"/>
          </w:tcPr>
          <w:p w14:paraId="53637AC3" w14:textId="77777777" w:rsidR="00A02E96" w:rsidRPr="002021FC" w:rsidRDefault="00A02E96" w:rsidP="00E3399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1" w:type="dxa"/>
          </w:tcPr>
          <w:p w14:paraId="2A6968CD" w14:textId="77777777" w:rsidR="00A02E96" w:rsidRPr="002021FC" w:rsidRDefault="00A02E96" w:rsidP="00E3399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9" w:type="dxa"/>
          </w:tcPr>
          <w:p w14:paraId="28E651C6" w14:textId="77777777" w:rsidR="00A02E96" w:rsidRPr="002021FC" w:rsidRDefault="00A02E96" w:rsidP="00E3399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155" w:type="dxa"/>
            <w:gridSpan w:val="4"/>
          </w:tcPr>
          <w:p w14:paraId="26DBCF7B" w14:textId="77777777" w:rsidR="00A02E96" w:rsidRPr="002021FC" w:rsidRDefault="00A02E96" w:rsidP="00E3399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021FC">
              <w:rPr>
                <w:rFonts w:ascii="Browallia New" w:hAnsi="Browallia New" w:cs="Browallia New"/>
                <w:sz w:val="22"/>
                <w:szCs w:val="22"/>
                <w:cs/>
              </w:rPr>
              <w:t>(หน่วย : พันบาท)</w:t>
            </w:r>
          </w:p>
        </w:tc>
      </w:tr>
      <w:tr w:rsidR="00A02E96" w:rsidRPr="002021FC" w14:paraId="24C3BB6D" w14:textId="77777777" w:rsidTr="002E161A">
        <w:trPr>
          <w:cantSplit/>
          <w:tblHeader/>
        </w:trPr>
        <w:tc>
          <w:tcPr>
            <w:tcW w:w="2451" w:type="dxa"/>
          </w:tcPr>
          <w:p w14:paraId="311A51F2" w14:textId="7FAF3647" w:rsidR="00A02E96" w:rsidRPr="002021FC" w:rsidRDefault="00A02E96" w:rsidP="0012174C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771" w:type="dxa"/>
            <w:gridSpan w:val="2"/>
          </w:tcPr>
          <w:p w14:paraId="59C685BB" w14:textId="77777777" w:rsidR="00DC1EDF" w:rsidRPr="002021FC" w:rsidRDefault="00DC1EDF" w:rsidP="00E3399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30054874" w14:textId="77777777" w:rsidR="00DC1EDF" w:rsidRPr="002021FC" w:rsidRDefault="00A02E96" w:rsidP="00DC1EDF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2021FC">
              <w:rPr>
                <w:rFonts w:ascii="Browallia New" w:hAnsi="Browallia New" w:cs="Browallia New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1530" w:type="dxa"/>
            <w:gridSpan w:val="2"/>
          </w:tcPr>
          <w:p w14:paraId="55B944BC" w14:textId="77777777" w:rsidR="00DC1EDF" w:rsidRPr="002021FC" w:rsidRDefault="00A02E96" w:rsidP="00E3399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2021FC">
              <w:rPr>
                <w:rFonts w:ascii="Browallia New" w:hAnsi="Browallia New" w:cs="Browallia New"/>
                <w:sz w:val="22"/>
                <w:szCs w:val="22"/>
                <w:cs/>
              </w:rPr>
              <w:t>สัดส่วน</w:t>
            </w:r>
          </w:p>
          <w:p w14:paraId="3F8EBBC9" w14:textId="77777777" w:rsidR="00A02E96" w:rsidRPr="002021FC" w:rsidRDefault="00A02E96" w:rsidP="00E3399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021FC">
              <w:rPr>
                <w:rFonts w:ascii="Browallia New" w:hAnsi="Browallia New" w:cs="Browallia New"/>
                <w:sz w:val="22"/>
                <w:szCs w:val="22"/>
                <w:cs/>
              </w:rPr>
              <w:t>ร้อยละการลงทุน</w:t>
            </w:r>
          </w:p>
        </w:tc>
        <w:tc>
          <w:tcPr>
            <w:tcW w:w="1620" w:type="dxa"/>
            <w:gridSpan w:val="2"/>
          </w:tcPr>
          <w:p w14:paraId="61C6DF8A" w14:textId="77777777" w:rsidR="00DC1EDF" w:rsidRPr="002021FC" w:rsidRDefault="00DC1EDF" w:rsidP="00E3399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257AA2F3" w14:textId="77777777" w:rsidR="00A02E96" w:rsidRPr="002021FC" w:rsidRDefault="00A02E96" w:rsidP="00E3399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021FC">
              <w:rPr>
                <w:rFonts w:ascii="Browallia New" w:hAnsi="Browallia New" w:cs="Browallia New"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1535" w:type="dxa"/>
            <w:gridSpan w:val="2"/>
          </w:tcPr>
          <w:p w14:paraId="6CCA1ABE" w14:textId="77777777" w:rsidR="00DC1EDF" w:rsidRPr="002021FC" w:rsidRDefault="00DC1EDF" w:rsidP="00E3399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2070DC64" w14:textId="77777777" w:rsidR="00A02E96" w:rsidRPr="002021FC" w:rsidRDefault="00A02E96" w:rsidP="00E3399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2021FC">
              <w:rPr>
                <w:rFonts w:ascii="Browallia New" w:hAnsi="Browallia New" w:cs="Browallia New"/>
                <w:sz w:val="22"/>
                <w:szCs w:val="22"/>
                <w:cs/>
              </w:rPr>
              <w:t>วิธีส่วนได้เสีย</w:t>
            </w:r>
          </w:p>
        </w:tc>
      </w:tr>
      <w:tr w:rsidR="00F83E06" w:rsidRPr="002021FC" w14:paraId="00B774ED" w14:textId="77777777" w:rsidTr="000B7E71">
        <w:trPr>
          <w:cantSplit/>
          <w:tblHeader/>
        </w:trPr>
        <w:tc>
          <w:tcPr>
            <w:tcW w:w="2451" w:type="dxa"/>
          </w:tcPr>
          <w:p w14:paraId="03FA08F0" w14:textId="77777777" w:rsidR="00F83E06" w:rsidRPr="002021FC" w:rsidRDefault="00F83E06" w:rsidP="00F83E06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99" w:type="dxa"/>
          </w:tcPr>
          <w:p w14:paraId="2A35857A" w14:textId="000E0D1E" w:rsidR="00F83E06" w:rsidRPr="002021FC" w:rsidRDefault="00F83E06" w:rsidP="00F83E0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2021FC">
              <w:rPr>
                <w:rFonts w:ascii="Browallia New" w:hAnsi="Browallia New" w:cs="Browallia New"/>
                <w:sz w:val="22"/>
                <w:szCs w:val="22"/>
              </w:rPr>
              <w:t>2562</w:t>
            </w:r>
          </w:p>
        </w:tc>
        <w:tc>
          <w:tcPr>
            <w:tcW w:w="872" w:type="dxa"/>
          </w:tcPr>
          <w:p w14:paraId="624E6C30" w14:textId="1CEE81F6" w:rsidR="00F83E06" w:rsidRPr="002021FC" w:rsidRDefault="00F83E06" w:rsidP="00F83E0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2021FC">
              <w:rPr>
                <w:rFonts w:ascii="Browallia New" w:hAnsi="Browallia New" w:cs="Browallia New"/>
                <w:sz w:val="22"/>
                <w:szCs w:val="22"/>
              </w:rPr>
              <w:t>2561</w:t>
            </w:r>
          </w:p>
        </w:tc>
        <w:tc>
          <w:tcPr>
            <w:tcW w:w="761" w:type="dxa"/>
          </w:tcPr>
          <w:p w14:paraId="75996997" w14:textId="7A727D31" w:rsidR="00F83E06" w:rsidRPr="002021FC" w:rsidRDefault="00F83E06" w:rsidP="00F83E0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2021FC">
              <w:rPr>
                <w:rFonts w:ascii="Browallia New" w:hAnsi="Browallia New" w:cs="Browallia New"/>
                <w:sz w:val="22"/>
                <w:szCs w:val="22"/>
              </w:rPr>
              <w:t>2562</w:t>
            </w:r>
          </w:p>
        </w:tc>
        <w:tc>
          <w:tcPr>
            <w:tcW w:w="769" w:type="dxa"/>
          </w:tcPr>
          <w:p w14:paraId="1974C53C" w14:textId="64CD882D" w:rsidR="00F83E06" w:rsidRPr="002021FC" w:rsidRDefault="00F83E06" w:rsidP="00F83E0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2021FC">
              <w:rPr>
                <w:rFonts w:ascii="Browallia New" w:hAnsi="Browallia New" w:cs="Browallia New"/>
                <w:sz w:val="22"/>
                <w:szCs w:val="22"/>
              </w:rPr>
              <w:t>2561</w:t>
            </w:r>
          </w:p>
        </w:tc>
        <w:tc>
          <w:tcPr>
            <w:tcW w:w="810" w:type="dxa"/>
          </w:tcPr>
          <w:p w14:paraId="2FBF608C" w14:textId="152BB8C3" w:rsidR="00F83E06" w:rsidRPr="002021FC" w:rsidRDefault="00F83E06" w:rsidP="00F83E0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2021FC">
              <w:rPr>
                <w:rFonts w:ascii="Browallia New" w:hAnsi="Browallia New" w:cs="Browallia New"/>
                <w:sz w:val="22"/>
                <w:szCs w:val="22"/>
              </w:rPr>
              <w:t>2562</w:t>
            </w:r>
          </w:p>
        </w:tc>
        <w:tc>
          <w:tcPr>
            <w:tcW w:w="810" w:type="dxa"/>
          </w:tcPr>
          <w:p w14:paraId="5BE794DA" w14:textId="6150600B" w:rsidR="00F83E06" w:rsidRPr="002021FC" w:rsidRDefault="00F83E06" w:rsidP="00F83E0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2021FC">
              <w:rPr>
                <w:rFonts w:ascii="Browallia New" w:hAnsi="Browallia New" w:cs="Browallia New"/>
                <w:sz w:val="22"/>
                <w:szCs w:val="22"/>
              </w:rPr>
              <w:t>2561</w:t>
            </w:r>
          </w:p>
        </w:tc>
        <w:tc>
          <w:tcPr>
            <w:tcW w:w="743" w:type="dxa"/>
          </w:tcPr>
          <w:p w14:paraId="5E465FA9" w14:textId="6BF65595" w:rsidR="00F83E06" w:rsidRPr="002021FC" w:rsidRDefault="00F83E06" w:rsidP="00F83E0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2021FC">
              <w:rPr>
                <w:rFonts w:ascii="Browallia New" w:hAnsi="Browallia New" w:cs="Browallia New"/>
                <w:sz w:val="22"/>
                <w:szCs w:val="22"/>
              </w:rPr>
              <w:t>2562</w:t>
            </w:r>
          </w:p>
        </w:tc>
        <w:tc>
          <w:tcPr>
            <w:tcW w:w="792" w:type="dxa"/>
          </w:tcPr>
          <w:p w14:paraId="4CD0C8E2" w14:textId="3F5D68F9" w:rsidR="00F83E06" w:rsidRPr="002021FC" w:rsidRDefault="00F83E06" w:rsidP="00F83E0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2021FC">
              <w:rPr>
                <w:rFonts w:ascii="Browallia New" w:hAnsi="Browallia New" w:cs="Browallia New"/>
                <w:sz w:val="22"/>
                <w:szCs w:val="22"/>
              </w:rPr>
              <w:t>2561</w:t>
            </w:r>
          </w:p>
        </w:tc>
      </w:tr>
      <w:tr w:rsidR="00A02E96" w:rsidRPr="002021FC" w14:paraId="0308EF76" w14:textId="77777777" w:rsidTr="001B42FE">
        <w:trPr>
          <w:cantSplit/>
        </w:trPr>
        <w:tc>
          <w:tcPr>
            <w:tcW w:w="2451" w:type="dxa"/>
          </w:tcPr>
          <w:p w14:paraId="190D4E04" w14:textId="77777777" w:rsidR="00A02E96" w:rsidRPr="002021FC" w:rsidRDefault="00A02E96" w:rsidP="00A02E96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99" w:type="dxa"/>
            <w:vAlign w:val="bottom"/>
          </w:tcPr>
          <w:p w14:paraId="2E769F7C" w14:textId="77777777" w:rsidR="00A02E96" w:rsidRPr="002021FC" w:rsidRDefault="00A02E96" w:rsidP="004D35EC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2021FC">
              <w:rPr>
                <w:rFonts w:ascii="Browallia New" w:hAnsi="Browallia New" w:cs="Browallia New" w:hint="cs"/>
                <w:sz w:val="22"/>
                <w:szCs w:val="22"/>
                <w:cs/>
              </w:rPr>
              <w:t>(พันบาท)</w:t>
            </w:r>
          </w:p>
        </w:tc>
        <w:tc>
          <w:tcPr>
            <w:tcW w:w="872" w:type="dxa"/>
            <w:vAlign w:val="bottom"/>
          </w:tcPr>
          <w:p w14:paraId="17D12796" w14:textId="77777777" w:rsidR="00A02E96" w:rsidRPr="002021FC" w:rsidRDefault="00A02E96" w:rsidP="004D35EC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2021FC">
              <w:rPr>
                <w:rFonts w:ascii="Browallia New" w:hAnsi="Browallia New" w:cs="Browallia New" w:hint="cs"/>
                <w:sz w:val="22"/>
                <w:szCs w:val="22"/>
                <w:cs/>
              </w:rPr>
              <w:t>(พันบาท)</w:t>
            </w:r>
          </w:p>
        </w:tc>
        <w:tc>
          <w:tcPr>
            <w:tcW w:w="761" w:type="dxa"/>
            <w:vAlign w:val="bottom"/>
          </w:tcPr>
          <w:p w14:paraId="4DE864EB" w14:textId="77777777" w:rsidR="00A02E96" w:rsidRPr="002021FC" w:rsidRDefault="00A02E96" w:rsidP="004D35EC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9" w:type="dxa"/>
            <w:vAlign w:val="bottom"/>
          </w:tcPr>
          <w:p w14:paraId="67746F23" w14:textId="77777777" w:rsidR="00A02E96" w:rsidRPr="002021FC" w:rsidRDefault="00A02E96" w:rsidP="004D35EC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78D8791D" w14:textId="77777777" w:rsidR="00A02E96" w:rsidRPr="002021FC" w:rsidRDefault="00A02E96" w:rsidP="004D35EC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23AB40DA" w14:textId="77777777" w:rsidR="00A02E96" w:rsidRPr="002021FC" w:rsidRDefault="00A02E96" w:rsidP="004D35EC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43" w:type="dxa"/>
            <w:vAlign w:val="bottom"/>
          </w:tcPr>
          <w:p w14:paraId="7BE3B3A6" w14:textId="77777777" w:rsidR="00A02E96" w:rsidRPr="002021FC" w:rsidRDefault="00A02E96" w:rsidP="004D35EC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92" w:type="dxa"/>
            <w:vAlign w:val="bottom"/>
          </w:tcPr>
          <w:p w14:paraId="696FD9F1" w14:textId="77777777" w:rsidR="00A02E96" w:rsidRPr="002021FC" w:rsidRDefault="00A02E96" w:rsidP="004D35EC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A02E96" w:rsidRPr="002021FC" w14:paraId="186EF48F" w14:textId="77777777" w:rsidTr="001B42FE">
        <w:trPr>
          <w:cantSplit/>
        </w:trPr>
        <w:tc>
          <w:tcPr>
            <w:tcW w:w="2451" w:type="dxa"/>
          </w:tcPr>
          <w:p w14:paraId="08D72D7B" w14:textId="77777777" w:rsidR="00A02E96" w:rsidRPr="002021FC" w:rsidRDefault="00A02E96" w:rsidP="00A02E96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021FC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899" w:type="dxa"/>
          </w:tcPr>
          <w:p w14:paraId="41F87039" w14:textId="77777777" w:rsidR="00A02E96" w:rsidRPr="002021FC" w:rsidRDefault="00A02E96" w:rsidP="00A02E96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72" w:type="dxa"/>
          </w:tcPr>
          <w:p w14:paraId="72F60F70" w14:textId="77777777" w:rsidR="00A02E96" w:rsidRPr="002021FC" w:rsidRDefault="00A02E96" w:rsidP="00A02E96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761" w:type="dxa"/>
          </w:tcPr>
          <w:p w14:paraId="64BB3D50" w14:textId="77777777" w:rsidR="00A02E96" w:rsidRPr="002021FC" w:rsidRDefault="00A02E96" w:rsidP="00A02E96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769" w:type="dxa"/>
          </w:tcPr>
          <w:p w14:paraId="7E2C0930" w14:textId="77777777" w:rsidR="00A02E96" w:rsidRPr="002021FC" w:rsidRDefault="00A02E96" w:rsidP="00A02E96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7A69828D" w14:textId="77777777" w:rsidR="00A02E96" w:rsidRPr="002021FC" w:rsidRDefault="00A02E96" w:rsidP="00A02E96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3CC24ED6" w14:textId="77777777" w:rsidR="00A02E96" w:rsidRPr="002021FC" w:rsidRDefault="00A02E96" w:rsidP="00A02E96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43" w:type="dxa"/>
          </w:tcPr>
          <w:p w14:paraId="05574C13" w14:textId="77777777" w:rsidR="00A02E96" w:rsidRPr="002021FC" w:rsidRDefault="00A02E96" w:rsidP="00A02E96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92" w:type="dxa"/>
          </w:tcPr>
          <w:p w14:paraId="010E30B3" w14:textId="77777777" w:rsidR="00A02E96" w:rsidRPr="002021FC" w:rsidRDefault="00A02E96" w:rsidP="00A02E96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F16B8A" w:rsidRPr="002021FC" w14:paraId="1ACF1C04" w14:textId="77777777" w:rsidTr="00602CC7">
        <w:trPr>
          <w:cantSplit/>
        </w:trPr>
        <w:tc>
          <w:tcPr>
            <w:tcW w:w="2451" w:type="dxa"/>
          </w:tcPr>
          <w:p w14:paraId="73A8C7E5" w14:textId="77777777" w:rsidR="00F16B8A" w:rsidRPr="002021FC" w:rsidRDefault="00F16B8A" w:rsidP="00F16B8A">
            <w:pPr>
              <w:tabs>
                <w:tab w:val="left" w:pos="114"/>
                <w:tab w:val="left" w:pos="851"/>
                <w:tab w:val="left" w:pos="1418"/>
                <w:tab w:val="left" w:pos="1985"/>
              </w:tabs>
              <w:spacing w:line="240" w:lineRule="auto"/>
              <w:ind w:right="-57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  <w:r w:rsidRPr="002021FC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บริษัท แมคทริค จำกัด </w:t>
            </w:r>
            <w:r w:rsidRPr="002021FC">
              <w:rPr>
                <w:rFonts w:ascii="Browallia New" w:hAnsi="Browallia New" w:cs="Browallia New" w:hint="cs"/>
                <w:sz w:val="22"/>
                <w:szCs w:val="22"/>
                <w:cs/>
                <w:lang w:val="en-GB" w:eastAsia="en-GB"/>
              </w:rPr>
              <w:t>(มหาชน)</w:t>
            </w:r>
          </w:p>
        </w:tc>
        <w:tc>
          <w:tcPr>
            <w:tcW w:w="899" w:type="dxa"/>
          </w:tcPr>
          <w:p w14:paraId="2D099F81" w14:textId="05B4D987" w:rsidR="00F16B8A" w:rsidRPr="002021FC" w:rsidRDefault="00D354A0" w:rsidP="00F16B8A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021FC">
              <w:rPr>
                <w:rFonts w:ascii="Browallia New" w:hAnsi="Browallia New" w:cs="Browallia New"/>
                <w:sz w:val="22"/>
                <w:szCs w:val="22"/>
                <w:lang w:val="en-GB"/>
              </w:rPr>
              <w:t>300,000</w:t>
            </w:r>
          </w:p>
        </w:tc>
        <w:tc>
          <w:tcPr>
            <w:tcW w:w="872" w:type="dxa"/>
          </w:tcPr>
          <w:p w14:paraId="6538EB1B" w14:textId="77777777" w:rsidR="00F16B8A" w:rsidRPr="002021FC" w:rsidRDefault="00F16B8A" w:rsidP="00F16B8A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021FC">
              <w:rPr>
                <w:rFonts w:ascii="Browallia New" w:hAnsi="Browallia New" w:cs="Browallia New"/>
                <w:sz w:val="22"/>
                <w:szCs w:val="22"/>
                <w:lang w:val="en-GB"/>
              </w:rPr>
              <w:t>300,000</w:t>
            </w:r>
          </w:p>
        </w:tc>
        <w:tc>
          <w:tcPr>
            <w:tcW w:w="761" w:type="dxa"/>
          </w:tcPr>
          <w:p w14:paraId="53A06371" w14:textId="263BA557" w:rsidR="00F16B8A" w:rsidRPr="002021FC" w:rsidRDefault="00D354A0" w:rsidP="00602CC7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021FC">
              <w:rPr>
                <w:rFonts w:ascii="Browallia New" w:hAnsi="Browallia New" w:cs="Browallia New"/>
                <w:sz w:val="22"/>
                <w:szCs w:val="22"/>
                <w:lang w:val="en-GB"/>
              </w:rPr>
              <w:t>32</w:t>
            </w:r>
            <w:r w:rsidRPr="002021F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.</w:t>
            </w:r>
            <w:r w:rsidRPr="002021FC">
              <w:rPr>
                <w:rFonts w:ascii="Browallia New" w:hAnsi="Browallia New" w:cs="Browallia New"/>
                <w:sz w:val="22"/>
                <w:szCs w:val="22"/>
                <w:lang w:val="en-GB"/>
              </w:rPr>
              <w:t>65</w:t>
            </w:r>
          </w:p>
        </w:tc>
        <w:tc>
          <w:tcPr>
            <w:tcW w:w="769" w:type="dxa"/>
          </w:tcPr>
          <w:p w14:paraId="4B13D0D3" w14:textId="77777777" w:rsidR="00F16B8A" w:rsidRPr="002021FC" w:rsidRDefault="00F16B8A" w:rsidP="00602CC7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021FC">
              <w:rPr>
                <w:rFonts w:ascii="Browallia New" w:hAnsi="Browallia New" w:cs="Browallia New"/>
                <w:sz w:val="22"/>
                <w:szCs w:val="22"/>
                <w:lang w:val="en-GB"/>
              </w:rPr>
              <w:t>32</w:t>
            </w:r>
            <w:r w:rsidRPr="002021F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.</w:t>
            </w:r>
            <w:r w:rsidRPr="002021FC">
              <w:rPr>
                <w:rFonts w:ascii="Browallia New" w:hAnsi="Browallia New" w:cs="Browallia New"/>
                <w:sz w:val="22"/>
                <w:szCs w:val="22"/>
                <w:lang w:val="en-GB"/>
              </w:rPr>
              <w:t>65</w:t>
            </w:r>
          </w:p>
        </w:tc>
        <w:tc>
          <w:tcPr>
            <w:tcW w:w="810" w:type="dxa"/>
          </w:tcPr>
          <w:p w14:paraId="523F0246" w14:textId="11905E21" w:rsidR="00F16B8A" w:rsidRPr="002021FC" w:rsidRDefault="00F16B8A" w:rsidP="00F16B8A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021FC">
              <w:rPr>
                <w:rFonts w:ascii="Browallia New" w:hAnsi="Browallia New" w:cs="Browallia New"/>
                <w:sz w:val="22"/>
                <w:szCs w:val="22"/>
              </w:rPr>
              <w:t>185,633</w:t>
            </w:r>
          </w:p>
        </w:tc>
        <w:tc>
          <w:tcPr>
            <w:tcW w:w="810" w:type="dxa"/>
          </w:tcPr>
          <w:p w14:paraId="5647062E" w14:textId="77777777" w:rsidR="00F16B8A" w:rsidRPr="002021FC" w:rsidRDefault="00F16B8A" w:rsidP="00F16B8A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021FC">
              <w:rPr>
                <w:rFonts w:ascii="Browallia New" w:hAnsi="Browallia New" w:cs="Browallia New"/>
                <w:sz w:val="22"/>
                <w:szCs w:val="22"/>
              </w:rPr>
              <w:t>185,633</w:t>
            </w:r>
          </w:p>
        </w:tc>
        <w:tc>
          <w:tcPr>
            <w:tcW w:w="743" w:type="dxa"/>
          </w:tcPr>
          <w:p w14:paraId="7DC4E8E0" w14:textId="4196E4CF" w:rsidR="00F16B8A" w:rsidRPr="002021FC" w:rsidRDefault="00BB79A4" w:rsidP="00F16B8A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165,68</w:t>
            </w:r>
            <w:r w:rsidR="00175633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</w:p>
        </w:tc>
        <w:tc>
          <w:tcPr>
            <w:tcW w:w="792" w:type="dxa"/>
          </w:tcPr>
          <w:p w14:paraId="0626D53C" w14:textId="1F9E7B57" w:rsidR="00F16B8A" w:rsidRPr="002021FC" w:rsidRDefault="00F16B8A" w:rsidP="00F16B8A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021FC">
              <w:rPr>
                <w:rFonts w:ascii="Browallia New" w:hAnsi="Browallia New" w:cs="Browallia New"/>
                <w:sz w:val="22"/>
                <w:szCs w:val="22"/>
                <w:lang w:val="en-GB"/>
              </w:rPr>
              <w:t>158,344</w:t>
            </w:r>
          </w:p>
        </w:tc>
      </w:tr>
      <w:tr w:rsidR="00BB79A4" w:rsidRPr="002021FC" w14:paraId="358D6E59" w14:textId="77777777" w:rsidTr="00602CC7">
        <w:trPr>
          <w:cantSplit/>
        </w:trPr>
        <w:tc>
          <w:tcPr>
            <w:tcW w:w="2451" w:type="dxa"/>
          </w:tcPr>
          <w:p w14:paraId="1672884B" w14:textId="77777777" w:rsidR="00BB79A4" w:rsidRPr="002021FC" w:rsidRDefault="00BB79A4" w:rsidP="00BB79A4">
            <w:pPr>
              <w:tabs>
                <w:tab w:val="left" w:pos="114"/>
                <w:tab w:val="left" w:pos="851"/>
                <w:tab w:val="left" w:pos="1418"/>
                <w:tab w:val="left" w:pos="1985"/>
              </w:tabs>
              <w:spacing w:line="240" w:lineRule="auto"/>
              <w:ind w:right="-57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  <w:r w:rsidRPr="002021FC">
              <w:rPr>
                <w:rFonts w:ascii="Browallia New" w:hAnsi="Browallia New" w:cs="Browallia New" w:hint="cs"/>
                <w:sz w:val="22"/>
                <w:szCs w:val="22"/>
                <w:u w:val="single"/>
                <w:cs/>
                <w:lang w:val="en-GB" w:eastAsia="en-GB"/>
              </w:rPr>
              <w:t>หัก</w:t>
            </w:r>
            <w:r w:rsidRPr="002021FC">
              <w:rPr>
                <w:rFonts w:ascii="Browallia New" w:hAnsi="Browallia New" w:cs="Browallia New" w:hint="cs"/>
                <w:sz w:val="22"/>
                <w:szCs w:val="22"/>
                <w:cs/>
                <w:lang w:val="en-GB" w:eastAsia="en-GB"/>
              </w:rPr>
              <w:t xml:space="preserve"> ค่าเผื่อการด้อยค่า</w:t>
            </w:r>
          </w:p>
        </w:tc>
        <w:tc>
          <w:tcPr>
            <w:tcW w:w="899" w:type="dxa"/>
          </w:tcPr>
          <w:p w14:paraId="42E3599F" w14:textId="77777777" w:rsidR="00BB79A4" w:rsidRPr="002021FC" w:rsidRDefault="00BB79A4" w:rsidP="00BB79A4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72" w:type="dxa"/>
          </w:tcPr>
          <w:p w14:paraId="26F20154" w14:textId="77777777" w:rsidR="00BB79A4" w:rsidRPr="002021FC" w:rsidRDefault="00BB79A4" w:rsidP="00BB79A4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761" w:type="dxa"/>
          </w:tcPr>
          <w:p w14:paraId="2D29C1D1" w14:textId="77777777" w:rsidR="00BB79A4" w:rsidRPr="002021FC" w:rsidRDefault="00BB79A4" w:rsidP="00BB79A4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769" w:type="dxa"/>
          </w:tcPr>
          <w:p w14:paraId="35FD41A6" w14:textId="77777777" w:rsidR="00BB79A4" w:rsidRPr="002021FC" w:rsidRDefault="00BB79A4" w:rsidP="00BB79A4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</w:tcPr>
          <w:p w14:paraId="4FCC4529" w14:textId="6A77C817" w:rsidR="00BB79A4" w:rsidRPr="002021FC" w:rsidRDefault="00BB79A4" w:rsidP="00BB79A4">
            <w:pPr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021FC">
              <w:rPr>
                <w:rFonts w:ascii="Browallia New" w:hAnsi="Browallia New" w:cs="Browallia New" w:hint="cs"/>
                <w:sz w:val="22"/>
                <w:szCs w:val="22"/>
                <w:cs/>
              </w:rPr>
              <w:t>(</w:t>
            </w:r>
            <w:r w:rsidRPr="002021FC">
              <w:rPr>
                <w:rFonts w:ascii="Browallia New" w:hAnsi="Browallia New" w:cs="Browallia New"/>
                <w:sz w:val="22"/>
                <w:szCs w:val="22"/>
              </w:rPr>
              <w:t>19,044</w:t>
            </w:r>
            <w:r w:rsidRPr="002021FC">
              <w:rPr>
                <w:rFonts w:ascii="Browallia New" w:hAnsi="Browallia New" w:cs="Browallia New" w:hint="cs"/>
                <w:sz w:val="22"/>
                <w:szCs w:val="22"/>
                <w:cs/>
              </w:rPr>
              <w:t>)</w:t>
            </w:r>
          </w:p>
        </w:tc>
        <w:tc>
          <w:tcPr>
            <w:tcW w:w="810" w:type="dxa"/>
          </w:tcPr>
          <w:p w14:paraId="6A861726" w14:textId="77777777" w:rsidR="00BB79A4" w:rsidRPr="002021FC" w:rsidRDefault="00BB79A4" w:rsidP="00BB79A4">
            <w:pPr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021FC">
              <w:rPr>
                <w:rFonts w:ascii="Browallia New" w:hAnsi="Browallia New" w:cs="Browallia New" w:hint="cs"/>
                <w:sz w:val="22"/>
                <w:szCs w:val="22"/>
                <w:cs/>
              </w:rPr>
              <w:t>(</w:t>
            </w:r>
            <w:r w:rsidRPr="002021FC">
              <w:rPr>
                <w:rFonts w:ascii="Browallia New" w:hAnsi="Browallia New" w:cs="Browallia New"/>
                <w:sz w:val="22"/>
                <w:szCs w:val="22"/>
              </w:rPr>
              <w:t>19,044</w:t>
            </w:r>
            <w:r w:rsidRPr="002021FC">
              <w:rPr>
                <w:rFonts w:ascii="Browallia New" w:hAnsi="Browallia New" w:cs="Browallia New" w:hint="cs"/>
                <w:sz w:val="22"/>
                <w:szCs w:val="22"/>
                <w:cs/>
              </w:rPr>
              <w:t>)</w:t>
            </w:r>
          </w:p>
        </w:tc>
        <w:tc>
          <w:tcPr>
            <w:tcW w:w="743" w:type="dxa"/>
          </w:tcPr>
          <w:p w14:paraId="3533042B" w14:textId="7C1D0FEF" w:rsidR="00BB79A4" w:rsidRPr="002021FC" w:rsidRDefault="00BB79A4" w:rsidP="00BB79A4">
            <w:pPr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2021FC">
              <w:rPr>
                <w:rFonts w:ascii="Browallia New" w:hAnsi="Browallia New" w:cs="Browallia New"/>
                <w:sz w:val="22"/>
                <w:szCs w:val="22"/>
              </w:rPr>
              <w:t xml:space="preserve">    -</w:t>
            </w:r>
          </w:p>
        </w:tc>
        <w:tc>
          <w:tcPr>
            <w:tcW w:w="792" w:type="dxa"/>
          </w:tcPr>
          <w:p w14:paraId="0133A6AA" w14:textId="723CECB5" w:rsidR="00BB79A4" w:rsidRPr="002021FC" w:rsidRDefault="00BB79A4" w:rsidP="00BB79A4">
            <w:pPr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2021FC">
              <w:rPr>
                <w:rFonts w:ascii="Browallia New" w:hAnsi="Browallia New" w:cs="Browallia New"/>
                <w:sz w:val="22"/>
                <w:szCs w:val="22"/>
              </w:rPr>
              <w:t xml:space="preserve">    -</w:t>
            </w:r>
          </w:p>
        </w:tc>
      </w:tr>
      <w:tr w:rsidR="00F16B8A" w:rsidRPr="002021FC" w14:paraId="56939E38" w14:textId="77777777" w:rsidTr="00602CC7">
        <w:trPr>
          <w:cantSplit/>
        </w:trPr>
        <w:tc>
          <w:tcPr>
            <w:tcW w:w="2451" w:type="dxa"/>
          </w:tcPr>
          <w:p w14:paraId="0DCF14B8" w14:textId="77777777" w:rsidR="00F16B8A" w:rsidRPr="002021FC" w:rsidRDefault="00F16B8A" w:rsidP="00F16B8A">
            <w:pPr>
              <w:tabs>
                <w:tab w:val="left" w:pos="114"/>
                <w:tab w:val="left" w:pos="851"/>
                <w:tab w:val="left" w:pos="1418"/>
                <w:tab w:val="left" w:pos="1985"/>
              </w:tabs>
              <w:spacing w:line="240" w:lineRule="auto"/>
              <w:ind w:right="-57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  <w:r w:rsidRPr="002021FC">
              <w:rPr>
                <w:rFonts w:ascii="Browallia New" w:hAnsi="Browallia New" w:cs="Browallia New" w:hint="cs"/>
                <w:sz w:val="22"/>
                <w:szCs w:val="22"/>
                <w:cs/>
                <w:lang w:val="en-GB" w:eastAsia="en-GB"/>
              </w:rPr>
              <w:t>สุทธิ</w:t>
            </w:r>
          </w:p>
        </w:tc>
        <w:tc>
          <w:tcPr>
            <w:tcW w:w="899" w:type="dxa"/>
          </w:tcPr>
          <w:p w14:paraId="5C5A8140" w14:textId="77777777" w:rsidR="00F16B8A" w:rsidRPr="002021FC" w:rsidRDefault="00F16B8A" w:rsidP="00F16B8A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72" w:type="dxa"/>
          </w:tcPr>
          <w:p w14:paraId="171D6D1D" w14:textId="77777777" w:rsidR="00F16B8A" w:rsidRPr="002021FC" w:rsidRDefault="00F16B8A" w:rsidP="00F16B8A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761" w:type="dxa"/>
          </w:tcPr>
          <w:p w14:paraId="5EEFA47C" w14:textId="77777777" w:rsidR="00F16B8A" w:rsidRPr="002021FC" w:rsidRDefault="00F16B8A" w:rsidP="00602CC7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769" w:type="dxa"/>
          </w:tcPr>
          <w:p w14:paraId="2A8616AB" w14:textId="77777777" w:rsidR="00F16B8A" w:rsidRPr="002021FC" w:rsidRDefault="00F16B8A" w:rsidP="00602CC7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</w:tcPr>
          <w:p w14:paraId="75206DFE" w14:textId="10440BBA" w:rsidR="00F16B8A" w:rsidRPr="002021FC" w:rsidRDefault="00F16B8A" w:rsidP="00F16B8A">
            <w:pPr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021FC">
              <w:rPr>
                <w:rFonts w:ascii="Browallia New" w:hAnsi="Browallia New" w:cs="Browallia New"/>
                <w:sz w:val="22"/>
                <w:szCs w:val="22"/>
              </w:rPr>
              <w:t>166,589</w:t>
            </w:r>
          </w:p>
        </w:tc>
        <w:tc>
          <w:tcPr>
            <w:tcW w:w="810" w:type="dxa"/>
          </w:tcPr>
          <w:p w14:paraId="78289B3C" w14:textId="77777777" w:rsidR="00F16B8A" w:rsidRPr="002021FC" w:rsidRDefault="00F16B8A" w:rsidP="00F16B8A">
            <w:pPr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021FC">
              <w:rPr>
                <w:rFonts w:ascii="Browallia New" w:hAnsi="Browallia New" w:cs="Browallia New"/>
                <w:sz w:val="22"/>
                <w:szCs w:val="22"/>
              </w:rPr>
              <w:t>166,589</w:t>
            </w:r>
          </w:p>
        </w:tc>
        <w:tc>
          <w:tcPr>
            <w:tcW w:w="743" w:type="dxa"/>
          </w:tcPr>
          <w:p w14:paraId="48D857A4" w14:textId="54D4AC85" w:rsidR="00F16B8A" w:rsidRPr="002021FC" w:rsidRDefault="00BB79A4" w:rsidP="00F16B8A">
            <w:pPr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165,</w:t>
            </w:r>
            <w:r w:rsidR="00175633">
              <w:rPr>
                <w:rFonts w:ascii="Browallia New" w:hAnsi="Browallia New" w:cs="Browallia New"/>
                <w:sz w:val="22"/>
                <w:szCs w:val="22"/>
                <w:lang w:val="en-GB"/>
              </w:rPr>
              <w:t>684</w:t>
            </w:r>
          </w:p>
        </w:tc>
        <w:tc>
          <w:tcPr>
            <w:tcW w:w="792" w:type="dxa"/>
          </w:tcPr>
          <w:p w14:paraId="2EA6F862" w14:textId="75C89EB4" w:rsidR="00F16B8A" w:rsidRPr="002021FC" w:rsidRDefault="00F16B8A" w:rsidP="00F16B8A">
            <w:pPr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021FC">
              <w:rPr>
                <w:rFonts w:ascii="Browallia New" w:hAnsi="Browallia New" w:cs="Browallia New"/>
                <w:sz w:val="22"/>
                <w:szCs w:val="22"/>
                <w:lang w:val="en-GB"/>
              </w:rPr>
              <w:t>158,344</w:t>
            </w:r>
          </w:p>
        </w:tc>
      </w:tr>
      <w:tr w:rsidR="006673CF" w:rsidRPr="002021FC" w14:paraId="1F1AEBEC" w14:textId="77777777" w:rsidTr="00602CC7">
        <w:trPr>
          <w:cantSplit/>
          <w:trHeight w:val="81"/>
        </w:trPr>
        <w:tc>
          <w:tcPr>
            <w:tcW w:w="2451" w:type="dxa"/>
          </w:tcPr>
          <w:p w14:paraId="7829A348" w14:textId="77777777" w:rsidR="006673CF" w:rsidRPr="002021FC" w:rsidRDefault="006673CF" w:rsidP="006673CF">
            <w:pPr>
              <w:tabs>
                <w:tab w:val="left" w:pos="114"/>
                <w:tab w:val="left" w:pos="851"/>
                <w:tab w:val="left" w:pos="1418"/>
                <w:tab w:val="left" w:pos="1985"/>
              </w:tabs>
              <w:spacing w:line="240" w:lineRule="auto"/>
              <w:ind w:right="-57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899" w:type="dxa"/>
          </w:tcPr>
          <w:p w14:paraId="7069F24C" w14:textId="77777777" w:rsidR="006673CF" w:rsidRPr="002021FC" w:rsidRDefault="006673CF" w:rsidP="006673CF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72" w:type="dxa"/>
          </w:tcPr>
          <w:p w14:paraId="2B81323D" w14:textId="77777777" w:rsidR="006673CF" w:rsidRPr="002021FC" w:rsidRDefault="006673CF" w:rsidP="006673CF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761" w:type="dxa"/>
          </w:tcPr>
          <w:p w14:paraId="167125E7" w14:textId="77777777" w:rsidR="006673CF" w:rsidRPr="002021FC" w:rsidRDefault="006673CF" w:rsidP="00602CC7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769" w:type="dxa"/>
          </w:tcPr>
          <w:p w14:paraId="0DC7DD4C" w14:textId="77777777" w:rsidR="006673CF" w:rsidRPr="002021FC" w:rsidRDefault="006673CF" w:rsidP="00602CC7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</w:tcPr>
          <w:p w14:paraId="47815FEF" w14:textId="77777777" w:rsidR="006673CF" w:rsidRPr="002021FC" w:rsidRDefault="006673CF" w:rsidP="006673CF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494A3DEC" w14:textId="77777777" w:rsidR="006673CF" w:rsidRPr="002021FC" w:rsidRDefault="006673CF" w:rsidP="006673CF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43" w:type="dxa"/>
          </w:tcPr>
          <w:p w14:paraId="4036685E" w14:textId="77777777" w:rsidR="006673CF" w:rsidRPr="002021FC" w:rsidRDefault="006673CF" w:rsidP="006673CF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792" w:type="dxa"/>
          </w:tcPr>
          <w:p w14:paraId="024EABA1" w14:textId="77777777" w:rsidR="006673CF" w:rsidRPr="002021FC" w:rsidRDefault="006673CF" w:rsidP="006673CF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6673CF" w:rsidRPr="002021FC" w14:paraId="59864C80" w14:textId="77777777" w:rsidTr="00602CC7">
        <w:trPr>
          <w:cantSplit/>
        </w:trPr>
        <w:tc>
          <w:tcPr>
            <w:tcW w:w="2451" w:type="dxa"/>
          </w:tcPr>
          <w:p w14:paraId="66D98B8F" w14:textId="77777777" w:rsidR="006673CF" w:rsidRPr="002021FC" w:rsidRDefault="006673CF" w:rsidP="006673CF">
            <w:pPr>
              <w:tabs>
                <w:tab w:val="clear" w:pos="2580"/>
                <w:tab w:val="left" w:pos="114"/>
                <w:tab w:val="left" w:pos="851"/>
                <w:tab w:val="left" w:pos="1418"/>
                <w:tab w:val="left" w:pos="1985"/>
                <w:tab w:val="left" w:pos="2447"/>
              </w:tabs>
              <w:spacing w:line="240" w:lineRule="auto"/>
              <w:ind w:right="-57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899" w:type="dxa"/>
          </w:tcPr>
          <w:p w14:paraId="42CBE117" w14:textId="77777777" w:rsidR="006673CF" w:rsidRPr="002021FC" w:rsidRDefault="006673CF" w:rsidP="006673CF">
            <w:pPr>
              <w:tabs>
                <w:tab w:val="clear" w:pos="227"/>
                <w:tab w:val="clear" w:pos="1644"/>
                <w:tab w:val="clear" w:pos="2580"/>
                <w:tab w:val="left" w:pos="2447"/>
              </w:tabs>
              <w:spacing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021FC">
              <w:rPr>
                <w:rFonts w:ascii="Browallia New" w:hAnsi="Browallia New" w:cs="Browallia New" w:hint="cs"/>
                <w:sz w:val="22"/>
                <w:szCs w:val="22"/>
                <w:cs/>
              </w:rPr>
              <w:t>(พันเหรียญสหรัฐฯ)</w:t>
            </w:r>
          </w:p>
        </w:tc>
        <w:tc>
          <w:tcPr>
            <w:tcW w:w="872" w:type="dxa"/>
          </w:tcPr>
          <w:p w14:paraId="2286F7AA" w14:textId="77777777" w:rsidR="006673CF" w:rsidRPr="002021FC" w:rsidRDefault="006673CF" w:rsidP="006673CF">
            <w:pPr>
              <w:tabs>
                <w:tab w:val="clear" w:pos="227"/>
                <w:tab w:val="clear" w:pos="1644"/>
                <w:tab w:val="clear" w:pos="2580"/>
                <w:tab w:val="left" w:pos="2447"/>
              </w:tabs>
              <w:spacing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021FC">
              <w:rPr>
                <w:rFonts w:ascii="Browallia New" w:hAnsi="Browallia New" w:cs="Browallia New" w:hint="cs"/>
                <w:sz w:val="22"/>
                <w:szCs w:val="22"/>
                <w:cs/>
              </w:rPr>
              <w:t>(พันเหรียญสหรัฐฯ)</w:t>
            </w:r>
          </w:p>
        </w:tc>
        <w:tc>
          <w:tcPr>
            <w:tcW w:w="761" w:type="dxa"/>
          </w:tcPr>
          <w:p w14:paraId="2ED7F319" w14:textId="77777777" w:rsidR="006673CF" w:rsidRPr="002021FC" w:rsidRDefault="006673CF" w:rsidP="00602CC7">
            <w:pPr>
              <w:tabs>
                <w:tab w:val="clear" w:pos="227"/>
                <w:tab w:val="clear" w:pos="1644"/>
                <w:tab w:val="clear" w:pos="2580"/>
                <w:tab w:val="left" w:pos="2447"/>
              </w:tabs>
              <w:spacing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769" w:type="dxa"/>
          </w:tcPr>
          <w:p w14:paraId="2D95E4B8" w14:textId="77777777" w:rsidR="006673CF" w:rsidRPr="002021FC" w:rsidRDefault="006673CF" w:rsidP="00602CC7">
            <w:pPr>
              <w:tabs>
                <w:tab w:val="clear" w:pos="227"/>
                <w:tab w:val="clear" w:pos="1644"/>
                <w:tab w:val="clear" w:pos="2580"/>
                <w:tab w:val="left" w:pos="2447"/>
              </w:tabs>
              <w:spacing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</w:tcPr>
          <w:p w14:paraId="6A742A21" w14:textId="77777777" w:rsidR="006673CF" w:rsidRPr="002021FC" w:rsidRDefault="006673CF" w:rsidP="006673CF">
            <w:pPr>
              <w:tabs>
                <w:tab w:val="clear" w:pos="227"/>
                <w:tab w:val="clear" w:pos="1644"/>
                <w:tab w:val="clear" w:pos="2580"/>
                <w:tab w:val="left" w:pos="2447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0581122D" w14:textId="77777777" w:rsidR="006673CF" w:rsidRPr="002021FC" w:rsidRDefault="006673CF" w:rsidP="006673CF">
            <w:pPr>
              <w:tabs>
                <w:tab w:val="clear" w:pos="227"/>
                <w:tab w:val="clear" w:pos="1644"/>
                <w:tab w:val="clear" w:pos="2580"/>
                <w:tab w:val="left" w:pos="2447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43" w:type="dxa"/>
          </w:tcPr>
          <w:p w14:paraId="43A30830" w14:textId="77777777" w:rsidR="006673CF" w:rsidRPr="002021FC" w:rsidRDefault="006673CF" w:rsidP="006673CF">
            <w:pPr>
              <w:tabs>
                <w:tab w:val="clear" w:pos="227"/>
                <w:tab w:val="clear" w:pos="1644"/>
                <w:tab w:val="clear" w:pos="2580"/>
                <w:tab w:val="left" w:pos="2447"/>
              </w:tabs>
              <w:spacing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792" w:type="dxa"/>
            <w:shd w:val="clear" w:color="auto" w:fill="auto"/>
          </w:tcPr>
          <w:p w14:paraId="607DE9FC" w14:textId="77777777" w:rsidR="006673CF" w:rsidRPr="002021FC" w:rsidRDefault="006673CF" w:rsidP="006673CF">
            <w:pPr>
              <w:tabs>
                <w:tab w:val="clear" w:pos="227"/>
                <w:tab w:val="clear" w:pos="1644"/>
                <w:tab w:val="clear" w:pos="2580"/>
                <w:tab w:val="left" w:pos="2447"/>
              </w:tabs>
              <w:spacing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6673CF" w:rsidRPr="002021FC" w14:paraId="5AD09547" w14:textId="77777777" w:rsidTr="00602CC7">
        <w:trPr>
          <w:cantSplit/>
        </w:trPr>
        <w:tc>
          <w:tcPr>
            <w:tcW w:w="2451" w:type="dxa"/>
          </w:tcPr>
          <w:p w14:paraId="1031B02E" w14:textId="51636235" w:rsidR="006673CF" w:rsidRPr="002021FC" w:rsidRDefault="006673CF" w:rsidP="006673CF">
            <w:pPr>
              <w:tabs>
                <w:tab w:val="left" w:pos="851"/>
                <w:tab w:val="left" w:pos="1418"/>
                <w:tab w:val="left" w:pos="1985"/>
              </w:tabs>
              <w:spacing w:line="240" w:lineRule="auto"/>
              <w:ind w:left="173" w:right="-57" w:hanging="173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021FC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en-GB" w:eastAsia="en-GB"/>
              </w:rPr>
              <w:t>กิจการร่วมค้า</w:t>
            </w:r>
          </w:p>
        </w:tc>
        <w:tc>
          <w:tcPr>
            <w:tcW w:w="899" w:type="dxa"/>
            <w:vAlign w:val="center"/>
          </w:tcPr>
          <w:p w14:paraId="5D409AD8" w14:textId="77777777" w:rsidR="006673CF" w:rsidRPr="002021FC" w:rsidRDefault="006673CF" w:rsidP="006673CF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72" w:type="dxa"/>
            <w:vAlign w:val="center"/>
          </w:tcPr>
          <w:p w14:paraId="12812AE9" w14:textId="77777777" w:rsidR="006673CF" w:rsidRPr="002021FC" w:rsidRDefault="006673CF" w:rsidP="006673CF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1" w:type="dxa"/>
          </w:tcPr>
          <w:p w14:paraId="0057E957" w14:textId="77777777" w:rsidR="006673CF" w:rsidRPr="002021FC" w:rsidRDefault="006673CF" w:rsidP="00602CC7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769" w:type="dxa"/>
          </w:tcPr>
          <w:p w14:paraId="479F6707" w14:textId="77777777" w:rsidR="006673CF" w:rsidRPr="002021FC" w:rsidRDefault="006673CF" w:rsidP="00602CC7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494048C4" w14:textId="77777777" w:rsidR="006673CF" w:rsidRPr="002021FC" w:rsidRDefault="006673CF" w:rsidP="006673CF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42346B88" w14:textId="77777777" w:rsidR="006673CF" w:rsidRPr="002021FC" w:rsidRDefault="006673CF" w:rsidP="006673CF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743" w:type="dxa"/>
            <w:vAlign w:val="bottom"/>
          </w:tcPr>
          <w:p w14:paraId="700E228F" w14:textId="77777777" w:rsidR="006673CF" w:rsidRPr="002021FC" w:rsidRDefault="006673CF" w:rsidP="006673CF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92" w:type="dxa"/>
            <w:vAlign w:val="bottom"/>
          </w:tcPr>
          <w:p w14:paraId="6950C634" w14:textId="77777777" w:rsidR="006673CF" w:rsidRPr="002021FC" w:rsidRDefault="006673CF" w:rsidP="006673CF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014FD4" w:rsidRPr="002021FC" w14:paraId="4E2C2AF0" w14:textId="77777777" w:rsidTr="00BA083A">
        <w:trPr>
          <w:cantSplit/>
        </w:trPr>
        <w:tc>
          <w:tcPr>
            <w:tcW w:w="2451" w:type="dxa"/>
          </w:tcPr>
          <w:p w14:paraId="0EFB9D36" w14:textId="77777777" w:rsidR="00014FD4" w:rsidRPr="002021FC" w:rsidRDefault="00014FD4" w:rsidP="00014FD4">
            <w:pPr>
              <w:tabs>
                <w:tab w:val="left" w:pos="851"/>
                <w:tab w:val="left" w:pos="1418"/>
                <w:tab w:val="left" w:pos="1985"/>
              </w:tabs>
              <w:spacing w:line="240" w:lineRule="auto"/>
              <w:ind w:left="173" w:right="-57" w:hanging="173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2021FC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 xml:space="preserve">Wisdom Tree Investment </w:t>
            </w:r>
            <w:r w:rsidRPr="002021FC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(</w:t>
            </w:r>
            <w:r w:rsidRPr="002021FC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S</w:t>
            </w:r>
            <w:r w:rsidRPr="002021FC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) </w:t>
            </w:r>
            <w:r w:rsidRPr="002021FC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PTE</w:t>
            </w:r>
            <w:r w:rsidRPr="002021FC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. </w:t>
            </w:r>
            <w:r w:rsidRPr="002021FC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Limited</w:t>
            </w:r>
          </w:p>
        </w:tc>
        <w:tc>
          <w:tcPr>
            <w:tcW w:w="899" w:type="dxa"/>
            <w:vAlign w:val="center"/>
          </w:tcPr>
          <w:p w14:paraId="3A83E117" w14:textId="77777777" w:rsidR="00014FD4" w:rsidRDefault="00014FD4" w:rsidP="00014FD4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65CAE0FB" w14:textId="7391C6C8" w:rsidR="00014FD4" w:rsidRPr="002021FC" w:rsidRDefault="00014FD4" w:rsidP="00014FD4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021FC">
              <w:rPr>
                <w:rFonts w:ascii="Browallia New" w:hAnsi="Browallia New" w:cs="Browallia New"/>
                <w:sz w:val="22"/>
                <w:szCs w:val="22"/>
                <w:lang w:val="en-GB"/>
              </w:rPr>
              <w:t>5,400</w:t>
            </w:r>
          </w:p>
        </w:tc>
        <w:tc>
          <w:tcPr>
            <w:tcW w:w="872" w:type="dxa"/>
            <w:vAlign w:val="center"/>
          </w:tcPr>
          <w:p w14:paraId="3325D826" w14:textId="77777777" w:rsidR="00014FD4" w:rsidRPr="002021FC" w:rsidRDefault="00014FD4" w:rsidP="00014FD4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4DE1F0E9" w14:textId="77777777" w:rsidR="00014FD4" w:rsidRPr="002021FC" w:rsidRDefault="00014FD4" w:rsidP="00014FD4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021FC">
              <w:rPr>
                <w:rFonts w:ascii="Browallia New" w:hAnsi="Browallia New" w:cs="Browallia New"/>
                <w:sz w:val="22"/>
                <w:szCs w:val="22"/>
                <w:lang w:val="en-GB"/>
              </w:rPr>
              <w:t>5,400</w:t>
            </w:r>
          </w:p>
        </w:tc>
        <w:tc>
          <w:tcPr>
            <w:tcW w:w="761" w:type="dxa"/>
          </w:tcPr>
          <w:p w14:paraId="4F96A18D" w14:textId="77777777" w:rsidR="00014FD4" w:rsidRDefault="00014FD4" w:rsidP="00014FD4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6FE402F1" w14:textId="69A3E50A" w:rsidR="00014FD4" w:rsidRPr="002021FC" w:rsidRDefault="00014FD4" w:rsidP="00014FD4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021FC">
              <w:rPr>
                <w:rFonts w:ascii="Browallia New" w:hAnsi="Browallia New" w:cs="Browallia New"/>
                <w:sz w:val="22"/>
                <w:szCs w:val="22"/>
                <w:lang w:val="en-GB"/>
              </w:rPr>
              <w:t>45</w:t>
            </w:r>
          </w:p>
        </w:tc>
        <w:tc>
          <w:tcPr>
            <w:tcW w:w="769" w:type="dxa"/>
          </w:tcPr>
          <w:p w14:paraId="1951D1C3" w14:textId="77777777" w:rsidR="00014FD4" w:rsidRPr="002021FC" w:rsidRDefault="00014FD4" w:rsidP="00014FD4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72E8E334" w14:textId="77777777" w:rsidR="00014FD4" w:rsidRPr="002021FC" w:rsidRDefault="00014FD4" w:rsidP="00014FD4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021FC">
              <w:rPr>
                <w:rFonts w:ascii="Browallia New" w:hAnsi="Browallia New" w:cs="Browallia New"/>
                <w:sz w:val="22"/>
                <w:szCs w:val="22"/>
                <w:lang w:val="en-GB"/>
              </w:rPr>
              <w:t>45</w:t>
            </w:r>
          </w:p>
        </w:tc>
        <w:tc>
          <w:tcPr>
            <w:tcW w:w="810" w:type="dxa"/>
            <w:vAlign w:val="bottom"/>
          </w:tcPr>
          <w:p w14:paraId="6B613906" w14:textId="28835C44" w:rsidR="00014FD4" w:rsidRPr="002021FC" w:rsidRDefault="00014FD4" w:rsidP="00014FD4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021FC">
              <w:rPr>
                <w:rFonts w:ascii="Browallia New" w:hAnsi="Browallia New" w:cs="Browallia New"/>
                <w:sz w:val="22"/>
                <w:szCs w:val="22"/>
                <w:lang w:val="en-GB"/>
              </w:rPr>
              <w:t>177,661</w:t>
            </w:r>
          </w:p>
        </w:tc>
        <w:tc>
          <w:tcPr>
            <w:tcW w:w="810" w:type="dxa"/>
            <w:vAlign w:val="bottom"/>
          </w:tcPr>
          <w:p w14:paraId="0BD59431" w14:textId="77777777" w:rsidR="00014FD4" w:rsidRPr="002021FC" w:rsidRDefault="00014FD4" w:rsidP="00014FD4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021FC">
              <w:rPr>
                <w:rFonts w:ascii="Browallia New" w:hAnsi="Browallia New" w:cs="Browallia New"/>
                <w:sz w:val="22"/>
                <w:szCs w:val="22"/>
                <w:lang w:val="en-GB"/>
              </w:rPr>
              <w:t>177,661</w:t>
            </w:r>
          </w:p>
        </w:tc>
        <w:tc>
          <w:tcPr>
            <w:tcW w:w="743" w:type="dxa"/>
          </w:tcPr>
          <w:p w14:paraId="7477C2ED" w14:textId="77777777" w:rsidR="00014FD4" w:rsidRPr="00014FD4" w:rsidRDefault="00014FD4" w:rsidP="00014FD4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1BA2DCC4" w14:textId="7DEB438D" w:rsidR="00014FD4" w:rsidRPr="002021FC" w:rsidRDefault="00014FD4" w:rsidP="00014FD4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4FD4">
              <w:rPr>
                <w:rFonts w:ascii="Browallia New" w:hAnsi="Browallia New" w:cs="Browallia New"/>
                <w:sz w:val="22"/>
                <w:szCs w:val="22"/>
              </w:rPr>
              <w:t>105,78</w:t>
            </w:r>
            <w:r w:rsidR="004537A1">
              <w:rPr>
                <w:rFonts w:ascii="Browallia New" w:hAnsi="Browallia New" w:cs="Browallia New"/>
                <w:sz w:val="22"/>
                <w:szCs w:val="22"/>
              </w:rPr>
              <w:t>1</w:t>
            </w:r>
          </w:p>
        </w:tc>
        <w:tc>
          <w:tcPr>
            <w:tcW w:w="792" w:type="dxa"/>
            <w:vAlign w:val="bottom"/>
          </w:tcPr>
          <w:p w14:paraId="51FC112F" w14:textId="47F20757" w:rsidR="00014FD4" w:rsidRPr="002021FC" w:rsidRDefault="00014FD4" w:rsidP="00014FD4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021FC">
              <w:rPr>
                <w:rFonts w:ascii="Browallia New" w:hAnsi="Browallia New" w:cs="Browallia New"/>
                <w:sz w:val="22"/>
                <w:szCs w:val="22"/>
              </w:rPr>
              <w:t>150,417</w:t>
            </w:r>
          </w:p>
        </w:tc>
      </w:tr>
      <w:tr w:rsidR="00014FD4" w:rsidRPr="002021FC" w14:paraId="61348DBD" w14:textId="77777777" w:rsidTr="003B1B72">
        <w:trPr>
          <w:cantSplit/>
        </w:trPr>
        <w:tc>
          <w:tcPr>
            <w:tcW w:w="2451" w:type="dxa"/>
          </w:tcPr>
          <w:p w14:paraId="6F8C9978" w14:textId="1C2EEC7C" w:rsidR="00014FD4" w:rsidRPr="002021FC" w:rsidRDefault="00014FD4" w:rsidP="00014FD4">
            <w:pPr>
              <w:tabs>
                <w:tab w:val="left" w:pos="851"/>
                <w:tab w:val="left" w:pos="1418"/>
                <w:tab w:val="left" w:pos="1985"/>
              </w:tabs>
              <w:spacing w:line="240" w:lineRule="auto"/>
              <w:ind w:left="173" w:right="-57" w:hanging="173"/>
              <w:rPr>
                <w:rFonts w:ascii="Browallia New" w:hAnsi="Browallia New"/>
                <w:sz w:val="22"/>
                <w:szCs w:val="22"/>
                <w:lang w:val="en-GB" w:eastAsia="en-GB"/>
              </w:rPr>
            </w:pPr>
            <w:r w:rsidRPr="002021FC">
              <w:rPr>
                <w:rFonts w:ascii="Browallia New" w:hAnsi="Browallia New" w:cs="Browallia New" w:hint="cs"/>
                <w:sz w:val="22"/>
                <w:szCs w:val="22"/>
                <w:u w:val="single"/>
                <w:cs/>
                <w:lang w:val="en-GB" w:eastAsia="en-GB"/>
              </w:rPr>
              <w:t>หัก</w:t>
            </w:r>
            <w:r w:rsidRPr="002021FC">
              <w:rPr>
                <w:rFonts w:ascii="Browallia New" w:hAnsi="Browallia New" w:cs="Browallia New" w:hint="cs"/>
                <w:sz w:val="22"/>
                <w:szCs w:val="22"/>
                <w:cs/>
                <w:lang w:val="en-GB" w:eastAsia="en-GB"/>
              </w:rPr>
              <w:t xml:space="preserve"> ค่าเผื่อการด้อยค่า</w:t>
            </w:r>
          </w:p>
        </w:tc>
        <w:tc>
          <w:tcPr>
            <w:tcW w:w="899" w:type="dxa"/>
            <w:vAlign w:val="center"/>
          </w:tcPr>
          <w:p w14:paraId="7FE884F4" w14:textId="77777777" w:rsidR="00014FD4" w:rsidRPr="002021FC" w:rsidRDefault="00014FD4" w:rsidP="00014FD4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72" w:type="dxa"/>
            <w:vAlign w:val="center"/>
          </w:tcPr>
          <w:p w14:paraId="1641884B" w14:textId="77777777" w:rsidR="00014FD4" w:rsidRPr="002021FC" w:rsidRDefault="00014FD4" w:rsidP="00014FD4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761" w:type="dxa"/>
            <w:vAlign w:val="center"/>
          </w:tcPr>
          <w:p w14:paraId="6B165E44" w14:textId="77777777" w:rsidR="00014FD4" w:rsidRPr="002021FC" w:rsidRDefault="00014FD4" w:rsidP="00014FD4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769" w:type="dxa"/>
            <w:vAlign w:val="center"/>
          </w:tcPr>
          <w:p w14:paraId="542B394F" w14:textId="77777777" w:rsidR="00014FD4" w:rsidRPr="002021FC" w:rsidRDefault="00014FD4" w:rsidP="00014FD4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1942670A" w14:textId="46788F99" w:rsidR="00014FD4" w:rsidRPr="002021FC" w:rsidRDefault="00014FD4" w:rsidP="00014FD4">
            <w:pPr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(22,245)</w:t>
            </w:r>
          </w:p>
        </w:tc>
        <w:tc>
          <w:tcPr>
            <w:tcW w:w="810" w:type="dxa"/>
            <w:vAlign w:val="bottom"/>
          </w:tcPr>
          <w:p w14:paraId="2377AE38" w14:textId="0CFF6B3A" w:rsidR="00014FD4" w:rsidRPr="002021FC" w:rsidRDefault="00014FD4" w:rsidP="00014FD4">
            <w:pPr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</w:t>
            </w:r>
          </w:p>
        </w:tc>
        <w:tc>
          <w:tcPr>
            <w:tcW w:w="743" w:type="dxa"/>
          </w:tcPr>
          <w:p w14:paraId="41636E0A" w14:textId="5DE21471" w:rsidR="00014FD4" w:rsidRPr="002021FC" w:rsidRDefault="00311017" w:rsidP="00311017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 xml:space="preserve">  </w:t>
            </w:r>
            <w:r w:rsidR="00014FD4" w:rsidRPr="00014FD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92" w:type="dxa"/>
          </w:tcPr>
          <w:p w14:paraId="1E814B5A" w14:textId="28162AA2" w:rsidR="00014FD4" w:rsidRPr="002021FC" w:rsidRDefault="00014FD4" w:rsidP="00014FD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2021FC">
              <w:rPr>
                <w:rFonts w:ascii="Browallia New" w:hAnsi="Browallia New" w:cs="Browallia New"/>
                <w:sz w:val="22"/>
                <w:szCs w:val="22"/>
              </w:rPr>
              <w:t xml:space="preserve">    -</w:t>
            </w:r>
          </w:p>
        </w:tc>
      </w:tr>
      <w:tr w:rsidR="00014FD4" w:rsidRPr="002021FC" w14:paraId="2C32B5A6" w14:textId="77777777" w:rsidTr="00BA083A">
        <w:trPr>
          <w:cantSplit/>
        </w:trPr>
        <w:tc>
          <w:tcPr>
            <w:tcW w:w="2451" w:type="dxa"/>
          </w:tcPr>
          <w:p w14:paraId="0F78247D" w14:textId="77777777" w:rsidR="00014FD4" w:rsidRPr="002021FC" w:rsidRDefault="00014FD4" w:rsidP="00014FD4">
            <w:pPr>
              <w:tabs>
                <w:tab w:val="left" w:pos="851"/>
                <w:tab w:val="left" w:pos="1418"/>
                <w:tab w:val="left" w:pos="1985"/>
              </w:tabs>
              <w:spacing w:line="240" w:lineRule="auto"/>
              <w:ind w:left="173" w:right="-57" w:hanging="173"/>
              <w:rPr>
                <w:rFonts w:ascii="Browallia New" w:hAnsi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899" w:type="dxa"/>
            <w:vAlign w:val="center"/>
          </w:tcPr>
          <w:p w14:paraId="0F1C8716" w14:textId="77777777" w:rsidR="00014FD4" w:rsidRPr="002021FC" w:rsidRDefault="00014FD4" w:rsidP="00014FD4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72" w:type="dxa"/>
            <w:vAlign w:val="center"/>
          </w:tcPr>
          <w:p w14:paraId="547708E5" w14:textId="77777777" w:rsidR="00014FD4" w:rsidRPr="002021FC" w:rsidRDefault="00014FD4" w:rsidP="00014FD4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761" w:type="dxa"/>
            <w:vAlign w:val="center"/>
          </w:tcPr>
          <w:p w14:paraId="759D11FA" w14:textId="77777777" w:rsidR="00014FD4" w:rsidRPr="002021FC" w:rsidRDefault="00014FD4" w:rsidP="00014FD4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769" w:type="dxa"/>
            <w:vAlign w:val="center"/>
          </w:tcPr>
          <w:p w14:paraId="25C7AD64" w14:textId="77777777" w:rsidR="00014FD4" w:rsidRPr="002021FC" w:rsidRDefault="00014FD4" w:rsidP="00014FD4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78539BAF" w14:textId="4ECB4084" w:rsidR="00014FD4" w:rsidRPr="002021FC" w:rsidRDefault="00014FD4" w:rsidP="00014FD4">
            <w:pPr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155,416</w:t>
            </w:r>
          </w:p>
        </w:tc>
        <w:tc>
          <w:tcPr>
            <w:tcW w:w="810" w:type="dxa"/>
            <w:vAlign w:val="bottom"/>
          </w:tcPr>
          <w:p w14:paraId="3A8877EB" w14:textId="77777777" w:rsidR="00014FD4" w:rsidRPr="002021FC" w:rsidRDefault="00014FD4" w:rsidP="00014FD4">
            <w:pPr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021FC">
              <w:rPr>
                <w:rFonts w:ascii="Browallia New" w:hAnsi="Browallia New" w:cs="Browallia New"/>
                <w:sz w:val="22"/>
                <w:szCs w:val="22"/>
                <w:lang w:val="en-GB"/>
              </w:rPr>
              <w:t>177,661</w:t>
            </w:r>
          </w:p>
        </w:tc>
        <w:tc>
          <w:tcPr>
            <w:tcW w:w="743" w:type="dxa"/>
          </w:tcPr>
          <w:p w14:paraId="206D4937" w14:textId="458B853D" w:rsidR="00014FD4" w:rsidRPr="002021FC" w:rsidRDefault="00014FD4" w:rsidP="00014FD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4FD4">
              <w:rPr>
                <w:rFonts w:ascii="Browallia New" w:hAnsi="Browallia New" w:cs="Browallia New"/>
                <w:sz w:val="22"/>
                <w:szCs w:val="22"/>
              </w:rPr>
              <w:t>105,78</w:t>
            </w:r>
            <w:r w:rsidR="004537A1">
              <w:rPr>
                <w:rFonts w:ascii="Browallia New" w:hAnsi="Browallia New" w:cs="Browallia New"/>
                <w:sz w:val="22"/>
                <w:szCs w:val="22"/>
              </w:rPr>
              <w:t>1</w:t>
            </w:r>
          </w:p>
        </w:tc>
        <w:tc>
          <w:tcPr>
            <w:tcW w:w="792" w:type="dxa"/>
            <w:vAlign w:val="bottom"/>
          </w:tcPr>
          <w:p w14:paraId="1B9E8A77" w14:textId="2B1082E7" w:rsidR="00014FD4" w:rsidRPr="002021FC" w:rsidRDefault="00014FD4" w:rsidP="00014FD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021FC">
              <w:rPr>
                <w:rFonts w:ascii="Browallia New" w:hAnsi="Browallia New" w:cs="Browallia New"/>
                <w:sz w:val="22"/>
                <w:szCs w:val="22"/>
              </w:rPr>
              <w:t>150,417</w:t>
            </w:r>
          </w:p>
        </w:tc>
      </w:tr>
      <w:tr w:rsidR="00014FD4" w:rsidRPr="002021FC" w14:paraId="41047EE8" w14:textId="77777777" w:rsidTr="001B42FE">
        <w:trPr>
          <w:cantSplit/>
          <w:trHeight w:val="416"/>
        </w:trPr>
        <w:tc>
          <w:tcPr>
            <w:tcW w:w="2451" w:type="dxa"/>
          </w:tcPr>
          <w:p w14:paraId="306F608C" w14:textId="77777777" w:rsidR="00014FD4" w:rsidRPr="002021FC" w:rsidRDefault="00014FD4" w:rsidP="00014FD4">
            <w:pPr>
              <w:tabs>
                <w:tab w:val="left" w:pos="851"/>
                <w:tab w:val="left" w:pos="1418"/>
                <w:tab w:val="left" w:pos="1985"/>
              </w:tabs>
              <w:spacing w:line="240" w:lineRule="auto"/>
              <w:ind w:left="173" w:right="-57" w:hanging="173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2021FC">
              <w:rPr>
                <w:rFonts w:ascii="Browallia New" w:hAnsi="Browallia New" w:cs="Browallia New" w:hint="cs"/>
                <w:sz w:val="22"/>
                <w:szCs w:val="22"/>
                <w:cs/>
                <w:lang w:val="en-GB" w:eastAsia="en-GB"/>
              </w:rPr>
              <w:t>เงินลงทุนในบริษัทร่วมและ</w:t>
            </w:r>
          </w:p>
          <w:p w14:paraId="3BD79A06" w14:textId="6F9D334C" w:rsidR="00014FD4" w:rsidRPr="002021FC" w:rsidRDefault="00014FD4" w:rsidP="00014FD4">
            <w:pPr>
              <w:tabs>
                <w:tab w:val="left" w:pos="851"/>
                <w:tab w:val="left" w:pos="1418"/>
                <w:tab w:val="left" w:pos="1985"/>
              </w:tabs>
              <w:spacing w:line="240" w:lineRule="auto"/>
              <w:ind w:left="173" w:right="-57" w:hanging="173"/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</w:pPr>
            <w:r w:rsidRPr="002021FC">
              <w:rPr>
                <w:rFonts w:ascii="Browallia New" w:hAnsi="Browallia New" w:cs="Browallia New" w:hint="cs"/>
                <w:sz w:val="22"/>
                <w:szCs w:val="22"/>
                <w:cs/>
                <w:lang w:val="en-GB" w:eastAsia="en-GB"/>
              </w:rPr>
              <w:t xml:space="preserve">    กิจการร่วมค้า</w:t>
            </w:r>
            <w:r w:rsidRPr="002021FC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 xml:space="preserve">  - </w:t>
            </w:r>
            <w:r w:rsidRPr="002021FC">
              <w:rPr>
                <w:rFonts w:ascii="Browallia New" w:hAnsi="Browallia New" w:cs="Browallia New" w:hint="cs"/>
                <w:sz w:val="22"/>
                <w:szCs w:val="22"/>
                <w:cs/>
                <w:lang w:eastAsia="en-GB"/>
              </w:rPr>
              <w:t>สุทธิ</w:t>
            </w:r>
          </w:p>
        </w:tc>
        <w:tc>
          <w:tcPr>
            <w:tcW w:w="899" w:type="dxa"/>
            <w:vAlign w:val="center"/>
          </w:tcPr>
          <w:p w14:paraId="593CB6BD" w14:textId="77777777" w:rsidR="00014FD4" w:rsidRPr="002021FC" w:rsidRDefault="00014FD4" w:rsidP="00014FD4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72" w:type="dxa"/>
            <w:vAlign w:val="center"/>
          </w:tcPr>
          <w:p w14:paraId="093B5358" w14:textId="77777777" w:rsidR="00014FD4" w:rsidRPr="002021FC" w:rsidRDefault="00014FD4" w:rsidP="00014FD4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761" w:type="dxa"/>
            <w:vAlign w:val="center"/>
          </w:tcPr>
          <w:p w14:paraId="43F912E9" w14:textId="77777777" w:rsidR="00014FD4" w:rsidRPr="002021FC" w:rsidRDefault="00014FD4" w:rsidP="00014FD4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769" w:type="dxa"/>
            <w:vAlign w:val="center"/>
          </w:tcPr>
          <w:p w14:paraId="45575A79" w14:textId="77777777" w:rsidR="00014FD4" w:rsidRPr="002021FC" w:rsidRDefault="00014FD4" w:rsidP="00014FD4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4336A807" w14:textId="3BA06A93" w:rsidR="00014FD4" w:rsidRPr="002021FC" w:rsidRDefault="00014FD4" w:rsidP="00014FD4">
            <w:pPr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322,005</w:t>
            </w:r>
          </w:p>
        </w:tc>
        <w:tc>
          <w:tcPr>
            <w:tcW w:w="810" w:type="dxa"/>
            <w:vAlign w:val="bottom"/>
          </w:tcPr>
          <w:p w14:paraId="22D8E6BE" w14:textId="77777777" w:rsidR="00014FD4" w:rsidRPr="002021FC" w:rsidRDefault="00014FD4" w:rsidP="00014FD4">
            <w:pPr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021FC">
              <w:rPr>
                <w:rFonts w:ascii="Browallia New" w:hAnsi="Browallia New" w:cs="Browallia New"/>
                <w:sz w:val="22"/>
                <w:szCs w:val="22"/>
                <w:lang w:val="en-GB"/>
              </w:rPr>
              <w:t>344,250</w:t>
            </w:r>
          </w:p>
        </w:tc>
        <w:tc>
          <w:tcPr>
            <w:tcW w:w="743" w:type="dxa"/>
            <w:vAlign w:val="bottom"/>
          </w:tcPr>
          <w:p w14:paraId="7618C476" w14:textId="55717AB0" w:rsidR="00014FD4" w:rsidRPr="002021FC" w:rsidRDefault="00014FD4" w:rsidP="00014FD4">
            <w:pPr>
              <w:pStyle w:val="BodyText"/>
              <w:pBdr>
                <w:bottom w:val="single" w:sz="12" w:space="1" w:color="auto"/>
              </w:pBdr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4FD4">
              <w:rPr>
                <w:rFonts w:ascii="Browallia New" w:hAnsi="Browallia New" w:cs="Browallia New"/>
                <w:sz w:val="22"/>
                <w:szCs w:val="22"/>
              </w:rPr>
              <w:t>271,46</w:t>
            </w:r>
            <w:r w:rsidR="00866CE1">
              <w:rPr>
                <w:rFonts w:ascii="Browallia New" w:hAnsi="Browallia New" w:cs="Browallia New"/>
                <w:sz w:val="22"/>
                <w:szCs w:val="22"/>
              </w:rPr>
              <w:t>5</w:t>
            </w:r>
          </w:p>
        </w:tc>
        <w:tc>
          <w:tcPr>
            <w:tcW w:w="792" w:type="dxa"/>
            <w:vAlign w:val="bottom"/>
          </w:tcPr>
          <w:p w14:paraId="2F35E0F9" w14:textId="337A99C8" w:rsidR="00014FD4" w:rsidRPr="002021FC" w:rsidRDefault="00014FD4" w:rsidP="00014FD4">
            <w:pPr>
              <w:pStyle w:val="BodyText"/>
              <w:pBdr>
                <w:bottom w:val="single" w:sz="12" w:space="1" w:color="auto"/>
              </w:pBdr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021FC">
              <w:rPr>
                <w:rFonts w:ascii="Browallia New" w:hAnsi="Browallia New" w:cs="Browallia New"/>
                <w:sz w:val="22"/>
                <w:szCs w:val="22"/>
              </w:rPr>
              <w:t>308,761</w:t>
            </w:r>
          </w:p>
        </w:tc>
      </w:tr>
    </w:tbl>
    <w:p w14:paraId="64856AF0" w14:textId="77777777" w:rsidR="00AD3D8B" w:rsidRPr="006461EA" w:rsidRDefault="00AD3D8B" w:rsidP="00152EEC">
      <w:pPr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D645F2A" w14:textId="7D7C83FB" w:rsidR="00B7715D" w:rsidRPr="006461EA" w:rsidRDefault="00B7715D" w:rsidP="00152EEC">
      <w:pPr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 w:hint="cs"/>
          <w:sz w:val="28"/>
          <w:szCs w:val="28"/>
          <w:cs/>
          <w:lang w:val="en-GB"/>
        </w:rPr>
        <w:t>บริษัทได้นำ</w:t>
      </w:r>
      <w:r w:rsidR="00467100" w:rsidRPr="006461EA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หุ้นสามัญของบริษัทที่ถืออยู่ในบริษัท </w:t>
      </w:r>
      <w:r w:rsidR="00467100" w:rsidRPr="006461EA">
        <w:rPr>
          <w:rFonts w:ascii="Browallia New" w:hAnsi="Browallia New" w:cs="Browallia New"/>
          <w:sz w:val="28"/>
          <w:szCs w:val="28"/>
        </w:rPr>
        <w:t xml:space="preserve">Wisdom Tree </w:t>
      </w:r>
      <w:r w:rsidR="00467100" w:rsidRPr="006461EA">
        <w:rPr>
          <w:rFonts w:ascii="Browallia New" w:hAnsi="Browallia New" w:cs="Browallia New"/>
          <w:sz w:val="22"/>
          <w:szCs w:val="22"/>
          <w:lang w:val="en-GB" w:eastAsia="en-GB"/>
        </w:rPr>
        <w:t xml:space="preserve"> </w:t>
      </w:r>
      <w:r w:rsidR="00467100" w:rsidRPr="006461EA">
        <w:rPr>
          <w:rFonts w:ascii="Browallia New" w:hAnsi="Browallia New" w:cs="Browallia New"/>
          <w:sz w:val="28"/>
          <w:szCs w:val="28"/>
        </w:rPr>
        <w:t xml:space="preserve">Investment </w:t>
      </w:r>
      <w:r w:rsidR="00467100" w:rsidRPr="006461EA">
        <w:rPr>
          <w:rFonts w:ascii="Browallia New" w:hAnsi="Browallia New" w:cs="Browallia New"/>
          <w:sz w:val="28"/>
          <w:szCs w:val="28"/>
          <w:cs/>
        </w:rPr>
        <w:t>(</w:t>
      </w:r>
      <w:r w:rsidR="00467100" w:rsidRPr="006461EA">
        <w:rPr>
          <w:rFonts w:ascii="Browallia New" w:hAnsi="Browallia New" w:cs="Browallia New"/>
          <w:sz w:val="28"/>
          <w:szCs w:val="28"/>
        </w:rPr>
        <w:t>S</w:t>
      </w:r>
      <w:r w:rsidR="00467100" w:rsidRPr="006461EA">
        <w:rPr>
          <w:rFonts w:ascii="Browallia New" w:hAnsi="Browallia New" w:cs="Browallia New"/>
          <w:sz w:val="28"/>
          <w:szCs w:val="28"/>
          <w:cs/>
        </w:rPr>
        <w:t xml:space="preserve">) </w:t>
      </w:r>
      <w:r w:rsidR="00467100" w:rsidRPr="006461EA">
        <w:rPr>
          <w:rFonts w:ascii="Browallia New" w:hAnsi="Browallia New" w:cs="Browallia New"/>
          <w:sz w:val="28"/>
          <w:szCs w:val="28"/>
        </w:rPr>
        <w:t>PTE</w:t>
      </w:r>
      <w:r w:rsidR="00467100" w:rsidRPr="006461EA">
        <w:rPr>
          <w:rFonts w:ascii="Browallia New" w:hAnsi="Browallia New" w:cs="Browallia New"/>
          <w:sz w:val="28"/>
          <w:szCs w:val="28"/>
          <w:cs/>
        </w:rPr>
        <w:t xml:space="preserve">. </w:t>
      </w:r>
      <w:r w:rsidR="00467100" w:rsidRPr="006461EA">
        <w:rPr>
          <w:rFonts w:ascii="Browallia New" w:hAnsi="Browallia New" w:cs="Browallia New"/>
          <w:sz w:val="28"/>
          <w:szCs w:val="28"/>
        </w:rPr>
        <w:t xml:space="preserve">Limited </w:t>
      </w:r>
      <w:r w:rsidR="00467100" w:rsidRPr="006461EA">
        <w:rPr>
          <w:rFonts w:ascii="Browallia New" w:hAnsi="Browallia New" w:cs="Browallia New" w:hint="cs"/>
          <w:sz w:val="28"/>
          <w:szCs w:val="28"/>
          <w:cs/>
        </w:rPr>
        <w:t>ไปค้ำประกันวงเงินสินเชื่อของ</w:t>
      </w:r>
      <w:r w:rsidR="00B55A7B">
        <w:rPr>
          <w:rFonts w:ascii="Browallia New" w:hAnsi="Browallia New" w:cs="Browallia New" w:hint="cs"/>
          <w:sz w:val="28"/>
          <w:szCs w:val="28"/>
          <w:cs/>
        </w:rPr>
        <w:t>กิจ</w:t>
      </w:r>
      <w:r w:rsidR="00BC12DC">
        <w:rPr>
          <w:rFonts w:ascii="Browallia New" w:hAnsi="Browallia New" w:cs="Browallia New" w:hint="cs"/>
          <w:sz w:val="28"/>
          <w:szCs w:val="28"/>
          <w:cs/>
        </w:rPr>
        <w:t>กิจการร่วมค้า</w:t>
      </w:r>
      <w:r w:rsidR="00467100" w:rsidRPr="006461EA">
        <w:rPr>
          <w:rFonts w:ascii="Browallia New" w:hAnsi="Browallia New" w:cs="Browallia New" w:hint="cs"/>
          <w:sz w:val="28"/>
          <w:szCs w:val="28"/>
          <w:cs/>
        </w:rPr>
        <w:t xml:space="preserve"> ตามหมาย</w:t>
      </w:r>
      <w:r w:rsidR="00467100" w:rsidRPr="00CF5032">
        <w:rPr>
          <w:rFonts w:ascii="Browallia New" w:hAnsi="Browallia New" w:cs="Browallia New" w:hint="cs"/>
          <w:sz w:val="28"/>
          <w:szCs w:val="28"/>
          <w:cs/>
        </w:rPr>
        <w:t xml:space="preserve">เหตุ </w:t>
      </w:r>
      <w:r w:rsidR="00467100" w:rsidRPr="00CF5032">
        <w:rPr>
          <w:rFonts w:ascii="Browallia New" w:hAnsi="Browallia New" w:cs="Browallia New"/>
          <w:sz w:val="28"/>
          <w:szCs w:val="28"/>
        </w:rPr>
        <w:t>3</w:t>
      </w:r>
      <w:r w:rsidR="00EA1933">
        <w:rPr>
          <w:rFonts w:ascii="Browallia New" w:hAnsi="Browallia New" w:cs="Browallia New"/>
          <w:sz w:val="28"/>
          <w:szCs w:val="28"/>
        </w:rPr>
        <w:t>5</w:t>
      </w:r>
      <w:r w:rsidR="00467100" w:rsidRPr="00CF5032">
        <w:rPr>
          <w:rFonts w:ascii="Browallia New" w:hAnsi="Browallia New" w:cs="Browallia New"/>
          <w:sz w:val="28"/>
          <w:szCs w:val="28"/>
        </w:rPr>
        <w:t>.5</w:t>
      </w:r>
    </w:p>
    <w:p w14:paraId="33BA6E44" w14:textId="5CF946DF" w:rsidR="00E634A2" w:rsidRDefault="00E634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4"/>
          <w:szCs w:val="24"/>
          <w:lang w:val="en-GB"/>
        </w:rPr>
      </w:pPr>
    </w:p>
    <w:p w14:paraId="28ADEAA9" w14:textId="1483494F" w:rsidR="00371706" w:rsidRPr="006461EA" w:rsidRDefault="00371706" w:rsidP="00152EEC">
      <w:pPr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>รายการเคลื่</w:t>
      </w:r>
      <w:r w:rsidR="00FF1E7D" w:rsidRPr="006461EA">
        <w:rPr>
          <w:rFonts w:ascii="Browallia New" w:hAnsi="Browallia New" w:cs="Browallia New"/>
          <w:sz w:val="28"/>
          <w:szCs w:val="28"/>
          <w:cs/>
          <w:lang w:val="en-GB"/>
        </w:rPr>
        <w:t>อนไหวของเงินลงทุนใน</w:t>
      </w: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>บริษัทร่วม</w:t>
      </w:r>
      <w:r w:rsidR="00FE6EE0" w:rsidRPr="006461EA">
        <w:rPr>
          <w:rFonts w:ascii="Browallia New" w:hAnsi="Browallia New" w:cs="Browallia New" w:hint="cs"/>
          <w:sz w:val="28"/>
          <w:szCs w:val="28"/>
          <w:cs/>
          <w:lang w:val="en-GB"/>
        </w:rPr>
        <w:t>และ</w:t>
      </w:r>
      <w:r w:rsidR="00BC12DC">
        <w:rPr>
          <w:rFonts w:ascii="Browallia New" w:hAnsi="Browallia New" w:cs="Browallia New" w:hint="cs"/>
          <w:sz w:val="28"/>
          <w:szCs w:val="28"/>
          <w:cs/>
          <w:lang w:val="en-GB"/>
        </w:rPr>
        <w:t>กิจการร่วมค้า</w:t>
      </w:r>
      <w:r w:rsidR="00580258" w:rsidRPr="006461EA">
        <w:rPr>
          <w:rFonts w:ascii="Browallia New" w:hAnsi="Browallia New" w:cs="Browallia New" w:hint="cs"/>
          <w:sz w:val="28"/>
          <w:szCs w:val="28"/>
          <w:cs/>
          <w:lang w:val="en-GB"/>
        </w:rPr>
        <w:t>ซึ่ง</w:t>
      </w: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>บันทึกบัญชีตามวิธีส่วนได้เสียในงบการเงินรวม</w:t>
      </w:r>
      <w:r w:rsidR="001B42FE" w:rsidRPr="006461EA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>ในระหว่าง</w:t>
      </w:r>
      <w:r w:rsidR="003F7670" w:rsidRPr="006461EA">
        <w:rPr>
          <w:rFonts w:ascii="Browallia New" w:hAnsi="Browallia New" w:cs="Browallia New"/>
          <w:sz w:val="28"/>
          <w:szCs w:val="28"/>
          <w:cs/>
        </w:rPr>
        <w:t>ปี</w:t>
      </w:r>
      <w:r w:rsidRPr="006461EA">
        <w:rPr>
          <w:rFonts w:ascii="Browallia New" w:hAnsi="Browallia New" w:cs="Browallia New"/>
          <w:sz w:val="28"/>
          <w:szCs w:val="28"/>
          <w:cs/>
        </w:rPr>
        <w:t xml:space="preserve">สิ้นสุดวันที่ </w:t>
      </w:r>
      <w:r w:rsidR="003F7670" w:rsidRPr="006461EA">
        <w:rPr>
          <w:rFonts w:ascii="Browallia New" w:hAnsi="Browallia New" w:cs="Browallia New"/>
          <w:sz w:val="28"/>
          <w:szCs w:val="28"/>
          <w:lang w:val="en-GB"/>
        </w:rPr>
        <w:t xml:space="preserve">31 </w:t>
      </w:r>
      <w:r w:rsidR="003F7670" w:rsidRPr="006461EA">
        <w:rPr>
          <w:rFonts w:ascii="Browallia New" w:hAnsi="Browallia New" w:cs="Browallia New"/>
          <w:sz w:val="28"/>
          <w:szCs w:val="28"/>
          <w:cs/>
          <w:lang w:val="en-GB"/>
        </w:rPr>
        <w:t xml:space="preserve">ธันวาคม </w:t>
      </w:r>
      <w:r w:rsidRPr="006461EA">
        <w:rPr>
          <w:rFonts w:ascii="Browallia New" w:hAnsi="Browallia New" w:cs="Browallia New"/>
          <w:sz w:val="28"/>
          <w:szCs w:val="28"/>
          <w:lang w:val="en-GB"/>
        </w:rPr>
        <w:t>25</w:t>
      </w:r>
      <w:r w:rsidR="009E64EF" w:rsidRPr="006461EA">
        <w:rPr>
          <w:rFonts w:ascii="Browallia New" w:hAnsi="Browallia New" w:cs="Browallia New"/>
          <w:sz w:val="28"/>
          <w:szCs w:val="28"/>
          <w:lang w:val="en-GB"/>
        </w:rPr>
        <w:t>6</w:t>
      </w:r>
      <w:r w:rsidR="002021FC">
        <w:rPr>
          <w:rFonts w:ascii="Browallia New" w:hAnsi="Browallia New" w:cs="Browallia New"/>
          <w:sz w:val="28"/>
          <w:szCs w:val="28"/>
          <w:lang w:val="en-GB"/>
        </w:rPr>
        <w:t>2</w:t>
      </w:r>
      <w:r w:rsidR="00152EEC" w:rsidRPr="006461EA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7765EF" w:rsidRPr="006461EA">
        <w:rPr>
          <w:rFonts w:ascii="Browallia New" w:hAnsi="Browallia New" w:cs="Browallia New"/>
          <w:sz w:val="28"/>
          <w:szCs w:val="28"/>
          <w:cs/>
        </w:rPr>
        <w:t xml:space="preserve">และ </w:t>
      </w:r>
      <w:r w:rsidR="007765EF" w:rsidRPr="006461EA">
        <w:rPr>
          <w:rFonts w:ascii="Browallia New" w:hAnsi="Browallia New" w:cs="Browallia New"/>
          <w:sz w:val="28"/>
          <w:szCs w:val="28"/>
          <w:lang w:val="en-GB"/>
        </w:rPr>
        <w:t>25</w:t>
      </w:r>
      <w:r w:rsidR="001B42FE" w:rsidRPr="006461EA">
        <w:rPr>
          <w:rFonts w:ascii="Browallia New" w:hAnsi="Browallia New" w:cs="Browallia New"/>
          <w:sz w:val="28"/>
          <w:szCs w:val="28"/>
          <w:lang w:val="en-GB"/>
        </w:rPr>
        <w:t>6</w:t>
      </w:r>
      <w:r w:rsidR="002021FC">
        <w:rPr>
          <w:rFonts w:ascii="Browallia New" w:hAnsi="Browallia New" w:cs="Browallia New"/>
          <w:sz w:val="28"/>
          <w:szCs w:val="28"/>
          <w:lang w:val="en-GB"/>
        </w:rPr>
        <w:t>1</w:t>
      </w:r>
      <w:r w:rsidR="00F25EC3" w:rsidRPr="006461EA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>มีดังต่อไปนี้</w:t>
      </w:r>
    </w:p>
    <w:p w14:paraId="33101396" w14:textId="77777777" w:rsidR="00F87856" w:rsidRPr="006461EA" w:rsidRDefault="00F87856" w:rsidP="00152EEC">
      <w:pPr>
        <w:spacing w:line="240" w:lineRule="auto"/>
        <w:ind w:left="450"/>
        <w:jc w:val="thaiDistribute"/>
        <w:rPr>
          <w:rFonts w:ascii="Browallia New" w:hAnsi="Browallia New" w:cs="Browallia New"/>
          <w:sz w:val="14"/>
          <w:szCs w:val="14"/>
          <w:lang w:val="en-GB"/>
        </w:rPr>
      </w:pPr>
    </w:p>
    <w:p w14:paraId="0ACC3232" w14:textId="77777777" w:rsidR="00371706" w:rsidRPr="006461EA" w:rsidRDefault="00371706" w:rsidP="00530D0F">
      <w:pPr>
        <w:tabs>
          <w:tab w:val="left" w:pos="2160"/>
        </w:tabs>
        <w:spacing w:line="240" w:lineRule="auto"/>
        <w:ind w:left="851" w:right="-1"/>
        <w:jc w:val="right"/>
        <w:rPr>
          <w:rFonts w:ascii="Browallia New" w:hAnsi="Browallia New" w:cs="Browallia New"/>
          <w:sz w:val="12"/>
          <w:szCs w:val="12"/>
          <w:lang w:val="en-GB"/>
        </w:rPr>
      </w:pPr>
    </w:p>
    <w:tbl>
      <w:tblPr>
        <w:tblW w:w="8915" w:type="dxa"/>
        <w:tblInd w:w="42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74"/>
        <w:gridCol w:w="1080"/>
        <w:gridCol w:w="180"/>
        <w:gridCol w:w="1080"/>
        <w:gridCol w:w="180"/>
        <w:gridCol w:w="1053"/>
        <w:gridCol w:w="180"/>
        <w:gridCol w:w="1082"/>
        <w:gridCol w:w="6"/>
      </w:tblGrid>
      <w:tr w:rsidR="002E1479" w:rsidRPr="006461EA" w14:paraId="40112BED" w14:textId="77777777" w:rsidTr="00607147">
        <w:trPr>
          <w:gridAfter w:val="1"/>
          <w:wAfter w:w="6" w:type="dxa"/>
          <w:cantSplit/>
          <w:trHeight w:val="305"/>
        </w:trPr>
        <w:tc>
          <w:tcPr>
            <w:tcW w:w="40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E4D54" w14:textId="77777777" w:rsidR="002E1479" w:rsidRPr="006461EA" w:rsidRDefault="002E1479">
            <w:pPr>
              <w:spacing w:line="240" w:lineRule="auto"/>
              <w:ind w:right="-36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  <w:bookmarkStart w:id="5" w:name="_Hlk506933256"/>
          </w:p>
        </w:tc>
        <w:tc>
          <w:tcPr>
            <w:tcW w:w="2340" w:type="dxa"/>
            <w:gridSpan w:val="3"/>
          </w:tcPr>
          <w:p w14:paraId="77D96CF3" w14:textId="77777777" w:rsidR="002E1479" w:rsidRPr="006461EA" w:rsidRDefault="002E1479">
            <w:pPr>
              <w:spacing w:line="240" w:lineRule="auto"/>
              <w:ind w:left="18"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B359385" w14:textId="77777777" w:rsidR="002E1479" w:rsidRPr="006461EA" w:rsidRDefault="002E1479">
            <w:pPr>
              <w:spacing w:line="240" w:lineRule="auto"/>
              <w:ind w:left="18" w:right="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315" w:type="dxa"/>
            <w:gridSpan w:val="3"/>
          </w:tcPr>
          <w:p w14:paraId="01694F3B" w14:textId="77777777" w:rsidR="002E1479" w:rsidRPr="006461EA" w:rsidRDefault="002E1479" w:rsidP="002E1479">
            <w:pPr>
              <w:spacing w:line="240" w:lineRule="auto"/>
              <w:ind w:left="18"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2207C5" w:rsidRPr="006461EA" w14:paraId="09716B20" w14:textId="77777777" w:rsidTr="00607147">
        <w:trPr>
          <w:gridAfter w:val="1"/>
          <w:wAfter w:w="6" w:type="dxa"/>
          <w:cantSplit/>
          <w:trHeight w:val="305"/>
        </w:trPr>
        <w:tc>
          <w:tcPr>
            <w:tcW w:w="40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CF045A" w14:textId="77777777" w:rsidR="002207C5" w:rsidRPr="006461EA" w:rsidRDefault="002207C5">
            <w:pPr>
              <w:spacing w:line="240" w:lineRule="auto"/>
              <w:ind w:right="-36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340" w:type="dxa"/>
            <w:gridSpan w:val="3"/>
          </w:tcPr>
          <w:p w14:paraId="39E6F385" w14:textId="77777777" w:rsidR="002207C5" w:rsidRPr="006461EA" w:rsidRDefault="002207C5">
            <w:pPr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6C1914D9" w14:textId="77777777" w:rsidR="002207C5" w:rsidRPr="006461EA" w:rsidRDefault="002207C5">
            <w:pPr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315" w:type="dxa"/>
            <w:gridSpan w:val="3"/>
            <w:tcBorders>
              <w:bottom w:val="single" w:sz="4" w:space="0" w:color="auto"/>
            </w:tcBorders>
          </w:tcPr>
          <w:p w14:paraId="1941B961" w14:textId="77777777" w:rsidR="002207C5" w:rsidRPr="006461EA" w:rsidRDefault="002207C5">
            <w:pPr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607147" w:rsidRPr="006461EA" w14:paraId="33C4CFAE" w14:textId="77777777" w:rsidTr="00607147">
        <w:trPr>
          <w:cantSplit/>
          <w:trHeight w:val="305"/>
        </w:trPr>
        <w:tc>
          <w:tcPr>
            <w:tcW w:w="40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275688" w14:textId="77777777" w:rsidR="00607147" w:rsidRPr="006461EA" w:rsidRDefault="00607147" w:rsidP="00607147">
            <w:pPr>
              <w:spacing w:line="240" w:lineRule="auto"/>
              <w:ind w:right="-36"/>
              <w:rPr>
                <w:rFonts w:ascii="Browallia New" w:hAnsi="Browallia New" w:cs="Browallia New"/>
                <w:color w:val="FFFFFF" w:themeColor="background1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2F8A2F" w14:textId="363DF488" w:rsidR="00607147" w:rsidRPr="006461EA" w:rsidRDefault="00607147" w:rsidP="00607147">
            <w:pPr>
              <w:pStyle w:val="BodyText"/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1D4DA55" w14:textId="77777777" w:rsidR="00607147" w:rsidRPr="006461EA" w:rsidRDefault="00607147" w:rsidP="00607147">
            <w:pPr>
              <w:pStyle w:val="BodyText"/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C8BDA1" w14:textId="458DBBBB" w:rsidR="00607147" w:rsidRPr="006461EA" w:rsidRDefault="00607147" w:rsidP="00607147">
            <w:pPr>
              <w:pStyle w:val="BodyText"/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180" w:type="dxa"/>
          </w:tcPr>
          <w:p w14:paraId="491FB6A9" w14:textId="77777777" w:rsidR="00607147" w:rsidRPr="006461EA" w:rsidRDefault="00607147" w:rsidP="00607147">
            <w:pPr>
              <w:pStyle w:val="BodyText"/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AF3DE5" w14:textId="7FA8D114" w:rsidR="00607147" w:rsidRPr="006461EA" w:rsidRDefault="00607147" w:rsidP="00607147">
            <w:pPr>
              <w:pStyle w:val="BodyText"/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3DE6657D" w14:textId="77777777" w:rsidR="00607147" w:rsidRPr="006461EA" w:rsidRDefault="00607147" w:rsidP="00607147">
            <w:pPr>
              <w:pStyle w:val="BodyText"/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8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D04A72" w14:textId="1A2EE589" w:rsidR="00607147" w:rsidRPr="006461EA" w:rsidRDefault="00607147" w:rsidP="00607147">
            <w:pPr>
              <w:pStyle w:val="BodyText"/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</w:tr>
      <w:tr w:rsidR="002207C5" w:rsidRPr="006461EA" w14:paraId="47FA536E" w14:textId="77777777" w:rsidTr="00607147">
        <w:trPr>
          <w:cantSplit/>
          <w:trHeight w:val="295"/>
        </w:trPr>
        <w:tc>
          <w:tcPr>
            <w:tcW w:w="40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01F01" w14:textId="77777777" w:rsidR="00FD52E2" w:rsidRPr="006461EA" w:rsidRDefault="00FD52E2">
            <w:pPr>
              <w:spacing w:line="240" w:lineRule="auto"/>
              <w:ind w:right="-36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22635" w14:textId="77777777" w:rsidR="00FD52E2" w:rsidRPr="006461EA" w:rsidRDefault="00FD52E2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BD0859C" w14:textId="77777777" w:rsidR="00FD52E2" w:rsidRPr="006461EA" w:rsidRDefault="00FD52E2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2A103" w14:textId="77777777" w:rsidR="00FD52E2" w:rsidRPr="006461EA" w:rsidRDefault="00FD52E2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F07ED26" w14:textId="77777777" w:rsidR="00FD52E2" w:rsidRPr="006461EA" w:rsidRDefault="00FD52E2">
            <w:pPr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1845A" w14:textId="77777777" w:rsidR="00FD52E2" w:rsidRPr="006461EA" w:rsidRDefault="00FD52E2">
            <w:pPr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</w:tcPr>
          <w:p w14:paraId="36DF375B" w14:textId="77777777" w:rsidR="00FD52E2" w:rsidRPr="006461EA" w:rsidRDefault="00FD52E2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88" w:type="dxa"/>
            <w:gridSpan w:val="2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B5C8D" w14:textId="77777777" w:rsidR="00FD52E2" w:rsidRPr="006461EA" w:rsidRDefault="00FD52E2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521400" w:rsidRPr="006461EA" w14:paraId="1756A2AD" w14:textId="77777777" w:rsidTr="00607147">
        <w:trPr>
          <w:cantSplit/>
          <w:trHeight w:val="305"/>
        </w:trPr>
        <w:tc>
          <w:tcPr>
            <w:tcW w:w="40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5F845E" w14:textId="77777777" w:rsidR="00521400" w:rsidRPr="006461EA" w:rsidRDefault="00521400" w:rsidP="00521400">
            <w:pPr>
              <w:spacing w:line="240" w:lineRule="auto"/>
              <w:ind w:right="-36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ยอดคงเหลือ ณ วันที่ </w:t>
            </w: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มกราคม 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5E916" w14:textId="7457F9B5" w:rsidR="00521400" w:rsidRPr="006461EA" w:rsidRDefault="00521400" w:rsidP="00521400">
            <w:pPr>
              <w:tabs>
                <w:tab w:val="clear" w:pos="907"/>
                <w:tab w:val="left" w:pos="612"/>
              </w:tabs>
              <w:spacing w:line="240" w:lineRule="auto"/>
              <w:ind w:left="-18"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308,761</w:t>
            </w:r>
          </w:p>
        </w:tc>
        <w:tc>
          <w:tcPr>
            <w:tcW w:w="180" w:type="dxa"/>
          </w:tcPr>
          <w:p w14:paraId="30ABA9CA" w14:textId="77777777" w:rsidR="00521400" w:rsidRPr="006461EA" w:rsidRDefault="00521400" w:rsidP="00521400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D7815" w14:textId="6B7A1D3C" w:rsidR="00521400" w:rsidRPr="006461EA" w:rsidRDefault="00521400" w:rsidP="00521400">
            <w:pPr>
              <w:tabs>
                <w:tab w:val="clear" w:pos="907"/>
                <w:tab w:val="left" w:pos="612"/>
              </w:tabs>
              <w:spacing w:line="240" w:lineRule="auto"/>
              <w:ind w:left="-18"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305,572</w:t>
            </w:r>
          </w:p>
        </w:tc>
        <w:tc>
          <w:tcPr>
            <w:tcW w:w="180" w:type="dxa"/>
          </w:tcPr>
          <w:p w14:paraId="6814A554" w14:textId="77777777" w:rsidR="00521400" w:rsidRPr="006461EA" w:rsidRDefault="00521400" w:rsidP="00521400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177056" w14:textId="060CE362" w:rsidR="00521400" w:rsidRPr="006461EA" w:rsidRDefault="00521400" w:rsidP="00521400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3</w:t>
            </w:r>
            <w:r>
              <w:rPr>
                <w:rFonts w:ascii="Browallia New" w:hAnsi="Browallia New" w:cs="Browallia New"/>
                <w:sz w:val="28"/>
                <w:szCs w:val="28"/>
              </w:rPr>
              <w:t>44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>
              <w:rPr>
                <w:rFonts w:ascii="Browallia New" w:hAnsi="Browallia New" w:cs="Browallia New"/>
                <w:sz w:val="28"/>
                <w:szCs w:val="28"/>
              </w:rPr>
              <w:t>250</w:t>
            </w:r>
          </w:p>
        </w:tc>
        <w:tc>
          <w:tcPr>
            <w:tcW w:w="180" w:type="dxa"/>
          </w:tcPr>
          <w:p w14:paraId="4D3D97DD" w14:textId="77777777" w:rsidR="00521400" w:rsidRPr="006461EA" w:rsidRDefault="00521400" w:rsidP="00521400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F7E69B" w14:textId="77777777" w:rsidR="00521400" w:rsidRPr="006461EA" w:rsidRDefault="00521400" w:rsidP="00521400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363,294</w:t>
            </w:r>
          </w:p>
        </w:tc>
      </w:tr>
      <w:tr w:rsidR="00521400" w:rsidRPr="006461EA" w14:paraId="079F893B" w14:textId="77777777" w:rsidTr="00607147">
        <w:trPr>
          <w:cantSplit/>
          <w:trHeight w:val="305"/>
        </w:trPr>
        <w:tc>
          <w:tcPr>
            <w:tcW w:w="40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7273AF" w14:textId="553EE1BF" w:rsidR="00521400" w:rsidRPr="006461EA" w:rsidRDefault="00521400" w:rsidP="00521400">
            <w:pPr>
              <w:spacing w:line="240" w:lineRule="auto"/>
              <w:ind w:right="-36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ส่วนแบ่งกำไรของบริษัทร่วม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CDD1C" w14:textId="6E138285" w:rsidR="00521400" w:rsidRPr="006461EA" w:rsidRDefault="00521400" w:rsidP="00521400">
            <w:pPr>
              <w:tabs>
                <w:tab w:val="clear" w:pos="907"/>
                <w:tab w:val="left" w:pos="612"/>
              </w:tabs>
              <w:spacing w:line="240" w:lineRule="auto"/>
              <w:ind w:left="-18"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7,339</w:t>
            </w:r>
          </w:p>
        </w:tc>
        <w:tc>
          <w:tcPr>
            <w:tcW w:w="180" w:type="dxa"/>
          </w:tcPr>
          <w:p w14:paraId="184B6187" w14:textId="77777777" w:rsidR="00521400" w:rsidRPr="006461EA" w:rsidRDefault="00521400" w:rsidP="00521400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9302B" w14:textId="46C07ADC" w:rsidR="00521400" w:rsidRPr="006461EA" w:rsidRDefault="00521400" w:rsidP="00521400">
            <w:pPr>
              <w:tabs>
                <w:tab w:val="clear" w:pos="907"/>
                <w:tab w:val="left" w:pos="612"/>
              </w:tabs>
              <w:spacing w:line="240" w:lineRule="auto"/>
              <w:ind w:left="-18"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23,250</w:t>
            </w:r>
          </w:p>
        </w:tc>
        <w:tc>
          <w:tcPr>
            <w:tcW w:w="180" w:type="dxa"/>
          </w:tcPr>
          <w:p w14:paraId="72E996F8" w14:textId="77777777" w:rsidR="00521400" w:rsidRPr="006461EA" w:rsidRDefault="00521400" w:rsidP="00521400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518E86" w14:textId="618A7218" w:rsidR="00521400" w:rsidRPr="006461EA" w:rsidRDefault="00521400" w:rsidP="00521400">
            <w:pPr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  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01D569D9" w14:textId="77777777" w:rsidR="00521400" w:rsidRPr="006461EA" w:rsidRDefault="00521400" w:rsidP="00521400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8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4A6207" w14:textId="5D035B97" w:rsidR="00521400" w:rsidRPr="006461EA" w:rsidRDefault="00521400" w:rsidP="00521400">
            <w:pPr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   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521400" w:rsidRPr="006461EA" w14:paraId="7CF458C2" w14:textId="77777777" w:rsidTr="00607147">
        <w:trPr>
          <w:cantSplit/>
          <w:trHeight w:val="305"/>
        </w:trPr>
        <w:tc>
          <w:tcPr>
            <w:tcW w:w="40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604905" w14:textId="453DE886" w:rsidR="00521400" w:rsidRPr="006461EA" w:rsidRDefault="00521400" w:rsidP="00521400">
            <w:pPr>
              <w:spacing w:line="240" w:lineRule="auto"/>
              <w:ind w:right="-36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ส่วนแบ่งขาดทุนของ</w:t>
            </w:r>
            <w:r>
              <w:rPr>
                <w:rFonts w:ascii="Browallia New" w:hAnsi="Browallia New" w:cs="Browallia New"/>
                <w:sz w:val="28"/>
                <w:szCs w:val="28"/>
                <w:cs/>
              </w:rPr>
              <w:t>กิจการร่วมค้า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ในต่างประเทศ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DDFB37" w14:textId="7D832C90" w:rsidR="00521400" w:rsidRPr="006461EA" w:rsidRDefault="00521400" w:rsidP="00521400">
            <w:pPr>
              <w:tabs>
                <w:tab w:val="clear" w:pos="907"/>
                <w:tab w:val="left" w:pos="612"/>
              </w:tabs>
              <w:spacing w:line="240" w:lineRule="auto"/>
              <w:ind w:left="-18"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(31,997)</w:t>
            </w:r>
          </w:p>
        </w:tc>
        <w:tc>
          <w:tcPr>
            <w:tcW w:w="180" w:type="dxa"/>
          </w:tcPr>
          <w:p w14:paraId="44FB41E0" w14:textId="77777777" w:rsidR="00521400" w:rsidRPr="006461EA" w:rsidRDefault="00521400" w:rsidP="00521400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1B007E" w14:textId="613631B2" w:rsidR="00521400" w:rsidRPr="006461EA" w:rsidRDefault="00521400" w:rsidP="00521400">
            <w:pPr>
              <w:tabs>
                <w:tab w:val="clear" w:pos="907"/>
                <w:tab w:val="left" w:pos="612"/>
              </w:tabs>
              <w:spacing w:line="240" w:lineRule="auto"/>
              <w:ind w:left="-18"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(14,740)</w:t>
            </w:r>
          </w:p>
        </w:tc>
        <w:tc>
          <w:tcPr>
            <w:tcW w:w="180" w:type="dxa"/>
          </w:tcPr>
          <w:p w14:paraId="04EEE4FA" w14:textId="77777777" w:rsidR="00521400" w:rsidRPr="006461EA" w:rsidRDefault="00521400" w:rsidP="00521400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30065" w14:textId="3ED33E5B" w:rsidR="00521400" w:rsidRPr="006461EA" w:rsidRDefault="00521400" w:rsidP="00521400">
            <w:pPr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  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48C2F7A9" w14:textId="77777777" w:rsidR="00521400" w:rsidRPr="006461EA" w:rsidRDefault="00521400" w:rsidP="00521400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8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A3E77B" w14:textId="64DDA2B8" w:rsidR="00521400" w:rsidRPr="006461EA" w:rsidRDefault="00521400" w:rsidP="00521400">
            <w:pPr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   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521400" w:rsidRPr="006461EA" w14:paraId="231BEC92" w14:textId="77777777" w:rsidTr="00607147">
        <w:trPr>
          <w:cantSplit/>
          <w:trHeight w:val="305"/>
        </w:trPr>
        <w:tc>
          <w:tcPr>
            <w:tcW w:w="40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B200EF" w14:textId="4618B2B5" w:rsidR="00521400" w:rsidRPr="006461EA" w:rsidRDefault="00521400" w:rsidP="00521400">
            <w:pPr>
              <w:spacing w:line="240" w:lineRule="auto"/>
              <w:ind w:right="-3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ผลต่างจากการแปลงค่าเงินลงทุน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DA856D" w14:textId="2FAE32A4" w:rsidR="00521400" w:rsidRDefault="00521400" w:rsidP="00521400">
            <w:pPr>
              <w:tabs>
                <w:tab w:val="clear" w:pos="907"/>
                <w:tab w:val="left" w:pos="612"/>
              </w:tabs>
              <w:spacing w:line="240" w:lineRule="auto"/>
              <w:ind w:left="-18"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D43F97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43F97">
              <w:rPr>
                <w:rFonts w:ascii="Browallia New" w:hAnsi="Browallia New" w:cs="Browallia New"/>
                <w:sz w:val="28"/>
                <w:szCs w:val="28"/>
              </w:rPr>
              <w:t>63</w:t>
            </w:r>
            <w:r w:rsidR="000418DD">
              <w:rPr>
                <w:rFonts w:ascii="Browallia New" w:hAnsi="Browallia New" w:cs="Browallia New"/>
                <w:sz w:val="28"/>
                <w:szCs w:val="28"/>
              </w:rPr>
              <w:t>8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593D6DB4" w14:textId="77777777" w:rsidR="00521400" w:rsidRPr="006461EA" w:rsidRDefault="00521400" w:rsidP="00521400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67AB1" w14:textId="771D6974" w:rsidR="00521400" w:rsidRPr="006461EA" w:rsidRDefault="00521400" w:rsidP="0052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2"/>
                <w:tab w:val="left" w:pos="690"/>
              </w:tabs>
              <w:spacing w:line="240" w:lineRule="auto"/>
              <w:ind w:left="-30" w:right="-36" w:firstLine="68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(5,321)</w:t>
            </w:r>
          </w:p>
        </w:tc>
        <w:tc>
          <w:tcPr>
            <w:tcW w:w="180" w:type="dxa"/>
          </w:tcPr>
          <w:p w14:paraId="21BDAC26" w14:textId="77777777" w:rsidR="00521400" w:rsidRPr="006461EA" w:rsidRDefault="00521400" w:rsidP="00521400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81EB1A" w14:textId="6F16E95C" w:rsidR="00521400" w:rsidRDefault="00521400" w:rsidP="00521400">
            <w:pPr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  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0724E7E4" w14:textId="77777777" w:rsidR="00521400" w:rsidRPr="006461EA" w:rsidRDefault="00521400" w:rsidP="00521400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8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E0C615" w14:textId="25B85825" w:rsidR="00521400" w:rsidRPr="006461EA" w:rsidRDefault="00521400" w:rsidP="00521400">
            <w:pPr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   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521400" w:rsidRPr="006461EA" w14:paraId="38431C33" w14:textId="77777777" w:rsidTr="00607147">
        <w:trPr>
          <w:cantSplit/>
          <w:trHeight w:val="305"/>
        </w:trPr>
        <w:tc>
          <w:tcPr>
            <w:tcW w:w="40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FE0D14" w14:textId="6CF30061" w:rsidR="00521400" w:rsidRPr="006461EA" w:rsidRDefault="00521400" w:rsidP="00521400">
            <w:pPr>
              <w:spacing w:line="240" w:lineRule="auto"/>
              <w:ind w:left="270" w:right="-36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>ค่า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เผื่อการด้อยค่า</w:t>
            </w: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>ของเงินลงทุน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882D1" w14:textId="2DFA718C" w:rsidR="00521400" w:rsidRPr="006461EA" w:rsidRDefault="00CB245A" w:rsidP="00CB245A">
            <w:pPr>
              <w:tabs>
                <w:tab w:val="clear" w:pos="907"/>
                <w:tab w:val="left" w:pos="612"/>
              </w:tabs>
              <w:spacing w:line="240" w:lineRule="auto"/>
              <w:ind w:left="-18" w:right="-36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</w:t>
            </w:r>
            <w:r w:rsidR="00521400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5CF81DD" w14:textId="77777777" w:rsidR="00521400" w:rsidRPr="006461EA" w:rsidRDefault="00521400" w:rsidP="00521400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5D160" w14:textId="2C9A0EF8" w:rsidR="00521400" w:rsidRPr="006461EA" w:rsidRDefault="00521400" w:rsidP="00521400">
            <w:pPr>
              <w:tabs>
                <w:tab w:val="clear" w:pos="907"/>
                <w:tab w:val="left" w:pos="612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E2E44C2" w14:textId="77777777" w:rsidR="00521400" w:rsidRPr="006461EA" w:rsidRDefault="00521400" w:rsidP="00521400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0D477" w14:textId="61B7F052" w:rsidR="00521400" w:rsidRPr="006461EA" w:rsidRDefault="00521400" w:rsidP="00521400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(22,245)</w:t>
            </w:r>
          </w:p>
        </w:tc>
        <w:tc>
          <w:tcPr>
            <w:tcW w:w="180" w:type="dxa"/>
          </w:tcPr>
          <w:p w14:paraId="30B3BB2A" w14:textId="77777777" w:rsidR="00521400" w:rsidRPr="006461EA" w:rsidRDefault="00521400" w:rsidP="00521400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88" w:type="dxa"/>
            <w:gridSpan w:val="2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FFD3E" w14:textId="77777777" w:rsidR="00521400" w:rsidRPr="006461EA" w:rsidRDefault="00521400" w:rsidP="00521400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(19,044)</w:t>
            </w:r>
          </w:p>
        </w:tc>
      </w:tr>
      <w:tr w:rsidR="00521400" w:rsidRPr="006461EA" w14:paraId="206B3930" w14:textId="77777777" w:rsidTr="00607147">
        <w:trPr>
          <w:cantSplit/>
          <w:trHeight w:val="305"/>
        </w:trPr>
        <w:tc>
          <w:tcPr>
            <w:tcW w:w="40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9DA0EE" w14:textId="77777777" w:rsidR="00521400" w:rsidRPr="006461EA" w:rsidRDefault="00521400" w:rsidP="00521400">
            <w:pPr>
              <w:spacing w:line="240" w:lineRule="auto"/>
              <w:ind w:right="-36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ยอดคงเหลือ ณ วันที่ 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31 </w:t>
            </w: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37A1E" w14:textId="48D99924" w:rsidR="00521400" w:rsidRPr="00B55A7B" w:rsidRDefault="00D43F97" w:rsidP="00521400">
            <w:pPr>
              <w:tabs>
                <w:tab w:val="clear" w:pos="907"/>
                <w:tab w:val="left" w:pos="612"/>
              </w:tabs>
              <w:spacing w:line="240" w:lineRule="auto"/>
              <w:ind w:left="-18"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271</w:t>
            </w:r>
            <w:r w:rsidR="0052140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>
              <w:rPr>
                <w:rFonts w:ascii="Browallia New" w:hAnsi="Browallia New" w:cs="Browallia New"/>
                <w:sz w:val="28"/>
                <w:szCs w:val="28"/>
              </w:rPr>
              <w:t>46</w:t>
            </w:r>
            <w:r w:rsidR="000418DD">
              <w:rPr>
                <w:rFonts w:ascii="Browallia New" w:hAnsi="Browallia New" w:cs="Browallia New"/>
                <w:sz w:val="28"/>
                <w:szCs w:val="28"/>
              </w:rPr>
              <w:t>5</w:t>
            </w:r>
          </w:p>
        </w:tc>
        <w:tc>
          <w:tcPr>
            <w:tcW w:w="180" w:type="dxa"/>
          </w:tcPr>
          <w:p w14:paraId="2CE09875" w14:textId="77777777" w:rsidR="00521400" w:rsidRPr="006461EA" w:rsidRDefault="00521400" w:rsidP="00521400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459164" w14:textId="0B578C34" w:rsidR="00521400" w:rsidRPr="006461EA" w:rsidRDefault="00521400" w:rsidP="00521400">
            <w:pPr>
              <w:tabs>
                <w:tab w:val="clear" w:pos="907"/>
                <w:tab w:val="left" w:pos="612"/>
              </w:tabs>
              <w:spacing w:line="240" w:lineRule="auto"/>
              <w:ind w:left="-18"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308,761</w:t>
            </w:r>
          </w:p>
        </w:tc>
        <w:tc>
          <w:tcPr>
            <w:tcW w:w="180" w:type="dxa"/>
          </w:tcPr>
          <w:p w14:paraId="6AE77318" w14:textId="77777777" w:rsidR="00521400" w:rsidRPr="006461EA" w:rsidRDefault="00521400" w:rsidP="00521400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374612" w14:textId="49C9ACB3" w:rsidR="00521400" w:rsidRPr="006461EA" w:rsidRDefault="00521400" w:rsidP="00521400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322,005</w:t>
            </w:r>
          </w:p>
        </w:tc>
        <w:tc>
          <w:tcPr>
            <w:tcW w:w="180" w:type="dxa"/>
          </w:tcPr>
          <w:p w14:paraId="7F87FF2C" w14:textId="77777777" w:rsidR="00521400" w:rsidRPr="006461EA" w:rsidRDefault="00521400" w:rsidP="00521400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8" w:type="dxa"/>
            <w:gridSpan w:val="2"/>
            <w:tcBorders>
              <w:top w:val="single" w:sz="4" w:space="0" w:color="auto"/>
              <w:bottom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5524A3" w14:textId="77777777" w:rsidR="00521400" w:rsidRPr="006461EA" w:rsidRDefault="00521400" w:rsidP="00521400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344,250</w:t>
            </w:r>
          </w:p>
        </w:tc>
      </w:tr>
    </w:tbl>
    <w:p w14:paraId="4C7DB436" w14:textId="77777777" w:rsidR="002C517E" w:rsidRPr="006461EA" w:rsidRDefault="002C517E" w:rsidP="004B0684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u w:val="single"/>
          <w:lang w:val="en-GB"/>
        </w:rPr>
      </w:pPr>
    </w:p>
    <w:p w14:paraId="0D776A4A" w14:textId="59665379" w:rsidR="00B02836" w:rsidRPr="006461EA" w:rsidRDefault="00B02836" w:rsidP="00B87B1D">
      <w:pPr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461EA">
        <w:rPr>
          <w:rFonts w:ascii="Browallia New" w:hAnsi="Browallia New" w:cs="Browallia New" w:hint="cs"/>
          <w:sz w:val="28"/>
          <w:szCs w:val="28"/>
          <w:cs/>
          <w:lang w:val="en-GB"/>
        </w:rPr>
        <w:t>เงินลงทุนใน</w:t>
      </w: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>บริษัท</w:t>
      </w:r>
      <w:r w:rsidR="00CD4387">
        <w:rPr>
          <w:rFonts w:ascii="Browallia New" w:hAnsi="Browallia New" w:cs="Browallia New" w:hint="cs"/>
          <w:sz w:val="28"/>
          <w:szCs w:val="28"/>
          <w:cs/>
          <w:lang w:val="en-GB"/>
        </w:rPr>
        <w:t>ร่วมและกิจการร่วมค้า</w:t>
      </w:r>
      <w:r w:rsidR="004163A3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Pr="006461EA">
        <w:rPr>
          <w:rFonts w:ascii="Browallia New" w:hAnsi="Browallia New" w:cs="Browallia New" w:hint="cs"/>
          <w:sz w:val="28"/>
          <w:szCs w:val="28"/>
          <w:cs/>
          <w:lang w:val="en-GB"/>
        </w:rPr>
        <w:t>มี</w:t>
      </w: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>ข้อบ่งชี้การด้อยค่าเนื่องจากราคาทุนของเงินลงทุนสูงกว่ามูลค่าตามบัญชีของบริษัท</w:t>
      </w:r>
      <w:r w:rsidRPr="006461EA">
        <w:rPr>
          <w:rFonts w:ascii="Browallia New" w:hAnsi="Browallia New" w:cs="Browallia New" w:hint="cs"/>
          <w:sz w:val="28"/>
          <w:szCs w:val="28"/>
          <w:cs/>
          <w:lang w:val="en-GB"/>
        </w:rPr>
        <w:t>ร่วม</w:t>
      </w:r>
      <w:r w:rsidR="004163A3">
        <w:rPr>
          <w:rFonts w:ascii="Browallia New" w:hAnsi="Browallia New" w:cs="Browallia New" w:hint="cs"/>
          <w:sz w:val="28"/>
          <w:szCs w:val="28"/>
          <w:cs/>
          <w:lang w:val="en-GB"/>
        </w:rPr>
        <w:t>และกิจการร่วมค้า</w:t>
      </w: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 xml:space="preserve">อย่างมีสาระสำคัญ </w:t>
      </w:r>
    </w:p>
    <w:p w14:paraId="66656817" w14:textId="2E4903F2" w:rsidR="0057335C" w:rsidRDefault="005733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i/>
          <w:iCs/>
          <w:color w:val="000000"/>
          <w:sz w:val="28"/>
          <w:szCs w:val="28"/>
          <w:cs/>
          <w:lang w:eastAsia="th-TH"/>
        </w:rPr>
      </w:pPr>
    </w:p>
    <w:p w14:paraId="612AA64F" w14:textId="6DEE349D" w:rsidR="00B02836" w:rsidRPr="006461EA" w:rsidRDefault="00B02836" w:rsidP="004B3453">
      <w:pPr>
        <w:pStyle w:val="CordiaNew"/>
        <w:tabs>
          <w:tab w:val="clear" w:pos="4153"/>
        </w:tabs>
        <w:ind w:left="426"/>
        <w:jc w:val="thaiDistribute"/>
        <w:rPr>
          <w:rFonts w:ascii="Browallia New" w:hAnsi="Browallia New" w:cs="Browallia New"/>
          <w:i/>
          <w:iCs/>
          <w:color w:val="auto"/>
          <w:sz w:val="28"/>
          <w:szCs w:val="28"/>
          <w:cs/>
        </w:rPr>
      </w:pPr>
      <w:r w:rsidRPr="006461EA">
        <w:rPr>
          <w:rFonts w:ascii="Browallia New" w:hAnsi="Browallia New" w:cs="Browallia New"/>
          <w:i/>
          <w:iCs/>
          <w:sz w:val="28"/>
          <w:szCs w:val="28"/>
          <w:cs/>
        </w:rPr>
        <w:t>การทดสอบการด้อยค่า</w:t>
      </w:r>
    </w:p>
    <w:p w14:paraId="36AF92C6" w14:textId="55E02F7C" w:rsidR="00B02836" w:rsidRPr="006461EA" w:rsidRDefault="00B02836" w:rsidP="004B3453">
      <w:pPr>
        <w:pStyle w:val="CordiaNew"/>
        <w:tabs>
          <w:tab w:val="clear" w:pos="4153"/>
        </w:tabs>
        <w:ind w:left="426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6461EA">
        <w:rPr>
          <w:rFonts w:ascii="Browallia New" w:hAnsi="Browallia New" w:cs="Browallia New"/>
          <w:color w:val="auto"/>
          <w:sz w:val="28"/>
          <w:szCs w:val="28"/>
          <w:cs/>
        </w:rPr>
        <w:t>การทดสอบการด้อยค่าประจำปี ผู้บริหารมีการคำนวณมูลค่าที่คาดว่าจะได้รับคืนจาก</w:t>
      </w:r>
      <w:r w:rsidR="000A00B4">
        <w:rPr>
          <w:rFonts w:ascii="Browallia New" w:hAnsi="Browallia New" w:cs="Browallia New" w:hint="cs"/>
          <w:color w:val="auto"/>
          <w:sz w:val="28"/>
          <w:szCs w:val="28"/>
          <w:cs/>
        </w:rPr>
        <w:t>เงินลงทุนใน</w:t>
      </w:r>
      <w:r w:rsidRPr="006461EA">
        <w:rPr>
          <w:rFonts w:ascii="Browallia New" w:hAnsi="Browallia New" w:cs="Browallia New"/>
          <w:color w:val="auto"/>
          <w:sz w:val="28"/>
          <w:szCs w:val="28"/>
          <w:cs/>
        </w:rPr>
        <w:t>บริษัท</w:t>
      </w:r>
      <w:r w:rsidR="00F87A3F">
        <w:rPr>
          <w:rFonts w:ascii="Browallia New" w:hAnsi="Browallia New" w:cs="Browallia New" w:hint="cs"/>
          <w:color w:val="auto"/>
          <w:sz w:val="28"/>
          <w:szCs w:val="28"/>
          <w:cs/>
        </w:rPr>
        <w:t>ร่วม</w:t>
      </w:r>
      <w:r w:rsidR="00DA47B6">
        <w:rPr>
          <w:rFonts w:ascii="Browallia New" w:hAnsi="Browallia New" w:cs="Browallia New" w:hint="cs"/>
          <w:color w:val="auto"/>
          <w:sz w:val="28"/>
          <w:szCs w:val="28"/>
          <w:cs/>
        </w:rPr>
        <w:t>และก</w:t>
      </w:r>
      <w:r w:rsidR="00F81450">
        <w:rPr>
          <w:rFonts w:ascii="Browallia New" w:hAnsi="Browallia New" w:cs="Browallia New" w:hint="cs"/>
          <w:color w:val="auto"/>
          <w:sz w:val="28"/>
          <w:szCs w:val="28"/>
          <w:cs/>
        </w:rPr>
        <w:t>ิจการร่วมค้า</w:t>
      </w:r>
      <w:r w:rsidRPr="006461EA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="00FB458B">
        <w:rPr>
          <w:rFonts w:ascii="Browallia New" w:hAnsi="Browallia New" w:cs="Browallia New" w:hint="cs"/>
          <w:sz w:val="28"/>
          <w:szCs w:val="28"/>
          <w:cs/>
        </w:rPr>
        <w:t>ซึ่งมูลค่าที่คาดว่าจะได้รับคืน</w:t>
      </w:r>
      <w:r w:rsidR="00EF3929">
        <w:rPr>
          <w:rFonts w:ascii="Browallia New" w:hAnsi="Browallia New" w:cs="Browallia New" w:hint="cs"/>
          <w:sz w:val="28"/>
          <w:szCs w:val="28"/>
          <w:cs/>
        </w:rPr>
        <w:t>ของเงินลงทุนใน</w:t>
      </w:r>
      <w:r w:rsidR="00567742">
        <w:rPr>
          <w:rFonts w:ascii="Browallia New" w:hAnsi="Browallia New" w:cs="Browallia New" w:hint="cs"/>
          <w:sz w:val="28"/>
          <w:szCs w:val="28"/>
          <w:cs/>
        </w:rPr>
        <w:t>กิจการร่วมค้า</w:t>
      </w:r>
      <w:r w:rsidR="000A00B4">
        <w:rPr>
          <w:rFonts w:ascii="Browallia New" w:hAnsi="Browallia New" w:cs="Browallia New" w:hint="cs"/>
          <w:sz w:val="28"/>
          <w:szCs w:val="28"/>
          <w:cs/>
        </w:rPr>
        <w:t>ต่ำ</w:t>
      </w:r>
      <w:r w:rsidR="00FB458B">
        <w:rPr>
          <w:rFonts w:ascii="Browallia New" w:hAnsi="Browallia New" w:cs="Browallia New" w:hint="cs"/>
          <w:sz w:val="28"/>
          <w:szCs w:val="28"/>
          <w:cs/>
        </w:rPr>
        <w:t xml:space="preserve">กว่ามูลค่าตามบัญชีของเงินลงทุนในงบการเงินเฉพาะของบริษัท </w:t>
      </w:r>
      <w:r w:rsidR="008A7545">
        <w:rPr>
          <w:rFonts w:ascii="Browallia New" w:hAnsi="Browallia New" w:cs="Browallia New" w:hint="cs"/>
          <w:sz w:val="28"/>
          <w:szCs w:val="28"/>
          <w:cs/>
        </w:rPr>
        <w:t>ดังนั้น บริษัทรับรู้</w:t>
      </w:r>
      <w:r w:rsidR="00C7274B">
        <w:rPr>
          <w:rFonts w:ascii="Browallia New" w:hAnsi="Browallia New" w:cs="Browallia New" w:hint="cs"/>
          <w:sz w:val="28"/>
          <w:szCs w:val="28"/>
          <w:cs/>
        </w:rPr>
        <w:t xml:space="preserve">ขาดทุนจากการด้อยค่าของเงินลงทุนในกิจการร่วมค้าจำนวน </w:t>
      </w:r>
      <w:r w:rsidR="00C7274B">
        <w:rPr>
          <w:rFonts w:ascii="Browallia New" w:hAnsi="Browallia New" w:cs="Browallia New"/>
          <w:sz w:val="28"/>
          <w:szCs w:val="28"/>
        </w:rPr>
        <w:t xml:space="preserve">22.65 </w:t>
      </w:r>
      <w:r w:rsidR="00C7274B">
        <w:rPr>
          <w:rFonts w:ascii="Browallia New" w:hAnsi="Browallia New" w:cs="Browallia New" w:hint="cs"/>
          <w:sz w:val="28"/>
          <w:szCs w:val="28"/>
          <w:cs/>
        </w:rPr>
        <w:t>ล้านบาท</w:t>
      </w:r>
      <w:r w:rsidR="00E02989">
        <w:rPr>
          <w:rFonts w:ascii="Browallia New" w:hAnsi="Browallia New" w:cs="Browallia New" w:hint="cs"/>
          <w:sz w:val="28"/>
          <w:szCs w:val="28"/>
          <w:cs/>
        </w:rPr>
        <w:t xml:space="preserve">ในงบการเงินสำหรับปีสิ้นสุดวันที่ </w:t>
      </w:r>
      <w:r w:rsidR="00E02989">
        <w:rPr>
          <w:rFonts w:ascii="Browallia New" w:hAnsi="Browallia New" w:cs="Browallia New"/>
          <w:sz w:val="28"/>
          <w:szCs w:val="28"/>
        </w:rPr>
        <w:t xml:space="preserve">31 </w:t>
      </w:r>
      <w:r w:rsidR="00E02989">
        <w:rPr>
          <w:rFonts w:ascii="Browallia New" w:hAnsi="Browallia New" w:cs="Browallia New" w:hint="cs"/>
          <w:sz w:val="28"/>
          <w:szCs w:val="28"/>
          <w:cs/>
        </w:rPr>
        <w:t xml:space="preserve">ธันวาคม </w:t>
      </w:r>
      <w:r w:rsidR="00E02989">
        <w:rPr>
          <w:rFonts w:ascii="Browallia New" w:hAnsi="Browallia New" w:cs="Browallia New"/>
          <w:sz w:val="28"/>
          <w:szCs w:val="28"/>
        </w:rPr>
        <w:t>2562</w:t>
      </w:r>
    </w:p>
    <w:p w14:paraId="089E7686" w14:textId="77777777" w:rsidR="00B02836" w:rsidRPr="006461EA" w:rsidRDefault="00B02836" w:rsidP="004B34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26" w:right="65"/>
        <w:jc w:val="thaiDistribute"/>
        <w:rPr>
          <w:rFonts w:ascii="Browallia New" w:hAnsi="Browallia New" w:cs="Browallia New"/>
          <w:sz w:val="28"/>
          <w:szCs w:val="28"/>
        </w:rPr>
      </w:pPr>
    </w:p>
    <w:p w14:paraId="3ECD2D60" w14:textId="77777777" w:rsidR="00B97024" w:rsidRDefault="00B970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u w:val="single"/>
          <w:cs/>
        </w:rPr>
      </w:pPr>
      <w:r>
        <w:rPr>
          <w:rFonts w:ascii="Browallia New" w:hAnsi="Browallia New" w:cs="Browallia New"/>
          <w:sz w:val="28"/>
          <w:szCs w:val="28"/>
          <w:u w:val="single"/>
          <w:cs/>
        </w:rPr>
        <w:br w:type="page"/>
      </w:r>
    </w:p>
    <w:p w14:paraId="1694E9DE" w14:textId="7A8E43D5" w:rsidR="002A6F10" w:rsidRPr="006461EA" w:rsidRDefault="002A6F10" w:rsidP="007D46B3">
      <w:pPr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450"/>
        </w:tabs>
        <w:spacing w:line="240" w:lineRule="auto"/>
        <w:ind w:left="426" w:right="1800" w:hanging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6461EA">
        <w:rPr>
          <w:rFonts w:ascii="Browallia New" w:hAnsi="Browallia New" w:cs="Browallia New"/>
          <w:sz w:val="28"/>
          <w:szCs w:val="28"/>
          <w:u w:val="single"/>
          <w:cs/>
        </w:rPr>
        <w:lastRenderedPageBreak/>
        <w:t>ที่ดิน อาคารและอุปกรณ์</w:t>
      </w:r>
    </w:p>
    <w:p w14:paraId="69DCB5DA" w14:textId="77777777" w:rsidR="0078774C" w:rsidRPr="006461EA" w:rsidRDefault="0078774C" w:rsidP="007877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b/>
          <w:bCs/>
          <w:sz w:val="20"/>
          <w:szCs w:val="20"/>
        </w:rPr>
      </w:pPr>
    </w:p>
    <w:tbl>
      <w:tblPr>
        <w:tblW w:w="9276" w:type="dxa"/>
        <w:tblInd w:w="36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250"/>
        <w:gridCol w:w="910"/>
        <w:gridCol w:w="868"/>
        <w:gridCol w:w="70"/>
        <w:gridCol w:w="830"/>
        <w:gridCol w:w="21"/>
        <w:gridCol w:w="922"/>
        <w:gridCol w:w="850"/>
        <w:gridCol w:w="849"/>
        <w:gridCol w:w="851"/>
        <w:gridCol w:w="855"/>
      </w:tblGrid>
      <w:tr w:rsidR="00C06191" w:rsidRPr="006461EA" w14:paraId="5F0A4F9E" w14:textId="77777777" w:rsidTr="008D693C">
        <w:trPr>
          <w:cantSplit/>
          <w:tblHeader/>
        </w:trPr>
        <w:tc>
          <w:tcPr>
            <w:tcW w:w="2250" w:type="dxa"/>
          </w:tcPr>
          <w:p w14:paraId="5339529F" w14:textId="77777777" w:rsidR="00C06191" w:rsidRPr="006461EA" w:rsidRDefault="00C06191" w:rsidP="002A4640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i/>
                <w:iCs/>
                <w:cs/>
              </w:rPr>
            </w:pPr>
          </w:p>
        </w:tc>
        <w:tc>
          <w:tcPr>
            <w:tcW w:w="910" w:type="dxa"/>
          </w:tcPr>
          <w:p w14:paraId="59238337" w14:textId="77777777" w:rsidR="00C06191" w:rsidRPr="006461EA" w:rsidRDefault="00C06191" w:rsidP="002A4640">
            <w:pPr>
              <w:tabs>
                <w:tab w:val="left" w:pos="2160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938" w:type="dxa"/>
            <w:gridSpan w:val="2"/>
          </w:tcPr>
          <w:p w14:paraId="426DAC92" w14:textId="77777777" w:rsidR="00C06191" w:rsidRPr="006461EA" w:rsidRDefault="00C06191" w:rsidP="002A4640">
            <w:pPr>
              <w:tabs>
                <w:tab w:val="left" w:pos="2160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851" w:type="dxa"/>
            <w:gridSpan w:val="2"/>
          </w:tcPr>
          <w:p w14:paraId="048243D8" w14:textId="77777777" w:rsidR="00C06191" w:rsidRPr="006461EA" w:rsidRDefault="00C06191" w:rsidP="002A4640">
            <w:pPr>
              <w:tabs>
                <w:tab w:val="left" w:pos="2160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4327" w:type="dxa"/>
            <w:gridSpan w:val="5"/>
          </w:tcPr>
          <w:p w14:paraId="1471710A" w14:textId="77777777" w:rsidR="00C06191" w:rsidRPr="006461EA" w:rsidRDefault="00C06191" w:rsidP="002A4640">
            <w:pPr>
              <w:tabs>
                <w:tab w:val="left" w:pos="2160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  <w:cs/>
                <w:lang w:val="en-GB"/>
              </w:rPr>
              <w:t xml:space="preserve">(หน่วย : </w:t>
            </w:r>
            <w:r w:rsidRPr="006461EA">
              <w:rPr>
                <w:rFonts w:ascii="Browallia New" w:hAnsi="Browallia New" w:cs="Browallia New" w:hint="cs"/>
                <w:cs/>
                <w:lang w:val="en-GB"/>
              </w:rPr>
              <w:t>พัน</w:t>
            </w:r>
            <w:r w:rsidRPr="006461EA">
              <w:rPr>
                <w:rFonts w:ascii="Browallia New" w:hAnsi="Browallia New" w:cs="Browallia New"/>
                <w:cs/>
                <w:lang w:val="en-GB"/>
              </w:rPr>
              <w:t>บาท)</w:t>
            </w:r>
          </w:p>
        </w:tc>
      </w:tr>
      <w:tr w:rsidR="00427356" w:rsidRPr="006461EA" w14:paraId="053F3620" w14:textId="77777777" w:rsidTr="008D693C">
        <w:trPr>
          <w:cantSplit/>
          <w:tblHeader/>
        </w:trPr>
        <w:tc>
          <w:tcPr>
            <w:tcW w:w="2250" w:type="dxa"/>
          </w:tcPr>
          <w:p w14:paraId="299D4913" w14:textId="77777777" w:rsidR="00427356" w:rsidRPr="006461EA" w:rsidRDefault="00427356" w:rsidP="002A4640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026" w:type="dxa"/>
            <w:gridSpan w:val="10"/>
          </w:tcPr>
          <w:p w14:paraId="12092E3B" w14:textId="77777777" w:rsidR="00427356" w:rsidRPr="006461EA" w:rsidRDefault="00427356" w:rsidP="002A4640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cs/>
              </w:rPr>
              <w:t>งบการเงิน</w:t>
            </w:r>
            <w:r w:rsidRPr="006461EA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</w:tr>
      <w:tr w:rsidR="00872730" w:rsidRPr="006461EA" w14:paraId="34A3D29D" w14:textId="77777777" w:rsidTr="008D693C">
        <w:trPr>
          <w:cantSplit/>
          <w:tblHeader/>
        </w:trPr>
        <w:tc>
          <w:tcPr>
            <w:tcW w:w="2250" w:type="dxa"/>
          </w:tcPr>
          <w:p w14:paraId="650C0EF0" w14:textId="77777777" w:rsidR="00872730" w:rsidRPr="006461EA" w:rsidRDefault="00872730" w:rsidP="002A4640">
            <w:pPr>
              <w:spacing w:line="240" w:lineRule="auto"/>
              <w:ind w:left="162" w:right="-36" w:hanging="16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10" w:type="dxa"/>
          </w:tcPr>
          <w:p w14:paraId="1AA5F890" w14:textId="77777777" w:rsidR="00872730" w:rsidRPr="006461EA" w:rsidRDefault="00872730" w:rsidP="002A4640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</w:rPr>
            </w:pPr>
          </w:p>
          <w:p w14:paraId="6C3D6AF3" w14:textId="77777777" w:rsidR="00872730" w:rsidRPr="006461EA" w:rsidRDefault="00872730" w:rsidP="002A4640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  <w:cs/>
              </w:rPr>
              <w:t>ที่ดิน และ</w:t>
            </w:r>
          </w:p>
        </w:tc>
        <w:tc>
          <w:tcPr>
            <w:tcW w:w="868" w:type="dxa"/>
          </w:tcPr>
          <w:p w14:paraId="0B3CE6CA" w14:textId="77777777" w:rsidR="00872730" w:rsidRPr="006461EA" w:rsidRDefault="00872730" w:rsidP="002A4640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</w:rPr>
            </w:pPr>
          </w:p>
          <w:p w14:paraId="3A6E8643" w14:textId="77777777" w:rsidR="00872730" w:rsidRPr="006461EA" w:rsidRDefault="00872730" w:rsidP="002A4640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  <w:cs/>
              </w:rPr>
              <w:t>อาคารและ</w:t>
            </w:r>
          </w:p>
        </w:tc>
        <w:tc>
          <w:tcPr>
            <w:tcW w:w="900" w:type="dxa"/>
            <w:gridSpan w:val="2"/>
          </w:tcPr>
          <w:p w14:paraId="3D2178A1" w14:textId="77777777" w:rsidR="00872730" w:rsidRPr="006461EA" w:rsidRDefault="00872730" w:rsidP="002A4640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43" w:type="dxa"/>
            <w:gridSpan w:val="2"/>
          </w:tcPr>
          <w:p w14:paraId="481D8C7C" w14:textId="77777777" w:rsidR="00872730" w:rsidRPr="006461EA" w:rsidRDefault="00872730" w:rsidP="002A4640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u w:val="words"/>
                <w:cs/>
              </w:rPr>
            </w:pPr>
            <w:r w:rsidRPr="006461EA">
              <w:rPr>
                <w:rFonts w:ascii="Browallia New" w:hAnsi="Browallia New" w:cs="Browallia New"/>
                <w:cs/>
              </w:rPr>
              <w:t>เครื่องตกแต่งติดตั้ง</w:t>
            </w:r>
          </w:p>
        </w:tc>
        <w:tc>
          <w:tcPr>
            <w:tcW w:w="850" w:type="dxa"/>
          </w:tcPr>
          <w:p w14:paraId="30A33C47" w14:textId="77777777" w:rsidR="00872730" w:rsidRPr="006461EA" w:rsidRDefault="00872730" w:rsidP="002A4640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u w:val="words"/>
                <w:cs/>
              </w:rPr>
            </w:pPr>
          </w:p>
        </w:tc>
        <w:tc>
          <w:tcPr>
            <w:tcW w:w="849" w:type="dxa"/>
          </w:tcPr>
          <w:p w14:paraId="014C315C" w14:textId="77777777" w:rsidR="00872730" w:rsidRPr="006461EA" w:rsidRDefault="00872730" w:rsidP="002A4640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</w:rPr>
            </w:pPr>
          </w:p>
          <w:p w14:paraId="630E476C" w14:textId="77777777" w:rsidR="00872730" w:rsidRPr="006461EA" w:rsidRDefault="00872730" w:rsidP="002A4640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  <w:cs/>
              </w:rPr>
              <w:t>สินทรัพย์</w:t>
            </w:r>
          </w:p>
        </w:tc>
        <w:tc>
          <w:tcPr>
            <w:tcW w:w="851" w:type="dxa"/>
          </w:tcPr>
          <w:p w14:paraId="35D6F27F" w14:textId="77777777" w:rsidR="00872730" w:rsidRPr="006461EA" w:rsidRDefault="00872730" w:rsidP="002A4640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u w:val="words"/>
                <w:cs/>
              </w:rPr>
            </w:pPr>
          </w:p>
        </w:tc>
        <w:tc>
          <w:tcPr>
            <w:tcW w:w="855" w:type="dxa"/>
          </w:tcPr>
          <w:p w14:paraId="1221C589" w14:textId="77777777" w:rsidR="00872730" w:rsidRPr="006461EA" w:rsidRDefault="00872730" w:rsidP="002A4640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u w:val="words"/>
                <w:cs/>
              </w:rPr>
            </w:pPr>
          </w:p>
        </w:tc>
      </w:tr>
      <w:tr w:rsidR="00872730" w:rsidRPr="006461EA" w14:paraId="2CD5B98C" w14:textId="77777777" w:rsidTr="008D693C">
        <w:trPr>
          <w:cantSplit/>
          <w:tblHeader/>
        </w:trPr>
        <w:tc>
          <w:tcPr>
            <w:tcW w:w="2250" w:type="dxa"/>
          </w:tcPr>
          <w:p w14:paraId="0BD3B392" w14:textId="77777777" w:rsidR="00872730" w:rsidRPr="006461EA" w:rsidRDefault="00872730" w:rsidP="002A4640">
            <w:pPr>
              <w:spacing w:line="240" w:lineRule="auto"/>
              <w:ind w:left="162" w:right="-36" w:hanging="16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10" w:type="dxa"/>
          </w:tcPr>
          <w:p w14:paraId="539C960B" w14:textId="77777777" w:rsidR="00872730" w:rsidRPr="006461EA" w:rsidRDefault="00872730" w:rsidP="008D693C">
            <w:pPr>
              <w:pBdr>
                <w:bottom w:val="single" w:sz="6" w:space="1" w:color="auto"/>
              </w:pBdr>
              <w:spacing w:line="240" w:lineRule="auto"/>
              <w:ind w:left="-63" w:right="-36"/>
              <w:jc w:val="center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  <w:cs/>
              </w:rPr>
              <w:t>ส่วนปรับปรุงที่ดิน</w:t>
            </w:r>
          </w:p>
        </w:tc>
        <w:tc>
          <w:tcPr>
            <w:tcW w:w="868" w:type="dxa"/>
          </w:tcPr>
          <w:p w14:paraId="39351211" w14:textId="77777777" w:rsidR="00872730" w:rsidRPr="006461EA" w:rsidRDefault="00872730" w:rsidP="001A28BF">
            <w:pPr>
              <w:pBdr>
                <w:bottom w:val="single" w:sz="6" w:space="1" w:color="auto"/>
              </w:pBdr>
              <w:spacing w:line="240" w:lineRule="auto"/>
              <w:ind w:left="-63" w:right="-36"/>
              <w:jc w:val="center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  <w:cs/>
              </w:rPr>
              <w:t>ส่วนปรับปรุงอาคาร</w:t>
            </w:r>
          </w:p>
        </w:tc>
        <w:tc>
          <w:tcPr>
            <w:tcW w:w="900" w:type="dxa"/>
            <w:gridSpan w:val="2"/>
          </w:tcPr>
          <w:p w14:paraId="4402E97F" w14:textId="77777777" w:rsidR="00872730" w:rsidRPr="006461EA" w:rsidRDefault="00872730" w:rsidP="002A4640">
            <w:pPr>
              <w:pBdr>
                <w:bottom w:val="single" w:sz="6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  <w:cs/>
              </w:rPr>
              <w:t>เครื่องจักรและอุปกรณ์</w:t>
            </w:r>
          </w:p>
        </w:tc>
        <w:tc>
          <w:tcPr>
            <w:tcW w:w="943" w:type="dxa"/>
            <w:gridSpan w:val="2"/>
          </w:tcPr>
          <w:p w14:paraId="3EC48660" w14:textId="77777777" w:rsidR="00872730" w:rsidRPr="006461EA" w:rsidRDefault="00872730" w:rsidP="002A4640">
            <w:pPr>
              <w:pBdr>
                <w:bottom w:val="single" w:sz="6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  <w:cs/>
              </w:rPr>
              <w:t>และอุปกรณ์สำนักงาน</w:t>
            </w:r>
          </w:p>
        </w:tc>
        <w:tc>
          <w:tcPr>
            <w:tcW w:w="850" w:type="dxa"/>
          </w:tcPr>
          <w:p w14:paraId="1463F788" w14:textId="77777777" w:rsidR="00872730" w:rsidRPr="006461EA" w:rsidRDefault="00872730" w:rsidP="002A4640">
            <w:pPr>
              <w:pBdr>
                <w:bottom w:val="single" w:sz="6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</w:rPr>
            </w:pPr>
          </w:p>
          <w:p w14:paraId="5A1BCA09" w14:textId="77777777" w:rsidR="00872730" w:rsidRPr="006461EA" w:rsidRDefault="00872730" w:rsidP="002A4640">
            <w:pPr>
              <w:pBdr>
                <w:bottom w:val="single" w:sz="6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  <w:cs/>
              </w:rPr>
              <w:t>ยานพาหนะ</w:t>
            </w:r>
          </w:p>
        </w:tc>
        <w:tc>
          <w:tcPr>
            <w:tcW w:w="849" w:type="dxa"/>
          </w:tcPr>
          <w:p w14:paraId="7722ACDC" w14:textId="77777777" w:rsidR="00872730" w:rsidRPr="006461EA" w:rsidRDefault="00872730" w:rsidP="002A4640">
            <w:pPr>
              <w:pBdr>
                <w:bottom w:val="single" w:sz="6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  <w:cs/>
              </w:rPr>
              <w:t>ระหว่าง    ก่อสร้าง</w:t>
            </w:r>
          </w:p>
        </w:tc>
        <w:tc>
          <w:tcPr>
            <w:tcW w:w="851" w:type="dxa"/>
            <w:vAlign w:val="bottom"/>
          </w:tcPr>
          <w:p w14:paraId="084E5BDA" w14:textId="77777777" w:rsidR="00872730" w:rsidRPr="006461EA" w:rsidRDefault="00872730" w:rsidP="008D5928">
            <w:pPr>
              <w:pBdr>
                <w:bottom w:val="single" w:sz="6" w:space="1" w:color="auto"/>
              </w:pBdr>
              <w:spacing w:line="240" w:lineRule="auto"/>
              <w:ind w:right="-36"/>
              <w:rPr>
                <w:rFonts w:ascii="Browallia New" w:hAnsi="Browallia New" w:cs="Browallia New"/>
              </w:rPr>
            </w:pPr>
            <w:r w:rsidRPr="006461EA">
              <w:rPr>
                <w:rFonts w:ascii="Browallia New" w:hAnsi="Browallia New" w:cs="Browallia New"/>
              </w:rPr>
              <w:t xml:space="preserve"> </w:t>
            </w:r>
          </w:p>
          <w:p w14:paraId="41266B46" w14:textId="77777777" w:rsidR="00872730" w:rsidRPr="006461EA" w:rsidRDefault="00872730" w:rsidP="008D5928">
            <w:pPr>
              <w:pBdr>
                <w:bottom w:val="single" w:sz="6" w:space="1" w:color="auto"/>
              </w:pBdr>
              <w:spacing w:line="240" w:lineRule="auto"/>
              <w:ind w:right="-36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</w:rPr>
              <w:t xml:space="preserve"> </w:t>
            </w:r>
            <w:r w:rsidRPr="006461EA">
              <w:rPr>
                <w:rFonts w:ascii="Browallia New" w:hAnsi="Browallia New" w:cs="Browallia New" w:hint="cs"/>
                <w:cs/>
              </w:rPr>
              <w:t>เงินมัดจำ</w:t>
            </w:r>
          </w:p>
        </w:tc>
        <w:tc>
          <w:tcPr>
            <w:tcW w:w="855" w:type="dxa"/>
          </w:tcPr>
          <w:p w14:paraId="79EE354B" w14:textId="77777777" w:rsidR="00872730" w:rsidRPr="006461EA" w:rsidRDefault="00872730" w:rsidP="002A4640">
            <w:pPr>
              <w:pBdr>
                <w:bottom w:val="single" w:sz="6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</w:rPr>
            </w:pPr>
          </w:p>
          <w:p w14:paraId="427F686B" w14:textId="77777777" w:rsidR="00872730" w:rsidRPr="006461EA" w:rsidRDefault="00872730" w:rsidP="002A4640">
            <w:pPr>
              <w:pBdr>
                <w:bottom w:val="single" w:sz="6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  <w:cs/>
              </w:rPr>
              <w:t>รวม</w:t>
            </w:r>
          </w:p>
        </w:tc>
      </w:tr>
      <w:tr w:rsidR="00872730" w:rsidRPr="006461EA" w14:paraId="05F0F5AE" w14:textId="77777777" w:rsidTr="008D693C">
        <w:trPr>
          <w:cantSplit/>
        </w:trPr>
        <w:tc>
          <w:tcPr>
            <w:tcW w:w="2250" w:type="dxa"/>
          </w:tcPr>
          <w:p w14:paraId="1E3C002F" w14:textId="77777777" w:rsidR="00872730" w:rsidRPr="006461EA" w:rsidRDefault="00872730" w:rsidP="002A4640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b/>
                <w:bCs/>
                <w:u w:val="single"/>
                <w:cs/>
              </w:rPr>
            </w:pPr>
            <w:r w:rsidRPr="006461EA">
              <w:rPr>
                <w:rFonts w:ascii="Browallia New" w:hAnsi="Browallia New" w:cs="Browallia New"/>
                <w:b/>
                <w:bCs/>
                <w:u w:val="single"/>
                <w:cs/>
              </w:rPr>
              <w:t>ราคาทุน</w:t>
            </w:r>
          </w:p>
        </w:tc>
        <w:tc>
          <w:tcPr>
            <w:tcW w:w="910" w:type="dxa"/>
          </w:tcPr>
          <w:p w14:paraId="7EDFDA1F" w14:textId="77777777" w:rsidR="00872730" w:rsidRPr="006461EA" w:rsidRDefault="00872730" w:rsidP="002A4640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68" w:type="dxa"/>
          </w:tcPr>
          <w:p w14:paraId="6CBFC94D" w14:textId="77777777" w:rsidR="00872730" w:rsidRPr="006461EA" w:rsidRDefault="00872730" w:rsidP="002A4640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00" w:type="dxa"/>
            <w:gridSpan w:val="2"/>
          </w:tcPr>
          <w:p w14:paraId="149A7A7F" w14:textId="77777777" w:rsidR="00872730" w:rsidRPr="006461EA" w:rsidRDefault="00872730" w:rsidP="002A4640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43" w:type="dxa"/>
            <w:gridSpan w:val="2"/>
          </w:tcPr>
          <w:p w14:paraId="055A26CB" w14:textId="77777777" w:rsidR="00872730" w:rsidRPr="006461EA" w:rsidRDefault="00872730" w:rsidP="002A4640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50" w:type="dxa"/>
          </w:tcPr>
          <w:p w14:paraId="6E8EE640" w14:textId="77777777" w:rsidR="00872730" w:rsidRPr="006461EA" w:rsidRDefault="00872730" w:rsidP="002A4640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49" w:type="dxa"/>
          </w:tcPr>
          <w:p w14:paraId="7B242167" w14:textId="77777777" w:rsidR="00872730" w:rsidRPr="006461EA" w:rsidRDefault="00872730" w:rsidP="002A4640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51" w:type="dxa"/>
          </w:tcPr>
          <w:p w14:paraId="34226BDF" w14:textId="77777777" w:rsidR="00872730" w:rsidRPr="006461EA" w:rsidRDefault="00872730" w:rsidP="002A4640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55" w:type="dxa"/>
          </w:tcPr>
          <w:p w14:paraId="279122CE" w14:textId="77777777" w:rsidR="00872730" w:rsidRPr="006461EA" w:rsidRDefault="00872730" w:rsidP="002A4640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cs/>
              </w:rPr>
            </w:pPr>
          </w:p>
        </w:tc>
      </w:tr>
      <w:tr w:rsidR="008325B5" w:rsidRPr="006461EA" w14:paraId="20569D6B" w14:textId="77777777" w:rsidTr="008D693C">
        <w:trPr>
          <w:cantSplit/>
        </w:trPr>
        <w:tc>
          <w:tcPr>
            <w:tcW w:w="2250" w:type="dxa"/>
            <w:vAlign w:val="center"/>
          </w:tcPr>
          <w:p w14:paraId="080DDA93" w14:textId="6D937647" w:rsidR="008325B5" w:rsidRPr="006461EA" w:rsidRDefault="008325B5" w:rsidP="008325B5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lang w:val="en-GB"/>
              </w:rPr>
            </w:pPr>
            <w:r w:rsidRPr="006461EA">
              <w:rPr>
                <w:rFonts w:ascii="Browallia New" w:hAnsi="Browallia New" w:cs="Browallia New"/>
              </w:rPr>
              <w:t>1</w:t>
            </w:r>
            <w:r w:rsidRPr="006461EA">
              <w:rPr>
                <w:rFonts w:ascii="Browallia New" w:hAnsi="Browallia New" w:cs="Browallia New"/>
                <w:cs/>
              </w:rPr>
              <w:t xml:space="preserve"> มกราคม </w:t>
            </w:r>
            <w:r w:rsidRPr="006461EA">
              <w:rPr>
                <w:rFonts w:ascii="Browallia New" w:hAnsi="Browallia New" w:cs="Browallia New"/>
              </w:rPr>
              <w:t>25</w:t>
            </w:r>
            <w:r w:rsidRPr="006461EA">
              <w:rPr>
                <w:rFonts w:ascii="Browallia New" w:hAnsi="Browallia New" w:cs="Browallia New"/>
                <w:lang w:val="en-GB"/>
              </w:rPr>
              <w:t>6</w:t>
            </w:r>
            <w:r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910" w:type="dxa"/>
            <w:vAlign w:val="center"/>
          </w:tcPr>
          <w:p w14:paraId="1686DC06" w14:textId="736E4805" w:rsidR="008325B5" w:rsidRPr="002725ED" w:rsidRDefault="008325B5" w:rsidP="008325B5">
            <w:pPr>
              <w:tabs>
                <w:tab w:val="clear" w:pos="680"/>
                <w:tab w:val="clear" w:pos="907"/>
                <w:tab w:val="left" w:pos="426"/>
              </w:tabs>
              <w:spacing w:line="240" w:lineRule="auto"/>
              <w:ind w:left="-92" w:right="-39"/>
              <w:jc w:val="right"/>
              <w:rPr>
                <w:rFonts w:ascii="Browallia New" w:hAnsi="Browallia New" w:cs="Browallia New"/>
              </w:rPr>
            </w:pPr>
            <w:r w:rsidRPr="002725ED">
              <w:rPr>
                <w:rFonts w:ascii="Browallia New" w:hAnsi="Browallia New" w:cs="Browallia New"/>
                <w:lang w:val="en-GB"/>
              </w:rPr>
              <w:t>1,063,554</w:t>
            </w:r>
          </w:p>
        </w:tc>
        <w:tc>
          <w:tcPr>
            <w:tcW w:w="868" w:type="dxa"/>
            <w:vAlign w:val="center"/>
          </w:tcPr>
          <w:p w14:paraId="4EB38282" w14:textId="3EE8F287" w:rsidR="008325B5" w:rsidRPr="002725ED" w:rsidRDefault="008325B5" w:rsidP="008325B5">
            <w:pPr>
              <w:tabs>
                <w:tab w:val="clear" w:pos="227"/>
                <w:tab w:val="clear" w:pos="680"/>
                <w:tab w:val="clear" w:pos="907"/>
                <w:tab w:val="left" w:pos="234"/>
              </w:tabs>
              <w:spacing w:line="240" w:lineRule="auto"/>
              <w:ind w:left="-92" w:right="-39"/>
              <w:jc w:val="right"/>
              <w:rPr>
                <w:rFonts w:ascii="Browallia New" w:hAnsi="Browallia New" w:cs="Browallia New"/>
                <w:lang w:val="en-GB"/>
              </w:rPr>
            </w:pPr>
            <w:r w:rsidRPr="002725ED">
              <w:rPr>
                <w:rFonts w:ascii="Browallia New" w:hAnsi="Browallia New" w:cs="Browallia New"/>
              </w:rPr>
              <w:t>406,129</w:t>
            </w:r>
          </w:p>
        </w:tc>
        <w:tc>
          <w:tcPr>
            <w:tcW w:w="900" w:type="dxa"/>
            <w:gridSpan w:val="2"/>
            <w:vAlign w:val="center"/>
          </w:tcPr>
          <w:p w14:paraId="57A29522" w14:textId="4987BAA2" w:rsidR="008325B5" w:rsidRPr="002725ED" w:rsidRDefault="008325B5" w:rsidP="008325B5">
            <w:pPr>
              <w:tabs>
                <w:tab w:val="clear" w:pos="454"/>
                <w:tab w:val="clear" w:pos="680"/>
                <w:tab w:val="clear" w:pos="907"/>
                <w:tab w:val="left" w:pos="450"/>
              </w:tabs>
              <w:spacing w:line="240" w:lineRule="auto"/>
              <w:ind w:left="-92" w:right="-39"/>
              <w:jc w:val="right"/>
              <w:rPr>
                <w:rFonts w:ascii="Browallia New" w:hAnsi="Browallia New" w:cs="Browallia New"/>
              </w:rPr>
            </w:pPr>
            <w:r w:rsidRPr="002725ED">
              <w:rPr>
                <w:rFonts w:ascii="Browallia New" w:hAnsi="Browallia New" w:cs="Browallia New"/>
              </w:rPr>
              <w:t>830,518</w:t>
            </w:r>
          </w:p>
        </w:tc>
        <w:tc>
          <w:tcPr>
            <w:tcW w:w="943" w:type="dxa"/>
            <w:gridSpan w:val="2"/>
            <w:vAlign w:val="center"/>
          </w:tcPr>
          <w:p w14:paraId="13402660" w14:textId="2DFF7C3A" w:rsidR="008325B5" w:rsidRPr="002725ED" w:rsidRDefault="008325B5" w:rsidP="008325B5">
            <w:pPr>
              <w:tabs>
                <w:tab w:val="clear" w:pos="907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</w:rPr>
            </w:pPr>
            <w:r w:rsidRPr="002725ED">
              <w:rPr>
                <w:rFonts w:ascii="Browallia New" w:hAnsi="Browallia New" w:cs="Browallia New"/>
              </w:rPr>
              <w:t>54,903</w:t>
            </w:r>
          </w:p>
        </w:tc>
        <w:tc>
          <w:tcPr>
            <w:tcW w:w="850" w:type="dxa"/>
            <w:vAlign w:val="center"/>
          </w:tcPr>
          <w:p w14:paraId="1F0CEF5E" w14:textId="637847C4" w:rsidR="008325B5" w:rsidRPr="002725ED" w:rsidRDefault="008325B5" w:rsidP="008325B5">
            <w:pPr>
              <w:tabs>
                <w:tab w:val="clear" w:pos="907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lang w:val="en-GB"/>
              </w:rPr>
            </w:pPr>
            <w:r w:rsidRPr="002725ED">
              <w:rPr>
                <w:rFonts w:ascii="Browallia New" w:hAnsi="Browallia New" w:cs="Browallia New"/>
              </w:rPr>
              <w:t>86,802</w:t>
            </w:r>
          </w:p>
        </w:tc>
        <w:tc>
          <w:tcPr>
            <w:tcW w:w="849" w:type="dxa"/>
            <w:vAlign w:val="center"/>
          </w:tcPr>
          <w:p w14:paraId="4E47AF5B" w14:textId="1DA1A111" w:rsidR="008325B5" w:rsidRPr="002725ED" w:rsidRDefault="008325B5" w:rsidP="008325B5">
            <w:pPr>
              <w:tabs>
                <w:tab w:val="clear" w:pos="907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</w:rPr>
            </w:pPr>
            <w:r w:rsidRPr="002725ED">
              <w:rPr>
                <w:rFonts w:ascii="Browallia New" w:hAnsi="Browallia New" w:cs="Browallia New"/>
                <w:lang w:val="en-GB"/>
              </w:rPr>
              <w:t>421,008</w:t>
            </w:r>
          </w:p>
        </w:tc>
        <w:tc>
          <w:tcPr>
            <w:tcW w:w="851" w:type="dxa"/>
            <w:vAlign w:val="center"/>
          </w:tcPr>
          <w:p w14:paraId="2F1F1777" w14:textId="6AD69871" w:rsidR="008325B5" w:rsidRPr="002725ED" w:rsidRDefault="008325B5" w:rsidP="008325B5">
            <w:pPr>
              <w:tabs>
                <w:tab w:val="clear" w:pos="907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</w:rPr>
            </w:pPr>
            <w:r w:rsidRPr="002725ED">
              <w:rPr>
                <w:rFonts w:ascii="Browallia New" w:hAnsi="Browallia New" w:cs="Browallia New"/>
              </w:rPr>
              <w:t>56,219</w:t>
            </w:r>
          </w:p>
        </w:tc>
        <w:tc>
          <w:tcPr>
            <w:tcW w:w="855" w:type="dxa"/>
            <w:vAlign w:val="center"/>
          </w:tcPr>
          <w:p w14:paraId="56D40F2A" w14:textId="1A013598" w:rsidR="008325B5" w:rsidRPr="002725ED" w:rsidRDefault="008325B5" w:rsidP="008325B5">
            <w:pPr>
              <w:tabs>
                <w:tab w:val="clear" w:pos="680"/>
                <w:tab w:val="clear" w:pos="907"/>
                <w:tab w:val="left" w:pos="198"/>
              </w:tabs>
              <w:spacing w:line="240" w:lineRule="auto"/>
              <w:ind w:left="-92" w:right="-51"/>
              <w:jc w:val="right"/>
              <w:rPr>
                <w:rFonts w:ascii="Browallia New" w:hAnsi="Browallia New" w:cs="Browallia New"/>
              </w:rPr>
            </w:pPr>
            <w:r w:rsidRPr="002725ED">
              <w:rPr>
                <w:rFonts w:ascii="Browallia New" w:hAnsi="Browallia New" w:cs="Browallia New"/>
              </w:rPr>
              <w:t>2,919,133</w:t>
            </w:r>
          </w:p>
        </w:tc>
      </w:tr>
      <w:tr w:rsidR="008325B5" w:rsidRPr="006461EA" w14:paraId="5F9D179A" w14:textId="77777777" w:rsidTr="008D693C">
        <w:trPr>
          <w:cantSplit/>
        </w:trPr>
        <w:tc>
          <w:tcPr>
            <w:tcW w:w="2250" w:type="dxa"/>
            <w:vAlign w:val="center"/>
          </w:tcPr>
          <w:p w14:paraId="35E1DF93" w14:textId="2CCAB16B" w:rsidR="008325B5" w:rsidRPr="006461EA" w:rsidRDefault="008325B5" w:rsidP="008325B5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  <w:cs/>
              </w:rPr>
              <w:t>ซื้อเพิ่ม</w:t>
            </w:r>
          </w:p>
        </w:tc>
        <w:tc>
          <w:tcPr>
            <w:tcW w:w="910" w:type="dxa"/>
            <w:vAlign w:val="center"/>
          </w:tcPr>
          <w:p w14:paraId="354ACBBE" w14:textId="1759B4E5" w:rsidR="008325B5" w:rsidRPr="002725ED" w:rsidRDefault="008325B5" w:rsidP="008325B5">
            <w:pPr>
              <w:tabs>
                <w:tab w:val="clear" w:pos="680"/>
                <w:tab w:val="clear" w:pos="907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</w:rPr>
            </w:pPr>
            <w:r w:rsidRPr="002725ED">
              <w:rPr>
                <w:rFonts w:ascii="Browallia New" w:hAnsi="Browallia New" w:cs="Browallia New"/>
              </w:rPr>
              <w:t>1,121</w:t>
            </w:r>
          </w:p>
        </w:tc>
        <w:tc>
          <w:tcPr>
            <w:tcW w:w="868" w:type="dxa"/>
            <w:vAlign w:val="center"/>
          </w:tcPr>
          <w:p w14:paraId="1176FA7D" w14:textId="55162C66" w:rsidR="008325B5" w:rsidRPr="002725ED" w:rsidRDefault="008325B5" w:rsidP="008325B5">
            <w:pPr>
              <w:tabs>
                <w:tab w:val="clear" w:pos="680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  <w:lang w:val="en-GB"/>
              </w:rPr>
            </w:pPr>
            <w:r w:rsidRPr="002725ED">
              <w:rPr>
                <w:rFonts w:ascii="Browallia New" w:hAnsi="Browallia New" w:cs="Browallia New"/>
                <w:lang w:val="en-GB"/>
              </w:rPr>
              <w:t>3,226</w:t>
            </w:r>
          </w:p>
        </w:tc>
        <w:tc>
          <w:tcPr>
            <w:tcW w:w="900" w:type="dxa"/>
            <w:gridSpan w:val="2"/>
            <w:vAlign w:val="center"/>
          </w:tcPr>
          <w:p w14:paraId="1C74454F" w14:textId="23F8D61D" w:rsidR="008325B5" w:rsidRPr="002725ED" w:rsidRDefault="008325B5" w:rsidP="008325B5">
            <w:pPr>
              <w:tabs>
                <w:tab w:val="clear" w:pos="454"/>
                <w:tab w:val="clear" w:pos="680"/>
                <w:tab w:val="clear" w:pos="907"/>
                <w:tab w:val="left" w:pos="450"/>
              </w:tabs>
              <w:spacing w:line="240" w:lineRule="auto"/>
              <w:ind w:left="-37" w:right="-39"/>
              <w:jc w:val="right"/>
              <w:rPr>
                <w:rFonts w:ascii="Browallia New" w:hAnsi="Browallia New" w:cs="Browallia New"/>
              </w:rPr>
            </w:pPr>
            <w:r w:rsidRPr="002725ED">
              <w:rPr>
                <w:rFonts w:ascii="Browallia New" w:hAnsi="Browallia New" w:cs="Browallia New"/>
              </w:rPr>
              <w:t>26,516</w:t>
            </w:r>
          </w:p>
        </w:tc>
        <w:tc>
          <w:tcPr>
            <w:tcW w:w="943" w:type="dxa"/>
            <w:gridSpan w:val="2"/>
            <w:vAlign w:val="center"/>
          </w:tcPr>
          <w:p w14:paraId="3393AE82" w14:textId="18C32B7A" w:rsidR="008325B5" w:rsidRPr="002725ED" w:rsidRDefault="008325B5" w:rsidP="008325B5">
            <w:pP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  <w:lang w:val="en-GB"/>
              </w:rPr>
            </w:pPr>
            <w:r w:rsidRPr="002725ED">
              <w:rPr>
                <w:rFonts w:ascii="Browallia New" w:hAnsi="Browallia New" w:cs="Browallia New"/>
                <w:lang w:val="en-GB"/>
              </w:rPr>
              <w:t>7,364</w:t>
            </w:r>
          </w:p>
        </w:tc>
        <w:tc>
          <w:tcPr>
            <w:tcW w:w="850" w:type="dxa"/>
            <w:vAlign w:val="center"/>
          </w:tcPr>
          <w:p w14:paraId="439A7DA7" w14:textId="2D84A072" w:rsidR="008325B5" w:rsidRPr="002725ED" w:rsidRDefault="008325B5" w:rsidP="008325B5">
            <w:pP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  <w:cs/>
              </w:rPr>
            </w:pPr>
            <w:r w:rsidRPr="002725ED">
              <w:rPr>
                <w:rFonts w:ascii="Browallia New" w:hAnsi="Browallia New" w:cs="Browallia New"/>
              </w:rPr>
              <w:t>955</w:t>
            </w:r>
          </w:p>
        </w:tc>
        <w:tc>
          <w:tcPr>
            <w:tcW w:w="849" w:type="dxa"/>
            <w:vAlign w:val="center"/>
          </w:tcPr>
          <w:p w14:paraId="18D35400" w14:textId="6976530A" w:rsidR="008325B5" w:rsidRPr="002725ED" w:rsidRDefault="008325B5" w:rsidP="008325B5">
            <w:pP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2725ED">
              <w:rPr>
                <w:rFonts w:ascii="Browallia New" w:hAnsi="Browallia New" w:cs="Browallia New"/>
              </w:rPr>
              <w:t>205,663</w:t>
            </w:r>
          </w:p>
        </w:tc>
        <w:tc>
          <w:tcPr>
            <w:tcW w:w="851" w:type="dxa"/>
            <w:vAlign w:val="center"/>
          </w:tcPr>
          <w:p w14:paraId="7E4A3FCA" w14:textId="2985336E" w:rsidR="008325B5" w:rsidRPr="002725ED" w:rsidRDefault="008325B5" w:rsidP="008325B5">
            <w:pP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2725ED">
              <w:rPr>
                <w:rFonts w:ascii="Browallia New" w:hAnsi="Browallia New" w:cs="Browallia New"/>
              </w:rPr>
              <w:t>185,185</w:t>
            </w:r>
          </w:p>
        </w:tc>
        <w:tc>
          <w:tcPr>
            <w:tcW w:w="855" w:type="dxa"/>
            <w:vAlign w:val="center"/>
          </w:tcPr>
          <w:p w14:paraId="017E26A4" w14:textId="48522853" w:rsidR="008325B5" w:rsidRPr="002725ED" w:rsidRDefault="008325B5" w:rsidP="008325B5">
            <w:pPr>
              <w:tabs>
                <w:tab w:val="clear" w:pos="680"/>
                <w:tab w:val="clear" w:pos="907"/>
                <w:tab w:val="left" w:pos="198"/>
              </w:tabs>
              <w:spacing w:line="240" w:lineRule="auto"/>
              <w:ind w:left="-37" w:right="-51"/>
              <w:jc w:val="right"/>
              <w:rPr>
                <w:rFonts w:ascii="Browallia New" w:hAnsi="Browallia New" w:cs="Browallia New"/>
              </w:rPr>
            </w:pPr>
            <w:r w:rsidRPr="002725ED">
              <w:rPr>
                <w:rFonts w:ascii="Browallia New" w:hAnsi="Browallia New" w:cs="Browallia New"/>
              </w:rPr>
              <w:t>430,030</w:t>
            </w:r>
          </w:p>
        </w:tc>
      </w:tr>
      <w:tr w:rsidR="008325B5" w:rsidRPr="006461EA" w14:paraId="3AD25D8B" w14:textId="77777777" w:rsidTr="008D693C">
        <w:trPr>
          <w:cantSplit/>
        </w:trPr>
        <w:tc>
          <w:tcPr>
            <w:tcW w:w="2250" w:type="dxa"/>
            <w:vAlign w:val="center"/>
          </w:tcPr>
          <w:p w14:paraId="289F475D" w14:textId="77777777" w:rsidR="008325B5" w:rsidRPr="006461EA" w:rsidRDefault="008325B5" w:rsidP="008325B5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  <w:cs/>
              </w:rPr>
              <w:t>ต้นทุนการกู้ยืมที่รวมเป็นต้นทุน</w:t>
            </w:r>
          </w:p>
        </w:tc>
        <w:tc>
          <w:tcPr>
            <w:tcW w:w="910" w:type="dxa"/>
            <w:vAlign w:val="center"/>
          </w:tcPr>
          <w:p w14:paraId="0181869E" w14:textId="7A5EE4AB" w:rsidR="008325B5" w:rsidRPr="002725ED" w:rsidRDefault="008325B5" w:rsidP="008325B5">
            <w:pPr>
              <w:tabs>
                <w:tab w:val="clear" w:pos="907"/>
              </w:tabs>
              <w:spacing w:line="240" w:lineRule="auto"/>
              <w:ind w:left="-92"/>
              <w:jc w:val="center"/>
              <w:rPr>
                <w:rFonts w:ascii="Browallia New" w:hAnsi="Browallia New" w:cs="Browallia New"/>
              </w:rPr>
            </w:pPr>
            <w:r w:rsidRPr="002725ED">
              <w:rPr>
                <w:rFonts w:ascii="Browallia New" w:hAnsi="Browallia New" w:cs="Browallia New"/>
              </w:rPr>
              <w:t xml:space="preserve">        </w:t>
            </w:r>
            <w:r>
              <w:rPr>
                <w:rFonts w:ascii="Browallia New" w:hAnsi="Browallia New" w:cs="Browallia New"/>
              </w:rPr>
              <w:t xml:space="preserve"> </w:t>
            </w:r>
            <w:r w:rsidRPr="002725ED">
              <w:rPr>
                <w:rFonts w:ascii="Browallia New" w:hAnsi="Browallia New" w:cs="Browallia New"/>
              </w:rPr>
              <w:t xml:space="preserve">   -</w:t>
            </w:r>
          </w:p>
        </w:tc>
        <w:tc>
          <w:tcPr>
            <w:tcW w:w="868" w:type="dxa"/>
            <w:vAlign w:val="center"/>
          </w:tcPr>
          <w:p w14:paraId="611607FB" w14:textId="72EA2392" w:rsidR="008325B5" w:rsidRPr="002725ED" w:rsidRDefault="008325B5" w:rsidP="008325B5">
            <w:pPr>
              <w:tabs>
                <w:tab w:val="clear" w:pos="907"/>
              </w:tabs>
              <w:spacing w:line="240" w:lineRule="auto"/>
              <w:ind w:left="-92"/>
              <w:jc w:val="center"/>
              <w:rPr>
                <w:rFonts w:ascii="Browallia New" w:hAnsi="Browallia New" w:cs="Browallia New"/>
              </w:rPr>
            </w:pPr>
            <w:r w:rsidRPr="002725ED">
              <w:rPr>
                <w:rFonts w:ascii="Browallia New" w:hAnsi="Browallia New" w:cs="Browallia New"/>
              </w:rPr>
              <w:t xml:space="preserve">         </w:t>
            </w:r>
            <w:r>
              <w:rPr>
                <w:rFonts w:ascii="Browallia New" w:hAnsi="Browallia New" w:cs="Browallia New"/>
              </w:rPr>
              <w:t xml:space="preserve"> </w:t>
            </w:r>
            <w:r w:rsidRPr="002725ED">
              <w:rPr>
                <w:rFonts w:ascii="Browallia New" w:hAnsi="Browallia New" w:cs="Browallia New"/>
              </w:rPr>
              <w:t xml:space="preserve">  -</w:t>
            </w:r>
          </w:p>
        </w:tc>
        <w:tc>
          <w:tcPr>
            <w:tcW w:w="900" w:type="dxa"/>
            <w:gridSpan w:val="2"/>
            <w:vAlign w:val="center"/>
          </w:tcPr>
          <w:p w14:paraId="253D04F3" w14:textId="527066C3" w:rsidR="008325B5" w:rsidRPr="002725ED" w:rsidRDefault="008325B5" w:rsidP="008325B5">
            <w:pPr>
              <w:tabs>
                <w:tab w:val="clear" w:pos="454"/>
                <w:tab w:val="clear" w:pos="680"/>
                <w:tab w:val="clear" w:pos="907"/>
                <w:tab w:val="left" w:pos="450"/>
              </w:tabs>
              <w:spacing w:line="240" w:lineRule="auto"/>
              <w:ind w:left="-37" w:right="-39"/>
              <w:jc w:val="center"/>
              <w:rPr>
                <w:rFonts w:ascii="Browallia New" w:hAnsi="Browallia New" w:cs="Browallia New"/>
              </w:rPr>
            </w:pPr>
            <w:r w:rsidRPr="002725ED">
              <w:rPr>
                <w:rFonts w:ascii="Browallia New" w:hAnsi="Browallia New" w:cs="Browallia New"/>
              </w:rPr>
              <w:t xml:space="preserve">    </w:t>
            </w:r>
            <w:r>
              <w:rPr>
                <w:rFonts w:ascii="Browallia New" w:hAnsi="Browallia New" w:cs="Browallia New"/>
              </w:rPr>
              <w:t xml:space="preserve"> </w:t>
            </w:r>
            <w:r w:rsidRPr="002725ED">
              <w:rPr>
                <w:rFonts w:ascii="Browallia New" w:hAnsi="Browallia New" w:cs="Browallia New"/>
              </w:rPr>
              <w:t xml:space="preserve">   -</w:t>
            </w:r>
          </w:p>
        </w:tc>
        <w:tc>
          <w:tcPr>
            <w:tcW w:w="943" w:type="dxa"/>
            <w:gridSpan w:val="2"/>
            <w:vAlign w:val="center"/>
          </w:tcPr>
          <w:p w14:paraId="30F39846" w14:textId="079B2588" w:rsidR="008325B5" w:rsidRPr="002725ED" w:rsidRDefault="008325B5" w:rsidP="008325B5">
            <w:pPr>
              <w:tabs>
                <w:tab w:val="clear" w:pos="907"/>
              </w:tabs>
              <w:spacing w:line="240" w:lineRule="auto"/>
              <w:ind w:left="-92"/>
              <w:jc w:val="center"/>
              <w:rPr>
                <w:rFonts w:ascii="Browallia New" w:hAnsi="Browallia New" w:cs="Browallia New"/>
              </w:rPr>
            </w:pPr>
            <w:r w:rsidRPr="002725ED">
              <w:rPr>
                <w:rFonts w:ascii="Browallia New" w:hAnsi="Browallia New" w:cs="Browallia New"/>
              </w:rPr>
              <w:t xml:space="preserve">    </w:t>
            </w:r>
            <w:r>
              <w:rPr>
                <w:rFonts w:ascii="Browallia New" w:hAnsi="Browallia New" w:cs="Browallia New"/>
              </w:rPr>
              <w:t xml:space="preserve"> </w:t>
            </w:r>
            <w:r w:rsidRPr="002725ED">
              <w:rPr>
                <w:rFonts w:ascii="Browallia New" w:hAnsi="Browallia New" w:cs="Browallia New"/>
              </w:rPr>
              <w:t xml:space="preserve">   -</w:t>
            </w:r>
          </w:p>
        </w:tc>
        <w:tc>
          <w:tcPr>
            <w:tcW w:w="850" w:type="dxa"/>
            <w:vAlign w:val="center"/>
          </w:tcPr>
          <w:p w14:paraId="0C257F8A" w14:textId="00513DFD" w:rsidR="008325B5" w:rsidRPr="002725ED" w:rsidRDefault="008325B5" w:rsidP="008325B5">
            <w:pPr>
              <w:tabs>
                <w:tab w:val="clear" w:pos="907"/>
              </w:tabs>
              <w:spacing w:line="240" w:lineRule="auto"/>
              <w:ind w:left="-92"/>
              <w:jc w:val="center"/>
              <w:rPr>
                <w:rFonts w:ascii="Browallia New" w:hAnsi="Browallia New" w:cs="Browallia New"/>
              </w:rPr>
            </w:pPr>
            <w:r w:rsidRPr="002725ED">
              <w:rPr>
                <w:rFonts w:ascii="Browallia New" w:hAnsi="Browallia New" w:cs="Browallia New"/>
              </w:rPr>
              <w:t xml:space="preserve">          -</w:t>
            </w:r>
          </w:p>
        </w:tc>
        <w:tc>
          <w:tcPr>
            <w:tcW w:w="849" w:type="dxa"/>
            <w:vAlign w:val="center"/>
          </w:tcPr>
          <w:p w14:paraId="159A76E6" w14:textId="3D25AF8F" w:rsidR="008325B5" w:rsidRPr="002725ED" w:rsidRDefault="008325B5" w:rsidP="008325B5">
            <w:pP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2725ED">
              <w:rPr>
                <w:rFonts w:ascii="Browallia New" w:hAnsi="Browallia New" w:cs="Browallia New"/>
              </w:rPr>
              <w:t>16,018</w:t>
            </w:r>
          </w:p>
        </w:tc>
        <w:tc>
          <w:tcPr>
            <w:tcW w:w="851" w:type="dxa"/>
            <w:vAlign w:val="center"/>
          </w:tcPr>
          <w:p w14:paraId="61D01E02" w14:textId="74C1143B" w:rsidR="008325B5" w:rsidRPr="002725ED" w:rsidRDefault="008325B5" w:rsidP="008325B5">
            <w:pPr>
              <w:tabs>
                <w:tab w:val="clear" w:pos="907"/>
              </w:tabs>
              <w:spacing w:line="240" w:lineRule="auto"/>
              <w:ind w:left="-92"/>
              <w:jc w:val="center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 xml:space="preserve">  </w:t>
            </w:r>
            <w:r w:rsidRPr="002725ED">
              <w:rPr>
                <w:rFonts w:ascii="Browallia New" w:hAnsi="Browallia New" w:cs="Browallia New"/>
              </w:rPr>
              <w:t xml:space="preserve">        -</w:t>
            </w:r>
          </w:p>
        </w:tc>
        <w:tc>
          <w:tcPr>
            <w:tcW w:w="855" w:type="dxa"/>
            <w:vAlign w:val="center"/>
          </w:tcPr>
          <w:p w14:paraId="081C255F" w14:textId="5197C257" w:rsidR="008325B5" w:rsidRPr="002725ED" w:rsidRDefault="008325B5" w:rsidP="008325B5">
            <w:pPr>
              <w:tabs>
                <w:tab w:val="clear" w:pos="680"/>
                <w:tab w:val="clear" w:pos="907"/>
                <w:tab w:val="left" w:pos="198"/>
              </w:tabs>
              <w:spacing w:line="240" w:lineRule="auto"/>
              <w:ind w:left="-37" w:right="-51"/>
              <w:jc w:val="right"/>
              <w:rPr>
                <w:rFonts w:ascii="Browallia New" w:hAnsi="Browallia New" w:cs="Browallia New"/>
              </w:rPr>
            </w:pPr>
            <w:r w:rsidRPr="002725ED">
              <w:rPr>
                <w:rFonts w:ascii="Browallia New" w:hAnsi="Browallia New" w:cs="Browallia New"/>
              </w:rPr>
              <w:t>16,018</w:t>
            </w:r>
          </w:p>
        </w:tc>
      </w:tr>
      <w:tr w:rsidR="008325B5" w:rsidRPr="006461EA" w14:paraId="18478B87" w14:textId="77777777" w:rsidTr="008D693C">
        <w:trPr>
          <w:cantSplit/>
        </w:trPr>
        <w:tc>
          <w:tcPr>
            <w:tcW w:w="2250" w:type="dxa"/>
            <w:vAlign w:val="center"/>
          </w:tcPr>
          <w:p w14:paraId="335B6188" w14:textId="77777777" w:rsidR="008325B5" w:rsidRPr="006461EA" w:rsidRDefault="008325B5" w:rsidP="008325B5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  <w:cs/>
              </w:rPr>
              <w:t>โอนเข้า / (โอนออก)</w:t>
            </w:r>
          </w:p>
        </w:tc>
        <w:tc>
          <w:tcPr>
            <w:tcW w:w="910" w:type="dxa"/>
            <w:vAlign w:val="center"/>
          </w:tcPr>
          <w:p w14:paraId="53B9758C" w14:textId="24D7C1BC" w:rsidR="008325B5" w:rsidRPr="002725ED" w:rsidRDefault="008325B5" w:rsidP="008325B5">
            <w:pPr>
              <w:tabs>
                <w:tab w:val="clear" w:pos="907"/>
              </w:tabs>
              <w:spacing w:line="240" w:lineRule="auto"/>
              <w:ind w:left="-92"/>
              <w:jc w:val="center"/>
              <w:rPr>
                <w:rFonts w:ascii="Browallia New" w:hAnsi="Browallia New" w:cs="Browallia New"/>
              </w:rPr>
            </w:pPr>
            <w:r w:rsidRPr="002725ED">
              <w:rPr>
                <w:rFonts w:ascii="Browallia New" w:hAnsi="Browallia New" w:cs="Browallia New"/>
              </w:rPr>
              <w:t xml:space="preserve">   </w:t>
            </w:r>
            <w:r>
              <w:rPr>
                <w:rFonts w:ascii="Browallia New" w:hAnsi="Browallia New" w:cs="Browallia New"/>
              </w:rPr>
              <w:t xml:space="preserve"> </w:t>
            </w:r>
            <w:r w:rsidRPr="002725ED">
              <w:rPr>
                <w:rFonts w:ascii="Browallia New" w:hAnsi="Browallia New" w:cs="Browallia New"/>
              </w:rPr>
              <w:t xml:space="preserve">        -</w:t>
            </w:r>
          </w:p>
        </w:tc>
        <w:tc>
          <w:tcPr>
            <w:tcW w:w="868" w:type="dxa"/>
            <w:vAlign w:val="center"/>
          </w:tcPr>
          <w:p w14:paraId="0CDF5F38" w14:textId="405FE556" w:rsidR="008325B5" w:rsidRPr="002725ED" w:rsidRDefault="008325B5" w:rsidP="008325B5">
            <w:pPr>
              <w:tabs>
                <w:tab w:val="clear" w:pos="680"/>
                <w:tab w:val="clear" w:pos="907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</w:rPr>
            </w:pPr>
            <w:r w:rsidRPr="002725ED">
              <w:rPr>
                <w:rFonts w:ascii="Browallia New" w:hAnsi="Browallia New" w:cs="Browallia New"/>
              </w:rPr>
              <w:t>183,269</w:t>
            </w:r>
          </w:p>
        </w:tc>
        <w:tc>
          <w:tcPr>
            <w:tcW w:w="900" w:type="dxa"/>
            <w:gridSpan w:val="2"/>
            <w:vAlign w:val="center"/>
          </w:tcPr>
          <w:p w14:paraId="70549546" w14:textId="74A03228" w:rsidR="008325B5" w:rsidRPr="002725ED" w:rsidRDefault="008325B5" w:rsidP="008325B5">
            <w:pPr>
              <w:tabs>
                <w:tab w:val="clear" w:pos="454"/>
                <w:tab w:val="clear" w:pos="680"/>
                <w:tab w:val="clear" w:pos="907"/>
                <w:tab w:val="left" w:pos="450"/>
              </w:tabs>
              <w:spacing w:line="240" w:lineRule="auto"/>
              <w:ind w:left="-37" w:right="-39"/>
              <w:jc w:val="right"/>
              <w:rPr>
                <w:rFonts w:ascii="Browallia New" w:hAnsi="Browallia New" w:cs="Browallia New"/>
              </w:rPr>
            </w:pPr>
            <w:r w:rsidRPr="002725ED">
              <w:rPr>
                <w:rFonts w:ascii="Browallia New" w:hAnsi="Browallia New" w:cs="Browallia New"/>
              </w:rPr>
              <w:t>260,694</w:t>
            </w:r>
          </w:p>
        </w:tc>
        <w:tc>
          <w:tcPr>
            <w:tcW w:w="943" w:type="dxa"/>
            <w:gridSpan w:val="2"/>
            <w:vAlign w:val="center"/>
          </w:tcPr>
          <w:p w14:paraId="77EF8587" w14:textId="652D0038" w:rsidR="008325B5" w:rsidRPr="002725ED" w:rsidRDefault="008325B5" w:rsidP="008325B5">
            <w:pPr>
              <w:tabs>
                <w:tab w:val="clear" w:pos="907"/>
              </w:tabs>
              <w:spacing w:line="240" w:lineRule="auto"/>
              <w:ind w:left="-92"/>
              <w:jc w:val="center"/>
              <w:rPr>
                <w:rFonts w:ascii="Browallia New" w:hAnsi="Browallia New" w:cs="Browallia New"/>
              </w:rPr>
            </w:pPr>
            <w:r w:rsidRPr="002725ED">
              <w:rPr>
                <w:rFonts w:ascii="Browallia New" w:hAnsi="Browallia New" w:cs="Browallia New"/>
              </w:rPr>
              <w:t xml:space="preserve">    </w:t>
            </w:r>
            <w:r>
              <w:rPr>
                <w:rFonts w:ascii="Browallia New" w:hAnsi="Browallia New" w:cs="Browallia New"/>
              </w:rPr>
              <w:t xml:space="preserve"> </w:t>
            </w:r>
            <w:r w:rsidRPr="002725ED">
              <w:rPr>
                <w:rFonts w:ascii="Browallia New" w:hAnsi="Browallia New" w:cs="Browallia New"/>
              </w:rPr>
              <w:t xml:space="preserve">   -</w:t>
            </w:r>
          </w:p>
        </w:tc>
        <w:tc>
          <w:tcPr>
            <w:tcW w:w="850" w:type="dxa"/>
            <w:vAlign w:val="center"/>
          </w:tcPr>
          <w:p w14:paraId="3AE289D9" w14:textId="46E64E1C" w:rsidR="008325B5" w:rsidRPr="002725ED" w:rsidRDefault="008325B5" w:rsidP="008325B5">
            <w:pPr>
              <w:tabs>
                <w:tab w:val="clear" w:pos="907"/>
              </w:tabs>
              <w:spacing w:line="240" w:lineRule="auto"/>
              <w:ind w:left="-92"/>
              <w:jc w:val="center"/>
              <w:rPr>
                <w:rFonts w:ascii="Browallia New" w:hAnsi="Browallia New" w:cs="Browallia New"/>
              </w:rPr>
            </w:pPr>
            <w:r w:rsidRPr="002725ED">
              <w:rPr>
                <w:rFonts w:ascii="Browallia New" w:hAnsi="Browallia New" w:cs="Browallia New"/>
              </w:rPr>
              <w:t xml:space="preserve">          -</w:t>
            </w:r>
          </w:p>
        </w:tc>
        <w:tc>
          <w:tcPr>
            <w:tcW w:w="849" w:type="dxa"/>
            <w:vAlign w:val="center"/>
          </w:tcPr>
          <w:p w14:paraId="1FCF22C6" w14:textId="5DF9AD0B" w:rsidR="008325B5" w:rsidRPr="002725ED" w:rsidRDefault="008325B5" w:rsidP="008325B5">
            <w:pP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2725ED">
              <w:rPr>
                <w:rFonts w:ascii="Browallia New" w:hAnsi="Browallia New" w:cs="Browallia New"/>
              </w:rPr>
              <w:t>(417,991)</w:t>
            </w:r>
          </w:p>
        </w:tc>
        <w:tc>
          <w:tcPr>
            <w:tcW w:w="851" w:type="dxa"/>
            <w:vAlign w:val="center"/>
          </w:tcPr>
          <w:p w14:paraId="6875D0B5" w14:textId="489C6970" w:rsidR="008325B5" w:rsidRPr="002725ED" w:rsidRDefault="008325B5" w:rsidP="008325B5">
            <w:pP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  <w:cs/>
              </w:rPr>
            </w:pPr>
            <w:r w:rsidRPr="002725ED">
              <w:rPr>
                <w:rFonts w:ascii="Browallia New" w:hAnsi="Browallia New" w:cs="Browallia New"/>
              </w:rPr>
              <w:t>(19,480)</w:t>
            </w:r>
          </w:p>
        </w:tc>
        <w:tc>
          <w:tcPr>
            <w:tcW w:w="855" w:type="dxa"/>
            <w:vAlign w:val="center"/>
          </w:tcPr>
          <w:p w14:paraId="0AD4943C" w14:textId="2E97B3F7" w:rsidR="008325B5" w:rsidRPr="002725ED" w:rsidRDefault="008325B5" w:rsidP="008325B5">
            <w:pPr>
              <w:tabs>
                <w:tab w:val="clear" w:pos="680"/>
                <w:tab w:val="clear" w:pos="907"/>
                <w:tab w:val="left" w:pos="198"/>
              </w:tabs>
              <w:spacing w:line="240" w:lineRule="auto"/>
              <w:ind w:left="-92" w:right="-51"/>
              <w:jc w:val="right"/>
              <w:rPr>
                <w:rFonts w:ascii="Browallia New" w:hAnsi="Browallia New" w:cs="Browallia New"/>
              </w:rPr>
            </w:pPr>
            <w:r w:rsidRPr="002725ED">
              <w:rPr>
                <w:rFonts w:ascii="Browallia New" w:hAnsi="Browallia New" w:cs="Browallia New"/>
              </w:rPr>
              <w:t>6,492</w:t>
            </w:r>
          </w:p>
        </w:tc>
      </w:tr>
      <w:tr w:rsidR="008325B5" w:rsidRPr="006461EA" w14:paraId="477AD987" w14:textId="77777777" w:rsidTr="000B7E71">
        <w:trPr>
          <w:cantSplit/>
        </w:trPr>
        <w:tc>
          <w:tcPr>
            <w:tcW w:w="2250" w:type="dxa"/>
            <w:vAlign w:val="center"/>
          </w:tcPr>
          <w:p w14:paraId="0BC089B2" w14:textId="77777777" w:rsidR="008325B5" w:rsidRPr="006461EA" w:rsidRDefault="008325B5" w:rsidP="008325B5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  <w:cs/>
              </w:rPr>
              <w:t>ขาย / ตัดจำหน่าย</w:t>
            </w:r>
          </w:p>
        </w:tc>
        <w:tc>
          <w:tcPr>
            <w:tcW w:w="910" w:type="dxa"/>
            <w:vAlign w:val="center"/>
          </w:tcPr>
          <w:p w14:paraId="746F285C" w14:textId="0395AF1F" w:rsidR="008325B5" w:rsidRPr="002725ED" w:rsidRDefault="008325B5" w:rsidP="008325B5">
            <w:pPr>
              <w:pBdr>
                <w:bottom w:val="single" w:sz="4" w:space="1" w:color="auto"/>
              </w:pBdr>
              <w:tabs>
                <w:tab w:val="clear" w:pos="907"/>
              </w:tabs>
              <w:spacing w:line="240" w:lineRule="auto"/>
              <w:ind w:left="-92"/>
              <w:jc w:val="center"/>
              <w:rPr>
                <w:rFonts w:ascii="Browallia New" w:hAnsi="Browallia New" w:cs="Browallia New"/>
                <w:cs/>
              </w:rPr>
            </w:pPr>
            <w:r w:rsidRPr="002725ED">
              <w:rPr>
                <w:rFonts w:ascii="Browallia New" w:hAnsi="Browallia New" w:cs="Browallia New"/>
              </w:rPr>
              <w:t xml:space="preserve">            -</w:t>
            </w:r>
          </w:p>
        </w:tc>
        <w:tc>
          <w:tcPr>
            <w:tcW w:w="868" w:type="dxa"/>
            <w:vAlign w:val="center"/>
          </w:tcPr>
          <w:p w14:paraId="676C4230" w14:textId="67146545" w:rsidR="008325B5" w:rsidRPr="002725ED" w:rsidRDefault="008325B5" w:rsidP="008325B5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/>
              <w:jc w:val="center"/>
              <w:rPr>
                <w:rFonts w:ascii="Browallia New" w:hAnsi="Browallia New" w:cs="Browallia New"/>
                <w:cs/>
              </w:rPr>
            </w:pPr>
            <w:r w:rsidRPr="002725ED">
              <w:rPr>
                <w:rFonts w:ascii="Browallia New" w:hAnsi="Browallia New" w:cs="Browallia New"/>
              </w:rPr>
              <w:t xml:space="preserve">         </w:t>
            </w:r>
            <w:r>
              <w:rPr>
                <w:rFonts w:ascii="Browallia New" w:hAnsi="Browallia New" w:cs="Browallia New"/>
              </w:rPr>
              <w:t xml:space="preserve"> </w:t>
            </w:r>
            <w:r w:rsidRPr="002725E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00" w:type="dxa"/>
            <w:gridSpan w:val="2"/>
            <w:vAlign w:val="center"/>
          </w:tcPr>
          <w:p w14:paraId="3F341383" w14:textId="3FC2CB40" w:rsidR="008325B5" w:rsidRPr="002725ED" w:rsidRDefault="008325B5" w:rsidP="008325B5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clear" w:pos="907"/>
                <w:tab w:val="left" w:pos="450"/>
              </w:tabs>
              <w:spacing w:line="240" w:lineRule="auto"/>
              <w:ind w:left="-37" w:right="-39"/>
              <w:jc w:val="right"/>
              <w:rPr>
                <w:rFonts w:ascii="Browallia New" w:hAnsi="Browallia New" w:cs="Browallia New"/>
              </w:rPr>
            </w:pPr>
            <w:r w:rsidRPr="002725ED">
              <w:rPr>
                <w:rFonts w:ascii="Browallia New" w:hAnsi="Browallia New" w:cs="Browallia New"/>
              </w:rPr>
              <w:t>(3,490)</w:t>
            </w:r>
          </w:p>
        </w:tc>
        <w:tc>
          <w:tcPr>
            <w:tcW w:w="943" w:type="dxa"/>
            <w:gridSpan w:val="2"/>
            <w:vAlign w:val="center"/>
          </w:tcPr>
          <w:p w14:paraId="4BDD6DE4" w14:textId="1BDC1362" w:rsidR="008325B5" w:rsidRPr="002725ED" w:rsidRDefault="008325B5" w:rsidP="008325B5">
            <w:pPr>
              <w:pBdr>
                <w:bottom w:val="single" w:sz="4" w:space="1" w:color="auto"/>
              </w:pBdr>
              <w:tabs>
                <w:tab w:val="clear" w:pos="907"/>
              </w:tabs>
              <w:spacing w:line="240" w:lineRule="auto"/>
              <w:ind w:left="-92"/>
              <w:jc w:val="center"/>
              <w:rPr>
                <w:rFonts w:ascii="Browallia New" w:hAnsi="Browallia New" w:cs="Browallia New"/>
                <w:cs/>
              </w:rPr>
            </w:pPr>
            <w:r w:rsidRPr="002725ED">
              <w:rPr>
                <w:rFonts w:ascii="Browallia New" w:hAnsi="Browallia New" w:cs="Browallia New"/>
              </w:rPr>
              <w:t xml:space="preserve">  </w:t>
            </w:r>
            <w:r>
              <w:rPr>
                <w:rFonts w:ascii="Browallia New" w:hAnsi="Browallia New" w:cs="Browallia New"/>
              </w:rPr>
              <w:t xml:space="preserve">   </w:t>
            </w:r>
            <w:r w:rsidRPr="002725ED">
              <w:rPr>
                <w:rFonts w:ascii="Browallia New" w:hAnsi="Browallia New" w:cs="Browallia New"/>
              </w:rPr>
              <w:t xml:space="preserve">   -</w:t>
            </w:r>
          </w:p>
        </w:tc>
        <w:tc>
          <w:tcPr>
            <w:tcW w:w="850" w:type="dxa"/>
            <w:vAlign w:val="center"/>
          </w:tcPr>
          <w:p w14:paraId="08CDB3DA" w14:textId="0E1EB511" w:rsidR="008325B5" w:rsidRPr="002725ED" w:rsidRDefault="008325B5" w:rsidP="008325B5">
            <w:pPr>
              <w:pBdr>
                <w:bottom w:val="single" w:sz="4" w:space="1" w:color="auto"/>
              </w:pBdr>
              <w:tabs>
                <w:tab w:val="clear" w:pos="907"/>
              </w:tabs>
              <w:spacing w:line="240" w:lineRule="auto"/>
              <w:ind w:left="-92"/>
              <w:jc w:val="center"/>
              <w:rPr>
                <w:rFonts w:ascii="Browallia New" w:hAnsi="Browallia New" w:cs="Browallia New"/>
              </w:rPr>
            </w:pPr>
            <w:r w:rsidRPr="002725ED">
              <w:rPr>
                <w:rFonts w:ascii="Browallia New" w:hAnsi="Browallia New" w:cs="Browallia New"/>
              </w:rPr>
              <w:t xml:space="preserve">    </w:t>
            </w:r>
            <w:r>
              <w:rPr>
                <w:rFonts w:ascii="Browallia New" w:hAnsi="Browallia New" w:cs="Browallia New"/>
              </w:rPr>
              <w:t xml:space="preserve"> </w:t>
            </w:r>
            <w:r w:rsidRPr="002725ED">
              <w:rPr>
                <w:rFonts w:ascii="Browallia New" w:hAnsi="Browallia New" w:cs="Browallia New"/>
              </w:rPr>
              <w:t xml:space="preserve">     -</w:t>
            </w:r>
          </w:p>
        </w:tc>
        <w:tc>
          <w:tcPr>
            <w:tcW w:w="849" w:type="dxa"/>
            <w:vAlign w:val="bottom"/>
          </w:tcPr>
          <w:p w14:paraId="56795483" w14:textId="00C6ACD6" w:rsidR="008325B5" w:rsidRPr="002725ED" w:rsidRDefault="008325B5" w:rsidP="008325B5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  <w:cs/>
              </w:rPr>
            </w:pPr>
            <w:r w:rsidRPr="002725ED">
              <w:rPr>
                <w:rFonts w:ascii="Browallia New" w:hAnsi="Browallia New" w:cs="Browallia New"/>
              </w:rPr>
              <w:t>(90)</w:t>
            </w:r>
          </w:p>
        </w:tc>
        <w:tc>
          <w:tcPr>
            <w:tcW w:w="851" w:type="dxa"/>
            <w:vAlign w:val="center"/>
          </w:tcPr>
          <w:p w14:paraId="07AC06C7" w14:textId="394598E9" w:rsidR="008325B5" w:rsidRPr="002725ED" w:rsidRDefault="008325B5" w:rsidP="008325B5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/>
              <w:jc w:val="center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 xml:space="preserve"> </w:t>
            </w:r>
            <w:r w:rsidRPr="002725ED">
              <w:rPr>
                <w:rFonts w:ascii="Browallia New" w:hAnsi="Browallia New" w:cs="Browallia New"/>
              </w:rPr>
              <w:t xml:space="preserve">        -</w:t>
            </w:r>
          </w:p>
        </w:tc>
        <w:tc>
          <w:tcPr>
            <w:tcW w:w="855" w:type="dxa"/>
            <w:vAlign w:val="center"/>
          </w:tcPr>
          <w:p w14:paraId="6D8CA3F5" w14:textId="520F427F" w:rsidR="008325B5" w:rsidRPr="002725ED" w:rsidRDefault="008325B5" w:rsidP="008325B5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  <w:tab w:val="left" w:pos="198"/>
              </w:tabs>
              <w:spacing w:line="240" w:lineRule="auto"/>
              <w:ind w:left="-37" w:right="-51"/>
              <w:jc w:val="right"/>
              <w:rPr>
                <w:rFonts w:ascii="Browallia New" w:hAnsi="Browallia New" w:cs="Browallia New"/>
                <w:cs/>
              </w:rPr>
            </w:pPr>
            <w:r w:rsidRPr="002725ED">
              <w:rPr>
                <w:rFonts w:ascii="Browallia New" w:hAnsi="Browallia New" w:cs="Browallia New"/>
              </w:rPr>
              <w:t>(3,580)</w:t>
            </w:r>
          </w:p>
        </w:tc>
      </w:tr>
      <w:tr w:rsidR="008325B5" w:rsidRPr="006461EA" w14:paraId="1123245C" w14:textId="77777777" w:rsidTr="008D693C">
        <w:trPr>
          <w:cantSplit/>
        </w:trPr>
        <w:tc>
          <w:tcPr>
            <w:tcW w:w="2250" w:type="dxa"/>
            <w:vAlign w:val="center"/>
          </w:tcPr>
          <w:p w14:paraId="4EF7DCB2" w14:textId="6573AA4C" w:rsidR="008325B5" w:rsidRPr="006461EA" w:rsidRDefault="008325B5" w:rsidP="008325B5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</w:rPr>
              <w:t>31</w:t>
            </w:r>
            <w:r w:rsidRPr="006461EA">
              <w:rPr>
                <w:rFonts w:ascii="Browallia New" w:hAnsi="Browallia New" w:cs="Browallia New"/>
                <w:cs/>
              </w:rPr>
              <w:t xml:space="preserve"> ธันวาคม </w:t>
            </w:r>
            <w:r w:rsidRPr="006461EA">
              <w:rPr>
                <w:rFonts w:ascii="Browallia New" w:hAnsi="Browallia New" w:cs="Browallia New"/>
              </w:rPr>
              <w:t>256</w:t>
            </w:r>
            <w:r>
              <w:rPr>
                <w:rFonts w:ascii="Browallia New" w:hAnsi="Browallia New" w:cs="Browallia New"/>
              </w:rPr>
              <w:t>1</w:t>
            </w:r>
          </w:p>
        </w:tc>
        <w:tc>
          <w:tcPr>
            <w:tcW w:w="910" w:type="dxa"/>
            <w:vAlign w:val="center"/>
          </w:tcPr>
          <w:p w14:paraId="15DA6B8A" w14:textId="216BD149" w:rsidR="008325B5" w:rsidRPr="002725ED" w:rsidRDefault="008325B5" w:rsidP="008325B5">
            <w:pPr>
              <w:tabs>
                <w:tab w:val="clear" w:pos="680"/>
              </w:tabs>
              <w:spacing w:line="240" w:lineRule="auto"/>
              <w:ind w:left="-114" w:right="-36"/>
              <w:jc w:val="right"/>
              <w:rPr>
                <w:rFonts w:ascii="Browallia New" w:hAnsi="Browallia New" w:cs="Browallia New"/>
                <w:lang w:val="en-GB"/>
              </w:rPr>
            </w:pPr>
            <w:r w:rsidRPr="00EF6FAC">
              <w:rPr>
                <w:rFonts w:ascii="Browallia New" w:hAnsi="Browallia New" w:cs="Browallia New"/>
              </w:rPr>
              <w:t>1,064,675</w:t>
            </w:r>
          </w:p>
        </w:tc>
        <w:tc>
          <w:tcPr>
            <w:tcW w:w="868" w:type="dxa"/>
            <w:vAlign w:val="center"/>
          </w:tcPr>
          <w:p w14:paraId="775C3C8F" w14:textId="3FB7E137" w:rsidR="008325B5" w:rsidRPr="002725ED" w:rsidRDefault="008325B5" w:rsidP="008325B5">
            <w:pPr>
              <w:tabs>
                <w:tab w:val="clear" w:pos="680"/>
                <w:tab w:val="clear" w:pos="907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</w:rPr>
            </w:pPr>
            <w:r w:rsidRPr="002725ED">
              <w:rPr>
                <w:rFonts w:ascii="Browallia New" w:hAnsi="Browallia New" w:cs="Browallia New"/>
              </w:rPr>
              <w:t>592,624</w:t>
            </w:r>
          </w:p>
        </w:tc>
        <w:tc>
          <w:tcPr>
            <w:tcW w:w="900" w:type="dxa"/>
            <w:gridSpan w:val="2"/>
            <w:vAlign w:val="center"/>
          </w:tcPr>
          <w:p w14:paraId="288C3954" w14:textId="3C09BEF6" w:rsidR="008325B5" w:rsidRPr="002725ED" w:rsidRDefault="008325B5" w:rsidP="008325B5">
            <w:pPr>
              <w:tabs>
                <w:tab w:val="clear" w:pos="680"/>
                <w:tab w:val="clear" w:pos="907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</w:rPr>
            </w:pPr>
            <w:r w:rsidRPr="002725ED">
              <w:rPr>
                <w:rFonts w:ascii="Browallia New" w:hAnsi="Browallia New" w:cs="Browallia New"/>
              </w:rPr>
              <w:t>1,114,238</w:t>
            </w:r>
          </w:p>
        </w:tc>
        <w:tc>
          <w:tcPr>
            <w:tcW w:w="943" w:type="dxa"/>
            <w:gridSpan w:val="2"/>
            <w:vAlign w:val="center"/>
          </w:tcPr>
          <w:p w14:paraId="26801D44" w14:textId="7182CB38" w:rsidR="008325B5" w:rsidRPr="002725ED" w:rsidRDefault="008325B5" w:rsidP="008325B5">
            <w:pP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2725ED">
              <w:rPr>
                <w:rFonts w:ascii="Browallia New" w:hAnsi="Browallia New" w:cs="Browallia New"/>
              </w:rPr>
              <w:t>62,267</w:t>
            </w:r>
          </w:p>
        </w:tc>
        <w:tc>
          <w:tcPr>
            <w:tcW w:w="850" w:type="dxa"/>
            <w:vAlign w:val="center"/>
          </w:tcPr>
          <w:p w14:paraId="1BEF73B3" w14:textId="433884A4" w:rsidR="008325B5" w:rsidRPr="002725ED" w:rsidRDefault="008325B5" w:rsidP="008325B5">
            <w:pP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2725ED">
              <w:rPr>
                <w:rFonts w:ascii="Browallia New" w:hAnsi="Browallia New" w:cs="Browallia New"/>
              </w:rPr>
              <w:t>87,757</w:t>
            </w:r>
          </w:p>
        </w:tc>
        <w:tc>
          <w:tcPr>
            <w:tcW w:w="849" w:type="dxa"/>
            <w:vAlign w:val="center"/>
          </w:tcPr>
          <w:p w14:paraId="4C366422" w14:textId="02E2359B" w:rsidR="008325B5" w:rsidRPr="002725ED" w:rsidRDefault="008325B5" w:rsidP="008325B5">
            <w:pPr>
              <w:tabs>
                <w:tab w:val="clear" w:pos="680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  <w:lang w:val="en-GB"/>
              </w:rPr>
            </w:pPr>
            <w:r w:rsidRPr="002725ED">
              <w:rPr>
                <w:rFonts w:ascii="Browallia New" w:hAnsi="Browallia New" w:cs="Browallia New"/>
                <w:lang w:val="en-GB"/>
              </w:rPr>
              <w:t>224,608</w:t>
            </w:r>
          </w:p>
        </w:tc>
        <w:tc>
          <w:tcPr>
            <w:tcW w:w="851" w:type="dxa"/>
            <w:vAlign w:val="center"/>
          </w:tcPr>
          <w:p w14:paraId="5DAC387A" w14:textId="1E4D6DBC" w:rsidR="008325B5" w:rsidRPr="002725ED" w:rsidRDefault="008325B5" w:rsidP="008325B5">
            <w:pP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2725ED">
              <w:rPr>
                <w:rFonts w:ascii="Browallia New" w:hAnsi="Browallia New" w:cs="Browallia New"/>
              </w:rPr>
              <w:t>221,924</w:t>
            </w:r>
          </w:p>
        </w:tc>
        <w:tc>
          <w:tcPr>
            <w:tcW w:w="855" w:type="dxa"/>
            <w:vAlign w:val="center"/>
          </w:tcPr>
          <w:p w14:paraId="32FF8F24" w14:textId="564C1CF5" w:rsidR="008325B5" w:rsidRPr="002725ED" w:rsidRDefault="008325B5" w:rsidP="008325B5">
            <w:pPr>
              <w:tabs>
                <w:tab w:val="clear" w:pos="680"/>
                <w:tab w:val="clear" w:pos="907"/>
                <w:tab w:val="left" w:pos="198"/>
              </w:tabs>
              <w:spacing w:line="240" w:lineRule="auto"/>
              <w:ind w:left="-37" w:right="-51"/>
              <w:jc w:val="right"/>
              <w:rPr>
                <w:rFonts w:ascii="Browallia New" w:hAnsi="Browallia New" w:cs="Browallia New"/>
              </w:rPr>
            </w:pPr>
            <w:r w:rsidRPr="002725ED">
              <w:rPr>
                <w:rFonts w:ascii="Browallia New" w:hAnsi="Browallia New" w:cs="Browallia New"/>
              </w:rPr>
              <w:t>3,368,093</w:t>
            </w:r>
          </w:p>
        </w:tc>
      </w:tr>
      <w:tr w:rsidR="00B23911" w:rsidRPr="006461EA" w14:paraId="4D1418D4" w14:textId="77777777" w:rsidTr="007123AF">
        <w:trPr>
          <w:cantSplit/>
        </w:trPr>
        <w:tc>
          <w:tcPr>
            <w:tcW w:w="2250" w:type="dxa"/>
            <w:vAlign w:val="center"/>
          </w:tcPr>
          <w:p w14:paraId="0C368D74" w14:textId="77052285" w:rsidR="00B23911" w:rsidRPr="006461EA" w:rsidRDefault="00B23911" w:rsidP="00B23911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  <w:cs/>
              </w:rPr>
              <w:t>ซื้อเพิ่ม</w:t>
            </w:r>
          </w:p>
        </w:tc>
        <w:tc>
          <w:tcPr>
            <w:tcW w:w="910" w:type="dxa"/>
            <w:vAlign w:val="center"/>
          </w:tcPr>
          <w:p w14:paraId="23DD5F2D" w14:textId="40FFBA72" w:rsidR="00B23911" w:rsidRPr="002725ED" w:rsidRDefault="00B23911" w:rsidP="00B81375">
            <w:pPr>
              <w:tabs>
                <w:tab w:val="clear" w:pos="907"/>
              </w:tabs>
              <w:spacing w:line="240" w:lineRule="auto"/>
              <w:ind w:left="-92"/>
              <w:jc w:val="center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 xml:space="preserve">         -</w:t>
            </w:r>
          </w:p>
        </w:tc>
        <w:tc>
          <w:tcPr>
            <w:tcW w:w="868" w:type="dxa"/>
          </w:tcPr>
          <w:p w14:paraId="7E99187C" w14:textId="2C1BF97E" w:rsidR="00B23911" w:rsidRPr="00B23911" w:rsidRDefault="00B23911" w:rsidP="00B23911">
            <w:pPr>
              <w:tabs>
                <w:tab w:val="clear" w:pos="680"/>
              </w:tabs>
              <w:spacing w:line="240" w:lineRule="auto"/>
              <w:ind w:left="-114" w:right="-36"/>
              <w:jc w:val="right"/>
              <w:rPr>
                <w:rFonts w:ascii="Browallia New" w:hAnsi="Browallia New" w:cs="Browallia New"/>
              </w:rPr>
            </w:pPr>
            <w:r w:rsidRPr="00B23911">
              <w:rPr>
                <w:rFonts w:ascii="Browallia New" w:hAnsi="Browallia New" w:cs="Browallia New"/>
              </w:rPr>
              <w:t>2,28</w:t>
            </w:r>
            <w:r w:rsidR="00BC2961">
              <w:rPr>
                <w:rFonts w:ascii="Browallia New" w:hAnsi="Browallia New" w:cs="Browallia New"/>
              </w:rPr>
              <w:t>7</w:t>
            </w:r>
          </w:p>
        </w:tc>
        <w:tc>
          <w:tcPr>
            <w:tcW w:w="900" w:type="dxa"/>
            <w:gridSpan w:val="2"/>
          </w:tcPr>
          <w:p w14:paraId="524D56C4" w14:textId="36C63F7F" w:rsidR="00B23911" w:rsidRPr="002725ED" w:rsidRDefault="00B23911" w:rsidP="00B23911">
            <w:pPr>
              <w:tabs>
                <w:tab w:val="clear" w:pos="680"/>
                <w:tab w:val="clear" w:pos="907"/>
              </w:tabs>
              <w:spacing w:line="240" w:lineRule="auto"/>
              <w:ind w:left="-114"/>
              <w:jc w:val="right"/>
              <w:rPr>
                <w:rFonts w:ascii="Browallia New" w:hAnsi="Browallia New" w:cs="Browallia New"/>
              </w:rPr>
            </w:pPr>
            <w:r w:rsidRPr="00B23911">
              <w:rPr>
                <w:rFonts w:ascii="Browallia New" w:hAnsi="Browallia New" w:cs="Browallia New"/>
              </w:rPr>
              <w:t>49,362</w:t>
            </w:r>
          </w:p>
        </w:tc>
        <w:tc>
          <w:tcPr>
            <w:tcW w:w="943" w:type="dxa"/>
            <w:gridSpan w:val="2"/>
          </w:tcPr>
          <w:p w14:paraId="7C0671A5" w14:textId="0F91256B" w:rsidR="00B23911" w:rsidRPr="00B23911" w:rsidRDefault="00B23911" w:rsidP="00B23911">
            <w:pPr>
              <w:tabs>
                <w:tab w:val="clear" w:pos="680"/>
                <w:tab w:val="clear" w:pos="907"/>
              </w:tabs>
              <w:spacing w:line="240" w:lineRule="auto"/>
              <w:ind w:left="-114"/>
              <w:jc w:val="right"/>
              <w:rPr>
                <w:rFonts w:ascii="Browallia New" w:hAnsi="Browallia New" w:cs="Browallia New"/>
              </w:rPr>
            </w:pPr>
            <w:r w:rsidRPr="00B23911">
              <w:rPr>
                <w:rFonts w:ascii="Browallia New" w:hAnsi="Browallia New" w:cs="Browallia New"/>
              </w:rPr>
              <w:t>5,507</w:t>
            </w:r>
          </w:p>
        </w:tc>
        <w:tc>
          <w:tcPr>
            <w:tcW w:w="850" w:type="dxa"/>
            <w:shd w:val="clear" w:color="auto" w:fill="auto"/>
          </w:tcPr>
          <w:p w14:paraId="1E42BBFB" w14:textId="3709A65D" w:rsidR="00B23911" w:rsidRPr="002725ED" w:rsidRDefault="00B23911" w:rsidP="00B23911">
            <w:pPr>
              <w:tabs>
                <w:tab w:val="clear" w:pos="680"/>
                <w:tab w:val="clear" w:pos="907"/>
              </w:tabs>
              <w:spacing w:line="240" w:lineRule="auto"/>
              <w:ind w:left="-114"/>
              <w:jc w:val="right"/>
              <w:rPr>
                <w:rFonts w:ascii="Browallia New" w:hAnsi="Browallia New" w:cs="Browallia New"/>
                <w:cs/>
              </w:rPr>
            </w:pPr>
            <w:r w:rsidRPr="00B23911">
              <w:rPr>
                <w:rFonts w:ascii="Browallia New" w:hAnsi="Browallia New" w:cs="Browallia New"/>
              </w:rPr>
              <w:t>1,161</w:t>
            </w:r>
          </w:p>
        </w:tc>
        <w:tc>
          <w:tcPr>
            <w:tcW w:w="849" w:type="dxa"/>
            <w:shd w:val="clear" w:color="auto" w:fill="auto"/>
          </w:tcPr>
          <w:p w14:paraId="01325B89" w14:textId="1D08301C" w:rsidR="00B23911" w:rsidRPr="002725ED" w:rsidRDefault="00B23911" w:rsidP="00B23911">
            <w:pPr>
              <w:tabs>
                <w:tab w:val="clear" w:pos="680"/>
                <w:tab w:val="clear" w:pos="907"/>
              </w:tabs>
              <w:spacing w:line="240" w:lineRule="auto"/>
              <w:ind w:left="-114"/>
              <w:jc w:val="right"/>
              <w:rPr>
                <w:rFonts w:ascii="Browallia New" w:hAnsi="Browallia New" w:cs="Browallia New"/>
              </w:rPr>
            </w:pPr>
            <w:r w:rsidRPr="00B23911">
              <w:rPr>
                <w:rFonts w:ascii="Browallia New" w:hAnsi="Browallia New" w:cs="Browallia New"/>
              </w:rPr>
              <w:t>47,295</w:t>
            </w:r>
          </w:p>
        </w:tc>
        <w:tc>
          <w:tcPr>
            <w:tcW w:w="851" w:type="dxa"/>
            <w:shd w:val="clear" w:color="auto" w:fill="auto"/>
          </w:tcPr>
          <w:p w14:paraId="03EE57F6" w14:textId="1D4C2321" w:rsidR="00B23911" w:rsidRPr="002725ED" w:rsidRDefault="00B23911" w:rsidP="00B23911">
            <w:pPr>
              <w:tabs>
                <w:tab w:val="clear" w:pos="680"/>
                <w:tab w:val="clear" w:pos="907"/>
              </w:tabs>
              <w:spacing w:line="240" w:lineRule="auto"/>
              <w:ind w:left="-114"/>
              <w:jc w:val="right"/>
              <w:rPr>
                <w:rFonts w:ascii="Browallia New" w:hAnsi="Browallia New" w:cs="Browallia New"/>
              </w:rPr>
            </w:pPr>
            <w:r w:rsidRPr="00B23911">
              <w:rPr>
                <w:rFonts w:ascii="Browallia New" w:hAnsi="Browallia New" w:cs="Browallia New"/>
              </w:rPr>
              <w:t>406</w:t>
            </w:r>
          </w:p>
        </w:tc>
        <w:tc>
          <w:tcPr>
            <w:tcW w:w="855" w:type="dxa"/>
            <w:shd w:val="clear" w:color="auto" w:fill="auto"/>
          </w:tcPr>
          <w:p w14:paraId="69B12CE4" w14:textId="379E1239" w:rsidR="00B23911" w:rsidRPr="002725ED" w:rsidRDefault="00B23911" w:rsidP="00B23911">
            <w:pPr>
              <w:tabs>
                <w:tab w:val="clear" w:pos="680"/>
                <w:tab w:val="clear" w:pos="907"/>
                <w:tab w:val="left" w:pos="198"/>
              </w:tabs>
              <w:spacing w:line="240" w:lineRule="auto"/>
              <w:ind w:left="-114" w:right="-51"/>
              <w:jc w:val="right"/>
              <w:rPr>
                <w:rFonts w:ascii="Browallia New" w:hAnsi="Browallia New" w:cs="Browallia New"/>
              </w:rPr>
            </w:pPr>
            <w:r w:rsidRPr="00B23911">
              <w:rPr>
                <w:rFonts w:ascii="Browallia New" w:hAnsi="Browallia New" w:cs="Browallia New"/>
              </w:rPr>
              <w:t>106,01</w:t>
            </w:r>
            <w:r w:rsidR="00BC2961">
              <w:rPr>
                <w:rFonts w:ascii="Browallia New" w:hAnsi="Browallia New" w:cs="Browallia New"/>
              </w:rPr>
              <w:t>8</w:t>
            </w:r>
          </w:p>
        </w:tc>
      </w:tr>
      <w:tr w:rsidR="00B23911" w:rsidRPr="006461EA" w14:paraId="4BF2FCCA" w14:textId="77777777" w:rsidTr="0052601B">
        <w:trPr>
          <w:cantSplit/>
        </w:trPr>
        <w:tc>
          <w:tcPr>
            <w:tcW w:w="2250" w:type="dxa"/>
            <w:vAlign w:val="center"/>
          </w:tcPr>
          <w:p w14:paraId="17094A1F" w14:textId="77777777" w:rsidR="00B23911" w:rsidRPr="006461EA" w:rsidRDefault="00B23911" w:rsidP="00B23911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 w:hint="cs"/>
                <w:cs/>
              </w:rPr>
              <w:t>ต้นทุนการกู้ยืมที่รวมเป็นต้นทุน</w:t>
            </w:r>
          </w:p>
        </w:tc>
        <w:tc>
          <w:tcPr>
            <w:tcW w:w="910" w:type="dxa"/>
            <w:vAlign w:val="center"/>
          </w:tcPr>
          <w:p w14:paraId="5A6D3737" w14:textId="5253BD80" w:rsidR="00B23911" w:rsidRPr="002725ED" w:rsidRDefault="00B23911" w:rsidP="00B23911">
            <w:pPr>
              <w:tabs>
                <w:tab w:val="clear" w:pos="907"/>
              </w:tabs>
              <w:spacing w:line="240" w:lineRule="auto"/>
              <w:ind w:left="-92"/>
              <w:jc w:val="center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 xml:space="preserve">           -</w:t>
            </w:r>
          </w:p>
        </w:tc>
        <w:tc>
          <w:tcPr>
            <w:tcW w:w="868" w:type="dxa"/>
          </w:tcPr>
          <w:p w14:paraId="2AEC1C69" w14:textId="2213DB12" w:rsidR="00B23911" w:rsidRPr="002725ED" w:rsidRDefault="00B23911" w:rsidP="00B81375">
            <w:pPr>
              <w:tabs>
                <w:tab w:val="clear" w:pos="680"/>
                <w:tab w:val="clear" w:pos="907"/>
              </w:tabs>
              <w:spacing w:line="240" w:lineRule="auto"/>
              <w:ind w:left="-37"/>
              <w:jc w:val="center"/>
              <w:rPr>
                <w:rFonts w:ascii="Browallia New" w:hAnsi="Browallia New" w:cs="Browallia New"/>
              </w:rPr>
            </w:pPr>
            <w:r w:rsidRPr="00B23911">
              <w:rPr>
                <w:rFonts w:ascii="Browallia New" w:hAnsi="Browallia New" w:cs="Browallia New"/>
              </w:rPr>
              <w:t xml:space="preserve">          -</w:t>
            </w:r>
          </w:p>
        </w:tc>
        <w:tc>
          <w:tcPr>
            <w:tcW w:w="900" w:type="dxa"/>
            <w:gridSpan w:val="2"/>
          </w:tcPr>
          <w:p w14:paraId="3F0AC368" w14:textId="097F5B93" w:rsidR="00B23911" w:rsidRPr="002725ED" w:rsidRDefault="00B23911" w:rsidP="00B23911">
            <w:pPr>
              <w:tabs>
                <w:tab w:val="clear" w:pos="680"/>
              </w:tabs>
              <w:spacing w:line="240" w:lineRule="auto"/>
              <w:ind w:left="-114" w:right="-36"/>
              <w:jc w:val="right"/>
              <w:rPr>
                <w:rFonts w:ascii="Browallia New" w:hAnsi="Browallia New" w:cs="Browallia New"/>
              </w:rPr>
            </w:pPr>
            <w:r w:rsidRPr="00B23911">
              <w:rPr>
                <w:rFonts w:ascii="Browallia New" w:hAnsi="Browallia New" w:cs="Browallia New"/>
              </w:rPr>
              <w:t>2,994</w:t>
            </w:r>
          </w:p>
        </w:tc>
        <w:tc>
          <w:tcPr>
            <w:tcW w:w="943" w:type="dxa"/>
            <w:gridSpan w:val="2"/>
            <w:vAlign w:val="center"/>
          </w:tcPr>
          <w:p w14:paraId="1AF74FC4" w14:textId="2CD3090C" w:rsidR="00B23911" w:rsidRPr="002725ED" w:rsidRDefault="00B23911" w:rsidP="00B23911">
            <w:pPr>
              <w:tabs>
                <w:tab w:val="clear" w:pos="680"/>
              </w:tabs>
              <w:spacing w:line="240" w:lineRule="auto"/>
              <w:ind w:left="-114" w:right="-36"/>
              <w:jc w:val="center"/>
              <w:rPr>
                <w:rFonts w:ascii="Browallia New" w:hAnsi="Browallia New" w:cs="Browallia New"/>
              </w:rPr>
            </w:pPr>
            <w:r w:rsidRPr="002725ED">
              <w:rPr>
                <w:rFonts w:ascii="Browallia New" w:hAnsi="Browallia New" w:cs="Browallia New"/>
              </w:rPr>
              <w:t xml:space="preserve">  </w:t>
            </w:r>
            <w:r>
              <w:rPr>
                <w:rFonts w:ascii="Browallia New" w:hAnsi="Browallia New" w:cs="Browallia New"/>
              </w:rPr>
              <w:t xml:space="preserve">   </w:t>
            </w:r>
            <w:r w:rsidRPr="002725ED">
              <w:rPr>
                <w:rFonts w:ascii="Browallia New" w:hAnsi="Browallia New" w:cs="Browallia New"/>
              </w:rPr>
              <w:t xml:space="preserve">   -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CBBC3A9" w14:textId="424F9FBC" w:rsidR="00B23911" w:rsidRPr="002725ED" w:rsidRDefault="00B23911" w:rsidP="00B23911">
            <w:pPr>
              <w:tabs>
                <w:tab w:val="clear" w:pos="680"/>
              </w:tabs>
              <w:spacing w:line="240" w:lineRule="auto"/>
              <w:ind w:left="-114" w:right="-36"/>
              <w:jc w:val="center"/>
              <w:rPr>
                <w:rFonts w:ascii="Browallia New" w:hAnsi="Browallia New" w:cs="Browallia New"/>
              </w:rPr>
            </w:pPr>
            <w:r w:rsidRPr="002725ED">
              <w:rPr>
                <w:rFonts w:ascii="Browallia New" w:hAnsi="Browallia New" w:cs="Browallia New"/>
              </w:rPr>
              <w:t xml:space="preserve">    </w:t>
            </w:r>
            <w:r>
              <w:rPr>
                <w:rFonts w:ascii="Browallia New" w:hAnsi="Browallia New" w:cs="Browallia New"/>
              </w:rPr>
              <w:t xml:space="preserve"> </w:t>
            </w:r>
            <w:r w:rsidRPr="002725ED">
              <w:rPr>
                <w:rFonts w:ascii="Browallia New" w:hAnsi="Browallia New" w:cs="Browallia New"/>
              </w:rPr>
              <w:t xml:space="preserve">     -</w:t>
            </w:r>
          </w:p>
        </w:tc>
        <w:tc>
          <w:tcPr>
            <w:tcW w:w="849" w:type="dxa"/>
            <w:shd w:val="clear" w:color="auto" w:fill="auto"/>
          </w:tcPr>
          <w:p w14:paraId="6A4DD95F" w14:textId="58758900" w:rsidR="00B23911" w:rsidRPr="002725ED" w:rsidRDefault="00B23911" w:rsidP="00B23911">
            <w:pPr>
              <w:tabs>
                <w:tab w:val="clear" w:pos="680"/>
              </w:tabs>
              <w:spacing w:line="240" w:lineRule="auto"/>
              <w:ind w:left="-114" w:right="-36"/>
              <w:jc w:val="right"/>
              <w:rPr>
                <w:rFonts w:ascii="Browallia New" w:hAnsi="Browallia New" w:cs="Browallia New"/>
              </w:rPr>
            </w:pPr>
            <w:r w:rsidRPr="00B23911">
              <w:rPr>
                <w:rFonts w:ascii="Browallia New" w:hAnsi="Browallia New" w:cs="Browallia New"/>
              </w:rPr>
              <w:t>1,142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7990D71" w14:textId="6541F39D" w:rsidR="00B23911" w:rsidRPr="002725ED" w:rsidRDefault="00B23911" w:rsidP="00B23911">
            <w:pPr>
              <w:tabs>
                <w:tab w:val="clear" w:pos="680"/>
              </w:tabs>
              <w:spacing w:line="240" w:lineRule="auto"/>
              <w:ind w:left="-114" w:right="-36"/>
              <w:jc w:val="center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 xml:space="preserve"> </w:t>
            </w:r>
            <w:r w:rsidRPr="002725ED">
              <w:rPr>
                <w:rFonts w:ascii="Browallia New" w:hAnsi="Browallia New" w:cs="Browallia New"/>
              </w:rPr>
              <w:t xml:space="preserve">        -</w:t>
            </w:r>
          </w:p>
        </w:tc>
        <w:tc>
          <w:tcPr>
            <w:tcW w:w="855" w:type="dxa"/>
            <w:shd w:val="clear" w:color="auto" w:fill="auto"/>
          </w:tcPr>
          <w:p w14:paraId="55A59286" w14:textId="16BCA47E" w:rsidR="00B23911" w:rsidRPr="002725ED" w:rsidRDefault="00B23911" w:rsidP="00B23911">
            <w:pPr>
              <w:tabs>
                <w:tab w:val="clear" w:pos="680"/>
                <w:tab w:val="left" w:pos="198"/>
              </w:tabs>
              <w:spacing w:line="240" w:lineRule="auto"/>
              <w:ind w:left="-114" w:right="-36"/>
              <w:jc w:val="right"/>
              <w:rPr>
                <w:rFonts w:ascii="Browallia New" w:hAnsi="Browallia New" w:cs="Browallia New"/>
              </w:rPr>
            </w:pPr>
            <w:r w:rsidRPr="00B23911">
              <w:rPr>
                <w:rFonts w:ascii="Browallia New" w:hAnsi="Browallia New" w:cs="Browallia New"/>
              </w:rPr>
              <w:t>4,136</w:t>
            </w:r>
          </w:p>
        </w:tc>
      </w:tr>
      <w:tr w:rsidR="00B23911" w:rsidRPr="006461EA" w14:paraId="3359B6B1" w14:textId="77777777" w:rsidTr="00726F56">
        <w:trPr>
          <w:cantSplit/>
        </w:trPr>
        <w:tc>
          <w:tcPr>
            <w:tcW w:w="2250" w:type="dxa"/>
            <w:vAlign w:val="center"/>
          </w:tcPr>
          <w:p w14:paraId="43D8B09E" w14:textId="77777777" w:rsidR="00B23911" w:rsidRPr="006461EA" w:rsidRDefault="00B23911" w:rsidP="00B23911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  <w:cs/>
              </w:rPr>
              <w:t>โอนเข้า / (โอนออก)</w:t>
            </w:r>
          </w:p>
        </w:tc>
        <w:tc>
          <w:tcPr>
            <w:tcW w:w="910" w:type="dxa"/>
            <w:vAlign w:val="center"/>
          </w:tcPr>
          <w:p w14:paraId="6AFC7211" w14:textId="2511C50F" w:rsidR="00B23911" w:rsidRPr="002725ED" w:rsidRDefault="00B23911" w:rsidP="00B23911">
            <w:pPr>
              <w:tabs>
                <w:tab w:val="clear" w:pos="680"/>
                <w:tab w:val="clear" w:pos="907"/>
              </w:tabs>
              <w:spacing w:line="240" w:lineRule="auto"/>
              <w:ind w:left="-37" w:right="-36"/>
              <w:jc w:val="center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 xml:space="preserve">         -</w:t>
            </w:r>
          </w:p>
        </w:tc>
        <w:tc>
          <w:tcPr>
            <w:tcW w:w="868" w:type="dxa"/>
          </w:tcPr>
          <w:p w14:paraId="71B0D9C1" w14:textId="2B1B458C" w:rsidR="00B23911" w:rsidRPr="002725ED" w:rsidRDefault="00B23911" w:rsidP="00B23911">
            <w:pPr>
              <w:tabs>
                <w:tab w:val="clear" w:pos="680"/>
              </w:tabs>
              <w:spacing w:line="240" w:lineRule="auto"/>
              <w:ind w:left="-114" w:right="-36"/>
              <w:jc w:val="right"/>
              <w:rPr>
                <w:rFonts w:ascii="Browallia New" w:hAnsi="Browallia New" w:cs="Browallia New"/>
              </w:rPr>
            </w:pPr>
            <w:r w:rsidRPr="00B23911">
              <w:rPr>
                <w:rFonts w:ascii="Browallia New" w:hAnsi="Browallia New" w:cs="Browallia New"/>
              </w:rPr>
              <w:t>143,62</w:t>
            </w:r>
            <w:r w:rsidR="00A0097A">
              <w:rPr>
                <w:rFonts w:ascii="Browallia New" w:hAnsi="Browallia New" w:cs="Browallia New"/>
              </w:rPr>
              <w:t>7</w:t>
            </w:r>
          </w:p>
        </w:tc>
        <w:tc>
          <w:tcPr>
            <w:tcW w:w="900" w:type="dxa"/>
            <w:gridSpan w:val="2"/>
          </w:tcPr>
          <w:p w14:paraId="289EAA64" w14:textId="028C28B6" w:rsidR="00B23911" w:rsidRPr="002725ED" w:rsidRDefault="00B23911" w:rsidP="00B23911">
            <w:pPr>
              <w:tabs>
                <w:tab w:val="clear" w:pos="680"/>
              </w:tabs>
              <w:spacing w:line="240" w:lineRule="auto"/>
              <w:ind w:left="-114"/>
              <w:jc w:val="right"/>
              <w:rPr>
                <w:rFonts w:ascii="Browallia New" w:hAnsi="Browallia New" w:cs="Browallia New"/>
              </w:rPr>
            </w:pPr>
            <w:r w:rsidRPr="00B23911">
              <w:rPr>
                <w:rFonts w:ascii="Browallia New" w:hAnsi="Browallia New" w:cs="Browallia New"/>
              </w:rPr>
              <w:t>308,476</w:t>
            </w:r>
          </w:p>
        </w:tc>
        <w:tc>
          <w:tcPr>
            <w:tcW w:w="943" w:type="dxa"/>
            <w:gridSpan w:val="2"/>
          </w:tcPr>
          <w:p w14:paraId="69FB79BE" w14:textId="3A352A41" w:rsidR="00B23911" w:rsidRPr="002725ED" w:rsidRDefault="00B23911" w:rsidP="00B23911">
            <w:pPr>
              <w:tabs>
                <w:tab w:val="clear" w:pos="680"/>
              </w:tabs>
              <w:spacing w:line="240" w:lineRule="auto"/>
              <w:ind w:left="-114"/>
              <w:jc w:val="right"/>
              <w:rPr>
                <w:rFonts w:ascii="Browallia New" w:hAnsi="Browallia New" w:cs="Browallia New"/>
              </w:rPr>
            </w:pPr>
            <w:r w:rsidRPr="00B23911">
              <w:rPr>
                <w:rFonts w:ascii="Browallia New" w:hAnsi="Browallia New" w:cs="Browallia New"/>
              </w:rPr>
              <w:t>527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F7A6FCC" w14:textId="17D89686" w:rsidR="00B23911" w:rsidRPr="002725ED" w:rsidRDefault="00B23911" w:rsidP="00B23911">
            <w:pPr>
              <w:spacing w:line="240" w:lineRule="auto"/>
              <w:ind w:left="-114"/>
              <w:jc w:val="center"/>
              <w:rPr>
                <w:rFonts w:ascii="Browallia New" w:hAnsi="Browallia New" w:cs="Browallia New"/>
              </w:rPr>
            </w:pPr>
            <w:r w:rsidRPr="002725ED">
              <w:rPr>
                <w:rFonts w:ascii="Browallia New" w:hAnsi="Browallia New" w:cs="Browallia New"/>
              </w:rPr>
              <w:t xml:space="preserve">    </w:t>
            </w:r>
            <w:r>
              <w:rPr>
                <w:rFonts w:ascii="Browallia New" w:hAnsi="Browallia New" w:cs="Browallia New"/>
              </w:rPr>
              <w:t xml:space="preserve"> </w:t>
            </w:r>
            <w:r w:rsidRPr="002725ED">
              <w:rPr>
                <w:rFonts w:ascii="Browallia New" w:hAnsi="Browallia New" w:cs="Browallia New"/>
              </w:rPr>
              <w:t xml:space="preserve">   </w:t>
            </w:r>
            <w:r>
              <w:rPr>
                <w:rFonts w:ascii="Browallia New" w:hAnsi="Browallia New" w:cs="Browallia New"/>
              </w:rPr>
              <w:t xml:space="preserve"> </w:t>
            </w:r>
            <w:r w:rsidRPr="002725ED">
              <w:rPr>
                <w:rFonts w:ascii="Browallia New" w:hAnsi="Browallia New" w:cs="Browallia New"/>
              </w:rPr>
              <w:t xml:space="preserve">  -</w:t>
            </w:r>
          </w:p>
        </w:tc>
        <w:tc>
          <w:tcPr>
            <w:tcW w:w="849" w:type="dxa"/>
            <w:shd w:val="clear" w:color="auto" w:fill="auto"/>
          </w:tcPr>
          <w:p w14:paraId="471FD607" w14:textId="6AA1428D" w:rsidR="00B23911" w:rsidRPr="002725ED" w:rsidRDefault="00B23911" w:rsidP="00B23911">
            <w:pPr>
              <w:tabs>
                <w:tab w:val="clear" w:pos="680"/>
              </w:tabs>
              <w:spacing w:line="240" w:lineRule="auto"/>
              <w:ind w:left="-114"/>
              <w:jc w:val="right"/>
              <w:rPr>
                <w:rFonts w:ascii="Browallia New" w:hAnsi="Browallia New" w:cs="Browallia New"/>
              </w:rPr>
            </w:pPr>
            <w:r w:rsidRPr="00B23911">
              <w:rPr>
                <w:rFonts w:ascii="Browallia New" w:hAnsi="Browallia New" w:cs="Browallia New"/>
              </w:rPr>
              <w:t>(235,912)</w:t>
            </w:r>
          </w:p>
        </w:tc>
        <w:tc>
          <w:tcPr>
            <w:tcW w:w="851" w:type="dxa"/>
            <w:shd w:val="clear" w:color="auto" w:fill="auto"/>
          </w:tcPr>
          <w:p w14:paraId="2B629A31" w14:textId="0847BE3C" w:rsidR="00B23911" w:rsidRPr="002725ED" w:rsidRDefault="00B23911" w:rsidP="00B23911">
            <w:pPr>
              <w:tabs>
                <w:tab w:val="clear" w:pos="680"/>
              </w:tabs>
              <w:spacing w:line="240" w:lineRule="auto"/>
              <w:ind w:left="-114"/>
              <w:jc w:val="right"/>
              <w:rPr>
                <w:rFonts w:ascii="Browallia New" w:hAnsi="Browallia New" w:cs="Browallia New"/>
                <w:cs/>
              </w:rPr>
            </w:pPr>
            <w:r w:rsidRPr="00B23911">
              <w:rPr>
                <w:rFonts w:ascii="Browallia New" w:hAnsi="Browallia New" w:cs="Browallia New"/>
              </w:rPr>
              <w:t>(214,164)</w:t>
            </w:r>
          </w:p>
        </w:tc>
        <w:tc>
          <w:tcPr>
            <w:tcW w:w="855" w:type="dxa"/>
            <w:shd w:val="clear" w:color="auto" w:fill="auto"/>
          </w:tcPr>
          <w:p w14:paraId="00C226DE" w14:textId="681A4594" w:rsidR="00B23911" w:rsidRPr="002725ED" w:rsidRDefault="00B23911" w:rsidP="00B23911">
            <w:pPr>
              <w:tabs>
                <w:tab w:val="clear" w:pos="680"/>
                <w:tab w:val="left" w:pos="198"/>
              </w:tabs>
              <w:spacing w:line="240" w:lineRule="auto"/>
              <w:ind w:left="-114" w:right="-51"/>
              <w:jc w:val="right"/>
              <w:rPr>
                <w:rFonts w:ascii="Browallia New" w:hAnsi="Browallia New" w:cs="Browallia New"/>
              </w:rPr>
            </w:pPr>
            <w:r w:rsidRPr="00B23911">
              <w:rPr>
                <w:rFonts w:ascii="Browallia New" w:hAnsi="Browallia New" w:cs="Browallia New"/>
              </w:rPr>
              <w:t>2,55</w:t>
            </w:r>
            <w:r w:rsidR="00BC2961">
              <w:rPr>
                <w:rFonts w:ascii="Browallia New" w:hAnsi="Browallia New" w:cs="Browallia New"/>
              </w:rPr>
              <w:t>4</w:t>
            </w:r>
          </w:p>
        </w:tc>
      </w:tr>
      <w:tr w:rsidR="00B23911" w:rsidRPr="006461EA" w14:paraId="21E0F6BE" w14:textId="77777777" w:rsidTr="00726F56">
        <w:trPr>
          <w:cantSplit/>
        </w:trPr>
        <w:tc>
          <w:tcPr>
            <w:tcW w:w="2250" w:type="dxa"/>
            <w:vAlign w:val="center"/>
          </w:tcPr>
          <w:p w14:paraId="13C265F1" w14:textId="77777777" w:rsidR="00B23911" w:rsidRPr="006461EA" w:rsidRDefault="00B23911" w:rsidP="00B23911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 w:hint="cs"/>
                <w:cs/>
              </w:rPr>
              <w:t>ขาย</w:t>
            </w:r>
            <w:r w:rsidRPr="006461EA">
              <w:rPr>
                <w:rFonts w:ascii="Browallia New" w:hAnsi="Browallia New" w:cs="Browallia New"/>
              </w:rPr>
              <w:t xml:space="preserve"> / </w:t>
            </w:r>
            <w:r w:rsidRPr="006461EA">
              <w:rPr>
                <w:rFonts w:ascii="Browallia New" w:hAnsi="Browallia New" w:cs="Browallia New" w:hint="cs"/>
                <w:cs/>
              </w:rPr>
              <w:t>ตัดจำหน่าย</w:t>
            </w:r>
          </w:p>
        </w:tc>
        <w:tc>
          <w:tcPr>
            <w:tcW w:w="910" w:type="dxa"/>
            <w:vAlign w:val="center"/>
          </w:tcPr>
          <w:p w14:paraId="23CD9207" w14:textId="31013D50" w:rsidR="00B23911" w:rsidRPr="002725ED" w:rsidRDefault="00B23911" w:rsidP="00B23911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/>
              <w:jc w:val="center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 xml:space="preserve">          -</w:t>
            </w:r>
          </w:p>
        </w:tc>
        <w:tc>
          <w:tcPr>
            <w:tcW w:w="868" w:type="dxa"/>
          </w:tcPr>
          <w:p w14:paraId="2067CC9B" w14:textId="4787A2D3" w:rsidR="00B23911" w:rsidRPr="002725ED" w:rsidRDefault="00B23911" w:rsidP="00B81375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/>
              <w:jc w:val="center"/>
              <w:rPr>
                <w:rFonts w:ascii="Browallia New" w:hAnsi="Browallia New" w:cs="Browallia New"/>
                <w:cs/>
              </w:rPr>
            </w:pPr>
            <w:r w:rsidRPr="00B23911">
              <w:rPr>
                <w:rFonts w:ascii="Browallia New" w:hAnsi="Browallia New" w:cs="Browallia New"/>
              </w:rPr>
              <w:t xml:space="preserve">        -</w:t>
            </w:r>
          </w:p>
        </w:tc>
        <w:tc>
          <w:tcPr>
            <w:tcW w:w="900" w:type="dxa"/>
            <w:gridSpan w:val="2"/>
          </w:tcPr>
          <w:p w14:paraId="49211F07" w14:textId="3EBC571C" w:rsidR="00B23911" w:rsidRPr="002725ED" w:rsidRDefault="00B23911" w:rsidP="00B23911">
            <w:pPr>
              <w:pBdr>
                <w:bottom w:val="single" w:sz="4" w:space="1" w:color="auto"/>
              </w:pBdr>
              <w:tabs>
                <w:tab w:val="clear" w:pos="680"/>
              </w:tabs>
              <w:spacing w:line="240" w:lineRule="auto"/>
              <w:ind w:left="-114" w:right="-36"/>
              <w:jc w:val="right"/>
              <w:rPr>
                <w:rFonts w:ascii="Browallia New" w:hAnsi="Browallia New" w:cs="Browallia New"/>
              </w:rPr>
            </w:pPr>
            <w:r w:rsidRPr="00B23911">
              <w:rPr>
                <w:rFonts w:ascii="Browallia New" w:hAnsi="Browallia New" w:cs="Browallia New"/>
              </w:rPr>
              <w:t>(6,745)</w:t>
            </w:r>
          </w:p>
        </w:tc>
        <w:tc>
          <w:tcPr>
            <w:tcW w:w="943" w:type="dxa"/>
            <w:gridSpan w:val="2"/>
          </w:tcPr>
          <w:p w14:paraId="16B02108" w14:textId="2D8CA200" w:rsidR="00B23911" w:rsidRPr="002725ED" w:rsidRDefault="00B23911" w:rsidP="00B23911">
            <w:pPr>
              <w:pBdr>
                <w:bottom w:val="single" w:sz="4" w:space="1" w:color="auto"/>
              </w:pBdr>
              <w:tabs>
                <w:tab w:val="clear" w:pos="680"/>
              </w:tabs>
              <w:spacing w:line="240" w:lineRule="auto"/>
              <w:ind w:left="-114" w:right="-36"/>
              <w:jc w:val="right"/>
              <w:rPr>
                <w:rFonts w:ascii="Browallia New" w:hAnsi="Browallia New" w:cs="Browallia New"/>
                <w:cs/>
              </w:rPr>
            </w:pPr>
            <w:r w:rsidRPr="00B23911">
              <w:rPr>
                <w:rFonts w:ascii="Browallia New" w:hAnsi="Browallia New" w:cs="Browallia New"/>
              </w:rPr>
              <w:t>(61)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DEFE4A7" w14:textId="0E6A8F18" w:rsidR="00B23911" w:rsidRPr="002725ED" w:rsidRDefault="00B23911" w:rsidP="00B23911">
            <w:pPr>
              <w:pBdr>
                <w:bottom w:val="single" w:sz="4" w:space="1" w:color="auto"/>
              </w:pBdr>
              <w:tabs>
                <w:tab w:val="clear" w:pos="680"/>
              </w:tabs>
              <w:spacing w:line="240" w:lineRule="auto"/>
              <w:ind w:left="-114" w:right="-36"/>
              <w:jc w:val="center"/>
              <w:rPr>
                <w:rFonts w:ascii="Browallia New" w:hAnsi="Browallia New" w:cs="Browallia New"/>
              </w:rPr>
            </w:pPr>
            <w:r w:rsidRPr="002725ED">
              <w:rPr>
                <w:rFonts w:ascii="Browallia New" w:hAnsi="Browallia New" w:cs="Browallia New"/>
              </w:rPr>
              <w:t xml:space="preserve">    </w:t>
            </w:r>
            <w:r>
              <w:rPr>
                <w:rFonts w:ascii="Browallia New" w:hAnsi="Browallia New" w:cs="Browallia New"/>
              </w:rPr>
              <w:t xml:space="preserve"> </w:t>
            </w:r>
            <w:r w:rsidRPr="002725ED">
              <w:rPr>
                <w:rFonts w:ascii="Browallia New" w:hAnsi="Browallia New" w:cs="Browallia New"/>
              </w:rPr>
              <w:t xml:space="preserve">     -</w:t>
            </w:r>
          </w:p>
        </w:tc>
        <w:tc>
          <w:tcPr>
            <w:tcW w:w="849" w:type="dxa"/>
            <w:shd w:val="clear" w:color="auto" w:fill="auto"/>
          </w:tcPr>
          <w:p w14:paraId="7723D612" w14:textId="57C1ECF9" w:rsidR="00B23911" w:rsidRPr="002725ED" w:rsidRDefault="00B23911" w:rsidP="00B23911">
            <w:pPr>
              <w:pBdr>
                <w:bottom w:val="single" w:sz="4" w:space="1" w:color="auto"/>
              </w:pBdr>
              <w:tabs>
                <w:tab w:val="clear" w:pos="680"/>
              </w:tabs>
              <w:spacing w:line="240" w:lineRule="auto"/>
              <w:ind w:left="-114" w:right="-36"/>
              <w:jc w:val="right"/>
              <w:rPr>
                <w:rFonts w:ascii="Browallia New" w:hAnsi="Browallia New" w:cs="Browallia New"/>
                <w:cs/>
              </w:rPr>
            </w:pPr>
            <w:r w:rsidRPr="00B23911">
              <w:rPr>
                <w:rFonts w:ascii="Browallia New" w:hAnsi="Browallia New" w:cs="Browallia New"/>
              </w:rPr>
              <w:t>(94)</w:t>
            </w:r>
          </w:p>
        </w:tc>
        <w:tc>
          <w:tcPr>
            <w:tcW w:w="851" w:type="dxa"/>
            <w:shd w:val="clear" w:color="auto" w:fill="auto"/>
          </w:tcPr>
          <w:p w14:paraId="34D87709" w14:textId="16C38F7F" w:rsidR="00B23911" w:rsidRPr="002725ED" w:rsidRDefault="00B23911" w:rsidP="00B23911">
            <w:pPr>
              <w:pBdr>
                <w:bottom w:val="single" w:sz="4" w:space="1" w:color="auto"/>
              </w:pBdr>
              <w:tabs>
                <w:tab w:val="clear" w:pos="680"/>
              </w:tabs>
              <w:spacing w:line="240" w:lineRule="auto"/>
              <w:ind w:left="-114" w:right="-36"/>
              <w:jc w:val="right"/>
              <w:rPr>
                <w:rFonts w:ascii="Browallia New" w:hAnsi="Browallia New" w:cs="Browallia New"/>
                <w:cs/>
              </w:rPr>
            </w:pPr>
            <w:r w:rsidRPr="00B23911">
              <w:rPr>
                <w:rFonts w:ascii="Browallia New" w:hAnsi="Browallia New" w:cs="Browallia New"/>
              </w:rPr>
              <w:t>(43)</w:t>
            </w:r>
          </w:p>
        </w:tc>
        <w:tc>
          <w:tcPr>
            <w:tcW w:w="855" w:type="dxa"/>
            <w:shd w:val="clear" w:color="auto" w:fill="auto"/>
          </w:tcPr>
          <w:p w14:paraId="6F5B6FE7" w14:textId="1FB90A1C" w:rsidR="00B23911" w:rsidRPr="002725ED" w:rsidRDefault="00B23911" w:rsidP="00B23911">
            <w:pPr>
              <w:pBdr>
                <w:bottom w:val="single" w:sz="4" w:space="1" w:color="auto"/>
              </w:pBdr>
              <w:tabs>
                <w:tab w:val="clear" w:pos="680"/>
                <w:tab w:val="left" w:pos="198"/>
              </w:tabs>
              <w:spacing w:line="240" w:lineRule="auto"/>
              <w:ind w:left="-114" w:right="-36"/>
              <w:jc w:val="right"/>
              <w:rPr>
                <w:rFonts w:ascii="Browallia New" w:hAnsi="Browallia New" w:cs="Browallia New"/>
                <w:cs/>
              </w:rPr>
            </w:pPr>
            <w:r w:rsidRPr="00B23911">
              <w:rPr>
                <w:rFonts w:ascii="Browallia New" w:hAnsi="Browallia New" w:cs="Browallia New"/>
              </w:rPr>
              <w:t>(6,943)</w:t>
            </w:r>
          </w:p>
        </w:tc>
      </w:tr>
      <w:tr w:rsidR="00B23911" w:rsidRPr="006461EA" w14:paraId="6489EA5E" w14:textId="77777777" w:rsidTr="007123AF">
        <w:trPr>
          <w:cantSplit/>
        </w:trPr>
        <w:tc>
          <w:tcPr>
            <w:tcW w:w="2250" w:type="dxa"/>
            <w:vAlign w:val="center"/>
          </w:tcPr>
          <w:p w14:paraId="4E669A62" w14:textId="6FBF7FC3" w:rsidR="00B23911" w:rsidRPr="006461EA" w:rsidRDefault="00B23911" w:rsidP="00B23911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</w:rPr>
              <w:t>31</w:t>
            </w:r>
            <w:r w:rsidRPr="006461EA">
              <w:rPr>
                <w:rFonts w:ascii="Browallia New" w:hAnsi="Browallia New" w:cs="Browallia New"/>
                <w:cs/>
              </w:rPr>
              <w:t xml:space="preserve"> ธันวาคม </w:t>
            </w:r>
            <w:r w:rsidRPr="006461EA">
              <w:rPr>
                <w:rFonts w:ascii="Browallia New" w:hAnsi="Browallia New" w:cs="Browallia New"/>
              </w:rPr>
              <w:t>256</w:t>
            </w:r>
            <w:r>
              <w:rPr>
                <w:rFonts w:ascii="Browallia New" w:hAnsi="Browallia New" w:cs="Browallia New"/>
              </w:rPr>
              <w:t>2</w:t>
            </w:r>
          </w:p>
        </w:tc>
        <w:tc>
          <w:tcPr>
            <w:tcW w:w="910" w:type="dxa"/>
            <w:vAlign w:val="center"/>
          </w:tcPr>
          <w:p w14:paraId="513D86C1" w14:textId="0AB78A41" w:rsidR="00B23911" w:rsidRPr="00EF6FAC" w:rsidRDefault="00B23911" w:rsidP="00B23911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1,064,675</w:t>
            </w:r>
          </w:p>
        </w:tc>
        <w:tc>
          <w:tcPr>
            <w:tcW w:w="868" w:type="dxa"/>
          </w:tcPr>
          <w:p w14:paraId="40677C32" w14:textId="7052F60C" w:rsidR="00B23911" w:rsidRPr="002725ED" w:rsidRDefault="00B23911" w:rsidP="00B23911">
            <w:pPr>
              <w:pBdr>
                <w:bottom w:val="single" w:sz="4" w:space="1" w:color="auto"/>
              </w:pBdr>
              <w:tabs>
                <w:tab w:val="clear" w:pos="680"/>
              </w:tabs>
              <w:spacing w:line="240" w:lineRule="auto"/>
              <w:ind w:left="-114" w:right="-36"/>
              <w:jc w:val="right"/>
              <w:rPr>
                <w:rFonts w:ascii="Browallia New" w:hAnsi="Browallia New" w:cs="Browallia New"/>
              </w:rPr>
            </w:pPr>
            <w:r w:rsidRPr="00B23911">
              <w:rPr>
                <w:rFonts w:ascii="Browallia New" w:hAnsi="Browallia New" w:cs="Browallia New"/>
              </w:rPr>
              <w:t>738,538</w:t>
            </w:r>
          </w:p>
        </w:tc>
        <w:tc>
          <w:tcPr>
            <w:tcW w:w="900" w:type="dxa"/>
            <w:gridSpan w:val="2"/>
          </w:tcPr>
          <w:p w14:paraId="5D145B16" w14:textId="1A8EDF07" w:rsidR="00B23911" w:rsidRPr="002725ED" w:rsidRDefault="00B23911" w:rsidP="00B23911">
            <w:pPr>
              <w:pBdr>
                <w:bottom w:val="single" w:sz="4" w:space="1" w:color="auto"/>
              </w:pBdr>
              <w:tabs>
                <w:tab w:val="clear" w:pos="680"/>
              </w:tabs>
              <w:spacing w:line="240" w:lineRule="auto"/>
              <w:ind w:left="-114" w:right="-36"/>
              <w:jc w:val="right"/>
              <w:rPr>
                <w:rFonts w:ascii="Browallia New" w:hAnsi="Browallia New" w:cs="Browallia New"/>
              </w:rPr>
            </w:pPr>
            <w:r w:rsidRPr="00B23911">
              <w:rPr>
                <w:rFonts w:ascii="Browallia New" w:hAnsi="Browallia New" w:cs="Browallia New"/>
              </w:rPr>
              <w:t>1,468,325</w:t>
            </w:r>
          </w:p>
        </w:tc>
        <w:tc>
          <w:tcPr>
            <w:tcW w:w="943" w:type="dxa"/>
            <w:gridSpan w:val="2"/>
          </w:tcPr>
          <w:p w14:paraId="70F73B6C" w14:textId="3175F04E" w:rsidR="00B23911" w:rsidRPr="002725ED" w:rsidRDefault="00B23911" w:rsidP="00B23911">
            <w:pPr>
              <w:pBdr>
                <w:bottom w:val="single" w:sz="4" w:space="1" w:color="auto"/>
              </w:pBdr>
              <w:tabs>
                <w:tab w:val="clear" w:pos="680"/>
              </w:tabs>
              <w:spacing w:line="240" w:lineRule="auto"/>
              <w:ind w:left="-114"/>
              <w:jc w:val="right"/>
              <w:rPr>
                <w:rFonts w:ascii="Browallia New" w:hAnsi="Browallia New" w:cs="Browallia New"/>
              </w:rPr>
            </w:pPr>
            <w:r w:rsidRPr="00B23911">
              <w:rPr>
                <w:rFonts w:ascii="Browallia New" w:hAnsi="Browallia New" w:cs="Browallia New"/>
              </w:rPr>
              <w:t>68,240</w:t>
            </w:r>
          </w:p>
        </w:tc>
        <w:tc>
          <w:tcPr>
            <w:tcW w:w="850" w:type="dxa"/>
            <w:shd w:val="clear" w:color="auto" w:fill="auto"/>
          </w:tcPr>
          <w:p w14:paraId="57AF95AB" w14:textId="0EB3687D" w:rsidR="00B23911" w:rsidRPr="002725ED" w:rsidRDefault="00B23911" w:rsidP="00B23911">
            <w:pPr>
              <w:pBdr>
                <w:bottom w:val="single" w:sz="4" w:space="1" w:color="auto"/>
              </w:pBdr>
              <w:tabs>
                <w:tab w:val="clear" w:pos="680"/>
              </w:tabs>
              <w:spacing w:line="240" w:lineRule="auto"/>
              <w:ind w:left="-114"/>
              <w:jc w:val="right"/>
              <w:rPr>
                <w:rFonts w:ascii="Browallia New" w:hAnsi="Browallia New" w:cs="Browallia New"/>
              </w:rPr>
            </w:pPr>
            <w:r w:rsidRPr="00B23911">
              <w:rPr>
                <w:rFonts w:ascii="Browallia New" w:hAnsi="Browallia New" w:cs="Browallia New"/>
              </w:rPr>
              <w:t>88,918</w:t>
            </w:r>
          </w:p>
        </w:tc>
        <w:tc>
          <w:tcPr>
            <w:tcW w:w="849" w:type="dxa"/>
            <w:shd w:val="clear" w:color="auto" w:fill="auto"/>
          </w:tcPr>
          <w:p w14:paraId="060DAFA5" w14:textId="38A35C57" w:rsidR="00B23911" w:rsidRPr="00B23911" w:rsidRDefault="00B23911" w:rsidP="00B23911">
            <w:pPr>
              <w:pBdr>
                <w:bottom w:val="single" w:sz="4" w:space="1" w:color="auto"/>
              </w:pBdr>
              <w:tabs>
                <w:tab w:val="clear" w:pos="680"/>
              </w:tabs>
              <w:spacing w:line="240" w:lineRule="auto"/>
              <w:ind w:left="-114"/>
              <w:jc w:val="right"/>
              <w:rPr>
                <w:rFonts w:ascii="Browallia New" w:hAnsi="Browallia New" w:cs="Browallia New"/>
              </w:rPr>
            </w:pPr>
            <w:r w:rsidRPr="00B23911">
              <w:rPr>
                <w:rFonts w:ascii="Browallia New" w:hAnsi="Browallia New" w:cs="Browallia New"/>
              </w:rPr>
              <w:t>37,039</w:t>
            </w:r>
          </w:p>
        </w:tc>
        <w:tc>
          <w:tcPr>
            <w:tcW w:w="851" w:type="dxa"/>
            <w:shd w:val="clear" w:color="auto" w:fill="auto"/>
          </w:tcPr>
          <w:p w14:paraId="5617FD58" w14:textId="03AE4B59" w:rsidR="00B23911" w:rsidRPr="002725ED" w:rsidRDefault="00B23911" w:rsidP="00B23911">
            <w:pPr>
              <w:pBdr>
                <w:bottom w:val="single" w:sz="4" w:space="1" w:color="auto"/>
              </w:pBdr>
              <w:tabs>
                <w:tab w:val="clear" w:pos="680"/>
              </w:tabs>
              <w:spacing w:line="240" w:lineRule="auto"/>
              <w:ind w:left="-114"/>
              <w:jc w:val="right"/>
              <w:rPr>
                <w:rFonts w:ascii="Browallia New" w:hAnsi="Browallia New" w:cs="Browallia New"/>
              </w:rPr>
            </w:pPr>
            <w:r w:rsidRPr="00B23911">
              <w:rPr>
                <w:rFonts w:ascii="Browallia New" w:hAnsi="Browallia New" w:cs="Browallia New"/>
              </w:rPr>
              <w:t>8,123</w:t>
            </w:r>
          </w:p>
        </w:tc>
        <w:tc>
          <w:tcPr>
            <w:tcW w:w="855" w:type="dxa"/>
            <w:shd w:val="clear" w:color="auto" w:fill="auto"/>
          </w:tcPr>
          <w:p w14:paraId="715EFFD8" w14:textId="55B38FF1" w:rsidR="00B23911" w:rsidRPr="002725ED" w:rsidRDefault="00B23911" w:rsidP="00B23911">
            <w:pPr>
              <w:pBdr>
                <w:bottom w:val="single" w:sz="4" w:space="1" w:color="auto"/>
              </w:pBdr>
              <w:tabs>
                <w:tab w:val="clear" w:pos="680"/>
                <w:tab w:val="left" w:pos="198"/>
              </w:tabs>
              <w:spacing w:line="240" w:lineRule="auto"/>
              <w:ind w:left="-114" w:right="-51"/>
              <w:jc w:val="right"/>
              <w:rPr>
                <w:rFonts w:ascii="Browallia New" w:hAnsi="Browallia New" w:cs="Browallia New"/>
              </w:rPr>
            </w:pPr>
            <w:r w:rsidRPr="00B23911">
              <w:rPr>
                <w:rFonts w:ascii="Browallia New" w:hAnsi="Browallia New" w:cs="Browallia New"/>
              </w:rPr>
              <w:t>3,473,858</w:t>
            </w:r>
          </w:p>
        </w:tc>
      </w:tr>
      <w:tr w:rsidR="00B23911" w:rsidRPr="006461EA" w14:paraId="6B931D79" w14:textId="77777777" w:rsidTr="008D693C">
        <w:trPr>
          <w:cantSplit/>
        </w:trPr>
        <w:tc>
          <w:tcPr>
            <w:tcW w:w="2250" w:type="dxa"/>
          </w:tcPr>
          <w:p w14:paraId="19F0FD61" w14:textId="77777777" w:rsidR="00B23911" w:rsidRPr="006461EA" w:rsidRDefault="00B23911" w:rsidP="00B23911">
            <w:pPr>
              <w:pStyle w:val="Heading6"/>
              <w:ind w:left="162" w:hanging="162"/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</w:pPr>
          </w:p>
        </w:tc>
        <w:tc>
          <w:tcPr>
            <w:tcW w:w="910" w:type="dxa"/>
          </w:tcPr>
          <w:p w14:paraId="4D3534ED" w14:textId="77777777" w:rsidR="00B23911" w:rsidRPr="002725ED" w:rsidRDefault="00B23911" w:rsidP="00B23911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68" w:type="dxa"/>
          </w:tcPr>
          <w:p w14:paraId="0D3C34E7" w14:textId="77777777" w:rsidR="00B23911" w:rsidRPr="002725ED" w:rsidRDefault="00B23911" w:rsidP="00B23911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00" w:type="dxa"/>
            <w:gridSpan w:val="2"/>
          </w:tcPr>
          <w:p w14:paraId="59C63C5C" w14:textId="77777777" w:rsidR="00B23911" w:rsidRPr="002725ED" w:rsidRDefault="00B23911" w:rsidP="00B23911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43" w:type="dxa"/>
            <w:gridSpan w:val="2"/>
          </w:tcPr>
          <w:p w14:paraId="25068957" w14:textId="77777777" w:rsidR="00B23911" w:rsidRPr="002725ED" w:rsidRDefault="00B23911" w:rsidP="00B23911">
            <w:pPr>
              <w:tabs>
                <w:tab w:val="decimal" w:pos="580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50" w:type="dxa"/>
          </w:tcPr>
          <w:p w14:paraId="06CF8203" w14:textId="77777777" w:rsidR="00B23911" w:rsidRPr="002725ED" w:rsidRDefault="00B23911" w:rsidP="00B23911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49" w:type="dxa"/>
          </w:tcPr>
          <w:p w14:paraId="61BB516E" w14:textId="77777777" w:rsidR="00B23911" w:rsidRPr="002725ED" w:rsidRDefault="00B23911" w:rsidP="00B23911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51" w:type="dxa"/>
          </w:tcPr>
          <w:p w14:paraId="6A2FC678" w14:textId="77777777" w:rsidR="00B23911" w:rsidRPr="002725ED" w:rsidRDefault="00B23911" w:rsidP="00B23911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55" w:type="dxa"/>
          </w:tcPr>
          <w:p w14:paraId="45DDDDCF" w14:textId="77777777" w:rsidR="00B23911" w:rsidRPr="002725ED" w:rsidRDefault="00B23911" w:rsidP="00B23911">
            <w:pPr>
              <w:tabs>
                <w:tab w:val="clear" w:pos="680"/>
                <w:tab w:val="left" w:pos="198"/>
              </w:tabs>
              <w:spacing w:line="240" w:lineRule="auto"/>
              <w:ind w:right="-51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B23911" w:rsidRPr="006461EA" w14:paraId="18051506" w14:textId="77777777" w:rsidTr="008D693C">
        <w:trPr>
          <w:cantSplit/>
        </w:trPr>
        <w:tc>
          <w:tcPr>
            <w:tcW w:w="2250" w:type="dxa"/>
          </w:tcPr>
          <w:p w14:paraId="05DE8B8B" w14:textId="77777777" w:rsidR="00B23911" w:rsidRPr="006461EA" w:rsidRDefault="00B23911" w:rsidP="00B23911">
            <w:pPr>
              <w:pStyle w:val="Heading6"/>
              <w:ind w:left="162" w:hanging="162"/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</w:pPr>
            <w:r w:rsidRPr="006461EA"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>ค่าเสื่อมราคาสะสม</w:t>
            </w:r>
          </w:p>
        </w:tc>
        <w:tc>
          <w:tcPr>
            <w:tcW w:w="910" w:type="dxa"/>
          </w:tcPr>
          <w:p w14:paraId="459C0C38" w14:textId="77777777" w:rsidR="00B23911" w:rsidRPr="002725ED" w:rsidRDefault="00B23911" w:rsidP="00B23911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68" w:type="dxa"/>
          </w:tcPr>
          <w:p w14:paraId="0E8D8714" w14:textId="77777777" w:rsidR="00B23911" w:rsidRPr="002725ED" w:rsidRDefault="00B23911" w:rsidP="00B23911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00" w:type="dxa"/>
            <w:gridSpan w:val="2"/>
          </w:tcPr>
          <w:p w14:paraId="6683CFB9" w14:textId="77777777" w:rsidR="00B23911" w:rsidRPr="002725ED" w:rsidRDefault="00B23911" w:rsidP="00B23911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43" w:type="dxa"/>
            <w:gridSpan w:val="2"/>
          </w:tcPr>
          <w:p w14:paraId="69C4D4A8" w14:textId="77777777" w:rsidR="00B23911" w:rsidRPr="002725ED" w:rsidRDefault="00B23911" w:rsidP="00B23911">
            <w:pPr>
              <w:tabs>
                <w:tab w:val="decimal" w:pos="580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50" w:type="dxa"/>
          </w:tcPr>
          <w:p w14:paraId="3F1F12D0" w14:textId="77777777" w:rsidR="00B23911" w:rsidRPr="002725ED" w:rsidRDefault="00B23911" w:rsidP="00B23911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49" w:type="dxa"/>
          </w:tcPr>
          <w:p w14:paraId="262190FA" w14:textId="77777777" w:rsidR="00B23911" w:rsidRPr="002725ED" w:rsidRDefault="00B23911" w:rsidP="00B23911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51" w:type="dxa"/>
          </w:tcPr>
          <w:p w14:paraId="70C3915F" w14:textId="77777777" w:rsidR="00B23911" w:rsidRPr="002725ED" w:rsidRDefault="00B23911" w:rsidP="00B23911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55" w:type="dxa"/>
          </w:tcPr>
          <w:p w14:paraId="19ACDF74" w14:textId="77777777" w:rsidR="00B23911" w:rsidRPr="002725ED" w:rsidRDefault="00B23911" w:rsidP="00B23911">
            <w:pPr>
              <w:tabs>
                <w:tab w:val="clear" w:pos="680"/>
                <w:tab w:val="left" w:pos="198"/>
              </w:tabs>
              <w:spacing w:line="240" w:lineRule="auto"/>
              <w:ind w:right="-51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B23911" w:rsidRPr="006461EA" w14:paraId="434A8D4B" w14:textId="77777777" w:rsidTr="008D693C">
        <w:trPr>
          <w:cantSplit/>
        </w:trPr>
        <w:tc>
          <w:tcPr>
            <w:tcW w:w="2250" w:type="dxa"/>
          </w:tcPr>
          <w:p w14:paraId="16043D48" w14:textId="2E83236D" w:rsidR="00B23911" w:rsidRPr="006461EA" w:rsidRDefault="00B23911" w:rsidP="00B23911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</w:rPr>
              <w:t>1</w:t>
            </w:r>
            <w:r w:rsidRPr="006461EA">
              <w:rPr>
                <w:rFonts w:ascii="Browallia New" w:hAnsi="Browallia New" w:cs="Browallia New"/>
                <w:cs/>
              </w:rPr>
              <w:t xml:space="preserve"> มกราคม </w:t>
            </w:r>
            <w:r w:rsidRPr="006461EA">
              <w:rPr>
                <w:rFonts w:ascii="Browallia New" w:hAnsi="Browallia New" w:cs="Browallia New"/>
              </w:rPr>
              <w:t>256</w:t>
            </w:r>
            <w:r>
              <w:rPr>
                <w:rFonts w:ascii="Browallia New" w:hAnsi="Browallia New" w:cs="Browallia New"/>
              </w:rPr>
              <w:t>1</w:t>
            </w:r>
          </w:p>
        </w:tc>
        <w:tc>
          <w:tcPr>
            <w:tcW w:w="910" w:type="dxa"/>
            <w:vAlign w:val="center"/>
          </w:tcPr>
          <w:p w14:paraId="3BAFAC2D" w14:textId="2C124531" w:rsidR="00B23911" w:rsidRPr="002725ED" w:rsidRDefault="00B23911" w:rsidP="00B239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92" w:right="-23"/>
              <w:jc w:val="center"/>
              <w:rPr>
                <w:rFonts w:ascii="Browallia New" w:hAnsi="Browallia New" w:cs="Browallia New"/>
              </w:rPr>
            </w:pPr>
            <w:r w:rsidRPr="002725ED">
              <w:rPr>
                <w:rFonts w:ascii="Browallia New" w:hAnsi="Browallia New" w:cs="Browallia New"/>
              </w:rPr>
              <w:t xml:space="preserve">      </w:t>
            </w:r>
            <w:r>
              <w:rPr>
                <w:rFonts w:ascii="Browallia New" w:hAnsi="Browallia New" w:cs="Browallia New"/>
              </w:rPr>
              <w:t xml:space="preserve">   </w:t>
            </w:r>
            <w:r w:rsidRPr="002725ED">
              <w:rPr>
                <w:rFonts w:ascii="Browallia New" w:hAnsi="Browallia New" w:cs="Browallia New"/>
              </w:rPr>
              <w:t xml:space="preserve">    -</w:t>
            </w:r>
          </w:p>
        </w:tc>
        <w:tc>
          <w:tcPr>
            <w:tcW w:w="868" w:type="dxa"/>
            <w:vAlign w:val="bottom"/>
          </w:tcPr>
          <w:p w14:paraId="5D6D1CF4" w14:textId="7F1F2C62" w:rsidR="00B23911" w:rsidRPr="00C407C3" w:rsidRDefault="00B23911" w:rsidP="00B23911">
            <w:pPr>
              <w:tabs>
                <w:tab w:val="clear" w:pos="907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 xml:space="preserve"> </w:t>
            </w:r>
            <w:r w:rsidRPr="002725ED">
              <w:rPr>
                <w:rFonts w:ascii="Browallia New" w:hAnsi="Browallia New" w:cs="Browallia New"/>
              </w:rPr>
              <w:t>34,255</w:t>
            </w:r>
          </w:p>
        </w:tc>
        <w:tc>
          <w:tcPr>
            <w:tcW w:w="900" w:type="dxa"/>
            <w:gridSpan w:val="2"/>
            <w:vAlign w:val="bottom"/>
          </w:tcPr>
          <w:p w14:paraId="3DFC97FB" w14:textId="342A520A" w:rsidR="00B23911" w:rsidRPr="002725ED" w:rsidRDefault="00B23911" w:rsidP="00B23911">
            <w:pPr>
              <w:tabs>
                <w:tab w:val="clear" w:pos="907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cs/>
              </w:rPr>
            </w:pPr>
            <w:r w:rsidRPr="002725ED">
              <w:rPr>
                <w:rFonts w:ascii="Browallia New" w:hAnsi="Browallia New" w:cs="Browallia New"/>
              </w:rPr>
              <w:t>232,986</w:t>
            </w:r>
          </w:p>
        </w:tc>
        <w:tc>
          <w:tcPr>
            <w:tcW w:w="943" w:type="dxa"/>
            <w:gridSpan w:val="2"/>
            <w:vAlign w:val="bottom"/>
          </w:tcPr>
          <w:p w14:paraId="1E5F3BC5" w14:textId="7069E07B" w:rsidR="00B23911" w:rsidRPr="002725ED" w:rsidRDefault="00B23911" w:rsidP="00B23911">
            <w:pPr>
              <w:tabs>
                <w:tab w:val="clear" w:pos="907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</w:rPr>
            </w:pPr>
            <w:r w:rsidRPr="002725ED">
              <w:rPr>
                <w:rFonts w:ascii="Browallia New" w:hAnsi="Browallia New" w:cs="Browallia New"/>
              </w:rPr>
              <w:t>33,523</w:t>
            </w:r>
          </w:p>
        </w:tc>
        <w:tc>
          <w:tcPr>
            <w:tcW w:w="850" w:type="dxa"/>
            <w:vAlign w:val="bottom"/>
          </w:tcPr>
          <w:p w14:paraId="4684C843" w14:textId="2E4082B3" w:rsidR="00B23911" w:rsidRPr="002725ED" w:rsidRDefault="00B23911" w:rsidP="00B23911">
            <w:pPr>
              <w:tabs>
                <w:tab w:val="clear" w:pos="907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</w:rPr>
            </w:pPr>
            <w:r w:rsidRPr="002725ED">
              <w:rPr>
                <w:rFonts w:ascii="Browallia New" w:hAnsi="Browallia New" w:cs="Browallia New"/>
              </w:rPr>
              <w:t>59,784</w:t>
            </w:r>
          </w:p>
        </w:tc>
        <w:tc>
          <w:tcPr>
            <w:tcW w:w="849" w:type="dxa"/>
            <w:vAlign w:val="center"/>
          </w:tcPr>
          <w:p w14:paraId="6F03880E" w14:textId="45D77CD6" w:rsidR="00B23911" w:rsidRPr="002725ED" w:rsidRDefault="00B23911" w:rsidP="00B23911">
            <w:pPr>
              <w:tabs>
                <w:tab w:val="clear" w:pos="907"/>
              </w:tabs>
              <w:spacing w:line="240" w:lineRule="auto"/>
              <w:ind w:left="-92"/>
              <w:jc w:val="center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 xml:space="preserve">  </w:t>
            </w:r>
            <w:r w:rsidRPr="002725ED">
              <w:rPr>
                <w:rFonts w:ascii="Browallia New" w:hAnsi="Browallia New" w:cs="Browallia New"/>
              </w:rPr>
              <w:t xml:space="preserve">        -</w:t>
            </w:r>
          </w:p>
        </w:tc>
        <w:tc>
          <w:tcPr>
            <w:tcW w:w="851" w:type="dxa"/>
            <w:vAlign w:val="center"/>
          </w:tcPr>
          <w:p w14:paraId="7587797E" w14:textId="15B12533" w:rsidR="00B23911" w:rsidRPr="002725ED" w:rsidRDefault="00B23911" w:rsidP="00B23911">
            <w:pPr>
              <w:tabs>
                <w:tab w:val="clear" w:pos="907"/>
              </w:tabs>
              <w:spacing w:line="240" w:lineRule="auto"/>
              <w:ind w:left="-92"/>
              <w:jc w:val="center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 xml:space="preserve">  </w:t>
            </w:r>
            <w:r w:rsidRPr="002725ED">
              <w:rPr>
                <w:rFonts w:ascii="Browallia New" w:hAnsi="Browallia New" w:cs="Browallia New"/>
              </w:rPr>
              <w:t xml:space="preserve">  </w:t>
            </w:r>
            <w:r>
              <w:rPr>
                <w:rFonts w:ascii="Browallia New" w:hAnsi="Browallia New" w:cs="Browallia New"/>
              </w:rPr>
              <w:t xml:space="preserve"> </w:t>
            </w:r>
            <w:r w:rsidRPr="002725ED">
              <w:rPr>
                <w:rFonts w:ascii="Browallia New" w:hAnsi="Browallia New" w:cs="Browallia New"/>
              </w:rPr>
              <w:t xml:space="preserve">      -</w:t>
            </w:r>
          </w:p>
        </w:tc>
        <w:tc>
          <w:tcPr>
            <w:tcW w:w="855" w:type="dxa"/>
            <w:vAlign w:val="bottom"/>
          </w:tcPr>
          <w:p w14:paraId="694CD314" w14:textId="6596D29D" w:rsidR="00B23911" w:rsidRPr="002725ED" w:rsidRDefault="00B23911" w:rsidP="00B23911">
            <w:pPr>
              <w:tabs>
                <w:tab w:val="clear" w:pos="680"/>
                <w:tab w:val="clear" w:pos="907"/>
                <w:tab w:val="left" w:pos="198"/>
              </w:tabs>
              <w:spacing w:line="240" w:lineRule="auto"/>
              <w:ind w:left="-37" w:right="-51"/>
              <w:jc w:val="right"/>
              <w:rPr>
                <w:rFonts w:ascii="Browallia New" w:hAnsi="Browallia New" w:cs="Browallia New"/>
              </w:rPr>
            </w:pPr>
            <w:r w:rsidRPr="002725ED">
              <w:rPr>
                <w:rFonts w:ascii="Browallia New" w:hAnsi="Browallia New" w:cs="Browallia New"/>
              </w:rPr>
              <w:t>360,548</w:t>
            </w:r>
          </w:p>
        </w:tc>
      </w:tr>
      <w:tr w:rsidR="00B23911" w:rsidRPr="006461EA" w14:paraId="34CD54CA" w14:textId="77777777" w:rsidTr="008D693C">
        <w:trPr>
          <w:cantSplit/>
        </w:trPr>
        <w:tc>
          <w:tcPr>
            <w:tcW w:w="2250" w:type="dxa"/>
          </w:tcPr>
          <w:p w14:paraId="1E1B46B9" w14:textId="77777777" w:rsidR="00B23911" w:rsidRPr="006461EA" w:rsidRDefault="00B23911" w:rsidP="00B23911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  <w:cs/>
              </w:rPr>
              <w:t>ค่าเสื่อมราคาสำหรับปี</w:t>
            </w:r>
          </w:p>
        </w:tc>
        <w:tc>
          <w:tcPr>
            <w:tcW w:w="910" w:type="dxa"/>
            <w:vAlign w:val="center"/>
          </w:tcPr>
          <w:p w14:paraId="1774DDD5" w14:textId="2C6FB321" w:rsidR="00B23911" w:rsidRPr="002725ED" w:rsidRDefault="00B23911" w:rsidP="00B2391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92" w:right="-23"/>
              <w:jc w:val="right"/>
              <w:rPr>
                <w:rFonts w:ascii="Browallia New" w:hAnsi="Browallia New" w:cs="Browallia New"/>
              </w:rPr>
            </w:pPr>
            <w:r w:rsidRPr="002725ED">
              <w:rPr>
                <w:rFonts w:ascii="Browallia New" w:hAnsi="Browallia New" w:cs="Browallia New"/>
              </w:rPr>
              <w:t>222</w:t>
            </w:r>
          </w:p>
        </w:tc>
        <w:tc>
          <w:tcPr>
            <w:tcW w:w="868" w:type="dxa"/>
            <w:vAlign w:val="bottom"/>
          </w:tcPr>
          <w:p w14:paraId="796EF7D0" w14:textId="79E2803D" w:rsidR="00B23911" w:rsidRPr="00DF57DD" w:rsidRDefault="00B23911" w:rsidP="00B23911">
            <w:pPr>
              <w:pBdr>
                <w:bottom w:val="single" w:sz="4" w:space="1" w:color="auto"/>
              </w:pBdr>
              <w:tabs>
                <w:tab w:val="clear" w:pos="907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</w:rPr>
            </w:pPr>
            <w:r w:rsidRPr="00DF57DD">
              <w:rPr>
                <w:rFonts w:ascii="Browallia New" w:hAnsi="Browallia New" w:cs="Browallia New"/>
              </w:rPr>
              <w:t>18,653</w:t>
            </w:r>
          </w:p>
        </w:tc>
        <w:tc>
          <w:tcPr>
            <w:tcW w:w="900" w:type="dxa"/>
            <w:gridSpan w:val="2"/>
            <w:vAlign w:val="bottom"/>
          </w:tcPr>
          <w:p w14:paraId="3125D2AF" w14:textId="27F98858" w:rsidR="00B23911" w:rsidRPr="002725ED" w:rsidRDefault="00B23911" w:rsidP="00B23911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2725ED">
              <w:rPr>
                <w:rFonts w:ascii="Browallia New" w:hAnsi="Browallia New" w:cs="Browallia New"/>
              </w:rPr>
              <w:t>42,210</w:t>
            </w:r>
          </w:p>
        </w:tc>
        <w:tc>
          <w:tcPr>
            <w:tcW w:w="943" w:type="dxa"/>
            <w:gridSpan w:val="2"/>
            <w:vAlign w:val="bottom"/>
          </w:tcPr>
          <w:p w14:paraId="1310619D" w14:textId="60C4837D" w:rsidR="00B23911" w:rsidRPr="002725ED" w:rsidRDefault="00B23911" w:rsidP="00B23911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2725ED">
              <w:rPr>
                <w:rFonts w:ascii="Browallia New" w:hAnsi="Browallia New" w:cs="Browallia New"/>
              </w:rPr>
              <w:t>5,870</w:t>
            </w:r>
          </w:p>
        </w:tc>
        <w:tc>
          <w:tcPr>
            <w:tcW w:w="850" w:type="dxa"/>
            <w:vAlign w:val="bottom"/>
          </w:tcPr>
          <w:p w14:paraId="767D75EF" w14:textId="757C691B" w:rsidR="00B23911" w:rsidRPr="002725ED" w:rsidRDefault="00B23911" w:rsidP="00B23911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2725ED">
              <w:rPr>
                <w:rFonts w:ascii="Browallia New" w:hAnsi="Browallia New" w:cs="Browallia New"/>
              </w:rPr>
              <w:t>10,705</w:t>
            </w:r>
          </w:p>
        </w:tc>
        <w:tc>
          <w:tcPr>
            <w:tcW w:w="849" w:type="dxa"/>
            <w:vAlign w:val="center"/>
          </w:tcPr>
          <w:p w14:paraId="462250FA" w14:textId="6493B05B" w:rsidR="00B23911" w:rsidRPr="002725ED" w:rsidRDefault="00B23911" w:rsidP="00B23911">
            <w:pPr>
              <w:pBdr>
                <w:bottom w:val="single" w:sz="4" w:space="1" w:color="auto"/>
              </w:pBdr>
              <w:tabs>
                <w:tab w:val="clear" w:pos="907"/>
              </w:tabs>
              <w:spacing w:line="240" w:lineRule="auto"/>
              <w:ind w:left="-92"/>
              <w:jc w:val="center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 xml:space="preserve">  </w:t>
            </w:r>
            <w:r w:rsidRPr="002725ED">
              <w:rPr>
                <w:rFonts w:ascii="Browallia New" w:hAnsi="Browallia New" w:cs="Browallia New"/>
              </w:rPr>
              <w:t xml:space="preserve">        -</w:t>
            </w:r>
          </w:p>
        </w:tc>
        <w:tc>
          <w:tcPr>
            <w:tcW w:w="851" w:type="dxa"/>
            <w:vAlign w:val="center"/>
          </w:tcPr>
          <w:p w14:paraId="2D896A1A" w14:textId="361B02B3" w:rsidR="00B23911" w:rsidRPr="002725ED" w:rsidRDefault="00B23911" w:rsidP="00B23911">
            <w:pPr>
              <w:pBdr>
                <w:bottom w:val="single" w:sz="4" w:space="1" w:color="auto"/>
              </w:pBdr>
              <w:tabs>
                <w:tab w:val="clear" w:pos="907"/>
              </w:tabs>
              <w:spacing w:line="240" w:lineRule="auto"/>
              <w:ind w:left="-92"/>
              <w:jc w:val="center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 xml:space="preserve">  </w:t>
            </w:r>
            <w:r w:rsidRPr="002725ED">
              <w:rPr>
                <w:rFonts w:ascii="Browallia New" w:hAnsi="Browallia New" w:cs="Browallia New"/>
              </w:rPr>
              <w:t xml:space="preserve">  </w:t>
            </w:r>
            <w:r>
              <w:rPr>
                <w:rFonts w:ascii="Browallia New" w:hAnsi="Browallia New" w:cs="Browallia New"/>
              </w:rPr>
              <w:t xml:space="preserve"> </w:t>
            </w:r>
            <w:r w:rsidRPr="002725ED">
              <w:rPr>
                <w:rFonts w:ascii="Browallia New" w:hAnsi="Browallia New" w:cs="Browallia New"/>
              </w:rPr>
              <w:t xml:space="preserve">      -</w:t>
            </w:r>
          </w:p>
        </w:tc>
        <w:tc>
          <w:tcPr>
            <w:tcW w:w="855" w:type="dxa"/>
            <w:vAlign w:val="bottom"/>
          </w:tcPr>
          <w:p w14:paraId="0BB834C6" w14:textId="41D1B23B" w:rsidR="00B23911" w:rsidRPr="002725ED" w:rsidRDefault="00B23911" w:rsidP="00B23911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  <w:tab w:val="left" w:pos="198"/>
              </w:tabs>
              <w:spacing w:line="240" w:lineRule="auto"/>
              <w:ind w:left="-37" w:right="-51"/>
              <w:jc w:val="right"/>
              <w:rPr>
                <w:rFonts w:ascii="Browallia New" w:hAnsi="Browallia New" w:cs="Browallia New"/>
              </w:rPr>
            </w:pPr>
            <w:r w:rsidRPr="002725ED">
              <w:rPr>
                <w:rFonts w:ascii="Browallia New" w:hAnsi="Browallia New" w:cs="Browallia New"/>
              </w:rPr>
              <w:t>77,660</w:t>
            </w:r>
          </w:p>
        </w:tc>
      </w:tr>
      <w:tr w:rsidR="00B23911" w:rsidRPr="006461EA" w14:paraId="01770D7C" w14:textId="77777777" w:rsidTr="008D693C">
        <w:trPr>
          <w:cantSplit/>
        </w:trPr>
        <w:tc>
          <w:tcPr>
            <w:tcW w:w="2250" w:type="dxa"/>
          </w:tcPr>
          <w:p w14:paraId="00113ACF" w14:textId="39320E62" w:rsidR="00B23911" w:rsidRPr="006461EA" w:rsidRDefault="00B23911" w:rsidP="00B23911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lang w:val="en-GB"/>
              </w:rPr>
            </w:pPr>
            <w:r w:rsidRPr="006461EA">
              <w:rPr>
                <w:rFonts w:ascii="Browallia New" w:hAnsi="Browallia New" w:cs="Browallia New"/>
              </w:rPr>
              <w:t>31</w:t>
            </w:r>
            <w:r w:rsidRPr="006461EA">
              <w:rPr>
                <w:rFonts w:ascii="Browallia New" w:hAnsi="Browallia New" w:cs="Browallia New"/>
                <w:cs/>
              </w:rPr>
              <w:t xml:space="preserve"> ธันวาคม </w:t>
            </w:r>
            <w:r w:rsidRPr="006461EA">
              <w:rPr>
                <w:rFonts w:ascii="Browallia New" w:hAnsi="Browallia New" w:cs="Browallia New"/>
              </w:rPr>
              <w:t>256</w:t>
            </w:r>
            <w:r>
              <w:rPr>
                <w:rFonts w:ascii="Browallia New" w:hAnsi="Browallia New" w:cs="Browallia New"/>
              </w:rPr>
              <w:t>1</w:t>
            </w:r>
          </w:p>
        </w:tc>
        <w:tc>
          <w:tcPr>
            <w:tcW w:w="910" w:type="dxa"/>
            <w:vAlign w:val="center"/>
          </w:tcPr>
          <w:p w14:paraId="3009C881" w14:textId="0D86C231" w:rsidR="00B23911" w:rsidRPr="00CF106E" w:rsidRDefault="00B23911" w:rsidP="00B239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4" w:right="-23"/>
              <w:jc w:val="right"/>
              <w:rPr>
                <w:rFonts w:ascii="Browallia New" w:hAnsi="Browallia New" w:cs="Browallia New"/>
                <w:highlight w:val="yellow"/>
                <w:cs/>
              </w:rPr>
            </w:pPr>
            <w:r w:rsidRPr="00E3261F">
              <w:rPr>
                <w:rFonts w:ascii="Browallia New" w:hAnsi="Browallia New" w:cs="Browallia New"/>
              </w:rPr>
              <w:t>222</w:t>
            </w:r>
          </w:p>
        </w:tc>
        <w:tc>
          <w:tcPr>
            <w:tcW w:w="868" w:type="dxa"/>
            <w:vAlign w:val="bottom"/>
          </w:tcPr>
          <w:p w14:paraId="025DC447" w14:textId="4648D81C" w:rsidR="00B23911" w:rsidRPr="00CF106E" w:rsidRDefault="00B23911" w:rsidP="00B23911">
            <w:pPr>
              <w:tabs>
                <w:tab w:val="clear" w:pos="680"/>
                <w:tab w:val="clear" w:pos="907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  <w:highlight w:val="yellow"/>
              </w:rPr>
            </w:pPr>
            <w:r w:rsidRPr="00E3261F">
              <w:rPr>
                <w:rFonts w:ascii="Browallia New" w:hAnsi="Browallia New" w:cs="Browallia New"/>
              </w:rPr>
              <w:t>52,908</w:t>
            </w:r>
          </w:p>
        </w:tc>
        <w:tc>
          <w:tcPr>
            <w:tcW w:w="900" w:type="dxa"/>
            <w:gridSpan w:val="2"/>
            <w:vAlign w:val="bottom"/>
          </w:tcPr>
          <w:p w14:paraId="623F7683" w14:textId="170F147F" w:rsidR="00B23911" w:rsidRPr="00CF106E" w:rsidRDefault="00B23911" w:rsidP="00B23911">
            <w:pP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  <w:highlight w:val="yellow"/>
              </w:rPr>
            </w:pPr>
            <w:r w:rsidRPr="00E3261F">
              <w:rPr>
                <w:rFonts w:ascii="Browallia New" w:hAnsi="Browallia New" w:cs="Browallia New"/>
              </w:rPr>
              <w:t>275,196</w:t>
            </w:r>
          </w:p>
        </w:tc>
        <w:tc>
          <w:tcPr>
            <w:tcW w:w="943" w:type="dxa"/>
            <w:gridSpan w:val="2"/>
            <w:vAlign w:val="bottom"/>
          </w:tcPr>
          <w:p w14:paraId="37B26B91" w14:textId="56975E38" w:rsidR="00B23911" w:rsidRPr="00CF106E" w:rsidRDefault="00B23911" w:rsidP="00B23911">
            <w:pP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  <w:highlight w:val="yellow"/>
              </w:rPr>
            </w:pPr>
            <w:r w:rsidRPr="00E3261F">
              <w:rPr>
                <w:rFonts w:ascii="Browallia New" w:hAnsi="Browallia New" w:cs="Browallia New"/>
              </w:rPr>
              <w:t>39,393</w:t>
            </w:r>
          </w:p>
        </w:tc>
        <w:tc>
          <w:tcPr>
            <w:tcW w:w="850" w:type="dxa"/>
            <w:vAlign w:val="bottom"/>
          </w:tcPr>
          <w:p w14:paraId="52D55A57" w14:textId="7B184FE5" w:rsidR="00B23911" w:rsidRPr="00CF106E" w:rsidRDefault="00B23911" w:rsidP="00B23911">
            <w:pP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  <w:highlight w:val="yellow"/>
              </w:rPr>
            </w:pPr>
            <w:r w:rsidRPr="00E3261F">
              <w:rPr>
                <w:rFonts w:ascii="Browallia New" w:hAnsi="Browallia New" w:cs="Browallia New"/>
              </w:rPr>
              <w:t>70,489</w:t>
            </w:r>
          </w:p>
        </w:tc>
        <w:tc>
          <w:tcPr>
            <w:tcW w:w="849" w:type="dxa"/>
            <w:vAlign w:val="center"/>
          </w:tcPr>
          <w:p w14:paraId="5DF78C14" w14:textId="2F9ACA93" w:rsidR="00B23911" w:rsidRPr="00CF106E" w:rsidRDefault="00B23911" w:rsidP="00B23911">
            <w:pPr>
              <w:tabs>
                <w:tab w:val="clear" w:pos="907"/>
              </w:tabs>
              <w:spacing w:line="240" w:lineRule="auto"/>
              <w:ind w:left="-92"/>
              <w:jc w:val="center"/>
              <w:rPr>
                <w:rFonts w:ascii="Browallia New" w:hAnsi="Browallia New" w:cs="Browallia New"/>
                <w:highlight w:val="yellow"/>
                <w:cs/>
              </w:rPr>
            </w:pPr>
            <w:r>
              <w:rPr>
                <w:rFonts w:ascii="Browallia New" w:hAnsi="Browallia New" w:cs="Browallia New"/>
              </w:rPr>
              <w:t xml:space="preserve">  </w:t>
            </w:r>
            <w:r w:rsidRPr="002725ED">
              <w:rPr>
                <w:rFonts w:ascii="Browallia New" w:hAnsi="Browallia New" w:cs="Browallia New"/>
              </w:rPr>
              <w:t xml:space="preserve">        -</w:t>
            </w:r>
          </w:p>
        </w:tc>
        <w:tc>
          <w:tcPr>
            <w:tcW w:w="851" w:type="dxa"/>
            <w:vAlign w:val="center"/>
          </w:tcPr>
          <w:p w14:paraId="7CC5B840" w14:textId="2513A6B2" w:rsidR="00B23911" w:rsidRPr="00CF106E" w:rsidRDefault="00B23911" w:rsidP="00B23911">
            <w:pPr>
              <w:tabs>
                <w:tab w:val="clear" w:pos="907"/>
              </w:tabs>
              <w:spacing w:line="240" w:lineRule="auto"/>
              <w:ind w:left="-92"/>
              <w:jc w:val="center"/>
              <w:rPr>
                <w:rFonts w:ascii="Browallia New" w:hAnsi="Browallia New" w:cs="Browallia New"/>
                <w:highlight w:val="yellow"/>
                <w:cs/>
              </w:rPr>
            </w:pPr>
            <w:r>
              <w:rPr>
                <w:rFonts w:ascii="Browallia New" w:hAnsi="Browallia New" w:cs="Browallia New"/>
              </w:rPr>
              <w:t xml:space="preserve">  </w:t>
            </w:r>
            <w:r w:rsidRPr="002725ED">
              <w:rPr>
                <w:rFonts w:ascii="Browallia New" w:hAnsi="Browallia New" w:cs="Browallia New"/>
              </w:rPr>
              <w:t xml:space="preserve">        -</w:t>
            </w:r>
          </w:p>
        </w:tc>
        <w:tc>
          <w:tcPr>
            <w:tcW w:w="855" w:type="dxa"/>
            <w:vAlign w:val="bottom"/>
          </w:tcPr>
          <w:p w14:paraId="483A590C" w14:textId="1D5BA04E" w:rsidR="00B23911" w:rsidRPr="00CF106E" w:rsidRDefault="00B23911" w:rsidP="00B23911">
            <w:pPr>
              <w:tabs>
                <w:tab w:val="clear" w:pos="680"/>
                <w:tab w:val="clear" w:pos="907"/>
                <w:tab w:val="left" w:pos="198"/>
              </w:tabs>
              <w:spacing w:line="240" w:lineRule="auto"/>
              <w:ind w:left="-37" w:right="-51"/>
              <w:jc w:val="right"/>
              <w:rPr>
                <w:rFonts w:ascii="Browallia New" w:hAnsi="Browallia New" w:cs="Browallia New"/>
                <w:highlight w:val="yellow"/>
              </w:rPr>
            </w:pPr>
            <w:r w:rsidRPr="00E3261F">
              <w:rPr>
                <w:rFonts w:ascii="Browallia New" w:hAnsi="Browallia New" w:cs="Browallia New"/>
              </w:rPr>
              <w:t>438,208</w:t>
            </w:r>
          </w:p>
        </w:tc>
      </w:tr>
      <w:tr w:rsidR="00B23911" w:rsidRPr="006461EA" w14:paraId="3B78EA7D" w14:textId="77777777" w:rsidTr="008D693C">
        <w:trPr>
          <w:cantSplit/>
        </w:trPr>
        <w:tc>
          <w:tcPr>
            <w:tcW w:w="2250" w:type="dxa"/>
          </w:tcPr>
          <w:p w14:paraId="4F4D05A5" w14:textId="77777777" w:rsidR="00B23911" w:rsidRPr="006461EA" w:rsidRDefault="00B23911" w:rsidP="00B23911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  <w:cs/>
              </w:rPr>
              <w:t>ค่าเสื่อมราคาสำหรับปี</w:t>
            </w:r>
          </w:p>
        </w:tc>
        <w:tc>
          <w:tcPr>
            <w:tcW w:w="910" w:type="dxa"/>
            <w:vAlign w:val="center"/>
          </w:tcPr>
          <w:p w14:paraId="58DE5C3D" w14:textId="5F2188E8" w:rsidR="00B23911" w:rsidRPr="002725ED" w:rsidRDefault="00B23911" w:rsidP="00B23911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B21C95">
              <w:rPr>
                <w:rFonts w:ascii="Browallia New" w:hAnsi="Browallia New" w:cs="Browallia New"/>
              </w:rPr>
              <w:t>386</w:t>
            </w:r>
          </w:p>
        </w:tc>
        <w:tc>
          <w:tcPr>
            <w:tcW w:w="868" w:type="dxa"/>
            <w:vAlign w:val="bottom"/>
          </w:tcPr>
          <w:p w14:paraId="65857889" w14:textId="248E0B71" w:rsidR="00B23911" w:rsidRPr="002725ED" w:rsidRDefault="00B23911" w:rsidP="00B23911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</w:rPr>
            </w:pPr>
            <w:r w:rsidRPr="00B21C95">
              <w:rPr>
                <w:rFonts w:ascii="Browallia New" w:hAnsi="Browallia New" w:cs="Browallia New"/>
              </w:rPr>
              <w:t>29,487</w:t>
            </w:r>
          </w:p>
        </w:tc>
        <w:tc>
          <w:tcPr>
            <w:tcW w:w="900" w:type="dxa"/>
            <w:gridSpan w:val="2"/>
            <w:vAlign w:val="bottom"/>
          </w:tcPr>
          <w:p w14:paraId="4C6DFA95" w14:textId="7859BBC0" w:rsidR="00B23911" w:rsidRPr="002725ED" w:rsidRDefault="00B23911" w:rsidP="00B23911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B21C95">
              <w:rPr>
                <w:rFonts w:ascii="Browallia New" w:hAnsi="Browallia New" w:cs="Browallia New"/>
              </w:rPr>
              <w:t>67,930</w:t>
            </w:r>
          </w:p>
        </w:tc>
        <w:tc>
          <w:tcPr>
            <w:tcW w:w="943" w:type="dxa"/>
            <w:gridSpan w:val="2"/>
            <w:vAlign w:val="bottom"/>
          </w:tcPr>
          <w:p w14:paraId="323305AA" w14:textId="25849C74" w:rsidR="00B23911" w:rsidRPr="002725ED" w:rsidRDefault="00B23911" w:rsidP="00B23911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B21C95">
              <w:rPr>
                <w:rFonts w:ascii="Browallia New" w:hAnsi="Browallia New" w:cs="Browallia New"/>
              </w:rPr>
              <w:t>7,269</w:t>
            </w:r>
          </w:p>
        </w:tc>
        <w:tc>
          <w:tcPr>
            <w:tcW w:w="850" w:type="dxa"/>
            <w:vAlign w:val="bottom"/>
          </w:tcPr>
          <w:p w14:paraId="6A6D14EF" w14:textId="6B72D09A" w:rsidR="00B23911" w:rsidRPr="002725ED" w:rsidRDefault="00B23911" w:rsidP="00B23911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B21C95">
              <w:rPr>
                <w:rFonts w:ascii="Browallia New" w:hAnsi="Browallia New" w:cs="Browallia New"/>
              </w:rPr>
              <w:t>6,479</w:t>
            </w:r>
          </w:p>
        </w:tc>
        <w:tc>
          <w:tcPr>
            <w:tcW w:w="849" w:type="dxa"/>
            <w:vAlign w:val="center"/>
          </w:tcPr>
          <w:p w14:paraId="75C90E48" w14:textId="7E689A82" w:rsidR="00B23911" w:rsidRPr="002725ED" w:rsidRDefault="00B23911" w:rsidP="00B23911">
            <w:pPr>
              <w:pBdr>
                <w:bottom w:val="single" w:sz="4" w:space="1" w:color="auto"/>
              </w:pBdr>
              <w:tabs>
                <w:tab w:val="clear" w:pos="907"/>
              </w:tabs>
              <w:spacing w:line="240" w:lineRule="auto"/>
              <w:ind w:left="-92"/>
              <w:jc w:val="center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 xml:space="preserve">  </w:t>
            </w:r>
            <w:r w:rsidRPr="002725ED">
              <w:rPr>
                <w:rFonts w:ascii="Browallia New" w:hAnsi="Browallia New" w:cs="Browallia New"/>
              </w:rPr>
              <w:t xml:space="preserve">        -</w:t>
            </w:r>
          </w:p>
        </w:tc>
        <w:tc>
          <w:tcPr>
            <w:tcW w:w="851" w:type="dxa"/>
            <w:vAlign w:val="center"/>
          </w:tcPr>
          <w:p w14:paraId="3D35CADB" w14:textId="4A087C53" w:rsidR="00B23911" w:rsidRPr="002725ED" w:rsidRDefault="00B23911" w:rsidP="00B23911">
            <w:pPr>
              <w:pBdr>
                <w:bottom w:val="single" w:sz="4" w:space="1" w:color="auto"/>
              </w:pBdr>
              <w:tabs>
                <w:tab w:val="clear" w:pos="907"/>
              </w:tabs>
              <w:spacing w:line="240" w:lineRule="auto"/>
              <w:ind w:left="-92"/>
              <w:jc w:val="center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 xml:space="preserve">  </w:t>
            </w:r>
            <w:r w:rsidRPr="002725ED">
              <w:rPr>
                <w:rFonts w:ascii="Browallia New" w:hAnsi="Browallia New" w:cs="Browallia New"/>
              </w:rPr>
              <w:t xml:space="preserve">        -</w:t>
            </w:r>
          </w:p>
        </w:tc>
        <w:tc>
          <w:tcPr>
            <w:tcW w:w="855" w:type="dxa"/>
            <w:vAlign w:val="bottom"/>
          </w:tcPr>
          <w:p w14:paraId="53B40036" w14:textId="3DFA52DA" w:rsidR="00B23911" w:rsidRPr="002725ED" w:rsidRDefault="00B23911" w:rsidP="00B23911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  <w:tab w:val="left" w:pos="198"/>
              </w:tabs>
              <w:spacing w:line="240" w:lineRule="auto"/>
              <w:ind w:left="-37" w:right="-51"/>
              <w:jc w:val="right"/>
              <w:rPr>
                <w:rFonts w:ascii="Browallia New" w:hAnsi="Browallia New" w:cs="Browallia New"/>
              </w:rPr>
            </w:pPr>
            <w:r w:rsidRPr="00B21C95">
              <w:rPr>
                <w:rFonts w:ascii="Browallia New" w:hAnsi="Browallia New" w:cs="Browallia New"/>
              </w:rPr>
              <w:t>111,55</w:t>
            </w:r>
            <w:r w:rsidR="00537479">
              <w:rPr>
                <w:rFonts w:ascii="Browallia New" w:hAnsi="Browallia New" w:cs="Browallia New"/>
              </w:rPr>
              <w:t>1</w:t>
            </w:r>
          </w:p>
        </w:tc>
      </w:tr>
      <w:tr w:rsidR="00B23911" w:rsidRPr="006461EA" w14:paraId="05CC9393" w14:textId="77777777" w:rsidTr="008D693C">
        <w:trPr>
          <w:cantSplit/>
        </w:trPr>
        <w:tc>
          <w:tcPr>
            <w:tcW w:w="2250" w:type="dxa"/>
          </w:tcPr>
          <w:p w14:paraId="47A64DC1" w14:textId="569F202C" w:rsidR="00B23911" w:rsidRPr="006461EA" w:rsidRDefault="00B23911" w:rsidP="00B23911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</w:rPr>
              <w:t>31</w:t>
            </w:r>
            <w:r w:rsidRPr="006461EA">
              <w:rPr>
                <w:rFonts w:ascii="Browallia New" w:hAnsi="Browallia New" w:cs="Browallia New"/>
                <w:cs/>
              </w:rPr>
              <w:t xml:space="preserve"> ธันวาคม </w:t>
            </w:r>
            <w:r w:rsidRPr="006461EA">
              <w:rPr>
                <w:rFonts w:ascii="Browallia New" w:hAnsi="Browallia New" w:cs="Browallia New"/>
              </w:rPr>
              <w:t>256</w:t>
            </w:r>
            <w:r>
              <w:rPr>
                <w:rFonts w:ascii="Browallia New" w:hAnsi="Browallia New" w:cs="Browallia New"/>
              </w:rPr>
              <w:t>2</w:t>
            </w:r>
          </w:p>
        </w:tc>
        <w:tc>
          <w:tcPr>
            <w:tcW w:w="910" w:type="dxa"/>
            <w:vAlign w:val="bottom"/>
          </w:tcPr>
          <w:p w14:paraId="5201C878" w14:textId="61E00845" w:rsidR="00B23911" w:rsidRPr="002725ED" w:rsidRDefault="00B23911" w:rsidP="00B23911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>608</w:t>
            </w:r>
          </w:p>
        </w:tc>
        <w:tc>
          <w:tcPr>
            <w:tcW w:w="868" w:type="dxa"/>
            <w:vAlign w:val="bottom"/>
          </w:tcPr>
          <w:p w14:paraId="297477E4" w14:textId="6AAA21F8" w:rsidR="00B23911" w:rsidRPr="002725ED" w:rsidRDefault="00B23911" w:rsidP="00B23911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82,395</w:t>
            </w:r>
          </w:p>
        </w:tc>
        <w:tc>
          <w:tcPr>
            <w:tcW w:w="900" w:type="dxa"/>
            <w:gridSpan w:val="2"/>
            <w:vAlign w:val="bottom"/>
          </w:tcPr>
          <w:p w14:paraId="74282690" w14:textId="1BE61E4F" w:rsidR="00B23911" w:rsidRPr="002725ED" w:rsidRDefault="00B23911" w:rsidP="00B23911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343,126</w:t>
            </w:r>
          </w:p>
        </w:tc>
        <w:tc>
          <w:tcPr>
            <w:tcW w:w="943" w:type="dxa"/>
            <w:gridSpan w:val="2"/>
            <w:vAlign w:val="bottom"/>
          </w:tcPr>
          <w:p w14:paraId="435C601E" w14:textId="66256FCC" w:rsidR="00B23911" w:rsidRPr="002725ED" w:rsidRDefault="00B23911" w:rsidP="00B23911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46,662</w:t>
            </w:r>
          </w:p>
        </w:tc>
        <w:tc>
          <w:tcPr>
            <w:tcW w:w="850" w:type="dxa"/>
            <w:vAlign w:val="bottom"/>
          </w:tcPr>
          <w:p w14:paraId="49E037D7" w14:textId="453EE0AB" w:rsidR="00B23911" w:rsidRPr="002725ED" w:rsidRDefault="00B23911" w:rsidP="00B23911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76,968</w:t>
            </w:r>
          </w:p>
        </w:tc>
        <w:tc>
          <w:tcPr>
            <w:tcW w:w="849" w:type="dxa"/>
            <w:vAlign w:val="center"/>
          </w:tcPr>
          <w:p w14:paraId="39CAFDE2" w14:textId="25F3BE3F" w:rsidR="00B23911" w:rsidRPr="002725ED" w:rsidRDefault="00B23911" w:rsidP="00B23911">
            <w:pPr>
              <w:pBdr>
                <w:bottom w:val="single" w:sz="4" w:space="1" w:color="auto"/>
              </w:pBdr>
              <w:tabs>
                <w:tab w:val="clear" w:pos="907"/>
              </w:tabs>
              <w:spacing w:line="240" w:lineRule="auto"/>
              <w:ind w:left="-92"/>
              <w:jc w:val="center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 xml:space="preserve">  </w:t>
            </w:r>
            <w:r w:rsidRPr="002725ED">
              <w:rPr>
                <w:rFonts w:ascii="Browallia New" w:hAnsi="Browallia New" w:cs="Browallia New"/>
              </w:rPr>
              <w:t xml:space="preserve">        -</w:t>
            </w:r>
          </w:p>
        </w:tc>
        <w:tc>
          <w:tcPr>
            <w:tcW w:w="851" w:type="dxa"/>
            <w:vAlign w:val="center"/>
          </w:tcPr>
          <w:p w14:paraId="3B7AAB95" w14:textId="1E6D6BED" w:rsidR="00B23911" w:rsidRPr="002725ED" w:rsidRDefault="00B23911" w:rsidP="00B23911">
            <w:pPr>
              <w:pBdr>
                <w:bottom w:val="single" w:sz="4" w:space="1" w:color="auto"/>
              </w:pBdr>
              <w:tabs>
                <w:tab w:val="clear" w:pos="907"/>
              </w:tabs>
              <w:spacing w:line="240" w:lineRule="auto"/>
              <w:ind w:left="-92"/>
              <w:jc w:val="center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 xml:space="preserve">  </w:t>
            </w:r>
            <w:r w:rsidRPr="002725ED">
              <w:rPr>
                <w:rFonts w:ascii="Browallia New" w:hAnsi="Browallia New" w:cs="Browallia New"/>
              </w:rPr>
              <w:t xml:space="preserve">        -</w:t>
            </w:r>
          </w:p>
        </w:tc>
        <w:tc>
          <w:tcPr>
            <w:tcW w:w="855" w:type="dxa"/>
            <w:vAlign w:val="bottom"/>
          </w:tcPr>
          <w:p w14:paraId="6C153CDB" w14:textId="4802C997" w:rsidR="00B23911" w:rsidRPr="002725ED" w:rsidRDefault="00B23911" w:rsidP="00B23911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  <w:tab w:val="left" w:pos="198"/>
              </w:tabs>
              <w:spacing w:line="240" w:lineRule="auto"/>
              <w:ind w:left="-37" w:right="-51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549,759</w:t>
            </w:r>
          </w:p>
        </w:tc>
      </w:tr>
      <w:tr w:rsidR="00B23911" w:rsidRPr="006461EA" w14:paraId="58AC9C75" w14:textId="77777777" w:rsidTr="008D693C">
        <w:trPr>
          <w:cantSplit/>
        </w:trPr>
        <w:tc>
          <w:tcPr>
            <w:tcW w:w="2250" w:type="dxa"/>
          </w:tcPr>
          <w:p w14:paraId="1446252E" w14:textId="77777777" w:rsidR="00B23911" w:rsidRPr="006461EA" w:rsidRDefault="00B23911" w:rsidP="00B23911">
            <w:pPr>
              <w:pStyle w:val="Heading6"/>
              <w:ind w:left="162" w:hanging="162"/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</w:pPr>
          </w:p>
        </w:tc>
        <w:tc>
          <w:tcPr>
            <w:tcW w:w="910" w:type="dxa"/>
            <w:vAlign w:val="bottom"/>
          </w:tcPr>
          <w:p w14:paraId="620D00B8" w14:textId="77777777" w:rsidR="00B23911" w:rsidRPr="002725ED" w:rsidRDefault="00B23911" w:rsidP="00B23911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868" w:type="dxa"/>
            <w:vAlign w:val="bottom"/>
          </w:tcPr>
          <w:p w14:paraId="27E176BA" w14:textId="77777777" w:rsidR="00B23911" w:rsidRPr="002725ED" w:rsidRDefault="00B23911" w:rsidP="00B23911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F9475EB" w14:textId="77777777" w:rsidR="00B23911" w:rsidRPr="002725ED" w:rsidRDefault="00B23911" w:rsidP="00B23911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4D7C82A0" w14:textId="77777777" w:rsidR="00B23911" w:rsidRPr="002725ED" w:rsidRDefault="00B23911" w:rsidP="00B23911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850" w:type="dxa"/>
            <w:vAlign w:val="bottom"/>
          </w:tcPr>
          <w:p w14:paraId="3CAC0E30" w14:textId="77777777" w:rsidR="00B23911" w:rsidRPr="002725ED" w:rsidRDefault="00B23911" w:rsidP="00B23911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849" w:type="dxa"/>
            <w:vAlign w:val="bottom"/>
          </w:tcPr>
          <w:p w14:paraId="2FA92E04" w14:textId="77777777" w:rsidR="00B23911" w:rsidRPr="002725ED" w:rsidRDefault="00B23911" w:rsidP="00B23911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851" w:type="dxa"/>
          </w:tcPr>
          <w:p w14:paraId="08571C7C" w14:textId="77777777" w:rsidR="00B23911" w:rsidRPr="002725ED" w:rsidRDefault="00B23911" w:rsidP="00B23911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855" w:type="dxa"/>
            <w:vAlign w:val="bottom"/>
          </w:tcPr>
          <w:p w14:paraId="10EC6A09" w14:textId="77777777" w:rsidR="00B23911" w:rsidRPr="002725ED" w:rsidRDefault="00B23911" w:rsidP="00B23911">
            <w:pPr>
              <w:tabs>
                <w:tab w:val="clear" w:pos="680"/>
                <w:tab w:val="left" w:pos="198"/>
                <w:tab w:val="decimal" w:pos="792"/>
              </w:tabs>
              <w:spacing w:line="240" w:lineRule="auto"/>
              <w:ind w:right="-51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B23911" w:rsidRPr="006461EA" w14:paraId="570B841E" w14:textId="77777777" w:rsidTr="008D693C">
        <w:trPr>
          <w:cantSplit/>
        </w:trPr>
        <w:tc>
          <w:tcPr>
            <w:tcW w:w="2250" w:type="dxa"/>
          </w:tcPr>
          <w:p w14:paraId="70FB0F64" w14:textId="77777777" w:rsidR="00B23911" w:rsidRPr="006461EA" w:rsidRDefault="00B23911" w:rsidP="00B23911">
            <w:pPr>
              <w:pStyle w:val="Heading6"/>
              <w:ind w:left="162" w:hanging="162"/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</w:pPr>
            <w:r w:rsidRPr="006461EA"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910" w:type="dxa"/>
            <w:vAlign w:val="bottom"/>
          </w:tcPr>
          <w:p w14:paraId="6A8A55D4" w14:textId="77777777" w:rsidR="00B23911" w:rsidRPr="002725ED" w:rsidRDefault="00B23911" w:rsidP="00B23911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868" w:type="dxa"/>
            <w:vAlign w:val="bottom"/>
          </w:tcPr>
          <w:p w14:paraId="580B9270" w14:textId="77777777" w:rsidR="00B23911" w:rsidRPr="002725ED" w:rsidRDefault="00B23911" w:rsidP="00B23911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EFDA628" w14:textId="77777777" w:rsidR="00B23911" w:rsidRPr="002725ED" w:rsidRDefault="00B23911" w:rsidP="00B23911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73DC33B4" w14:textId="77777777" w:rsidR="00B23911" w:rsidRPr="002725ED" w:rsidRDefault="00B23911" w:rsidP="00B23911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850" w:type="dxa"/>
            <w:vAlign w:val="bottom"/>
          </w:tcPr>
          <w:p w14:paraId="61B88529" w14:textId="77777777" w:rsidR="00B23911" w:rsidRPr="002725ED" w:rsidRDefault="00B23911" w:rsidP="00B23911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849" w:type="dxa"/>
            <w:vAlign w:val="bottom"/>
          </w:tcPr>
          <w:p w14:paraId="7ED97100" w14:textId="77777777" w:rsidR="00B23911" w:rsidRPr="002725ED" w:rsidRDefault="00B23911" w:rsidP="00B23911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851" w:type="dxa"/>
          </w:tcPr>
          <w:p w14:paraId="76D0F78C" w14:textId="77777777" w:rsidR="00B23911" w:rsidRPr="002725ED" w:rsidRDefault="00B23911" w:rsidP="00B23911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855" w:type="dxa"/>
            <w:vAlign w:val="bottom"/>
          </w:tcPr>
          <w:p w14:paraId="49B59B16" w14:textId="77777777" w:rsidR="00B23911" w:rsidRPr="002725ED" w:rsidRDefault="00B23911" w:rsidP="00B23911">
            <w:pPr>
              <w:tabs>
                <w:tab w:val="clear" w:pos="680"/>
                <w:tab w:val="left" w:pos="198"/>
                <w:tab w:val="decimal" w:pos="792"/>
              </w:tabs>
              <w:spacing w:line="240" w:lineRule="auto"/>
              <w:ind w:right="-51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B23911" w:rsidRPr="006461EA" w14:paraId="21FF6C26" w14:textId="77777777" w:rsidTr="008D693C">
        <w:trPr>
          <w:cantSplit/>
        </w:trPr>
        <w:tc>
          <w:tcPr>
            <w:tcW w:w="2250" w:type="dxa"/>
          </w:tcPr>
          <w:p w14:paraId="6FD846AA" w14:textId="3524B433" w:rsidR="00B23911" w:rsidRPr="006461EA" w:rsidRDefault="00B23911" w:rsidP="00B23911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lang w:val="en-GB"/>
              </w:rPr>
            </w:pPr>
            <w:r w:rsidRPr="006461EA">
              <w:rPr>
                <w:rFonts w:ascii="Browallia New" w:hAnsi="Browallia New" w:cs="Browallia New"/>
              </w:rPr>
              <w:t>31</w:t>
            </w:r>
            <w:r w:rsidRPr="006461EA">
              <w:rPr>
                <w:rFonts w:ascii="Browallia New" w:hAnsi="Browallia New" w:cs="Browallia New"/>
                <w:cs/>
              </w:rPr>
              <w:t xml:space="preserve"> ธันวาคม </w:t>
            </w:r>
            <w:r w:rsidRPr="006461EA">
              <w:rPr>
                <w:rFonts w:ascii="Browallia New" w:hAnsi="Browallia New" w:cs="Browallia New"/>
              </w:rPr>
              <w:t>256</w:t>
            </w:r>
            <w:r>
              <w:rPr>
                <w:rFonts w:ascii="Browallia New" w:hAnsi="Browallia New" w:cs="Browallia New"/>
              </w:rPr>
              <w:t>1</w:t>
            </w:r>
          </w:p>
        </w:tc>
        <w:tc>
          <w:tcPr>
            <w:tcW w:w="910" w:type="dxa"/>
            <w:vAlign w:val="bottom"/>
          </w:tcPr>
          <w:p w14:paraId="571BEACE" w14:textId="4C98CBDE" w:rsidR="00B23911" w:rsidRPr="002725ED" w:rsidRDefault="00B23911" w:rsidP="00B23911">
            <w:pPr>
              <w:pBdr>
                <w:bottom w:val="single" w:sz="12" w:space="1" w:color="auto"/>
              </w:pBdr>
              <w:tabs>
                <w:tab w:val="clear" w:pos="680"/>
              </w:tabs>
              <w:spacing w:line="240" w:lineRule="auto"/>
              <w:ind w:left="-63" w:right="-36"/>
              <w:jc w:val="right"/>
              <w:rPr>
                <w:rFonts w:ascii="Browallia New" w:hAnsi="Browallia New" w:cs="Browallia New"/>
              </w:rPr>
            </w:pPr>
            <w:r w:rsidRPr="002725ED">
              <w:rPr>
                <w:rFonts w:ascii="Browallia New" w:hAnsi="Browallia New" w:cs="Browallia New"/>
              </w:rPr>
              <w:t>1,064,453</w:t>
            </w:r>
          </w:p>
        </w:tc>
        <w:tc>
          <w:tcPr>
            <w:tcW w:w="868" w:type="dxa"/>
            <w:vAlign w:val="bottom"/>
          </w:tcPr>
          <w:p w14:paraId="650BD533" w14:textId="3B10CBBD" w:rsidR="00B23911" w:rsidRPr="002725ED" w:rsidRDefault="00B23911" w:rsidP="00B23911">
            <w:pPr>
              <w:pBdr>
                <w:bottom w:val="single" w:sz="12" w:space="1" w:color="auto"/>
              </w:pBdr>
              <w:tabs>
                <w:tab w:val="clear" w:pos="680"/>
              </w:tabs>
              <w:spacing w:line="240" w:lineRule="auto"/>
              <w:ind w:left="-63" w:right="-36"/>
              <w:jc w:val="right"/>
              <w:rPr>
                <w:rFonts w:ascii="Browallia New" w:hAnsi="Browallia New" w:cs="Browallia New"/>
              </w:rPr>
            </w:pPr>
            <w:r w:rsidRPr="002725ED">
              <w:rPr>
                <w:rFonts w:ascii="Browallia New" w:hAnsi="Browallia New" w:cs="Browallia New"/>
              </w:rPr>
              <w:t>539,716</w:t>
            </w:r>
          </w:p>
        </w:tc>
        <w:tc>
          <w:tcPr>
            <w:tcW w:w="900" w:type="dxa"/>
            <w:gridSpan w:val="2"/>
            <w:vAlign w:val="bottom"/>
          </w:tcPr>
          <w:p w14:paraId="11FEE2BE" w14:textId="4D304743" w:rsidR="00B23911" w:rsidRPr="002725ED" w:rsidRDefault="00B23911" w:rsidP="00B23911">
            <w:pPr>
              <w:pBdr>
                <w:bottom w:val="single" w:sz="12" w:space="1" w:color="auto"/>
              </w:pBdr>
              <w:tabs>
                <w:tab w:val="clear" w:pos="680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2725ED">
              <w:rPr>
                <w:rFonts w:ascii="Browallia New" w:hAnsi="Browallia New" w:cs="Browallia New"/>
              </w:rPr>
              <w:t>839,042</w:t>
            </w:r>
          </w:p>
        </w:tc>
        <w:tc>
          <w:tcPr>
            <w:tcW w:w="943" w:type="dxa"/>
            <w:gridSpan w:val="2"/>
            <w:vAlign w:val="bottom"/>
          </w:tcPr>
          <w:p w14:paraId="7A4D44FF" w14:textId="1238B63F" w:rsidR="00B23911" w:rsidRPr="002725ED" w:rsidRDefault="00B23911" w:rsidP="00B23911">
            <w:pPr>
              <w:pBdr>
                <w:bottom w:val="single" w:sz="12" w:space="1" w:color="auto"/>
              </w:pBdr>
              <w:tabs>
                <w:tab w:val="clear" w:pos="680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2725ED">
              <w:rPr>
                <w:rFonts w:ascii="Browallia New" w:hAnsi="Browallia New" w:cs="Browallia New"/>
              </w:rPr>
              <w:t>22,874</w:t>
            </w:r>
          </w:p>
        </w:tc>
        <w:tc>
          <w:tcPr>
            <w:tcW w:w="850" w:type="dxa"/>
            <w:vAlign w:val="bottom"/>
          </w:tcPr>
          <w:p w14:paraId="015CF0C3" w14:textId="32E6F582" w:rsidR="00B23911" w:rsidRPr="002725ED" w:rsidRDefault="00B23911" w:rsidP="00B23911">
            <w:pPr>
              <w:pBdr>
                <w:bottom w:val="single" w:sz="12" w:space="1" w:color="auto"/>
              </w:pBdr>
              <w:tabs>
                <w:tab w:val="clear" w:pos="680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2725ED">
              <w:rPr>
                <w:rFonts w:ascii="Browallia New" w:hAnsi="Browallia New" w:cs="Browallia New"/>
              </w:rPr>
              <w:t>17,268</w:t>
            </w:r>
          </w:p>
        </w:tc>
        <w:tc>
          <w:tcPr>
            <w:tcW w:w="849" w:type="dxa"/>
            <w:vAlign w:val="bottom"/>
          </w:tcPr>
          <w:p w14:paraId="658D21B5" w14:textId="07E898BF" w:rsidR="00B23911" w:rsidRPr="002725ED" w:rsidRDefault="00B23911" w:rsidP="00B23911">
            <w:pPr>
              <w:pBdr>
                <w:bottom w:val="single" w:sz="12" w:space="1" w:color="auto"/>
              </w:pBdr>
              <w:tabs>
                <w:tab w:val="clear" w:pos="680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2725ED">
              <w:rPr>
                <w:rFonts w:ascii="Browallia New" w:hAnsi="Browallia New" w:cs="Browallia New"/>
              </w:rPr>
              <w:t>224,608</w:t>
            </w:r>
          </w:p>
        </w:tc>
        <w:tc>
          <w:tcPr>
            <w:tcW w:w="851" w:type="dxa"/>
          </w:tcPr>
          <w:p w14:paraId="725317C9" w14:textId="738FB6CC" w:rsidR="00B23911" w:rsidRPr="002725ED" w:rsidRDefault="00B23911" w:rsidP="00B23911">
            <w:pPr>
              <w:pBdr>
                <w:bottom w:val="single" w:sz="12" w:space="1" w:color="auto"/>
              </w:pBdr>
              <w:tabs>
                <w:tab w:val="clear" w:pos="680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2725ED">
              <w:rPr>
                <w:rFonts w:ascii="Browallia New" w:hAnsi="Browallia New" w:cs="Browallia New"/>
              </w:rPr>
              <w:t>221,924</w:t>
            </w:r>
          </w:p>
        </w:tc>
        <w:tc>
          <w:tcPr>
            <w:tcW w:w="855" w:type="dxa"/>
            <w:vAlign w:val="bottom"/>
          </w:tcPr>
          <w:p w14:paraId="78C4690F" w14:textId="0D85701D" w:rsidR="00B23911" w:rsidRPr="002725ED" w:rsidRDefault="00B23911" w:rsidP="00B23911">
            <w:pPr>
              <w:pBdr>
                <w:bottom w:val="single" w:sz="12" w:space="1" w:color="auto"/>
              </w:pBdr>
              <w:tabs>
                <w:tab w:val="clear" w:pos="680"/>
                <w:tab w:val="left" w:pos="198"/>
              </w:tabs>
              <w:spacing w:line="240" w:lineRule="auto"/>
              <w:ind w:left="-37" w:right="-51"/>
              <w:jc w:val="right"/>
              <w:rPr>
                <w:rFonts w:ascii="Browallia New" w:hAnsi="Browallia New" w:cs="Browallia New"/>
              </w:rPr>
            </w:pPr>
            <w:r w:rsidRPr="002725ED">
              <w:rPr>
                <w:rFonts w:ascii="Browallia New" w:hAnsi="Browallia New" w:cs="Browallia New"/>
              </w:rPr>
              <w:t>2,929,885</w:t>
            </w:r>
          </w:p>
        </w:tc>
      </w:tr>
      <w:tr w:rsidR="00B23911" w:rsidRPr="006461EA" w14:paraId="5300A96C" w14:textId="77777777" w:rsidTr="008D693C">
        <w:trPr>
          <w:cantSplit/>
        </w:trPr>
        <w:tc>
          <w:tcPr>
            <w:tcW w:w="2250" w:type="dxa"/>
          </w:tcPr>
          <w:p w14:paraId="5EE49F7B" w14:textId="19F90D34" w:rsidR="00B23911" w:rsidRPr="006461EA" w:rsidRDefault="00B23911" w:rsidP="00B23911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</w:rPr>
              <w:t>31</w:t>
            </w:r>
            <w:r w:rsidRPr="006461EA">
              <w:rPr>
                <w:rFonts w:ascii="Browallia New" w:hAnsi="Browallia New" w:cs="Browallia New"/>
                <w:cs/>
              </w:rPr>
              <w:t xml:space="preserve"> ธันวาคม </w:t>
            </w:r>
            <w:r w:rsidRPr="006461EA">
              <w:rPr>
                <w:rFonts w:ascii="Browallia New" w:hAnsi="Browallia New" w:cs="Browallia New"/>
              </w:rPr>
              <w:t>256</w:t>
            </w:r>
            <w:r>
              <w:rPr>
                <w:rFonts w:ascii="Browallia New" w:hAnsi="Browallia New" w:cs="Browallia New"/>
              </w:rPr>
              <w:t>2</w:t>
            </w:r>
          </w:p>
        </w:tc>
        <w:tc>
          <w:tcPr>
            <w:tcW w:w="910" w:type="dxa"/>
            <w:vAlign w:val="bottom"/>
          </w:tcPr>
          <w:p w14:paraId="03C71BF0" w14:textId="532ACFA4" w:rsidR="00B23911" w:rsidRPr="002725ED" w:rsidRDefault="00B23911" w:rsidP="00B23911">
            <w:pPr>
              <w:pBdr>
                <w:bottom w:val="single" w:sz="12" w:space="1" w:color="auto"/>
              </w:pBdr>
              <w:tabs>
                <w:tab w:val="clear" w:pos="680"/>
              </w:tabs>
              <w:spacing w:line="240" w:lineRule="auto"/>
              <w:ind w:left="-63" w:right="-36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1,064,067</w:t>
            </w:r>
          </w:p>
        </w:tc>
        <w:tc>
          <w:tcPr>
            <w:tcW w:w="868" w:type="dxa"/>
            <w:vAlign w:val="bottom"/>
          </w:tcPr>
          <w:p w14:paraId="08876908" w14:textId="7D9176C2" w:rsidR="00B23911" w:rsidRPr="002725ED" w:rsidRDefault="000A4362" w:rsidP="00B23911">
            <w:pPr>
              <w:pBdr>
                <w:bottom w:val="single" w:sz="12" w:space="1" w:color="auto"/>
              </w:pBdr>
              <w:tabs>
                <w:tab w:val="clear" w:pos="680"/>
              </w:tabs>
              <w:spacing w:line="240" w:lineRule="auto"/>
              <w:ind w:left="-63" w:right="-36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656,143</w:t>
            </w:r>
          </w:p>
        </w:tc>
        <w:tc>
          <w:tcPr>
            <w:tcW w:w="900" w:type="dxa"/>
            <w:gridSpan w:val="2"/>
            <w:vAlign w:val="bottom"/>
          </w:tcPr>
          <w:p w14:paraId="4DD51D24" w14:textId="607DC195" w:rsidR="00B23911" w:rsidRPr="002725ED" w:rsidRDefault="00B23911" w:rsidP="00B23911">
            <w:pPr>
              <w:pBdr>
                <w:bottom w:val="single" w:sz="12" w:space="1" w:color="auto"/>
              </w:pBdr>
              <w:tabs>
                <w:tab w:val="clear" w:pos="680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1,125,199</w:t>
            </w:r>
          </w:p>
        </w:tc>
        <w:tc>
          <w:tcPr>
            <w:tcW w:w="943" w:type="dxa"/>
            <w:gridSpan w:val="2"/>
            <w:vAlign w:val="bottom"/>
          </w:tcPr>
          <w:p w14:paraId="03CBC1A1" w14:textId="537854C8" w:rsidR="00B23911" w:rsidRPr="002725ED" w:rsidRDefault="00B23911" w:rsidP="00B23911">
            <w:pPr>
              <w:pBdr>
                <w:bottom w:val="single" w:sz="12" w:space="1" w:color="auto"/>
              </w:pBdr>
              <w:tabs>
                <w:tab w:val="clear" w:pos="680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21,578</w:t>
            </w:r>
          </w:p>
        </w:tc>
        <w:tc>
          <w:tcPr>
            <w:tcW w:w="850" w:type="dxa"/>
            <w:vAlign w:val="bottom"/>
          </w:tcPr>
          <w:p w14:paraId="3ACFDEE8" w14:textId="4A596CD3" w:rsidR="00B23911" w:rsidRPr="002725ED" w:rsidRDefault="00B23911" w:rsidP="00B23911">
            <w:pPr>
              <w:pBdr>
                <w:bottom w:val="single" w:sz="12" w:space="1" w:color="auto"/>
              </w:pBdr>
              <w:tabs>
                <w:tab w:val="clear" w:pos="680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11,950</w:t>
            </w:r>
          </w:p>
        </w:tc>
        <w:tc>
          <w:tcPr>
            <w:tcW w:w="849" w:type="dxa"/>
            <w:vAlign w:val="bottom"/>
          </w:tcPr>
          <w:p w14:paraId="53A74492" w14:textId="63B0B145" w:rsidR="00B23911" w:rsidRPr="002725ED" w:rsidRDefault="00B23911" w:rsidP="00B23911">
            <w:pPr>
              <w:pBdr>
                <w:bottom w:val="single" w:sz="12" w:space="1" w:color="auto"/>
              </w:pBdr>
              <w:tabs>
                <w:tab w:val="clear" w:pos="680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37,039</w:t>
            </w:r>
          </w:p>
        </w:tc>
        <w:tc>
          <w:tcPr>
            <w:tcW w:w="851" w:type="dxa"/>
          </w:tcPr>
          <w:p w14:paraId="52FE6A28" w14:textId="0C8D7D02" w:rsidR="00B23911" w:rsidRPr="002725ED" w:rsidRDefault="00B23911" w:rsidP="00B23911">
            <w:pPr>
              <w:pBdr>
                <w:bottom w:val="single" w:sz="12" w:space="1" w:color="auto"/>
              </w:pBdr>
              <w:tabs>
                <w:tab w:val="clear" w:pos="680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8,123</w:t>
            </w:r>
          </w:p>
        </w:tc>
        <w:tc>
          <w:tcPr>
            <w:tcW w:w="855" w:type="dxa"/>
            <w:vAlign w:val="bottom"/>
          </w:tcPr>
          <w:p w14:paraId="053B6790" w14:textId="2B018082" w:rsidR="00B23911" w:rsidRPr="002725ED" w:rsidRDefault="00B23911" w:rsidP="00B23911">
            <w:pPr>
              <w:pBdr>
                <w:bottom w:val="single" w:sz="12" w:space="1" w:color="auto"/>
              </w:pBdr>
              <w:tabs>
                <w:tab w:val="clear" w:pos="680"/>
                <w:tab w:val="left" w:pos="198"/>
              </w:tabs>
              <w:spacing w:line="240" w:lineRule="auto"/>
              <w:ind w:left="-37" w:right="-51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2,924,099</w:t>
            </w:r>
          </w:p>
        </w:tc>
      </w:tr>
      <w:tr w:rsidR="00B23911" w:rsidRPr="006461EA" w14:paraId="7B85A7BC" w14:textId="77777777" w:rsidTr="008D693C">
        <w:trPr>
          <w:cantSplit/>
        </w:trPr>
        <w:tc>
          <w:tcPr>
            <w:tcW w:w="2250" w:type="dxa"/>
          </w:tcPr>
          <w:p w14:paraId="5B707138" w14:textId="77777777" w:rsidR="00B23911" w:rsidRPr="006461EA" w:rsidRDefault="00B23911" w:rsidP="00B23911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10" w:type="dxa"/>
            <w:vAlign w:val="bottom"/>
          </w:tcPr>
          <w:p w14:paraId="03B45B26" w14:textId="77777777" w:rsidR="00B23911" w:rsidRPr="002725ED" w:rsidRDefault="00B23911" w:rsidP="00B23911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68" w:type="dxa"/>
            <w:vAlign w:val="bottom"/>
          </w:tcPr>
          <w:p w14:paraId="39196033" w14:textId="77777777" w:rsidR="00B23911" w:rsidRPr="002725ED" w:rsidRDefault="00B23911" w:rsidP="00B23911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D8C627D" w14:textId="77777777" w:rsidR="00B23911" w:rsidRPr="002725ED" w:rsidRDefault="00B23911" w:rsidP="00B23911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2DAB26B5" w14:textId="77777777" w:rsidR="00B23911" w:rsidRPr="002725ED" w:rsidRDefault="00B23911" w:rsidP="00B23911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50" w:type="dxa"/>
            <w:vAlign w:val="bottom"/>
          </w:tcPr>
          <w:p w14:paraId="19F8CAAB" w14:textId="77777777" w:rsidR="00B23911" w:rsidRPr="002725ED" w:rsidRDefault="00B23911" w:rsidP="00B23911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49" w:type="dxa"/>
            <w:vAlign w:val="bottom"/>
          </w:tcPr>
          <w:p w14:paraId="7883BE96" w14:textId="77777777" w:rsidR="00B23911" w:rsidRPr="002725ED" w:rsidRDefault="00B23911" w:rsidP="00B23911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51" w:type="dxa"/>
          </w:tcPr>
          <w:p w14:paraId="713370BB" w14:textId="77777777" w:rsidR="00B23911" w:rsidRPr="002725ED" w:rsidRDefault="00B23911" w:rsidP="00B23911">
            <w:pPr>
              <w:spacing w:line="240" w:lineRule="auto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55" w:type="dxa"/>
            <w:vAlign w:val="bottom"/>
          </w:tcPr>
          <w:p w14:paraId="5D78BA08" w14:textId="77777777" w:rsidR="00B23911" w:rsidRPr="002725ED" w:rsidRDefault="00B23911" w:rsidP="00B23911">
            <w:pPr>
              <w:tabs>
                <w:tab w:val="clear" w:pos="680"/>
                <w:tab w:val="left" w:pos="198"/>
              </w:tabs>
              <w:spacing w:line="240" w:lineRule="auto"/>
              <w:ind w:right="-51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B23911" w:rsidRPr="006461EA" w14:paraId="7FBA7B69" w14:textId="77777777" w:rsidTr="008D693C">
        <w:trPr>
          <w:cantSplit/>
        </w:trPr>
        <w:tc>
          <w:tcPr>
            <w:tcW w:w="2250" w:type="dxa"/>
          </w:tcPr>
          <w:p w14:paraId="5180C78A" w14:textId="06F40214" w:rsidR="00B23911" w:rsidRPr="006461EA" w:rsidRDefault="00B23911" w:rsidP="00B23911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b/>
                <w:bCs/>
                <w:cs/>
              </w:rPr>
            </w:pPr>
            <w:r w:rsidRPr="006461EA">
              <w:rPr>
                <w:rFonts w:ascii="Browallia New" w:hAnsi="Browallia New" w:cs="Browallia New"/>
                <w:b/>
                <w:bCs/>
                <w:cs/>
              </w:rPr>
              <w:t xml:space="preserve">ค่าเสื่อมราคาสำหรับปี </w:t>
            </w:r>
            <w:r w:rsidRPr="006461EA">
              <w:rPr>
                <w:rFonts w:ascii="Browallia New" w:hAnsi="Browallia New" w:cs="Browallia New"/>
                <w:b/>
                <w:bCs/>
              </w:rPr>
              <w:t>256</w:t>
            </w:r>
            <w:r>
              <w:rPr>
                <w:rFonts w:ascii="Browallia New" w:hAnsi="Browallia New" w:cs="Browallia New"/>
                <w:b/>
                <w:bCs/>
              </w:rPr>
              <w:t>1</w:t>
            </w:r>
          </w:p>
        </w:tc>
        <w:tc>
          <w:tcPr>
            <w:tcW w:w="910" w:type="dxa"/>
            <w:vAlign w:val="bottom"/>
          </w:tcPr>
          <w:p w14:paraId="5473D6DE" w14:textId="77777777" w:rsidR="00B23911" w:rsidRPr="002725ED" w:rsidRDefault="00B23911" w:rsidP="00B23911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68" w:type="dxa"/>
            <w:vAlign w:val="bottom"/>
          </w:tcPr>
          <w:p w14:paraId="7B06E567" w14:textId="77777777" w:rsidR="00B23911" w:rsidRPr="002725ED" w:rsidRDefault="00B23911" w:rsidP="00B23911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29B89B1" w14:textId="77777777" w:rsidR="00B23911" w:rsidRPr="002725ED" w:rsidRDefault="00B23911" w:rsidP="00B23911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33FE2D15" w14:textId="77777777" w:rsidR="00B23911" w:rsidRPr="002725ED" w:rsidRDefault="00B23911" w:rsidP="00B23911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50" w:type="dxa"/>
            <w:vAlign w:val="bottom"/>
          </w:tcPr>
          <w:p w14:paraId="39145A0B" w14:textId="77777777" w:rsidR="00B23911" w:rsidRPr="002725ED" w:rsidRDefault="00B23911" w:rsidP="00B23911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49" w:type="dxa"/>
            <w:vAlign w:val="bottom"/>
          </w:tcPr>
          <w:p w14:paraId="5CCF228C" w14:textId="77777777" w:rsidR="00B23911" w:rsidRPr="002725ED" w:rsidRDefault="00B23911" w:rsidP="00B23911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51" w:type="dxa"/>
          </w:tcPr>
          <w:p w14:paraId="116D4ACD" w14:textId="77777777" w:rsidR="00B23911" w:rsidRPr="002725ED" w:rsidRDefault="00B23911" w:rsidP="00B23911">
            <w:pPr>
              <w:spacing w:line="240" w:lineRule="auto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55" w:type="dxa"/>
            <w:vAlign w:val="bottom"/>
          </w:tcPr>
          <w:p w14:paraId="28DB4A34" w14:textId="77777777" w:rsidR="00B23911" w:rsidRPr="002725ED" w:rsidRDefault="00B23911" w:rsidP="00B23911">
            <w:pPr>
              <w:tabs>
                <w:tab w:val="clear" w:pos="680"/>
                <w:tab w:val="left" w:pos="198"/>
              </w:tabs>
              <w:spacing w:line="240" w:lineRule="auto"/>
              <w:ind w:right="-51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B23911" w:rsidRPr="006461EA" w14:paraId="269241EB" w14:textId="77777777" w:rsidTr="000B7E71">
        <w:trPr>
          <w:cantSplit/>
        </w:trPr>
        <w:tc>
          <w:tcPr>
            <w:tcW w:w="2250" w:type="dxa"/>
          </w:tcPr>
          <w:p w14:paraId="301D7923" w14:textId="77777777" w:rsidR="00B23911" w:rsidRPr="006461EA" w:rsidRDefault="00B23911" w:rsidP="00B23911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  <w:cs/>
              </w:rPr>
              <w:t>ต้นทุนขาย</w:t>
            </w:r>
          </w:p>
        </w:tc>
        <w:tc>
          <w:tcPr>
            <w:tcW w:w="910" w:type="dxa"/>
            <w:vAlign w:val="bottom"/>
          </w:tcPr>
          <w:p w14:paraId="75BCEF48" w14:textId="77777777" w:rsidR="00B23911" w:rsidRPr="002725ED" w:rsidRDefault="00B23911" w:rsidP="00B23911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68" w:type="dxa"/>
            <w:vAlign w:val="bottom"/>
          </w:tcPr>
          <w:p w14:paraId="6C348681" w14:textId="77777777" w:rsidR="00B23911" w:rsidRPr="002725ED" w:rsidRDefault="00B23911" w:rsidP="00B23911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618EBB0" w14:textId="77777777" w:rsidR="00B23911" w:rsidRPr="002725ED" w:rsidRDefault="00B23911" w:rsidP="00B23911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75169D45" w14:textId="77777777" w:rsidR="00B23911" w:rsidRPr="002725ED" w:rsidRDefault="00B23911" w:rsidP="00B23911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50" w:type="dxa"/>
            <w:vAlign w:val="bottom"/>
          </w:tcPr>
          <w:p w14:paraId="7F9C5434" w14:textId="77777777" w:rsidR="00B23911" w:rsidRPr="002725ED" w:rsidRDefault="00B23911" w:rsidP="00B23911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49" w:type="dxa"/>
            <w:vAlign w:val="bottom"/>
          </w:tcPr>
          <w:p w14:paraId="2B573DB6" w14:textId="77777777" w:rsidR="00B23911" w:rsidRPr="002725ED" w:rsidRDefault="00B23911" w:rsidP="00B23911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51" w:type="dxa"/>
          </w:tcPr>
          <w:p w14:paraId="4CE73B78" w14:textId="77777777" w:rsidR="00B23911" w:rsidRPr="002725ED" w:rsidRDefault="00B23911" w:rsidP="00B23911">
            <w:pPr>
              <w:spacing w:line="240" w:lineRule="auto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855" w:type="dxa"/>
          </w:tcPr>
          <w:p w14:paraId="5DE147F4" w14:textId="75DEABC4" w:rsidR="00B23911" w:rsidRPr="002725ED" w:rsidRDefault="00B23911" w:rsidP="00B23911">
            <w:pPr>
              <w:tabs>
                <w:tab w:val="clear" w:pos="680"/>
                <w:tab w:val="left" w:pos="198"/>
              </w:tabs>
              <w:spacing w:line="240" w:lineRule="auto"/>
              <w:ind w:right="-51"/>
              <w:jc w:val="right"/>
              <w:rPr>
                <w:rFonts w:ascii="Browallia New" w:hAnsi="Browallia New" w:cs="Browallia New"/>
              </w:rPr>
            </w:pPr>
            <w:r w:rsidRPr="002725ED">
              <w:rPr>
                <w:rFonts w:ascii="Browallia New" w:hAnsi="Browallia New" w:cs="Browallia New"/>
              </w:rPr>
              <w:t>70,768</w:t>
            </w:r>
          </w:p>
        </w:tc>
      </w:tr>
      <w:tr w:rsidR="00B23911" w:rsidRPr="006461EA" w14:paraId="13FF0283" w14:textId="77777777" w:rsidTr="000B7E71">
        <w:trPr>
          <w:cantSplit/>
        </w:trPr>
        <w:tc>
          <w:tcPr>
            <w:tcW w:w="2250" w:type="dxa"/>
          </w:tcPr>
          <w:p w14:paraId="53F7ABE3" w14:textId="77777777" w:rsidR="00B23911" w:rsidRPr="006461EA" w:rsidRDefault="00B23911" w:rsidP="00B23911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  <w:cs/>
              </w:rPr>
              <w:t>ค่าใช้จ่ายในการบริหาร</w:t>
            </w:r>
          </w:p>
        </w:tc>
        <w:tc>
          <w:tcPr>
            <w:tcW w:w="910" w:type="dxa"/>
            <w:vAlign w:val="bottom"/>
          </w:tcPr>
          <w:p w14:paraId="5F8A034C" w14:textId="77777777" w:rsidR="00B23911" w:rsidRPr="002725ED" w:rsidRDefault="00B23911" w:rsidP="00B23911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68" w:type="dxa"/>
            <w:vAlign w:val="bottom"/>
          </w:tcPr>
          <w:p w14:paraId="4CAD60A9" w14:textId="77777777" w:rsidR="00B23911" w:rsidRPr="002725ED" w:rsidRDefault="00B23911" w:rsidP="00B23911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2621C5F" w14:textId="77777777" w:rsidR="00B23911" w:rsidRPr="002725ED" w:rsidRDefault="00B23911" w:rsidP="00B23911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78E72E57" w14:textId="77777777" w:rsidR="00B23911" w:rsidRPr="002725ED" w:rsidRDefault="00B23911" w:rsidP="00B23911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50" w:type="dxa"/>
            <w:vAlign w:val="bottom"/>
          </w:tcPr>
          <w:p w14:paraId="57E9CAE5" w14:textId="77777777" w:rsidR="00B23911" w:rsidRPr="002725ED" w:rsidRDefault="00B23911" w:rsidP="00B23911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49" w:type="dxa"/>
            <w:vAlign w:val="bottom"/>
          </w:tcPr>
          <w:p w14:paraId="3F19A6CE" w14:textId="77777777" w:rsidR="00B23911" w:rsidRPr="002725ED" w:rsidRDefault="00B23911" w:rsidP="00B23911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51" w:type="dxa"/>
          </w:tcPr>
          <w:p w14:paraId="56211117" w14:textId="77777777" w:rsidR="00B23911" w:rsidRPr="002725ED" w:rsidRDefault="00B23911" w:rsidP="00B23911">
            <w:pPr>
              <w:spacing w:line="240" w:lineRule="auto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855" w:type="dxa"/>
          </w:tcPr>
          <w:p w14:paraId="4D997A8B" w14:textId="7A707410" w:rsidR="00B23911" w:rsidRPr="002725ED" w:rsidRDefault="00B23911" w:rsidP="00B23911">
            <w:pPr>
              <w:pBdr>
                <w:bottom w:val="single" w:sz="4" w:space="1" w:color="auto"/>
              </w:pBdr>
              <w:tabs>
                <w:tab w:val="clear" w:pos="680"/>
                <w:tab w:val="left" w:pos="198"/>
              </w:tabs>
              <w:spacing w:line="240" w:lineRule="auto"/>
              <w:ind w:left="-37" w:right="-51"/>
              <w:jc w:val="right"/>
              <w:rPr>
                <w:rFonts w:ascii="Browallia New" w:hAnsi="Browallia New" w:cs="Browallia New"/>
              </w:rPr>
            </w:pPr>
            <w:r w:rsidRPr="002725ED">
              <w:rPr>
                <w:rFonts w:ascii="Browallia New" w:hAnsi="Browallia New" w:cs="Browallia New"/>
              </w:rPr>
              <w:t>6,892</w:t>
            </w:r>
          </w:p>
        </w:tc>
      </w:tr>
      <w:tr w:rsidR="00B23911" w:rsidRPr="006461EA" w14:paraId="29B38F2E" w14:textId="77777777" w:rsidTr="000B7E71">
        <w:trPr>
          <w:cantSplit/>
        </w:trPr>
        <w:tc>
          <w:tcPr>
            <w:tcW w:w="2250" w:type="dxa"/>
          </w:tcPr>
          <w:p w14:paraId="3910112A" w14:textId="77777777" w:rsidR="00B23911" w:rsidRPr="006461EA" w:rsidRDefault="00B23911" w:rsidP="00B23911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910" w:type="dxa"/>
            <w:vAlign w:val="bottom"/>
          </w:tcPr>
          <w:p w14:paraId="386F4D3A" w14:textId="77777777" w:rsidR="00B23911" w:rsidRPr="002725ED" w:rsidRDefault="00B23911" w:rsidP="00B23911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68" w:type="dxa"/>
            <w:vAlign w:val="bottom"/>
          </w:tcPr>
          <w:p w14:paraId="20F2832A" w14:textId="77777777" w:rsidR="00B23911" w:rsidRPr="002725ED" w:rsidRDefault="00B23911" w:rsidP="00B23911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29E949D" w14:textId="77777777" w:rsidR="00B23911" w:rsidRPr="002725ED" w:rsidRDefault="00B23911" w:rsidP="00B23911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68B800E8" w14:textId="77777777" w:rsidR="00B23911" w:rsidRPr="002725ED" w:rsidRDefault="00B23911" w:rsidP="00B23911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50" w:type="dxa"/>
            <w:vAlign w:val="bottom"/>
          </w:tcPr>
          <w:p w14:paraId="7607B51F" w14:textId="77777777" w:rsidR="00B23911" w:rsidRPr="002725ED" w:rsidRDefault="00B23911" w:rsidP="00B23911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49" w:type="dxa"/>
            <w:vAlign w:val="bottom"/>
          </w:tcPr>
          <w:p w14:paraId="20BC553C" w14:textId="77777777" w:rsidR="00B23911" w:rsidRPr="002725ED" w:rsidRDefault="00B23911" w:rsidP="00B23911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51" w:type="dxa"/>
          </w:tcPr>
          <w:p w14:paraId="741E92B8" w14:textId="77777777" w:rsidR="00B23911" w:rsidRPr="002725ED" w:rsidRDefault="00B23911" w:rsidP="00B23911">
            <w:pPr>
              <w:spacing w:line="240" w:lineRule="auto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855" w:type="dxa"/>
          </w:tcPr>
          <w:p w14:paraId="53EF9853" w14:textId="47217F60" w:rsidR="00B23911" w:rsidRPr="002725ED" w:rsidRDefault="00B23911" w:rsidP="00B23911">
            <w:pPr>
              <w:pBdr>
                <w:bottom w:val="single" w:sz="12" w:space="1" w:color="auto"/>
              </w:pBdr>
              <w:tabs>
                <w:tab w:val="clear" w:pos="680"/>
                <w:tab w:val="left" w:pos="198"/>
              </w:tabs>
              <w:spacing w:line="240" w:lineRule="auto"/>
              <w:ind w:left="-37" w:right="-51"/>
              <w:jc w:val="right"/>
              <w:rPr>
                <w:rFonts w:ascii="Browallia New" w:hAnsi="Browallia New" w:cs="Browallia New"/>
              </w:rPr>
            </w:pPr>
            <w:r w:rsidRPr="002725ED">
              <w:rPr>
                <w:rFonts w:ascii="Browallia New" w:hAnsi="Browallia New" w:cs="Browallia New"/>
              </w:rPr>
              <w:t>77,660</w:t>
            </w:r>
          </w:p>
        </w:tc>
      </w:tr>
      <w:tr w:rsidR="00B23911" w:rsidRPr="006461EA" w14:paraId="044ED517" w14:textId="77777777" w:rsidTr="008D693C">
        <w:trPr>
          <w:cantSplit/>
        </w:trPr>
        <w:tc>
          <w:tcPr>
            <w:tcW w:w="2250" w:type="dxa"/>
          </w:tcPr>
          <w:p w14:paraId="6888A82F" w14:textId="77777777" w:rsidR="00B23911" w:rsidRPr="006461EA" w:rsidRDefault="00B23911" w:rsidP="00B23911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10" w:type="dxa"/>
            <w:vAlign w:val="bottom"/>
          </w:tcPr>
          <w:p w14:paraId="5DA8F00F" w14:textId="77777777" w:rsidR="00B23911" w:rsidRPr="002725ED" w:rsidRDefault="00B23911" w:rsidP="00B23911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68" w:type="dxa"/>
            <w:vAlign w:val="bottom"/>
          </w:tcPr>
          <w:p w14:paraId="350E5940" w14:textId="77777777" w:rsidR="00B23911" w:rsidRPr="002725ED" w:rsidRDefault="00B23911" w:rsidP="00B23911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282B203" w14:textId="77777777" w:rsidR="00B23911" w:rsidRPr="002725ED" w:rsidRDefault="00B23911" w:rsidP="00B23911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6AF3D4AF" w14:textId="77777777" w:rsidR="00B23911" w:rsidRPr="002725ED" w:rsidRDefault="00B23911" w:rsidP="00B23911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50" w:type="dxa"/>
            <w:vAlign w:val="bottom"/>
          </w:tcPr>
          <w:p w14:paraId="2733353D" w14:textId="77777777" w:rsidR="00B23911" w:rsidRPr="002725ED" w:rsidRDefault="00B23911" w:rsidP="00B23911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49" w:type="dxa"/>
            <w:vAlign w:val="bottom"/>
          </w:tcPr>
          <w:p w14:paraId="728E32B5" w14:textId="77777777" w:rsidR="00B23911" w:rsidRPr="002725ED" w:rsidRDefault="00B23911" w:rsidP="00B23911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51" w:type="dxa"/>
          </w:tcPr>
          <w:p w14:paraId="543C49E1" w14:textId="77777777" w:rsidR="00B23911" w:rsidRPr="002725ED" w:rsidRDefault="00B23911" w:rsidP="00B23911">
            <w:pPr>
              <w:spacing w:line="240" w:lineRule="auto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55" w:type="dxa"/>
            <w:vAlign w:val="bottom"/>
          </w:tcPr>
          <w:p w14:paraId="27EB2DF5" w14:textId="77777777" w:rsidR="00B23911" w:rsidRPr="002725ED" w:rsidRDefault="00B23911" w:rsidP="00B23911">
            <w:pPr>
              <w:tabs>
                <w:tab w:val="clear" w:pos="680"/>
                <w:tab w:val="left" w:pos="198"/>
              </w:tabs>
              <w:spacing w:line="240" w:lineRule="auto"/>
              <w:ind w:right="-51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B23911" w:rsidRPr="006461EA" w14:paraId="5EA9EDBA" w14:textId="77777777" w:rsidTr="008D693C">
        <w:trPr>
          <w:cantSplit/>
        </w:trPr>
        <w:tc>
          <w:tcPr>
            <w:tcW w:w="2250" w:type="dxa"/>
          </w:tcPr>
          <w:p w14:paraId="5F5198F6" w14:textId="5BF416BB" w:rsidR="00B23911" w:rsidRPr="006461EA" w:rsidRDefault="00B23911" w:rsidP="00B23911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b/>
                <w:bCs/>
              </w:rPr>
            </w:pPr>
            <w:r w:rsidRPr="006461EA">
              <w:rPr>
                <w:rFonts w:ascii="Browallia New" w:hAnsi="Browallia New" w:cs="Browallia New"/>
                <w:b/>
                <w:bCs/>
                <w:cs/>
              </w:rPr>
              <w:t xml:space="preserve">ค่าเสื่อมราคาสำหรับปี </w:t>
            </w:r>
            <w:r w:rsidRPr="006461EA">
              <w:rPr>
                <w:rFonts w:ascii="Browallia New" w:hAnsi="Browallia New" w:cs="Browallia New"/>
                <w:b/>
                <w:bCs/>
              </w:rPr>
              <w:t>256</w:t>
            </w:r>
            <w:r>
              <w:rPr>
                <w:rFonts w:ascii="Browallia New" w:hAnsi="Browallia New" w:cs="Browallia New"/>
                <w:b/>
                <w:bCs/>
              </w:rPr>
              <w:t>2</w:t>
            </w:r>
          </w:p>
        </w:tc>
        <w:tc>
          <w:tcPr>
            <w:tcW w:w="910" w:type="dxa"/>
            <w:vAlign w:val="bottom"/>
          </w:tcPr>
          <w:p w14:paraId="58660BC1" w14:textId="77777777" w:rsidR="00B23911" w:rsidRPr="002725ED" w:rsidRDefault="00B23911" w:rsidP="00B23911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68" w:type="dxa"/>
            <w:vAlign w:val="bottom"/>
          </w:tcPr>
          <w:p w14:paraId="5DDDC4A7" w14:textId="77777777" w:rsidR="00B23911" w:rsidRPr="002725ED" w:rsidRDefault="00B23911" w:rsidP="00B23911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FCE16D5" w14:textId="77777777" w:rsidR="00B23911" w:rsidRPr="002725ED" w:rsidRDefault="00B23911" w:rsidP="00B23911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404EACE4" w14:textId="77777777" w:rsidR="00B23911" w:rsidRPr="002725ED" w:rsidRDefault="00B23911" w:rsidP="00B23911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50" w:type="dxa"/>
            <w:vAlign w:val="bottom"/>
          </w:tcPr>
          <w:p w14:paraId="254B738F" w14:textId="77777777" w:rsidR="00B23911" w:rsidRPr="002725ED" w:rsidRDefault="00B23911" w:rsidP="00B23911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49" w:type="dxa"/>
            <w:vAlign w:val="bottom"/>
          </w:tcPr>
          <w:p w14:paraId="5A9CE86C" w14:textId="77777777" w:rsidR="00B23911" w:rsidRPr="002725ED" w:rsidRDefault="00B23911" w:rsidP="00B23911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51" w:type="dxa"/>
          </w:tcPr>
          <w:p w14:paraId="508D6F45" w14:textId="77777777" w:rsidR="00B23911" w:rsidRPr="002725ED" w:rsidRDefault="00B23911" w:rsidP="00B23911">
            <w:pPr>
              <w:spacing w:line="240" w:lineRule="auto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55" w:type="dxa"/>
            <w:vAlign w:val="bottom"/>
          </w:tcPr>
          <w:p w14:paraId="5CF28374" w14:textId="77777777" w:rsidR="00B23911" w:rsidRPr="002725ED" w:rsidRDefault="00B23911" w:rsidP="00B23911">
            <w:pPr>
              <w:tabs>
                <w:tab w:val="clear" w:pos="680"/>
                <w:tab w:val="left" w:pos="198"/>
              </w:tabs>
              <w:spacing w:line="240" w:lineRule="auto"/>
              <w:ind w:right="-51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B23911" w:rsidRPr="006461EA" w14:paraId="4032340E" w14:textId="77777777" w:rsidTr="00477113">
        <w:trPr>
          <w:cantSplit/>
        </w:trPr>
        <w:tc>
          <w:tcPr>
            <w:tcW w:w="2250" w:type="dxa"/>
          </w:tcPr>
          <w:p w14:paraId="3811EAB0" w14:textId="77777777" w:rsidR="00B23911" w:rsidRPr="006461EA" w:rsidRDefault="00B23911" w:rsidP="00B23911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  <w:cs/>
              </w:rPr>
              <w:t>ต้นทุนขาย</w:t>
            </w:r>
          </w:p>
        </w:tc>
        <w:tc>
          <w:tcPr>
            <w:tcW w:w="910" w:type="dxa"/>
            <w:vAlign w:val="bottom"/>
          </w:tcPr>
          <w:p w14:paraId="22652DEB" w14:textId="77777777" w:rsidR="00B23911" w:rsidRPr="002725ED" w:rsidRDefault="00B23911" w:rsidP="00B23911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68" w:type="dxa"/>
            <w:vAlign w:val="bottom"/>
          </w:tcPr>
          <w:p w14:paraId="1E9F4AE4" w14:textId="77777777" w:rsidR="00B23911" w:rsidRPr="002725ED" w:rsidRDefault="00B23911" w:rsidP="00B23911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008E158" w14:textId="77777777" w:rsidR="00B23911" w:rsidRPr="002725ED" w:rsidRDefault="00B23911" w:rsidP="00B23911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4FB9E8F9" w14:textId="77777777" w:rsidR="00B23911" w:rsidRPr="002725ED" w:rsidRDefault="00B23911" w:rsidP="00B23911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50" w:type="dxa"/>
            <w:vAlign w:val="bottom"/>
          </w:tcPr>
          <w:p w14:paraId="2A2B89E6" w14:textId="77777777" w:rsidR="00B23911" w:rsidRPr="002725ED" w:rsidRDefault="00B23911" w:rsidP="00B23911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49" w:type="dxa"/>
            <w:vAlign w:val="bottom"/>
          </w:tcPr>
          <w:p w14:paraId="6356168B" w14:textId="77777777" w:rsidR="00B23911" w:rsidRPr="002725ED" w:rsidRDefault="00B23911" w:rsidP="00B23911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51" w:type="dxa"/>
          </w:tcPr>
          <w:p w14:paraId="78ABB21A" w14:textId="77777777" w:rsidR="00B23911" w:rsidRPr="002725ED" w:rsidRDefault="00B23911" w:rsidP="00B23911">
            <w:pPr>
              <w:spacing w:line="240" w:lineRule="auto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855" w:type="dxa"/>
            <w:tcBorders>
              <w:bottom w:val="nil"/>
            </w:tcBorders>
          </w:tcPr>
          <w:p w14:paraId="6DDC86F4" w14:textId="23AE8DE3" w:rsidR="00B23911" w:rsidRPr="002725ED" w:rsidRDefault="00B23911" w:rsidP="00B23911">
            <w:pPr>
              <w:tabs>
                <w:tab w:val="clear" w:pos="680"/>
                <w:tab w:val="left" w:pos="198"/>
              </w:tabs>
              <w:spacing w:line="240" w:lineRule="auto"/>
              <w:ind w:right="-51"/>
              <w:jc w:val="right"/>
              <w:rPr>
                <w:rFonts w:ascii="Browallia New" w:hAnsi="Browallia New" w:cs="Browallia New"/>
              </w:rPr>
            </w:pPr>
            <w:r w:rsidRPr="00B80EB7">
              <w:rPr>
                <w:rFonts w:ascii="Browallia New" w:hAnsi="Browallia New" w:cs="Browallia New"/>
              </w:rPr>
              <w:t>101,329</w:t>
            </w:r>
          </w:p>
        </w:tc>
      </w:tr>
      <w:tr w:rsidR="00B23911" w:rsidRPr="006461EA" w14:paraId="321FD506" w14:textId="77777777" w:rsidTr="00477113">
        <w:trPr>
          <w:cantSplit/>
        </w:trPr>
        <w:tc>
          <w:tcPr>
            <w:tcW w:w="2250" w:type="dxa"/>
          </w:tcPr>
          <w:p w14:paraId="6103C8D6" w14:textId="77777777" w:rsidR="00B23911" w:rsidRPr="006461EA" w:rsidRDefault="00B23911" w:rsidP="00B23911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  <w:cs/>
              </w:rPr>
              <w:t>ค่าใช้จ่ายในการบริหาร</w:t>
            </w:r>
          </w:p>
        </w:tc>
        <w:tc>
          <w:tcPr>
            <w:tcW w:w="910" w:type="dxa"/>
            <w:vAlign w:val="bottom"/>
          </w:tcPr>
          <w:p w14:paraId="693CAC15" w14:textId="77777777" w:rsidR="00B23911" w:rsidRPr="002725ED" w:rsidRDefault="00B23911" w:rsidP="00B23911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68" w:type="dxa"/>
            <w:vAlign w:val="bottom"/>
          </w:tcPr>
          <w:p w14:paraId="57A28283" w14:textId="77777777" w:rsidR="00B23911" w:rsidRPr="002725ED" w:rsidRDefault="00B23911" w:rsidP="00B23911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075B01D" w14:textId="77777777" w:rsidR="00B23911" w:rsidRPr="002725ED" w:rsidRDefault="00B23911" w:rsidP="00B23911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0DF1F7D1" w14:textId="77777777" w:rsidR="00B23911" w:rsidRPr="002725ED" w:rsidRDefault="00B23911" w:rsidP="00B23911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50" w:type="dxa"/>
            <w:vAlign w:val="bottom"/>
          </w:tcPr>
          <w:p w14:paraId="16BCD802" w14:textId="77777777" w:rsidR="00B23911" w:rsidRPr="002725ED" w:rsidRDefault="00B23911" w:rsidP="00B23911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49" w:type="dxa"/>
            <w:vAlign w:val="bottom"/>
          </w:tcPr>
          <w:p w14:paraId="65B7785A" w14:textId="77777777" w:rsidR="00B23911" w:rsidRPr="002725ED" w:rsidRDefault="00B23911" w:rsidP="00B23911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51" w:type="dxa"/>
          </w:tcPr>
          <w:p w14:paraId="4A90F44E" w14:textId="77777777" w:rsidR="00B23911" w:rsidRPr="002725ED" w:rsidRDefault="00B23911" w:rsidP="00B23911">
            <w:pPr>
              <w:spacing w:line="240" w:lineRule="auto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855" w:type="dxa"/>
            <w:tcBorders>
              <w:bottom w:val="nil"/>
            </w:tcBorders>
          </w:tcPr>
          <w:p w14:paraId="35F9257C" w14:textId="088C7A4C" w:rsidR="00B23911" w:rsidRPr="002725ED" w:rsidRDefault="00EB63B9" w:rsidP="00B23911">
            <w:pPr>
              <w:pBdr>
                <w:bottom w:val="single" w:sz="4" w:space="1" w:color="auto"/>
              </w:pBdr>
              <w:tabs>
                <w:tab w:val="clear" w:pos="680"/>
                <w:tab w:val="left" w:pos="198"/>
              </w:tabs>
              <w:spacing w:line="240" w:lineRule="auto"/>
              <w:ind w:right="-51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10,222</w:t>
            </w:r>
          </w:p>
        </w:tc>
      </w:tr>
      <w:tr w:rsidR="00B23911" w:rsidRPr="006461EA" w14:paraId="1B3397F2" w14:textId="77777777" w:rsidTr="00477113">
        <w:trPr>
          <w:cantSplit/>
        </w:trPr>
        <w:tc>
          <w:tcPr>
            <w:tcW w:w="2250" w:type="dxa"/>
          </w:tcPr>
          <w:p w14:paraId="0A3C0BE4" w14:textId="77777777" w:rsidR="00B23911" w:rsidRPr="006461EA" w:rsidRDefault="00B23911" w:rsidP="00B23911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910" w:type="dxa"/>
            <w:vAlign w:val="bottom"/>
          </w:tcPr>
          <w:p w14:paraId="3CA0F2F5" w14:textId="77777777" w:rsidR="00B23911" w:rsidRPr="002725ED" w:rsidRDefault="00B23911" w:rsidP="00B23911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68" w:type="dxa"/>
            <w:vAlign w:val="bottom"/>
          </w:tcPr>
          <w:p w14:paraId="059585A3" w14:textId="77777777" w:rsidR="00B23911" w:rsidRPr="002725ED" w:rsidRDefault="00B23911" w:rsidP="00B23911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4346F84" w14:textId="77777777" w:rsidR="00B23911" w:rsidRPr="002725ED" w:rsidRDefault="00B23911" w:rsidP="00B23911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7AA708B8" w14:textId="77777777" w:rsidR="00B23911" w:rsidRPr="002725ED" w:rsidRDefault="00B23911" w:rsidP="00B23911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50" w:type="dxa"/>
            <w:vAlign w:val="bottom"/>
          </w:tcPr>
          <w:p w14:paraId="75067F04" w14:textId="77777777" w:rsidR="00B23911" w:rsidRPr="002725ED" w:rsidRDefault="00B23911" w:rsidP="00B23911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49" w:type="dxa"/>
            <w:vAlign w:val="bottom"/>
          </w:tcPr>
          <w:p w14:paraId="1543A62E" w14:textId="77777777" w:rsidR="00B23911" w:rsidRPr="002725ED" w:rsidRDefault="00B23911" w:rsidP="00B23911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51" w:type="dxa"/>
          </w:tcPr>
          <w:p w14:paraId="5F4AF193" w14:textId="77777777" w:rsidR="00B23911" w:rsidRPr="002725ED" w:rsidRDefault="00B23911" w:rsidP="00B23911">
            <w:pPr>
              <w:spacing w:line="240" w:lineRule="auto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855" w:type="dxa"/>
            <w:tcBorders>
              <w:bottom w:val="nil"/>
            </w:tcBorders>
          </w:tcPr>
          <w:p w14:paraId="59227D73" w14:textId="195DE211" w:rsidR="00B23911" w:rsidRPr="002725ED" w:rsidRDefault="00B23911" w:rsidP="00B23911">
            <w:pPr>
              <w:pBdr>
                <w:bottom w:val="single" w:sz="12" w:space="1" w:color="auto"/>
              </w:pBdr>
              <w:tabs>
                <w:tab w:val="clear" w:pos="680"/>
                <w:tab w:val="left" w:pos="198"/>
              </w:tabs>
              <w:spacing w:line="240" w:lineRule="auto"/>
              <w:ind w:right="-51"/>
              <w:jc w:val="right"/>
              <w:rPr>
                <w:rFonts w:ascii="Browallia New" w:hAnsi="Browallia New" w:cs="Browallia New"/>
              </w:rPr>
            </w:pPr>
            <w:r w:rsidRPr="00B80EB7">
              <w:rPr>
                <w:rFonts w:ascii="Browallia New" w:hAnsi="Browallia New" w:cs="Browallia New"/>
              </w:rPr>
              <w:t>11</w:t>
            </w:r>
            <w:r w:rsidR="00537479">
              <w:rPr>
                <w:rFonts w:ascii="Browallia New" w:hAnsi="Browallia New" w:cs="Browallia New"/>
              </w:rPr>
              <w:t>1</w:t>
            </w:r>
            <w:r w:rsidRPr="00B80EB7">
              <w:rPr>
                <w:rFonts w:ascii="Browallia New" w:hAnsi="Browallia New" w:cs="Browallia New"/>
              </w:rPr>
              <w:t>,</w:t>
            </w:r>
            <w:r w:rsidR="00537479">
              <w:rPr>
                <w:rFonts w:ascii="Browallia New" w:hAnsi="Browallia New" w:cs="Browallia New"/>
              </w:rPr>
              <w:t>551</w:t>
            </w:r>
          </w:p>
        </w:tc>
      </w:tr>
    </w:tbl>
    <w:p w14:paraId="2558D95C" w14:textId="23A64721" w:rsidR="00A564A1" w:rsidRDefault="00A564A1" w:rsidP="00872730">
      <w:pPr>
        <w:tabs>
          <w:tab w:val="clear" w:pos="227"/>
          <w:tab w:val="clear" w:pos="454"/>
          <w:tab w:val="clear" w:pos="68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D0387EB" w14:textId="4B820E6C" w:rsidR="00B97024" w:rsidRDefault="00B97024" w:rsidP="00872730">
      <w:pPr>
        <w:tabs>
          <w:tab w:val="clear" w:pos="227"/>
          <w:tab w:val="clear" w:pos="454"/>
          <w:tab w:val="clear" w:pos="68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7702D15" w14:textId="057E7565" w:rsidR="00B97024" w:rsidRDefault="00B97024" w:rsidP="00872730">
      <w:pPr>
        <w:tabs>
          <w:tab w:val="clear" w:pos="227"/>
          <w:tab w:val="clear" w:pos="454"/>
          <w:tab w:val="clear" w:pos="68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F6A5358" w14:textId="0D0C44E4" w:rsidR="00B97024" w:rsidRDefault="00B97024" w:rsidP="00872730">
      <w:pPr>
        <w:tabs>
          <w:tab w:val="clear" w:pos="227"/>
          <w:tab w:val="clear" w:pos="454"/>
          <w:tab w:val="clear" w:pos="68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ABBA437" w14:textId="7B978D18" w:rsidR="00B97024" w:rsidRDefault="00B97024" w:rsidP="00872730">
      <w:pPr>
        <w:tabs>
          <w:tab w:val="clear" w:pos="227"/>
          <w:tab w:val="clear" w:pos="454"/>
          <w:tab w:val="clear" w:pos="68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00CDDFD" w14:textId="08ACE797" w:rsidR="00B97024" w:rsidRDefault="00B97024" w:rsidP="00872730">
      <w:pPr>
        <w:tabs>
          <w:tab w:val="clear" w:pos="227"/>
          <w:tab w:val="clear" w:pos="454"/>
          <w:tab w:val="clear" w:pos="68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C3D3391" w14:textId="02F03384" w:rsidR="00B97024" w:rsidRDefault="00B97024" w:rsidP="00872730">
      <w:pPr>
        <w:tabs>
          <w:tab w:val="clear" w:pos="227"/>
          <w:tab w:val="clear" w:pos="454"/>
          <w:tab w:val="clear" w:pos="68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3F4F757" w14:textId="77C19AC6" w:rsidR="00B97024" w:rsidRDefault="00B97024" w:rsidP="00872730">
      <w:pPr>
        <w:tabs>
          <w:tab w:val="clear" w:pos="227"/>
          <w:tab w:val="clear" w:pos="454"/>
          <w:tab w:val="clear" w:pos="68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95B8A6D" w14:textId="77777777" w:rsidR="00B97024" w:rsidRPr="006461EA" w:rsidRDefault="00B97024" w:rsidP="00872730">
      <w:pPr>
        <w:tabs>
          <w:tab w:val="clear" w:pos="227"/>
          <w:tab w:val="clear" w:pos="454"/>
          <w:tab w:val="clear" w:pos="68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32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241"/>
        <w:gridCol w:w="920"/>
        <w:gridCol w:w="105"/>
        <w:gridCol w:w="784"/>
        <w:gridCol w:w="109"/>
        <w:gridCol w:w="787"/>
        <w:gridCol w:w="62"/>
        <w:gridCol w:w="850"/>
        <w:gridCol w:w="864"/>
        <w:gridCol w:w="837"/>
        <w:gridCol w:w="849"/>
        <w:gridCol w:w="920"/>
      </w:tblGrid>
      <w:tr w:rsidR="00ED30DC" w:rsidRPr="006461EA" w14:paraId="1DC9823A" w14:textId="77777777" w:rsidTr="003E1ED8">
        <w:trPr>
          <w:cantSplit/>
          <w:tblHeader/>
        </w:trPr>
        <w:tc>
          <w:tcPr>
            <w:tcW w:w="2241" w:type="dxa"/>
          </w:tcPr>
          <w:p w14:paraId="22CDD780" w14:textId="77777777" w:rsidR="00ED30DC" w:rsidRPr="006461EA" w:rsidRDefault="00ED30DC" w:rsidP="002A4640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i/>
                <w:iCs/>
                <w:cs/>
              </w:rPr>
            </w:pPr>
            <w:r w:rsidRPr="006461EA">
              <w:rPr>
                <w:cs/>
              </w:rPr>
              <w:lastRenderedPageBreak/>
              <w:br w:type="page"/>
            </w:r>
          </w:p>
        </w:tc>
        <w:tc>
          <w:tcPr>
            <w:tcW w:w="1025" w:type="dxa"/>
            <w:gridSpan w:val="2"/>
          </w:tcPr>
          <w:p w14:paraId="4DD1122E" w14:textId="77777777" w:rsidR="00ED30DC" w:rsidRPr="006461EA" w:rsidRDefault="00ED30DC" w:rsidP="002A4640">
            <w:pPr>
              <w:tabs>
                <w:tab w:val="left" w:pos="2160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893" w:type="dxa"/>
            <w:gridSpan w:val="2"/>
          </w:tcPr>
          <w:p w14:paraId="68B34FE4" w14:textId="77777777" w:rsidR="00ED30DC" w:rsidRPr="006461EA" w:rsidRDefault="00ED30DC" w:rsidP="002A4640">
            <w:pPr>
              <w:tabs>
                <w:tab w:val="left" w:pos="2160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849" w:type="dxa"/>
            <w:gridSpan w:val="2"/>
          </w:tcPr>
          <w:p w14:paraId="420CCE39" w14:textId="77777777" w:rsidR="00ED30DC" w:rsidRPr="006461EA" w:rsidRDefault="00ED30DC" w:rsidP="002A4640">
            <w:pPr>
              <w:tabs>
                <w:tab w:val="left" w:pos="2160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4320" w:type="dxa"/>
            <w:gridSpan w:val="5"/>
          </w:tcPr>
          <w:p w14:paraId="005025DF" w14:textId="77777777" w:rsidR="00ED30DC" w:rsidRPr="006461EA" w:rsidRDefault="00ED30DC" w:rsidP="002A4640">
            <w:pPr>
              <w:tabs>
                <w:tab w:val="left" w:pos="2160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  <w:cs/>
                <w:lang w:val="en-GB"/>
              </w:rPr>
              <w:t>(หน่วย :</w:t>
            </w:r>
            <w:r w:rsidR="001D2976" w:rsidRPr="006461EA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6461EA">
              <w:rPr>
                <w:rFonts w:ascii="Browallia New" w:hAnsi="Browallia New" w:cs="Browallia New" w:hint="cs"/>
                <w:cs/>
                <w:lang w:val="en-GB"/>
              </w:rPr>
              <w:t>พัน</w:t>
            </w:r>
            <w:r w:rsidRPr="006461EA">
              <w:rPr>
                <w:rFonts w:ascii="Browallia New" w:hAnsi="Browallia New" w:cs="Browallia New"/>
                <w:cs/>
                <w:lang w:val="en-GB"/>
              </w:rPr>
              <w:t>บาท)</w:t>
            </w:r>
          </w:p>
        </w:tc>
      </w:tr>
      <w:tr w:rsidR="007234BF" w:rsidRPr="006461EA" w14:paraId="3DA22452" w14:textId="77777777" w:rsidTr="003E1ED8">
        <w:trPr>
          <w:cantSplit/>
          <w:tblHeader/>
        </w:trPr>
        <w:tc>
          <w:tcPr>
            <w:tcW w:w="2241" w:type="dxa"/>
          </w:tcPr>
          <w:p w14:paraId="5695B6F9" w14:textId="77777777" w:rsidR="007234BF" w:rsidRPr="006461EA" w:rsidRDefault="007234BF" w:rsidP="002A4640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087" w:type="dxa"/>
            <w:gridSpan w:val="11"/>
          </w:tcPr>
          <w:p w14:paraId="489956C2" w14:textId="77777777" w:rsidR="007234BF" w:rsidRPr="006461EA" w:rsidRDefault="007234BF" w:rsidP="002A4640">
            <w:pPr>
              <w:pBdr>
                <w:bottom w:val="single" w:sz="4" w:space="1" w:color="auto"/>
              </w:pBdr>
              <w:tabs>
                <w:tab w:val="clear" w:pos="680"/>
                <w:tab w:val="left" w:pos="2160"/>
              </w:tabs>
              <w:spacing w:line="240" w:lineRule="auto"/>
              <w:ind w:left="-37" w:right="-36"/>
              <w:jc w:val="center"/>
              <w:rPr>
                <w:rFonts w:ascii="Browallia New" w:hAnsi="Browallia New" w:cs="Browallia New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cs/>
              </w:rPr>
              <w:t>งบการเงิน</w:t>
            </w:r>
            <w:r w:rsidRPr="006461EA">
              <w:rPr>
                <w:rFonts w:ascii="Browallia New" w:hAnsi="Browallia New" w:cs="Browallia New"/>
                <w:cs/>
                <w:lang w:val="en-GB"/>
              </w:rPr>
              <w:t>เฉพาะของบริษัท</w:t>
            </w:r>
          </w:p>
        </w:tc>
      </w:tr>
      <w:tr w:rsidR="00872730" w:rsidRPr="006461EA" w14:paraId="0B8C6C4D" w14:textId="77777777" w:rsidTr="003E1ED8">
        <w:trPr>
          <w:cantSplit/>
          <w:tblHeader/>
        </w:trPr>
        <w:tc>
          <w:tcPr>
            <w:tcW w:w="2241" w:type="dxa"/>
          </w:tcPr>
          <w:p w14:paraId="10584172" w14:textId="77777777" w:rsidR="00872730" w:rsidRPr="006461EA" w:rsidRDefault="00872730" w:rsidP="002A4640">
            <w:pPr>
              <w:spacing w:line="240" w:lineRule="auto"/>
              <w:ind w:left="162" w:right="-36" w:hanging="16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20" w:type="dxa"/>
          </w:tcPr>
          <w:p w14:paraId="24D37C38" w14:textId="77777777" w:rsidR="00872730" w:rsidRPr="006461EA" w:rsidRDefault="00872730" w:rsidP="002A4640">
            <w:pPr>
              <w:tabs>
                <w:tab w:val="clear" w:pos="680"/>
              </w:tabs>
              <w:spacing w:line="240" w:lineRule="auto"/>
              <w:ind w:left="-37" w:right="-36"/>
              <w:jc w:val="center"/>
              <w:rPr>
                <w:rFonts w:ascii="Browallia New" w:hAnsi="Browallia New" w:cs="Browallia New"/>
              </w:rPr>
            </w:pPr>
          </w:p>
          <w:p w14:paraId="605146F6" w14:textId="77777777" w:rsidR="00872730" w:rsidRPr="006461EA" w:rsidRDefault="00872730" w:rsidP="002A4640">
            <w:pPr>
              <w:tabs>
                <w:tab w:val="clear" w:pos="680"/>
              </w:tabs>
              <w:spacing w:line="240" w:lineRule="auto"/>
              <w:ind w:left="-37" w:right="-36"/>
              <w:jc w:val="center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  <w:cs/>
              </w:rPr>
              <w:t>ที่ดิน และ</w:t>
            </w:r>
          </w:p>
        </w:tc>
        <w:tc>
          <w:tcPr>
            <w:tcW w:w="889" w:type="dxa"/>
            <w:gridSpan w:val="2"/>
          </w:tcPr>
          <w:p w14:paraId="291C244F" w14:textId="77777777" w:rsidR="00872730" w:rsidRPr="006461EA" w:rsidRDefault="00872730" w:rsidP="002A4640">
            <w:pPr>
              <w:tabs>
                <w:tab w:val="clear" w:pos="680"/>
              </w:tabs>
              <w:spacing w:line="240" w:lineRule="auto"/>
              <w:ind w:left="-37" w:right="-36"/>
              <w:jc w:val="center"/>
              <w:rPr>
                <w:rFonts w:ascii="Browallia New" w:hAnsi="Browallia New" w:cs="Browallia New"/>
              </w:rPr>
            </w:pPr>
          </w:p>
          <w:p w14:paraId="37A9B57A" w14:textId="77777777" w:rsidR="00872730" w:rsidRPr="006461EA" w:rsidRDefault="00872730" w:rsidP="002A4640">
            <w:pPr>
              <w:tabs>
                <w:tab w:val="clear" w:pos="680"/>
              </w:tabs>
              <w:spacing w:line="240" w:lineRule="auto"/>
              <w:ind w:left="-37" w:right="-36"/>
              <w:jc w:val="center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  <w:cs/>
              </w:rPr>
              <w:t>อาคารและ</w:t>
            </w:r>
          </w:p>
        </w:tc>
        <w:tc>
          <w:tcPr>
            <w:tcW w:w="896" w:type="dxa"/>
            <w:gridSpan w:val="2"/>
          </w:tcPr>
          <w:p w14:paraId="04A3EDCE" w14:textId="77777777" w:rsidR="00872730" w:rsidRPr="006461EA" w:rsidRDefault="00872730" w:rsidP="002A4640">
            <w:pPr>
              <w:tabs>
                <w:tab w:val="clear" w:pos="680"/>
              </w:tabs>
              <w:spacing w:line="240" w:lineRule="auto"/>
              <w:ind w:left="-37" w:right="16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12" w:type="dxa"/>
            <w:gridSpan w:val="2"/>
          </w:tcPr>
          <w:p w14:paraId="1FE69B34" w14:textId="77777777" w:rsidR="00872730" w:rsidRPr="006461EA" w:rsidRDefault="00872730" w:rsidP="002A4640">
            <w:pPr>
              <w:tabs>
                <w:tab w:val="clear" w:pos="680"/>
              </w:tabs>
              <w:spacing w:line="240" w:lineRule="auto"/>
              <w:ind w:left="-37" w:right="16"/>
              <w:jc w:val="center"/>
              <w:rPr>
                <w:rFonts w:ascii="Browallia New" w:hAnsi="Browallia New" w:cs="Browallia New"/>
                <w:u w:val="words"/>
                <w:cs/>
              </w:rPr>
            </w:pPr>
            <w:r w:rsidRPr="006461EA">
              <w:rPr>
                <w:rFonts w:ascii="Browallia New" w:hAnsi="Browallia New" w:cs="Browallia New"/>
                <w:cs/>
              </w:rPr>
              <w:t>เครื่องตกแต่งติดตั้ง</w:t>
            </w:r>
          </w:p>
        </w:tc>
        <w:tc>
          <w:tcPr>
            <w:tcW w:w="864" w:type="dxa"/>
          </w:tcPr>
          <w:p w14:paraId="6CDCE989" w14:textId="77777777" w:rsidR="00872730" w:rsidRPr="006461EA" w:rsidRDefault="00872730" w:rsidP="002A4640">
            <w:pPr>
              <w:tabs>
                <w:tab w:val="clear" w:pos="680"/>
              </w:tabs>
              <w:spacing w:line="240" w:lineRule="auto"/>
              <w:ind w:left="-37" w:right="16"/>
              <w:jc w:val="center"/>
              <w:rPr>
                <w:rFonts w:ascii="Browallia New" w:hAnsi="Browallia New" w:cs="Browallia New"/>
                <w:u w:val="words"/>
                <w:cs/>
              </w:rPr>
            </w:pPr>
          </w:p>
        </w:tc>
        <w:tc>
          <w:tcPr>
            <w:tcW w:w="837" w:type="dxa"/>
          </w:tcPr>
          <w:p w14:paraId="71F83031" w14:textId="77777777" w:rsidR="00872730" w:rsidRPr="006461EA" w:rsidRDefault="00872730" w:rsidP="002A4640">
            <w:pPr>
              <w:tabs>
                <w:tab w:val="clear" w:pos="680"/>
              </w:tabs>
              <w:spacing w:line="240" w:lineRule="auto"/>
              <w:ind w:left="-37" w:right="16"/>
              <w:jc w:val="center"/>
              <w:rPr>
                <w:rFonts w:ascii="Browallia New" w:hAnsi="Browallia New" w:cs="Browallia New"/>
              </w:rPr>
            </w:pPr>
          </w:p>
          <w:p w14:paraId="595DB8B7" w14:textId="77777777" w:rsidR="00872730" w:rsidRPr="006461EA" w:rsidRDefault="00872730" w:rsidP="002A4640">
            <w:pPr>
              <w:tabs>
                <w:tab w:val="clear" w:pos="680"/>
              </w:tabs>
              <w:spacing w:line="240" w:lineRule="auto"/>
              <w:ind w:left="-37" w:right="16"/>
              <w:jc w:val="center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  <w:cs/>
              </w:rPr>
              <w:t>สินทรัพย์</w:t>
            </w:r>
          </w:p>
        </w:tc>
        <w:tc>
          <w:tcPr>
            <w:tcW w:w="849" w:type="dxa"/>
          </w:tcPr>
          <w:p w14:paraId="7B843A7D" w14:textId="77777777" w:rsidR="00872730" w:rsidRPr="006461EA" w:rsidRDefault="00872730" w:rsidP="002A4640">
            <w:pPr>
              <w:tabs>
                <w:tab w:val="clear" w:pos="680"/>
              </w:tabs>
              <w:spacing w:line="240" w:lineRule="auto"/>
              <w:ind w:left="-37" w:right="16"/>
              <w:jc w:val="center"/>
              <w:rPr>
                <w:rFonts w:ascii="Browallia New" w:hAnsi="Browallia New" w:cs="Browallia New"/>
                <w:u w:val="words"/>
                <w:cs/>
              </w:rPr>
            </w:pPr>
          </w:p>
        </w:tc>
        <w:tc>
          <w:tcPr>
            <w:tcW w:w="920" w:type="dxa"/>
          </w:tcPr>
          <w:p w14:paraId="1AC4D0D6" w14:textId="77777777" w:rsidR="00872730" w:rsidRPr="006461EA" w:rsidRDefault="00872730" w:rsidP="002A4640">
            <w:pPr>
              <w:tabs>
                <w:tab w:val="clear" w:pos="680"/>
              </w:tabs>
              <w:spacing w:line="240" w:lineRule="auto"/>
              <w:ind w:left="-37" w:right="16"/>
              <w:jc w:val="center"/>
              <w:rPr>
                <w:rFonts w:ascii="Browallia New" w:hAnsi="Browallia New" w:cs="Browallia New"/>
                <w:u w:val="words"/>
                <w:cs/>
              </w:rPr>
            </w:pPr>
          </w:p>
        </w:tc>
      </w:tr>
      <w:tr w:rsidR="00872730" w:rsidRPr="006461EA" w14:paraId="06C01BF1" w14:textId="77777777" w:rsidTr="003E1ED8">
        <w:trPr>
          <w:cantSplit/>
          <w:tblHeader/>
        </w:trPr>
        <w:tc>
          <w:tcPr>
            <w:tcW w:w="2241" w:type="dxa"/>
          </w:tcPr>
          <w:p w14:paraId="25236F2F" w14:textId="77777777" w:rsidR="00872730" w:rsidRPr="006461EA" w:rsidRDefault="00872730" w:rsidP="002A4640">
            <w:pPr>
              <w:tabs>
                <w:tab w:val="clear" w:pos="2807"/>
                <w:tab w:val="left" w:pos="1910"/>
              </w:tabs>
              <w:spacing w:line="240" w:lineRule="auto"/>
              <w:ind w:left="162" w:right="-36" w:hanging="16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20" w:type="dxa"/>
          </w:tcPr>
          <w:p w14:paraId="5B6D342A" w14:textId="77777777" w:rsidR="00872730" w:rsidRPr="006461EA" w:rsidRDefault="00872730" w:rsidP="00420DEB">
            <w:pPr>
              <w:pBdr>
                <w:bottom w:val="single" w:sz="4" w:space="1" w:color="auto"/>
              </w:pBdr>
              <w:tabs>
                <w:tab w:val="clear" w:pos="680"/>
              </w:tabs>
              <w:spacing w:line="240" w:lineRule="auto"/>
              <w:ind w:left="-37" w:right="-36"/>
              <w:jc w:val="center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  <w:cs/>
              </w:rPr>
              <w:t>ส่วนปรับปรุงที่ดิน</w:t>
            </w:r>
          </w:p>
        </w:tc>
        <w:tc>
          <w:tcPr>
            <w:tcW w:w="889" w:type="dxa"/>
            <w:gridSpan w:val="2"/>
          </w:tcPr>
          <w:p w14:paraId="07772426" w14:textId="77777777" w:rsidR="00872730" w:rsidRPr="006461EA" w:rsidRDefault="00872730" w:rsidP="00420DEB">
            <w:pPr>
              <w:pBdr>
                <w:bottom w:val="single" w:sz="4" w:space="1" w:color="auto"/>
              </w:pBdr>
              <w:tabs>
                <w:tab w:val="clear" w:pos="680"/>
              </w:tabs>
              <w:spacing w:line="240" w:lineRule="auto"/>
              <w:ind w:left="-37" w:right="-36"/>
              <w:jc w:val="center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  <w:cs/>
              </w:rPr>
              <w:t>ส่วนปรับปรุงอาคาร</w:t>
            </w:r>
          </w:p>
        </w:tc>
        <w:tc>
          <w:tcPr>
            <w:tcW w:w="896" w:type="dxa"/>
            <w:gridSpan w:val="2"/>
          </w:tcPr>
          <w:p w14:paraId="00B28712" w14:textId="77777777" w:rsidR="00872730" w:rsidRPr="006461EA" w:rsidRDefault="00872730" w:rsidP="00420DEB">
            <w:pPr>
              <w:pBdr>
                <w:bottom w:val="single" w:sz="4" w:space="1" w:color="auto"/>
              </w:pBdr>
              <w:tabs>
                <w:tab w:val="clear" w:pos="680"/>
              </w:tabs>
              <w:spacing w:line="240" w:lineRule="auto"/>
              <w:ind w:left="-37" w:right="16"/>
              <w:jc w:val="center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  <w:cs/>
              </w:rPr>
              <w:t>เครื่องจักรและอุปกรณ์</w:t>
            </w:r>
          </w:p>
        </w:tc>
        <w:tc>
          <w:tcPr>
            <w:tcW w:w="912" w:type="dxa"/>
            <w:gridSpan w:val="2"/>
          </w:tcPr>
          <w:p w14:paraId="5BF47908" w14:textId="77777777" w:rsidR="00872730" w:rsidRPr="006461EA" w:rsidRDefault="00872730" w:rsidP="00420DEB">
            <w:pPr>
              <w:pBdr>
                <w:bottom w:val="single" w:sz="4" w:space="1" w:color="auto"/>
              </w:pBdr>
              <w:tabs>
                <w:tab w:val="clear" w:pos="680"/>
              </w:tabs>
              <w:spacing w:line="240" w:lineRule="auto"/>
              <w:ind w:left="-37" w:right="16"/>
              <w:jc w:val="center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  <w:cs/>
              </w:rPr>
              <w:t>และอุปกรณ์สำนักงาน</w:t>
            </w:r>
          </w:p>
        </w:tc>
        <w:tc>
          <w:tcPr>
            <w:tcW w:w="864" w:type="dxa"/>
          </w:tcPr>
          <w:p w14:paraId="4CD40A4A" w14:textId="77777777" w:rsidR="00872730" w:rsidRPr="006461EA" w:rsidRDefault="00872730" w:rsidP="00420DEB">
            <w:pPr>
              <w:pBdr>
                <w:bottom w:val="single" w:sz="4" w:space="1" w:color="auto"/>
              </w:pBdr>
              <w:tabs>
                <w:tab w:val="clear" w:pos="680"/>
              </w:tabs>
              <w:spacing w:line="240" w:lineRule="auto"/>
              <w:ind w:left="-37" w:right="16"/>
              <w:jc w:val="center"/>
              <w:rPr>
                <w:rFonts w:ascii="Browallia New" w:hAnsi="Browallia New" w:cs="Browallia New"/>
              </w:rPr>
            </w:pPr>
          </w:p>
          <w:p w14:paraId="7D9B8AC7" w14:textId="77777777" w:rsidR="00872730" w:rsidRPr="006461EA" w:rsidRDefault="00872730" w:rsidP="00420DEB">
            <w:pPr>
              <w:pBdr>
                <w:bottom w:val="single" w:sz="4" w:space="1" w:color="auto"/>
              </w:pBdr>
              <w:tabs>
                <w:tab w:val="clear" w:pos="680"/>
              </w:tabs>
              <w:spacing w:line="240" w:lineRule="auto"/>
              <w:ind w:left="-37" w:right="16"/>
              <w:jc w:val="center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  <w:cs/>
              </w:rPr>
              <w:t>ยานพาหนะ</w:t>
            </w:r>
          </w:p>
        </w:tc>
        <w:tc>
          <w:tcPr>
            <w:tcW w:w="837" w:type="dxa"/>
          </w:tcPr>
          <w:p w14:paraId="5327E296" w14:textId="77777777" w:rsidR="00872730" w:rsidRPr="006461EA" w:rsidRDefault="00872730" w:rsidP="00420DEB">
            <w:pPr>
              <w:pBdr>
                <w:bottom w:val="single" w:sz="4" w:space="1" w:color="auto"/>
              </w:pBdr>
              <w:tabs>
                <w:tab w:val="clear" w:pos="680"/>
              </w:tabs>
              <w:spacing w:line="240" w:lineRule="auto"/>
              <w:ind w:left="-37" w:right="16"/>
              <w:jc w:val="center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  <w:cs/>
              </w:rPr>
              <w:t>ระหว่าง    ก่อสร้าง</w:t>
            </w:r>
          </w:p>
        </w:tc>
        <w:tc>
          <w:tcPr>
            <w:tcW w:w="849" w:type="dxa"/>
          </w:tcPr>
          <w:p w14:paraId="3C2C7CB8" w14:textId="77777777" w:rsidR="00872730" w:rsidRPr="006461EA" w:rsidRDefault="00872730" w:rsidP="00420DEB">
            <w:pPr>
              <w:pBdr>
                <w:bottom w:val="single" w:sz="4" w:space="1" w:color="auto"/>
              </w:pBdr>
              <w:tabs>
                <w:tab w:val="clear" w:pos="680"/>
              </w:tabs>
              <w:spacing w:line="240" w:lineRule="auto"/>
              <w:ind w:left="-37" w:right="16"/>
              <w:jc w:val="center"/>
              <w:rPr>
                <w:rFonts w:ascii="Browallia New" w:hAnsi="Browallia New" w:cs="Browallia New"/>
              </w:rPr>
            </w:pPr>
          </w:p>
          <w:p w14:paraId="11B96BB9" w14:textId="77777777" w:rsidR="00872730" w:rsidRPr="006461EA" w:rsidRDefault="00872730" w:rsidP="00420DEB">
            <w:pPr>
              <w:pBdr>
                <w:bottom w:val="single" w:sz="4" w:space="1" w:color="auto"/>
              </w:pBdr>
              <w:tabs>
                <w:tab w:val="clear" w:pos="680"/>
              </w:tabs>
              <w:spacing w:line="240" w:lineRule="auto"/>
              <w:ind w:left="-37" w:right="16"/>
              <w:jc w:val="center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 w:hint="cs"/>
                <w:cs/>
              </w:rPr>
              <w:t>เงินมัดจำ</w:t>
            </w:r>
          </w:p>
        </w:tc>
        <w:tc>
          <w:tcPr>
            <w:tcW w:w="920" w:type="dxa"/>
          </w:tcPr>
          <w:p w14:paraId="1166599F" w14:textId="77777777" w:rsidR="00872730" w:rsidRPr="006461EA" w:rsidRDefault="00872730" w:rsidP="00420DEB">
            <w:pPr>
              <w:pBdr>
                <w:bottom w:val="single" w:sz="4" w:space="1" w:color="auto"/>
              </w:pBdr>
              <w:tabs>
                <w:tab w:val="clear" w:pos="680"/>
              </w:tabs>
              <w:spacing w:line="240" w:lineRule="auto"/>
              <w:ind w:left="-37" w:right="16"/>
              <w:jc w:val="center"/>
              <w:rPr>
                <w:rFonts w:ascii="Browallia New" w:hAnsi="Browallia New" w:cs="Browallia New"/>
              </w:rPr>
            </w:pPr>
          </w:p>
          <w:p w14:paraId="1E88F232" w14:textId="77777777" w:rsidR="00872730" w:rsidRPr="006461EA" w:rsidRDefault="00872730" w:rsidP="00420DEB">
            <w:pPr>
              <w:pBdr>
                <w:bottom w:val="single" w:sz="4" w:space="1" w:color="auto"/>
              </w:pBdr>
              <w:tabs>
                <w:tab w:val="clear" w:pos="680"/>
              </w:tabs>
              <w:spacing w:line="240" w:lineRule="auto"/>
              <w:ind w:left="-37" w:right="16"/>
              <w:jc w:val="center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  <w:cs/>
              </w:rPr>
              <w:t>รวม</w:t>
            </w:r>
          </w:p>
        </w:tc>
      </w:tr>
      <w:tr w:rsidR="00872730" w:rsidRPr="006461EA" w14:paraId="3DDB90FF" w14:textId="77777777" w:rsidTr="00CD7848">
        <w:trPr>
          <w:cantSplit/>
        </w:trPr>
        <w:tc>
          <w:tcPr>
            <w:tcW w:w="2241" w:type="dxa"/>
          </w:tcPr>
          <w:p w14:paraId="12FCB3BC" w14:textId="77777777" w:rsidR="00872730" w:rsidRPr="006461EA" w:rsidRDefault="00872730" w:rsidP="002A4640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b/>
                <w:bCs/>
                <w:u w:val="single"/>
                <w:cs/>
              </w:rPr>
            </w:pPr>
            <w:r w:rsidRPr="006461EA">
              <w:rPr>
                <w:rFonts w:ascii="Browallia New" w:hAnsi="Browallia New" w:cs="Browallia New"/>
                <w:b/>
                <w:bCs/>
                <w:u w:val="single"/>
                <w:cs/>
              </w:rPr>
              <w:t>ราคาทุน</w:t>
            </w:r>
          </w:p>
        </w:tc>
        <w:tc>
          <w:tcPr>
            <w:tcW w:w="920" w:type="dxa"/>
          </w:tcPr>
          <w:p w14:paraId="0387FC35" w14:textId="77777777" w:rsidR="00872730" w:rsidRPr="006461EA" w:rsidRDefault="00872730" w:rsidP="002A4640">
            <w:pPr>
              <w:tabs>
                <w:tab w:val="clear" w:pos="680"/>
              </w:tabs>
              <w:spacing w:line="240" w:lineRule="auto"/>
              <w:ind w:left="-37" w:right="-36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89" w:type="dxa"/>
            <w:gridSpan w:val="2"/>
          </w:tcPr>
          <w:p w14:paraId="12E3269E" w14:textId="77777777" w:rsidR="00872730" w:rsidRPr="006461EA" w:rsidRDefault="00872730" w:rsidP="002A4640">
            <w:pPr>
              <w:tabs>
                <w:tab w:val="clear" w:pos="680"/>
              </w:tabs>
              <w:spacing w:line="240" w:lineRule="auto"/>
              <w:ind w:left="-37" w:right="-36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96" w:type="dxa"/>
            <w:gridSpan w:val="2"/>
          </w:tcPr>
          <w:p w14:paraId="2F4D3911" w14:textId="77777777" w:rsidR="00872730" w:rsidRPr="006461EA" w:rsidRDefault="00872730" w:rsidP="002A4640">
            <w:pPr>
              <w:spacing w:line="240" w:lineRule="auto"/>
              <w:ind w:left="-37" w:right="-36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12" w:type="dxa"/>
            <w:gridSpan w:val="2"/>
          </w:tcPr>
          <w:p w14:paraId="40930775" w14:textId="77777777" w:rsidR="00872730" w:rsidRPr="006461EA" w:rsidRDefault="00872730" w:rsidP="002A4640">
            <w:pPr>
              <w:spacing w:line="240" w:lineRule="auto"/>
              <w:ind w:left="-37" w:right="-36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64" w:type="dxa"/>
          </w:tcPr>
          <w:p w14:paraId="6391FBE1" w14:textId="77777777" w:rsidR="00872730" w:rsidRPr="006461EA" w:rsidRDefault="00872730" w:rsidP="002A4640">
            <w:pPr>
              <w:spacing w:line="240" w:lineRule="auto"/>
              <w:ind w:left="-37" w:right="-36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37" w:type="dxa"/>
          </w:tcPr>
          <w:p w14:paraId="7278C18C" w14:textId="77777777" w:rsidR="00872730" w:rsidRPr="006461EA" w:rsidRDefault="00872730" w:rsidP="002A4640">
            <w:pPr>
              <w:spacing w:line="240" w:lineRule="auto"/>
              <w:ind w:left="-37" w:right="-36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49" w:type="dxa"/>
          </w:tcPr>
          <w:p w14:paraId="1DA61DC2" w14:textId="77777777" w:rsidR="00872730" w:rsidRPr="006461EA" w:rsidRDefault="00872730" w:rsidP="002A4640">
            <w:pPr>
              <w:spacing w:line="240" w:lineRule="auto"/>
              <w:ind w:left="-37" w:right="-36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20" w:type="dxa"/>
          </w:tcPr>
          <w:p w14:paraId="08D065BC" w14:textId="77777777" w:rsidR="00872730" w:rsidRPr="006461EA" w:rsidRDefault="00872730" w:rsidP="002A4640">
            <w:pPr>
              <w:spacing w:line="240" w:lineRule="auto"/>
              <w:ind w:left="-37" w:right="-36"/>
              <w:jc w:val="both"/>
              <w:rPr>
                <w:rFonts w:ascii="Browallia New" w:hAnsi="Browallia New" w:cs="Browallia New"/>
                <w:cs/>
              </w:rPr>
            </w:pPr>
          </w:p>
        </w:tc>
      </w:tr>
      <w:tr w:rsidR="00E80AC2" w:rsidRPr="006461EA" w14:paraId="1B47A912" w14:textId="77777777" w:rsidTr="000B7E71">
        <w:trPr>
          <w:cantSplit/>
        </w:trPr>
        <w:tc>
          <w:tcPr>
            <w:tcW w:w="2241" w:type="dxa"/>
          </w:tcPr>
          <w:p w14:paraId="2B566D37" w14:textId="1A2B04A8" w:rsidR="00E80AC2" w:rsidRPr="006461EA" w:rsidRDefault="00E80AC2" w:rsidP="00E80AC2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lang w:val="en-GB"/>
              </w:rPr>
            </w:pPr>
            <w:r w:rsidRPr="006461EA">
              <w:rPr>
                <w:rFonts w:ascii="Browallia New" w:hAnsi="Browallia New" w:cs="Browallia New"/>
              </w:rPr>
              <w:t>1</w:t>
            </w:r>
            <w:r w:rsidRPr="006461EA">
              <w:rPr>
                <w:rFonts w:ascii="Browallia New" w:hAnsi="Browallia New" w:cs="Browallia New"/>
                <w:cs/>
              </w:rPr>
              <w:t xml:space="preserve"> มกราคม </w:t>
            </w:r>
            <w:r w:rsidRPr="006461EA">
              <w:rPr>
                <w:rFonts w:ascii="Browallia New" w:hAnsi="Browallia New" w:cs="Browallia New"/>
              </w:rPr>
              <w:t>25</w:t>
            </w:r>
            <w:r w:rsidRPr="006461EA">
              <w:rPr>
                <w:rFonts w:ascii="Browallia New" w:hAnsi="Browallia New" w:cs="Browallia New"/>
                <w:lang w:val="en-GB"/>
              </w:rPr>
              <w:t>6</w:t>
            </w:r>
            <w:r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920" w:type="dxa"/>
            <w:vAlign w:val="bottom"/>
          </w:tcPr>
          <w:p w14:paraId="2DA8A402" w14:textId="37C378B9" w:rsidR="00E80AC2" w:rsidRPr="006461EA" w:rsidRDefault="00E80AC2" w:rsidP="00E80AC2">
            <w:pPr>
              <w:tabs>
                <w:tab w:val="clear" w:pos="680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</w:rPr>
            </w:pPr>
            <w:r w:rsidRPr="006461EA">
              <w:rPr>
                <w:rFonts w:ascii="Browallia New" w:hAnsi="Browallia New" w:cs="Browallia New"/>
                <w:lang w:val="en-GB"/>
              </w:rPr>
              <w:t>664,089</w:t>
            </w:r>
          </w:p>
        </w:tc>
        <w:tc>
          <w:tcPr>
            <w:tcW w:w="889" w:type="dxa"/>
            <w:gridSpan w:val="2"/>
            <w:vAlign w:val="bottom"/>
          </w:tcPr>
          <w:p w14:paraId="39A8B014" w14:textId="1BF79C55" w:rsidR="00E80AC2" w:rsidRPr="006461EA" w:rsidRDefault="00E80AC2" w:rsidP="00E80AC2">
            <w:pPr>
              <w:tabs>
                <w:tab w:val="clear" w:pos="680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</w:rPr>
            </w:pPr>
            <w:r w:rsidRPr="006461EA">
              <w:rPr>
                <w:rFonts w:ascii="Browallia New" w:hAnsi="Browallia New" w:cs="Browallia New"/>
              </w:rPr>
              <w:t>406,129</w:t>
            </w:r>
          </w:p>
        </w:tc>
        <w:tc>
          <w:tcPr>
            <w:tcW w:w="896" w:type="dxa"/>
            <w:gridSpan w:val="2"/>
            <w:vAlign w:val="bottom"/>
          </w:tcPr>
          <w:p w14:paraId="1777B075" w14:textId="6176A1C3" w:rsidR="00E80AC2" w:rsidRPr="006461EA" w:rsidRDefault="00E80AC2" w:rsidP="00E80AC2">
            <w:pPr>
              <w:tabs>
                <w:tab w:val="clear" w:pos="680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</w:rPr>
            </w:pPr>
            <w:r w:rsidRPr="006461EA">
              <w:rPr>
                <w:rFonts w:ascii="Browallia New" w:hAnsi="Browallia New" w:cs="Browallia New"/>
              </w:rPr>
              <w:t>830,482</w:t>
            </w:r>
          </w:p>
        </w:tc>
        <w:tc>
          <w:tcPr>
            <w:tcW w:w="912" w:type="dxa"/>
            <w:gridSpan w:val="2"/>
            <w:vAlign w:val="bottom"/>
          </w:tcPr>
          <w:p w14:paraId="65B92D07" w14:textId="76FC5FC1" w:rsidR="00E80AC2" w:rsidRPr="006461EA" w:rsidRDefault="00E80AC2" w:rsidP="00E80AC2">
            <w:pPr>
              <w:tabs>
                <w:tab w:val="clear" w:pos="680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</w:rPr>
            </w:pPr>
            <w:r w:rsidRPr="006461EA">
              <w:rPr>
                <w:rFonts w:ascii="Browallia New" w:hAnsi="Browallia New" w:cs="Browallia New"/>
              </w:rPr>
              <w:t>54,130</w:t>
            </w:r>
          </w:p>
        </w:tc>
        <w:tc>
          <w:tcPr>
            <w:tcW w:w="864" w:type="dxa"/>
            <w:vAlign w:val="bottom"/>
          </w:tcPr>
          <w:p w14:paraId="0C014C0C" w14:textId="4E01F213" w:rsidR="00E80AC2" w:rsidRPr="006461EA" w:rsidRDefault="00E80AC2" w:rsidP="00E80AC2">
            <w:pPr>
              <w:tabs>
                <w:tab w:val="clear" w:pos="680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</w:rPr>
            </w:pPr>
            <w:r w:rsidRPr="006461EA">
              <w:rPr>
                <w:rFonts w:ascii="Browallia New" w:hAnsi="Browallia New" w:cs="Browallia New"/>
              </w:rPr>
              <w:t>86,801</w:t>
            </w:r>
          </w:p>
        </w:tc>
        <w:tc>
          <w:tcPr>
            <w:tcW w:w="837" w:type="dxa"/>
            <w:vAlign w:val="bottom"/>
          </w:tcPr>
          <w:p w14:paraId="28CF2E6B" w14:textId="01549861" w:rsidR="00E80AC2" w:rsidRPr="006461EA" w:rsidRDefault="00E80AC2" w:rsidP="00E80AC2">
            <w:pPr>
              <w:tabs>
                <w:tab w:val="clear" w:pos="680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</w:rPr>
            </w:pPr>
            <w:r w:rsidRPr="006461EA">
              <w:rPr>
                <w:rFonts w:ascii="Browallia New" w:hAnsi="Browallia New" w:cs="Browallia New"/>
              </w:rPr>
              <w:t>19,406</w:t>
            </w:r>
          </w:p>
        </w:tc>
        <w:tc>
          <w:tcPr>
            <w:tcW w:w="849" w:type="dxa"/>
          </w:tcPr>
          <w:p w14:paraId="2F349258" w14:textId="68CEA8AD" w:rsidR="00E80AC2" w:rsidRPr="006461EA" w:rsidRDefault="00E80AC2" w:rsidP="00E80AC2">
            <w:pPr>
              <w:tabs>
                <w:tab w:val="clear" w:pos="680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</w:rPr>
            </w:pPr>
            <w:r w:rsidRPr="006461EA">
              <w:rPr>
                <w:rFonts w:ascii="Browallia New" w:hAnsi="Browallia New" w:cs="Browallia New"/>
              </w:rPr>
              <w:t>4,551</w:t>
            </w:r>
          </w:p>
        </w:tc>
        <w:tc>
          <w:tcPr>
            <w:tcW w:w="920" w:type="dxa"/>
            <w:vAlign w:val="bottom"/>
          </w:tcPr>
          <w:p w14:paraId="0EDEFAC9" w14:textId="6EA46F3A" w:rsidR="00E80AC2" w:rsidRPr="006461EA" w:rsidRDefault="00E80AC2" w:rsidP="00E80AC2">
            <w:pPr>
              <w:tabs>
                <w:tab w:val="clear" w:pos="680"/>
              </w:tabs>
              <w:spacing w:line="240" w:lineRule="auto"/>
              <w:ind w:left="-37" w:right="-27"/>
              <w:jc w:val="right"/>
              <w:rPr>
                <w:rFonts w:ascii="Browallia New" w:hAnsi="Browallia New" w:cs="Browallia New"/>
              </w:rPr>
            </w:pPr>
            <w:r w:rsidRPr="006461EA">
              <w:rPr>
                <w:rFonts w:ascii="Browallia New" w:hAnsi="Browallia New" w:cs="Browallia New"/>
              </w:rPr>
              <w:t>2,065,588</w:t>
            </w:r>
          </w:p>
        </w:tc>
      </w:tr>
      <w:tr w:rsidR="00E80AC2" w:rsidRPr="006461EA" w14:paraId="59CE854D" w14:textId="77777777" w:rsidTr="000B7E71">
        <w:trPr>
          <w:cantSplit/>
        </w:trPr>
        <w:tc>
          <w:tcPr>
            <w:tcW w:w="2241" w:type="dxa"/>
          </w:tcPr>
          <w:p w14:paraId="272DC5EC" w14:textId="58868FC9" w:rsidR="00E80AC2" w:rsidRPr="006461EA" w:rsidRDefault="00E80AC2" w:rsidP="00E80AC2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  <w:cs/>
              </w:rPr>
              <w:t xml:space="preserve">ซื้อเพิ่ม </w:t>
            </w:r>
          </w:p>
        </w:tc>
        <w:tc>
          <w:tcPr>
            <w:tcW w:w="920" w:type="dxa"/>
            <w:vAlign w:val="bottom"/>
          </w:tcPr>
          <w:p w14:paraId="220EB2EC" w14:textId="401EC53F" w:rsidR="00E80AC2" w:rsidRPr="006461EA" w:rsidRDefault="00E80AC2" w:rsidP="00E80AC2">
            <w:pPr>
              <w:tabs>
                <w:tab w:val="clear" w:pos="680"/>
              </w:tabs>
              <w:spacing w:line="240" w:lineRule="auto"/>
              <w:ind w:left="-37" w:right="-36"/>
              <w:jc w:val="center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 xml:space="preserve">        </w:t>
            </w:r>
            <w:r w:rsidRPr="006461EA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889" w:type="dxa"/>
            <w:gridSpan w:val="2"/>
          </w:tcPr>
          <w:p w14:paraId="28F2C673" w14:textId="4B33679D" w:rsidR="00E80AC2" w:rsidRPr="006461EA" w:rsidRDefault="00E80AC2" w:rsidP="00E80AC2">
            <w:pPr>
              <w:tabs>
                <w:tab w:val="clear" w:pos="680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</w:rPr>
            </w:pPr>
            <w:r w:rsidRPr="006461EA">
              <w:rPr>
                <w:rFonts w:ascii="Browallia New" w:hAnsi="Browallia New" w:cs="Browallia New"/>
              </w:rPr>
              <w:t>7,418</w:t>
            </w:r>
          </w:p>
        </w:tc>
        <w:tc>
          <w:tcPr>
            <w:tcW w:w="896" w:type="dxa"/>
            <w:gridSpan w:val="2"/>
          </w:tcPr>
          <w:p w14:paraId="04B404E5" w14:textId="35B2DA8C" w:rsidR="00E80AC2" w:rsidRPr="006461EA" w:rsidRDefault="00E80AC2" w:rsidP="00E80AC2">
            <w:pPr>
              <w:tabs>
                <w:tab w:val="clear" w:pos="680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</w:rPr>
            </w:pPr>
            <w:r w:rsidRPr="006461EA">
              <w:rPr>
                <w:rFonts w:ascii="Browallia New" w:hAnsi="Browallia New" w:cs="Browallia New"/>
              </w:rPr>
              <w:t>24,865</w:t>
            </w:r>
          </w:p>
        </w:tc>
        <w:tc>
          <w:tcPr>
            <w:tcW w:w="912" w:type="dxa"/>
            <w:gridSpan w:val="2"/>
          </w:tcPr>
          <w:p w14:paraId="092C73E0" w14:textId="54E462BC" w:rsidR="00E80AC2" w:rsidRPr="006461EA" w:rsidRDefault="00E80AC2" w:rsidP="00E80AC2">
            <w:pPr>
              <w:tabs>
                <w:tab w:val="clear" w:pos="680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</w:rPr>
            </w:pPr>
            <w:r w:rsidRPr="006461EA">
              <w:rPr>
                <w:rFonts w:ascii="Browallia New" w:hAnsi="Browallia New" w:cs="Browallia New"/>
              </w:rPr>
              <w:t>2,304</w:t>
            </w:r>
          </w:p>
        </w:tc>
        <w:tc>
          <w:tcPr>
            <w:tcW w:w="864" w:type="dxa"/>
          </w:tcPr>
          <w:p w14:paraId="09661213" w14:textId="734E5BF3" w:rsidR="00E80AC2" w:rsidRPr="006461EA" w:rsidRDefault="00E80AC2" w:rsidP="00E80AC2">
            <w:pPr>
              <w:tabs>
                <w:tab w:val="clear" w:pos="680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</w:rPr>
            </w:pPr>
            <w:r w:rsidRPr="006461EA">
              <w:rPr>
                <w:rFonts w:ascii="Browallia New" w:hAnsi="Browallia New" w:cs="Browallia New"/>
              </w:rPr>
              <w:t>955</w:t>
            </w:r>
          </w:p>
        </w:tc>
        <w:tc>
          <w:tcPr>
            <w:tcW w:w="837" w:type="dxa"/>
          </w:tcPr>
          <w:p w14:paraId="2BD01122" w14:textId="189A3466" w:rsidR="00E80AC2" w:rsidRPr="006461EA" w:rsidRDefault="00E80AC2" w:rsidP="00E80AC2">
            <w:pPr>
              <w:tabs>
                <w:tab w:val="clear" w:pos="680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</w:rPr>
            </w:pPr>
            <w:r w:rsidRPr="006461EA">
              <w:rPr>
                <w:rFonts w:ascii="Browallia New" w:hAnsi="Browallia New" w:cs="Browallia New"/>
              </w:rPr>
              <w:t>7,863</w:t>
            </w:r>
          </w:p>
        </w:tc>
        <w:tc>
          <w:tcPr>
            <w:tcW w:w="849" w:type="dxa"/>
            <w:vAlign w:val="bottom"/>
          </w:tcPr>
          <w:p w14:paraId="682E21F6" w14:textId="12F39E85" w:rsidR="00E80AC2" w:rsidRPr="006461EA" w:rsidRDefault="00E80AC2" w:rsidP="00E80AC2">
            <w:pPr>
              <w:tabs>
                <w:tab w:val="clear" w:pos="680"/>
              </w:tabs>
              <w:spacing w:line="240" w:lineRule="auto"/>
              <w:ind w:left="-37" w:right="-36"/>
              <w:jc w:val="center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 xml:space="preserve">        </w:t>
            </w:r>
            <w:r w:rsidRPr="006461EA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920" w:type="dxa"/>
          </w:tcPr>
          <w:p w14:paraId="4CD9C7B0" w14:textId="6C548E5D" w:rsidR="00E80AC2" w:rsidRPr="006461EA" w:rsidRDefault="00E80AC2" w:rsidP="00E80AC2">
            <w:pPr>
              <w:tabs>
                <w:tab w:val="clear" w:pos="680"/>
              </w:tabs>
              <w:spacing w:line="240" w:lineRule="auto"/>
              <w:ind w:left="-37" w:right="-27"/>
              <w:jc w:val="right"/>
              <w:rPr>
                <w:rFonts w:ascii="Browallia New" w:hAnsi="Browallia New" w:cs="Browallia New"/>
              </w:rPr>
            </w:pPr>
            <w:r w:rsidRPr="006461EA">
              <w:rPr>
                <w:rFonts w:ascii="Browallia New" w:hAnsi="Browallia New" w:cs="Browallia New"/>
              </w:rPr>
              <w:t>43,405</w:t>
            </w:r>
          </w:p>
        </w:tc>
      </w:tr>
      <w:tr w:rsidR="00E80AC2" w:rsidRPr="006461EA" w14:paraId="62D72930" w14:textId="77777777" w:rsidTr="000B7E71">
        <w:trPr>
          <w:cantSplit/>
        </w:trPr>
        <w:tc>
          <w:tcPr>
            <w:tcW w:w="2241" w:type="dxa"/>
          </w:tcPr>
          <w:p w14:paraId="0C4F5256" w14:textId="77777777" w:rsidR="00E80AC2" w:rsidRPr="006461EA" w:rsidRDefault="00E80AC2" w:rsidP="00E80AC2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  <w:cs/>
              </w:rPr>
              <w:t>โอนเข้า / (โอนออก)</w:t>
            </w:r>
          </w:p>
        </w:tc>
        <w:tc>
          <w:tcPr>
            <w:tcW w:w="920" w:type="dxa"/>
            <w:vAlign w:val="bottom"/>
          </w:tcPr>
          <w:p w14:paraId="5A166CEE" w14:textId="60479150" w:rsidR="00E80AC2" w:rsidRPr="006461EA" w:rsidRDefault="00E80AC2" w:rsidP="00E80AC2">
            <w:pPr>
              <w:tabs>
                <w:tab w:val="clear" w:pos="680"/>
              </w:tabs>
              <w:spacing w:line="240" w:lineRule="auto"/>
              <w:ind w:left="-37" w:right="-36"/>
              <w:jc w:val="center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 xml:space="preserve">        </w:t>
            </w:r>
            <w:r w:rsidRPr="006461EA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889" w:type="dxa"/>
            <w:gridSpan w:val="2"/>
          </w:tcPr>
          <w:p w14:paraId="295DCF70" w14:textId="406DBB23" w:rsidR="00E80AC2" w:rsidRPr="006461EA" w:rsidRDefault="00E80AC2" w:rsidP="00E80AC2">
            <w:pPr>
              <w:tabs>
                <w:tab w:val="clear" w:pos="680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</w:rPr>
            </w:pPr>
            <w:r w:rsidRPr="006461EA">
              <w:rPr>
                <w:rFonts w:ascii="Browallia New" w:hAnsi="Browallia New" w:cs="Browallia New"/>
              </w:rPr>
              <w:t>15,912</w:t>
            </w:r>
          </w:p>
        </w:tc>
        <w:tc>
          <w:tcPr>
            <w:tcW w:w="896" w:type="dxa"/>
            <w:gridSpan w:val="2"/>
          </w:tcPr>
          <w:p w14:paraId="0EEBC186" w14:textId="3CD23766" w:rsidR="00E80AC2" w:rsidRPr="006461EA" w:rsidRDefault="00E80AC2" w:rsidP="00E80AC2">
            <w:pPr>
              <w:tabs>
                <w:tab w:val="clear" w:pos="680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</w:rPr>
            </w:pPr>
            <w:r w:rsidRPr="006461EA">
              <w:rPr>
                <w:rFonts w:ascii="Browallia New" w:hAnsi="Browallia New" w:cs="Browallia New"/>
              </w:rPr>
              <w:t>9,385</w:t>
            </w:r>
          </w:p>
        </w:tc>
        <w:tc>
          <w:tcPr>
            <w:tcW w:w="912" w:type="dxa"/>
            <w:gridSpan w:val="2"/>
            <w:vAlign w:val="bottom"/>
          </w:tcPr>
          <w:p w14:paraId="056BF040" w14:textId="1D74F35E" w:rsidR="00E80AC2" w:rsidRPr="006461EA" w:rsidRDefault="00E80AC2" w:rsidP="00E80AC2">
            <w:pPr>
              <w:tabs>
                <w:tab w:val="clear" w:pos="680"/>
              </w:tabs>
              <w:spacing w:line="240" w:lineRule="auto"/>
              <w:ind w:left="-37" w:right="-36"/>
              <w:jc w:val="center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 xml:space="preserve">        </w:t>
            </w:r>
            <w:r w:rsidRPr="006461EA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864" w:type="dxa"/>
            <w:vAlign w:val="bottom"/>
          </w:tcPr>
          <w:p w14:paraId="18EC6E11" w14:textId="34318D50" w:rsidR="00E80AC2" w:rsidRPr="006461EA" w:rsidRDefault="00E80AC2" w:rsidP="00E80AC2">
            <w:pPr>
              <w:tabs>
                <w:tab w:val="clear" w:pos="680"/>
                <w:tab w:val="clear" w:pos="907"/>
              </w:tabs>
              <w:spacing w:line="240" w:lineRule="auto"/>
              <w:ind w:left="-37" w:right="-36"/>
              <w:jc w:val="center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 xml:space="preserve">        </w:t>
            </w:r>
            <w:r w:rsidRPr="006461EA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837" w:type="dxa"/>
          </w:tcPr>
          <w:p w14:paraId="41473919" w14:textId="65BAA56F" w:rsidR="00E80AC2" w:rsidRPr="006461EA" w:rsidRDefault="00E80AC2" w:rsidP="00E80AC2">
            <w:pPr>
              <w:tabs>
                <w:tab w:val="clear" w:pos="680"/>
              </w:tabs>
              <w:spacing w:line="240" w:lineRule="auto"/>
              <w:ind w:left="-37" w:right="-54"/>
              <w:jc w:val="right"/>
              <w:rPr>
                <w:rFonts w:ascii="Browallia New" w:hAnsi="Browallia New" w:cs="Browallia New"/>
              </w:rPr>
            </w:pPr>
            <w:r w:rsidRPr="006461EA">
              <w:rPr>
                <w:rFonts w:ascii="Browallia New" w:hAnsi="Browallia New" w:cs="Browallia New"/>
              </w:rPr>
              <w:t>(14,849)</w:t>
            </w:r>
          </w:p>
        </w:tc>
        <w:tc>
          <w:tcPr>
            <w:tcW w:w="849" w:type="dxa"/>
          </w:tcPr>
          <w:p w14:paraId="64665364" w14:textId="1D931EA7" w:rsidR="00E80AC2" w:rsidRPr="006461EA" w:rsidRDefault="00E80AC2" w:rsidP="00E80AC2">
            <w:pPr>
              <w:tabs>
                <w:tab w:val="clear" w:pos="680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</w:rPr>
            </w:pPr>
            <w:r w:rsidRPr="006461EA">
              <w:rPr>
                <w:rFonts w:ascii="Browallia New" w:hAnsi="Browallia New" w:cs="Browallia New"/>
              </w:rPr>
              <w:t>(3,956)</w:t>
            </w:r>
          </w:p>
        </w:tc>
        <w:tc>
          <w:tcPr>
            <w:tcW w:w="920" w:type="dxa"/>
          </w:tcPr>
          <w:p w14:paraId="4499FEF7" w14:textId="4CCB91EB" w:rsidR="00E80AC2" w:rsidRPr="006461EA" w:rsidRDefault="00E80AC2" w:rsidP="00E80AC2">
            <w:pPr>
              <w:tabs>
                <w:tab w:val="clear" w:pos="680"/>
                <w:tab w:val="clear" w:pos="907"/>
              </w:tabs>
              <w:spacing w:line="240" w:lineRule="auto"/>
              <w:ind w:left="-37" w:right="-27"/>
              <w:jc w:val="right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</w:rPr>
              <w:t>6,492</w:t>
            </w:r>
          </w:p>
        </w:tc>
      </w:tr>
      <w:tr w:rsidR="00E80AC2" w:rsidRPr="006461EA" w14:paraId="4823D801" w14:textId="77777777" w:rsidTr="000B7E71">
        <w:trPr>
          <w:cantSplit/>
        </w:trPr>
        <w:tc>
          <w:tcPr>
            <w:tcW w:w="2241" w:type="dxa"/>
          </w:tcPr>
          <w:p w14:paraId="73540002" w14:textId="77777777" w:rsidR="00E80AC2" w:rsidRPr="006461EA" w:rsidRDefault="00E80AC2" w:rsidP="00E80AC2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  <w:cs/>
              </w:rPr>
              <w:t>ขาย/ ตัดจำหน่าย</w:t>
            </w:r>
          </w:p>
        </w:tc>
        <w:tc>
          <w:tcPr>
            <w:tcW w:w="920" w:type="dxa"/>
            <w:vAlign w:val="bottom"/>
          </w:tcPr>
          <w:p w14:paraId="78914A4E" w14:textId="6393E80C" w:rsidR="00E80AC2" w:rsidRPr="006461EA" w:rsidRDefault="00E80AC2" w:rsidP="00E80AC2">
            <w:pPr>
              <w:pBdr>
                <w:bottom w:val="single" w:sz="4" w:space="1" w:color="auto"/>
              </w:pBdr>
              <w:tabs>
                <w:tab w:val="clear" w:pos="680"/>
              </w:tabs>
              <w:spacing w:line="240" w:lineRule="auto"/>
              <w:ind w:left="-37" w:right="-36"/>
              <w:jc w:val="center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</w:rPr>
              <w:t xml:space="preserve">        </w:t>
            </w:r>
            <w:r w:rsidRPr="006461EA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889" w:type="dxa"/>
            <w:gridSpan w:val="2"/>
            <w:vAlign w:val="bottom"/>
          </w:tcPr>
          <w:p w14:paraId="78DC7CA8" w14:textId="154BAE03" w:rsidR="00E80AC2" w:rsidRPr="006461EA" w:rsidRDefault="00E80AC2" w:rsidP="00E80AC2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 w:right="-36"/>
              <w:jc w:val="center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 xml:space="preserve">        </w:t>
            </w:r>
            <w:r w:rsidRPr="006461EA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896" w:type="dxa"/>
            <w:gridSpan w:val="2"/>
          </w:tcPr>
          <w:p w14:paraId="3DA72FA5" w14:textId="4F4357C2" w:rsidR="00E80AC2" w:rsidRPr="006461EA" w:rsidRDefault="00E80AC2" w:rsidP="00E80AC2">
            <w:pPr>
              <w:pBdr>
                <w:bottom w:val="single" w:sz="4" w:space="1" w:color="auto"/>
              </w:pBdr>
              <w:tabs>
                <w:tab w:val="clear" w:pos="680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</w:rPr>
            </w:pPr>
            <w:r w:rsidRPr="006461EA">
              <w:rPr>
                <w:rFonts w:ascii="Browallia New" w:hAnsi="Browallia New" w:cs="Browallia New"/>
              </w:rPr>
              <w:t>(3,490)</w:t>
            </w:r>
          </w:p>
        </w:tc>
        <w:tc>
          <w:tcPr>
            <w:tcW w:w="912" w:type="dxa"/>
            <w:gridSpan w:val="2"/>
            <w:vAlign w:val="bottom"/>
          </w:tcPr>
          <w:p w14:paraId="51DB9519" w14:textId="0DFD4588" w:rsidR="00E80AC2" w:rsidRPr="006461EA" w:rsidRDefault="00E80AC2" w:rsidP="00E80AC2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 w:right="-36"/>
              <w:jc w:val="center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 xml:space="preserve">        </w:t>
            </w:r>
            <w:r w:rsidRPr="006461EA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864" w:type="dxa"/>
            <w:vAlign w:val="bottom"/>
          </w:tcPr>
          <w:p w14:paraId="6FF3B6D9" w14:textId="54D6FFAA" w:rsidR="00E80AC2" w:rsidRPr="006461EA" w:rsidRDefault="00E80AC2" w:rsidP="00E80AC2">
            <w:pPr>
              <w:pBdr>
                <w:bottom w:val="single" w:sz="4" w:space="1" w:color="auto"/>
              </w:pBdr>
              <w:tabs>
                <w:tab w:val="clear" w:pos="680"/>
              </w:tabs>
              <w:spacing w:line="240" w:lineRule="auto"/>
              <w:ind w:left="-37" w:right="-36"/>
              <w:jc w:val="center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 xml:space="preserve">        </w:t>
            </w:r>
            <w:r w:rsidRPr="006461EA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837" w:type="dxa"/>
          </w:tcPr>
          <w:p w14:paraId="73BA89B5" w14:textId="4341BCEC" w:rsidR="00E80AC2" w:rsidRPr="006461EA" w:rsidRDefault="00E80AC2" w:rsidP="00E80AC2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</w:rPr>
              <w:t>(81)</w:t>
            </w:r>
          </w:p>
        </w:tc>
        <w:tc>
          <w:tcPr>
            <w:tcW w:w="849" w:type="dxa"/>
            <w:vAlign w:val="bottom"/>
          </w:tcPr>
          <w:p w14:paraId="5641CDBA" w14:textId="3EFCE748" w:rsidR="00E80AC2" w:rsidRPr="006461EA" w:rsidRDefault="00E80AC2" w:rsidP="00E80AC2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 w:right="-36"/>
              <w:jc w:val="center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</w:rPr>
              <w:t xml:space="preserve">        </w:t>
            </w:r>
            <w:r w:rsidRPr="006461EA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920" w:type="dxa"/>
          </w:tcPr>
          <w:p w14:paraId="357E44D8" w14:textId="7745F342" w:rsidR="00E80AC2" w:rsidRPr="006461EA" w:rsidRDefault="00E80AC2" w:rsidP="00E80AC2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 w:right="-27"/>
              <w:jc w:val="right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</w:rPr>
              <w:t>(3,571)</w:t>
            </w:r>
          </w:p>
        </w:tc>
      </w:tr>
      <w:tr w:rsidR="00E80AC2" w:rsidRPr="006461EA" w14:paraId="553AFB93" w14:textId="77777777" w:rsidTr="000B7E71">
        <w:trPr>
          <w:cantSplit/>
        </w:trPr>
        <w:tc>
          <w:tcPr>
            <w:tcW w:w="2241" w:type="dxa"/>
          </w:tcPr>
          <w:p w14:paraId="2222676C" w14:textId="61CE4609" w:rsidR="00E80AC2" w:rsidRPr="006461EA" w:rsidRDefault="00E80AC2" w:rsidP="00E80AC2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</w:rPr>
              <w:t>31</w:t>
            </w:r>
            <w:r w:rsidRPr="006461EA">
              <w:rPr>
                <w:rFonts w:ascii="Browallia New" w:hAnsi="Browallia New" w:cs="Browallia New"/>
                <w:cs/>
              </w:rPr>
              <w:t xml:space="preserve"> ธันวาคม </w:t>
            </w:r>
            <w:r w:rsidRPr="006461EA">
              <w:rPr>
                <w:rFonts w:ascii="Browallia New" w:hAnsi="Browallia New" w:cs="Browallia New"/>
              </w:rPr>
              <w:t>256</w:t>
            </w:r>
            <w:r>
              <w:rPr>
                <w:rFonts w:ascii="Browallia New" w:hAnsi="Browallia New" w:cs="Browallia New"/>
              </w:rPr>
              <w:t>1</w:t>
            </w:r>
          </w:p>
        </w:tc>
        <w:tc>
          <w:tcPr>
            <w:tcW w:w="920" w:type="dxa"/>
          </w:tcPr>
          <w:p w14:paraId="1CE65189" w14:textId="6C0E7DCE" w:rsidR="00E80AC2" w:rsidRPr="006461EA" w:rsidRDefault="00E80AC2" w:rsidP="00E80AC2">
            <w:pPr>
              <w:tabs>
                <w:tab w:val="clear" w:pos="680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  <w:lang w:val="en-GB"/>
              </w:rPr>
            </w:pPr>
            <w:r w:rsidRPr="006461EA">
              <w:rPr>
                <w:rFonts w:ascii="Browallia New" w:hAnsi="Browallia New" w:cs="Browallia New"/>
                <w:lang w:val="en-GB"/>
              </w:rPr>
              <w:t>664,089</w:t>
            </w:r>
          </w:p>
        </w:tc>
        <w:tc>
          <w:tcPr>
            <w:tcW w:w="889" w:type="dxa"/>
            <w:gridSpan w:val="2"/>
          </w:tcPr>
          <w:p w14:paraId="4AD2AA31" w14:textId="47F2AE47" w:rsidR="00E80AC2" w:rsidRPr="006461EA" w:rsidRDefault="00E80AC2" w:rsidP="00E80AC2">
            <w:pPr>
              <w:tabs>
                <w:tab w:val="clear" w:pos="680"/>
                <w:tab w:val="clear" w:pos="907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</w:rPr>
            </w:pPr>
            <w:r w:rsidRPr="006461EA">
              <w:rPr>
                <w:rFonts w:ascii="Browallia New" w:hAnsi="Browallia New" w:cs="Browallia New"/>
              </w:rPr>
              <w:t>429,459</w:t>
            </w:r>
          </w:p>
        </w:tc>
        <w:tc>
          <w:tcPr>
            <w:tcW w:w="896" w:type="dxa"/>
            <w:gridSpan w:val="2"/>
          </w:tcPr>
          <w:p w14:paraId="0ED80733" w14:textId="6733EDEF" w:rsidR="00E80AC2" w:rsidRPr="006461EA" w:rsidRDefault="00E80AC2" w:rsidP="00E80AC2">
            <w:pPr>
              <w:tabs>
                <w:tab w:val="clear" w:pos="680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</w:rPr>
            </w:pPr>
            <w:r w:rsidRPr="006461EA">
              <w:rPr>
                <w:rFonts w:ascii="Browallia New" w:hAnsi="Browallia New" w:cs="Browallia New"/>
              </w:rPr>
              <w:t>861,242</w:t>
            </w:r>
          </w:p>
        </w:tc>
        <w:tc>
          <w:tcPr>
            <w:tcW w:w="912" w:type="dxa"/>
            <w:gridSpan w:val="2"/>
          </w:tcPr>
          <w:p w14:paraId="1098EA80" w14:textId="66ED957F" w:rsidR="00E80AC2" w:rsidRPr="006461EA" w:rsidRDefault="00E80AC2" w:rsidP="00E80AC2">
            <w:pP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6461EA">
              <w:rPr>
                <w:rFonts w:ascii="Browallia New" w:hAnsi="Browallia New" w:cs="Browallia New"/>
              </w:rPr>
              <w:t>56,434</w:t>
            </w:r>
          </w:p>
        </w:tc>
        <w:tc>
          <w:tcPr>
            <w:tcW w:w="864" w:type="dxa"/>
          </w:tcPr>
          <w:p w14:paraId="5568E21A" w14:textId="15223233" w:rsidR="00E80AC2" w:rsidRPr="006461EA" w:rsidRDefault="00E80AC2" w:rsidP="00E80AC2">
            <w:pPr>
              <w:tabs>
                <w:tab w:val="clear" w:pos="680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</w:rPr>
            </w:pPr>
            <w:r w:rsidRPr="006461EA">
              <w:rPr>
                <w:rFonts w:ascii="Browallia New" w:hAnsi="Browallia New" w:cs="Browallia New"/>
              </w:rPr>
              <w:t>87,756</w:t>
            </w:r>
          </w:p>
        </w:tc>
        <w:tc>
          <w:tcPr>
            <w:tcW w:w="837" w:type="dxa"/>
          </w:tcPr>
          <w:p w14:paraId="33B6E2BA" w14:textId="1DDF1409" w:rsidR="00E80AC2" w:rsidRPr="006461EA" w:rsidRDefault="00E80AC2" w:rsidP="00E80AC2">
            <w:pPr>
              <w:tabs>
                <w:tab w:val="clear" w:pos="680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</w:rPr>
            </w:pPr>
            <w:r w:rsidRPr="006461EA">
              <w:rPr>
                <w:rFonts w:ascii="Browallia New" w:hAnsi="Browallia New" w:cs="Browallia New"/>
              </w:rPr>
              <w:t>12,339</w:t>
            </w:r>
          </w:p>
        </w:tc>
        <w:tc>
          <w:tcPr>
            <w:tcW w:w="849" w:type="dxa"/>
          </w:tcPr>
          <w:p w14:paraId="0A24C6E6" w14:textId="17583CAA" w:rsidR="00E80AC2" w:rsidRPr="006461EA" w:rsidRDefault="00E80AC2" w:rsidP="00E80AC2">
            <w:pP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6461EA">
              <w:rPr>
                <w:rFonts w:ascii="Browallia New" w:hAnsi="Browallia New" w:cs="Browallia New"/>
              </w:rPr>
              <w:t>595</w:t>
            </w:r>
          </w:p>
        </w:tc>
        <w:tc>
          <w:tcPr>
            <w:tcW w:w="920" w:type="dxa"/>
          </w:tcPr>
          <w:p w14:paraId="3FEF2A6A" w14:textId="6123AE39" w:rsidR="00E80AC2" w:rsidRPr="006461EA" w:rsidRDefault="00E80AC2" w:rsidP="00E80AC2">
            <w:pPr>
              <w:tabs>
                <w:tab w:val="clear" w:pos="680"/>
                <w:tab w:val="clear" w:pos="907"/>
              </w:tabs>
              <w:spacing w:line="240" w:lineRule="auto"/>
              <w:ind w:left="-37" w:right="-27"/>
              <w:jc w:val="right"/>
              <w:rPr>
                <w:rFonts w:ascii="Browallia New" w:hAnsi="Browallia New" w:cs="Browallia New"/>
              </w:rPr>
            </w:pPr>
            <w:r w:rsidRPr="006461EA">
              <w:rPr>
                <w:rFonts w:ascii="Browallia New" w:hAnsi="Browallia New" w:cs="Browallia New"/>
              </w:rPr>
              <w:t>2,111,914</w:t>
            </w:r>
          </w:p>
        </w:tc>
      </w:tr>
      <w:tr w:rsidR="00E80AC2" w:rsidRPr="006461EA" w14:paraId="5B7CC0ED" w14:textId="77777777" w:rsidTr="00CD7848">
        <w:trPr>
          <w:cantSplit/>
        </w:trPr>
        <w:tc>
          <w:tcPr>
            <w:tcW w:w="2241" w:type="dxa"/>
          </w:tcPr>
          <w:p w14:paraId="52D212CA" w14:textId="66D89150" w:rsidR="00E80AC2" w:rsidRPr="006461EA" w:rsidRDefault="00E80AC2" w:rsidP="00E80AC2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  <w:cs/>
              </w:rPr>
              <w:t>ซื้อเพิ่ม</w:t>
            </w:r>
          </w:p>
        </w:tc>
        <w:tc>
          <w:tcPr>
            <w:tcW w:w="920" w:type="dxa"/>
            <w:vAlign w:val="bottom"/>
          </w:tcPr>
          <w:p w14:paraId="6027A7CC" w14:textId="1029DCA7" w:rsidR="00E80AC2" w:rsidRPr="006461EA" w:rsidRDefault="00E80AC2" w:rsidP="00E80AC2">
            <w:pPr>
              <w:tabs>
                <w:tab w:val="clear" w:pos="680"/>
              </w:tabs>
              <w:spacing w:line="240" w:lineRule="auto"/>
              <w:ind w:left="-37" w:right="-36"/>
              <w:jc w:val="center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 xml:space="preserve">        </w:t>
            </w:r>
            <w:r w:rsidRPr="006461EA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889" w:type="dxa"/>
            <w:gridSpan w:val="2"/>
          </w:tcPr>
          <w:p w14:paraId="6C5D23D5" w14:textId="4CC6B575" w:rsidR="00E80AC2" w:rsidRPr="006461EA" w:rsidRDefault="00E80AC2" w:rsidP="00E80AC2">
            <w:pPr>
              <w:tabs>
                <w:tab w:val="clear" w:pos="680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1,524</w:t>
            </w:r>
          </w:p>
        </w:tc>
        <w:tc>
          <w:tcPr>
            <w:tcW w:w="896" w:type="dxa"/>
            <w:gridSpan w:val="2"/>
          </w:tcPr>
          <w:p w14:paraId="4C34A3B4" w14:textId="01AD521B" w:rsidR="00E80AC2" w:rsidRPr="006461EA" w:rsidRDefault="00E80AC2" w:rsidP="00E80AC2">
            <w:pPr>
              <w:tabs>
                <w:tab w:val="clear" w:pos="680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24,716</w:t>
            </w:r>
          </w:p>
        </w:tc>
        <w:tc>
          <w:tcPr>
            <w:tcW w:w="912" w:type="dxa"/>
            <w:gridSpan w:val="2"/>
          </w:tcPr>
          <w:p w14:paraId="1A791E03" w14:textId="610408BE" w:rsidR="00E80AC2" w:rsidRPr="006461EA" w:rsidRDefault="00E80AC2" w:rsidP="00E80AC2">
            <w:pPr>
              <w:tabs>
                <w:tab w:val="clear" w:pos="680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>1,536</w:t>
            </w:r>
          </w:p>
        </w:tc>
        <w:tc>
          <w:tcPr>
            <w:tcW w:w="864" w:type="dxa"/>
          </w:tcPr>
          <w:p w14:paraId="338128F7" w14:textId="3E7C87C3" w:rsidR="00E80AC2" w:rsidRPr="006461EA" w:rsidRDefault="00E80AC2" w:rsidP="00E80AC2">
            <w:pPr>
              <w:tabs>
                <w:tab w:val="clear" w:pos="680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1,161</w:t>
            </w:r>
          </w:p>
        </w:tc>
        <w:tc>
          <w:tcPr>
            <w:tcW w:w="837" w:type="dxa"/>
          </w:tcPr>
          <w:p w14:paraId="7D0D5754" w14:textId="6E870529" w:rsidR="00E80AC2" w:rsidRPr="006461EA" w:rsidRDefault="00E80AC2" w:rsidP="00E80AC2">
            <w:pPr>
              <w:tabs>
                <w:tab w:val="clear" w:pos="680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1,529</w:t>
            </w:r>
          </w:p>
        </w:tc>
        <w:tc>
          <w:tcPr>
            <w:tcW w:w="849" w:type="dxa"/>
            <w:vAlign w:val="bottom"/>
          </w:tcPr>
          <w:p w14:paraId="03DC3C49" w14:textId="76545B93" w:rsidR="00E80AC2" w:rsidRPr="006461EA" w:rsidRDefault="00E80AC2" w:rsidP="00E80AC2">
            <w:pPr>
              <w:tabs>
                <w:tab w:val="clear" w:pos="680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142</w:t>
            </w:r>
          </w:p>
        </w:tc>
        <w:tc>
          <w:tcPr>
            <w:tcW w:w="920" w:type="dxa"/>
          </w:tcPr>
          <w:p w14:paraId="33017F48" w14:textId="3A8395D3" w:rsidR="00E80AC2" w:rsidRPr="006461EA" w:rsidRDefault="00E80AC2" w:rsidP="00E80AC2">
            <w:pPr>
              <w:tabs>
                <w:tab w:val="clear" w:pos="680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30,608</w:t>
            </w:r>
          </w:p>
        </w:tc>
      </w:tr>
      <w:tr w:rsidR="00E80AC2" w:rsidRPr="006461EA" w14:paraId="39786377" w14:textId="77777777" w:rsidTr="00CD7848">
        <w:trPr>
          <w:cantSplit/>
        </w:trPr>
        <w:tc>
          <w:tcPr>
            <w:tcW w:w="2241" w:type="dxa"/>
          </w:tcPr>
          <w:p w14:paraId="20986C4A" w14:textId="77777777" w:rsidR="00E80AC2" w:rsidRPr="006461EA" w:rsidRDefault="00E80AC2" w:rsidP="00E80AC2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  <w:cs/>
              </w:rPr>
              <w:t>โอนเข้า / (โอนออก)</w:t>
            </w:r>
          </w:p>
        </w:tc>
        <w:tc>
          <w:tcPr>
            <w:tcW w:w="920" w:type="dxa"/>
            <w:vAlign w:val="bottom"/>
          </w:tcPr>
          <w:p w14:paraId="127F2981" w14:textId="51FB8FE4" w:rsidR="00E80AC2" w:rsidRPr="006461EA" w:rsidRDefault="00E80AC2" w:rsidP="00E80AC2">
            <w:pPr>
              <w:tabs>
                <w:tab w:val="clear" w:pos="680"/>
              </w:tabs>
              <w:spacing w:line="240" w:lineRule="auto"/>
              <w:ind w:left="-37" w:right="-36"/>
              <w:jc w:val="center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 xml:space="preserve">        </w:t>
            </w:r>
            <w:r w:rsidRPr="006461EA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889" w:type="dxa"/>
            <w:gridSpan w:val="2"/>
          </w:tcPr>
          <w:p w14:paraId="3367EC71" w14:textId="3C7C1D38" w:rsidR="00E80AC2" w:rsidRPr="006461EA" w:rsidRDefault="00E80AC2" w:rsidP="00E80AC2">
            <w:pPr>
              <w:tabs>
                <w:tab w:val="clear" w:pos="680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1,482</w:t>
            </w:r>
          </w:p>
        </w:tc>
        <w:tc>
          <w:tcPr>
            <w:tcW w:w="896" w:type="dxa"/>
            <w:gridSpan w:val="2"/>
          </w:tcPr>
          <w:p w14:paraId="34E675D5" w14:textId="58BBE030" w:rsidR="00E80AC2" w:rsidRPr="006461EA" w:rsidRDefault="00E80AC2" w:rsidP="00E80AC2">
            <w:pPr>
              <w:tabs>
                <w:tab w:val="clear" w:pos="680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12,377</w:t>
            </w:r>
          </w:p>
        </w:tc>
        <w:tc>
          <w:tcPr>
            <w:tcW w:w="912" w:type="dxa"/>
            <w:gridSpan w:val="2"/>
            <w:vAlign w:val="bottom"/>
          </w:tcPr>
          <w:p w14:paraId="08432A80" w14:textId="6C90ACA8" w:rsidR="00E80AC2" w:rsidRPr="006461EA" w:rsidRDefault="00E80AC2" w:rsidP="00E80AC2">
            <w:pPr>
              <w:tabs>
                <w:tab w:val="clear" w:pos="680"/>
              </w:tabs>
              <w:spacing w:line="240" w:lineRule="auto"/>
              <w:ind w:left="-37" w:right="-36"/>
              <w:jc w:val="center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 xml:space="preserve">         -</w:t>
            </w:r>
          </w:p>
        </w:tc>
        <w:tc>
          <w:tcPr>
            <w:tcW w:w="864" w:type="dxa"/>
            <w:vAlign w:val="bottom"/>
          </w:tcPr>
          <w:p w14:paraId="13C213DF" w14:textId="01E7C38D" w:rsidR="00E80AC2" w:rsidRPr="006461EA" w:rsidRDefault="00E80AC2" w:rsidP="00E80AC2">
            <w:pPr>
              <w:tabs>
                <w:tab w:val="clear" w:pos="680"/>
              </w:tabs>
              <w:spacing w:line="240" w:lineRule="auto"/>
              <w:ind w:left="-37" w:right="-36"/>
              <w:jc w:val="center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 xml:space="preserve">        -</w:t>
            </w:r>
          </w:p>
        </w:tc>
        <w:tc>
          <w:tcPr>
            <w:tcW w:w="837" w:type="dxa"/>
          </w:tcPr>
          <w:p w14:paraId="1780FB4D" w14:textId="10B97C26" w:rsidR="00E80AC2" w:rsidRPr="006461EA" w:rsidRDefault="00E80AC2" w:rsidP="00E80AC2">
            <w:pPr>
              <w:tabs>
                <w:tab w:val="clear" w:pos="680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(12,017)</w:t>
            </w:r>
          </w:p>
        </w:tc>
        <w:tc>
          <w:tcPr>
            <w:tcW w:w="849" w:type="dxa"/>
          </w:tcPr>
          <w:p w14:paraId="4A356FAC" w14:textId="4151B012" w:rsidR="00E80AC2" w:rsidRPr="006461EA" w:rsidRDefault="00E80AC2" w:rsidP="00E80AC2">
            <w:pPr>
              <w:tabs>
                <w:tab w:val="clear" w:pos="680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 xml:space="preserve">       -</w:t>
            </w:r>
          </w:p>
        </w:tc>
        <w:tc>
          <w:tcPr>
            <w:tcW w:w="920" w:type="dxa"/>
          </w:tcPr>
          <w:p w14:paraId="7F09E3E2" w14:textId="26A226A7" w:rsidR="00E80AC2" w:rsidRPr="006461EA" w:rsidRDefault="00E80AC2" w:rsidP="00E80AC2">
            <w:pPr>
              <w:tabs>
                <w:tab w:val="clear" w:pos="680"/>
                <w:tab w:val="clear" w:pos="907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>1,842</w:t>
            </w:r>
          </w:p>
        </w:tc>
      </w:tr>
      <w:tr w:rsidR="00E80AC2" w:rsidRPr="006461EA" w14:paraId="07D0DF5D" w14:textId="77777777" w:rsidTr="00E80AC2">
        <w:trPr>
          <w:cantSplit/>
          <w:trHeight w:val="287"/>
        </w:trPr>
        <w:tc>
          <w:tcPr>
            <w:tcW w:w="2241" w:type="dxa"/>
            <w:vAlign w:val="center"/>
          </w:tcPr>
          <w:p w14:paraId="5A8CAA90" w14:textId="77777777" w:rsidR="00E80AC2" w:rsidRPr="006461EA" w:rsidRDefault="00E80AC2" w:rsidP="00E80AC2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</w:rPr>
            </w:pPr>
            <w:r w:rsidRPr="006461EA">
              <w:rPr>
                <w:rFonts w:ascii="Browallia New" w:hAnsi="Browallia New" w:cs="Browallia New" w:hint="cs"/>
                <w:cs/>
              </w:rPr>
              <w:t>ขาย/ ตัดจำหน่าย</w:t>
            </w:r>
          </w:p>
        </w:tc>
        <w:tc>
          <w:tcPr>
            <w:tcW w:w="920" w:type="dxa"/>
            <w:vAlign w:val="bottom"/>
          </w:tcPr>
          <w:p w14:paraId="61784A73" w14:textId="7B3311E6" w:rsidR="00E80AC2" w:rsidRPr="006461EA" w:rsidRDefault="00E80AC2" w:rsidP="00E80AC2">
            <w:pPr>
              <w:pBdr>
                <w:bottom w:val="single" w:sz="4" w:space="1" w:color="auto"/>
              </w:pBdr>
              <w:tabs>
                <w:tab w:val="clear" w:pos="680"/>
              </w:tabs>
              <w:spacing w:line="240" w:lineRule="auto"/>
              <w:ind w:left="-37" w:right="-36"/>
              <w:jc w:val="center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 xml:space="preserve">        </w:t>
            </w:r>
            <w:r w:rsidRPr="006461EA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889" w:type="dxa"/>
            <w:gridSpan w:val="2"/>
            <w:vAlign w:val="bottom"/>
          </w:tcPr>
          <w:p w14:paraId="5ECD0C72" w14:textId="218CDCB2" w:rsidR="00E80AC2" w:rsidRPr="006461EA" w:rsidRDefault="00E80AC2" w:rsidP="00E80AC2">
            <w:pPr>
              <w:pBdr>
                <w:bottom w:val="single" w:sz="4" w:space="1" w:color="auto"/>
              </w:pBdr>
              <w:tabs>
                <w:tab w:val="clear" w:pos="680"/>
              </w:tabs>
              <w:spacing w:line="240" w:lineRule="auto"/>
              <w:ind w:left="-37" w:right="-36"/>
              <w:jc w:val="center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 xml:space="preserve">         -</w:t>
            </w:r>
          </w:p>
        </w:tc>
        <w:tc>
          <w:tcPr>
            <w:tcW w:w="896" w:type="dxa"/>
            <w:gridSpan w:val="2"/>
            <w:vAlign w:val="bottom"/>
          </w:tcPr>
          <w:p w14:paraId="7B63561D" w14:textId="4D50F3F8" w:rsidR="00E80AC2" w:rsidRPr="006461EA" w:rsidRDefault="00E80AC2" w:rsidP="00E80AC2">
            <w:pPr>
              <w:pBdr>
                <w:bottom w:val="single" w:sz="4" w:space="1" w:color="auto"/>
              </w:pBdr>
              <w:tabs>
                <w:tab w:val="clear" w:pos="680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 xml:space="preserve">         (5,824) </w:t>
            </w:r>
          </w:p>
        </w:tc>
        <w:tc>
          <w:tcPr>
            <w:tcW w:w="912" w:type="dxa"/>
            <w:gridSpan w:val="2"/>
            <w:vAlign w:val="bottom"/>
          </w:tcPr>
          <w:p w14:paraId="2CEB9B89" w14:textId="30306890" w:rsidR="00E80AC2" w:rsidRPr="006461EA" w:rsidRDefault="00E80AC2" w:rsidP="00E80AC2">
            <w:pPr>
              <w:pBdr>
                <w:bottom w:val="single" w:sz="4" w:space="1" w:color="auto"/>
              </w:pBdr>
              <w:tabs>
                <w:tab w:val="clear" w:pos="680"/>
              </w:tabs>
              <w:spacing w:line="240" w:lineRule="auto"/>
              <w:ind w:left="-37" w:right="-27"/>
              <w:jc w:val="right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>(61)</w:t>
            </w:r>
          </w:p>
        </w:tc>
        <w:tc>
          <w:tcPr>
            <w:tcW w:w="864" w:type="dxa"/>
            <w:vAlign w:val="bottom"/>
          </w:tcPr>
          <w:p w14:paraId="65BA9A21" w14:textId="3C761611" w:rsidR="00E80AC2" w:rsidRPr="006461EA" w:rsidRDefault="00E80AC2" w:rsidP="00E80AC2">
            <w:pPr>
              <w:pBdr>
                <w:bottom w:val="single" w:sz="4" w:space="1" w:color="auto"/>
              </w:pBdr>
              <w:tabs>
                <w:tab w:val="clear" w:pos="680"/>
              </w:tabs>
              <w:spacing w:line="240" w:lineRule="auto"/>
              <w:ind w:left="-37" w:right="-27"/>
              <w:jc w:val="center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 xml:space="preserve">        -</w:t>
            </w:r>
          </w:p>
        </w:tc>
        <w:tc>
          <w:tcPr>
            <w:tcW w:w="837" w:type="dxa"/>
            <w:vAlign w:val="bottom"/>
          </w:tcPr>
          <w:p w14:paraId="42B7C924" w14:textId="489F4C0F" w:rsidR="00E80AC2" w:rsidRPr="006461EA" w:rsidRDefault="00E80AC2" w:rsidP="00E80AC2">
            <w:pPr>
              <w:pBdr>
                <w:bottom w:val="single" w:sz="4" w:space="1" w:color="auto"/>
              </w:pBdr>
              <w:tabs>
                <w:tab w:val="clear" w:pos="680"/>
              </w:tabs>
              <w:spacing w:line="240" w:lineRule="auto"/>
              <w:ind w:left="-37" w:right="-27"/>
              <w:jc w:val="right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>(94)</w:t>
            </w:r>
          </w:p>
        </w:tc>
        <w:tc>
          <w:tcPr>
            <w:tcW w:w="849" w:type="dxa"/>
            <w:vAlign w:val="bottom"/>
          </w:tcPr>
          <w:p w14:paraId="1FAC4C29" w14:textId="7FEBFB66" w:rsidR="00E80AC2" w:rsidRPr="006461EA" w:rsidRDefault="00E80AC2" w:rsidP="00E80AC2">
            <w:pPr>
              <w:pBdr>
                <w:bottom w:val="single" w:sz="4" w:space="1" w:color="auto"/>
              </w:pBdr>
              <w:tabs>
                <w:tab w:val="clear" w:pos="680"/>
              </w:tabs>
              <w:spacing w:line="240" w:lineRule="auto"/>
              <w:ind w:left="-37" w:right="-27"/>
              <w:jc w:val="right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 xml:space="preserve">        (25)</w:t>
            </w:r>
          </w:p>
        </w:tc>
        <w:tc>
          <w:tcPr>
            <w:tcW w:w="920" w:type="dxa"/>
            <w:vAlign w:val="bottom"/>
          </w:tcPr>
          <w:p w14:paraId="2FF291D2" w14:textId="0E1CF669" w:rsidR="00E80AC2" w:rsidRPr="006461EA" w:rsidRDefault="00E80AC2" w:rsidP="00E80AC2">
            <w:pPr>
              <w:pBdr>
                <w:bottom w:val="single" w:sz="4" w:space="1" w:color="auto"/>
              </w:pBdr>
              <w:tabs>
                <w:tab w:val="clear" w:pos="680"/>
              </w:tabs>
              <w:spacing w:line="240" w:lineRule="auto"/>
              <w:ind w:left="-37" w:right="-27"/>
              <w:jc w:val="right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 xml:space="preserve">         (6,004)</w:t>
            </w:r>
          </w:p>
        </w:tc>
      </w:tr>
      <w:tr w:rsidR="00E80AC2" w:rsidRPr="006461EA" w14:paraId="642484B0" w14:textId="77777777" w:rsidTr="00CD7848">
        <w:trPr>
          <w:cantSplit/>
        </w:trPr>
        <w:tc>
          <w:tcPr>
            <w:tcW w:w="2241" w:type="dxa"/>
          </w:tcPr>
          <w:p w14:paraId="73159D7E" w14:textId="594082E9" w:rsidR="00E80AC2" w:rsidRPr="006461EA" w:rsidRDefault="00E80AC2" w:rsidP="00E80AC2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</w:rPr>
              <w:t>31</w:t>
            </w:r>
            <w:r w:rsidRPr="006461EA">
              <w:rPr>
                <w:rFonts w:ascii="Browallia New" w:hAnsi="Browallia New" w:cs="Browallia New"/>
                <w:cs/>
              </w:rPr>
              <w:t xml:space="preserve"> ธันวาคม </w:t>
            </w:r>
            <w:r w:rsidRPr="006461EA">
              <w:rPr>
                <w:rFonts w:ascii="Browallia New" w:hAnsi="Browallia New" w:cs="Browallia New"/>
              </w:rPr>
              <w:t>256</w:t>
            </w:r>
            <w:r>
              <w:rPr>
                <w:rFonts w:ascii="Browallia New" w:hAnsi="Browallia New" w:cs="Browallia New"/>
              </w:rPr>
              <w:t>2</w:t>
            </w:r>
          </w:p>
        </w:tc>
        <w:tc>
          <w:tcPr>
            <w:tcW w:w="920" w:type="dxa"/>
          </w:tcPr>
          <w:p w14:paraId="1F47D925" w14:textId="63A97B50" w:rsidR="00E80AC2" w:rsidRPr="006461EA" w:rsidRDefault="00E80AC2" w:rsidP="00E80AC2">
            <w:pPr>
              <w:pBdr>
                <w:bottom w:val="single" w:sz="4" w:space="1" w:color="auto"/>
              </w:pBdr>
              <w:tabs>
                <w:tab w:val="clear" w:pos="680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664,089</w:t>
            </w:r>
          </w:p>
        </w:tc>
        <w:tc>
          <w:tcPr>
            <w:tcW w:w="889" w:type="dxa"/>
            <w:gridSpan w:val="2"/>
          </w:tcPr>
          <w:p w14:paraId="22622959" w14:textId="4A778275" w:rsidR="00E80AC2" w:rsidRPr="006461EA" w:rsidRDefault="00E80AC2" w:rsidP="00E80AC2">
            <w:pPr>
              <w:pBdr>
                <w:bottom w:val="single" w:sz="4" w:space="1" w:color="auto"/>
              </w:pBdr>
              <w:tabs>
                <w:tab w:val="clear" w:pos="680"/>
              </w:tabs>
              <w:spacing w:line="240" w:lineRule="auto"/>
              <w:ind w:left="-37" w:right="-27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432,465</w:t>
            </w:r>
          </w:p>
        </w:tc>
        <w:tc>
          <w:tcPr>
            <w:tcW w:w="896" w:type="dxa"/>
            <w:gridSpan w:val="2"/>
          </w:tcPr>
          <w:p w14:paraId="2AD90B0F" w14:textId="2845303B" w:rsidR="00E80AC2" w:rsidRPr="006461EA" w:rsidRDefault="00E80AC2" w:rsidP="00E80AC2">
            <w:pPr>
              <w:pBdr>
                <w:bottom w:val="single" w:sz="4" w:space="1" w:color="auto"/>
              </w:pBdr>
              <w:tabs>
                <w:tab w:val="clear" w:pos="680"/>
              </w:tabs>
              <w:spacing w:line="240" w:lineRule="auto"/>
              <w:ind w:left="-37" w:right="-27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892,511</w:t>
            </w:r>
          </w:p>
        </w:tc>
        <w:tc>
          <w:tcPr>
            <w:tcW w:w="912" w:type="dxa"/>
            <w:gridSpan w:val="2"/>
          </w:tcPr>
          <w:p w14:paraId="6389FC1D" w14:textId="280AC544" w:rsidR="00E80AC2" w:rsidRPr="006461EA" w:rsidRDefault="00E80AC2" w:rsidP="00E80AC2">
            <w:pPr>
              <w:pBdr>
                <w:bottom w:val="single" w:sz="4" w:space="1" w:color="auto"/>
              </w:pBdr>
              <w:tabs>
                <w:tab w:val="clear" w:pos="680"/>
              </w:tabs>
              <w:spacing w:line="240" w:lineRule="auto"/>
              <w:ind w:left="-37" w:right="-27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57,909</w:t>
            </w:r>
          </w:p>
        </w:tc>
        <w:tc>
          <w:tcPr>
            <w:tcW w:w="864" w:type="dxa"/>
          </w:tcPr>
          <w:p w14:paraId="3F99D12E" w14:textId="39D423D9" w:rsidR="00E80AC2" w:rsidRPr="006461EA" w:rsidRDefault="00E80AC2" w:rsidP="00E80AC2">
            <w:pPr>
              <w:pBdr>
                <w:bottom w:val="single" w:sz="4" w:space="1" w:color="auto"/>
              </w:pBdr>
              <w:tabs>
                <w:tab w:val="clear" w:pos="680"/>
              </w:tabs>
              <w:spacing w:line="240" w:lineRule="auto"/>
              <w:ind w:left="-37" w:right="-27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88,917</w:t>
            </w:r>
          </w:p>
        </w:tc>
        <w:tc>
          <w:tcPr>
            <w:tcW w:w="837" w:type="dxa"/>
          </w:tcPr>
          <w:p w14:paraId="0AFABA17" w14:textId="569DB471" w:rsidR="00E80AC2" w:rsidRPr="006461EA" w:rsidRDefault="00E80AC2" w:rsidP="00E80AC2">
            <w:pPr>
              <w:pBdr>
                <w:bottom w:val="single" w:sz="4" w:space="1" w:color="auto"/>
              </w:pBdr>
              <w:tabs>
                <w:tab w:val="clear" w:pos="680"/>
              </w:tabs>
              <w:spacing w:line="240" w:lineRule="auto"/>
              <w:ind w:left="-37" w:right="-27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1,757</w:t>
            </w:r>
          </w:p>
        </w:tc>
        <w:tc>
          <w:tcPr>
            <w:tcW w:w="849" w:type="dxa"/>
          </w:tcPr>
          <w:p w14:paraId="4FC1B8CE" w14:textId="2029ED2E" w:rsidR="00E80AC2" w:rsidRPr="006461EA" w:rsidRDefault="00E80AC2" w:rsidP="00E80AC2">
            <w:pPr>
              <w:pBdr>
                <w:bottom w:val="single" w:sz="4" w:space="1" w:color="auto"/>
              </w:pBdr>
              <w:tabs>
                <w:tab w:val="clear" w:pos="680"/>
              </w:tabs>
              <w:spacing w:line="240" w:lineRule="auto"/>
              <w:ind w:left="-37" w:right="-27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712</w:t>
            </w:r>
          </w:p>
        </w:tc>
        <w:tc>
          <w:tcPr>
            <w:tcW w:w="920" w:type="dxa"/>
          </w:tcPr>
          <w:p w14:paraId="55DB965E" w14:textId="61AC0FD9" w:rsidR="00E80AC2" w:rsidRPr="006461EA" w:rsidRDefault="00E80AC2" w:rsidP="00E80AC2">
            <w:pPr>
              <w:pBdr>
                <w:bottom w:val="single" w:sz="4" w:space="1" w:color="auto"/>
              </w:pBdr>
              <w:tabs>
                <w:tab w:val="clear" w:pos="680"/>
              </w:tabs>
              <w:spacing w:line="240" w:lineRule="auto"/>
              <w:ind w:left="-37" w:right="-27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2,138,360</w:t>
            </w:r>
          </w:p>
        </w:tc>
      </w:tr>
      <w:tr w:rsidR="00E80AC2" w:rsidRPr="006461EA" w14:paraId="3EAE69C7" w14:textId="77777777" w:rsidTr="00CD7848">
        <w:trPr>
          <w:cantSplit/>
        </w:trPr>
        <w:tc>
          <w:tcPr>
            <w:tcW w:w="2241" w:type="dxa"/>
          </w:tcPr>
          <w:p w14:paraId="1EC76AF9" w14:textId="77777777" w:rsidR="00E80AC2" w:rsidRPr="006461EA" w:rsidRDefault="00E80AC2" w:rsidP="00E80AC2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920" w:type="dxa"/>
          </w:tcPr>
          <w:p w14:paraId="635F9EE2" w14:textId="77777777" w:rsidR="00E80AC2" w:rsidRPr="006461EA" w:rsidRDefault="00E80AC2" w:rsidP="00E80AC2">
            <w:pPr>
              <w:tabs>
                <w:tab w:val="clear" w:pos="680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889" w:type="dxa"/>
            <w:gridSpan w:val="2"/>
          </w:tcPr>
          <w:p w14:paraId="665F286E" w14:textId="77777777" w:rsidR="00E80AC2" w:rsidRPr="006461EA" w:rsidRDefault="00E80AC2" w:rsidP="00E80AC2">
            <w:pPr>
              <w:tabs>
                <w:tab w:val="clear" w:pos="680"/>
              </w:tabs>
              <w:spacing w:line="240" w:lineRule="auto"/>
              <w:ind w:left="-37" w:right="-2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896" w:type="dxa"/>
            <w:gridSpan w:val="2"/>
          </w:tcPr>
          <w:p w14:paraId="6B9EE61D" w14:textId="77777777" w:rsidR="00E80AC2" w:rsidRPr="006461EA" w:rsidRDefault="00E80AC2" w:rsidP="00E80AC2">
            <w:pPr>
              <w:tabs>
                <w:tab w:val="clear" w:pos="680"/>
              </w:tabs>
              <w:spacing w:line="240" w:lineRule="auto"/>
              <w:ind w:left="-37" w:right="-2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12" w:type="dxa"/>
            <w:gridSpan w:val="2"/>
          </w:tcPr>
          <w:p w14:paraId="49EEE4CA" w14:textId="77777777" w:rsidR="00E80AC2" w:rsidRPr="006461EA" w:rsidRDefault="00E80AC2" w:rsidP="00E80AC2">
            <w:pPr>
              <w:tabs>
                <w:tab w:val="clear" w:pos="680"/>
              </w:tabs>
              <w:spacing w:line="240" w:lineRule="auto"/>
              <w:ind w:left="-37" w:right="-2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864" w:type="dxa"/>
          </w:tcPr>
          <w:p w14:paraId="6CCBF5C4" w14:textId="77777777" w:rsidR="00E80AC2" w:rsidRPr="006461EA" w:rsidRDefault="00E80AC2" w:rsidP="00E80AC2">
            <w:pPr>
              <w:tabs>
                <w:tab w:val="clear" w:pos="680"/>
              </w:tabs>
              <w:spacing w:line="240" w:lineRule="auto"/>
              <w:ind w:left="-37" w:right="-2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837" w:type="dxa"/>
          </w:tcPr>
          <w:p w14:paraId="67A05EFB" w14:textId="77777777" w:rsidR="00E80AC2" w:rsidRPr="006461EA" w:rsidRDefault="00E80AC2" w:rsidP="00E80AC2">
            <w:pPr>
              <w:tabs>
                <w:tab w:val="clear" w:pos="680"/>
              </w:tabs>
              <w:spacing w:line="240" w:lineRule="auto"/>
              <w:ind w:left="-37" w:right="-2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849" w:type="dxa"/>
          </w:tcPr>
          <w:p w14:paraId="0E68A9EA" w14:textId="77777777" w:rsidR="00E80AC2" w:rsidRPr="006461EA" w:rsidRDefault="00E80AC2" w:rsidP="00E80AC2">
            <w:pPr>
              <w:tabs>
                <w:tab w:val="clear" w:pos="680"/>
              </w:tabs>
              <w:spacing w:line="240" w:lineRule="auto"/>
              <w:ind w:left="-37" w:right="-2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20" w:type="dxa"/>
          </w:tcPr>
          <w:p w14:paraId="604B2A9B" w14:textId="77777777" w:rsidR="00E80AC2" w:rsidRPr="006461EA" w:rsidRDefault="00E80AC2" w:rsidP="00E80AC2">
            <w:pPr>
              <w:tabs>
                <w:tab w:val="clear" w:pos="680"/>
              </w:tabs>
              <w:spacing w:line="240" w:lineRule="auto"/>
              <w:ind w:left="-37" w:right="-27"/>
              <w:jc w:val="right"/>
              <w:rPr>
                <w:rFonts w:ascii="Browallia New" w:hAnsi="Browallia New" w:cs="Browallia New"/>
              </w:rPr>
            </w:pPr>
          </w:p>
        </w:tc>
      </w:tr>
      <w:tr w:rsidR="00E80AC2" w:rsidRPr="00E954B3" w14:paraId="0140515D" w14:textId="77777777" w:rsidTr="00CD7848">
        <w:trPr>
          <w:cantSplit/>
          <w:trHeight w:val="200"/>
        </w:trPr>
        <w:tc>
          <w:tcPr>
            <w:tcW w:w="2241" w:type="dxa"/>
          </w:tcPr>
          <w:p w14:paraId="68034D65" w14:textId="77777777" w:rsidR="00E80AC2" w:rsidRPr="00E954B3" w:rsidRDefault="00E80AC2" w:rsidP="00E80AC2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b/>
                <w:bCs/>
                <w:u w:val="single"/>
                <w:cs/>
              </w:rPr>
            </w:pPr>
            <w:r w:rsidRPr="00E954B3">
              <w:rPr>
                <w:rFonts w:ascii="Browallia New" w:hAnsi="Browallia New" w:cs="Browallia New"/>
                <w:b/>
                <w:bCs/>
                <w:u w:val="single"/>
                <w:cs/>
              </w:rPr>
              <w:t>ค่าเสื่อมราคาสะสม</w:t>
            </w:r>
          </w:p>
        </w:tc>
        <w:tc>
          <w:tcPr>
            <w:tcW w:w="920" w:type="dxa"/>
          </w:tcPr>
          <w:p w14:paraId="61BD0663" w14:textId="77777777" w:rsidR="00E80AC2" w:rsidRPr="00E954B3" w:rsidRDefault="00E80AC2" w:rsidP="00E80AC2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b/>
                <w:bCs/>
                <w:u w:val="single"/>
                <w:cs/>
              </w:rPr>
            </w:pPr>
          </w:p>
        </w:tc>
        <w:tc>
          <w:tcPr>
            <w:tcW w:w="889" w:type="dxa"/>
            <w:gridSpan w:val="2"/>
          </w:tcPr>
          <w:p w14:paraId="2BAAF6FB" w14:textId="77777777" w:rsidR="00E80AC2" w:rsidRPr="00E954B3" w:rsidRDefault="00E80AC2" w:rsidP="00E80AC2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b/>
                <w:bCs/>
                <w:u w:val="single"/>
                <w:cs/>
              </w:rPr>
            </w:pPr>
          </w:p>
        </w:tc>
        <w:tc>
          <w:tcPr>
            <w:tcW w:w="896" w:type="dxa"/>
            <w:gridSpan w:val="2"/>
          </w:tcPr>
          <w:p w14:paraId="58D1CE0E" w14:textId="77777777" w:rsidR="00E80AC2" w:rsidRPr="00E954B3" w:rsidRDefault="00E80AC2" w:rsidP="00E80AC2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b/>
                <w:bCs/>
                <w:u w:val="single"/>
                <w:cs/>
              </w:rPr>
            </w:pPr>
          </w:p>
        </w:tc>
        <w:tc>
          <w:tcPr>
            <w:tcW w:w="912" w:type="dxa"/>
            <w:gridSpan w:val="2"/>
          </w:tcPr>
          <w:p w14:paraId="03DAC4E2" w14:textId="77777777" w:rsidR="00E80AC2" w:rsidRPr="00E954B3" w:rsidRDefault="00E80AC2" w:rsidP="00E80AC2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b/>
                <w:bCs/>
                <w:u w:val="single"/>
                <w:cs/>
              </w:rPr>
            </w:pPr>
          </w:p>
        </w:tc>
        <w:tc>
          <w:tcPr>
            <w:tcW w:w="864" w:type="dxa"/>
          </w:tcPr>
          <w:p w14:paraId="7ABFC4C0" w14:textId="77777777" w:rsidR="00E80AC2" w:rsidRPr="00E954B3" w:rsidRDefault="00E80AC2" w:rsidP="00E80AC2">
            <w:pPr>
              <w:spacing w:line="240" w:lineRule="auto"/>
              <w:ind w:left="162" w:right="-36" w:hanging="162"/>
              <w:jc w:val="right"/>
              <w:rPr>
                <w:rFonts w:ascii="Browallia New" w:hAnsi="Browallia New" w:cs="Browallia New"/>
                <w:b/>
                <w:bCs/>
                <w:u w:val="single"/>
                <w:cs/>
              </w:rPr>
            </w:pPr>
          </w:p>
        </w:tc>
        <w:tc>
          <w:tcPr>
            <w:tcW w:w="837" w:type="dxa"/>
          </w:tcPr>
          <w:p w14:paraId="29EBF1DD" w14:textId="77777777" w:rsidR="00E80AC2" w:rsidRPr="00E954B3" w:rsidRDefault="00E80AC2" w:rsidP="00E80AC2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b/>
                <w:bCs/>
                <w:u w:val="single"/>
                <w:cs/>
              </w:rPr>
            </w:pPr>
          </w:p>
        </w:tc>
        <w:tc>
          <w:tcPr>
            <w:tcW w:w="849" w:type="dxa"/>
          </w:tcPr>
          <w:p w14:paraId="5BAA655A" w14:textId="77777777" w:rsidR="00E80AC2" w:rsidRPr="00E954B3" w:rsidRDefault="00E80AC2" w:rsidP="00E80AC2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b/>
                <w:bCs/>
                <w:u w:val="single"/>
                <w:cs/>
              </w:rPr>
            </w:pPr>
          </w:p>
        </w:tc>
        <w:tc>
          <w:tcPr>
            <w:tcW w:w="920" w:type="dxa"/>
          </w:tcPr>
          <w:p w14:paraId="32FF2522" w14:textId="77777777" w:rsidR="00E80AC2" w:rsidRPr="00E954B3" w:rsidRDefault="00E80AC2" w:rsidP="00E80AC2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b/>
                <w:bCs/>
                <w:u w:val="single"/>
                <w:cs/>
              </w:rPr>
            </w:pPr>
          </w:p>
        </w:tc>
      </w:tr>
      <w:tr w:rsidR="00E80AC2" w:rsidRPr="006461EA" w14:paraId="06D7B4AB" w14:textId="77777777" w:rsidTr="00CD7848">
        <w:trPr>
          <w:cantSplit/>
        </w:trPr>
        <w:tc>
          <w:tcPr>
            <w:tcW w:w="2241" w:type="dxa"/>
            <w:shd w:val="clear" w:color="auto" w:fill="auto"/>
          </w:tcPr>
          <w:p w14:paraId="1B7DFF41" w14:textId="28E1815A" w:rsidR="00E80AC2" w:rsidRPr="006461EA" w:rsidRDefault="00E80AC2" w:rsidP="00E80AC2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</w:rPr>
              <w:t>1</w:t>
            </w:r>
            <w:r w:rsidRPr="006461EA">
              <w:rPr>
                <w:rFonts w:ascii="Browallia New" w:hAnsi="Browallia New" w:cs="Browallia New"/>
                <w:cs/>
              </w:rPr>
              <w:t xml:space="preserve"> มกราคม </w:t>
            </w:r>
            <w:r w:rsidRPr="006461EA">
              <w:rPr>
                <w:rFonts w:ascii="Browallia New" w:hAnsi="Browallia New" w:cs="Browallia New"/>
              </w:rPr>
              <w:t>256</w:t>
            </w:r>
            <w:r>
              <w:rPr>
                <w:rFonts w:ascii="Browallia New" w:hAnsi="Browallia New" w:cs="Browallia New"/>
              </w:rPr>
              <w:t>1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4BB6295F" w14:textId="2332D1F2" w:rsidR="00E80AC2" w:rsidRPr="006461EA" w:rsidRDefault="00E80AC2" w:rsidP="00E80AC2">
            <w:pPr>
              <w:tabs>
                <w:tab w:val="clear" w:pos="680"/>
                <w:tab w:val="clear" w:pos="907"/>
              </w:tabs>
              <w:spacing w:line="240" w:lineRule="auto"/>
              <w:ind w:left="-37" w:right="-36"/>
              <w:jc w:val="center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</w:rPr>
              <w:t xml:space="preserve">           </w:t>
            </w:r>
            <w:r w:rsidRPr="006461EA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889" w:type="dxa"/>
            <w:gridSpan w:val="2"/>
            <w:shd w:val="clear" w:color="auto" w:fill="auto"/>
            <w:vAlign w:val="bottom"/>
          </w:tcPr>
          <w:p w14:paraId="265DEECD" w14:textId="5957C441" w:rsidR="00E80AC2" w:rsidRPr="006461EA" w:rsidRDefault="00E80AC2" w:rsidP="00E80AC2">
            <w:pPr>
              <w:tabs>
                <w:tab w:val="clear" w:pos="680"/>
                <w:tab w:val="clear" w:pos="907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</w:rPr>
            </w:pPr>
            <w:r w:rsidRPr="006461EA">
              <w:rPr>
                <w:rFonts w:ascii="Browallia New" w:hAnsi="Browallia New" w:cs="Browallia New"/>
              </w:rPr>
              <w:t>34,255</w:t>
            </w:r>
          </w:p>
        </w:tc>
        <w:tc>
          <w:tcPr>
            <w:tcW w:w="896" w:type="dxa"/>
            <w:gridSpan w:val="2"/>
            <w:shd w:val="clear" w:color="auto" w:fill="auto"/>
            <w:vAlign w:val="bottom"/>
          </w:tcPr>
          <w:p w14:paraId="7C9F02FD" w14:textId="7BF7E030" w:rsidR="00E80AC2" w:rsidRPr="006461EA" w:rsidRDefault="00E80AC2" w:rsidP="00E80AC2">
            <w:pP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6461EA">
              <w:rPr>
                <w:rFonts w:ascii="Browallia New" w:hAnsi="Browallia New" w:cs="Browallia New"/>
              </w:rPr>
              <w:t>232,984</w:t>
            </w:r>
          </w:p>
        </w:tc>
        <w:tc>
          <w:tcPr>
            <w:tcW w:w="912" w:type="dxa"/>
            <w:gridSpan w:val="2"/>
            <w:shd w:val="clear" w:color="auto" w:fill="auto"/>
            <w:vAlign w:val="bottom"/>
          </w:tcPr>
          <w:p w14:paraId="7B429FEA" w14:textId="63FCF223" w:rsidR="00E80AC2" w:rsidRPr="006461EA" w:rsidRDefault="00E80AC2" w:rsidP="00E80AC2">
            <w:pP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6461EA">
              <w:rPr>
                <w:rFonts w:ascii="Browallia New" w:hAnsi="Browallia New" w:cs="Browallia New"/>
              </w:rPr>
              <w:t>32,981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5FDC586" w14:textId="71F86BAE" w:rsidR="00E80AC2" w:rsidRPr="006461EA" w:rsidRDefault="00E80AC2" w:rsidP="00E80AC2">
            <w:pP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6461EA">
              <w:rPr>
                <w:rFonts w:ascii="Browallia New" w:hAnsi="Browallia New" w:cs="Browallia New"/>
              </w:rPr>
              <w:t>59,784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338F86B7" w14:textId="7DD8167E" w:rsidR="00E80AC2" w:rsidRPr="006461EA" w:rsidRDefault="00E80AC2" w:rsidP="00E80AC2">
            <w:pPr>
              <w:tabs>
                <w:tab w:val="clear" w:pos="680"/>
                <w:tab w:val="clear" w:pos="907"/>
              </w:tabs>
              <w:spacing w:line="240" w:lineRule="auto"/>
              <w:ind w:left="-37" w:right="-36"/>
              <w:jc w:val="center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</w:rPr>
              <w:t xml:space="preserve">       </w:t>
            </w:r>
            <w:r w:rsidRPr="006461EA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242FD693" w14:textId="707EFDE0" w:rsidR="00E80AC2" w:rsidRPr="006461EA" w:rsidRDefault="00E80AC2" w:rsidP="00E80AC2">
            <w:pPr>
              <w:tabs>
                <w:tab w:val="clear" w:pos="680"/>
                <w:tab w:val="clear" w:pos="907"/>
              </w:tabs>
              <w:spacing w:line="240" w:lineRule="auto"/>
              <w:ind w:left="-37" w:right="-36"/>
              <w:jc w:val="center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</w:rPr>
              <w:t xml:space="preserve">        </w:t>
            </w:r>
            <w:r w:rsidRPr="006461EA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5A4792CD" w14:textId="392E92D3" w:rsidR="00E80AC2" w:rsidRPr="006461EA" w:rsidRDefault="00E80AC2" w:rsidP="00E80AC2">
            <w:pP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6461EA">
              <w:rPr>
                <w:rFonts w:ascii="Browallia New" w:hAnsi="Browallia New" w:cs="Browallia New"/>
              </w:rPr>
              <w:t>360,004</w:t>
            </w:r>
          </w:p>
        </w:tc>
      </w:tr>
      <w:tr w:rsidR="00E80AC2" w:rsidRPr="006461EA" w14:paraId="0BC4F3E5" w14:textId="77777777" w:rsidTr="00CD7848">
        <w:trPr>
          <w:cantSplit/>
        </w:trPr>
        <w:tc>
          <w:tcPr>
            <w:tcW w:w="2241" w:type="dxa"/>
            <w:shd w:val="clear" w:color="auto" w:fill="auto"/>
          </w:tcPr>
          <w:p w14:paraId="6CE70546" w14:textId="43CA494C" w:rsidR="00E80AC2" w:rsidRPr="006461EA" w:rsidRDefault="00E80AC2" w:rsidP="00E80AC2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  <w:cs/>
              </w:rPr>
              <w:t>ค่าเสื่อมราคาสำหรับปี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75C2348E" w14:textId="49359029" w:rsidR="00E80AC2" w:rsidRPr="006461EA" w:rsidRDefault="00E80AC2" w:rsidP="00E80AC2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 w:right="-36"/>
              <w:jc w:val="center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</w:rPr>
              <w:t xml:space="preserve">           </w:t>
            </w:r>
            <w:r w:rsidRPr="006461EA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889" w:type="dxa"/>
            <w:gridSpan w:val="2"/>
            <w:shd w:val="clear" w:color="auto" w:fill="auto"/>
            <w:vAlign w:val="bottom"/>
          </w:tcPr>
          <w:p w14:paraId="36671B9B" w14:textId="3A88A3CE" w:rsidR="00E80AC2" w:rsidRPr="006461EA" w:rsidRDefault="00E80AC2" w:rsidP="00E80AC2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</w:rPr>
              <w:t>14,328</w:t>
            </w:r>
          </w:p>
        </w:tc>
        <w:tc>
          <w:tcPr>
            <w:tcW w:w="896" w:type="dxa"/>
            <w:gridSpan w:val="2"/>
            <w:shd w:val="clear" w:color="auto" w:fill="auto"/>
            <w:vAlign w:val="bottom"/>
          </w:tcPr>
          <w:p w14:paraId="2C9AD211" w14:textId="6770CE9E" w:rsidR="00E80AC2" w:rsidRPr="006461EA" w:rsidRDefault="00E80AC2" w:rsidP="00E80AC2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</w:rPr>
              <w:t>38,886</w:t>
            </w:r>
          </w:p>
        </w:tc>
        <w:tc>
          <w:tcPr>
            <w:tcW w:w="912" w:type="dxa"/>
            <w:gridSpan w:val="2"/>
            <w:shd w:val="clear" w:color="auto" w:fill="auto"/>
            <w:vAlign w:val="bottom"/>
          </w:tcPr>
          <w:p w14:paraId="4A7997F6" w14:textId="15F5945C" w:rsidR="00E80AC2" w:rsidRPr="006461EA" w:rsidRDefault="00E80AC2" w:rsidP="00E80AC2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</w:rPr>
              <w:t>5,344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5C7A4A4" w14:textId="5BF4F616" w:rsidR="00E80AC2" w:rsidRPr="006461EA" w:rsidRDefault="00E80AC2" w:rsidP="00E80AC2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6461EA">
              <w:rPr>
                <w:rFonts w:ascii="Browallia New" w:hAnsi="Browallia New" w:cs="Browallia New"/>
              </w:rPr>
              <w:t>10,705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4703ED1D" w14:textId="6CFF8E19" w:rsidR="00E80AC2" w:rsidRPr="006461EA" w:rsidRDefault="00E80AC2" w:rsidP="00E80AC2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 w:right="-36"/>
              <w:jc w:val="center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</w:rPr>
              <w:t xml:space="preserve">       </w:t>
            </w:r>
            <w:r w:rsidRPr="006461EA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7CAC3A96" w14:textId="1F48A02A" w:rsidR="00E80AC2" w:rsidRPr="006461EA" w:rsidRDefault="00E80AC2" w:rsidP="00E80AC2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 w:right="-36"/>
              <w:jc w:val="center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</w:rPr>
              <w:t xml:space="preserve">        </w:t>
            </w:r>
            <w:r w:rsidRPr="006461EA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76509083" w14:textId="544FDCC8" w:rsidR="00E80AC2" w:rsidRPr="006461EA" w:rsidRDefault="00E80AC2" w:rsidP="00E80AC2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6461EA">
              <w:rPr>
                <w:rFonts w:ascii="Browallia New" w:hAnsi="Browallia New" w:cs="Browallia New"/>
              </w:rPr>
              <w:t xml:space="preserve">         69,263</w:t>
            </w:r>
          </w:p>
        </w:tc>
      </w:tr>
      <w:tr w:rsidR="00E80AC2" w:rsidRPr="006461EA" w14:paraId="2B361AA3" w14:textId="77777777" w:rsidTr="009249F6">
        <w:trPr>
          <w:cantSplit/>
          <w:trHeight w:val="63"/>
        </w:trPr>
        <w:tc>
          <w:tcPr>
            <w:tcW w:w="2241" w:type="dxa"/>
            <w:shd w:val="clear" w:color="auto" w:fill="auto"/>
          </w:tcPr>
          <w:p w14:paraId="1DCD46E0" w14:textId="30408643" w:rsidR="00E80AC2" w:rsidRPr="006461EA" w:rsidRDefault="00E80AC2" w:rsidP="00E80AC2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lang w:val="en-GB"/>
              </w:rPr>
            </w:pPr>
            <w:r w:rsidRPr="006461EA">
              <w:rPr>
                <w:rFonts w:ascii="Browallia New" w:hAnsi="Browallia New" w:cs="Browallia New"/>
              </w:rPr>
              <w:t>31</w:t>
            </w:r>
            <w:r w:rsidRPr="006461EA">
              <w:rPr>
                <w:rFonts w:ascii="Browallia New" w:hAnsi="Browallia New" w:cs="Browallia New"/>
                <w:cs/>
              </w:rPr>
              <w:t xml:space="preserve"> ธันวาคม </w:t>
            </w:r>
            <w:r w:rsidRPr="006461EA">
              <w:rPr>
                <w:rFonts w:ascii="Browallia New" w:hAnsi="Browallia New" w:cs="Browallia New"/>
              </w:rPr>
              <w:t>256</w:t>
            </w:r>
            <w:r>
              <w:rPr>
                <w:rFonts w:ascii="Browallia New" w:hAnsi="Browallia New" w:cs="Browallia New"/>
              </w:rPr>
              <w:t>1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6724B911" w14:textId="2380A2B6" w:rsidR="00E80AC2" w:rsidRPr="006461EA" w:rsidRDefault="00E80AC2" w:rsidP="00E80AC2">
            <w:pPr>
              <w:tabs>
                <w:tab w:val="clear" w:pos="680"/>
                <w:tab w:val="clear" w:pos="907"/>
              </w:tabs>
              <w:spacing w:line="240" w:lineRule="auto"/>
              <w:ind w:left="-37" w:right="-36"/>
              <w:jc w:val="center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</w:rPr>
              <w:t xml:space="preserve">           </w:t>
            </w:r>
            <w:r w:rsidRPr="006461EA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889" w:type="dxa"/>
            <w:gridSpan w:val="2"/>
            <w:shd w:val="clear" w:color="auto" w:fill="auto"/>
            <w:vAlign w:val="bottom"/>
          </w:tcPr>
          <w:p w14:paraId="06DCBC23" w14:textId="21ECA9B5" w:rsidR="00E80AC2" w:rsidRPr="006461EA" w:rsidRDefault="00E80AC2" w:rsidP="00E80AC2">
            <w:pPr>
              <w:tabs>
                <w:tab w:val="clear" w:pos="680"/>
                <w:tab w:val="clear" w:pos="907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</w:rPr>
            </w:pPr>
            <w:r w:rsidRPr="006461EA">
              <w:rPr>
                <w:rFonts w:ascii="Browallia New" w:hAnsi="Browallia New" w:cs="Browallia New"/>
              </w:rPr>
              <w:t>48,583</w:t>
            </w:r>
          </w:p>
        </w:tc>
        <w:tc>
          <w:tcPr>
            <w:tcW w:w="896" w:type="dxa"/>
            <w:gridSpan w:val="2"/>
            <w:shd w:val="clear" w:color="auto" w:fill="auto"/>
            <w:vAlign w:val="bottom"/>
          </w:tcPr>
          <w:p w14:paraId="5D2A40F6" w14:textId="54556287" w:rsidR="00E80AC2" w:rsidRPr="006461EA" w:rsidRDefault="00E80AC2" w:rsidP="00E80AC2">
            <w:pP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6461EA">
              <w:rPr>
                <w:rFonts w:ascii="Browallia New" w:hAnsi="Browallia New" w:cs="Browallia New"/>
              </w:rPr>
              <w:t>271,870</w:t>
            </w:r>
          </w:p>
        </w:tc>
        <w:tc>
          <w:tcPr>
            <w:tcW w:w="912" w:type="dxa"/>
            <w:gridSpan w:val="2"/>
            <w:shd w:val="clear" w:color="auto" w:fill="auto"/>
            <w:vAlign w:val="bottom"/>
          </w:tcPr>
          <w:p w14:paraId="390B0AB0" w14:textId="3E88FA86" w:rsidR="00E80AC2" w:rsidRPr="006461EA" w:rsidRDefault="00E80AC2" w:rsidP="00E80AC2">
            <w:pP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6461EA">
              <w:rPr>
                <w:rFonts w:ascii="Browallia New" w:hAnsi="Browallia New" w:cs="Browallia New"/>
              </w:rPr>
              <w:t>38,325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7A5DC4C" w14:textId="177B77A8" w:rsidR="00E80AC2" w:rsidRPr="006461EA" w:rsidRDefault="00E80AC2" w:rsidP="00E80AC2">
            <w:pP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6461EA">
              <w:rPr>
                <w:rFonts w:ascii="Browallia New" w:hAnsi="Browallia New" w:cs="Browallia New"/>
              </w:rPr>
              <w:t>70,489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31015210" w14:textId="7AA59117" w:rsidR="00E80AC2" w:rsidRPr="006461EA" w:rsidRDefault="00E80AC2" w:rsidP="00E80AC2">
            <w:pPr>
              <w:tabs>
                <w:tab w:val="clear" w:pos="680"/>
              </w:tabs>
              <w:spacing w:line="240" w:lineRule="auto"/>
              <w:ind w:left="-37" w:right="-36"/>
              <w:jc w:val="center"/>
              <w:rPr>
                <w:rFonts w:ascii="Browallia New" w:hAnsi="Browallia New" w:cs="Browallia New"/>
                <w:lang w:val="en-GB"/>
              </w:rPr>
            </w:pPr>
            <w:r w:rsidRPr="006461EA">
              <w:rPr>
                <w:rFonts w:ascii="Browallia New" w:hAnsi="Browallia New" w:cs="Browallia New"/>
              </w:rPr>
              <w:t xml:space="preserve">       </w:t>
            </w:r>
            <w:r w:rsidRPr="006461EA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1AB5EC6F" w14:textId="14D1E834" w:rsidR="00E80AC2" w:rsidRPr="006461EA" w:rsidRDefault="00E80AC2" w:rsidP="00E80AC2">
            <w:pPr>
              <w:tabs>
                <w:tab w:val="clear" w:pos="680"/>
              </w:tabs>
              <w:spacing w:line="240" w:lineRule="auto"/>
              <w:ind w:left="-37" w:right="-36"/>
              <w:jc w:val="center"/>
              <w:rPr>
                <w:rFonts w:ascii="Browallia New" w:hAnsi="Browallia New" w:cs="Browallia New"/>
                <w:lang w:val="en-GB"/>
              </w:rPr>
            </w:pPr>
            <w:r w:rsidRPr="006461EA">
              <w:rPr>
                <w:rFonts w:ascii="Browallia New" w:hAnsi="Browallia New" w:cs="Browallia New"/>
              </w:rPr>
              <w:t xml:space="preserve">        </w:t>
            </w:r>
            <w:r w:rsidRPr="006461EA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503C0FC7" w14:textId="6732207B" w:rsidR="00E80AC2" w:rsidRPr="006461EA" w:rsidRDefault="00E80AC2" w:rsidP="00E80AC2">
            <w:pP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6461EA">
              <w:rPr>
                <w:rFonts w:ascii="Browallia New" w:hAnsi="Browallia New" w:cs="Browallia New"/>
              </w:rPr>
              <w:t>429,267</w:t>
            </w:r>
          </w:p>
        </w:tc>
      </w:tr>
      <w:tr w:rsidR="00E80AC2" w:rsidRPr="006461EA" w14:paraId="5E8F1C77" w14:textId="77777777" w:rsidTr="00DE6601">
        <w:trPr>
          <w:cantSplit/>
        </w:trPr>
        <w:tc>
          <w:tcPr>
            <w:tcW w:w="2241" w:type="dxa"/>
            <w:shd w:val="clear" w:color="auto" w:fill="auto"/>
          </w:tcPr>
          <w:p w14:paraId="55A8B4C8" w14:textId="77777777" w:rsidR="00E80AC2" w:rsidRPr="006461EA" w:rsidRDefault="00E80AC2" w:rsidP="00E80AC2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  <w:cs/>
              </w:rPr>
              <w:t>ค่าเสื่อมราคาสำหรับปี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442C4721" w14:textId="03AD3CE6" w:rsidR="00E80AC2" w:rsidRPr="006461EA" w:rsidRDefault="00E80AC2" w:rsidP="00E80AC2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 w:right="-36"/>
              <w:jc w:val="center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 xml:space="preserve">           -</w:t>
            </w:r>
          </w:p>
        </w:tc>
        <w:tc>
          <w:tcPr>
            <w:tcW w:w="889" w:type="dxa"/>
            <w:gridSpan w:val="2"/>
            <w:shd w:val="clear" w:color="auto" w:fill="auto"/>
            <w:vAlign w:val="bottom"/>
          </w:tcPr>
          <w:p w14:paraId="71B19B18" w14:textId="04EEC198" w:rsidR="00E80AC2" w:rsidRPr="006461EA" w:rsidRDefault="00E80AC2" w:rsidP="00E80AC2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15,747</w:t>
            </w:r>
          </w:p>
        </w:tc>
        <w:tc>
          <w:tcPr>
            <w:tcW w:w="896" w:type="dxa"/>
            <w:gridSpan w:val="2"/>
            <w:shd w:val="clear" w:color="auto" w:fill="auto"/>
            <w:vAlign w:val="bottom"/>
          </w:tcPr>
          <w:p w14:paraId="4597ED51" w14:textId="5F7AE96D" w:rsidR="00E80AC2" w:rsidRPr="006461EA" w:rsidRDefault="00E80AC2" w:rsidP="00E80AC2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42,264</w:t>
            </w:r>
          </w:p>
        </w:tc>
        <w:tc>
          <w:tcPr>
            <w:tcW w:w="912" w:type="dxa"/>
            <w:gridSpan w:val="2"/>
            <w:shd w:val="clear" w:color="auto" w:fill="auto"/>
            <w:vAlign w:val="bottom"/>
          </w:tcPr>
          <w:p w14:paraId="7078112B" w14:textId="5AACCB04" w:rsidR="00E80AC2" w:rsidRPr="006461EA" w:rsidRDefault="00E80AC2" w:rsidP="00E80AC2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5,558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937892B" w14:textId="288E424A" w:rsidR="00E80AC2" w:rsidRPr="006461EA" w:rsidRDefault="00E80AC2" w:rsidP="00E80AC2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6,479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72961BD9" w14:textId="183DA28D" w:rsidR="00E80AC2" w:rsidRPr="006461EA" w:rsidRDefault="00E80AC2" w:rsidP="00E80AC2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 w:right="-36"/>
              <w:jc w:val="center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 xml:space="preserve">       - 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03B73CE3" w14:textId="662F34EF" w:rsidR="00E80AC2" w:rsidRPr="006461EA" w:rsidRDefault="00E80AC2" w:rsidP="00E80AC2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 w:right="-36"/>
              <w:jc w:val="center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 xml:space="preserve">        -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27A7770E" w14:textId="08982C6E" w:rsidR="00E80AC2" w:rsidRPr="006461EA" w:rsidRDefault="00E80AC2" w:rsidP="00E80AC2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70,0</w:t>
            </w:r>
            <w:r w:rsidR="00A7361C">
              <w:rPr>
                <w:rFonts w:ascii="Browallia New" w:hAnsi="Browallia New" w:cs="Browallia New"/>
              </w:rPr>
              <w:t>48</w:t>
            </w:r>
          </w:p>
        </w:tc>
      </w:tr>
      <w:tr w:rsidR="00E80AC2" w:rsidRPr="006461EA" w14:paraId="3E5FDD10" w14:textId="77777777" w:rsidTr="00CD7848">
        <w:trPr>
          <w:cantSplit/>
          <w:trHeight w:val="99"/>
        </w:trPr>
        <w:tc>
          <w:tcPr>
            <w:tcW w:w="2241" w:type="dxa"/>
          </w:tcPr>
          <w:p w14:paraId="73F4F75D" w14:textId="56D10C05" w:rsidR="00E80AC2" w:rsidRPr="006461EA" w:rsidRDefault="00E80AC2" w:rsidP="00E80AC2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</w:rPr>
              <w:t>31</w:t>
            </w:r>
            <w:r w:rsidRPr="006461EA">
              <w:rPr>
                <w:rFonts w:ascii="Browallia New" w:hAnsi="Browallia New" w:cs="Browallia New"/>
                <w:cs/>
              </w:rPr>
              <w:t xml:space="preserve"> ธันวาคม </w:t>
            </w:r>
            <w:r w:rsidRPr="006461EA">
              <w:rPr>
                <w:rFonts w:ascii="Browallia New" w:hAnsi="Browallia New" w:cs="Browallia New"/>
              </w:rPr>
              <w:t>256</w:t>
            </w:r>
            <w:r>
              <w:rPr>
                <w:rFonts w:ascii="Browallia New" w:hAnsi="Browallia New" w:cs="Browallia New"/>
              </w:rPr>
              <w:t>2</w:t>
            </w:r>
          </w:p>
        </w:tc>
        <w:tc>
          <w:tcPr>
            <w:tcW w:w="920" w:type="dxa"/>
            <w:vAlign w:val="bottom"/>
          </w:tcPr>
          <w:p w14:paraId="17C2A419" w14:textId="08D47567" w:rsidR="00E80AC2" w:rsidRPr="006461EA" w:rsidRDefault="00E80AC2" w:rsidP="00E80AC2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 w:right="-36"/>
              <w:jc w:val="center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 xml:space="preserve">           -</w:t>
            </w:r>
          </w:p>
        </w:tc>
        <w:tc>
          <w:tcPr>
            <w:tcW w:w="889" w:type="dxa"/>
            <w:gridSpan w:val="2"/>
            <w:vAlign w:val="bottom"/>
          </w:tcPr>
          <w:p w14:paraId="211E098F" w14:textId="3833BC61" w:rsidR="00E80AC2" w:rsidRPr="006461EA" w:rsidRDefault="00E80AC2" w:rsidP="00E80AC2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64,330</w:t>
            </w:r>
          </w:p>
        </w:tc>
        <w:tc>
          <w:tcPr>
            <w:tcW w:w="896" w:type="dxa"/>
            <w:gridSpan w:val="2"/>
            <w:vAlign w:val="bottom"/>
          </w:tcPr>
          <w:p w14:paraId="18616873" w14:textId="1839C54E" w:rsidR="00E80AC2" w:rsidRPr="006461EA" w:rsidRDefault="00E80AC2" w:rsidP="00E80AC2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314,134</w:t>
            </w:r>
          </w:p>
        </w:tc>
        <w:tc>
          <w:tcPr>
            <w:tcW w:w="912" w:type="dxa"/>
            <w:gridSpan w:val="2"/>
            <w:vAlign w:val="bottom"/>
          </w:tcPr>
          <w:p w14:paraId="6BF0D1C6" w14:textId="3C9172AD" w:rsidR="00E80AC2" w:rsidRPr="006461EA" w:rsidRDefault="00E80AC2" w:rsidP="00E80AC2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43,883</w:t>
            </w:r>
          </w:p>
        </w:tc>
        <w:tc>
          <w:tcPr>
            <w:tcW w:w="864" w:type="dxa"/>
            <w:vAlign w:val="bottom"/>
          </w:tcPr>
          <w:p w14:paraId="10AC9C82" w14:textId="38D50C67" w:rsidR="00E80AC2" w:rsidRPr="006461EA" w:rsidRDefault="00E80AC2" w:rsidP="00E80AC2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76,968</w:t>
            </w:r>
          </w:p>
        </w:tc>
        <w:tc>
          <w:tcPr>
            <w:tcW w:w="837" w:type="dxa"/>
            <w:vAlign w:val="bottom"/>
          </w:tcPr>
          <w:p w14:paraId="48FCD934" w14:textId="00B8104C" w:rsidR="00E80AC2" w:rsidRPr="006461EA" w:rsidRDefault="00E80AC2" w:rsidP="00E80AC2">
            <w:pPr>
              <w:pBdr>
                <w:bottom w:val="single" w:sz="4" w:space="1" w:color="auto"/>
              </w:pBdr>
              <w:tabs>
                <w:tab w:val="clear" w:pos="680"/>
              </w:tabs>
              <w:spacing w:line="240" w:lineRule="auto"/>
              <w:ind w:left="-37" w:right="-36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 xml:space="preserve">            -</w:t>
            </w:r>
          </w:p>
        </w:tc>
        <w:tc>
          <w:tcPr>
            <w:tcW w:w="849" w:type="dxa"/>
            <w:vAlign w:val="bottom"/>
          </w:tcPr>
          <w:p w14:paraId="27257FA7" w14:textId="68222499" w:rsidR="00E80AC2" w:rsidRPr="006461EA" w:rsidRDefault="00E80AC2" w:rsidP="00E80AC2">
            <w:pPr>
              <w:pBdr>
                <w:bottom w:val="single" w:sz="4" w:space="1" w:color="auto"/>
              </w:pBdr>
              <w:tabs>
                <w:tab w:val="clear" w:pos="680"/>
              </w:tabs>
              <w:spacing w:line="240" w:lineRule="auto"/>
              <w:ind w:left="-37" w:right="-36"/>
              <w:jc w:val="center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 xml:space="preserve">        -</w:t>
            </w:r>
          </w:p>
        </w:tc>
        <w:tc>
          <w:tcPr>
            <w:tcW w:w="920" w:type="dxa"/>
            <w:vAlign w:val="bottom"/>
          </w:tcPr>
          <w:p w14:paraId="649EE263" w14:textId="1CDB7F6C" w:rsidR="00E80AC2" w:rsidRPr="006461EA" w:rsidRDefault="00E80AC2" w:rsidP="00E80AC2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499,315</w:t>
            </w:r>
          </w:p>
        </w:tc>
      </w:tr>
      <w:tr w:rsidR="00E80AC2" w:rsidRPr="006461EA" w14:paraId="63774EC0" w14:textId="77777777" w:rsidTr="00CD7848">
        <w:trPr>
          <w:cantSplit/>
        </w:trPr>
        <w:tc>
          <w:tcPr>
            <w:tcW w:w="2241" w:type="dxa"/>
          </w:tcPr>
          <w:p w14:paraId="7EB07444" w14:textId="77777777" w:rsidR="00E80AC2" w:rsidRPr="006461EA" w:rsidRDefault="00E80AC2" w:rsidP="00E80AC2">
            <w:pPr>
              <w:pStyle w:val="Heading6"/>
              <w:ind w:left="162" w:hanging="162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</w:p>
        </w:tc>
        <w:tc>
          <w:tcPr>
            <w:tcW w:w="920" w:type="dxa"/>
          </w:tcPr>
          <w:p w14:paraId="52696384" w14:textId="77777777" w:rsidR="00E80AC2" w:rsidRPr="006461EA" w:rsidRDefault="00E80AC2" w:rsidP="00E80AC2">
            <w:pPr>
              <w:tabs>
                <w:tab w:val="clear" w:pos="680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889" w:type="dxa"/>
            <w:gridSpan w:val="2"/>
          </w:tcPr>
          <w:p w14:paraId="301BA0E3" w14:textId="77777777" w:rsidR="00E80AC2" w:rsidRPr="006461EA" w:rsidRDefault="00E80AC2" w:rsidP="00E80AC2">
            <w:pPr>
              <w:tabs>
                <w:tab w:val="clear" w:pos="680"/>
                <w:tab w:val="decimal" w:pos="792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896" w:type="dxa"/>
            <w:gridSpan w:val="2"/>
          </w:tcPr>
          <w:p w14:paraId="2EF7E774" w14:textId="77777777" w:rsidR="00E80AC2" w:rsidRPr="006461EA" w:rsidRDefault="00E80AC2" w:rsidP="00E80AC2">
            <w:pPr>
              <w:tabs>
                <w:tab w:val="clear" w:pos="680"/>
                <w:tab w:val="decimal" w:pos="792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912" w:type="dxa"/>
            <w:gridSpan w:val="2"/>
          </w:tcPr>
          <w:p w14:paraId="77770F73" w14:textId="77777777" w:rsidR="00E80AC2" w:rsidRPr="006461EA" w:rsidRDefault="00E80AC2" w:rsidP="00E80AC2">
            <w:pPr>
              <w:tabs>
                <w:tab w:val="clear" w:pos="680"/>
                <w:tab w:val="decimal" w:pos="792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864" w:type="dxa"/>
          </w:tcPr>
          <w:p w14:paraId="2D98A577" w14:textId="77777777" w:rsidR="00E80AC2" w:rsidRPr="006461EA" w:rsidRDefault="00E80AC2" w:rsidP="00E80AC2">
            <w:pPr>
              <w:tabs>
                <w:tab w:val="clear" w:pos="680"/>
                <w:tab w:val="decimal" w:pos="792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837" w:type="dxa"/>
          </w:tcPr>
          <w:p w14:paraId="54109547" w14:textId="77777777" w:rsidR="00E80AC2" w:rsidRPr="006461EA" w:rsidRDefault="00E80AC2" w:rsidP="00E80AC2">
            <w:pPr>
              <w:tabs>
                <w:tab w:val="clear" w:pos="680"/>
                <w:tab w:val="decimal" w:pos="792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849" w:type="dxa"/>
          </w:tcPr>
          <w:p w14:paraId="1B3BB6D6" w14:textId="77777777" w:rsidR="00E80AC2" w:rsidRPr="006461EA" w:rsidRDefault="00E80AC2" w:rsidP="00E80AC2">
            <w:pPr>
              <w:tabs>
                <w:tab w:val="clear" w:pos="680"/>
                <w:tab w:val="decimal" w:pos="792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920" w:type="dxa"/>
          </w:tcPr>
          <w:p w14:paraId="5CE1F4C0" w14:textId="77777777" w:rsidR="00E80AC2" w:rsidRPr="006461EA" w:rsidRDefault="00E80AC2" w:rsidP="00E80AC2">
            <w:pPr>
              <w:tabs>
                <w:tab w:val="clear" w:pos="680"/>
                <w:tab w:val="decimal" w:pos="792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E80AC2" w:rsidRPr="006461EA" w14:paraId="57608088" w14:textId="77777777" w:rsidTr="00CD7848">
        <w:trPr>
          <w:cantSplit/>
        </w:trPr>
        <w:tc>
          <w:tcPr>
            <w:tcW w:w="2241" w:type="dxa"/>
          </w:tcPr>
          <w:p w14:paraId="73151641" w14:textId="77777777" w:rsidR="00E80AC2" w:rsidRPr="006461EA" w:rsidRDefault="00E80AC2" w:rsidP="00E80AC2">
            <w:pPr>
              <w:pStyle w:val="Heading6"/>
              <w:ind w:left="162" w:hanging="162"/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</w:pPr>
            <w:r w:rsidRPr="006461EA"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920" w:type="dxa"/>
          </w:tcPr>
          <w:p w14:paraId="0B03BB25" w14:textId="77777777" w:rsidR="00E80AC2" w:rsidRPr="006461EA" w:rsidRDefault="00E80AC2" w:rsidP="00E80AC2">
            <w:pPr>
              <w:tabs>
                <w:tab w:val="clear" w:pos="680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889" w:type="dxa"/>
            <w:gridSpan w:val="2"/>
          </w:tcPr>
          <w:p w14:paraId="292F33EA" w14:textId="77777777" w:rsidR="00E80AC2" w:rsidRPr="006461EA" w:rsidRDefault="00E80AC2" w:rsidP="00E80AC2">
            <w:pPr>
              <w:tabs>
                <w:tab w:val="clear" w:pos="680"/>
                <w:tab w:val="decimal" w:pos="792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896" w:type="dxa"/>
            <w:gridSpan w:val="2"/>
          </w:tcPr>
          <w:p w14:paraId="12E757B3" w14:textId="77777777" w:rsidR="00E80AC2" w:rsidRPr="006461EA" w:rsidRDefault="00E80AC2" w:rsidP="00E80AC2">
            <w:pPr>
              <w:tabs>
                <w:tab w:val="clear" w:pos="680"/>
                <w:tab w:val="decimal" w:pos="792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912" w:type="dxa"/>
            <w:gridSpan w:val="2"/>
          </w:tcPr>
          <w:p w14:paraId="501C30A3" w14:textId="77777777" w:rsidR="00E80AC2" w:rsidRPr="006461EA" w:rsidRDefault="00E80AC2" w:rsidP="00E80AC2">
            <w:pPr>
              <w:tabs>
                <w:tab w:val="clear" w:pos="680"/>
                <w:tab w:val="decimal" w:pos="792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864" w:type="dxa"/>
          </w:tcPr>
          <w:p w14:paraId="6482C969" w14:textId="77777777" w:rsidR="00E80AC2" w:rsidRPr="006461EA" w:rsidRDefault="00E80AC2" w:rsidP="00E80AC2">
            <w:pPr>
              <w:tabs>
                <w:tab w:val="clear" w:pos="680"/>
                <w:tab w:val="decimal" w:pos="792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837" w:type="dxa"/>
          </w:tcPr>
          <w:p w14:paraId="0875A614" w14:textId="77777777" w:rsidR="00E80AC2" w:rsidRPr="006461EA" w:rsidRDefault="00E80AC2" w:rsidP="00E80AC2">
            <w:pPr>
              <w:tabs>
                <w:tab w:val="clear" w:pos="680"/>
                <w:tab w:val="decimal" w:pos="792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849" w:type="dxa"/>
          </w:tcPr>
          <w:p w14:paraId="2470F415" w14:textId="77777777" w:rsidR="00E80AC2" w:rsidRPr="006461EA" w:rsidRDefault="00E80AC2" w:rsidP="00E80AC2">
            <w:pPr>
              <w:tabs>
                <w:tab w:val="clear" w:pos="680"/>
                <w:tab w:val="decimal" w:pos="792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920" w:type="dxa"/>
          </w:tcPr>
          <w:p w14:paraId="1C50808E" w14:textId="77777777" w:rsidR="00E80AC2" w:rsidRPr="006461EA" w:rsidRDefault="00E80AC2" w:rsidP="00E80AC2">
            <w:pPr>
              <w:tabs>
                <w:tab w:val="clear" w:pos="680"/>
                <w:tab w:val="decimal" w:pos="792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E80AC2" w:rsidRPr="006461EA" w14:paraId="7DC2F653" w14:textId="77777777" w:rsidTr="00CD7848">
        <w:trPr>
          <w:cantSplit/>
        </w:trPr>
        <w:tc>
          <w:tcPr>
            <w:tcW w:w="2241" w:type="dxa"/>
          </w:tcPr>
          <w:p w14:paraId="2C2FBD0C" w14:textId="57AACE77" w:rsidR="00E80AC2" w:rsidRPr="006461EA" w:rsidRDefault="00E80AC2" w:rsidP="00E80AC2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lang w:val="en-GB"/>
              </w:rPr>
            </w:pPr>
            <w:r w:rsidRPr="006461EA">
              <w:rPr>
                <w:rFonts w:ascii="Browallia New" w:hAnsi="Browallia New" w:cs="Browallia New"/>
              </w:rPr>
              <w:t>31</w:t>
            </w:r>
            <w:r w:rsidRPr="006461EA">
              <w:rPr>
                <w:rFonts w:ascii="Browallia New" w:hAnsi="Browallia New" w:cs="Browallia New"/>
                <w:cs/>
              </w:rPr>
              <w:t xml:space="preserve"> ธันวาคม </w:t>
            </w:r>
            <w:r w:rsidRPr="006461EA">
              <w:rPr>
                <w:rFonts w:ascii="Browallia New" w:hAnsi="Browallia New" w:cs="Browallia New"/>
              </w:rPr>
              <w:t>256</w:t>
            </w:r>
            <w:r>
              <w:rPr>
                <w:rFonts w:ascii="Browallia New" w:hAnsi="Browallia New" w:cs="Browallia New"/>
              </w:rPr>
              <w:t>1</w:t>
            </w:r>
          </w:p>
        </w:tc>
        <w:tc>
          <w:tcPr>
            <w:tcW w:w="920" w:type="dxa"/>
            <w:vAlign w:val="bottom"/>
          </w:tcPr>
          <w:p w14:paraId="3E742E75" w14:textId="34A7F027" w:rsidR="00E80AC2" w:rsidRPr="006461EA" w:rsidRDefault="00E80AC2" w:rsidP="00E80AC2">
            <w:pPr>
              <w:pBdr>
                <w:bottom w:val="single" w:sz="12" w:space="1" w:color="auto"/>
              </w:pBdr>
              <w:tabs>
                <w:tab w:val="clear" w:pos="680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</w:rPr>
            </w:pPr>
            <w:r w:rsidRPr="006461EA">
              <w:rPr>
                <w:rFonts w:ascii="Browallia New" w:hAnsi="Browallia New" w:cs="Browallia New"/>
              </w:rPr>
              <w:t>664,089</w:t>
            </w:r>
          </w:p>
        </w:tc>
        <w:tc>
          <w:tcPr>
            <w:tcW w:w="889" w:type="dxa"/>
            <w:gridSpan w:val="2"/>
            <w:vAlign w:val="bottom"/>
          </w:tcPr>
          <w:p w14:paraId="0A2701B8" w14:textId="1AEC0CDD" w:rsidR="00E80AC2" w:rsidRPr="006461EA" w:rsidRDefault="00E80AC2" w:rsidP="00E80AC2">
            <w:pPr>
              <w:pBdr>
                <w:bottom w:val="single" w:sz="12" w:space="1" w:color="auto"/>
              </w:pBdr>
              <w:tabs>
                <w:tab w:val="clear" w:pos="680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</w:rPr>
            </w:pPr>
            <w:r w:rsidRPr="006461EA">
              <w:rPr>
                <w:rFonts w:ascii="Browallia New" w:hAnsi="Browallia New" w:cs="Browallia New"/>
              </w:rPr>
              <w:t>380,876</w:t>
            </w:r>
          </w:p>
        </w:tc>
        <w:tc>
          <w:tcPr>
            <w:tcW w:w="896" w:type="dxa"/>
            <w:gridSpan w:val="2"/>
            <w:vAlign w:val="bottom"/>
          </w:tcPr>
          <w:p w14:paraId="1579A0B3" w14:textId="252466A5" w:rsidR="00E80AC2" w:rsidRPr="006461EA" w:rsidRDefault="00E80AC2" w:rsidP="00E80AC2">
            <w:pPr>
              <w:pBdr>
                <w:bottom w:val="single" w:sz="12" w:space="1" w:color="auto"/>
              </w:pBdr>
              <w:tabs>
                <w:tab w:val="clear" w:pos="680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6461EA">
              <w:rPr>
                <w:rFonts w:ascii="Browallia New" w:hAnsi="Browallia New" w:cs="Browallia New"/>
              </w:rPr>
              <w:t>589,372</w:t>
            </w:r>
          </w:p>
        </w:tc>
        <w:tc>
          <w:tcPr>
            <w:tcW w:w="912" w:type="dxa"/>
            <w:gridSpan w:val="2"/>
            <w:vAlign w:val="bottom"/>
          </w:tcPr>
          <w:p w14:paraId="7616B6FC" w14:textId="2D601485" w:rsidR="00E80AC2" w:rsidRPr="006461EA" w:rsidRDefault="00E80AC2" w:rsidP="00E80AC2">
            <w:pPr>
              <w:pBdr>
                <w:bottom w:val="single" w:sz="12" w:space="1" w:color="auto"/>
              </w:pBdr>
              <w:tabs>
                <w:tab w:val="clear" w:pos="680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6461EA">
              <w:rPr>
                <w:rFonts w:ascii="Browallia New" w:hAnsi="Browallia New" w:cs="Browallia New"/>
              </w:rPr>
              <w:t>18,109</w:t>
            </w:r>
          </w:p>
        </w:tc>
        <w:tc>
          <w:tcPr>
            <w:tcW w:w="864" w:type="dxa"/>
            <w:vAlign w:val="bottom"/>
          </w:tcPr>
          <w:p w14:paraId="6076D815" w14:textId="4E8EBB53" w:rsidR="00E80AC2" w:rsidRPr="006461EA" w:rsidRDefault="00E80AC2" w:rsidP="00E80AC2">
            <w:pPr>
              <w:pBdr>
                <w:bottom w:val="single" w:sz="12" w:space="1" w:color="auto"/>
              </w:pBdr>
              <w:tabs>
                <w:tab w:val="clear" w:pos="680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6461EA">
              <w:rPr>
                <w:rFonts w:ascii="Browallia New" w:hAnsi="Browallia New" w:cs="Browallia New"/>
              </w:rPr>
              <w:t>17,267</w:t>
            </w:r>
          </w:p>
        </w:tc>
        <w:tc>
          <w:tcPr>
            <w:tcW w:w="837" w:type="dxa"/>
            <w:vAlign w:val="bottom"/>
          </w:tcPr>
          <w:p w14:paraId="4A4C8541" w14:textId="498300FC" w:rsidR="00E80AC2" w:rsidRPr="006461EA" w:rsidRDefault="00E80AC2" w:rsidP="00E80AC2">
            <w:pPr>
              <w:pBdr>
                <w:bottom w:val="single" w:sz="12" w:space="1" w:color="auto"/>
              </w:pBdr>
              <w:tabs>
                <w:tab w:val="clear" w:pos="680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6461EA">
              <w:rPr>
                <w:rFonts w:ascii="Browallia New" w:hAnsi="Browallia New" w:cs="Browallia New"/>
              </w:rPr>
              <w:t>12,339</w:t>
            </w:r>
          </w:p>
        </w:tc>
        <w:tc>
          <w:tcPr>
            <w:tcW w:w="849" w:type="dxa"/>
          </w:tcPr>
          <w:p w14:paraId="74A0F077" w14:textId="70203FB1" w:rsidR="00E80AC2" w:rsidRPr="006461EA" w:rsidRDefault="00E80AC2" w:rsidP="00E80AC2">
            <w:pPr>
              <w:pBdr>
                <w:bottom w:val="single" w:sz="12" w:space="1" w:color="auto"/>
              </w:pBdr>
              <w:tabs>
                <w:tab w:val="clear" w:pos="680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6461EA">
              <w:rPr>
                <w:rFonts w:ascii="Browallia New" w:hAnsi="Browallia New" w:cs="Browallia New"/>
              </w:rPr>
              <w:t>595</w:t>
            </w:r>
          </w:p>
        </w:tc>
        <w:tc>
          <w:tcPr>
            <w:tcW w:w="920" w:type="dxa"/>
            <w:vAlign w:val="bottom"/>
          </w:tcPr>
          <w:p w14:paraId="5D360DF9" w14:textId="2EB8B119" w:rsidR="00E80AC2" w:rsidRPr="006461EA" w:rsidRDefault="00E80AC2" w:rsidP="00E80AC2">
            <w:pPr>
              <w:pBdr>
                <w:bottom w:val="single" w:sz="12" w:space="1" w:color="auto"/>
              </w:pBdr>
              <w:tabs>
                <w:tab w:val="clear" w:pos="680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6461EA">
              <w:rPr>
                <w:rFonts w:ascii="Browallia New" w:hAnsi="Browallia New" w:cs="Browallia New"/>
              </w:rPr>
              <w:t>1,6</w:t>
            </w:r>
            <w:r>
              <w:rPr>
                <w:rFonts w:ascii="Browallia New" w:hAnsi="Browallia New" w:cs="Browallia New"/>
              </w:rPr>
              <w:t>90</w:t>
            </w:r>
            <w:r w:rsidRPr="006461EA">
              <w:rPr>
                <w:rFonts w:ascii="Browallia New" w:hAnsi="Browallia New" w:cs="Browallia New"/>
              </w:rPr>
              <w:t>,647</w:t>
            </w:r>
          </w:p>
        </w:tc>
      </w:tr>
      <w:tr w:rsidR="00E80AC2" w:rsidRPr="006461EA" w14:paraId="7D5DFB65" w14:textId="77777777" w:rsidTr="00CD7848">
        <w:trPr>
          <w:cantSplit/>
        </w:trPr>
        <w:tc>
          <w:tcPr>
            <w:tcW w:w="2241" w:type="dxa"/>
          </w:tcPr>
          <w:p w14:paraId="3B70CB6F" w14:textId="6B90D43F" w:rsidR="00E80AC2" w:rsidRPr="006461EA" w:rsidRDefault="00E80AC2" w:rsidP="00E80AC2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</w:rPr>
              <w:t>31</w:t>
            </w:r>
            <w:r w:rsidRPr="006461EA">
              <w:rPr>
                <w:rFonts w:ascii="Browallia New" w:hAnsi="Browallia New" w:cs="Browallia New"/>
                <w:cs/>
              </w:rPr>
              <w:t xml:space="preserve"> ธันวาคม </w:t>
            </w:r>
            <w:r w:rsidRPr="006461EA">
              <w:rPr>
                <w:rFonts w:ascii="Browallia New" w:hAnsi="Browallia New" w:cs="Browallia New"/>
              </w:rPr>
              <w:t>256</w:t>
            </w:r>
            <w:r>
              <w:rPr>
                <w:rFonts w:ascii="Browallia New" w:hAnsi="Browallia New" w:cs="Browallia New"/>
              </w:rPr>
              <w:t>2</w:t>
            </w:r>
          </w:p>
        </w:tc>
        <w:tc>
          <w:tcPr>
            <w:tcW w:w="920" w:type="dxa"/>
            <w:vAlign w:val="bottom"/>
          </w:tcPr>
          <w:p w14:paraId="71392FC5" w14:textId="7D359A66" w:rsidR="00E80AC2" w:rsidRPr="006461EA" w:rsidRDefault="00E80AC2" w:rsidP="00E80AC2">
            <w:pPr>
              <w:pBdr>
                <w:bottom w:val="single" w:sz="12" w:space="1" w:color="auto"/>
              </w:pBdr>
              <w:tabs>
                <w:tab w:val="clear" w:pos="680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664,089</w:t>
            </w:r>
          </w:p>
        </w:tc>
        <w:tc>
          <w:tcPr>
            <w:tcW w:w="889" w:type="dxa"/>
            <w:gridSpan w:val="2"/>
            <w:vAlign w:val="bottom"/>
          </w:tcPr>
          <w:p w14:paraId="39EA9F97" w14:textId="6C940066" w:rsidR="00E80AC2" w:rsidRPr="006461EA" w:rsidRDefault="00E80AC2" w:rsidP="00E80AC2">
            <w:pPr>
              <w:pBdr>
                <w:bottom w:val="single" w:sz="12" w:space="1" w:color="auto"/>
              </w:pBdr>
              <w:tabs>
                <w:tab w:val="clear" w:pos="680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368,135</w:t>
            </w:r>
          </w:p>
        </w:tc>
        <w:tc>
          <w:tcPr>
            <w:tcW w:w="896" w:type="dxa"/>
            <w:gridSpan w:val="2"/>
            <w:vAlign w:val="bottom"/>
          </w:tcPr>
          <w:p w14:paraId="78F9239E" w14:textId="04E028F8" w:rsidR="00E80AC2" w:rsidRPr="006461EA" w:rsidRDefault="00E80AC2" w:rsidP="00E80AC2">
            <w:pPr>
              <w:pBdr>
                <w:bottom w:val="single" w:sz="12" w:space="1" w:color="auto"/>
              </w:pBdr>
              <w:tabs>
                <w:tab w:val="clear" w:pos="680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578,377</w:t>
            </w:r>
          </w:p>
        </w:tc>
        <w:tc>
          <w:tcPr>
            <w:tcW w:w="912" w:type="dxa"/>
            <w:gridSpan w:val="2"/>
            <w:vAlign w:val="bottom"/>
          </w:tcPr>
          <w:p w14:paraId="08D85458" w14:textId="26905264" w:rsidR="00E80AC2" w:rsidRPr="006461EA" w:rsidRDefault="00E80AC2" w:rsidP="00E80AC2">
            <w:pPr>
              <w:pBdr>
                <w:bottom w:val="single" w:sz="12" w:space="1" w:color="auto"/>
              </w:pBdr>
              <w:tabs>
                <w:tab w:val="clear" w:pos="680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14,026</w:t>
            </w:r>
          </w:p>
        </w:tc>
        <w:tc>
          <w:tcPr>
            <w:tcW w:w="864" w:type="dxa"/>
            <w:vAlign w:val="bottom"/>
          </w:tcPr>
          <w:p w14:paraId="6E2875D4" w14:textId="13B53280" w:rsidR="00E80AC2" w:rsidRPr="006461EA" w:rsidRDefault="00E80AC2" w:rsidP="00E80AC2">
            <w:pPr>
              <w:pBdr>
                <w:bottom w:val="single" w:sz="12" w:space="1" w:color="auto"/>
              </w:pBdr>
              <w:tabs>
                <w:tab w:val="clear" w:pos="680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11,949</w:t>
            </w:r>
          </w:p>
        </w:tc>
        <w:tc>
          <w:tcPr>
            <w:tcW w:w="837" w:type="dxa"/>
            <w:vAlign w:val="bottom"/>
          </w:tcPr>
          <w:p w14:paraId="213D3942" w14:textId="3F7D9A6E" w:rsidR="00E80AC2" w:rsidRPr="006461EA" w:rsidRDefault="00E80AC2" w:rsidP="00E80AC2">
            <w:pPr>
              <w:pBdr>
                <w:bottom w:val="single" w:sz="12" w:space="1" w:color="auto"/>
              </w:pBdr>
              <w:tabs>
                <w:tab w:val="clear" w:pos="680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1,757</w:t>
            </w:r>
          </w:p>
        </w:tc>
        <w:tc>
          <w:tcPr>
            <w:tcW w:w="849" w:type="dxa"/>
          </w:tcPr>
          <w:p w14:paraId="44CA5A8A" w14:textId="4A8D6BF6" w:rsidR="00E80AC2" w:rsidRPr="006461EA" w:rsidRDefault="00E80AC2" w:rsidP="00E80AC2">
            <w:pPr>
              <w:pBdr>
                <w:bottom w:val="single" w:sz="12" w:space="1" w:color="auto"/>
              </w:pBdr>
              <w:tabs>
                <w:tab w:val="clear" w:pos="680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712</w:t>
            </w:r>
          </w:p>
        </w:tc>
        <w:tc>
          <w:tcPr>
            <w:tcW w:w="920" w:type="dxa"/>
            <w:vAlign w:val="bottom"/>
          </w:tcPr>
          <w:p w14:paraId="22003780" w14:textId="2E73A412" w:rsidR="00E80AC2" w:rsidRPr="006461EA" w:rsidRDefault="00E80AC2" w:rsidP="00E80AC2">
            <w:pPr>
              <w:pBdr>
                <w:bottom w:val="single" w:sz="12" w:space="1" w:color="auto"/>
              </w:pBdr>
              <w:tabs>
                <w:tab w:val="clear" w:pos="680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1,639,045</w:t>
            </w:r>
          </w:p>
        </w:tc>
      </w:tr>
      <w:tr w:rsidR="00E80AC2" w:rsidRPr="006461EA" w14:paraId="76C363DE" w14:textId="77777777" w:rsidTr="00CD7848">
        <w:trPr>
          <w:cantSplit/>
        </w:trPr>
        <w:tc>
          <w:tcPr>
            <w:tcW w:w="2241" w:type="dxa"/>
          </w:tcPr>
          <w:p w14:paraId="19823FFD" w14:textId="77777777" w:rsidR="00E80AC2" w:rsidRPr="006461EA" w:rsidRDefault="00E80AC2" w:rsidP="00E80AC2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20" w:type="dxa"/>
          </w:tcPr>
          <w:p w14:paraId="34DD8EC6" w14:textId="77777777" w:rsidR="00E80AC2" w:rsidRPr="006461EA" w:rsidRDefault="00E80AC2" w:rsidP="00E80AC2">
            <w:pPr>
              <w:tabs>
                <w:tab w:val="clear" w:pos="680"/>
                <w:tab w:val="decimal" w:pos="792"/>
              </w:tabs>
              <w:spacing w:line="240" w:lineRule="auto"/>
              <w:ind w:left="-37" w:right="-36"/>
              <w:jc w:val="both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89" w:type="dxa"/>
            <w:gridSpan w:val="2"/>
          </w:tcPr>
          <w:p w14:paraId="32BB0ECF" w14:textId="77777777" w:rsidR="00E80AC2" w:rsidRPr="006461EA" w:rsidRDefault="00E80AC2" w:rsidP="00E80AC2">
            <w:pPr>
              <w:tabs>
                <w:tab w:val="clear" w:pos="680"/>
                <w:tab w:val="decimal" w:pos="792"/>
              </w:tabs>
              <w:spacing w:line="240" w:lineRule="auto"/>
              <w:ind w:left="-37" w:right="-36"/>
              <w:jc w:val="both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96" w:type="dxa"/>
            <w:gridSpan w:val="2"/>
          </w:tcPr>
          <w:p w14:paraId="4D33DC9C" w14:textId="77777777" w:rsidR="00E80AC2" w:rsidRPr="006461EA" w:rsidRDefault="00E80AC2" w:rsidP="00E80AC2">
            <w:pPr>
              <w:tabs>
                <w:tab w:val="clear" w:pos="680"/>
                <w:tab w:val="decimal" w:pos="792"/>
              </w:tabs>
              <w:spacing w:line="240" w:lineRule="auto"/>
              <w:ind w:left="-37"/>
              <w:jc w:val="both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912" w:type="dxa"/>
            <w:gridSpan w:val="2"/>
          </w:tcPr>
          <w:p w14:paraId="59A33C77" w14:textId="77777777" w:rsidR="00E80AC2" w:rsidRPr="006461EA" w:rsidRDefault="00E80AC2" w:rsidP="00E80AC2">
            <w:pPr>
              <w:tabs>
                <w:tab w:val="clear" w:pos="680"/>
                <w:tab w:val="decimal" w:pos="792"/>
              </w:tabs>
              <w:spacing w:line="240" w:lineRule="auto"/>
              <w:ind w:left="-37"/>
              <w:jc w:val="both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64" w:type="dxa"/>
          </w:tcPr>
          <w:p w14:paraId="66537B5E" w14:textId="77777777" w:rsidR="00E80AC2" w:rsidRPr="006461EA" w:rsidRDefault="00E80AC2" w:rsidP="00E80AC2">
            <w:pPr>
              <w:tabs>
                <w:tab w:val="clear" w:pos="680"/>
                <w:tab w:val="decimal" w:pos="792"/>
              </w:tabs>
              <w:spacing w:line="240" w:lineRule="auto"/>
              <w:ind w:left="-37"/>
              <w:jc w:val="both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37" w:type="dxa"/>
          </w:tcPr>
          <w:p w14:paraId="2BB0B2B2" w14:textId="77777777" w:rsidR="00E80AC2" w:rsidRPr="006461EA" w:rsidRDefault="00E80AC2" w:rsidP="00E80AC2">
            <w:pPr>
              <w:tabs>
                <w:tab w:val="clear" w:pos="680"/>
                <w:tab w:val="decimal" w:pos="792"/>
              </w:tabs>
              <w:spacing w:line="240" w:lineRule="auto"/>
              <w:ind w:left="-37"/>
              <w:jc w:val="both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49" w:type="dxa"/>
          </w:tcPr>
          <w:p w14:paraId="34C41F92" w14:textId="77777777" w:rsidR="00E80AC2" w:rsidRPr="006461EA" w:rsidRDefault="00E80AC2" w:rsidP="00E80AC2">
            <w:pPr>
              <w:tabs>
                <w:tab w:val="clear" w:pos="680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20" w:type="dxa"/>
          </w:tcPr>
          <w:p w14:paraId="62FBF3C3" w14:textId="77777777" w:rsidR="00E80AC2" w:rsidRPr="006461EA" w:rsidRDefault="00E80AC2" w:rsidP="00E80AC2">
            <w:pPr>
              <w:tabs>
                <w:tab w:val="clear" w:pos="680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E80AC2" w:rsidRPr="006461EA" w14:paraId="263451A3" w14:textId="77777777" w:rsidTr="00CD7848">
        <w:trPr>
          <w:cantSplit/>
        </w:trPr>
        <w:tc>
          <w:tcPr>
            <w:tcW w:w="2241" w:type="dxa"/>
          </w:tcPr>
          <w:p w14:paraId="40DB284B" w14:textId="4369740A" w:rsidR="00E80AC2" w:rsidRPr="006461EA" w:rsidRDefault="00E80AC2" w:rsidP="00E80AC2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b/>
                <w:bCs/>
                <w:cs/>
              </w:rPr>
            </w:pPr>
            <w:r w:rsidRPr="006461EA">
              <w:rPr>
                <w:rFonts w:ascii="Browallia New" w:hAnsi="Browallia New" w:cs="Browallia New"/>
                <w:b/>
                <w:bCs/>
                <w:cs/>
              </w:rPr>
              <w:t xml:space="preserve">ค่าเสื่อมราคาสำหรับปี </w:t>
            </w:r>
            <w:r w:rsidRPr="006461EA">
              <w:rPr>
                <w:rFonts w:ascii="Browallia New" w:hAnsi="Browallia New" w:cs="Browallia New"/>
                <w:b/>
                <w:bCs/>
              </w:rPr>
              <w:t>256</w:t>
            </w:r>
            <w:r>
              <w:rPr>
                <w:rFonts w:ascii="Browallia New" w:hAnsi="Browallia New" w:cs="Browallia New"/>
                <w:b/>
                <w:bCs/>
              </w:rPr>
              <w:t>1</w:t>
            </w:r>
          </w:p>
        </w:tc>
        <w:tc>
          <w:tcPr>
            <w:tcW w:w="920" w:type="dxa"/>
          </w:tcPr>
          <w:p w14:paraId="32A5ADC6" w14:textId="77777777" w:rsidR="00E80AC2" w:rsidRPr="006461EA" w:rsidRDefault="00E80AC2" w:rsidP="00E80AC2">
            <w:pPr>
              <w:tabs>
                <w:tab w:val="clear" w:pos="680"/>
              </w:tabs>
              <w:spacing w:line="240" w:lineRule="auto"/>
              <w:ind w:left="-37" w:right="-3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89" w:type="dxa"/>
            <w:gridSpan w:val="2"/>
          </w:tcPr>
          <w:p w14:paraId="19084752" w14:textId="77777777" w:rsidR="00E80AC2" w:rsidRPr="006461EA" w:rsidRDefault="00E80AC2" w:rsidP="00E80AC2">
            <w:pPr>
              <w:tabs>
                <w:tab w:val="clear" w:pos="680"/>
              </w:tabs>
              <w:spacing w:line="240" w:lineRule="auto"/>
              <w:ind w:left="-37" w:right="-3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96" w:type="dxa"/>
            <w:gridSpan w:val="2"/>
          </w:tcPr>
          <w:p w14:paraId="6DA4C5B7" w14:textId="77777777" w:rsidR="00E80AC2" w:rsidRPr="006461EA" w:rsidRDefault="00E80AC2" w:rsidP="00E80AC2">
            <w:pPr>
              <w:tabs>
                <w:tab w:val="clear" w:pos="680"/>
                <w:tab w:val="decimal" w:pos="792"/>
              </w:tabs>
              <w:spacing w:line="240" w:lineRule="auto"/>
              <w:ind w:left="-37"/>
              <w:jc w:val="both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912" w:type="dxa"/>
            <w:gridSpan w:val="2"/>
          </w:tcPr>
          <w:p w14:paraId="6541EEC5" w14:textId="77777777" w:rsidR="00E80AC2" w:rsidRPr="006461EA" w:rsidRDefault="00E80AC2" w:rsidP="00E80AC2">
            <w:pPr>
              <w:tabs>
                <w:tab w:val="clear" w:pos="680"/>
                <w:tab w:val="decimal" w:pos="792"/>
              </w:tabs>
              <w:spacing w:line="240" w:lineRule="auto"/>
              <w:ind w:left="-37"/>
              <w:jc w:val="both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64" w:type="dxa"/>
          </w:tcPr>
          <w:p w14:paraId="2D71EDFC" w14:textId="77777777" w:rsidR="00E80AC2" w:rsidRPr="006461EA" w:rsidRDefault="00E80AC2" w:rsidP="00E80AC2">
            <w:pPr>
              <w:tabs>
                <w:tab w:val="clear" w:pos="680"/>
                <w:tab w:val="decimal" w:pos="792"/>
              </w:tabs>
              <w:spacing w:line="240" w:lineRule="auto"/>
              <w:ind w:left="-37"/>
              <w:jc w:val="both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37" w:type="dxa"/>
          </w:tcPr>
          <w:p w14:paraId="06C39E0A" w14:textId="77777777" w:rsidR="00E80AC2" w:rsidRPr="006461EA" w:rsidRDefault="00E80AC2" w:rsidP="00E80AC2">
            <w:pPr>
              <w:tabs>
                <w:tab w:val="clear" w:pos="680"/>
                <w:tab w:val="decimal" w:pos="792"/>
              </w:tabs>
              <w:spacing w:line="240" w:lineRule="auto"/>
              <w:ind w:left="-37"/>
              <w:jc w:val="both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49" w:type="dxa"/>
          </w:tcPr>
          <w:p w14:paraId="19928FAC" w14:textId="77777777" w:rsidR="00E80AC2" w:rsidRPr="006461EA" w:rsidRDefault="00E80AC2" w:rsidP="00E80AC2">
            <w:pPr>
              <w:tabs>
                <w:tab w:val="clear" w:pos="680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920" w:type="dxa"/>
            <w:vAlign w:val="bottom"/>
          </w:tcPr>
          <w:p w14:paraId="269E6924" w14:textId="77777777" w:rsidR="00E80AC2" w:rsidRPr="006461EA" w:rsidRDefault="00E80AC2" w:rsidP="00E80AC2">
            <w:pPr>
              <w:tabs>
                <w:tab w:val="clear" w:pos="680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E80AC2" w:rsidRPr="006461EA" w14:paraId="368F81BA" w14:textId="77777777" w:rsidTr="000B7E71">
        <w:trPr>
          <w:cantSplit/>
        </w:trPr>
        <w:tc>
          <w:tcPr>
            <w:tcW w:w="2241" w:type="dxa"/>
          </w:tcPr>
          <w:p w14:paraId="402C9F99" w14:textId="77777777" w:rsidR="00E80AC2" w:rsidRPr="006461EA" w:rsidRDefault="00E80AC2" w:rsidP="00E80AC2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  <w:cs/>
              </w:rPr>
              <w:t>ต้นทุนขาย</w:t>
            </w:r>
          </w:p>
        </w:tc>
        <w:tc>
          <w:tcPr>
            <w:tcW w:w="920" w:type="dxa"/>
          </w:tcPr>
          <w:p w14:paraId="0AF39211" w14:textId="77777777" w:rsidR="00E80AC2" w:rsidRPr="006461EA" w:rsidRDefault="00E80AC2" w:rsidP="00E80AC2">
            <w:pPr>
              <w:tabs>
                <w:tab w:val="clear" w:pos="680"/>
              </w:tabs>
              <w:spacing w:line="240" w:lineRule="auto"/>
              <w:ind w:left="-37" w:right="-3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89" w:type="dxa"/>
            <w:gridSpan w:val="2"/>
          </w:tcPr>
          <w:p w14:paraId="3D3755B7" w14:textId="77777777" w:rsidR="00E80AC2" w:rsidRPr="006461EA" w:rsidRDefault="00E80AC2" w:rsidP="00E80AC2">
            <w:pPr>
              <w:tabs>
                <w:tab w:val="clear" w:pos="680"/>
              </w:tabs>
              <w:spacing w:line="240" w:lineRule="auto"/>
              <w:ind w:left="-37" w:right="-3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96" w:type="dxa"/>
            <w:gridSpan w:val="2"/>
          </w:tcPr>
          <w:p w14:paraId="0EE02886" w14:textId="77777777" w:rsidR="00E80AC2" w:rsidRPr="006461EA" w:rsidRDefault="00E80AC2" w:rsidP="00E80AC2">
            <w:pPr>
              <w:tabs>
                <w:tab w:val="clear" w:pos="680"/>
                <w:tab w:val="decimal" w:pos="792"/>
              </w:tabs>
              <w:spacing w:line="240" w:lineRule="auto"/>
              <w:ind w:left="-37"/>
              <w:jc w:val="both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912" w:type="dxa"/>
            <w:gridSpan w:val="2"/>
          </w:tcPr>
          <w:p w14:paraId="487F4464" w14:textId="77777777" w:rsidR="00E80AC2" w:rsidRPr="006461EA" w:rsidRDefault="00E80AC2" w:rsidP="00E80AC2">
            <w:pPr>
              <w:tabs>
                <w:tab w:val="clear" w:pos="680"/>
                <w:tab w:val="decimal" w:pos="792"/>
              </w:tabs>
              <w:spacing w:line="240" w:lineRule="auto"/>
              <w:ind w:left="-37"/>
              <w:jc w:val="both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64" w:type="dxa"/>
          </w:tcPr>
          <w:p w14:paraId="556F9482" w14:textId="77777777" w:rsidR="00E80AC2" w:rsidRPr="006461EA" w:rsidRDefault="00E80AC2" w:rsidP="00E80AC2">
            <w:pPr>
              <w:tabs>
                <w:tab w:val="clear" w:pos="680"/>
                <w:tab w:val="decimal" w:pos="792"/>
              </w:tabs>
              <w:spacing w:line="240" w:lineRule="auto"/>
              <w:ind w:left="-37"/>
              <w:jc w:val="both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37" w:type="dxa"/>
          </w:tcPr>
          <w:p w14:paraId="34A11372" w14:textId="77777777" w:rsidR="00E80AC2" w:rsidRPr="006461EA" w:rsidRDefault="00E80AC2" w:rsidP="00E80AC2">
            <w:pPr>
              <w:tabs>
                <w:tab w:val="clear" w:pos="680"/>
                <w:tab w:val="decimal" w:pos="792"/>
              </w:tabs>
              <w:spacing w:line="240" w:lineRule="auto"/>
              <w:ind w:left="-37"/>
              <w:jc w:val="both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49" w:type="dxa"/>
          </w:tcPr>
          <w:p w14:paraId="2273DC8D" w14:textId="77777777" w:rsidR="00E80AC2" w:rsidRPr="006461EA" w:rsidRDefault="00E80AC2" w:rsidP="00E80AC2">
            <w:pP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20" w:type="dxa"/>
          </w:tcPr>
          <w:p w14:paraId="51E0C26C" w14:textId="6FE82342" w:rsidR="00E80AC2" w:rsidRPr="006461EA" w:rsidRDefault="00E80AC2" w:rsidP="00E80AC2">
            <w:pP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  <w:lang w:val="en-GB"/>
              </w:rPr>
            </w:pPr>
            <w:r w:rsidRPr="006461EA">
              <w:rPr>
                <w:rFonts w:ascii="Browallia New" w:hAnsi="Browallia New" w:cs="Browallia New"/>
                <w:lang w:val="en-GB"/>
              </w:rPr>
              <w:t>63,61</w:t>
            </w:r>
            <w:r>
              <w:rPr>
                <w:rFonts w:ascii="Browallia New" w:hAnsi="Browallia New" w:cs="Browallia New"/>
                <w:lang w:val="en-GB"/>
              </w:rPr>
              <w:t>2</w:t>
            </w:r>
          </w:p>
        </w:tc>
      </w:tr>
      <w:tr w:rsidR="00E80AC2" w:rsidRPr="006461EA" w14:paraId="1D96D485" w14:textId="77777777" w:rsidTr="000B7E71">
        <w:trPr>
          <w:cantSplit/>
        </w:trPr>
        <w:tc>
          <w:tcPr>
            <w:tcW w:w="2241" w:type="dxa"/>
          </w:tcPr>
          <w:p w14:paraId="3A7083E7" w14:textId="081A5185" w:rsidR="00E80AC2" w:rsidRPr="006461EA" w:rsidRDefault="00E80AC2" w:rsidP="00E80AC2">
            <w:pPr>
              <w:spacing w:line="240" w:lineRule="auto"/>
              <w:ind w:left="162" w:right="-108" w:hanging="162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  <w:cs/>
              </w:rPr>
              <w:t>ค่าใช้จ่ายในการ</w:t>
            </w:r>
            <w:r>
              <w:rPr>
                <w:rFonts w:ascii="Browallia New" w:hAnsi="Browallia New" w:cs="Browallia New" w:hint="cs"/>
                <w:cs/>
              </w:rPr>
              <w:t>ขายและ</w:t>
            </w:r>
            <w:r w:rsidRPr="006461EA">
              <w:rPr>
                <w:rFonts w:ascii="Browallia New" w:hAnsi="Browallia New" w:cs="Browallia New"/>
                <w:cs/>
              </w:rPr>
              <w:t>บริหาร</w:t>
            </w:r>
          </w:p>
        </w:tc>
        <w:tc>
          <w:tcPr>
            <w:tcW w:w="920" w:type="dxa"/>
          </w:tcPr>
          <w:p w14:paraId="09810BC3" w14:textId="77777777" w:rsidR="00E80AC2" w:rsidRPr="006461EA" w:rsidRDefault="00E80AC2" w:rsidP="00E80AC2">
            <w:pPr>
              <w:tabs>
                <w:tab w:val="clear" w:pos="680"/>
              </w:tabs>
              <w:spacing w:line="240" w:lineRule="auto"/>
              <w:ind w:left="-37" w:right="-3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89" w:type="dxa"/>
            <w:gridSpan w:val="2"/>
          </w:tcPr>
          <w:p w14:paraId="36ACFF53" w14:textId="77777777" w:rsidR="00E80AC2" w:rsidRPr="006461EA" w:rsidRDefault="00E80AC2" w:rsidP="00E80AC2">
            <w:pPr>
              <w:tabs>
                <w:tab w:val="clear" w:pos="680"/>
              </w:tabs>
              <w:spacing w:line="240" w:lineRule="auto"/>
              <w:ind w:left="-37" w:right="-3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96" w:type="dxa"/>
            <w:gridSpan w:val="2"/>
          </w:tcPr>
          <w:p w14:paraId="25CBD192" w14:textId="77777777" w:rsidR="00E80AC2" w:rsidRPr="006461EA" w:rsidRDefault="00E80AC2" w:rsidP="00E80AC2">
            <w:pPr>
              <w:tabs>
                <w:tab w:val="clear" w:pos="680"/>
                <w:tab w:val="decimal" w:pos="792"/>
              </w:tabs>
              <w:spacing w:line="240" w:lineRule="auto"/>
              <w:ind w:left="-37"/>
              <w:jc w:val="both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912" w:type="dxa"/>
            <w:gridSpan w:val="2"/>
          </w:tcPr>
          <w:p w14:paraId="17338D48" w14:textId="77777777" w:rsidR="00E80AC2" w:rsidRPr="006461EA" w:rsidRDefault="00E80AC2" w:rsidP="00E80AC2">
            <w:pPr>
              <w:tabs>
                <w:tab w:val="clear" w:pos="680"/>
                <w:tab w:val="decimal" w:pos="792"/>
              </w:tabs>
              <w:spacing w:line="240" w:lineRule="auto"/>
              <w:ind w:left="-37"/>
              <w:jc w:val="both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64" w:type="dxa"/>
          </w:tcPr>
          <w:p w14:paraId="2FBFC252" w14:textId="77777777" w:rsidR="00E80AC2" w:rsidRPr="006461EA" w:rsidRDefault="00E80AC2" w:rsidP="00E80AC2">
            <w:pPr>
              <w:tabs>
                <w:tab w:val="clear" w:pos="680"/>
                <w:tab w:val="decimal" w:pos="792"/>
              </w:tabs>
              <w:spacing w:line="240" w:lineRule="auto"/>
              <w:ind w:left="-37"/>
              <w:jc w:val="both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37" w:type="dxa"/>
          </w:tcPr>
          <w:p w14:paraId="6A8EA259" w14:textId="77777777" w:rsidR="00E80AC2" w:rsidRPr="006461EA" w:rsidRDefault="00E80AC2" w:rsidP="00E80AC2">
            <w:pPr>
              <w:tabs>
                <w:tab w:val="clear" w:pos="680"/>
                <w:tab w:val="decimal" w:pos="792"/>
              </w:tabs>
              <w:spacing w:line="240" w:lineRule="auto"/>
              <w:ind w:left="-37"/>
              <w:jc w:val="both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49" w:type="dxa"/>
          </w:tcPr>
          <w:p w14:paraId="7CF71302" w14:textId="77777777" w:rsidR="00E80AC2" w:rsidRPr="006461EA" w:rsidRDefault="00E80AC2" w:rsidP="00E80AC2">
            <w:pP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20" w:type="dxa"/>
          </w:tcPr>
          <w:p w14:paraId="2DA13C66" w14:textId="317CE64F" w:rsidR="00E80AC2" w:rsidRPr="006461EA" w:rsidRDefault="00E80AC2" w:rsidP="00E80AC2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5,651</w:t>
            </w:r>
          </w:p>
        </w:tc>
      </w:tr>
      <w:tr w:rsidR="00E80AC2" w:rsidRPr="006461EA" w14:paraId="31128682" w14:textId="77777777" w:rsidTr="000B7E71">
        <w:trPr>
          <w:cantSplit/>
        </w:trPr>
        <w:tc>
          <w:tcPr>
            <w:tcW w:w="2241" w:type="dxa"/>
          </w:tcPr>
          <w:p w14:paraId="3E63C663" w14:textId="77777777" w:rsidR="00E80AC2" w:rsidRPr="006461EA" w:rsidRDefault="00E80AC2" w:rsidP="00E80AC2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920" w:type="dxa"/>
          </w:tcPr>
          <w:p w14:paraId="14BE962A" w14:textId="77777777" w:rsidR="00E80AC2" w:rsidRPr="006461EA" w:rsidRDefault="00E80AC2" w:rsidP="00E80AC2">
            <w:pPr>
              <w:tabs>
                <w:tab w:val="clear" w:pos="680"/>
              </w:tabs>
              <w:spacing w:line="240" w:lineRule="auto"/>
              <w:ind w:left="-37" w:right="-3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89" w:type="dxa"/>
            <w:gridSpan w:val="2"/>
          </w:tcPr>
          <w:p w14:paraId="6E9386B2" w14:textId="77777777" w:rsidR="00E80AC2" w:rsidRPr="006461EA" w:rsidRDefault="00E80AC2" w:rsidP="00E80AC2">
            <w:pPr>
              <w:tabs>
                <w:tab w:val="clear" w:pos="680"/>
              </w:tabs>
              <w:spacing w:line="240" w:lineRule="auto"/>
              <w:ind w:left="-37" w:right="-3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96" w:type="dxa"/>
            <w:gridSpan w:val="2"/>
          </w:tcPr>
          <w:p w14:paraId="2CA358C5" w14:textId="77777777" w:rsidR="00E80AC2" w:rsidRPr="006461EA" w:rsidRDefault="00E80AC2" w:rsidP="00E80AC2">
            <w:pPr>
              <w:tabs>
                <w:tab w:val="clear" w:pos="680"/>
                <w:tab w:val="decimal" w:pos="792"/>
              </w:tabs>
              <w:spacing w:line="240" w:lineRule="auto"/>
              <w:ind w:left="-37"/>
              <w:jc w:val="both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912" w:type="dxa"/>
            <w:gridSpan w:val="2"/>
          </w:tcPr>
          <w:p w14:paraId="11914C05" w14:textId="77777777" w:rsidR="00E80AC2" w:rsidRPr="006461EA" w:rsidRDefault="00E80AC2" w:rsidP="00E80AC2">
            <w:pPr>
              <w:tabs>
                <w:tab w:val="clear" w:pos="680"/>
                <w:tab w:val="decimal" w:pos="792"/>
              </w:tabs>
              <w:spacing w:line="240" w:lineRule="auto"/>
              <w:ind w:left="-37"/>
              <w:jc w:val="both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64" w:type="dxa"/>
          </w:tcPr>
          <w:p w14:paraId="0E1E161D" w14:textId="77777777" w:rsidR="00E80AC2" w:rsidRPr="006461EA" w:rsidRDefault="00E80AC2" w:rsidP="00E80AC2">
            <w:pPr>
              <w:tabs>
                <w:tab w:val="clear" w:pos="680"/>
                <w:tab w:val="decimal" w:pos="792"/>
              </w:tabs>
              <w:spacing w:line="240" w:lineRule="auto"/>
              <w:ind w:left="-37"/>
              <w:jc w:val="both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37" w:type="dxa"/>
          </w:tcPr>
          <w:p w14:paraId="33431626" w14:textId="77777777" w:rsidR="00E80AC2" w:rsidRPr="006461EA" w:rsidRDefault="00E80AC2" w:rsidP="00E80AC2">
            <w:pPr>
              <w:tabs>
                <w:tab w:val="clear" w:pos="680"/>
                <w:tab w:val="decimal" w:pos="792"/>
              </w:tabs>
              <w:spacing w:line="240" w:lineRule="auto"/>
              <w:ind w:left="-37"/>
              <w:jc w:val="both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49" w:type="dxa"/>
          </w:tcPr>
          <w:p w14:paraId="2FB591D0" w14:textId="77777777" w:rsidR="00E80AC2" w:rsidRPr="006461EA" w:rsidRDefault="00E80AC2" w:rsidP="00E80AC2">
            <w:pP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20" w:type="dxa"/>
          </w:tcPr>
          <w:p w14:paraId="63A7A284" w14:textId="44F609E3" w:rsidR="00E80AC2" w:rsidRPr="006461EA" w:rsidRDefault="00E80AC2" w:rsidP="00E80AC2">
            <w:pPr>
              <w:pBdr>
                <w:bottom w:val="single" w:sz="12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6461EA">
              <w:rPr>
                <w:rFonts w:ascii="Browallia New" w:hAnsi="Browallia New" w:cs="Browallia New"/>
              </w:rPr>
              <w:t>69,2</w:t>
            </w:r>
            <w:r>
              <w:rPr>
                <w:rFonts w:ascii="Browallia New" w:hAnsi="Browallia New" w:cs="Browallia New"/>
              </w:rPr>
              <w:t>63</w:t>
            </w:r>
          </w:p>
        </w:tc>
      </w:tr>
      <w:tr w:rsidR="00E80AC2" w:rsidRPr="006461EA" w14:paraId="0A518A56" w14:textId="77777777" w:rsidTr="00CD7848">
        <w:trPr>
          <w:cantSplit/>
        </w:trPr>
        <w:tc>
          <w:tcPr>
            <w:tcW w:w="2241" w:type="dxa"/>
          </w:tcPr>
          <w:p w14:paraId="2EBEF9ED" w14:textId="77777777" w:rsidR="00E80AC2" w:rsidRPr="006461EA" w:rsidRDefault="00E80AC2" w:rsidP="00E80AC2">
            <w:pPr>
              <w:spacing w:line="240" w:lineRule="auto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20" w:type="dxa"/>
          </w:tcPr>
          <w:p w14:paraId="6F86C49F" w14:textId="77777777" w:rsidR="00E80AC2" w:rsidRPr="006461EA" w:rsidRDefault="00E80AC2" w:rsidP="00E80AC2">
            <w:pPr>
              <w:tabs>
                <w:tab w:val="clear" w:pos="680"/>
                <w:tab w:val="decimal" w:pos="792"/>
              </w:tabs>
              <w:spacing w:line="240" w:lineRule="auto"/>
              <w:ind w:left="-37" w:right="-36"/>
              <w:jc w:val="both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89" w:type="dxa"/>
            <w:gridSpan w:val="2"/>
          </w:tcPr>
          <w:p w14:paraId="20320B90" w14:textId="77777777" w:rsidR="00E80AC2" w:rsidRPr="006461EA" w:rsidRDefault="00E80AC2" w:rsidP="00E80AC2">
            <w:pPr>
              <w:tabs>
                <w:tab w:val="clear" w:pos="680"/>
                <w:tab w:val="decimal" w:pos="792"/>
              </w:tabs>
              <w:spacing w:line="240" w:lineRule="auto"/>
              <w:ind w:left="-37" w:right="-36"/>
              <w:jc w:val="both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96" w:type="dxa"/>
            <w:gridSpan w:val="2"/>
          </w:tcPr>
          <w:p w14:paraId="3AF25A45" w14:textId="77777777" w:rsidR="00E80AC2" w:rsidRPr="006461EA" w:rsidRDefault="00E80AC2" w:rsidP="00E80AC2">
            <w:pPr>
              <w:tabs>
                <w:tab w:val="clear" w:pos="680"/>
                <w:tab w:val="decimal" w:pos="792"/>
              </w:tabs>
              <w:spacing w:line="240" w:lineRule="auto"/>
              <w:ind w:left="-37"/>
              <w:jc w:val="both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912" w:type="dxa"/>
            <w:gridSpan w:val="2"/>
          </w:tcPr>
          <w:p w14:paraId="7E7DE36D" w14:textId="77777777" w:rsidR="00E80AC2" w:rsidRPr="006461EA" w:rsidRDefault="00E80AC2" w:rsidP="00E80AC2">
            <w:pPr>
              <w:tabs>
                <w:tab w:val="clear" w:pos="680"/>
                <w:tab w:val="decimal" w:pos="792"/>
              </w:tabs>
              <w:spacing w:line="240" w:lineRule="auto"/>
              <w:ind w:left="-37"/>
              <w:jc w:val="both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64" w:type="dxa"/>
          </w:tcPr>
          <w:p w14:paraId="3E8ACF0C" w14:textId="77777777" w:rsidR="00E80AC2" w:rsidRPr="006461EA" w:rsidRDefault="00E80AC2" w:rsidP="00E80AC2">
            <w:pPr>
              <w:tabs>
                <w:tab w:val="clear" w:pos="680"/>
                <w:tab w:val="decimal" w:pos="792"/>
              </w:tabs>
              <w:spacing w:line="240" w:lineRule="auto"/>
              <w:ind w:left="-37"/>
              <w:jc w:val="both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37" w:type="dxa"/>
          </w:tcPr>
          <w:p w14:paraId="6E35E256" w14:textId="77777777" w:rsidR="00E80AC2" w:rsidRPr="006461EA" w:rsidRDefault="00E80AC2" w:rsidP="00E80AC2">
            <w:pPr>
              <w:tabs>
                <w:tab w:val="clear" w:pos="680"/>
                <w:tab w:val="decimal" w:pos="792"/>
              </w:tabs>
              <w:spacing w:line="240" w:lineRule="auto"/>
              <w:ind w:left="-37"/>
              <w:jc w:val="both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49" w:type="dxa"/>
          </w:tcPr>
          <w:p w14:paraId="2438FB6C" w14:textId="77777777" w:rsidR="00E80AC2" w:rsidRPr="006461EA" w:rsidRDefault="00E80AC2" w:rsidP="00E80AC2">
            <w:pPr>
              <w:tabs>
                <w:tab w:val="clear" w:pos="680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20" w:type="dxa"/>
          </w:tcPr>
          <w:p w14:paraId="39123394" w14:textId="77777777" w:rsidR="00E80AC2" w:rsidRPr="006461EA" w:rsidRDefault="00E80AC2" w:rsidP="00E80AC2">
            <w:pPr>
              <w:tabs>
                <w:tab w:val="clear" w:pos="680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E80AC2" w:rsidRPr="006461EA" w14:paraId="410D1810" w14:textId="77777777" w:rsidTr="00CD7848">
        <w:trPr>
          <w:cantSplit/>
        </w:trPr>
        <w:tc>
          <w:tcPr>
            <w:tcW w:w="2241" w:type="dxa"/>
          </w:tcPr>
          <w:p w14:paraId="7534C959" w14:textId="65B3545A" w:rsidR="00E80AC2" w:rsidRPr="006461EA" w:rsidRDefault="00E80AC2" w:rsidP="00E80AC2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6461EA">
              <w:rPr>
                <w:rFonts w:ascii="Browallia New" w:hAnsi="Browallia New" w:cs="Browallia New"/>
                <w:b/>
                <w:bCs/>
                <w:cs/>
              </w:rPr>
              <w:t xml:space="preserve">ค่าเสื่อมราคาสำหรับปี </w:t>
            </w:r>
            <w:r w:rsidRPr="006461EA">
              <w:rPr>
                <w:rFonts w:ascii="Browallia New" w:hAnsi="Browallia New" w:cs="Browallia New"/>
                <w:b/>
                <w:bCs/>
              </w:rPr>
              <w:t>256</w:t>
            </w:r>
            <w:r>
              <w:rPr>
                <w:rFonts w:ascii="Browallia New" w:hAnsi="Browallia New" w:cs="Browallia New"/>
                <w:b/>
                <w:bCs/>
              </w:rPr>
              <w:t>2</w:t>
            </w:r>
          </w:p>
        </w:tc>
        <w:tc>
          <w:tcPr>
            <w:tcW w:w="920" w:type="dxa"/>
          </w:tcPr>
          <w:p w14:paraId="051D5FCF" w14:textId="77777777" w:rsidR="00E80AC2" w:rsidRPr="006461EA" w:rsidRDefault="00E80AC2" w:rsidP="00E80AC2">
            <w:pPr>
              <w:tabs>
                <w:tab w:val="clear" w:pos="680"/>
              </w:tabs>
              <w:spacing w:line="240" w:lineRule="auto"/>
              <w:ind w:left="-37" w:right="-3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89" w:type="dxa"/>
            <w:gridSpan w:val="2"/>
          </w:tcPr>
          <w:p w14:paraId="52F14112" w14:textId="77777777" w:rsidR="00E80AC2" w:rsidRPr="006461EA" w:rsidRDefault="00E80AC2" w:rsidP="00E80AC2">
            <w:pPr>
              <w:tabs>
                <w:tab w:val="clear" w:pos="680"/>
              </w:tabs>
              <w:spacing w:line="240" w:lineRule="auto"/>
              <w:ind w:left="-37" w:right="-3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96" w:type="dxa"/>
            <w:gridSpan w:val="2"/>
          </w:tcPr>
          <w:p w14:paraId="0C5A2436" w14:textId="77777777" w:rsidR="00E80AC2" w:rsidRPr="006461EA" w:rsidRDefault="00E80AC2" w:rsidP="00E80AC2">
            <w:pPr>
              <w:tabs>
                <w:tab w:val="clear" w:pos="680"/>
                <w:tab w:val="decimal" w:pos="792"/>
              </w:tabs>
              <w:spacing w:line="240" w:lineRule="auto"/>
              <w:ind w:left="-37"/>
              <w:jc w:val="both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912" w:type="dxa"/>
            <w:gridSpan w:val="2"/>
          </w:tcPr>
          <w:p w14:paraId="792BE8D5" w14:textId="77777777" w:rsidR="00E80AC2" w:rsidRPr="006461EA" w:rsidRDefault="00E80AC2" w:rsidP="00E80AC2">
            <w:pPr>
              <w:tabs>
                <w:tab w:val="clear" w:pos="680"/>
                <w:tab w:val="decimal" w:pos="792"/>
              </w:tabs>
              <w:spacing w:line="240" w:lineRule="auto"/>
              <w:ind w:left="-37"/>
              <w:jc w:val="both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64" w:type="dxa"/>
          </w:tcPr>
          <w:p w14:paraId="24901C95" w14:textId="77777777" w:rsidR="00E80AC2" w:rsidRPr="006461EA" w:rsidRDefault="00E80AC2" w:rsidP="00E80AC2">
            <w:pPr>
              <w:tabs>
                <w:tab w:val="clear" w:pos="680"/>
                <w:tab w:val="decimal" w:pos="792"/>
              </w:tabs>
              <w:spacing w:line="240" w:lineRule="auto"/>
              <w:ind w:left="-37"/>
              <w:jc w:val="both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37" w:type="dxa"/>
          </w:tcPr>
          <w:p w14:paraId="47A53481" w14:textId="77777777" w:rsidR="00E80AC2" w:rsidRPr="006461EA" w:rsidRDefault="00E80AC2" w:rsidP="00E80AC2">
            <w:pPr>
              <w:tabs>
                <w:tab w:val="clear" w:pos="680"/>
                <w:tab w:val="decimal" w:pos="792"/>
              </w:tabs>
              <w:spacing w:line="240" w:lineRule="auto"/>
              <w:ind w:left="-37"/>
              <w:jc w:val="both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49" w:type="dxa"/>
          </w:tcPr>
          <w:p w14:paraId="27DC116E" w14:textId="77777777" w:rsidR="00E80AC2" w:rsidRPr="006461EA" w:rsidRDefault="00E80AC2" w:rsidP="00E80AC2">
            <w:pPr>
              <w:tabs>
                <w:tab w:val="clear" w:pos="680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920" w:type="dxa"/>
            <w:vAlign w:val="bottom"/>
          </w:tcPr>
          <w:p w14:paraId="40957743" w14:textId="77777777" w:rsidR="00E80AC2" w:rsidRPr="006461EA" w:rsidRDefault="00E80AC2" w:rsidP="00E80AC2">
            <w:pPr>
              <w:tabs>
                <w:tab w:val="clear" w:pos="680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E80AC2" w:rsidRPr="006461EA" w14:paraId="58DFB71E" w14:textId="77777777" w:rsidTr="00CD7848">
        <w:trPr>
          <w:cantSplit/>
        </w:trPr>
        <w:tc>
          <w:tcPr>
            <w:tcW w:w="2241" w:type="dxa"/>
          </w:tcPr>
          <w:p w14:paraId="2E60E5AC" w14:textId="77777777" w:rsidR="00E80AC2" w:rsidRPr="006461EA" w:rsidRDefault="00E80AC2" w:rsidP="00E80AC2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  <w:cs/>
              </w:rPr>
              <w:t>ต้นทุนขาย</w:t>
            </w:r>
          </w:p>
        </w:tc>
        <w:tc>
          <w:tcPr>
            <w:tcW w:w="920" w:type="dxa"/>
          </w:tcPr>
          <w:p w14:paraId="5657B261" w14:textId="77777777" w:rsidR="00E80AC2" w:rsidRPr="006461EA" w:rsidRDefault="00E80AC2" w:rsidP="00E80AC2">
            <w:pPr>
              <w:tabs>
                <w:tab w:val="clear" w:pos="680"/>
              </w:tabs>
              <w:spacing w:line="240" w:lineRule="auto"/>
              <w:ind w:left="-37" w:right="-3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89" w:type="dxa"/>
            <w:gridSpan w:val="2"/>
          </w:tcPr>
          <w:p w14:paraId="7D63043B" w14:textId="77777777" w:rsidR="00E80AC2" w:rsidRPr="006461EA" w:rsidRDefault="00E80AC2" w:rsidP="00E80AC2">
            <w:pPr>
              <w:tabs>
                <w:tab w:val="clear" w:pos="680"/>
              </w:tabs>
              <w:spacing w:line="240" w:lineRule="auto"/>
              <w:ind w:left="-37" w:right="-3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96" w:type="dxa"/>
            <w:gridSpan w:val="2"/>
          </w:tcPr>
          <w:p w14:paraId="5AA65932" w14:textId="77777777" w:rsidR="00E80AC2" w:rsidRPr="006461EA" w:rsidRDefault="00E80AC2" w:rsidP="00E80AC2">
            <w:pPr>
              <w:tabs>
                <w:tab w:val="clear" w:pos="680"/>
                <w:tab w:val="decimal" w:pos="792"/>
              </w:tabs>
              <w:spacing w:line="240" w:lineRule="auto"/>
              <w:ind w:left="-37"/>
              <w:jc w:val="both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912" w:type="dxa"/>
            <w:gridSpan w:val="2"/>
          </w:tcPr>
          <w:p w14:paraId="3AB8C67B" w14:textId="77777777" w:rsidR="00E80AC2" w:rsidRPr="006461EA" w:rsidRDefault="00E80AC2" w:rsidP="00E80AC2">
            <w:pPr>
              <w:tabs>
                <w:tab w:val="clear" w:pos="680"/>
                <w:tab w:val="decimal" w:pos="792"/>
              </w:tabs>
              <w:spacing w:line="240" w:lineRule="auto"/>
              <w:ind w:left="-37"/>
              <w:jc w:val="both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64" w:type="dxa"/>
          </w:tcPr>
          <w:p w14:paraId="5DA32510" w14:textId="77777777" w:rsidR="00E80AC2" w:rsidRPr="006461EA" w:rsidRDefault="00E80AC2" w:rsidP="00E80AC2">
            <w:pPr>
              <w:tabs>
                <w:tab w:val="clear" w:pos="680"/>
                <w:tab w:val="decimal" w:pos="792"/>
              </w:tabs>
              <w:spacing w:line="240" w:lineRule="auto"/>
              <w:ind w:left="-37"/>
              <w:jc w:val="both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37" w:type="dxa"/>
          </w:tcPr>
          <w:p w14:paraId="56D1C27C" w14:textId="77777777" w:rsidR="00E80AC2" w:rsidRPr="006461EA" w:rsidRDefault="00E80AC2" w:rsidP="00E80AC2">
            <w:pPr>
              <w:tabs>
                <w:tab w:val="clear" w:pos="680"/>
                <w:tab w:val="decimal" w:pos="792"/>
              </w:tabs>
              <w:spacing w:line="240" w:lineRule="auto"/>
              <w:ind w:left="-37"/>
              <w:jc w:val="both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49" w:type="dxa"/>
          </w:tcPr>
          <w:p w14:paraId="481EE98F" w14:textId="77777777" w:rsidR="00E80AC2" w:rsidRPr="006461EA" w:rsidRDefault="00E80AC2" w:rsidP="00E80AC2">
            <w:pP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20" w:type="dxa"/>
          </w:tcPr>
          <w:p w14:paraId="64F2FCF9" w14:textId="70A8DBB9" w:rsidR="00E80AC2" w:rsidRPr="006461EA" w:rsidRDefault="00E80AC2" w:rsidP="00E80AC2">
            <w:pP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64,293</w:t>
            </w:r>
          </w:p>
        </w:tc>
      </w:tr>
      <w:tr w:rsidR="00E80AC2" w:rsidRPr="006461EA" w14:paraId="3D692339" w14:textId="77777777" w:rsidTr="00CD7848">
        <w:trPr>
          <w:cantSplit/>
        </w:trPr>
        <w:tc>
          <w:tcPr>
            <w:tcW w:w="2241" w:type="dxa"/>
          </w:tcPr>
          <w:p w14:paraId="1980F1DC" w14:textId="19D3BAF9" w:rsidR="00E80AC2" w:rsidRPr="006461EA" w:rsidRDefault="00E80AC2" w:rsidP="00E80AC2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  <w:cs/>
              </w:rPr>
              <w:t>ค่าใช้จ่ายในการ</w:t>
            </w:r>
            <w:r>
              <w:rPr>
                <w:rFonts w:ascii="Browallia New" w:hAnsi="Browallia New" w:cs="Browallia New" w:hint="cs"/>
                <w:cs/>
              </w:rPr>
              <w:t>ขายและ</w:t>
            </w:r>
            <w:r w:rsidRPr="006461EA">
              <w:rPr>
                <w:rFonts w:ascii="Browallia New" w:hAnsi="Browallia New" w:cs="Browallia New"/>
                <w:cs/>
              </w:rPr>
              <w:t>บริหาร</w:t>
            </w:r>
          </w:p>
        </w:tc>
        <w:tc>
          <w:tcPr>
            <w:tcW w:w="920" w:type="dxa"/>
          </w:tcPr>
          <w:p w14:paraId="02CB5759" w14:textId="77777777" w:rsidR="00E80AC2" w:rsidRPr="006461EA" w:rsidRDefault="00E80AC2" w:rsidP="00E80AC2">
            <w:pPr>
              <w:tabs>
                <w:tab w:val="clear" w:pos="680"/>
              </w:tabs>
              <w:spacing w:line="240" w:lineRule="auto"/>
              <w:ind w:left="-37" w:right="-3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89" w:type="dxa"/>
            <w:gridSpan w:val="2"/>
          </w:tcPr>
          <w:p w14:paraId="4DE29D50" w14:textId="77777777" w:rsidR="00E80AC2" w:rsidRPr="006461EA" w:rsidRDefault="00E80AC2" w:rsidP="00E80AC2">
            <w:pPr>
              <w:tabs>
                <w:tab w:val="clear" w:pos="680"/>
              </w:tabs>
              <w:spacing w:line="240" w:lineRule="auto"/>
              <w:ind w:left="-37" w:right="-3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96" w:type="dxa"/>
            <w:gridSpan w:val="2"/>
          </w:tcPr>
          <w:p w14:paraId="09B9F7CF" w14:textId="77777777" w:rsidR="00E80AC2" w:rsidRPr="006461EA" w:rsidRDefault="00E80AC2" w:rsidP="00E80AC2">
            <w:pPr>
              <w:tabs>
                <w:tab w:val="clear" w:pos="680"/>
                <w:tab w:val="decimal" w:pos="792"/>
              </w:tabs>
              <w:spacing w:line="240" w:lineRule="auto"/>
              <w:ind w:left="-37"/>
              <w:jc w:val="both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912" w:type="dxa"/>
            <w:gridSpan w:val="2"/>
          </w:tcPr>
          <w:p w14:paraId="3E648057" w14:textId="77777777" w:rsidR="00E80AC2" w:rsidRPr="006461EA" w:rsidRDefault="00E80AC2" w:rsidP="00E80AC2">
            <w:pPr>
              <w:tabs>
                <w:tab w:val="clear" w:pos="680"/>
                <w:tab w:val="decimal" w:pos="792"/>
              </w:tabs>
              <w:spacing w:line="240" w:lineRule="auto"/>
              <w:ind w:left="-37"/>
              <w:jc w:val="both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64" w:type="dxa"/>
          </w:tcPr>
          <w:p w14:paraId="309C4FAA" w14:textId="77777777" w:rsidR="00E80AC2" w:rsidRPr="006461EA" w:rsidRDefault="00E80AC2" w:rsidP="00E80AC2">
            <w:pPr>
              <w:tabs>
                <w:tab w:val="clear" w:pos="680"/>
                <w:tab w:val="decimal" w:pos="792"/>
              </w:tabs>
              <w:spacing w:line="240" w:lineRule="auto"/>
              <w:ind w:left="-37"/>
              <w:jc w:val="both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37" w:type="dxa"/>
          </w:tcPr>
          <w:p w14:paraId="77A9003A" w14:textId="77777777" w:rsidR="00E80AC2" w:rsidRPr="006461EA" w:rsidRDefault="00E80AC2" w:rsidP="00E80AC2">
            <w:pPr>
              <w:tabs>
                <w:tab w:val="clear" w:pos="680"/>
                <w:tab w:val="decimal" w:pos="792"/>
              </w:tabs>
              <w:spacing w:line="240" w:lineRule="auto"/>
              <w:ind w:left="-37"/>
              <w:jc w:val="both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49" w:type="dxa"/>
          </w:tcPr>
          <w:p w14:paraId="297A9840" w14:textId="77777777" w:rsidR="00E80AC2" w:rsidRPr="006461EA" w:rsidRDefault="00E80AC2" w:rsidP="00E80AC2">
            <w:pP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20" w:type="dxa"/>
          </w:tcPr>
          <w:p w14:paraId="5F2F875F" w14:textId="1B5948AC" w:rsidR="00E80AC2" w:rsidRPr="006461EA" w:rsidRDefault="00E80AC2" w:rsidP="00E80AC2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5,7</w:t>
            </w:r>
            <w:r w:rsidR="00A7361C">
              <w:rPr>
                <w:rFonts w:ascii="Browallia New" w:hAnsi="Browallia New" w:cs="Browallia New"/>
                <w:lang w:val="en-GB"/>
              </w:rPr>
              <w:t>55</w:t>
            </w:r>
          </w:p>
        </w:tc>
      </w:tr>
      <w:tr w:rsidR="00E80AC2" w:rsidRPr="006461EA" w14:paraId="557EEF46" w14:textId="77777777" w:rsidTr="00CD7848">
        <w:trPr>
          <w:cantSplit/>
        </w:trPr>
        <w:tc>
          <w:tcPr>
            <w:tcW w:w="2241" w:type="dxa"/>
          </w:tcPr>
          <w:p w14:paraId="05792823" w14:textId="77777777" w:rsidR="00E80AC2" w:rsidRPr="006461EA" w:rsidRDefault="00E80AC2" w:rsidP="00E80AC2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920" w:type="dxa"/>
          </w:tcPr>
          <w:p w14:paraId="140585CF" w14:textId="77777777" w:rsidR="00E80AC2" w:rsidRPr="006461EA" w:rsidRDefault="00E80AC2" w:rsidP="00E80AC2">
            <w:pPr>
              <w:tabs>
                <w:tab w:val="clear" w:pos="680"/>
              </w:tabs>
              <w:spacing w:line="240" w:lineRule="auto"/>
              <w:ind w:left="-37" w:right="-3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89" w:type="dxa"/>
            <w:gridSpan w:val="2"/>
          </w:tcPr>
          <w:p w14:paraId="32EB076E" w14:textId="77777777" w:rsidR="00E80AC2" w:rsidRPr="006461EA" w:rsidRDefault="00E80AC2" w:rsidP="00E80AC2">
            <w:pPr>
              <w:tabs>
                <w:tab w:val="clear" w:pos="680"/>
              </w:tabs>
              <w:spacing w:line="240" w:lineRule="auto"/>
              <w:ind w:left="-37" w:right="-3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96" w:type="dxa"/>
            <w:gridSpan w:val="2"/>
          </w:tcPr>
          <w:p w14:paraId="7D88C765" w14:textId="77777777" w:rsidR="00E80AC2" w:rsidRPr="006461EA" w:rsidRDefault="00E80AC2" w:rsidP="00E80AC2">
            <w:pPr>
              <w:tabs>
                <w:tab w:val="clear" w:pos="680"/>
                <w:tab w:val="decimal" w:pos="792"/>
              </w:tabs>
              <w:spacing w:line="240" w:lineRule="auto"/>
              <w:ind w:left="-37"/>
              <w:jc w:val="both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912" w:type="dxa"/>
            <w:gridSpan w:val="2"/>
          </w:tcPr>
          <w:p w14:paraId="035675FD" w14:textId="77777777" w:rsidR="00E80AC2" w:rsidRPr="006461EA" w:rsidRDefault="00E80AC2" w:rsidP="00E80AC2">
            <w:pPr>
              <w:tabs>
                <w:tab w:val="clear" w:pos="680"/>
                <w:tab w:val="decimal" w:pos="792"/>
              </w:tabs>
              <w:spacing w:line="240" w:lineRule="auto"/>
              <w:ind w:left="-37"/>
              <w:jc w:val="both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64" w:type="dxa"/>
          </w:tcPr>
          <w:p w14:paraId="26F92DF9" w14:textId="77777777" w:rsidR="00E80AC2" w:rsidRPr="006461EA" w:rsidRDefault="00E80AC2" w:rsidP="00E80AC2">
            <w:pPr>
              <w:tabs>
                <w:tab w:val="clear" w:pos="680"/>
                <w:tab w:val="decimal" w:pos="792"/>
              </w:tabs>
              <w:spacing w:line="240" w:lineRule="auto"/>
              <w:ind w:left="-37"/>
              <w:jc w:val="both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37" w:type="dxa"/>
          </w:tcPr>
          <w:p w14:paraId="406572BD" w14:textId="77777777" w:rsidR="00E80AC2" w:rsidRPr="006461EA" w:rsidRDefault="00E80AC2" w:rsidP="00E80AC2">
            <w:pPr>
              <w:tabs>
                <w:tab w:val="clear" w:pos="680"/>
                <w:tab w:val="decimal" w:pos="792"/>
              </w:tabs>
              <w:spacing w:line="240" w:lineRule="auto"/>
              <w:ind w:left="-37"/>
              <w:jc w:val="both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49" w:type="dxa"/>
          </w:tcPr>
          <w:p w14:paraId="0EEF88DE" w14:textId="77777777" w:rsidR="00E80AC2" w:rsidRPr="006461EA" w:rsidRDefault="00E80AC2" w:rsidP="00E80AC2">
            <w:pP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20" w:type="dxa"/>
          </w:tcPr>
          <w:p w14:paraId="166255B6" w14:textId="3E220CAD" w:rsidR="00E80AC2" w:rsidRPr="006461EA" w:rsidRDefault="00E80AC2" w:rsidP="00E80AC2">
            <w:pPr>
              <w:pBdr>
                <w:bottom w:val="single" w:sz="12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70,0</w:t>
            </w:r>
            <w:r w:rsidR="00A7361C">
              <w:rPr>
                <w:rFonts w:ascii="Browallia New" w:hAnsi="Browallia New" w:cs="Browallia New"/>
              </w:rPr>
              <w:t>48</w:t>
            </w:r>
          </w:p>
        </w:tc>
      </w:tr>
    </w:tbl>
    <w:p w14:paraId="75FCB888" w14:textId="77777777" w:rsidR="00FE0732" w:rsidRPr="006461EA" w:rsidRDefault="00FE0732" w:rsidP="00530D0F">
      <w:pPr>
        <w:tabs>
          <w:tab w:val="clear" w:pos="227"/>
          <w:tab w:val="clear" w:pos="454"/>
          <w:tab w:val="clear" w:pos="680"/>
        </w:tabs>
        <w:spacing w:line="240" w:lineRule="auto"/>
        <w:ind w:left="450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4E038ECC" w14:textId="74CDF730" w:rsidR="00D950B4" w:rsidRPr="006461EA" w:rsidRDefault="002A6F10" w:rsidP="00530D0F">
      <w:pPr>
        <w:tabs>
          <w:tab w:val="clear" w:pos="227"/>
          <w:tab w:val="clear" w:pos="454"/>
          <w:tab w:val="clear" w:pos="680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7E49DE" w:rsidRPr="006461EA">
        <w:rPr>
          <w:rFonts w:ascii="Browallia New" w:hAnsi="Browallia New" w:cs="Browallia New"/>
          <w:sz w:val="28"/>
          <w:szCs w:val="28"/>
        </w:rPr>
        <w:t>31</w:t>
      </w:r>
      <w:r w:rsidR="00D1618E" w:rsidRPr="006461EA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6461EA">
        <w:rPr>
          <w:rFonts w:ascii="Browallia New" w:hAnsi="Browallia New" w:cs="Browallia New"/>
          <w:sz w:val="28"/>
          <w:szCs w:val="28"/>
          <w:cs/>
        </w:rPr>
        <w:t xml:space="preserve">ธันวาคม </w:t>
      </w:r>
      <w:r w:rsidR="007E49DE" w:rsidRPr="006461EA">
        <w:rPr>
          <w:rFonts w:ascii="Browallia New" w:hAnsi="Browallia New" w:cs="Browallia New"/>
          <w:sz w:val="28"/>
          <w:szCs w:val="28"/>
        </w:rPr>
        <w:t>25</w:t>
      </w:r>
      <w:r w:rsidR="004171A4" w:rsidRPr="006461EA">
        <w:rPr>
          <w:rFonts w:ascii="Browallia New" w:hAnsi="Browallia New" w:cs="Browallia New"/>
          <w:sz w:val="28"/>
          <w:szCs w:val="28"/>
        </w:rPr>
        <w:t>6</w:t>
      </w:r>
      <w:r w:rsidR="00107136">
        <w:rPr>
          <w:rFonts w:ascii="Browallia New" w:hAnsi="Browallia New" w:cs="Browallia New"/>
          <w:sz w:val="28"/>
          <w:szCs w:val="28"/>
        </w:rPr>
        <w:t>2</w:t>
      </w:r>
      <w:r w:rsidRPr="006461EA">
        <w:rPr>
          <w:rFonts w:ascii="Browallia New" w:hAnsi="Browallia New" w:cs="Browallia New"/>
          <w:sz w:val="28"/>
          <w:szCs w:val="28"/>
          <w:cs/>
        </w:rPr>
        <w:t xml:space="preserve"> และ </w:t>
      </w:r>
      <w:r w:rsidR="007E49DE" w:rsidRPr="006461EA">
        <w:rPr>
          <w:rFonts w:ascii="Browallia New" w:hAnsi="Browallia New" w:cs="Browallia New"/>
          <w:sz w:val="28"/>
          <w:szCs w:val="28"/>
        </w:rPr>
        <w:t>25</w:t>
      </w:r>
      <w:r w:rsidR="00D950B4" w:rsidRPr="006461EA">
        <w:rPr>
          <w:rFonts w:ascii="Browallia New" w:hAnsi="Browallia New" w:cs="Browallia New"/>
          <w:sz w:val="28"/>
          <w:szCs w:val="28"/>
        </w:rPr>
        <w:t>6</w:t>
      </w:r>
      <w:r w:rsidR="00107136">
        <w:rPr>
          <w:rFonts w:ascii="Browallia New" w:hAnsi="Browallia New" w:cs="Browallia New"/>
          <w:sz w:val="28"/>
          <w:szCs w:val="28"/>
        </w:rPr>
        <w:t>1</w:t>
      </w:r>
      <w:r w:rsidRPr="006461EA">
        <w:rPr>
          <w:rFonts w:ascii="Browallia New" w:hAnsi="Browallia New" w:cs="Browallia New"/>
          <w:sz w:val="28"/>
          <w:szCs w:val="28"/>
          <w:cs/>
        </w:rPr>
        <w:t xml:space="preserve"> ส่วนหนึ่งของอาคารและอุปกรณ์ของ</w:t>
      </w:r>
      <w:r w:rsidR="008B223E" w:rsidRPr="006461EA">
        <w:rPr>
          <w:rFonts w:ascii="Browallia New" w:hAnsi="Browallia New" w:cs="Browallia New" w:hint="cs"/>
          <w:sz w:val="28"/>
          <w:szCs w:val="28"/>
          <w:cs/>
        </w:rPr>
        <w:t>งบการเงินรวมและงบการเงินเฉพาะ</w:t>
      </w:r>
      <w:r w:rsidR="00107136">
        <w:rPr>
          <w:rFonts w:ascii="Browallia New" w:hAnsi="Browallia New" w:cs="Browallia New"/>
          <w:sz w:val="28"/>
          <w:szCs w:val="28"/>
        </w:rPr>
        <w:t xml:space="preserve">         </w:t>
      </w:r>
      <w:r w:rsidR="008B223E" w:rsidRPr="006461EA">
        <w:rPr>
          <w:rFonts w:ascii="Browallia New" w:hAnsi="Browallia New" w:cs="Browallia New" w:hint="cs"/>
          <w:sz w:val="28"/>
          <w:szCs w:val="28"/>
          <w:cs/>
        </w:rPr>
        <w:t>ของบริษัท</w:t>
      </w:r>
      <w:r w:rsidRPr="006461EA">
        <w:rPr>
          <w:rFonts w:ascii="Browallia New" w:hAnsi="Browallia New" w:cs="Browallia New"/>
          <w:sz w:val="28"/>
          <w:szCs w:val="28"/>
          <w:cs/>
        </w:rPr>
        <w:t>ที่คิดค่าเสื่อมราคาเต็มมูลค่าและยังคงใช้งานอยู่มีราคาทุ</w:t>
      </w:r>
      <w:r w:rsidRPr="000771FF">
        <w:rPr>
          <w:rFonts w:ascii="Browallia New" w:hAnsi="Browallia New" w:cs="Browallia New"/>
          <w:sz w:val="28"/>
          <w:szCs w:val="28"/>
          <w:cs/>
        </w:rPr>
        <w:t xml:space="preserve">น </w:t>
      </w:r>
      <w:r w:rsidR="000771FF" w:rsidRPr="007F7583">
        <w:rPr>
          <w:rFonts w:ascii="Browallia New" w:hAnsi="Browallia New" w:cs="Browallia New"/>
          <w:sz w:val="28"/>
          <w:szCs w:val="28"/>
        </w:rPr>
        <w:t>274</w:t>
      </w:r>
      <w:r w:rsidR="00DA0BE4" w:rsidRPr="007F7583">
        <w:rPr>
          <w:rFonts w:ascii="Browallia New" w:hAnsi="Browallia New" w:cs="Browallia New"/>
          <w:sz w:val="28"/>
          <w:szCs w:val="28"/>
        </w:rPr>
        <w:t>.</w:t>
      </w:r>
      <w:r w:rsidR="000771FF" w:rsidRPr="000771FF">
        <w:rPr>
          <w:rFonts w:ascii="Browallia New" w:hAnsi="Browallia New" w:cs="Browallia New"/>
          <w:sz w:val="28"/>
          <w:szCs w:val="28"/>
        </w:rPr>
        <w:t>43</w:t>
      </w:r>
      <w:r w:rsidR="000771FF" w:rsidRPr="000771FF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0771FF">
        <w:rPr>
          <w:rFonts w:ascii="Browallia New" w:hAnsi="Browallia New" w:cs="Browallia New"/>
          <w:sz w:val="28"/>
          <w:szCs w:val="28"/>
          <w:cs/>
        </w:rPr>
        <w:t>ล้านบาท</w:t>
      </w:r>
      <w:r w:rsidR="008B223E" w:rsidRPr="000771FF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0771FF">
        <w:rPr>
          <w:rFonts w:ascii="Browallia New" w:hAnsi="Browallia New" w:cs="Browallia New"/>
          <w:sz w:val="28"/>
          <w:szCs w:val="28"/>
          <w:cs/>
        </w:rPr>
        <w:t xml:space="preserve">และ </w:t>
      </w:r>
      <w:r w:rsidR="006B5EB6" w:rsidRPr="000771FF">
        <w:rPr>
          <w:rFonts w:ascii="Browallia New" w:hAnsi="Browallia New" w:cs="Browallia New"/>
          <w:sz w:val="28"/>
          <w:szCs w:val="28"/>
        </w:rPr>
        <w:t>254.06</w:t>
      </w:r>
      <w:r w:rsidR="007B038D" w:rsidRPr="000771FF">
        <w:rPr>
          <w:rFonts w:ascii="Browallia New" w:hAnsi="Browallia New" w:cs="Browallia New"/>
          <w:sz w:val="28"/>
          <w:szCs w:val="28"/>
        </w:rPr>
        <w:t xml:space="preserve"> </w:t>
      </w:r>
      <w:r w:rsidR="008B223E" w:rsidRPr="000771FF">
        <w:rPr>
          <w:rFonts w:ascii="Browallia New" w:hAnsi="Browallia New" w:cs="Browallia New"/>
          <w:sz w:val="28"/>
          <w:szCs w:val="28"/>
          <w:cs/>
        </w:rPr>
        <w:t>ล้านบาท ตามลำดับ</w:t>
      </w:r>
      <w:r w:rsidR="008B223E" w:rsidRPr="006461EA">
        <w:rPr>
          <w:rFonts w:ascii="Browallia New" w:hAnsi="Browallia New" w:cs="Browallia New"/>
          <w:sz w:val="28"/>
          <w:szCs w:val="28"/>
          <w:cs/>
        </w:rPr>
        <w:t xml:space="preserve"> </w:t>
      </w:r>
    </w:p>
    <w:p w14:paraId="7989FF53" w14:textId="77777777" w:rsidR="00D950B4" w:rsidRPr="006461EA" w:rsidRDefault="00D950B4" w:rsidP="00530D0F">
      <w:pPr>
        <w:tabs>
          <w:tab w:val="clear" w:pos="227"/>
          <w:tab w:val="clear" w:pos="454"/>
          <w:tab w:val="clear" w:pos="680"/>
        </w:tabs>
        <w:spacing w:line="240" w:lineRule="auto"/>
        <w:ind w:left="450"/>
        <w:jc w:val="thaiDistribute"/>
        <w:rPr>
          <w:rFonts w:ascii="Browallia New" w:hAnsi="Browallia New" w:cs="Browallia New"/>
          <w:sz w:val="24"/>
          <w:szCs w:val="24"/>
        </w:rPr>
      </w:pPr>
    </w:p>
    <w:p w14:paraId="464D0192" w14:textId="28737F2F" w:rsidR="00F31148" w:rsidRPr="006461EA" w:rsidRDefault="00BA25BC" w:rsidP="00530D0F">
      <w:pPr>
        <w:tabs>
          <w:tab w:val="clear" w:pos="227"/>
          <w:tab w:val="clear" w:pos="454"/>
          <w:tab w:val="clear" w:pos="680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461EA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Pr="006461EA">
        <w:rPr>
          <w:rFonts w:ascii="Browallia New" w:hAnsi="Browallia New" w:cs="Browallia New"/>
          <w:sz w:val="28"/>
          <w:szCs w:val="28"/>
        </w:rPr>
        <w:t xml:space="preserve">31 </w:t>
      </w:r>
      <w:r w:rsidRPr="006461EA">
        <w:rPr>
          <w:rFonts w:ascii="Browallia New" w:hAnsi="Browallia New" w:cs="Browallia New"/>
          <w:sz w:val="28"/>
          <w:szCs w:val="28"/>
          <w:cs/>
        </w:rPr>
        <w:t xml:space="preserve">ธันวาคม </w:t>
      </w:r>
      <w:r w:rsidRPr="006461EA">
        <w:rPr>
          <w:rFonts w:ascii="Browallia New" w:hAnsi="Browallia New" w:cs="Browallia New"/>
          <w:sz w:val="28"/>
          <w:szCs w:val="28"/>
        </w:rPr>
        <w:t>25</w:t>
      </w:r>
      <w:r w:rsidR="004171A4" w:rsidRPr="006461EA">
        <w:rPr>
          <w:rFonts w:ascii="Browallia New" w:hAnsi="Browallia New" w:cs="Browallia New"/>
          <w:sz w:val="28"/>
          <w:szCs w:val="28"/>
        </w:rPr>
        <w:t>6</w:t>
      </w:r>
      <w:r w:rsidR="006B5EB6">
        <w:rPr>
          <w:rFonts w:ascii="Browallia New" w:hAnsi="Browallia New" w:cs="Browallia New"/>
          <w:sz w:val="28"/>
          <w:szCs w:val="28"/>
        </w:rPr>
        <w:t>2</w:t>
      </w:r>
      <w:r w:rsidRPr="006461EA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C919B6" w:rsidRPr="006461EA">
        <w:rPr>
          <w:rFonts w:ascii="Browallia New" w:hAnsi="Browallia New" w:cs="Browallia New" w:hint="cs"/>
          <w:sz w:val="28"/>
          <w:szCs w:val="28"/>
          <w:cs/>
        </w:rPr>
        <w:t>บริษัทมียานพาหนะ</w:t>
      </w:r>
      <w:r w:rsidR="008D5523" w:rsidRPr="006461EA">
        <w:rPr>
          <w:rFonts w:ascii="Browallia New" w:hAnsi="Browallia New" w:cs="Browallia New" w:hint="cs"/>
          <w:sz w:val="28"/>
          <w:szCs w:val="28"/>
          <w:cs/>
        </w:rPr>
        <w:t>ภายใต้</w:t>
      </w:r>
      <w:r w:rsidR="00B57847" w:rsidRPr="006461EA">
        <w:rPr>
          <w:rFonts w:ascii="Browallia New" w:hAnsi="Browallia New" w:cs="Browallia New" w:hint="cs"/>
          <w:sz w:val="28"/>
          <w:szCs w:val="28"/>
          <w:cs/>
        </w:rPr>
        <w:t>สัญญาเช่า</w:t>
      </w:r>
      <w:r w:rsidR="00C919B6" w:rsidRPr="006461EA">
        <w:rPr>
          <w:rFonts w:ascii="Browallia New" w:hAnsi="Browallia New" w:cs="Browallia New" w:hint="cs"/>
          <w:sz w:val="28"/>
          <w:szCs w:val="28"/>
          <w:cs/>
        </w:rPr>
        <w:t xml:space="preserve">การเงินโดยมีมูลค่าสุทธิตามบัญชีเป็นจำนวนเงินประมาณ </w:t>
      </w:r>
      <w:r w:rsidR="0017645A" w:rsidRPr="007F7583">
        <w:rPr>
          <w:rFonts w:ascii="Browallia New" w:hAnsi="Browallia New" w:cs="Browallia New"/>
          <w:sz w:val="28"/>
          <w:szCs w:val="28"/>
        </w:rPr>
        <w:t>0.95</w:t>
      </w:r>
      <w:r w:rsidR="005379C7" w:rsidRPr="0034103F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C919B6" w:rsidRPr="0034103F">
        <w:rPr>
          <w:rFonts w:ascii="Browallia New" w:hAnsi="Browallia New" w:cs="Browallia New"/>
          <w:sz w:val="28"/>
          <w:szCs w:val="28"/>
          <w:cs/>
          <w:lang w:val="en-GB"/>
        </w:rPr>
        <w:t>ล้านบาท</w:t>
      </w:r>
    </w:p>
    <w:p w14:paraId="347CC500" w14:textId="77777777" w:rsidR="002D256C" w:rsidRPr="00124509" w:rsidRDefault="002D256C" w:rsidP="00530D0F">
      <w:pPr>
        <w:tabs>
          <w:tab w:val="clear" w:pos="227"/>
          <w:tab w:val="clear" w:pos="454"/>
          <w:tab w:val="clear" w:pos="680"/>
        </w:tabs>
        <w:spacing w:line="240" w:lineRule="auto"/>
        <w:ind w:left="45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5864CB28" w14:textId="527D2024" w:rsidR="00104015" w:rsidRDefault="00CB5A4B" w:rsidP="001040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 w:hint="cs"/>
          <w:sz w:val="28"/>
          <w:szCs w:val="28"/>
          <w:cs/>
        </w:rPr>
        <w:t>เครื่องจักรและ</w:t>
      </w:r>
      <w:r w:rsidR="00371706" w:rsidRPr="006461EA">
        <w:rPr>
          <w:rFonts w:ascii="Browallia New" w:hAnsi="Browallia New" w:cs="Browallia New"/>
          <w:sz w:val="28"/>
          <w:szCs w:val="28"/>
          <w:cs/>
          <w:lang w:val="en-GB"/>
        </w:rPr>
        <w:t>ที่ดินบางส่วนและสิ่งปลูกสร้างของบริษัทได้ถูกจดจำนองเพื่อใช้เป็นหลักประกันสำหรับวงเงินสินเชื่อจา</w:t>
      </w: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>กธนาคาร</w:t>
      </w:r>
      <w:r w:rsidR="008E61C1" w:rsidRPr="006461EA">
        <w:rPr>
          <w:rFonts w:ascii="Browallia New" w:hAnsi="Browallia New" w:cs="Browallia New"/>
          <w:sz w:val="28"/>
          <w:szCs w:val="28"/>
          <w:cs/>
          <w:lang w:val="en-GB"/>
        </w:rPr>
        <w:t xml:space="preserve">แห่งหนึ่ง </w:t>
      </w:r>
      <w:bookmarkEnd w:id="5"/>
      <w:r w:rsidR="005D33CB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ตามที่กล่าวไว้ในหมายเหตุ </w:t>
      </w:r>
      <w:r w:rsidR="005D33CB" w:rsidRPr="0034779D">
        <w:rPr>
          <w:rFonts w:ascii="Browallia New" w:hAnsi="Browallia New" w:cs="Browallia New"/>
          <w:sz w:val="28"/>
          <w:szCs w:val="28"/>
        </w:rPr>
        <w:t>2</w:t>
      </w:r>
      <w:r w:rsidR="00104015" w:rsidRPr="0034779D">
        <w:rPr>
          <w:rFonts w:ascii="Browallia New" w:hAnsi="Browallia New" w:cs="Browallia New"/>
          <w:sz w:val="28"/>
          <w:szCs w:val="28"/>
        </w:rPr>
        <w:t>3</w:t>
      </w:r>
    </w:p>
    <w:p w14:paraId="074D17EA" w14:textId="77777777" w:rsidR="00104015" w:rsidRPr="00124509" w:rsidRDefault="00104015" w:rsidP="001040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4"/>
          <w:szCs w:val="24"/>
        </w:rPr>
      </w:pPr>
    </w:p>
    <w:p w14:paraId="5B0E48B3" w14:textId="4C8FF0F8" w:rsidR="00104015" w:rsidRDefault="00104015" w:rsidP="008D55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</w:rPr>
        <w:t>ในระหว่างปี ผู้บริหาร</w:t>
      </w:r>
      <w:r w:rsidR="00090C2F">
        <w:rPr>
          <w:rFonts w:ascii="Browallia New" w:hAnsi="Browallia New" w:cs="Browallia New" w:hint="cs"/>
          <w:sz w:val="28"/>
          <w:szCs w:val="28"/>
          <w:cs/>
        </w:rPr>
        <w:t>ของบริษัทย่อย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ได้พิจารณาเปลี่ยนอายุการให้ประโยชน์ของเครื่องจักรและอุปกรณ์บางส่วนจาก </w:t>
      </w:r>
      <w:r>
        <w:rPr>
          <w:rFonts w:ascii="Browallia New" w:hAnsi="Browallia New" w:cs="Browallia New"/>
          <w:sz w:val="28"/>
          <w:szCs w:val="28"/>
        </w:rPr>
        <w:t xml:space="preserve">50 </w:t>
      </w:r>
      <w:r>
        <w:rPr>
          <w:rFonts w:ascii="Browallia New" w:hAnsi="Browallia New" w:cs="Browallia New" w:hint="cs"/>
          <w:sz w:val="28"/>
          <w:szCs w:val="28"/>
          <w:cs/>
        </w:rPr>
        <w:t>ปี</w:t>
      </w:r>
      <w:r w:rsidR="00090C2F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เป็น </w:t>
      </w:r>
      <w:r>
        <w:rPr>
          <w:rFonts w:ascii="Browallia New" w:hAnsi="Browallia New" w:cs="Browallia New"/>
          <w:sz w:val="28"/>
          <w:szCs w:val="28"/>
        </w:rPr>
        <w:t xml:space="preserve">30 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ปีและ </w:t>
      </w:r>
      <w:r>
        <w:rPr>
          <w:rFonts w:ascii="Browallia New" w:hAnsi="Browallia New" w:cs="Browallia New"/>
          <w:sz w:val="28"/>
          <w:szCs w:val="28"/>
        </w:rPr>
        <w:t xml:space="preserve">15 </w:t>
      </w:r>
      <w:r>
        <w:rPr>
          <w:rFonts w:ascii="Browallia New" w:hAnsi="Browallia New" w:cs="Browallia New" w:hint="cs"/>
          <w:sz w:val="28"/>
          <w:szCs w:val="28"/>
          <w:cs/>
        </w:rPr>
        <w:t>ปี</w:t>
      </w:r>
      <w:r w:rsidR="003D2FBE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640F04" w:rsidRPr="00640F04">
        <w:rPr>
          <w:rFonts w:ascii="Browallia New" w:hAnsi="Browallia New" w:cs="Browallia New"/>
          <w:sz w:val="28"/>
          <w:szCs w:val="28"/>
          <w:cs/>
        </w:rPr>
        <w:t xml:space="preserve">โดยเริ่มตั้งแต่วันที่ 1 </w:t>
      </w:r>
      <w:r w:rsidR="00090C2F">
        <w:rPr>
          <w:rFonts w:ascii="Browallia New" w:hAnsi="Browallia New" w:cs="Browallia New" w:hint="cs"/>
          <w:sz w:val="28"/>
          <w:szCs w:val="28"/>
          <w:cs/>
        </w:rPr>
        <w:t>มกราคม</w:t>
      </w:r>
      <w:r w:rsidR="00640F04" w:rsidRPr="00640F04">
        <w:rPr>
          <w:rFonts w:ascii="Browallia New" w:hAnsi="Browallia New" w:cs="Browallia New"/>
          <w:sz w:val="28"/>
          <w:szCs w:val="28"/>
          <w:cs/>
        </w:rPr>
        <w:t xml:space="preserve"> 2562 เป็นต้นไป เป็นผลให้บริษัทย่อยมีค่าเสื่อมราคาของ</w:t>
      </w:r>
      <w:r w:rsidR="00640F04" w:rsidRPr="00124509">
        <w:rPr>
          <w:rFonts w:ascii="Browallia New" w:hAnsi="Browallia New" w:cs="Browallia New"/>
          <w:spacing w:val="-4"/>
          <w:sz w:val="28"/>
          <w:szCs w:val="28"/>
          <w:cs/>
        </w:rPr>
        <w:t xml:space="preserve">เครื่องจักรและอุปกรณ์ในงบการเงินรวมสำหรับปีสิ้นสุดวันที่ 31 ธันวาคม 2562 </w:t>
      </w:r>
      <w:r w:rsidR="00675B2B" w:rsidRPr="00124509">
        <w:rPr>
          <w:rFonts w:ascii="Browallia New" w:hAnsi="Browallia New" w:cs="Browallia New" w:hint="cs"/>
          <w:spacing w:val="-4"/>
          <w:sz w:val="28"/>
          <w:szCs w:val="28"/>
          <w:cs/>
        </w:rPr>
        <w:t>เพิ่มขึ้น</w:t>
      </w:r>
      <w:r w:rsidR="00640F04" w:rsidRPr="00124509">
        <w:rPr>
          <w:rFonts w:ascii="Browallia New" w:hAnsi="Browallia New" w:cs="Browallia New"/>
          <w:spacing w:val="-4"/>
          <w:sz w:val="28"/>
          <w:szCs w:val="28"/>
          <w:cs/>
        </w:rPr>
        <w:t xml:space="preserve">เป็นจำนวนเงิน </w:t>
      </w:r>
      <w:r w:rsidR="00090C2F" w:rsidRPr="00124509">
        <w:rPr>
          <w:rFonts w:ascii="Browallia New" w:hAnsi="Browallia New" w:cs="Browallia New"/>
          <w:spacing w:val="-4"/>
          <w:sz w:val="28"/>
          <w:szCs w:val="28"/>
        </w:rPr>
        <w:t>4.</w:t>
      </w:r>
      <w:r w:rsidR="00675B2B" w:rsidRPr="00124509">
        <w:rPr>
          <w:rFonts w:ascii="Browallia New" w:hAnsi="Browallia New" w:cs="Browallia New"/>
          <w:spacing w:val="-4"/>
          <w:sz w:val="28"/>
          <w:szCs w:val="28"/>
        </w:rPr>
        <w:t>98</w:t>
      </w:r>
      <w:r w:rsidR="00640F04" w:rsidRPr="00124509">
        <w:rPr>
          <w:rFonts w:ascii="Browallia New" w:hAnsi="Browallia New" w:cs="Browallia New"/>
          <w:spacing w:val="-4"/>
          <w:sz w:val="28"/>
          <w:szCs w:val="28"/>
          <w:cs/>
        </w:rPr>
        <w:t xml:space="preserve"> ล้านบาท</w:t>
      </w:r>
    </w:p>
    <w:p w14:paraId="491C32E2" w14:textId="77777777" w:rsidR="00124509" w:rsidRPr="005D33CB" w:rsidRDefault="00124509" w:rsidP="008D55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p w14:paraId="433795B9" w14:textId="77777777" w:rsidR="00C13AD5" w:rsidRDefault="00C13AD5" w:rsidP="00C13A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629"/>
        </w:tabs>
        <w:spacing w:line="240" w:lineRule="auto"/>
        <w:ind w:left="426" w:right="1800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56DBED78" w14:textId="423D42C7" w:rsidR="001F2BAF" w:rsidRDefault="001F2BAF" w:rsidP="000C12EF">
      <w:pPr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450"/>
          <w:tab w:val="num" w:pos="2629"/>
        </w:tabs>
        <w:spacing w:line="240" w:lineRule="auto"/>
        <w:ind w:left="426" w:right="1800" w:hanging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>
        <w:rPr>
          <w:rFonts w:ascii="Browallia New" w:hAnsi="Browallia New" w:cs="Browallia New" w:hint="cs"/>
          <w:sz w:val="28"/>
          <w:szCs w:val="28"/>
          <w:u w:val="single"/>
          <w:cs/>
        </w:rPr>
        <w:lastRenderedPageBreak/>
        <w:t>โปรแกรมคอมพิวเตอร์</w:t>
      </w:r>
    </w:p>
    <w:p w14:paraId="2A8BBB52" w14:textId="5AEA4D8C" w:rsidR="001F2BAF" w:rsidRDefault="001F2BAF" w:rsidP="001F2B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629"/>
        </w:tabs>
        <w:spacing w:line="240" w:lineRule="auto"/>
        <w:ind w:left="426" w:right="1800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tbl>
      <w:tblPr>
        <w:tblStyle w:val="TableGrid"/>
        <w:tblW w:w="8999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24"/>
        <w:gridCol w:w="1620"/>
        <w:gridCol w:w="270"/>
        <w:gridCol w:w="1710"/>
        <w:gridCol w:w="270"/>
        <w:gridCol w:w="1499"/>
        <w:gridCol w:w="6"/>
      </w:tblGrid>
      <w:tr w:rsidR="00CF34F1" w14:paraId="78B01A7B" w14:textId="77777777" w:rsidTr="006B5EB6">
        <w:trPr>
          <w:gridAfter w:val="1"/>
          <w:wAfter w:w="6" w:type="dxa"/>
        </w:trPr>
        <w:tc>
          <w:tcPr>
            <w:tcW w:w="3624" w:type="dxa"/>
          </w:tcPr>
          <w:p w14:paraId="4F11A422" w14:textId="77777777" w:rsidR="00CF34F1" w:rsidRPr="001F2BAF" w:rsidRDefault="00CF34F1" w:rsidP="001F2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629"/>
              </w:tabs>
              <w:spacing w:line="240" w:lineRule="auto"/>
              <w:ind w:right="150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5369" w:type="dxa"/>
            <w:gridSpan w:val="5"/>
          </w:tcPr>
          <w:p w14:paraId="5235E572" w14:textId="64EE9BA3" w:rsidR="00CF34F1" w:rsidRPr="00CF34F1" w:rsidRDefault="00CF34F1" w:rsidP="00CF3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62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F34F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Pr="00CF34F1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หน่วย </w:t>
            </w:r>
            <w:r w:rsidRPr="00CF34F1">
              <w:rPr>
                <w:rFonts w:ascii="Browallia New" w:hAnsi="Browallia New" w:cs="Browallia New"/>
                <w:sz w:val="28"/>
                <w:szCs w:val="28"/>
              </w:rPr>
              <w:t xml:space="preserve">: </w:t>
            </w:r>
            <w:r w:rsidRPr="00CF34F1">
              <w:rPr>
                <w:rFonts w:ascii="Browallia New" w:hAnsi="Browallia New" w:cs="Browallia New" w:hint="cs"/>
                <w:sz w:val="28"/>
                <w:szCs w:val="28"/>
                <w:cs/>
              </w:rPr>
              <w:t>พันบาท)</w:t>
            </w:r>
          </w:p>
        </w:tc>
      </w:tr>
      <w:tr w:rsidR="00CF34F1" w14:paraId="4463B01A" w14:textId="77777777" w:rsidTr="006B5EB6">
        <w:trPr>
          <w:gridAfter w:val="1"/>
          <w:wAfter w:w="6" w:type="dxa"/>
        </w:trPr>
        <w:tc>
          <w:tcPr>
            <w:tcW w:w="3624" w:type="dxa"/>
          </w:tcPr>
          <w:p w14:paraId="19D1BDAA" w14:textId="77777777" w:rsidR="00CF34F1" w:rsidRPr="001F2BAF" w:rsidRDefault="00CF34F1" w:rsidP="001F2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629"/>
              </w:tabs>
              <w:spacing w:line="240" w:lineRule="auto"/>
              <w:ind w:right="150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5369" w:type="dxa"/>
            <w:gridSpan w:val="5"/>
            <w:tcBorders>
              <w:bottom w:val="single" w:sz="4" w:space="0" w:color="auto"/>
            </w:tcBorders>
          </w:tcPr>
          <w:p w14:paraId="300ED73B" w14:textId="5F0B5DFD" w:rsidR="00CF34F1" w:rsidRPr="00CF34F1" w:rsidRDefault="00CF34F1" w:rsidP="00CF3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62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งบการเงินรวมและงบการเงินเฉพาะบริษัท</w:t>
            </w:r>
          </w:p>
        </w:tc>
      </w:tr>
      <w:tr w:rsidR="00CF34F1" w14:paraId="58F22942" w14:textId="77777777" w:rsidTr="006B5EB6">
        <w:tc>
          <w:tcPr>
            <w:tcW w:w="3624" w:type="dxa"/>
          </w:tcPr>
          <w:p w14:paraId="33781E08" w14:textId="77777777" w:rsidR="00CF34F1" w:rsidRPr="001F2BAF" w:rsidRDefault="00CF34F1" w:rsidP="00CF3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629"/>
              </w:tabs>
              <w:spacing w:line="240" w:lineRule="auto"/>
              <w:ind w:right="150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224E3E9" w14:textId="5FCFDAF4" w:rsidR="00CF34F1" w:rsidRPr="00CF34F1" w:rsidRDefault="00CF34F1" w:rsidP="00CF3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62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3B35979" w14:textId="77777777" w:rsidR="00CF34F1" w:rsidRPr="00CF34F1" w:rsidRDefault="00CF34F1" w:rsidP="00CF3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629"/>
              </w:tabs>
              <w:spacing w:line="240" w:lineRule="auto"/>
              <w:ind w:right="180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627C2E41" w14:textId="4DA5302D" w:rsidR="00CF34F1" w:rsidRPr="00CF34F1" w:rsidRDefault="00CF34F1" w:rsidP="00CF3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62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C4834A9" w14:textId="0D3DB772" w:rsidR="00CF34F1" w:rsidRPr="00CF34F1" w:rsidRDefault="00CF34F1" w:rsidP="00CF3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629"/>
              </w:tabs>
              <w:spacing w:line="240" w:lineRule="auto"/>
              <w:ind w:right="180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05" w:type="dxa"/>
            <w:gridSpan w:val="2"/>
            <w:tcBorders>
              <w:bottom w:val="single" w:sz="4" w:space="0" w:color="auto"/>
            </w:tcBorders>
            <w:vAlign w:val="bottom"/>
          </w:tcPr>
          <w:p w14:paraId="7919417C" w14:textId="6558046F" w:rsidR="00CF34F1" w:rsidRPr="00CF34F1" w:rsidRDefault="00CF34F1" w:rsidP="00CF3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62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รวม</w:t>
            </w:r>
          </w:p>
        </w:tc>
      </w:tr>
      <w:tr w:rsidR="00CF34F1" w14:paraId="186B46CE" w14:textId="77777777" w:rsidTr="006B5EB6">
        <w:tc>
          <w:tcPr>
            <w:tcW w:w="3624" w:type="dxa"/>
          </w:tcPr>
          <w:p w14:paraId="7A0E1A8C" w14:textId="7A61993D" w:rsidR="00CF34F1" w:rsidRPr="001F2BAF" w:rsidRDefault="00CF34F1" w:rsidP="00CF3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629"/>
              </w:tabs>
              <w:spacing w:line="240" w:lineRule="auto"/>
              <w:ind w:right="150"/>
              <w:jc w:val="thaiDistribute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  <w:r w:rsidRPr="001F2BAF"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  <w:cs/>
              </w:rPr>
              <w:t>ราคาทุน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0A1D6D11" w14:textId="77777777" w:rsidR="00CF34F1" w:rsidRPr="00CF34F1" w:rsidRDefault="00CF34F1" w:rsidP="00CF3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629"/>
              </w:tabs>
              <w:spacing w:line="240" w:lineRule="auto"/>
              <w:ind w:right="180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C172D6A" w14:textId="77777777" w:rsidR="00CF34F1" w:rsidRPr="00CF34F1" w:rsidRDefault="00CF34F1" w:rsidP="00CF3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629"/>
              </w:tabs>
              <w:spacing w:line="240" w:lineRule="auto"/>
              <w:ind w:right="180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7035FB32" w14:textId="77777777" w:rsidR="00CF34F1" w:rsidRPr="00CF34F1" w:rsidRDefault="00CF34F1" w:rsidP="00CF3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629"/>
              </w:tabs>
              <w:spacing w:line="240" w:lineRule="auto"/>
              <w:ind w:right="180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5EDD090" w14:textId="3EE902A4" w:rsidR="00CF34F1" w:rsidRPr="00CF34F1" w:rsidRDefault="00CF34F1" w:rsidP="00CF3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629"/>
              </w:tabs>
              <w:spacing w:line="240" w:lineRule="auto"/>
              <w:ind w:right="180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05" w:type="dxa"/>
            <w:gridSpan w:val="2"/>
          </w:tcPr>
          <w:p w14:paraId="2F66DE4F" w14:textId="77777777" w:rsidR="00CF34F1" w:rsidRPr="00CF34F1" w:rsidRDefault="00CF34F1" w:rsidP="00CF3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629"/>
              </w:tabs>
              <w:spacing w:line="240" w:lineRule="auto"/>
              <w:ind w:right="180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658E2" w14:paraId="44318869" w14:textId="77777777" w:rsidTr="006B5EB6">
        <w:tc>
          <w:tcPr>
            <w:tcW w:w="3624" w:type="dxa"/>
          </w:tcPr>
          <w:p w14:paraId="668818F6" w14:textId="25AF85DA" w:rsidR="005658E2" w:rsidRPr="001F2BAF" w:rsidRDefault="005658E2" w:rsidP="00565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629"/>
              </w:tabs>
              <w:spacing w:line="240" w:lineRule="auto"/>
              <w:ind w:right="150"/>
              <w:jc w:val="thaiDistribute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  <w:r w:rsidRPr="001F2BAF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1F2BA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มกราคม </w:t>
            </w:r>
            <w:r w:rsidRPr="001F2BAF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Pr="001F2BAF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620" w:type="dxa"/>
          </w:tcPr>
          <w:p w14:paraId="0E328431" w14:textId="08AB144F" w:rsidR="005658E2" w:rsidRPr="00A40898" w:rsidRDefault="005658E2" w:rsidP="005658E2">
            <w:pPr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    </w:t>
            </w:r>
            <w:r w:rsidRPr="00A40898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CDB5C31" w14:textId="77777777" w:rsidR="005658E2" w:rsidRPr="00A40898" w:rsidRDefault="005658E2" w:rsidP="005658E2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766C8715" w14:textId="4EAC217F" w:rsidR="005658E2" w:rsidRPr="00A40898" w:rsidRDefault="005658E2" w:rsidP="005658E2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40898">
              <w:rPr>
                <w:rFonts w:ascii="Browallia New" w:hAnsi="Browallia New" w:cs="Browallia New"/>
                <w:sz w:val="28"/>
                <w:szCs w:val="28"/>
              </w:rPr>
              <w:t>9,241</w:t>
            </w:r>
          </w:p>
        </w:tc>
        <w:tc>
          <w:tcPr>
            <w:tcW w:w="270" w:type="dxa"/>
          </w:tcPr>
          <w:p w14:paraId="4305F1B7" w14:textId="30CFBEE6" w:rsidR="005658E2" w:rsidRPr="00A40898" w:rsidRDefault="005658E2" w:rsidP="005658E2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05" w:type="dxa"/>
            <w:gridSpan w:val="2"/>
          </w:tcPr>
          <w:p w14:paraId="5616CFDF" w14:textId="3C8DDF20" w:rsidR="005658E2" w:rsidRPr="00A40898" w:rsidRDefault="005658E2" w:rsidP="005658E2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40898">
              <w:rPr>
                <w:rFonts w:ascii="Browallia New" w:hAnsi="Browallia New" w:cs="Browallia New"/>
                <w:sz w:val="28"/>
                <w:szCs w:val="28"/>
              </w:rPr>
              <w:t>9,241</w:t>
            </w:r>
          </w:p>
        </w:tc>
      </w:tr>
      <w:tr w:rsidR="005658E2" w14:paraId="239FC427" w14:textId="77777777" w:rsidTr="006B5EB6">
        <w:tc>
          <w:tcPr>
            <w:tcW w:w="3624" w:type="dxa"/>
          </w:tcPr>
          <w:p w14:paraId="3B4AFB49" w14:textId="06A6BB73" w:rsidR="005658E2" w:rsidRPr="001F2BAF" w:rsidRDefault="005658E2" w:rsidP="00565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629"/>
              </w:tabs>
              <w:spacing w:line="240" w:lineRule="auto"/>
              <w:ind w:right="150"/>
              <w:jc w:val="thaiDistribute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  <w:r w:rsidRPr="001F2BA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ซื้อเพิ่ม </w:t>
            </w:r>
          </w:p>
        </w:tc>
        <w:tc>
          <w:tcPr>
            <w:tcW w:w="1620" w:type="dxa"/>
          </w:tcPr>
          <w:p w14:paraId="469702E0" w14:textId="29B5AE3C" w:rsidR="005658E2" w:rsidRPr="00A40898" w:rsidRDefault="005658E2" w:rsidP="005658E2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40898">
              <w:rPr>
                <w:rFonts w:ascii="Browallia New" w:hAnsi="Browallia New" w:cs="Browallia New"/>
                <w:sz w:val="28"/>
                <w:szCs w:val="28"/>
              </w:rPr>
              <w:t>440</w:t>
            </w:r>
          </w:p>
        </w:tc>
        <w:tc>
          <w:tcPr>
            <w:tcW w:w="270" w:type="dxa"/>
          </w:tcPr>
          <w:p w14:paraId="42B7B9BF" w14:textId="77777777" w:rsidR="005658E2" w:rsidRPr="00A40898" w:rsidRDefault="005658E2" w:rsidP="005658E2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1D5DB2B9" w14:textId="2E6E1A33" w:rsidR="005658E2" w:rsidRPr="00A40898" w:rsidRDefault="005658E2" w:rsidP="005658E2">
            <w:pPr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   </w:t>
            </w:r>
            <w:r w:rsidR="00D354A8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A40898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A561FAC" w14:textId="336B9ECC" w:rsidR="005658E2" w:rsidRPr="00A40898" w:rsidRDefault="005658E2" w:rsidP="005658E2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05" w:type="dxa"/>
            <w:gridSpan w:val="2"/>
          </w:tcPr>
          <w:p w14:paraId="4509CA39" w14:textId="61CC86E3" w:rsidR="005658E2" w:rsidRPr="00A40898" w:rsidRDefault="005658E2" w:rsidP="005658E2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40898">
              <w:rPr>
                <w:rFonts w:ascii="Browallia New" w:hAnsi="Browallia New" w:cs="Browallia New"/>
                <w:sz w:val="28"/>
                <w:szCs w:val="28"/>
              </w:rPr>
              <w:t>440</w:t>
            </w:r>
          </w:p>
        </w:tc>
      </w:tr>
      <w:tr w:rsidR="005658E2" w14:paraId="0820F896" w14:textId="77777777" w:rsidTr="006B5EB6">
        <w:tc>
          <w:tcPr>
            <w:tcW w:w="3624" w:type="dxa"/>
          </w:tcPr>
          <w:p w14:paraId="39DB34CD" w14:textId="03FE8489" w:rsidR="005658E2" w:rsidRPr="001F2BAF" w:rsidRDefault="005658E2" w:rsidP="00565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629"/>
              </w:tabs>
              <w:spacing w:line="240" w:lineRule="auto"/>
              <w:ind w:right="15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F2BAF">
              <w:rPr>
                <w:rFonts w:ascii="Browallia New" w:hAnsi="Browallia New" w:cs="Browallia New"/>
                <w:sz w:val="28"/>
                <w:szCs w:val="28"/>
                <w:cs/>
              </w:rPr>
              <w:t>โอนเข้า / (โอนออก)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98576D6" w14:textId="7E5F9D89" w:rsidR="005658E2" w:rsidRDefault="005658E2" w:rsidP="005658E2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40898">
              <w:rPr>
                <w:rFonts w:ascii="Browallia New" w:hAnsi="Browallia New" w:cs="Browallia New"/>
                <w:sz w:val="28"/>
                <w:szCs w:val="28"/>
              </w:rPr>
              <w:t>9,241</w:t>
            </w:r>
          </w:p>
        </w:tc>
        <w:tc>
          <w:tcPr>
            <w:tcW w:w="270" w:type="dxa"/>
          </w:tcPr>
          <w:p w14:paraId="002CCBD5" w14:textId="77777777" w:rsidR="005658E2" w:rsidRPr="00A40898" w:rsidRDefault="005658E2" w:rsidP="005658E2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519466EC" w14:textId="352B8044" w:rsidR="005658E2" w:rsidRPr="00A40898" w:rsidRDefault="005658E2" w:rsidP="005658E2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Pr="00A40898">
              <w:rPr>
                <w:rFonts w:ascii="Browallia New" w:hAnsi="Browallia New" w:cs="Browallia New"/>
                <w:sz w:val="28"/>
                <w:szCs w:val="28"/>
              </w:rPr>
              <w:t>9,241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53D3C95" w14:textId="77777777" w:rsidR="005658E2" w:rsidRPr="00A40898" w:rsidRDefault="005658E2" w:rsidP="005658E2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05" w:type="dxa"/>
            <w:gridSpan w:val="2"/>
            <w:tcBorders>
              <w:bottom w:val="single" w:sz="4" w:space="0" w:color="auto"/>
            </w:tcBorders>
          </w:tcPr>
          <w:p w14:paraId="594A07FA" w14:textId="225C2DE8" w:rsidR="005658E2" w:rsidRPr="00A40898" w:rsidRDefault="005658E2" w:rsidP="005658E2">
            <w:pPr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 </w:t>
            </w:r>
            <w:r w:rsidRPr="00A40898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C032FD" w14:paraId="6601F3C2" w14:textId="77777777" w:rsidTr="006B5EB6">
        <w:tc>
          <w:tcPr>
            <w:tcW w:w="3624" w:type="dxa"/>
          </w:tcPr>
          <w:p w14:paraId="5E7E2360" w14:textId="20A407FB" w:rsidR="00C032FD" w:rsidRPr="001F2BAF" w:rsidRDefault="00C032FD" w:rsidP="00C03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629"/>
              </w:tabs>
              <w:spacing w:line="240" w:lineRule="auto"/>
              <w:ind w:right="150"/>
              <w:jc w:val="thaiDistribute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  <w:r w:rsidRPr="001F2BAF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1F2BA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1F2BAF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281FF8BC" w14:textId="3681F7C3" w:rsidR="00C032FD" w:rsidRPr="00A40898" w:rsidRDefault="00C032FD" w:rsidP="00C032FD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40898">
              <w:rPr>
                <w:rFonts w:ascii="Browallia New" w:hAnsi="Browallia New" w:cs="Browallia New"/>
                <w:sz w:val="28"/>
                <w:szCs w:val="28"/>
              </w:rPr>
              <w:t>9,681</w:t>
            </w:r>
          </w:p>
        </w:tc>
        <w:tc>
          <w:tcPr>
            <w:tcW w:w="270" w:type="dxa"/>
          </w:tcPr>
          <w:p w14:paraId="13D358E7" w14:textId="77777777" w:rsidR="00C032FD" w:rsidRPr="00A40898" w:rsidRDefault="00C032FD" w:rsidP="00C032FD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2E065FA6" w14:textId="48740733" w:rsidR="00C032FD" w:rsidRPr="00A40898" w:rsidRDefault="00C032FD" w:rsidP="00C032FD">
            <w:pPr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     </w:t>
            </w:r>
            <w:r w:rsidRPr="00A40898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D961C7C" w14:textId="3F5AA75C" w:rsidR="00C032FD" w:rsidRPr="00A40898" w:rsidRDefault="00C032FD" w:rsidP="00C032FD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auto"/>
            </w:tcBorders>
          </w:tcPr>
          <w:p w14:paraId="32CFB93C" w14:textId="3DBE3DB3" w:rsidR="00C032FD" w:rsidRPr="00A40898" w:rsidRDefault="00C032FD" w:rsidP="00C032FD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40898">
              <w:rPr>
                <w:rFonts w:ascii="Browallia New" w:hAnsi="Browallia New" w:cs="Browallia New"/>
                <w:sz w:val="28"/>
                <w:szCs w:val="28"/>
              </w:rPr>
              <w:t>9,681</w:t>
            </w:r>
          </w:p>
        </w:tc>
      </w:tr>
      <w:tr w:rsidR="00C032FD" w14:paraId="51FB00DC" w14:textId="77777777" w:rsidTr="006B5EB6">
        <w:tc>
          <w:tcPr>
            <w:tcW w:w="3624" w:type="dxa"/>
          </w:tcPr>
          <w:p w14:paraId="73F145D2" w14:textId="7A636F5D" w:rsidR="00C032FD" w:rsidRPr="001F2BAF" w:rsidRDefault="00C032FD" w:rsidP="00C03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629"/>
              </w:tabs>
              <w:spacing w:line="240" w:lineRule="auto"/>
              <w:ind w:right="150"/>
              <w:jc w:val="thaiDistribute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  <w:r w:rsidRPr="001F2BAF">
              <w:rPr>
                <w:rFonts w:ascii="Browallia New" w:hAnsi="Browallia New" w:cs="Browalli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620" w:type="dxa"/>
          </w:tcPr>
          <w:p w14:paraId="0A107C28" w14:textId="51A7913C" w:rsidR="00C032FD" w:rsidRPr="00A40898" w:rsidRDefault="00C032FD" w:rsidP="00C032FD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70</w:t>
            </w:r>
          </w:p>
        </w:tc>
        <w:tc>
          <w:tcPr>
            <w:tcW w:w="270" w:type="dxa"/>
          </w:tcPr>
          <w:p w14:paraId="3D650FB4" w14:textId="77777777" w:rsidR="00C032FD" w:rsidRPr="00A40898" w:rsidRDefault="00C032FD" w:rsidP="00C032FD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69183631" w14:textId="42570361" w:rsidR="00C032FD" w:rsidRPr="00A40898" w:rsidRDefault="00C032FD" w:rsidP="00C032FD">
            <w:pPr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     </w:t>
            </w:r>
            <w:r w:rsidRPr="00A40898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577CF8B" w14:textId="73CA928D" w:rsidR="00C032FD" w:rsidRPr="00A40898" w:rsidRDefault="00C032FD" w:rsidP="00C032FD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05" w:type="dxa"/>
            <w:gridSpan w:val="2"/>
          </w:tcPr>
          <w:p w14:paraId="5061C623" w14:textId="0DAE2DDB" w:rsidR="00C032FD" w:rsidRPr="00A40898" w:rsidRDefault="00C032FD" w:rsidP="00C032FD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70</w:t>
            </w:r>
          </w:p>
        </w:tc>
      </w:tr>
      <w:tr w:rsidR="00C032FD" w14:paraId="38BF6F79" w14:textId="77777777" w:rsidTr="006B5EB6">
        <w:tc>
          <w:tcPr>
            <w:tcW w:w="3624" w:type="dxa"/>
          </w:tcPr>
          <w:p w14:paraId="7E47CBF1" w14:textId="1946A3C1" w:rsidR="00C032FD" w:rsidRPr="001F2BAF" w:rsidRDefault="00C032FD" w:rsidP="00C03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629"/>
              </w:tabs>
              <w:spacing w:line="240" w:lineRule="auto"/>
              <w:ind w:right="15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367D7A9" w14:textId="6CEF39AC" w:rsidR="00C032FD" w:rsidRPr="00A40898" w:rsidRDefault="00C032FD" w:rsidP="00C032FD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(1,680)</w:t>
            </w:r>
          </w:p>
        </w:tc>
        <w:tc>
          <w:tcPr>
            <w:tcW w:w="270" w:type="dxa"/>
          </w:tcPr>
          <w:p w14:paraId="22CE9515" w14:textId="77777777" w:rsidR="00C032FD" w:rsidRPr="00A40898" w:rsidRDefault="00C032FD" w:rsidP="00C032FD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6A3A106E" w14:textId="1614B93E" w:rsidR="00C032FD" w:rsidRPr="00A40898" w:rsidRDefault="00C032FD" w:rsidP="00C032FD">
            <w:pPr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     </w:t>
            </w:r>
            <w:r w:rsidRPr="00A40898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1C932A7" w14:textId="6A56E651" w:rsidR="00C032FD" w:rsidRPr="00A40898" w:rsidRDefault="00C032FD" w:rsidP="00C032FD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05" w:type="dxa"/>
            <w:gridSpan w:val="2"/>
            <w:tcBorders>
              <w:bottom w:val="single" w:sz="4" w:space="0" w:color="auto"/>
            </w:tcBorders>
          </w:tcPr>
          <w:p w14:paraId="7EA91CB6" w14:textId="3558A72D" w:rsidR="00C032FD" w:rsidRPr="00A40898" w:rsidRDefault="00C032FD" w:rsidP="00C032FD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(1,680)</w:t>
            </w:r>
          </w:p>
        </w:tc>
      </w:tr>
      <w:tr w:rsidR="00C032FD" w14:paraId="38608539" w14:textId="77777777" w:rsidTr="006B5EB6">
        <w:tc>
          <w:tcPr>
            <w:tcW w:w="3624" w:type="dxa"/>
          </w:tcPr>
          <w:p w14:paraId="372EE98D" w14:textId="6BAE411C" w:rsidR="00C032FD" w:rsidRPr="001F2BAF" w:rsidRDefault="00C032FD" w:rsidP="00C03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629"/>
              </w:tabs>
              <w:spacing w:line="240" w:lineRule="auto"/>
              <w:ind w:right="15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F2BAF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1F2BA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1F2BAF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1DC29D97" w14:textId="55AA3400" w:rsidR="00C032FD" w:rsidRPr="00A40898" w:rsidRDefault="00C032FD" w:rsidP="00C032FD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8,071</w:t>
            </w:r>
          </w:p>
        </w:tc>
        <w:tc>
          <w:tcPr>
            <w:tcW w:w="270" w:type="dxa"/>
          </w:tcPr>
          <w:p w14:paraId="212F73FA" w14:textId="77777777" w:rsidR="00C032FD" w:rsidRPr="00A40898" w:rsidRDefault="00C032FD" w:rsidP="00C032FD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348102AE" w14:textId="5F33BD32" w:rsidR="00C032FD" w:rsidRPr="00A40898" w:rsidRDefault="00C032FD" w:rsidP="00C032FD">
            <w:pPr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     </w:t>
            </w:r>
            <w:r w:rsidRPr="00A40898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E247BC0" w14:textId="6FC2D9EE" w:rsidR="00C032FD" w:rsidRPr="00A40898" w:rsidRDefault="00C032FD" w:rsidP="00C032FD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AC630B" w14:textId="51140E09" w:rsidR="00C032FD" w:rsidRPr="00A40898" w:rsidRDefault="00C032FD" w:rsidP="00C032FD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8,071</w:t>
            </w:r>
          </w:p>
        </w:tc>
      </w:tr>
      <w:tr w:rsidR="005658E2" w14:paraId="7678429F" w14:textId="77777777" w:rsidTr="006B5EB6">
        <w:tc>
          <w:tcPr>
            <w:tcW w:w="3624" w:type="dxa"/>
          </w:tcPr>
          <w:p w14:paraId="5C4652B3" w14:textId="77777777" w:rsidR="005658E2" w:rsidRPr="001F2BAF" w:rsidRDefault="005658E2" w:rsidP="00565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629"/>
              </w:tabs>
              <w:spacing w:line="240" w:lineRule="auto"/>
              <w:ind w:right="1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10DF9657" w14:textId="77777777" w:rsidR="005658E2" w:rsidRPr="00A40898" w:rsidRDefault="005658E2" w:rsidP="005658E2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C973E00" w14:textId="77777777" w:rsidR="005658E2" w:rsidRPr="00A40898" w:rsidRDefault="005658E2" w:rsidP="005658E2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01328143" w14:textId="77777777" w:rsidR="005658E2" w:rsidRPr="00A40898" w:rsidRDefault="005658E2" w:rsidP="005658E2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995932D" w14:textId="77777777" w:rsidR="005658E2" w:rsidRPr="00A40898" w:rsidRDefault="005658E2" w:rsidP="005658E2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auto"/>
            </w:tcBorders>
          </w:tcPr>
          <w:p w14:paraId="4A3BE2CA" w14:textId="77777777" w:rsidR="005658E2" w:rsidRPr="00A40898" w:rsidRDefault="005658E2" w:rsidP="005658E2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658E2" w14:paraId="4255CB62" w14:textId="77777777" w:rsidTr="006B5EB6">
        <w:tc>
          <w:tcPr>
            <w:tcW w:w="3624" w:type="dxa"/>
          </w:tcPr>
          <w:p w14:paraId="5E1D8EE5" w14:textId="2D89FBD0" w:rsidR="005658E2" w:rsidRPr="00CF34F1" w:rsidRDefault="005658E2" w:rsidP="00565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629"/>
              </w:tabs>
              <w:spacing w:line="240" w:lineRule="auto"/>
              <w:ind w:right="150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  <w:r w:rsidRPr="00CF34F1">
              <w:rPr>
                <w:rFonts w:ascii="Browallia New" w:hAnsi="Browallia New" w:cs="Browallia New" w:hint="cs"/>
                <w:b/>
                <w:bCs/>
                <w:sz w:val="28"/>
                <w:szCs w:val="28"/>
                <w:u w:val="single"/>
                <w:cs/>
              </w:rPr>
              <w:t>ค่าตัดจำหน่ายสะสม</w:t>
            </w:r>
          </w:p>
        </w:tc>
        <w:tc>
          <w:tcPr>
            <w:tcW w:w="1620" w:type="dxa"/>
          </w:tcPr>
          <w:p w14:paraId="2EFFDB7B" w14:textId="77777777" w:rsidR="005658E2" w:rsidRPr="00A40898" w:rsidRDefault="005658E2" w:rsidP="005658E2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893D3EE" w14:textId="77777777" w:rsidR="005658E2" w:rsidRPr="00A40898" w:rsidRDefault="005658E2" w:rsidP="005658E2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4A36078F" w14:textId="77777777" w:rsidR="005658E2" w:rsidRPr="00A40898" w:rsidRDefault="005658E2" w:rsidP="005658E2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5CCD856" w14:textId="77777777" w:rsidR="005658E2" w:rsidRPr="00A40898" w:rsidRDefault="005658E2" w:rsidP="005658E2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05" w:type="dxa"/>
            <w:gridSpan w:val="2"/>
          </w:tcPr>
          <w:p w14:paraId="6E94177B" w14:textId="77777777" w:rsidR="005658E2" w:rsidRPr="00A40898" w:rsidRDefault="005658E2" w:rsidP="005658E2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032FD" w14:paraId="69B7489D" w14:textId="77777777" w:rsidTr="006B5EB6">
        <w:tc>
          <w:tcPr>
            <w:tcW w:w="3624" w:type="dxa"/>
          </w:tcPr>
          <w:p w14:paraId="4FA37F1A" w14:textId="7EA6323A" w:rsidR="00C032FD" w:rsidRPr="001F2BAF" w:rsidRDefault="00C032FD" w:rsidP="00C03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629"/>
              </w:tabs>
              <w:spacing w:line="240" w:lineRule="auto"/>
              <w:ind w:right="1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1F2BAF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1F2BA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มกราคม </w:t>
            </w:r>
            <w:r w:rsidRPr="001F2BAF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Pr="001F2BAF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620" w:type="dxa"/>
          </w:tcPr>
          <w:p w14:paraId="4E4FE2F5" w14:textId="49917F94" w:rsidR="00C032FD" w:rsidRPr="00A40898" w:rsidRDefault="00C032FD" w:rsidP="00C032FD">
            <w:pPr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    </w:t>
            </w:r>
            <w:r w:rsidRPr="00A40898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9C2BB06" w14:textId="77777777" w:rsidR="00C032FD" w:rsidRPr="00A40898" w:rsidRDefault="00C032FD" w:rsidP="00C032FD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6E8DD634" w14:textId="132664A0" w:rsidR="00C032FD" w:rsidRPr="00A40898" w:rsidRDefault="00C032FD" w:rsidP="00C032FD">
            <w:pPr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     </w:t>
            </w:r>
            <w:r w:rsidRPr="00A40898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25F80DA" w14:textId="77777777" w:rsidR="00C032FD" w:rsidRPr="00A40898" w:rsidRDefault="00C032FD" w:rsidP="00C032FD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05" w:type="dxa"/>
            <w:gridSpan w:val="2"/>
          </w:tcPr>
          <w:p w14:paraId="34DEFDB1" w14:textId="3A141BAD" w:rsidR="00C032FD" w:rsidRPr="00A40898" w:rsidRDefault="00C032FD" w:rsidP="00C032FD">
            <w:pPr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     </w:t>
            </w:r>
            <w:r w:rsidRPr="00A40898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C032FD" w14:paraId="51F6F9B5" w14:textId="77777777" w:rsidTr="006B5EB6">
        <w:tc>
          <w:tcPr>
            <w:tcW w:w="3624" w:type="dxa"/>
          </w:tcPr>
          <w:p w14:paraId="680E0FCB" w14:textId="79641A4C" w:rsidR="00C032FD" w:rsidRPr="001F2BAF" w:rsidRDefault="00C032FD" w:rsidP="00C03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629"/>
              </w:tabs>
              <w:spacing w:line="240" w:lineRule="auto"/>
              <w:ind w:right="1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ค่าตัดจำหน่าย</w:t>
            </w:r>
            <w:r w:rsidRPr="001F2BA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E80C253" w14:textId="30768594" w:rsidR="00C032FD" w:rsidRPr="00A40898" w:rsidRDefault="00C032FD" w:rsidP="00C032FD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40898">
              <w:rPr>
                <w:rFonts w:ascii="Browallia New" w:hAnsi="Browallia New" w:cs="Browallia New"/>
                <w:sz w:val="28"/>
                <w:szCs w:val="28"/>
              </w:rPr>
              <w:t>244</w:t>
            </w:r>
          </w:p>
        </w:tc>
        <w:tc>
          <w:tcPr>
            <w:tcW w:w="270" w:type="dxa"/>
          </w:tcPr>
          <w:p w14:paraId="2CABD35A" w14:textId="77777777" w:rsidR="00C032FD" w:rsidRPr="00A40898" w:rsidRDefault="00C032FD" w:rsidP="00C032FD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56D7FE6F" w14:textId="69E0374A" w:rsidR="00C032FD" w:rsidRPr="00A40898" w:rsidRDefault="00C032FD" w:rsidP="00C032FD">
            <w:pPr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     </w:t>
            </w:r>
            <w:r w:rsidRPr="00A40898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748C0E4" w14:textId="77777777" w:rsidR="00C032FD" w:rsidRPr="00A40898" w:rsidRDefault="00C032FD" w:rsidP="00C032FD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05" w:type="dxa"/>
            <w:gridSpan w:val="2"/>
            <w:tcBorders>
              <w:bottom w:val="single" w:sz="4" w:space="0" w:color="auto"/>
            </w:tcBorders>
          </w:tcPr>
          <w:p w14:paraId="7D1CB920" w14:textId="70A01591" w:rsidR="00C032FD" w:rsidRPr="00A40898" w:rsidRDefault="00C032FD" w:rsidP="00C032FD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40898">
              <w:rPr>
                <w:rFonts w:ascii="Browallia New" w:hAnsi="Browallia New" w:cs="Browallia New"/>
                <w:sz w:val="28"/>
                <w:szCs w:val="28"/>
              </w:rPr>
              <w:t>244</w:t>
            </w:r>
          </w:p>
        </w:tc>
      </w:tr>
      <w:tr w:rsidR="00C032FD" w14:paraId="2593321D" w14:textId="77777777" w:rsidTr="006B5EB6">
        <w:tc>
          <w:tcPr>
            <w:tcW w:w="3624" w:type="dxa"/>
          </w:tcPr>
          <w:p w14:paraId="41746A48" w14:textId="1C24587D" w:rsidR="00C032FD" w:rsidRPr="001F2BAF" w:rsidRDefault="00C032FD" w:rsidP="00C03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629"/>
              </w:tabs>
              <w:spacing w:line="240" w:lineRule="auto"/>
              <w:ind w:right="1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1F2BAF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1F2BA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1F2BAF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2A1E1AC2" w14:textId="48684C71" w:rsidR="00C032FD" w:rsidRPr="00A40898" w:rsidRDefault="00C032FD" w:rsidP="00C032FD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40898">
              <w:rPr>
                <w:rFonts w:ascii="Browallia New" w:hAnsi="Browallia New" w:cs="Browallia New"/>
                <w:sz w:val="28"/>
                <w:szCs w:val="28"/>
              </w:rPr>
              <w:t>244</w:t>
            </w:r>
          </w:p>
        </w:tc>
        <w:tc>
          <w:tcPr>
            <w:tcW w:w="270" w:type="dxa"/>
          </w:tcPr>
          <w:p w14:paraId="5FF54CB5" w14:textId="77777777" w:rsidR="00C032FD" w:rsidRPr="00A40898" w:rsidRDefault="00C032FD" w:rsidP="00C032FD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608C997D" w14:textId="38E38789" w:rsidR="00C032FD" w:rsidRPr="00A40898" w:rsidRDefault="00C032FD" w:rsidP="00C032FD">
            <w:pPr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     </w:t>
            </w:r>
            <w:r w:rsidRPr="00A40898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CE9332B" w14:textId="77777777" w:rsidR="00C032FD" w:rsidRPr="00A40898" w:rsidRDefault="00C032FD" w:rsidP="00C032FD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auto"/>
            </w:tcBorders>
          </w:tcPr>
          <w:p w14:paraId="695CBB88" w14:textId="70D277ED" w:rsidR="00C032FD" w:rsidRPr="00A40898" w:rsidRDefault="00C032FD" w:rsidP="00C032FD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40898">
              <w:rPr>
                <w:rFonts w:ascii="Browallia New" w:hAnsi="Browallia New" w:cs="Browallia New"/>
                <w:sz w:val="28"/>
                <w:szCs w:val="28"/>
              </w:rPr>
              <w:t>244</w:t>
            </w:r>
          </w:p>
        </w:tc>
      </w:tr>
      <w:tr w:rsidR="00C032FD" w14:paraId="7E104A5C" w14:textId="77777777" w:rsidTr="006B5EB6">
        <w:tc>
          <w:tcPr>
            <w:tcW w:w="3624" w:type="dxa"/>
          </w:tcPr>
          <w:p w14:paraId="529A807A" w14:textId="0FA789EB" w:rsidR="00C032FD" w:rsidRPr="001F2BAF" w:rsidRDefault="00C032FD" w:rsidP="00C03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629"/>
              </w:tabs>
              <w:spacing w:line="240" w:lineRule="auto"/>
              <w:ind w:right="1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C3FB844" w14:textId="4A372DF7" w:rsidR="00C032FD" w:rsidRPr="00A40898" w:rsidRDefault="00C032FD" w:rsidP="00C032FD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904</w:t>
            </w:r>
          </w:p>
        </w:tc>
        <w:tc>
          <w:tcPr>
            <w:tcW w:w="270" w:type="dxa"/>
          </w:tcPr>
          <w:p w14:paraId="038CCA6B" w14:textId="77777777" w:rsidR="00C032FD" w:rsidRPr="00A40898" w:rsidRDefault="00C032FD" w:rsidP="00C032FD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4B3E29CF" w14:textId="484B163B" w:rsidR="00C032FD" w:rsidRPr="00A40898" w:rsidRDefault="00C032FD" w:rsidP="00C032FD">
            <w:pPr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     </w:t>
            </w:r>
            <w:r w:rsidRPr="00A40898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AD6DA38" w14:textId="77777777" w:rsidR="00C032FD" w:rsidRPr="00A40898" w:rsidRDefault="00C032FD" w:rsidP="00C032FD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05" w:type="dxa"/>
            <w:gridSpan w:val="2"/>
            <w:tcBorders>
              <w:bottom w:val="single" w:sz="4" w:space="0" w:color="auto"/>
            </w:tcBorders>
          </w:tcPr>
          <w:p w14:paraId="0F7E5F07" w14:textId="4D43585F" w:rsidR="00C032FD" w:rsidRPr="00A40898" w:rsidRDefault="00C032FD" w:rsidP="00C032FD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904</w:t>
            </w:r>
          </w:p>
        </w:tc>
      </w:tr>
      <w:tr w:rsidR="00C032FD" w14:paraId="410D2706" w14:textId="77777777" w:rsidTr="006B5EB6">
        <w:tc>
          <w:tcPr>
            <w:tcW w:w="3624" w:type="dxa"/>
          </w:tcPr>
          <w:p w14:paraId="60A818BA" w14:textId="37FB66C8" w:rsidR="00C032FD" w:rsidRPr="001F2BAF" w:rsidRDefault="00C032FD" w:rsidP="00C03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629"/>
              </w:tabs>
              <w:spacing w:line="240" w:lineRule="auto"/>
              <w:ind w:right="1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1F2BAF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1F2BA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1F2BAF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2BC98318" w14:textId="41D1AB30" w:rsidR="00C032FD" w:rsidRPr="00A40898" w:rsidRDefault="00C032FD" w:rsidP="00C032FD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1,148</w:t>
            </w:r>
          </w:p>
        </w:tc>
        <w:tc>
          <w:tcPr>
            <w:tcW w:w="270" w:type="dxa"/>
          </w:tcPr>
          <w:p w14:paraId="6CB6FC4B" w14:textId="77777777" w:rsidR="00C032FD" w:rsidRPr="00A40898" w:rsidRDefault="00C032FD" w:rsidP="00C032FD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42F9BB83" w14:textId="498D1E47" w:rsidR="00C032FD" w:rsidRPr="00A40898" w:rsidRDefault="00C032FD" w:rsidP="00C032FD">
            <w:pPr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     </w:t>
            </w:r>
            <w:r w:rsidRPr="00A40898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19B6A95" w14:textId="77777777" w:rsidR="00C032FD" w:rsidRPr="00A40898" w:rsidRDefault="00C032FD" w:rsidP="00C032FD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548F60" w14:textId="23D3DB74" w:rsidR="00C032FD" w:rsidRPr="00A40898" w:rsidRDefault="00C032FD" w:rsidP="00C032FD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1,148</w:t>
            </w:r>
          </w:p>
        </w:tc>
      </w:tr>
      <w:tr w:rsidR="00503C48" w14:paraId="782B764F" w14:textId="77777777" w:rsidTr="006B5EB6">
        <w:tc>
          <w:tcPr>
            <w:tcW w:w="3624" w:type="dxa"/>
          </w:tcPr>
          <w:p w14:paraId="07DA32F9" w14:textId="77777777" w:rsidR="00503C48" w:rsidRPr="001F2BAF" w:rsidRDefault="00503C48" w:rsidP="00503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629"/>
              </w:tabs>
              <w:spacing w:line="240" w:lineRule="auto"/>
              <w:ind w:right="1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58E23C2B" w14:textId="77777777" w:rsidR="00503C48" w:rsidRPr="00A40898" w:rsidRDefault="00503C48" w:rsidP="00503C48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A2B2E6C" w14:textId="77777777" w:rsidR="00503C48" w:rsidRPr="00A40898" w:rsidRDefault="00503C48" w:rsidP="00503C48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65A0E3DC" w14:textId="77777777" w:rsidR="00503C48" w:rsidRPr="00A40898" w:rsidRDefault="00503C48" w:rsidP="00503C48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8526E39" w14:textId="77777777" w:rsidR="00503C48" w:rsidRPr="00A40898" w:rsidRDefault="00503C48" w:rsidP="00503C48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auto"/>
            </w:tcBorders>
          </w:tcPr>
          <w:p w14:paraId="3D5B71D9" w14:textId="77777777" w:rsidR="00503C48" w:rsidRPr="00A40898" w:rsidRDefault="00503C48" w:rsidP="00503C48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03C48" w14:paraId="0F065AB3" w14:textId="77777777" w:rsidTr="006B5EB6">
        <w:tc>
          <w:tcPr>
            <w:tcW w:w="3624" w:type="dxa"/>
          </w:tcPr>
          <w:p w14:paraId="206C0199" w14:textId="6392F736" w:rsidR="00503C48" w:rsidRPr="001F2BAF" w:rsidRDefault="00503C48" w:rsidP="00503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629"/>
              </w:tabs>
              <w:spacing w:line="240" w:lineRule="auto"/>
              <w:ind w:right="15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9614B">
              <w:rPr>
                <w:rFonts w:ascii="Browallia New" w:hAnsi="Browallia New" w:cs="Browallia New" w:hint="cs"/>
                <w:b/>
                <w:bCs/>
                <w:sz w:val="28"/>
                <w:szCs w:val="28"/>
                <w:u w:val="single"/>
                <w:cs/>
              </w:rPr>
              <w:t>มูลค่าสุทธิ</w:t>
            </w:r>
            <w:r>
              <w:rPr>
                <w:rFonts w:ascii="Browallia New" w:hAnsi="Browallia New" w:cs="Browallia New" w:hint="cs"/>
                <w:b/>
                <w:bCs/>
                <w:sz w:val="28"/>
                <w:szCs w:val="28"/>
                <w:u w:val="single"/>
                <w:cs/>
              </w:rPr>
              <w:t>ตาม</w:t>
            </w:r>
            <w:r w:rsidRPr="00D9614B">
              <w:rPr>
                <w:rFonts w:ascii="Browallia New" w:hAnsi="Browallia New" w:cs="Browallia New" w:hint="cs"/>
                <w:b/>
                <w:bCs/>
                <w:sz w:val="28"/>
                <w:szCs w:val="28"/>
                <w:u w:val="single"/>
                <w:cs/>
              </w:rPr>
              <w:t>บัญชี</w:t>
            </w:r>
          </w:p>
        </w:tc>
        <w:tc>
          <w:tcPr>
            <w:tcW w:w="1620" w:type="dxa"/>
          </w:tcPr>
          <w:p w14:paraId="6A861309" w14:textId="77777777" w:rsidR="00503C48" w:rsidRPr="00A40898" w:rsidRDefault="00503C48" w:rsidP="00503C48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49532E9" w14:textId="77777777" w:rsidR="00503C48" w:rsidRPr="00A40898" w:rsidRDefault="00503C48" w:rsidP="00503C48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5ACEEB09" w14:textId="77777777" w:rsidR="00503C48" w:rsidRPr="00A40898" w:rsidRDefault="00503C48" w:rsidP="00503C48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F1BA2AB" w14:textId="77777777" w:rsidR="00503C48" w:rsidRPr="00A40898" w:rsidRDefault="00503C48" w:rsidP="00503C48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05" w:type="dxa"/>
            <w:gridSpan w:val="2"/>
          </w:tcPr>
          <w:p w14:paraId="723C5143" w14:textId="77777777" w:rsidR="00503C48" w:rsidRPr="00A40898" w:rsidRDefault="00503C48" w:rsidP="00503C48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032FD" w14:paraId="6318CAC5" w14:textId="77777777" w:rsidTr="006B5EB6">
        <w:tc>
          <w:tcPr>
            <w:tcW w:w="3624" w:type="dxa"/>
          </w:tcPr>
          <w:p w14:paraId="7C170F60" w14:textId="7B43B40F" w:rsidR="00C032FD" w:rsidRPr="001F2BAF" w:rsidRDefault="00C032FD" w:rsidP="00C03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629"/>
              </w:tabs>
              <w:spacing w:line="240" w:lineRule="auto"/>
              <w:ind w:right="1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1F2BAF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1F2BA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1F2BAF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1620" w:type="dxa"/>
            <w:tcBorders>
              <w:bottom w:val="single" w:sz="12" w:space="0" w:color="auto"/>
            </w:tcBorders>
          </w:tcPr>
          <w:p w14:paraId="1BB5BFC0" w14:textId="60812F35" w:rsidR="00C032FD" w:rsidRPr="00A40898" w:rsidRDefault="00C032FD" w:rsidP="00C032FD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40898">
              <w:rPr>
                <w:rFonts w:ascii="Browallia New" w:hAnsi="Browallia New" w:cs="Browallia New"/>
                <w:sz w:val="28"/>
                <w:szCs w:val="28"/>
              </w:rPr>
              <w:t>9,437</w:t>
            </w:r>
          </w:p>
        </w:tc>
        <w:tc>
          <w:tcPr>
            <w:tcW w:w="270" w:type="dxa"/>
          </w:tcPr>
          <w:p w14:paraId="2689F58E" w14:textId="77777777" w:rsidR="00C032FD" w:rsidRPr="00A40898" w:rsidRDefault="00C032FD" w:rsidP="00C032FD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12" w:space="0" w:color="auto"/>
            </w:tcBorders>
          </w:tcPr>
          <w:p w14:paraId="159E0308" w14:textId="19322C0F" w:rsidR="00C032FD" w:rsidRPr="00A40898" w:rsidRDefault="00C032FD" w:rsidP="00C032FD">
            <w:pPr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     </w:t>
            </w:r>
            <w:r w:rsidRPr="00A40898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9E71774" w14:textId="77777777" w:rsidR="00C032FD" w:rsidRPr="00A40898" w:rsidRDefault="00C032FD" w:rsidP="00C032FD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05" w:type="dxa"/>
            <w:gridSpan w:val="2"/>
            <w:tcBorders>
              <w:bottom w:val="single" w:sz="12" w:space="0" w:color="auto"/>
            </w:tcBorders>
          </w:tcPr>
          <w:p w14:paraId="617BBD44" w14:textId="4316D462" w:rsidR="00C032FD" w:rsidRPr="00A40898" w:rsidRDefault="00C032FD" w:rsidP="00C032FD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40898">
              <w:rPr>
                <w:rFonts w:ascii="Browallia New" w:hAnsi="Browallia New" w:cs="Browallia New"/>
                <w:sz w:val="28"/>
                <w:szCs w:val="28"/>
              </w:rPr>
              <w:t>9,437</w:t>
            </w:r>
          </w:p>
        </w:tc>
      </w:tr>
      <w:tr w:rsidR="00C032FD" w14:paraId="59DD836F" w14:textId="77777777" w:rsidTr="006B5EB6">
        <w:tc>
          <w:tcPr>
            <w:tcW w:w="3624" w:type="dxa"/>
          </w:tcPr>
          <w:p w14:paraId="3AB77B4C" w14:textId="41E83D12" w:rsidR="00C032FD" w:rsidRPr="001F2BAF" w:rsidRDefault="00C032FD" w:rsidP="00C03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629"/>
              </w:tabs>
              <w:spacing w:line="240" w:lineRule="auto"/>
              <w:ind w:right="1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1F2BAF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1F2BA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1F2BAF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1620" w:type="dxa"/>
            <w:tcBorders>
              <w:top w:val="single" w:sz="12" w:space="0" w:color="auto"/>
              <w:bottom w:val="single" w:sz="12" w:space="0" w:color="auto"/>
            </w:tcBorders>
          </w:tcPr>
          <w:p w14:paraId="2C01F7B0" w14:textId="1D4CA8EC" w:rsidR="00C032FD" w:rsidRPr="00A40898" w:rsidRDefault="00C032FD" w:rsidP="00C032FD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6,923</w:t>
            </w:r>
          </w:p>
        </w:tc>
        <w:tc>
          <w:tcPr>
            <w:tcW w:w="270" w:type="dxa"/>
          </w:tcPr>
          <w:p w14:paraId="6287F60C" w14:textId="77777777" w:rsidR="00C032FD" w:rsidRPr="00A40898" w:rsidRDefault="00C032FD" w:rsidP="00C032FD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12" w:space="0" w:color="auto"/>
              <w:bottom w:val="single" w:sz="12" w:space="0" w:color="auto"/>
            </w:tcBorders>
          </w:tcPr>
          <w:p w14:paraId="14F725C5" w14:textId="4E902A16" w:rsidR="00C032FD" w:rsidRPr="00A40898" w:rsidRDefault="00C032FD" w:rsidP="00C032FD">
            <w:pPr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     </w:t>
            </w:r>
            <w:r w:rsidRPr="00A40898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870B042" w14:textId="77777777" w:rsidR="00C032FD" w:rsidRPr="00A40898" w:rsidRDefault="00C032FD" w:rsidP="00C032FD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05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4626CEEF" w14:textId="01E87203" w:rsidR="00C032FD" w:rsidRPr="00A40898" w:rsidRDefault="00C032FD" w:rsidP="00C032FD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6,923</w:t>
            </w:r>
          </w:p>
        </w:tc>
      </w:tr>
      <w:tr w:rsidR="00503C48" w14:paraId="4C667424" w14:textId="77777777" w:rsidTr="006B5EB6">
        <w:tc>
          <w:tcPr>
            <w:tcW w:w="3624" w:type="dxa"/>
          </w:tcPr>
          <w:p w14:paraId="49DA847E" w14:textId="77777777" w:rsidR="00503C48" w:rsidRPr="001F2BAF" w:rsidRDefault="00503C48" w:rsidP="00503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629"/>
              </w:tabs>
              <w:spacing w:line="240" w:lineRule="auto"/>
              <w:ind w:right="1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12" w:space="0" w:color="auto"/>
            </w:tcBorders>
          </w:tcPr>
          <w:p w14:paraId="5F19A07A" w14:textId="77777777" w:rsidR="00503C48" w:rsidRPr="00A40898" w:rsidRDefault="00503C48" w:rsidP="00503C48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52E45D4" w14:textId="77777777" w:rsidR="00503C48" w:rsidRPr="00A40898" w:rsidRDefault="00503C48" w:rsidP="00503C48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12" w:space="0" w:color="auto"/>
            </w:tcBorders>
          </w:tcPr>
          <w:p w14:paraId="0B39CA3C" w14:textId="77777777" w:rsidR="00503C48" w:rsidRPr="00A40898" w:rsidRDefault="00503C48" w:rsidP="00503C48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31008C8" w14:textId="77777777" w:rsidR="00503C48" w:rsidRPr="00A40898" w:rsidRDefault="00503C48" w:rsidP="00503C48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05" w:type="dxa"/>
            <w:gridSpan w:val="2"/>
            <w:tcBorders>
              <w:top w:val="single" w:sz="12" w:space="0" w:color="auto"/>
            </w:tcBorders>
          </w:tcPr>
          <w:p w14:paraId="592DC835" w14:textId="77777777" w:rsidR="00503C48" w:rsidRPr="00A40898" w:rsidRDefault="00503C48" w:rsidP="00503C48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8E4EF7" w14:paraId="06552647" w14:textId="77777777" w:rsidTr="00614DAB">
        <w:tc>
          <w:tcPr>
            <w:tcW w:w="3624" w:type="dxa"/>
          </w:tcPr>
          <w:p w14:paraId="47A25657" w14:textId="17BE5CB0" w:rsidR="008E4EF7" w:rsidRPr="00D9614B" w:rsidRDefault="008E4EF7" w:rsidP="00614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629"/>
              </w:tabs>
              <w:spacing w:line="240" w:lineRule="auto"/>
              <w:ind w:right="150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9614B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 xml:space="preserve">ค่าตัดจำหน่ายปี </w:t>
            </w:r>
            <w:r w:rsidRPr="00D9614B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</w:t>
            </w:r>
            <w:r w:rsidR="001A1F7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620" w:type="dxa"/>
          </w:tcPr>
          <w:p w14:paraId="39D72677" w14:textId="77777777" w:rsidR="008E4EF7" w:rsidRPr="00A40898" w:rsidRDefault="008E4EF7" w:rsidP="00614DAB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DEB7B6D" w14:textId="77777777" w:rsidR="008E4EF7" w:rsidRPr="00A40898" w:rsidRDefault="008E4EF7" w:rsidP="00614DAB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1DEAB00F" w14:textId="77777777" w:rsidR="008E4EF7" w:rsidRPr="00A40898" w:rsidRDefault="008E4EF7" w:rsidP="00614DAB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F70F069" w14:textId="77777777" w:rsidR="008E4EF7" w:rsidRPr="00A40898" w:rsidRDefault="008E4EF7" w:rsidP="00614DAB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05" w:type="dxa"/>
            <w:gridSpan w:val="2"/>
          </w:tcPr>
          <w:p w14:paraId="3AC3D87E" w14:textId="77777777" w:rsidR="008E4EF7" w:rsidRPr="00A40898" w:rsidRDefault="008E4EF7" w:rsidP="00614DAB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8E4EF7" w14:paraId="6C749FF8" w14:textId="77777777" w:rsidTr="00614DAB">
        <w:tc>
          <w:tcPr>
            <w:tcW w:w="3624" w:type="dxa"/>
          </w:tcPr>
          <w:p w14:paraId="0BAA36BB" w14:textId="77777777" w:rsidR="008E4EF7" w:rsidRPr="001F2BAF" w:rsidRDefault="008E4EF7" w:rsidP="00614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629"/>
              </w:tabs>
              <w:spacing w:line="240" w:lineRule="auto"/>
              <w:ind w:right="1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620" w:type="dxa"/>
          </w:tcPr>
          <w:p w14:paraId="1C025B9C" w14:textId="77777777" w:rsidR="008E4EF7" w:rsidRPr="00A40898" w:rsidRDefault="008E4EF7" w:rsidP="00614DAB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1812194" w14:textId="77777777" w:rsidR="008E4EF7" w:rsidRPr="00A40898" w:rsidRDefault="008E4EF7" w:rsidP="00614DAB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71F1DD31" w14:textId="77777777" w:rsidR="008E4EF7" w:rsidRPr="00A40898" w:rsidRDefault="008E4EF7" w:rsidP="00614DAB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6BF8401" w14:textId="77777777" w:rsidR="008E4EF7" w:rsidRPr="00A40898" w:rsidRDefault="008E4EF7" w:rsidP="00614DAB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05" w:type="dxa"/>
            <w:gridSpan w:val="2"/>
            <w:tcBorders>
              <w:bottom w:val="single" w:sz="12" w:space="0" w:color="auto"/>
            </w:tcBorders>
          </w:tcPr>
          <w:p w14:paraId="5C380715" w14:textId="355C426C" w:rsidR="008E4EF7" w:rsidRPr="00A40898" w:rsidRDefault="006C6BAE" w:rsidP="00614DAB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244</w:t>
            </w:r>
          </w:p>
        </w:tc>
      </w:tr>
      <w:tr w:rsidR="008E4EF7" w14:paraId="0CD5A0B2" w14:textId="77777777" w:rsidTr="006B5EB6">
        <w:tc>
          <w:tcPr>
            <w:tcW w:w="3624" w:type="dxa"/>
          </w:tcPr>
          <w:p w14:paraId="1CAFB38C" w14:textId="77777777" w:rsidR="008E4EF7" w:rsidRPr="00D9614B" w:rsidRDefault="008E4EF7" w:rsidP="00503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629"/>
              </w:tabs>
              <w:spacing w:line="240" w:lineRule="auto"/>
              <w:ind w:right="150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1B87B2F1" w14:textId="77777777" w:rsidR="008E4EF7" w:rsidRPr="00A40898" w:rsidRDefault="008E4EF7" w:rsidP="00503C48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FE87A0E" w14:textId="77777777" w:rsidR="008E4EF7" w:rsidRPr="00A40898" w:rsidRDefault="008E4EF7" w:rsidP="00503C48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549F2EE5" w14:textId="77777777" w:rsidR="008E4EF7" w:rsidRPr="00A40898" w:rsidRDefault="008E4EF7" w:rsidP="00503C48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9D6EFCA" w14:textId="77777777" w:rsidR="008E4EF7" w:rsidRPr="00A40898" w:rsidRDefault="008E4EF7" w:rsidP="00503C48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05" w:type="dxa"/>
            <w:gridSpan w:val="2"/>
          </w:tcPr>
          <w:p w14:paraId="45BA081A" w14:textId="77777777" w:rsidR="008E4EF7" w:rsidRPr="00A40898" w:rsidRDefault="008E4EF7" w:rsidP="00503C48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8E4EF7" w14:paraId="51D2ACB9" w14:textId="77777777" w:rsidTr="006B5EB6">
        <w:tc>
          <w:tcPr>
            <w:tcW w:w="3624" w:type="dxa"/>
          </w:tcPr>
          <w:p w14:paraId="13F20197" w14:textId="6DC1B994" w:rsidR="008E4EF7" w:rsidRPr="00D9614B" w:rsidRDefault="008E4EF7" w:rsidP="00503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629"/>
              </w:tabs>
              <w:spacing w:line="240" w:lineRule="auto"/>
              <w:ind w:right="150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9614B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 xml:space="preserve">ค่าตัดจำหน่ายปี </w:t>
            </w:r>
            <w:r w:rsidRPr="00D9614B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620" w:type="dxa"/>
          </w:tcPr>
          <w:p w14:paraId="4633B082" w14:textId="77777777" w:rsidR="008E4EF7" w:rsidRPr="00A40898" w:rsidRDefault="008E4EF7" w:rsidP="00503C48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8073CF9" w14:textId="77777777" w:rsidR="008E4EF7" w:rsidRPr="00A40898" w:rsidRDefault="008E4EF7" w:rsidP="00503C48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58BAFCD0" w14:textId="77777777" w:rsidR="008E4EF7" w:rsidRPr="00A40898" w:rsidRDefault="008E4EF7" w:rsidP="00503C48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881A808" w14:textId="77777777" w:rsidR="008E4EF7" w:rsidRPr="00A40898" w:rsidRDefault="008E4EF7" w:rsidP="00503C48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05" w:type="dxa"/>
            <w:gridSpan w:val="2"/>
          </w:tcPr>
          <w:p w14:paraId="41180709" w14:textId="77777777" w:rsidR="008E4EF7" w:rsidRPr="00A40898" w:rsidRDefault="008E4EF7" w:rsidP="00503C48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03C48" w14:paraId="318A8CA0" w14:textId="77777777" w:rsidTr="006B5EB6">
        <w:tc>
          <w:tcPr>
            <w:tcW w:w="3624" w:type="dxa"/>
          </w:tcPr>
          <w:p w14:paraId="477FCC17" w14:textId="7B17C8F4" w:rsidR="00503C48" w:rsidRPr="001F2BAF" w:rsidRDefault="00503C48" w:rsidP="00503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629"/>
              </w:tabs>
              <w:spacing w:line="240" w:lineRule="auto"/>
              <w:ind w:right="1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620" w:type="dxa"/>
          </w:tcPr>
          <w:p w14:paraId="0CC5571D" w14:textId="77777777" w:rsidR="00503C48" w:rsidRPr="00A40898" w:rsidRDefault="00503C48" w:rsidP="00503C48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9ABB553" w14:textId="77777777" w:rsidR="00503C48" w:rsidRPr="00A40898" w:rsidRDefault="00503C48" w:rsidP="00503C48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1B57F710" w14:textId="77777777" w:rsidR="00503C48" w:rsidRPr="00A40898" w:rsidRDefault="00503C48" w:rsidP="00503C48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8ADE659" w14:textId="77777777" w:rsidR="00503C48" w:rsidRPr="00A40898" w:rsidRDefault="00503C48" w:rsidP="00503C48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05" w:type="dxa"/>
            <w:gridSpan w:val="2"/>
            <w:tcBorders>
              <w:bottom w:val="single" w:sz="12" w:space="0" w:color="auto"/>
            </w:tcBorders>
          </w:tcPr>
          <w:p w14:paraId="626AAD63" w14:textId="4F6B5D33" w:rsidR="00503C48" w:rsidRPr="00A40898" w:rsidRDefault="006C6BAE" w:rsidP="00503C48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904</w:t>
            </w:r>
          </w:p>
        </w:tc>
      </w:tr>
    </w:tbl>
    <w:p w14:paraId="566C5A1C" w14:textId="77777777" w:rsidR="001F2BAF" w:rsidRDefault="001F2BAF" w:rsidP="001F2B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629"/>
        </w:tabs>
        <w:spacing w:line="240" w:lineRule="auto"/>
        <w:ind w:left="426" w:right="1800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7C017B96" w14:textId="77777777" w:rsidR="00E954B3" w:rsidRDefault="00E954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u w:val="single"/>
          <w:cs/>
        </w:rPr>
      </w:pPr>
      <w:r>
        <w:rPr>
          <w:rFonts w:ascii="Browallia New" w:hAnsi="Browallia New" w:cs="Browallia New"/>
          <w:sz w:val="28"/>
          <w:szCs w:val="28"/>
          <w:u w:val="single"/>
          <w:cs/>
        </w:rPr>
        <w:br w:type="page"/>
      </w:r>
    </w:p>
    <w:p w14:paraId="5F096172" w14:textId="035915D5" w:rsidR="000128FA" w:rsidRPr="006461EA" w:rsidRDefault="00C919B6" w:rsidP="000C12EF">
      <w:pPr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450"/>
          <w:tab w:val="num" w:pos="2629"/>
        </w:tabs>
        <w:spacing w:line="240" w:lineRule="auto"/>
        <w:ind w:left="426" w:right="1800" w:hanging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6461EA">
        <w:rPr>
          <w:rFonts w:ascii="Browallia New" w:hAnsi="Browallia New" w:cs="Browallia New"/>
          <w:sz w:val="28"/>
          <w:szCs w:val="28"/>
          <w:u w:val="single"/>
          <w:cs/>
        </w:rPr>
        <w:lastRenderedPageBreak/>
        <w:t>อสังหาริมทรัพย์เพื่อการลงทุน</w:t>
      </w:r>
    </w:p>
    <w:p w14:paraId="05EC3AF1" w14:textId="77777777" w:rsidR="004B0684" w:rsidRPr="006461EA" w:rsidRDefault="004B0684" w:rsidP="004B0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629"/>
        </w:tabs>
        <w:spacing w:line="240" w:lineRule="auto"/>
        <w:ind w:left="426" w:right="180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tbl>
      <w:tblPr>
        <w:tblW w:w="4805" w:type="pct"/>
        <w:tblInd w:w="360" w:type="dxa"/>
        <w:tblLook w:val="01E0" w:firstRow="1" w:lastRow="1" w:firstColumn="1" w:lastColumn="1" w:noHBand="0" w:noVBand="0"/>
      </w:tblPr>
      <w:tblGrid>
        <w:gridCol w:w="3677"/>
        <w:gridCol w:w="1138"/>
        <w:gridCol w:w="222"/>
        <w:gridCol w:w="1146"/>
        <w:gridCol w:w="222"/>
        <w:gridCol w:w="1172"/>
        <w:gridCol w:w="222"/>
        <w:gridCol w:w="1172"/>
      </w:tblGrid>
      <w:tr w:rsidR="00B23D36" w:rsidRPr="006461EA" w14:paraId="025D489E" w14:textId="77777777" w:rsidTr="00D950B4">
        <w:tc>
          <w:tcPr>
            <w:tcW w:w="2049" w:type="pct"/>
          </w:tcPr>
          <w:p w14:paraId="529DF1F0" w14:textId="77777777" w:rsidR="00D93F4D" w:rsidRPr="006461EA" w:rsidRDefault="00D93F4D" w:rsidP="0053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951" w:type="pct"/>
            <w:gridSpan w:val="7"/>
          </w:tcPr>
          <w:p w14:paraId="10575B7B" w14:textId="77777777" w:rsidR="00D93F4D" w:rsidRPr="006461EA" w:rsidRDefault="00D93F4D" w:rsidP="0053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B23D36" w:rsidRPr="006461EA" w14:paraId="14135E1D" w14:textId="77777777" w:rsidTr="00B93E59">
        <w:tc>
          <w:tcPr>
            <w:tcW w:w="2049" w:type="pct"/>
          </w:tcPr>
          <w:p w14:paraId="4FB77B16" w14:textId="77777777" w:rsidR="00D93F4D" w:rsidRPr="006461EA" w:rsidRDefault="00D93F4D" w:rsidP="0053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97" w:type="pct"/>
            <w:gridSpan w:val="3"/>
            <w:tcBorders>
              <w:bottom w:val="single" w:sz="4" w:space="0" w:color="auto"/>
            </w:tcBorders>
          </w:tcPr>
          <w:p w14:paraId="4CF9E2D8" w14:textId="77777777" w:rsidR="00D93F4D" w:rsidRPr="006461EA" w:rsidRDefault="00D93F4D" w:rsidP="0053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4" w:type="pct"/>
            <w:tcBorders>
              <w:left w:val="nil"/>
            </w:tcBorders>
          </w:tcPr>
          <w:p w14:paraId="29805FDF" w14:textId="77777777" w:rsidR="00D93F4D" w:rsidRPr="006461EA" w:rsidRDefault="00D93F4D" w:rsidP="0053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30" w:type="pct"/>
            <w:gridSpan w:val="3"/>
            <w:tcBorders>
              <w:bottom w:val="single" w:sz="4" w:space="0" w:color="auto"/>
            </w:tcBorders>
          </w:tcPr>
          <w:p w14:paraId="3CEABAF7" w14:textId="77777777" w:rsidR="00D93F4D" w:rsidRPr="006461EA" w:rsidRDefault="00D93F4D" w:rsidP="0053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8" w:right="-106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503C48" w:rsidRPr="006461EA" w14:paraId="5D936431" w14:textId="77777777" w:rsidTr="00B93E59">
        <w:tc>
          <w:tcPr>
            <w:tcW w:w="2049" w:type="pct"/>
          </w:tcPr>
          <w:p w14:paraId="460E43D8" w14:textId="77777777" w:rsidR="00503C48" w:rsidRPr="006461EA" w:rsidRDefault="00503C48" w:rsidP="00503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634" w:type="pct"/>
          </w:tcPr>
          <w:p w14:paraId="2C4D8FFC" w14:textId="0E44B87E" w:rsidR="00503C48" w:rsidRPr="006461EA" w:rsidRDefault="00503C48" w:rsidP="00503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7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124" w:type="pct"/>
          </w:tcPr>
          <w:p w14:paraId="36997A35" w14:textId="77777777" w:rsidR="00503C48" w:rsidRPr="006461EA" w:rsidRDefault="00503C48" w:rsidP="00503C4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39" w:type="pct"/>
          </w:tcPr>
          <w:p w14:paraId="38F21DEB" w14:textId="60B8BC8C" w:rsidR="00503C48" w:rsidRPr="006461EA" w:rsidRDefault="00503C48" w:rsidP="00503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7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124" w:type="pct"/>
          </w:tcPr>
          <w:p w14:paraId="3B7291F8" w14:textId="77777777" w:rsidR="00503C48" w:rsidRPr="006461EA" w:rsidRDefault="00503C48" w:rsidP="00503C4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53" w:type="pct"/>
          </w:tcPr>
          <w:p w14:paraId="3556A984" w14:textId="23A78DE2" w:rsidR="00503C48" w:rsidRPr="006461EA" w:rsidRDefault="00503C48" w:rsidP="00503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7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124" w:type="pct"/>
          </w:tcPr>
          <w:p w14:paraId="58B1FF4C" w14:textId="77777777" w:rsidR="00503C48" w:rsidRPr="006461EA" w:rsidRDefault="00503C48" w:rsidP="00503C4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53" w:type="pct"/>
          </w:tcPr>
          <w:p w14:paraId="3F9BF85A" w14:textId="4A4B7527" w:rsidR="00503C48" w:rsidRPr="006461EA" w:rsidRDefault="00503C48" w:rsidP="00503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7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</w:tr>
      <w:tr w:rsidR="004171A4" w:rsidRPr="006461EA" w14:paraId="36F82C1E" w14:textId="77777777" w:rsidTr="00B93E59">
        <w:tc>
          <w:tcPr>
            <w:tcW w:w="2049" w:type="pct"/>
          </w:tcPr>
          <w:p w14:paraId="7A77A149" w14:textId="77777777" w:rsidR="00D93F4D" w:rsidRPr="006461EA" w:rsidRDefault="00D93F4D" w:rsidP="0053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634" w:type="pct"/>
            <w:tcBorders>
              <w:top w:val="single" w:sz="4" w:space="0" w:color="auto"/>
            </w:tcBorders>
          </w:tcPr>
          <w:p w14:paraId="5A736687" w14:textId="77777777" w:rsidR="00D93F4D" w:rsidRPr="006461EA" w:rsidRDefault="00D93F4D" w:rsidP="0053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" w:type="pct"/>
          </w:tcPr>
          <w:p w14:paraId="1831305F" w14:textId="77777777" w:rsidR="00D93F4D" w:rsidRPr="006461EA" w:rsidRDefault="00D93F4D" w:rsidP="0053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</w:tcPr>
          <w:p w14:paraId="3219727F" w14:textId="77777777" w:rsidR="00D93F4D" w:rsidRPr="006461EA" w:rsidRDefault="00D93F4D" w:rsidP="0053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" w:type="pct"/>
          </w:tcPr>
          <w:p w14:paraId="154A3EA4" w14:textId="77777777" w:rsidR="00D93F4D" w:rsidRPr="006461EA" w:rsidRDefault="00D93F4D" w:rsidP="0053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53" w:type="pct"/>
            <w:tcBorders>
              <w:top w:val="single" w:sz="4" w:space="0" w:color="auto"/>
            </w:tcBorders>
          </w:tcPr>
          <w:p w14:paraId="5C51DE83" w14:textId="77777777" w:rsidR="00D93F4D" w:rsidRPr="006461EA" w:rsidRDefault="00D93F4D" w:rsidP="0053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" w:type="pct"/>
          </w:tcPr>
          <w:p w14:paraId="4BD225A0" w14:textId="77777777" w:rsidR="00D93F4D" w:rsidRPr="006461EA" w:rsidRDefault="00D93F4D" w:rsidP="0053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53" w:type="pct"/>
            <w:tcBorders>
              <w:top w:val="single" w:sz="4" w:space="0" w:color="auto"/>
            </w:tcBorders>
          </w:tcPr>
          <w:p w14:paraId="57FA4364" w14:textId="77777777" w:rsidR="00D93F4D" w:rsidRPr="006461EA" w:rsidRDefault="00D93F4D" w:rsidP="0053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14AD2" w:rsidRPr="006461EA" w14:paraId="4E31BC04" w14:textId="77777777" w:rsidTr="00B93E59">
        <w:tc>
          <w:tcPr>
            <w:tcW w:w="2049" w:type="pct"/>
          </w:tcPr>
          <w:p w14:paraId="69C15E1A" w14:textId="77777777" w:rsidR="00B14AD2" w:rsidRPr="006461EA" w:rsidRDefault="00B14AD2" w:rsidP="00B14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634" w:type="pct"/>
          </w:tcPr>
          <w:p w14:paraId="3A43F82B" w14:textId="5121E78D" w:rsidR="00B14AD2" w:rsidRPr="006461EA" w:rsidRDefault="00B14AD2" w:rsidP="00B14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1,001,379</w:t>
            </w:r>
          </w:p>
        </w:tc>
        <w:tc>
          <w:tcPr>
            <w:tcW w:w="124" w:type="pct"/>
          </w:tcPr>
          <w:p w14:paraId="5C94529A" w14:textId="77777777" w:rsidR="00B14AD2" w:rsidRPr="006461EA" w:rsidRDefault="00B14AD2" w:rsidP="00B14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39" w:type="pct"/>
          </w:tcPr>
          <w:p w14:paraId="4131B4A3" w14:textId="234BBB7D" w:rsidR="00B14AD2" w:rsidRPr="006461EA" w:rsidRDefault="00B14AD2" w:rsidP="00B14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1,001,379</w:t>
            </w:r>
          </w:p>
        </w:tc>
        <w:tc>
          <w:tcPr>
            <w:tcW w:w="124" w:type="pct"/>
          </w:tcPr>
          <w:p w14:paraId="2AEBB120" w14:textId="77777777" w:rsidR="00B14AD2" w:rsidRPr="006461EA" w:rsidRDefault="00B14AD2" w:rsidP="00B14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53" w:type="pct"/>
          </w:tcPr>
          <w:p w14:paraId="2EF6DF49" w14:textId="534571EA" w:rsidR="00B14AD2" w:rsidRPr="006461EA" w:rsidRDefault="00B14AD2" w:rsidP="00B14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1,294,099</w:t>
            </w:r>
          </w:p>
        </w:tc>
        <w:tc>
          <w:tcPr>
            <w:tcW w:w="124" w:type="pct"/>
          </w:tcPr>
          <w:p w14:paraId="4FE0B202" w14:textId="77777777" w:rsidR="00B14AD2" w:rsidRPr="006461EA" w:rsidRDefault="00B14AD2" w:rsidP="00B14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53" w:type="pct"/>
          </w:tcPr>
          <w:p w14:paraId="7A19E34B" w14:textId="22911D1E" w:rsidR="00B14AD2" w:rsidRPr="006461EA" w:rsidRDefault="00B14AD2" w:rsidP="00B14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1,294,099</w:t>
            </w:r>
          </w:p>
        </w:tc>
      </w:tr>
      <w:tr w:rsidR="00B14AD2" w:rsidRPr="006461EA" w14:paraId="377064D8" w14:textId="77777777" w:rsidTr="00B93E59">
        <w:tc>
          <w:tcPr>
            <w:tcW w:w="2049" w:type="pct"/>
          </w:tcPr>
          <w:p w14:paraId="6506C463" w14:textId="77777777" w:rsidR="00B14AD2" w:rsidRPr="006461EA" w:rsidRDefault="00B14AD2" w:rsidP="00B14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14:paraId="4FA8E920" w14:textId="1CBCE35E" w:rsidR="00B14AD2" w:rsidRPr="006461EA" w:rsidRDefault="00B14AD2" w:rsidP="00B14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(4,872)</w:t>
            </w:r>
          </w:p>
        </w:tc>
        <w:tc>
          <w:tcPr>
            <w:tcW w:w="124" w:type="pct"/>
          </w:tcPr>
          <w:p w14:paraId="1E043E54" w14:textId="77777777" w:rsidR="00B14AD2" w:rsidRPr="006461EA" w:rsidRDefault="00B14AD2" w:rsidP="00B14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14:paraId="23D7DDDB" w14:textId="2B6463E2" w:rsidR="00B14AD2" w:rsidRPr="006461EA" w:rsidRDefault="00B14AD2" w:rsidP="00B14AD2">
            <w:pPr>
              <w:tabs>
                <w:tab w:val="decimal" w:pos="1302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(4,872)</w:t>
            </w:r>
          </w:p>
        </w:tc>
        <w:tc>
          <w:tcPr>
            <w:tcW w:w="124" w:type="pct"/>
          </w:tcPr>
          <w:p w14:paraId="2B66DD06" w14:textId="77777777" w:rsidR="00B14AD2" w:rsidRPr="006461EA" w:rsidRDefault="00B14AD2" w:rsidP="00B14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53" w:type="pct"/>
            <w:tcBorders>
              <w:bottom w:val="single" w:sz="4" w:space="0" w:color="auto"/>
            </w:tcBorders>
          </w:tcPr>
          <w:p w14:paraId="2439E714" w14:textId="2A2FFDC5" w:rsidR="00B14AD2" w:rsidRPr="006461EA" w:rsidRDefault="00B14AD2" w:rsidP="00B14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(4,872)</w:t>
            </w:r>
          </w:p>
        </w:tc>
        <w:tc>
          <w:tcPr>
            <w:tcW w:w="124" w:type="pct"/>
          </w:tcPr>
          <w:p w14:paraId="5C62B112" w14:textId="77777777" w:rsidR="00B14AD2" w:rsidRPr="006461EA" w:rsidRDefault="00B14AD2" w:rsidP="00B14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53" w:type="pct"/>
            <w:tcBorders>
              <w:bottom w:val="single" w:sz="4" w:space="0" w:color="auto"/>
            </w:tcBorders>
          </w:tcPr>
          <w:p w14:paraId="512FF254" w14:textId="3416D932" w:rsidR="00B14AD2" w:rsidRPr="006461EA" w:rsidRDefault="00B14AD2" w:rsidP="00B14AD2">
            <w:pPr>
              <w:tabs>
                <w:tab w:val="decimal" w:pos="1302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(4,872)</w:t>
            </w:r>
          </w:p>
        </w:tc>
      </w:tr>
      <w:tr w:rsidR="00B14AD2" w:rsidRPr="006461EA" w14:paraId="76120DD1" w14:textId="77777777" w:rsidTr="00B93E59">
        <w:tc>
          <w:tcPr>
            <w:tcW w:w="2049" w:type="pct"/>
          </w:tcPr>
          <w:p w14:paraId="6DD9949F" w14:textId="77777777" w:rsidR="00B14AD2" w:rsidRPr="006461EA" w:rsidRDefault="00B14AD2" w:rsidP="00B14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</w:tcPr>
          <w:p w14:paraId="4F279604" w14:textId="156B4A25" w:rsidR="00B14AD2" w:rsidRPr="006461EA" w:rsidRDefault="00B14AD2" w:rsidP="00B14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996,507</w:t>
            </w:r>
          </w:p>
        </w:tc>
        <w:tc>
          <w:tcPr>
            <w:tcW w:w="124" w:type="pct"/>
          </w:tcPr>
          <w:p w14:paraId="3CB2F3D7" w14:textId="77777777" w:rsidR="00B14AD2" w:rsidRPr="006461EA" w:rsidRDefault="00B14AD2" w:rsidP="00B14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</w:tcPr>
          <w:p w14:paraId="38415786" w14:textId="455894CA" w:rsidR="00B14AD2" w:rsidRPr="006461EA" w:rsidRDefault="00B14AD2" w:rsidP="00B14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996,507</w:t>
            </w:r>
          </w:p>
        </w:tc>
        <w:tc>
          <w:tcPr>
            <w:tcW w:w="124" w:type="pct"/>
          </w:tcPr>
          <w:p w14:paraId="3DC7700B" w14:textId="77777777" w:rsidR="00B14AD2" w:rsidRPr="006461EA" w:rsidRDefault="00B14AD2" w:rsidP="00B14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53" w:type="pct"/>
            <w:tcBorders>
              <w:top w:val="single" w:sz="4" w:space="0" w:color="auto"/>
              <w:bottom w:val="single" w:sz="4" w:space="0" w:color="auto"/>
            </w:tcBorders>
          </w:tcPr>
          <w:p w14:paraId="272230F6" w14:textId="0E27274A" w:rsidR="00B14AD2" w:rsidRPr="006461EA" w:rsidRDefault="00B14AD2" w:rsidP="00B14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1,289,227</w:t>
            </w:r>
          </w:p>
        </w:tc>
        <w:tc>
          <w:tcPr>
            <w:tcW w:w="124" w:type="pct"/>
          </w:tcPr>
          <w:p w14:paraId="65BD1479" w14:textId="77777777" w:rsidR="00B14AD2" w:rsidRPr="006461EA" w:rsidRDefault="00B14AD2" w:rsidP="00B14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53" w:type="pct"/>
            <w:tcBorders>
              <w:top w:val="single" w:sz="4" w:space="0" w:color="auto"/>
              <w:bottom w:val="single" w:sz="4" w:space="0" w:color="auto"/>
            </w:tcBorders>
          </w:tcPr>
          <w:p w14:paraId="21C74E42" w14:textId="6B973013" w:rsidR="00B14AD2" w:rsidRPr="006461EA" w:rsidRDefault="00B14AD2" w:rsidP="00B14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1,289,227</w:t>
            </w:r>
          </w:p>
        </w:tc>
      </w:tr>
      <w:tr w:rsidR="00B14AD2" w:rsidRPr="006461EA" w14:paraId="31E08D8B" w14:textId="77777777" w:rsidTr="00B93E59">
        <w:tc>
          <w:tcPr>
            <w:tcW w:w="2049" w:type="pct"/>
          </w:tcPr>
          <w:p w14:paraId="2DA914F2" w14:textId="77777777" w:rsidR="00B14AD2" w:rsidRPr="006461EA" w:rsidRDefault="00B14AD2" w:rsidP="00B14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634" w:type="pct"/>
            <w:tcBorders>
              <w:top w:val="single" w:sz="4" w:space="0" w:color="auto"/>
            </w:tcBorders>
          </w:tcPr>
          <w:p w14:paraId="4A9551DE" w14:textId="77777777" w:rsidR="00B14AD2" w:rsidRPr="006461EA" w:rsidRDefault="00B14AD2" w:rsidP="00B14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" w:type="pct"/>
          </w:tcPr>
          <w:p w14:paraId="5D729633" w14:textId="77777777" w:rsidR="00B14AD2" w:rsidRPr="006461EA" w:rsidRDefault="00B14AD2" w:rsidP="00B14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</w:tcPr>
          <w:p w14:paraId="0FF91997" w14:textId="77777777" w:rsidR="00B14AD2" w:rsidRPr="006461EA" w:rsidRDefault="00B14AD2" w:rsidP="00B14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" w:type="pct"/>
          </w:tcPr>
          <w:p w14:paraId="62578162" w14:textId="77777777" w:rsidR="00B14AD2" w:rsidRPr="006461EA" w:rsidRDefault="00B14AD2" w:rsidP="00B14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53" w:type="pct"/>
            <w:tcBorders>
              <w:top w:val="single" w:sz="4" w:space="0" w:color="auto"/>
            </w:tcBorders>
          </w:tcPr>
          <w:p w14:paraId="520B6A09" w14:textId="77777777" w:rsidR="00B14AD2" w:rsidRPr="006461EA" w:rsidRDefault="00B14AD2" w:rsidP="00B14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" w:type="pct"/>
          </w:tcPr>
          <w:p w14:paraId="1AEFC884" w14:textId="77777777" w:rsidR="00B14AD2" w:rsidRPr="006461EA" w:rsidRDefault="00B14AD2" w:rsidP="00B14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53" w:type="pct"/>
            <w:tcBorders>
              <w:top w:val="single" w:sz="4" w:space="0" w:color="auto"/>
            </w:tcBorders>
          </w:tcPr>
          <w:p w14:paraId="7BEC4358" w14:textId="77777777" w:rsidR="00B14AD2" w:rsidRPr="006461EA" w:rsidRDefault="00B14AD2" w:rsidP="00B14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14AD2" w:rsidRPr="006461EA" w14:paraId="402DA9C6" w14:textId="77777777" w:rsidTr="00B93E59">
        <w:tc>
          <w:tcPr>
            <w:tcW w:w="2049" w:type="pct"/>
          </w:tcPr>
          <w:p w14:paraId="0EA2C9AB" w14:textId="77777777" w:rsidR="00B14AD2" w:rsidRPr="006461EA" w:rsidRDefault="00B14AD2" w:rsidP="00B14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634" w:type="pct"/>
          </w:tcPr>
          <w:p w14:paraId="161F5321" w14:textId="50081B5F" w:rsidR="00B14AD2" w:rsidRPr="006461EA" w:rsidRDefault="00B14AD2" w:rsidP="00B14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320</w:t>
            </w:r>
          </w:p>
        </w:tc>
        <w:tc>
          <w:tcPr>
            <w:tcW w:w="124" w:type="pct"/>
          </w:tcPr>
          <w:p w14:paraId="4AC4E0B2" w14:textId="77777777" w:rsidR="00B14AD2" w:rsidRPr="006461EA" w:rsidRDefault="00B14AD2" w:rsidP="00B14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39" w:type="pct"/>
          </w:tcPr>
          <w:p w14:paraId="7DECDFFB" w14:textId="7250F25B" w:rsidR="00B14AD2" w:rsidRPr="006461EA" w:rsidRDefault="00B14AD2" w:rsidP="00B14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320</w:t>
            </w:r>
          </w:p>
        </w:tc>
        <w:tc>
          <w:tcPr>
            <w:tcW w:w="124" w:type="pct"/>
          </w:tcPr>
          <w:p w14:paraId="03599FCA" w14:textId="77777777" w:rsidR="00B14AD2" w:rsidRPr="006461EA" w:rsidRDefault="00B14AD2" w:rsidP="00B14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53" w:type="pct"/>
          </w:tcPr>
          <w:p w14:paraId="2053C8C0" w14:textId="1C96D4A9" w:rsidR="00B14AD2" w:rsidRPr="006461EA" w:rsidRDefault="00B14AD2" w:rsidP="00B14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320</w:t>
            </w:r>
          </w:p>
        </w:tc>
        <w:tc>
          <w:tcPr>
            <w:tcW w:w="124" w:type="pct"/>
          </w:tcPr>
          <w:p w14:paraId="49492259" w14:textId="77777777" w:rsidR="00B14AD2" w:rsidRPr="006461EA" w:rsidRDefault="00B14AD2" w:rsidP="00B14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53" w:type="pct"/>
          </w:tcPr>
          <w:p w14:paraId="15B79DCE" w14:textId="221C2BBC" w:rsidR="00B14AD2" w:rsidRPr="006461EA" w:rsidRDefault="00B14AD2" w:rsidP="00B14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320</w:t>
            </w:r>
          </w:p>
        </w:tc>
      </w:tr>
      <w:tr w:rsidR="00B14AD2" w:rsidRPr="006461EA" w14:paraId="6C133CF8" w14:textId="77777777" w:rsidTr="00B93E59">
        <w:tc>
          <w:tcPr>
            <w:tcW w:w="2049" w:type="pct"/>
          </w:tcPr>
          <w:p w14:paraId="32D6E4C7" w14:textId="77777777" w:rsidR="00B14AD2" w:rsidRPr="006461EA" w:rsidRDefault="00B14AD2" w:rsidP="00B14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ค่าเสื่อมราคาสะสม</w:t>
            </w:r>
          </w:p>
        </w:tc>
        <w:tc>
          <w:tcPr>
            <w:tcW w:w="634" w:type="pct"/>
          </w:tcPr>
          <w:p w14:paraId="79136395" w14:textId="620EF29C" w:rsidR="00B14AD2" w:rsidRPr="006461EA" w:rsidRDefault="00B14AD2" w:rsidP="00B14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(200)</w:t>
            </w:r>
          </w:p>
        </w:tc>
        <w:tc>
          <w:tcPr>
            <w:tcW w:w="124" w:type="pct"/>
          </w:tcPr>
          <w:p w14:paraId="77E03B4B" w14:textId="77777777" w:rsidR="00B14AD2" w:rsidRPr="006461EA" w:rsidRDefault="00B14AD2" w:rsidP="00B14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39" w:type="pct"/>
          </w:tcPr>
          <w:p w14:paraId="704FA94C" w14:textId="266E7942" w:rsidR="00B14AD2" w:rsidRPr="006461EA" w:rsidRDefault="00B14AD2" w:rsidP="00B14AD2">
            <w:pPr>
              <w:tabs>
                <w:tab w:val="decimal" w:pos="1302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(200)</w:t>
            </w:r>
          </w:p>
        </w:tc>
        <w:tc>
          <w:tcPr>
            <w:tcW w:w="124" w:type="pct"/>
          </w:tcPr>
          <w:p w14:paraId="3B1ECEF5" w14:textId="77777777" w:rsidR="00B14AD2" w:rsidRPr="006461EA" w:rsidRDefault="00B14AD2" w:rsidP="00B14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53" w:type="pct"/>
          </w:tcPr>
          <w:p w14:paraId="27F65AB5" w14:textId="6169223F" w:rsidR="00B14AD2" w:rsidRPr="006461EA" w:rsidRDefault="00B14AD2" w:rsidP="00B14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(200)</w:t>
            </w:r>
          </w:p>
        </w:tc>
        <w:tc>
          <w:tcPr>
            <w:tcW w:w="124" w:type="pct"/>
          </w:tcPr>
          <w:p w14:paraId="31029318" w14:textId="77777777" w:rsidR="00B14AD2" w:rsidRPr="006461EA" w:rsidRDefault="00B14AD2" w:rsidP="00B14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53" w:type="pct"/>
          </w:tcPr>
          <w:p w14:paraId="4AD1C22E" w14:textId="2DC69541" w:rsidR="00B14AD2" w:rsidRPr="006461EA" w:rsidRDefault="00B14AD2" w:rsidP="00B14AD2">
            <w:pPr>
              <w:tabs>
                <w:tab w:val="decimal" w:pos="1302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(200)</w:t>
            </w:r>
          </w:p>
        </w:tc>
      </w:tr>
      <w:tr w:rsidR="00B14AD2" w:rsidRPr="006461EA" w14:paraId="0BCC0185" w14:textId="77777777" w:rsidTr="00B93E59">
        <w:tc>
          <w:tcPr>
            <w:tcW w:w="2049" w:type="pct"/>
          </w:tcPr>
          <w:p w14:paraId="3916E344" w14:textId="77777777" w:rsidR="00B14AD2" w:rsidRPr="006461EA" w:rsidRDefault="00B14AD2" w:rsidP="00B14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</w:tcPr>
          <w:p w14:paraId="3E197435" w14:textId="727E4879" w:rsidR="00B14AD2" w:rsidRPr="006461EA" w:rsidRDefault="00B14AD2" w:rsidP="00B14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120</w:t>
            </w:r>
          </w:p>
        </w:tc>
        <w:tc>
          <w:tcPr>
            <w:tcW w:w="124" w:type="pct"/>
          </w:tcPr>
          <w:p w14:paraId="718BDA2F" w14:textId="77777777" w:rsidR="00B14AD2" w:rsidRPr="006461EA" w:rsidRDefault="00B14AD2" w:rsidP="00B14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</w:tcPr>
          <w:p w14:paraId="1D3E417A" w14:textId="772E978A" w:rsidR="00B14AD2" w:rsidRPr="006461EA" w:rsidRDefault="00B14AD2" w:rsidP="00B14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120</w:t>
            </w:r>
          </w:p>
        </w:tc>
        <w:tc>
          <w:tcPr>
            <w:tcW w:w="124" w:type="pct"/>
          </w:tcPr>
          <w:p w14:paraId="7862974B" w14:textId="77777777" w:rsidR="00B14AD2" w:rsidRPr="006461EA" w:rsidRDefault="00B14AD2" w:rsidP="00B14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53" w:type="pct"/>
            <w:tcBorders>
              <w:top w:val="single" w:sz="4" w:space="0" w:color="auto"/>
              <w:bottom w:val="single" w:sz="4" w:space="0" w:color="auto"/>
            </w:tcBorders>
          </w:tcPr>
          <w:p w14:paraId="79531E5D" w14:textId="1953B656" w:rsidR="00B14AD2" w:rsidRPr="006461EA" w:rsidRDefault="00B14AD2" w:rsidP="00B14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120</w:t>
            </w:r>
          </w:p>
        </w:tc>
        <w:tc>
          <w:tcPr>
            <w:tcW w:w="124" w:type="pct"/>
          </w:tcPr>
          <w:p w14:paraId="04C0DB63" w14:textId="77777777" w:rsidR="00B14AD2" w:rsidRPr="006461EA" w:rsidRDefault="00B14AD2" w:rsidP="00B14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53" w:type="pct"/>
            <w:tcBorders>
              <w:top w:val="single" w:sz="4" w:space="0" w:color="auto"/>
              <w:bottom w:val="single" w:sz="4" w:space="0" w:color="auto"/>
            </w:tcBorders>
          </w:tcPr>
          <w:p w14:paraId="75AD1358" w14:textId="36589CCE" w:rsidR="00B14AD2" w:rsidRPr="006461EA" w:rsidRDefault="00B14AD2" w:rsidP="00B14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120</w:t>
            </w:r>
          </w:p>
        </w:tc>
      </w:tr>
      <w:tr w:rsidR="00B14AD2" w:rsidRPr="006461EA" w14:paraId="4869FE45" w14:textId="77777777" w:rsidTr="00B93E59">
        <w:tc>
          <w:tcPr>
            <w:tcW w:w="2049" w:type="pct"/>
          </w:tcPr>
          <w:p w14:paraId="2C630A2F" w14:textId="77777777" w:rsidR="00B14AD2" w:rsidRPr="006461EA" w:rsidRDefault="00B14AD2" w:rsidP="00B14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อสังหาริมทรัพย์เพื่อการลงทุน</w:t>
            </w: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– </w:t>
            </w: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634" w:type="pct"/>
            <w:tcBorders>
              <w:bottom w:val="single" w:sz="12" w:space="0" w:color="auto"/>
            </w:tcBorders>
          </w:tcPr>
          <w:p w14:paraId="6E8A6FC2" w14:textId="71AF492F" w:rsidR="00B14AD2" w:rsidRPr="006461EA" w:rsidRDefault="00B14AD2" w:rsidP="00B14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996,627</w:t>
            </w:r>
          </w:p>
        </w:tc>
        <w:tc>
          <w:tcPr>
            <w:tcW w:w="124" w:type="pct"/>
          </w:tcPr>
          <w:p w14:paraId="4FEE58A4" w14:textId="77777777" w:rsidR="00B14AD2" w:rsidRPr="006461EA" w:rsidRDefault="00B14AD2" w:rsidP="00B14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39" w:type="pct"/>
            <w:tcBorders>
              <w:bottom w:val="single" w:sz="12" w:space="0" w:color="auto"/>
            </w:tcBorders>
          </w:tcPr>
          <w:p w14:paraId="05CB6C77" w14:textId="51787CAC" w:rsidR="00B14AD2" w:rsidRPr="006461EA" w:rsidRDefault="00B14AD2" w:rsidP="00B14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996,627</w:t>
            </w:r>
          </w:p>
        </w:tc>
        <w:tc>
          <w:tcPr>
            <w:tcW w:w="124" w:type="pct"/>
          </w:tcPr>
          <w:p w14:paraId="680CBF62" w14:textId="77777777" w:rsidR="00B14AD2" w:rsidRPr="006461EA" w:rsidRDefault="00B14AD2" w:rsidP="00B14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53" w:type="pct"/>
            <w:tcBorders>
              <w:bottom w:val="single" w:sz="12" w:space="0" w:color="auto"/>
            </w:tcBorders>
          </w:tcPr>
          <w:p w14:paraId="4C170E9C" w14:textId="3B86C6DA" w:rsidR="00B14AD2" w:rsidRPr="006461EA" w:rsidRDefault="00B14AD2" w:rsidP="00B14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1,289,347</w:t>
            </w:r>
          </w:p>
        </w:tc>
        <w:tc>
          <w:tcPr>
            <w:tcW w:w="124" w:type="pct"/>
          </w:tcPr>
          <w:p w14:paraId="2B9841C0" w14:textId="77777777" w:rsidR="00B14AD2" w:rsidRPr="006461EA" w:rsidRDefault="00B14AD2" w:rsidP="00B14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53" w:type="pct"/>
            <w:tcBorders>
              <w:bottom w:val="single" w:sz="12" w:space="0" w:color="auto"/>
            </w:tcBorders>
          </w:tcPr>
          <w:p w14:paraId="0B1F3CBE" w14:textId="00845B8A" w:rsidR="00B14AD2" w:rsidRPr="006461EA" w:rsidRDefault="00B14AD2" w:rsidP="00B14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1,289,347</w:t>
            </w:r>
          </w:p>
        </w:tc>
      </w:tr>
    </w:tbl>
    <w:p w14:paraId="254C6E37" w14:textId="77777777" w:rsidR="004B0684" w:rsidRPr="006461EA" w:rsidRDefault="004B0684" w:rsidP="00533E01">
      <w:pPr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002D02F6" w14:textId="0A7A90EC" w:rsidR="004171A4" w:rsidRPr="007608A9" w:rsidRDefault="009E685B" w:rsidP="00533E01">
      <w:pPr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 w:hint="cs"/>
          <w:sz w:val="28"/>
          <w:szCs w:val="28"/>
          <w:cs/>
        </w:rPr>
        <w:t xml:space="preserve">ณ วันที่ </w:t>
      </w:r>
      <w:r w:rsidRPr="006461EA">
        <w:rPr>
          <w:rFonts w:ascii="Browallia New" w:hAnsi="Browallia New" w:cs="Browallia New"/>
          <w:sz w:val="28"/>
          <w:szCs w:val="28"/>
        </w:rPr>
        <w:t>31</w:t>
      </w:r>
      <w:r w:rsidRPr="006461EA">
        <w:rPr>
          <w:rFonts w:ascii="Browallia New" w:hAnsi="Browallia New" w:cs="Browallia New" w:hint="cs"/>
          <w:sz w:val="28"/>
          <w:szCs w:val="28"/>
          <w:cs/>
        </w:rPr>
        <w:t xml:space="preserve"> ธันวาคม </w:t>
      </w:r>
      <w:r w:rsidRPr="006461EA">
        <w:rPr>
          <w:rFonts w:ascii="Browallia New" w:hAnsi="Browallia New" w:cs="Browallia New"/>
          <w:sz w:val="28"/>
          <w:szCs w:val="28"/>
        </w:rPr>
        <w:t>25</w:t>
      </w:r>
      <w:r w:rsidR="004171A4" w:rsidRPr="006461EA">
        <w:rPr>
          <w:rFonts w:ascii="Browallia New" w:hAnsi="Browallia New" w:cs="Browallia New"/>
          <w:sz w:val="28"/>
          <w:szCs w:val="28"/>
        </w:rPr>
        <w:t>6</w:t>
      </w:r>
      <w:r w:rsidR="00F15793">
        <w:rPr>
          <w:rFonts w:ascii="Browallia New" w:hAnsi="Browallia New" w:cs="Browallia New"/>
          <w:sz w:val="28"/>
          <w:szCs w:val="28"/>
        </w:rPr>
        <w:t>2</w:t>
      </w:r>
      <w:r w:rsidRPr="006461EA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6461EA">
        <w:rPr>
          <w:rFonts w:ascii="Browallia New" w:hAnsi="Browallia New" w:cs="Browallia New" w:hint="cs"/>
          <w:sz w:val="28"/>
          <w:szCs w:val="28"/>
          <w:cs/>
        </w:rPr>
        <w:t>อสังหาริมทรัพย์เพื่อการ</w:t>
      </w:r>
      <w:r w:rsidRPr="007608A9">
        <w:rPr>
          <w:rFonts w:ascii="Browallia New" w:hAnsi="Browallia New" w:cs="Browallia New" w:hint="cs"/>
          <w:sz w:val="28"/>
          <w:szCs w:val="28"/>
          <w:cs/>
        </w:rPr>
        <w:t>ลงทุน (ที่ดิน) ของบริษัท ซึ่งมีราคาทุน</w:t>
      </w:r>
      <w:r w:rsidRPr="007608A9">
        <w:rPr>
          <w:rFonts w:ascii="Browallia New" w:hAnsi="Browallia New" w:cs="Browallia New"/>
          <w:sz w:val="28"/>
          <w:szCs w:val="28"/>
          <w:cs/>
        </w:rPr>
        <w:t xml:space="preserve"> - </w:t>
      </w:r>
      <w:r w:rsidRPr="007608A9">
        <w:rPr>
          <w:rFonts w:ascii="Browallia New" w:hAnsi="Browallia New" w:cs="Browallia New" w:hint="cs"/>
          <w:sz w:val="28"/>
          <w:szCs w:val="28"/>
          <w:cs/>
        </w:rPr>
        <w:t xml:space="preserve">สุทธิ จำนวนเงิน </w:t>
      </w:r>
      <w:r w:rsidR="002D256C" w:rsidRPr="007608A9">
        <w:rPr>
          <w:rFonts w:ascii="Browallia New" w:hAnsi="Browallia New" w:cs="Browallia New"/>
          <w:sz w:val="28"/>
          <w:szCs w:val="28"/>
        </w:rPr>
        <w:t>997</w:t>
      </w:r>
      <w:r w:rsidRPr="007608A9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7608A9">
        <w:rPr>
          <w:rFonts w:ascii="Browallia New" w:hAnsi="Browallia New" w:cs="Browallia New" w:hint="cs"/>
          <w:sz w:val="28"/>
          <w:szCs w:val="28"/>
          <w:cs/>
        </w:rPr>
        <w:t>ล้านบาท (งบการเงินเฉพาะของบริษัท</w:t>
      </w:r>
      <w:r w:rsidR="0017645A" w:rsidRPr="007608A9">
        <w:rPr>
          <w:rFonts w:ascii="Browallia New" w:hAnsi="Browallia New" w:cs="Browallia New"/>
          <w:sz w:val="28"/>
          <w:szCs w:val="28"/>
        </w:rPr>
        <w:t xml:space="preserve"> :</w:t>
      </w:r>
      <w:r w:rsidRPr="007608A9">
        <w:rPr>
          <w:rFonts w:ascii="Browallia New" w:hAnsi="Browallia New" w:cs="Browallia New" w:hint="cs"/>
          <w:sz w:val="28"/>
          <w:szCs w:val="28"/>
          <w:cs/>
        </w:rPr>
        <w:t xml:space="preserve"> จำนวนเงิน</w:t>
      </w:r>
      <w:r w:rsidR="002D256C" w:rsidRPr="007608A9">
        <w:rPr>
          <w:rFonts w:ascii="Browallia New" w:hAnsi="Browallia New" w:cs="Browallia New"/>
          <w:sz w:val="28"/>
          <w:szCs w:val="28"/>
        </w:rPr>
        <w:t xml:space="preserve"> </w:t>
      </w:r>
      <w:r w:rsidRPr="007608A9">
        <w:rPr>
          <w:rFonts w:ascii="Browallia New" w:hAnsi="Browallia New" w:cs="Browallia New"/>
          <w:sz w:val="28"/>
          <w:szCs w:val="28"/>
        </w:rPr>
        <w:t>1,28</w:t>
      </w:r>
      <w:r w:rsidR="008F644E" w:rsidRPr="007608A9">
        <w:rPr>
          <w:rFonts w:ascii="Browallia New" w:hAnsi="Browallia New" w:cs="Browallia New"/>
          <w:sz w:val="28"/>
          <w:szCs w:val="28"/>
        </w:rPr>
        <w:t>9</w:t>
      </w:r>
      <w:r w:rsidRPr="007608A9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7608A9">
        <w:rPr>
          <w:rFonts w:ascii="Browallia New" w:hAnsi="Browallia New" w:cs="Browallia New" w:hint="cs"/>
          <w:sz w:val="28"/>
          <w:szCs w:val="28"/>
          <w:cs/>
        </w:rPr>
        <w:t xml:space="preserve">ล้านบาท) </w:t>
      </w:r>
      <w:r w:rsidR="00D663CB" w:rsidRPr="007608A9">
        <w:rPr>
          <w:rFonts w:ascii="Browallia New" w:hAnsi="Browallia New" w:cs="Browallia New" w:hint="cs"/>
          <w:sz w:val="28"/>
          <w:szCs w:val="28"/>
          <w:cs/>
        </w:rPr>
        <w:t>บริษัทได้ทบทวนมูลค่ายุติธรรมของที่ดินดังกล่าวแล้วพบว่า</w:t>
      </w:r>
      <w:r w:rsidR="007234BF" w:rsidRPr="007608A9">
        <w:rPr>
          <w:rFonts w:ascii="Browallia New" w:hAnsi="Browallia New" w:cs="Browallia New" w:hint="cs"/>
          <w:sz w:val="28"/>
          <w:szCs w:val="28"/>
          <w:cs/>
        </w:rPr>
        <w:t>มูลค่า</w:t>
      </w:r>
      <w:r w:rsidR="00D663CB" w:rsidRPr="007608A9">
        <w:rPr>
          <w:rFonts w:ascii="Browallia New" w:hAnsi="Browallia New" w:cs="Browallia New" w:hint="cs"/>
          <w:sz w:val="28"/>
          <w:szCs w:val="28"/>
          <w:cs/>
        </w:rPr>
        <w:t>ยุติธรรมสูงกว่าราคาทุน</w:t>
      </w:r>
    </w:p>
    <w:p w14:paraId="32606FD6" w14:textId="38AF22B5" w:rsidR="0068450D" w:rsidRPr="007608A9" w:rsidRDefault="0068450D" w:rsidP="00533E01">
      <w:pPr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31D35BE9" w14:textId="0C10DEB3" w:rsidR="0068450D" w:rsidRPr="006461EA" w:rsidRDefault="0068450D" w:rsidP="00533E01">
      <w:pPr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7608A9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Pr="007608A9">
        <w:rPr>
          <w:rFonts w:ascii="Browallia New" w:hAnsi="Browallia New" w:cs="Browallia New"/>
          <w:sz w:val="28"/>
          <w:szCs w:val="28"/>
        </w:rPr>
        <w:t xml:space="preserve">31 </w:t>
      </w:r>
      <w:r w:rsidRPr="007608A9">
        <w:rPr>
          <w:rFonts w:ascii="Browallia New" w:hAnsi="Browallia New" w:cs="Browallia New"/>
          <w:sz w:val="28"/>
          <w:szCs w:val="28"/>
          <w:cs/>
        </w:rPr>
        <w:t xml:space="preserve">ธันวาคม </w:t>
      </w:r>
      <w:r w:rsidRPr="007608A9">
        <w:rPr>
          <w:rFonts w:ascii="Browallia New" w:hAnsi="Browallia New" w:cs="Browallia New"/>
          <w:sz w:val="28"/>
          <w:szCs w:val="28"/>
        </w:rPr>
        <w:t>256</w:t>
      </w:r>
      <w:r w:rsidR="00F15793" w:rsidRPr="007608A9">
        <w:rPr>
          <w:rFonts w:ascii="Browallia New" w:hAnsi="Browallia New" w:cs="Browallia New"/>
          <w:sz w:val="28"/>
          <w:szCs w:val="28"/>
        </w:rPr>
        <w:t>2</w:t>
      </w:r>
      <w:r w:rsidRPr="007608A9">
        <w:rPr>
          <w:rFonts w:ascii="Browallia New" w:hAnsi="Browallia New" w:cs="Browallia New"/>
          <w:sz w:val="28"/>
          <w:szCs w:val="28"/>
        </w:rPr>
        <w:t xml:space="preserve"> </w:t>
      </w:r>
      <w:r w:rsidRPr="007608A9">
        <w:rPr>
          <w:rFonts w:ascii="Browallia New" w:hAnsi="Browallia New" w:cs="Browallia New"/>
          <w:sz w:val="28"/>
          <w:szCs w:val="28"/>
          <w:cs/>
        </w:rPr>
        <w:t>มูลค่ายุติธรรมของอสังหาริมทรัพย์เพื่อการลงทุนม</w:t>
      </w:r>
      <w:r w:rsidR="006D0836" w:rsidRPr="007608A9">
        <w:rPr>
          <w:rFonts w:ascii="Browallia New" w:hAnsi="Browallia New" w:cs="Browallia New" w:hint="cs"/>
          <w:sz w:val="28"/>
          <w:szCs w:val="28"/>
          <w:cs/>
        </w:rPr>
        <w:t>ี</w:t>
      </w:r>
      <w:r w:rsidRPr="007608A9">
        <w:rPr>
          <w:rFonts w:ascii="Browallia New" w:hAnsi="Browallia New" w:cs="Browallia New"/>
          <w:sz w:val="28"/>
          <w:szCs w:val="28"/>
          <w:cs/>
        </w:rPr>
        <w:t xml:space="preserve">มูลค่า </w:t>
      </w:r>
      <w:r w:rsidRPr="007608A9">
        <w:rPr>
          <w:rFonts w:ascii="Browallia New" w:hAnsi="Browallia New" w:cs="Browallia New"/>
          <w:sz w:val="28"/>
          <w:szCs w:val="28"/>
        </w:rPr>
        <w:t>1,</w:t>
      </w:r>
      <w:r w:rsidR="00AB3A84" w:rsidRPr="007608A9">
        <w:rPr>
          <w:rFonts w:ascii="Browallia New" w:hAnsi="Browallia New" w:cs="Browallia New"/>
          <w:sz w:val="28"/>
          <w:szCs w:val="28"/>
        </w:rPr>
        <w:t>3</w:t>
      </w:r>
      <w:r w:rsidR="00AB3A84">
        <w:rPr>
          <w:rFonts w:ascii="Browallia New" w:hAnsi="Browallia New" w:cs="Browallia New"/>
          <w:sz w:val="28"/>
          <w:szCs w:val="28"/>
        </w:rPr>
        <w:t>31</w:t>
      </w:r>
      <w:r w:rsidRPr="007608A9">
        <w:rPr>
          <w:rFonts w:ascii="Browallia New" w:hAnsi="Browallia New" w:cs="Browallia New"/>
          <w:sz w:val="28"/>
          <w:szCs w:val="28"/>
        </w:rPr>
        <w:t>.</w:t>
      </w:r>
      <w:r w:rsidR="00AB3A84">
        <w:rPr>
          <w:rFonts w:ascii="Browallia New" w:hAnsi="Browallia New" w:cs="Browallia New"/>
          <w:sz w:val="28"/>
          <w:szCs w:val="28"/>
        </w:rPr>
        <w:t>31</w:t>
      </w:r>
      <w:r w:rsidR="00AB3A84" w:rsidRPr="007608A9">
        <w:rPr>
          <w:rFonts w:ascii="Browallia New" w:hAnsi="Browallia New" w:cs="Browallia New"/>
          <w:sz w:val="28"/>
          <w:szCs w:val="28"/>
        </w:rPr>
        <w:t xml:space="preserve"> </w:t>
      </w:r>
      <w:r w:rsidRPr="007608A9">
        <w:rPr>
          <w:rFonts w:ascii="Browallia New" w:hAnsi="Browallia New" w:cs="Browallia New"/>
          <w:sz w:val="28"/>
          <w:szCs w:val="28"/>
          <w:cs/>
        </w:rPr>
        <w:t>ล้านบาท</w:t>
      </w:r>
      <w:r w:rsidRPr="0068450D">
        <w:rPr>
          <w:rFonts w:ascii="Browallia New" w:hAnsi="Browallia New" w:cs="Browallia New"/>
          <w:sz w:val="28"/>
          <w:szCs w:val="28"/>
          <w:cs/>
        </w:rPr>
        <w:t xml:space="preserve"> </w:t>
      </w:r>
    </w:p>
    <w:p w14:paraId="5376375D" w14:textId="6E9F18F3" w:rsidR="00384458" w:rsidRPr="006461EA" w:rsidRDefault="003844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u w:val="single"/>
          <w:cs/>
        </w:rPr>
      </w:pPr>
    </w:p>
    <w:p w14:paraId="3034769D" w14:textId="7C513BF6" w:rsidR="001B63CF" w:rsidRPr="006461EA" w:rsidRDefault="001B63CF" w:rsidP="001B63CF">
      <w:pPr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450"/>
        </w:tabs>
        <w:spacing w:line="240" w:lineRule="auto"/>
        <w:ind w:left="426" w:right="1800" w:hanging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6461EA">
        <w:rPr>
          <w:rFonts w:ascii="Browallia New" w:hAnsi="Browallia New" w:cs="Browallia New"/>
          <w:sz w:val="28"/>
          <w:szCs w:val="28"/>
          <w:u w:val="single"/>
          <w:cs/>
        </w:rPr>
        <w:t>เงินกู้ยืมระยะสั้นจากสถาบันการเงิน</w:t>
      </w:r>
    </w:p>
    <w:p w14:paraId="67B731AF" w14:textId="77777777" w:rsidR="001B63CF" w:rsidRPr="006461EA" w:rsidRDefault="001B63CF" w:rsidP="001B63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976"/>
        <w:gridCol w:w="993"/>
        <w:gridCol w:w="992"/>
        <w:gridCol w:w="992"/>
        <w:gridCol w:w="993"/>
        <w:gridCol w:w="992"/>
        <w:gridCol w:w="992"/>
      </w:tblGrid>
      <w:tr w:rsidR="001B63CF" w:rsidRPr="006461EA" w14:paraId="386614BD" w14:textId="77777777" w:rsidTr="001E34F0">
        <w:trPr>
          <w:cantSplit/>
        </w:trPr>
        <w:tc>
          <w:tcPr>
            <w:tcW w:w="2976" w:type="dxa"/>
          </w:tcPr>
          <w:p w14:paraId="79F9FFCE" w14:textId="77777777" w:rsidR="001B63CF" w:rsidRPr="006461EA" w:rsidRDefault="001B63CF" w:rsidP="001E34F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06D77DFF" w14:textId="77777777" w:rsidR="001B63CF" w:rsidRPr="006461EA" w:rsidRDefault="001B63CF" w:rsidP="001E34F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1409525E" w14:textId="77777777" w:rsidR="001B63CF" w:rsidRPr="006461EA" w:rsidRDefault="001B63CF" w:rsidP="001E34F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969" w:type="dxa"/>
            <w:gridSpan w:val="4"/>
          </w:tcPr>
          <w:p w14:paraId="44A99280" w14:textId="77777777" w:rsidR="001B63CF" w:rsidRPr="006461EA" w:rsidRDefault="001B63CF" w:rsidP="001E34F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(หน่วย : </w:t>
            </w: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</w:rPr>
              <w:t>พันบาท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1B63CF" w:rsidRPr="006461EA" w14:paraId="243D308E" w14:textId="77777777" w:rsidTr="001E34F0">
        <w:trPr>
          <w:cantSplit/>
        </w:trPr>
        <w:tc>
          <w:tcPr>
            <w:tcW w:w="2976" w:type="dxa"/>
          </w:tcPr>
          <w:p w14:paraId="3F366124" w14:textId="77777777" w:rsidR="001B63CF" w:rsidRPr="006461EA" w:rsidRDefault="001B63CF" w:rsidP="001E34F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985" w:type="dxa"/>
            <w:gridSpan w:val="2"/>
          </w:tcPr>
          <w:p w14:paraId="24396AB0" w14:textId="77777777" w:rsidR="001B63CF" w:rsidRPr="006461EA" w:rsidRDefault="001B63CF" w:rsidP="001E34F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อัตราดอกเบี้ยร้อยละต่อปี</w:t>
            </w:r>
          </w:p>
        </w:tc>
        <w:tc>
          <w:tcPr>
            <w:tcW w:w="1985" w:type="dxa"/>
            <w:gridSpan w:val="2"/>
          </w:tcPr>
          <w:p w14:paraId="49BE95CA" w14:textId="77777777" w:rsidR="001B63CF" w:rsidRPr="006461EA" w:rsidRDefault="001B63CF" w:rsidP="001E34F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984" w:type="dxa"/>
            <w:gridSpan w:val="2"/>
          </w:tcPr>
          <w:p w14:paraId="2F853489" w14:textId="77777777" w:rsidR="001B63CF" w:rsidRPr="006461EA" w:rsidRDefault="001B63CF" w:rsidP="001E34F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542E9F" w:rsidRPr="006461EA" w14:paraId="4E8015EA" w14:textId="77777777" w:rsidTr="001E34F0">
        <w:trPr>
          <w:cantSplit/>
          <w:trHeight w:val="135"/>
        </w:trPr>
        <w:tc>
          <w:tcPr>
            <w:tcW w:w="2976" w:type="dxa"/>
          </w:tcPr>
          <w:p w14:paraId="5A7C87AF" w14:textId="77777777" w:rsidR="00542E9F" w:rsidRPr="006461EA" w:rsidRDefault="00542E9F" w:rsidP="00542E9F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766E2514" w14:textId="78419832" w:rsidR="00542E9F" w:rsidRPr="006461EA" w:rsidRDefault="00542E9F" w:rsidP="00542E9F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992" w:type="dxa"/>
          </w:tcPr>
          <w:p w14:paraId="7A916EAB" w14:textId="4CFEEF55" w:rsidR="00542E9F" w:rsidRPr="006461EA" w:rsidRDefault="00542E9F" w:rsidP="00542E9F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384F8072" w14:textId="1B4764E4" w:rsidR="00542E9F" w:rsidRPr="006461EA" w:rsidRDefault="00542E9F" w:rsidP="00542E9F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993" w:type="dxa"/>
          </w:tcPr>
          <w:p w14:paraId="5CFF65A9" w14:textId="302D7B62" w:rsidR="00542E9F" w:rsidRPr="006461EA" w:rsidRDefault="00542E9F" w:rsidP="00542E9F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4CEBF2D7" w14:textId="03CA1530" w:rsidR="00542E9F" w:rsidRPr="006461EA" w:rsidRDefault="00542E9F" w:rsidP="00542E9F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992" w:type="dxa"/>
          </w:tcPr>
          <w:p w14:paraId="12CFF1E8" w14:textId="39568BBC" w:rsidR="00542E9F" w:rsidRPr="006461EA" w:rsidRDefault="00542E9F" w:rsidP="00542E9F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</w:tr>
      <w:tr w:rsidR="001B63CF" w:rsidRPr="006461EA" w14:paraId="47BDD9A7" w14:textId="77777777" w:rsidTr="00D950B4">
        <w:trPr>
          <w:cantSplit/>
          <w:trHeight w:hRule="exact" w:val="263"/>
        </w:trPr>
        <w:tc>
          <w:tcPr>
            <w:tcW w:w="2976" w:type="dxa"/>
          </w:tcPr>
          <w:p w14:paraId="22D59A89" w14:textId="77777777" w:rsidR="001B63CF" w:rsidRPr="006461EA" w:rsidRDefault="001B63CF" w:rsidP="001E3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77963C27" w14:textId="77777777" w:rsidR="001B63CF" w:rsidRPr="006461EA" w:rsidRDefault="001B63CF" w:rsidP="001E3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598EA1D2" w14:textId="77777777" w:rsidR="001B63CF" w:rsidRPr="006461EA" w:rsidRDefault="001B63CF" w:rsidP="001E3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4FE2E6A8" w14:textId="77777777" w:rsidR="001B63CF" w:rsidRPr="006461EA" w:rsidRDefault="001B63CF" w:rsidP="001E3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14:paraId="4EB78E0D" w14:textId="77777777" w:rsidR="001B63CF" w:rsidRPr="006461EA" w:rsidRDefault="001B63CF" w:rsidP="001E3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72D16C73" w14:textId="77777777" w:rsidR="001B63CF" w:rsidRPr="006461EA" w:rsidRDefault="001B63CF" w:rsidP="001E3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673A6EE9" w14:textId="77777777" w:rsidR="001B63CF" w:rsidRPr="006461EA" w:rsidRDefault="001B63CF" w:rsidP="001E3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500783" w:rsidRPr="006461EA" w14:paraId="71300D48" w14:textId="77777777" w:rsidTr="001B1CDA">
        <w:trPr>
          <w:cantSplit/>
          <w:trHeight w:val="215"/>
        </w:trPr>
        <w:tc>
          <w:tcPr>
            <w:tcW w:w="2976" w:type="dxa"/>
          </w:tcPr>
          <w:p w14:paraId="232CDC72" w14:textId="77777777" w:rsidR="00500783" w:rsidRPr="006461EA" w:rsidRDefault="00500783" w:rsidP="00500783">
            <w:pPr>
              <w:tabs>
                <w:tab w:val="left" w:pos="114"/>
                <w:tab w:val="left" w:pos="851"/>
                <w:tab w:val="left" w:pos="1418"/>
                <w:tab w:val="left" w:pos="1985"/>
              </w:tabs>
              <w:spacing w:line="240" w:lineRule="auto"/>
              <w:ind w:right="-57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หนี้สินภายใต้สัญญาท</w:t>
            </w:r>
            <w:proofErr w:type="spellStart"/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รั</w:t>
            </w:r>
            <w:proofErr w:type="spellEnd"/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สต์รี</w:t>
            </w:r>
            <w:proofErr w:type="spellStart"/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ซีทส์</w:t>
            </w:r>
            <w:proofErr w:type="spellEnd"/>
          </w:p>
        </w:tc>
        <w:tc>
          <w:tcPr>
            <w:tcW w:w="993" w:type="dxa"/>
            <w:vAlign w:val="center"/>
          </w:tcPr>
          <w:p w14:paraId="0B11C201" w14:textId="1C90034C" w:rsidR="00500783" w:rsidRPr="007F7583" w:rsidRDefault="0006109E" w:rsidP="00500783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3.75</w:t>
            </w:r>
            <w:r w:rsidR="001C586F">
              <w:rPr>
                <w:rFonts w:ascii="Browallia New" w:hAnsi="Browallia New" w:cs="Browallia New"/>
                <w:sz w:val="24"/>
                <w:szCs w:val="24"/>
              </w:rPr>
              <w:t>-7.00</w:t>
            </w:r>
          </w:p>
        </w:tc>
        <w:tc>
          <w:tcPr>
            <w:tcW w:w="992" w:type="dxa"/>
            <w:vAlign w:val="center"/>
          </w:tcPr>
          <w:p w14:paraId="434C69DE" w14:textId="0D0FEC70" w:rsidR="00500783" w:rsidRPr="006461EA" w:rsidRDefault="00500783" w:rsidP="00500783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6461EA">
              <w:rPr>
                <w:rFonts w:ascii="Browallia New" w:hAnsi="Browallia New" w:cs="Browallia New"/>
                <w:sz w:val="24"/>
                <w:szCs w:val="24"/>
              </w:rPr>
              <w:t>75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  <w:r w:rsidRPr="006461EA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6461EA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65864AC1" w14:textId="4C9667A3" w:rsidR="00500783" w:rsidRPr="006461EA" w:rsidRDefault="004C5734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30,766</w:t>
            </w:r>
          </w:p>
        </w:tc>
        <w:tc>
          <w:tcPr>
            <w:tcW w:w="993" w:type="dxa"/>
          </w:tcPr>
          <w:p w14:paraId="6BEEB789" w14:textId="022C2F3C" w:rsidR="00500783" w:rsidRPr="006461EA" w:rsidRDefault="00500783" w:rsidP="00500783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41,443 </w:t>
            </w:r>
          </w:p>
        </w:tc>
        <w:tc>
          <w:tcPr>
            <w:tcW w:w="992" w:type="dxa"/>
            <w:vAlign w:val="center"/>
          </w:tcPr>
          <w:p w14:paraId="4003F26A" w14:textId="6AC133CD" w:rsidR="00500783" w:rsidRPr="006461EA" w:rsidRDefault="00500783" w:rsidP="00500783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02D24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992" w:type="dxa"/>
            <w:vAlign w:val="center"/>
          </w:tcPr>
          <w:p w14:paraId="727798DB" w14:textId="49480F01" w:rsidR="00500783" w:rsidRPr="006461EA" w:rsidRDefault="00500783" w:rsidP="00500783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3,496</w:t>
            </w:r>
          </w:p>
        </w:tc>
      </w:tr>
      <w:tr w:rsidR="00500783" w:rsidRPr="006461EA" w14:paraId="2614A8A1" w14:textId="77777777" w:rsidTr="001B1CDA">
        <w:trPr>
          <w:cantSplit/>
          <w:trHeight w:val="215"/>
        </w:trPr>
        <w:tc>
          <w:tcPr>
            <w:tcW w:w="2976" w:type="dxa"/>
          </w:tcPr>
          <w:p w14:paraId="5B7A6995" w14:textId="77777777" w:rsidR="00500783" w:rsidRPr="006461EA" w:rsidRDefault="00500783" w:rsidP="00500783">
            <w:pPr>
              <w:tabs>
                <w:tab w:val="left" w:pos="114"/>
                <w:tab w:val="left" w:pos="851"/>
                <w:tab w:val="left" w:pos="1418"/>
                <w:tab w:val="left" w:pos="1985"/>
              </w:tabs>
              <w:spacing w:line="240" w:lineRule="auto"/>
              <w:ind w:right="-57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  <w:lang w:val="en-GB" w:eastAsia="en-GB"/>
              </w:rPr>
              <w:t>ตั๋วสัญญาใช้เงิน</w:t>
            </w:r>
          </w:p>
        </w:tc>
        <w:tc>
          <w:tcPr>
            <w:tcW w:w="993" w:type="dxa"/>
            <w:vAlign w:val="center"/>
          </w:tcPr>
          <w:p w14:paraId="02315EA9" w14:textId="652B578C" w:rsidR="00500783" w:rsidRPr="006461EA" w:rsidRDefault="0006109E" w:rsidP="00500783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5.00-5.25</w:t>
            </w:r>
          </w:p>
        </w:tc>
        <w:tc>
          <w:tcPr>
            <w:tcW w:w="992" w:type="dxa"/>
            <w:vAlign w:val="center"/>
          </w:tcPr>
          <w:p w14:paraId="3B093197" w14:textId="36EE3F6F" w:rsidR="00500783" w:rsidRPr="006461EA" w:rsidRDefault="00500783" w:rsidP="00500783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5.25</w:t>
            </w:r>
          </w:p>
        </w:tc>
        <w:tc>
          <w:tcPr>
            <w:tcW w:w="992" w:type="dxa"/>
          </w:tcPr>
          <w:p w14:paraId="6AC05089" w14:textId="4984E598" w:rsidR="00500783" w:rsidRPr="006461EA" w:rsidRDefault="004C5734" w:rsidP="00500783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536,428</w:t>
            </w:r>
          </w:p>
        </w:tc>
        <w:tc>
          <w:tcPr>
            <w:tcW w:w="993" w:type="dxa"/>
          </w:tcPr>
          <w:p w14:paraId="6EDE9113" w14:textId="741CB6EF" w:rsidR="00500783" w:rsidRPr="006461EA" w:rsidRDefault="00500783" w:rsidP="00500783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225,500 </w:t>
            </w:r>
          </w:p>
        </w:tc>
        <w:tc>
          <w:tcPr>
            <w:tcW w:w="992" w:type="dxa"/>
            <w:vAlign w:val="center"/>
          </w:tcPr>
          <w:p w14:paraId="6B708906" w14:textId="2BD070A1" w:rsidR="00500783" w:rsidRPr="006461EA" w:rsidRDefault="00500783" w:rsidP="00500783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102D24">
              <w:rPr>
                <w:rFonts w:ascii="Browallia New" w:hAnsi="Browallia New" w:cs="Browallia New"/>
                <w:sz w:val="24"/>
                <w:szCs w:val="24"/>
                <w:lang w:val="en-GB"/>
              </w:rPr>
              <w:t>380,000</w:t>
            </w:r>
          </w:p>
        </w:tc>
        <w:tc>
          <w:tcPr>
            <w:tcW w:w="992" w:type="dxa"/>
            <w:vAlign w:val="center"/>
          </w:tcPr>
          <w:p w14:paraId="5745A696" w14:textId="6C746C9B" w:rsidR="00500783" w:rsidRPr="006461EA" w:rsidRDefault="00500783" w:rsidP="00500783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200,000</w:t>
            </w:r>
          </w:p>
        </w:tc>
      </w:tr>
      <w:tr w:rsidR="00500783" w:rsidRPr="006461EA" w14:paraId="7FC969AB" w14:textId="77777777" w:rsidTr="00BA5508">
        <w:trPr>
          <w:cantSplit/>
          <w:trHeight w:val="215"/>
        </w:trPr>
        <w:tc>
          <w:tcPr>
            <w:tcW w:w="2976" w:type="dxa"/>
          </w:tcPr>
          <w:p w14:paraId="0195DDB1" w14:textId="5F61E1A9" w:rsidR="00500783" w:rsidRPr="006461EA" w:rsidRDefault="00500783" w:rsidP="00500783">
            <w:pPr>
              <w:tabs>
                <w:tab w:val="left" w:pos="114"/>
                <w:tab w:val="left" w:pos="851"/>
                <w:tab w:val="left" w:pos="1418"/>
                <w:tab w:val="left" w:pos="1985"/>
              </w:tabs>
              <w:spacing w:line="240" w:lineRule="auto"/>
              <w:ind w:right="-57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  <w:lang w:val="en-GB" w:eastAsia="en-GB"/>
              </w:rPr>
              <w:t>เงินเบิกเกินบัญชี</w:t>
            </w:r>
          </w:p>
        </w:tc>
        <w:tc>
          <w:tcPr>
            <w:tcW w:w="993" w:type="dxa"/>
            <w:vAlign w:val="center"/>
          </w:tcPr>
          <w:p w14:paraId="6D66816D" w14:textId="2D99A180" w:rsidR="00500783" w:rsidRPr="006461EA" w:rsidRDefault="0006109E" w:rsidP="00500783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6.875</w:t>
            </w:r>
          </w:p>
        </w:tc>
        <w:tc>
          <w:tcPr>
            <w:tcW w:w="992" w:type="dxa"/>
            <w:vAlign w:val="center"/>
          </w:tcPr>
          <w:p w14:paraId="1080204C" w14:textId="6D044862" w:rsidR="00500783" w:rsidRPr="006461EA" w:rsidRDefault="00500783" w:rsidP="00500783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7.13</w:t>
            </w:r>
          </w:p>
        </w:tc>
        <w:tc>
          <w:tcPr>
            <w:tcW w:w="992" w:type="dxa"/>
          </w:tcPr>
          <w:p w14:paraId="1E63BFA1" w14:textId="6E86DF52" w:rsidR="00500783" w:rsidRPr="006461EA" w:rsidRDefault="004C5734" w:rsidP="00500783">
            <w:pPr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26,</w:t>
            </w:r>
            <w:r w:rsidR="00A51F4D">
              <w:rPr>
                <w:rFonts w:ascii="Browallia New" w:hAnsi="Browallia New" w:cs="Browallia New"/>
                <w:sz w:val="24"/>
                <w:szCs w:val="24"/>
                <w:lang w:val="en-GB"/>
              </w:rPr>
              <w:t>332</w:t>
            </w:r>
          </w:p>
        </w:tc>
        <w:tc>
          <w:tcPr>
            <w:tcW w:w="993" w:type="dxa"/>
          </w:tcPr>
          <w:p w14:paraId="73BB49EB" w14:textId="0CA2DA21" w:rsidR="00500783" w:rsidRPr="006461EA" w:rsidRDefault="00500783" w:rsidP="00500783">
            <w:pPr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25,793 </w:t>
            </w:r>
          </w:p>
        </w:tc>
        <w:tc>
          <w:tcPr>
            <w:tcW w:w="992" w:type="dxa"/>
          </w:tcPr>
          <w:p w14:paraId="730FB2AE" w14:textId="767D9B7D" w:rsidR="00500783" w:rsidRPr="006461EA" w:rsidRDefault="00500783" w:rsidP="00500783">
            <w:pPr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102D24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992" w:type="dxa"/>
          </w:tcPr>
          <w:p w14:paraId="3C46B638" w14:textId="49776EF1" w:rsidR="00500783" w:rsidRPr="006461EA" w:rsidRDefault="00500783" w:rsidP="00500783">
            <w:pPr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</w:t>
            </w: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500783" w:rsidRPr="006461EA" w14:paraId="522314F9" w14:textId="77777777" w:rsidTr="001B1CDA">
        <w:trPr>
          <w:cantSplit/>
          <w:trHeight w:val="215"/>
        </w:trPr>
        <w:tc>
          <w:tcPr>
            <w:tcW w:w="2976" w:type="dxa"/>
          </w:tcPr>
          <w:p w14:paraId="6CE7B177" w14:textId="77777777" w:rsidR="00500783" w:rsidRPr="006461EA" w:rsidRDefault="00500783" w:rsidP="00500783">
            <w:pPr>
              <w:tabs>
                <w:tab w:val="left" w:pos="114"/>
                <w:tab w:val="left" w:pos="851"/>
                <w:tab w:val="left" w:pos="1418"/>
                <w:tab w:val="left" w:pos="1985"/>
              </w:tabs>
              <w:spacing w:line="240" w:lineRule="auto"/>
              <w:ind w:right="-57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  <w:lang w:val="en-GB" w:eastAsia="en-GB"/>
              </w:rPr>
              <w:t>รวม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เงินกู้ยืมระยะสั้นจากสถาบันการเงิน</w:t>
            </w:r>
          </w:p>
        </w:tc>
        <w:tc>
          <w:tcPr>
            <w:tcW w:w="993" w:type="dxa"/>
            <w:vAlign w:val="center"/>
          </w:tcPr>
          <w:p w14:paraId="0F901540" w14:textId="77777777" w:rsidR="00500783" w:rsidRPr="006461EA" w:rsidRDefault="00500783" w:rsidP="00500783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258BE4D6" w14:textId="77777777" w:rsidR="00500783" w:rsidRPr="006461EA" w:rsidRDefault="00500783" w:rsidP="00500783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02D69C25" w14:textId="5BF5145B" w:rsidR="00500783" w:rsidRPr="006461EA" w:rsidRDefault="00F01C23" w:rsidP="00500783">
            <w:pPr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593,526</w:t>
            </w:r>
          </w:p>
        </w:tc>
        <w:tc>
          <w:tcPr>
            <w:tcW w:w="993" w:type="dxa"/>
          </w:tcPr>
          <w:p w14:paraId="7E30E5F8" w14:textId="5E96CC60" w:rsidR="00500783" w:rsidRPr="006461EA" w:rsidRDefault="00500783" w:rsidP="00500783">
            <w:pPr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292,736 </w:t>
            </w:r>
          </w:p>
        </w:tc>
        <w:tc>
          <w:tcPr>
            <w:tcW w:w="992" w:type="dxa"/>
            <w:vAlign w:val="center"/>
          </w:tcPr>
          <w:p w14:paraId="34F35395" w14:textId="61936EE6" w:rsidR="00500783" w:rsidRPr="006461EA" w:rsidRDefault="00500783" w:rsidP="00500783">
            <w:pPr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102D24">
              <w:rPr>
                <w:rFonts w:ascii="Browallia New" w:hAnsi="Browallia New" w:cs="Browallia New"/>
                <w:sz w:val="24"/>
                <w:szCs w:val="24"/>
                <w:lang w:val="en-GB"/>
              </w:rPr>
              <w:t>380,08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</w:p>
        </w:tc>
        <w:tc>
          <w:tcPr>
            <w:tcW w:w="992" w:type="dxa"/>
            <w:vAlign w:val="center"/>
          </w:tcPr>
          <w:p w14:paraId="75DA48AD" w14:textId="05E7FE7A" w:rsidR="00500783" w:rsidRPr="006461EA" w:rsidRDefault="00500783" w:rsidP="00500783">
            <w:pPr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203,49</w:t>
            </w: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</w:p>
        </w:tc>
      </w:tr>
    </w:tbl>
    <w:p w14:paraId="0D9E2024" w14:textId="77777777" w:rsidR="00384458" w:rsidRPr="006461EA" w:rsidRDefault="00384458" w:rsidP="00384458">
      <w:pPr>
        <w:pStyle w:val="ListParagraph"/>
        <w:ind w:left="360"/>
        <w:jc w:val="thaiDistribute"/>
        <w:rPr>
          <w:rFonts w:ascii="Browallia New" w:hAnsi="Browallia New" w:cs="Browallia New"/>
          <w:sz w:val="28"/>
          <w:szCs w:val="28"/>
        </w:rPr>
      </w:pPr>
    </w:p>
    <w:p w14:paraId="2E2D1490" w14:textId="7E3C28AE" w:rsidR="009F2B18" w:rsidRPr="009A5F38" w:rsidRDefault="009F2B18" w:rsidP="00B200A6">
      <w:pPr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7F7583">
        <w:rPr>
          <w:rFonts w:ascii="Browallia New" w:hAnsi="Browallia New" w:cs="Browallia New"/>
          <w:sz w:val="28"/>
          <w:szCs w:val="28"/>
          <w:cs/>
          <w:lang w:val="en-GB"/>
        </w:rPr>
        <w:t>บริษัทมีเงินกู้ยืมระยะสั้นจากสถาบันการเงินเป็นจำนวน</w:t>
      </w:r>
      <w:r w:rsidRPr="007F7583">
        <w:rPr>
          <w:rFonts w:ascii="Browallia New" w:hAnsi="Browallia New" w:cs="Browallia New"/>
          <w:sz w:val="28"/>
          <w:szCs w:val="28"/>
          <w:lang w:val="en-GB"/>
        </w:rPr>
        <w:t xml:space="preserve"> 3</w:t>
      </w:r>
      <w:r w:rsidR="00D933DF">
        <w:rPr>
          <w:rFonts w:ascii="Browallia New" w:hAnsi="Browallia New" w:cs="Browallia New"/>
          <w:sz w:val="28"/>
          <w:szCs w:val="28"/>
          <w:lang w:val="en-GB"/>
        </w:rPr>
        <w:t>8</w:t>
      </w:r>
      <w:r w:rsidRPr="007F7583">
        <w:rPr>
          <w:rFonts w:ascii="Browallia New" w:hAnsi="Browallia New" w:cs="Browallia New"/>
          <w:sz w:val="28"/>
          <w:szCs w:val="28"/>
          <w:lang w:val="en-GB"/>
        </w:rPr>
        <w:t xml:space="preserve">0 </w:t>
      </w:r>
      <w:r w:rsidRPr="007F7583">
        <w:rPr>
          <w:rFonts w:ascii="Browallia New" w:hAnsi="Browallia New" w:cs="Browallia New"/>
          <w:sz w:val="28"/>
          <w:szCs w:val="28"/>
          <w:cs/>
          <w:lang w:val="en-GB"/>
        </w:rPr>
        <w:t xml:space="preserve">ล้านบาท โดยมีอัตราดอกเบี้ยร้อยละ </w:t>
      </w:r>
      <w:r w:rsidRPr="007F7583">
        <w:rPr>
          <w:rFonts w:ascii="Browallia New" w:hAnsi="Browallia New" w:cs="Browallia New"/>
          <w:sz w:val="28"/>
          <w:szCs w:val="28"/>
          <w:lang w:val="en-GB"/>
        </w:rPr>
        <w:t xml:space="preserve">MLR -1.00 </w:t>
      </w:r>
      <w:r w:rsidRPr="007F7583">
        <w:rPr>
          <w:rFonts w:ascii="Browallia New" w:hAnsi="Browallia New" w:cs="Browallia New"/>
          <w:sz w:val="28"/>
          <w:szCs w:val="28"/>
          <w:cs/>
          <w:lang w:val="en-GB"/>
        </w:rPr>
        <w:t>ต่อปี ซึ่งเงินกู้ยืมดังกล่าว</w:t>
      </w:r>
      <w:r w:rsidRPr="007F7583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7F7583">
        <w:rPr>
          <w:rFonts w:ascii="Browallia New" w:hAnsi="Browallia New" w:cs="Browallia New"/>
          <w:sz w:val="28"/>
          <w:szCs w:val="28"/>
          <w:cs/>
          <w:lang w:val="en-GB"/>
        </w:rPr>
        <w:t>ค้ำประกันโดยการจดจำนองที่ดินพร้อมสิ่งปลูกสร้าง</w:t>
      </w:r>
    </w:p>
    <w:p w14:paraId="038AE7F6" w14:textId="77777777" w:rsidR="009F2B18" w:rsidRPr="009A5F38" w:rsidRDefault="009F2B18" w:rsidP="00B200A6">
      <w:pPr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F5BBD95" w14:textId="6240C7A6" w:rsidR="00227FB0" w:rsidRDefault="00D6274C" w:rsidP="00B200A6">
      <w:pPr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7F7583">
        <w:rPr>
          <w:rFonts w:ascii="Browallia New" w:hAnsi="Browallia New" w:cs="Browallia New"/>
          <w:sz w:val="28"/>
          <w:szCs w:val="28"/>
          <w:cs/>
          <w:lang w:val="en-GB"/>
        </w:rPr>
        <w:t xml:space="preserve">บริษัทย่อยมีเงินเบิกเกินบัญชีและเงินกู้ยืมระยะสั้นจากสถาบันการเงินเป็นจำนวนเงิน </w:t>
      </w:r>
      <w:r w:rsidRPr="007F7583">
        <w:rPr>
          <w:rFonts w:ascii="Browallia New" w:hAnsi="Browallia New" w:cs="Browallia New"/>
          <w:sz w:val="28"/>
          <w:szCs w:val="28"/>
          <w:lang w:val="en-GB"/>
        </w:rPr>
        <w:t>26.</w:t>
      </w:r>
      <w:r w:rsidR="000F3CFA">
        <w:rPr>
          <w:rFonts w:ascii="Browallia New" w:hAnsi="Browallia New" w:cs="Browallia New"/>
          <w:sz w:val="28"/>
          <w:szCs w:val="28"/>
          <w:lang w:val="en-GB"/>
        </w:rPr>
        <w:t>32</w:t>
      </w:r>
      <w:r w:rsidR="000F3CFA" w:rsidRPr="007F7583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7F7583">
        <w:rPr>
          <w:rFonts w:ascii="Browallia New" w:hAnsi="Browallia New" w:cs="Browallia New"/>
          <w:sz w:val="28"/>
          <w:szCs w:val="28"/>
          <w:cs/>
          <w:lang w:val="en-GB"/>
        </w:rPr>
        <w:t xml:space="preserve">ล้านบาท และ </w:t>
      </w:r>
      <w:r w:rsidR="000F3CFA" w:rsidRPr="007F7583">
        <w:rPr>
          <w:rFonts w:ascii="Browallia New" w:hAnsi="Browallia New" w:cs="Browallia New"/>
          <w:sz w:val="28"/>
          <w:szCs w:val="28"/>
          <w:lang w:val="en-GB"/>
        </w:rPr>
        <w:t>1</w:t>
      </w:r>
      <w:r w:rsidR="000F3CFA">
        <w:rPr>
          <w:rFonts w:ascii="Browallia New" w:hAnsi="Browallia New" w:cs="Browallia New"/>
          <w:sz w:val="28"/>
          <w:szCs w:val="28"/>
          <w:lang w:val="en-GB"/>
        </w:rPr>
        <w:t>87</w:t>
      </w:r>
      <w:r w:rsidRPr="007F7583">
        <w:rPr>
          <w:rFonts w:ascii="Browallia New" w:hAnsi="Browallia New" w:cs="Browallia New"/>
          <w:sz w:val="28"/>
          <w:szCs w:val="28"/>
          <w:lang w:val="en-GB"/>
        </w:rPr>
        <w:t>.</w:t>
      </w:r>
      <w:r w:rsidR="000F3CFA">
        <w:rPr>
          <w:rFonts w:ascii="Browallia New" w:hAnsi="Browallia New" w:cs="Browallia New"/>
          <w:sz w:val="28"/>
          <w:szCs w:val="28"/>
          <w:lang w:val="en-GB"/>
        </w:rPr>
        <w:t>12</w:t>
      </w:r>
      <w:r w:rsidR="000F3CFA" w:rsidRPr="007F7583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7F7583">
        <w:rPr>
          <w:rFonts w:ascii="Browallia New" w:hAnsi="Browallia New" w:cs="Browallia New"/>
          <w:sz w:val="28"/>
          <w:szCs w:val="28"/>
          <w:cs/>
          <w:lang w:val="en-GB"/>
        </w:rPr>
        <w:t>ล้านบาท</w:t>
      </w:r>
      <w:r w:rsidRPr="007F7583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7F7583">
        <w:rPr>
          <w:rFonts w:ascii="Browallia New" w:hAnsi="Browallia New" w:cs="Browallia New"/>
          <w:sz w:val="28"/>
          <w:szCs w:val="28"/>
          <w:cs/>
          <w:lang w:val="en-GB"/>
        </w:rPr>
        <w:t xml:space="preserve">ตามลำดับ โดยมีอัตราดอกเบี้ยร้อยละ </w:t>
      </w:r>
      <w:r w:rsidRPr="007F7583">
        <w:rPr>
          <w:rFonts w:ascii="Browallia New" w:hAnsi="Browallia New" w:cs="Browallia New"/>
          <w:sz w:val="28"/>
          <w:szCs w:val="28"/>
          <w:lang w:val="en-GB"/>
        </w:rPr>
        <w:t xml:space="preserve">MOR </w:t>
      </w:r>
      <w:r w:rsidRPr="007F7583">
        <w:rPr>
          <w:rFonts w:ascii="Browallia New" w:hAnsi="Browallia New" w:cs="Browallia New"/>
          <w:sz w:val="28"/>
          <w:szCs w:val="28"/>
          <w:cs/>
          <w:lang w:val="en-GB"/>
        </w:rPr>
        <w:t xml:space="preserve">ต่อปี และร้อยละ </w:t>
      </w:r>
      <w:r w:rsidRPr="007F7583">
        <w:rPr>
          <w:rFonts w:ascii="Browallia New" w:hAnsi="Browallia New" w:cs="Browallia New"/>
          <w:sz w:val="28"/>
          <w:szCs w:val="28"/>
          <w:lang w:val="en-GB"/>
        </w:rPr>
        <w:t>MLR -1</w:t>
      </w:r>
      <w:r w:rsidRPr="007F7583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7F7583">
        <w:rPr>
          <w:rFonts w:ascii="Browallia New" w:hAnsi="Browallia New" w:cs="Browallia New"/>
          <w:sz w:val="28"/>
          <w:szCs w:val="28"/>
          <w:cs/>
        </w:rPr>
        <w:t>ต่อปี</w:t>
      </w:r>
      <w:r w:rsidR="00A45979" w:rsidRPr="007F7583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7F7583">
        <w:rPr>
          <w:rFonts w:ascii="Browallia New" w:hAnsi="Browallia New" w:cs="Browallia New"/>
          <w:sz w:val="28"/>
          <w:szCs w:val="28"/>
          <w:cs/>
          <w:lang w:val="en-GB"/>
        </w:rPr>
        <w:t>ตามลำดับ ซึ่งเงินกู้ยืมดังกล่าว ค้ำประกันโดยบริษัทใหญ่ เครื่องจักรและที่ดินบางส่วนพร้อมสิ่งปลูกสร้างของบริษัทย่อย</w:t>
      </w:r>
      <w:r w:rsidR="0068450D" w:rsidRPr="0068450D">
        <w:rPr>
          <w:rFonts w:ascii="Browallia New" w:hAnsi="Browallia New" w:cs="Browallia New"/>
          <w:sz w:val="28"/>
          <w:szCs w:val="28"/>
          <w:cs/>
        </w:rPr>
        <w:t xml:space="preserve"> </w:t>
      </w:r>
    </w:p>
    <w:p w14:paraId="03F36C7E" w14:textId="27DA5E2D" w:rsidR="00E14877" w:rsidRPr="0068450D" w:rsidRDefault="00E14877" w:rsidP="00B200A6">
      <w:pPr>
        <w:ind w:left="426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68450D">
        <w:rPr>
          <w:rFonts w:ascii="Browallia New" w:hAnsi="Browallia New" w:cs="Browallia New"/>
          <w:sz w:val="28"/>
          <w:szCs w:val="28"/>
          <w:cs/>
        </w:rPr>
        <w:br w:type="page"/>
      </w:r>
    </w:p>
    <w:p w14:paraId="4B0C1E18" w14:textId="16598942" w:rsidR="0030619E" w:rsidRPr="006461EA" w:rsidRDefault="0030619E" w:rsidP="00D950B4">
      <w:pPr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1800" w:hanging="450"/>
        <w:jc w:val="thaiDistribute"/>
        <w:rPr>
          <w:rFonts w:ascii="Browallia New" w:hAnsi="Browallia New" w:cs="Browallia New"/>
          <w:sz w:val="28"/>
          <w:szCs w:val="28"/>
          <w:u w:val="single"/>
          <w:lang w:val="en-GB"/>
        </w:rPr>
      </w:pPr>
      <w:r w:rsidRPr="006461EA">
        <w:rPr>
          <w:rFonts w:ascii="Browallia New" w:hAnsi="Browallia New" w:cs="Browallia New"/>
          <w:sz w:val="28"/>
          <w:szCs w:val="28"/>
          <w:u w:val="single"/>
          <w:cs/>
          <w:lang w:val="en-GB"/>
        </w:rPr>
        <w:lastRenderedPageBreak/>
        <w:t>เจ้าหนี้การค้าและเจ้าหนี้อื่น</w:t>
      </w:r>
    </w:p>
    <w:p w14:paraId="2AEB6838" w14:textId="77777777" w:rsidR="00C422A3" w:rsidRPr="006461EA" w:rsidRDefault="00C422A3" w:rsidP="00C422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1800"/>
        <w:jc w:val="thaiDistribute"/>
        <w:rPr>
          <w:rFonts w:ascii="Browallia New" w:hAnsi="Browallia New" w:cs="Browallia New"/>
          <w:b/>
          <w:bCs/>
          <w:sz w:val="16"/>
          <w:szCs w:val="16"/>
          <w:lang w:val="en-GB"/>
        </w:rPr>
      </w:pPr>
    </w:p>
    <w:p w14:paraId="2409FC98" w14:textId="77777777" w:rsidR="00DB31CB" w:rsidRPr="006461EA" w:rsidRDefault="00DB31CB" w:rsidP="00DB31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1800"/>
        <w:jc w:val="thaiDistribute"/>
        <w:rPr>
          <w:rFonts w:ascii="Browallia New" w:hAnsi="Browallia New" w:cs="Browallia New"/>
          <w:b/>
          <w:bCs/>
          <w:sz w:val="12"/>
          <w:szCs w:val="12"/>
          <w:lang w:val="en-GB"/>
        </w:rPr>
      </w:pPr>
    </w:p>
    <w:tbl>
      <w:tblPr>
        <w:tblW w:w="8916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096"/>
        <w:gridCol w:w="995"/>
        <w:gridCol w:w="236"/>
        <w:gridCol w:w="1001"/>
        <w:gridCol w:w="237"/>
        <w:gridCol w:w="1075"/>
        <w:gridCol w:w="236"/>
        <w:gridCol w:w="1040"/>
      </w:tblGrid>
      <w:tr w:rsidR="007C6B7F" w:rsidRPr="006461EA" w14:paraId="05C8F891" w14:textId="77777777" w:rsidTr="001E34F0">
        <w:trPr>
          <w:cantSplit/>
        </w:trPr>
        <w:tc>
          <w:tcPr>
            <w:tcW w:w="4096" w:type="dxa"/>
          </w:tcPr>
          <w:p w14:paraId="2E2C1B4D" w14:textId="77777777" w:rsidR="007C6B7F" w:rsidRPr="006461EA" w:rsidRDefault="007C6B7F" w:rsidP="001E34F0">
            <w:pPr>
              <w:tabs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4820" w:type="dxa"/>
            <w:gridSpan w:val="7"/>
          </w:tcPr>
          <w:p w14:paraId="6D2028C5" w14:textId="77777777" w:rsidR="007C6B7F" w:rsidRPr="006461EA" w:rsidRDefault="007C6B7F" w:rsidP="001E34F0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7C6B7F" w:rsidRPr="006461EA" w14:paraId="367469DD" w14:textId="77777777" w:rsidTr="001E34F0">
        <w:trPr>
          <w:cantSplit/>
          <w:trHeight w:val="373"/>
        </w:trPr>
        <w:tc>
          <w:tcPr>
            <w:tcW w:w="4096" w:type="dxa"/>
          </w:tcPr>
          <w:p w14:paraId="09F494D7" w14:textId="77777777" w:rsidR="007C6B7F" w:rsidRPr="006461EA" w:rsidRDefault="007C6B7F" w:rsidP="001E34F0">
            <w:pPr>
              <w:tabs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2232" w:type="dxa"/>
            <w:gridSpan w:val="3"/>
          </w:tcPr>
          <w:p w14:paraId="06FEBE7F" w14:textId="77777777" w:rsidR="007C6B7F" w:rsidRPr="006461EA" w:rsidRDefault="007C6B7F" w:rsidP="001E3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7" w:type="dxa"/>
          </w:tcPr>
          <w:p w14:paraId="75DEBF10" w14:textId="77777777" w:rsidR="007C6B7F" w:rsidRPr="006461EA" w:rsidRDefault="007C6B7F" w:rsidP="001E3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51" w:type="dxa"/>
            <w:gridSpan w:val="3"/>
            <w:tcBorders>
              <w:bottom w:val="single" w:sz="4" w:space="0" w:color="auto"/>
            </w:tcBorders>
          </w:tcPr>
          <w:p w14:paraId="7D54BA1A" w14:textId="77777777" w:rsidR="007C6B7F" w:rsidRPr="006461EA" w:rsidRDefault="007C6B7F" w:rsidP="001E3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6C54FD" w:rsidRPr="006461EA" w14:paraId="150B3F0E" w14:textId="77777777" w:rsidTr="000B7E71">
        <w:trPr>
          <w:cantSplit/>
        </w:trPr>
        <w:tc>
          <w:tcPr>
            <w:tcW w:w="4096" w:type="dxa"/>
          </w:tcPr>
          <w:p w14:paraId="2B0E04D9" w14:textId="77777777" w:rsidR="006C54FD" w:rsidRPr="006461EA" w:rsidRDefault="006C54FD" w:rsidP="006C54FD">
            <w:pPr>
              <w:pStyle w:val="a7"/>
              <w:tabs>
                <w:tab w:val="clear" w:pos="360"/>
                <w:tab w:val="clear" w:pos="720"/>
                <w:tab w:val="clear" w:pos="1080"/>
                <w:tab w:val="left" w:pos="540"/>
              </w:tabs>
              <w:rPr>
                <w:rFonts w:ascii="Browallia New" w:hAnsi="Browallia New" w:cs="Browallia New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</w:tcPr>
          <w:p w14:paraId="53DCD033" w14:textId="514F08B0" w:rsidR="006C54FD" w:rsidRPr="006461EA" w:rsidRDefault="006C54FD" w:rsidP="006C54FD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92C066C" w14:textId="77777777" w:rsidR="006C54FD" w:rsidRPr="006461EA" w:rsidRDefault="006C54FD" w:rsidP="006C54FD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</w:tcPr>
          <w:p w14:paraId="08FF4B88" w14:textId="71F28B2E" w:rsidR="006C54FD" w:rsidRPr="006461EA" w:rsidRDefault="006C54FD" w:rsidP="006C54FD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237" w:type="dxa"/>
            <w:vAlign w:val="bottom"/>
          </w:tcPr>
          <w:p w14:paraId="45016245" w14:textId="77777777" w:rsidR="006C54FD" w:rsidRPr="006461EA" w:rsidRDefault="006C54FD" w:rsidP="006C54FD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6123BDF1" w14:textId="34B79814" w:rsidR="006C54FD" w:rsidRPr="006461EA" w:rsidRDefault="006C54FD" w:rsidP="006C54FD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33AAE54" w14:textId="77777777" w:rsidR="006C54FD" w:rsidRPr="006461EA" w:rsidRDefault="006C54FD" w:rsidP="006C54FD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</w:tcPr>
          <w:p w14:paraId="6D3E95F1" w14:textId="206FD59B" w:rsidR="006C54FD" w:rsidRPr="006461EA" w:rsidRDefault="006C54FD" w:rsidP="006C54FD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</w:tr>
      <w:tr w:rsidR="007C6B7F" w:rsidRPr="006461EA" w14:paraId="44456BD4" w14:textId="77777777" w:rsidTr="001E34F0">
        <w:trPr>
          <w:cantSplit/>
        </w:trPr>
        <w:tc>
          <w:tcPr>
            <w:tcW w:w="4096" w:type="dxa"/>
          </w:tcPr>
          <w:p w14:paraId="6B7EC357" w14:textId="77777777" w:rsidR="007C6B7F" w:rsidRPr="006461EA" w:rsidRDefault="007C6B7F" w:rsidP="001E34F0">
            <w:pPr>
              <w:tabs>
                <w:tab w:val="left" w:pos="3090"/>
                <w:tab w:val="left" w:pos="4860"/>
              </w:tabs>
              <w:ind w:left="-58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5" w:type="dxa"/>
          </w:tcPr>
          <w:p w14:paraId="7918D6D7" w14:textId="77777777" w:rsidR="007C6B7F" w:rsidRPr="006461EA" w:rsidRDefault="007C6B7F" w:rsidP="001E3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48F6E839" w14:textId="77777777" w:rsidR="007C6B7F" w:rsidRPr="006461EA" w:rsidRDefault="007C6B7F" w:rsidP="001E3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001" w:type="dxa"/>
          </w:tcPr>
          <w:p w14:paraId="43379EC2" w14:textId="77777777" w:rsidR="007C6B7F" w:rsidRPr="006461EA" w:rsidRDefault="007C6B7F" w:rsidP="001E3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37" w:type="dxa"/>
          </w:tcPr>
          <w:p w14:paraId="47D26054" w14:textId="77777777" w:rsidR="007C6B7F" w:rsidRPr="006461EA" w:rsidRDefault="007C6B7F" w:rsidP="001E3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75" w:type="dxa"/>
          </w:tcPr>
          <w:p w14:paraId="6CC646E9" w14:textId="77777777" w:rsidR="007C6B7F" w:rsidRPr="006461EA" w:rsidRDefault="007C6B7F" w:rsidP="001E3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0D9B5507" w14:textId="77777777" w:rsidR="007C6B7F" w:rsidRPr="006461EA" w:rsidRDefault="007C6B7F" w:rsidP="001E3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040" w:type="dxa"/>
          </w:tcPr>
          <w:p w14:paraId="1B19B51A" w14:textId="77777777" w:rsidR="007C6B7F" w:rsidRPr="006461EA" w:rsidRDefault="007C6B7F" w:rsidP="001E3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3C1D19" w:rsidRPr="006461EA" w14:paraId="05B7428A" w14:textId="77777777" w:rsidTr="001E34F0">
        <w:trPr>
          <w:cantSplit/>
        </w:trPr>
        <w:tc>
          <w:tcPr>
            <w:tcW w:w="4096" w:type="dxa"/>
          </w:tcPr>
          <w:p w14:paraId="36468580" w14:textId="77777777" w:rsidR="003C1D19" w:rsidRPr="006461EA" w:rsidRDefault="003C1D19" w:rsidP="003C1D19">
            <w:pPr>
              <w:tabs>
                <w:tab w:val="left" w:pos="3090"/>
                <w:tab w:val="left" w:pos="4860"/>
              </w:tabs>
              <w:ind w:left="-58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461EA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เจ้า</w:t>
            </w:r>
            <w:r w:rsidRPr="006461E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หนี้การค้า 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–</w:t>
            </w:r>
            <w:r w:rsidRPr="006461EA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 xml:space="preserve"> ผู้ค้าทั่วไป</w:t>
            </w:r>
          </w:p>
        </w:tc>
        <w:tc>
          <w:tcPr>
            <w:tcW w:w="995" w:type="dxa"/>
          </w:tcPr>
          <w:p w14:paraId="4A7C3F0A" w14:textId="5A3405E3" w:rsidR="003C1D19" w:rsidRPr="006461EA" w:rsidRDefault="003C1D19" w:rsidP="003C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A0CCF">
              <w:rPr>
                <w:rFonts w:ascii="Browallia New" w:hAnsi="Browallia New" w:cs="Browallia New"/>
                <w:sz w:val="28"/>
                <w:szCs w:val="28"/>
              </w:rPr>
              <w:t>265,340</w:t>
            </w:r>
          </w:p>
        </w:tc>
        <w:tc>
          <w:tcPr>
            <w:tcW w:w="236" w:type="dxa"/>
          </w:tcPr>
          <w:p w14:paraId="1B8B3DAC" w14:textId="77777777" w:rsidR="003C1D19" w:rsidRPr="006461EA" w:rsidRDefault="003C1D19" w:rsidP="003C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01" w:type="dxa"/>
          </w:tcPr>
          <w:p w14:paraId="47C9BD8F" w14:textId="1C6DABFE" w:rsidR="003C1D19" w:rsidRPr="006461EA" w:rsidRDefault="003C1D19" w:rsidP="003C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szCs w:val="28"/>
              </w:rPr>
              <w:t>379,260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237" w:type="dxa"/>
          </w:tcPr>
          <w:p w14:paraId="2179FB21" w14:textId="77777777" w:rsidR="003C1D19" w:rsidRPr="006461EA" w:rsidRDefault="003C1D19" w:rsidP="003C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5" w:type="dxa"/>
          </w:tcPr>
          <w:p w14:paraId="5FA3F535" w14:textId="2829231E" w:rsidR="003C1D19" w:rsidRPr="006461EA" w:rsidRDefault="003C1D19" w:rsidP="003C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187,203</w:t>
            </w:r>
          </w:p>
        </w:tc>
        <w:tc>
          <w:tcPr>
            <w:tcW w:w="236" w:type="dxa"/>
          </w:tcPr>
          <w:p w14:paraId="3002D263" w14:textId="77777777" w:rsidR="003C1D19" w:rsidRPr="006461EA" w:rsidRDefault="003C1D19" w:rsidP="003C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40" w:type="dxa"/>
          </w:tcPr>
          <w:p w14:paraId="774DFB86" w14:textId="046272D2" w:rsidR="003C1D19" w:rsidRPr="006461EA" w:rsidRDefault="003C1D19" w:rsidP="003C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26034D" w:rsidRPr="006461EA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26034D">
              <w:rPr>
                <w:rFonts w:ascii="Browallia New" w:hAnsi="Browallia New" w:cs="Browallia New"/>
                <w:sz w:val="28"/>
                <w:szCs w:val="28"/>
              </w:rPr>
              <w:t>69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6034D">
              <w:rPr>
                <w:rFonts w:ascii="Browallia New" w:hAnsi="Browallia New" w:cs="Browallia New"/>
                <w:sz w:val="28"/>
                <w:szCs w:val="28"/>
              </w:rPr>
              <w:t>985</w:t>
            </w:r>
            <w:r w:rsidR="0026034D" w:rsidRPr="006461E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3C1D19" w:rsidRPr="006461EA" w14:paraId="4A6D722D" w14:textId="77777777" w:rsidTr="001E34F0">
        <w:trPr>
          <w:cantSplit/>
        </w:trPr>
        <w:tc>
          <w:tcPr>
            <w:tcW w:w="4096" w:type="dxa"/>
          </w:tcPr>
          <w:p w14:paraId="6280492D" w14:textId="77777777" w:rsidR="003C1D19" w:rsidRPr="006461EA" w:rsidRDefault="003C1D19" w:rsidP="003C1D19">
            <w:pPr>
              <w:tabs>
                <w:tab w:val="left" w:pos="3090"/>
                <w:tab w:val="left" w:pos="4860"/>
              </w:tabs>
              <w:ind w:left="-58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6461EA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 xml:space="preserve">เจ้าหนี้การค้า 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–</w:t>
            </w:r>
            <w:r w:rsidRPr="006461E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6461EA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บริษัทที่เกี่ยวข้อง</w:t>
            </w:r>
          </w:p>
        </w:tc>
        <w:tc>
          <w:tcPr>
            <w:tcW w:w="995" w:type="dxa"/>
          </w:tcPr>
          <w:p w14:paraId="6E842128" w14:textId="18D2CDBA" w:rsidR="003C1D19" w:rsidRPr="006461EA" w:rsidRDefault="003C1D19" w:rsidP="003C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A0CCF">
              <w:rPr>
                <w:rFonts w:ascii="Browallia New" w:hAnsi="Browallia New" w:cs="Browallia New"/>
                <w:sz w:val="28"/>
                <w:szCs w:val="28"/>
              </w:rPr>
              <w:t>16,156</w:t>
            </w:r>
          </w:p>
        </w:tc>
        <w:tc>
          <w:tcPr>
            <w:tcW w:w="236" w:type="dxa"/>
          </w:tcPr>
          <w:p w14:paraId="5DF8E541" w14:textId="77777777" w:rsidR="003C1D19" w:rsidRPr="006461EA" w:rsidRDefault="003C1D19" w:rsidP="003C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01" w:type="dxa"/>
          </w:tcPr>
          <w:p w14:paraId="307FD3D8" w14:textId="366BE8AB" w:rsidR="003C1D19" w:rsidRPr="006461EA" w:rsidRDefault="003C1D19" w:rsidP="003C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szCs w:val="28"/>
              </w:rPr>
              <w:t>56,568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237" w:type="dxa"/>
          </w:tcPr>
          <w:p w14:paraId="32EEC828" w14:textId="77777777" w:rsidR="003C1D19" w:rsidRPr="006461EA" w:rsidRDefault="003C1D19" w:rsidP="003C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5" w:type="dxa"/>
          </w:tcPr>
          <w:p w14:paraId="0D817356" w14:textId="4D34F6F0" w:rsidR="003C1D19" w:rsidRPr="006461EA" w:rsidRDefault="003C1D19" w:rsidP="003C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8,384</w:t>
            </w:r>
          </w:p>
        </w:tc>
        <w:tc>
          <w:tcPr>
            <w:tcW w:w="236" w:type="dxa"/>
          </w:tcPr>
          <w:p w14:paraId="3A3264B0" w14:textId="77777777" w:rsidR="003C1D19" w:rsidRPr="006461EA" w:rsidRDefault="003C1D19" w:rsidP="003C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40" w:type="dxa"/>
          </w:tcPr>
          <w:p w14:paraId="3A4D817D" w14:textId="357D9858" w:rsidR="003C1D19" w:rsidRPr="006461EA" w:rsidRDefault="003C1D19" w:rsidP="003C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2827BF" w:rsidRPr="006461EA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2827BF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827BF">
              <w:rPr>
                <w:rFonts w:ascii="Browallia New" w:hAnsi="Browallia New" w:cs="Browallia New"/>
                <w:sz w:val="28"/>
                <w:szCs w:val="28"/>
              </w:rPr>
              <w:t>755</w:t>
            </w:r>
            <w:r w:rsidR="002827BF" w:rsidRPr="006461E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3C1D19" w:rsidRPr="006461EA" w14:paraId="70CFE49F" w14:textId="77777777" w:rsidTr="001E34F0">
        <w:trPr>
          <w:cantSplit/>
        </w:trPr>
        <w:tc>
          <w:tcPr>
            <w:tcW w:w="4096" w:type="dxa"/>
          </w:tcPr>
          <w:p w14:paraId="469313F8" w14:textId="77777777" w:rsidR="003C1D19" w:rsidRPr="006461EA" w:rsidRDefault="003C1D19" w:rsidP="003C1D19">
            <w:pPr>
              <w:tabs>
                <w:tab w:val="left" w:pos="3090"/>
                <w:tab w:val="left" w:pos="4860"/>
              </w:tabs>
              <w:ind w:left="-58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461EA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 xml:space="preserve">เจ้าหนี้ค่าก่อสร้าง 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–</w:t>
            </w:r>
            <w:r w:rsidRPr="006461E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6461EA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ผู้ค้าทั่วไป</w:t>
            </w:r>
          </w:p>
        </w:tc>
        <w:tc>
          <w:tcPr>
            <w:tcW w:w="995" w:type="dxa"/>
          </w:tcPr>
          <w:p w14:paraId="1371E577" w14:textId="6A2B2080" w:rsidR="003C1D19" w:rsidRPr="006461EA" w:rsidRDefault="003C1D19" w:rsidP="003C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A0CCF">
              <w:rPr>
                <w:rFonts w:ascii="Browallia New" w:hAnsi="Browallia New" w:cs="Browallia New"/>
                <w:sz w:val="28"/>
                <w:szCs w:val="28"/>
              </w:rPr>
              <w:t>3,292</w:t>
            </w:r>
          </w:p>
        </w:tc>
        <w:tc>
          <w:tcPr>
            <w:tcW w:w="236" w:type="dxa"/>
          </w:tcPr>
          <w:p w14:paraId="137CCDF1" w14:textId="77777777" w:rsidR="003C1D19" w:rsidRPr="006461EA" w:rsidRDefault="003C1D19" w:rsidP="003C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01" w:type="dxa"/>
          </w:tcPr>
          <w:p w14:paraId="35F54382" w14:textId="6E1C9E4A" w:rsidR="003C1D19" w:rsidRPr="006461EA" w:rsidRDefault="003C1D19" w:rsidP="003C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7923F4" w:rsidRPr="006461EA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7923F4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70CC2">
              <w:rPr>
                <w:rFonts w:ascii="Browallia New" w:hAnsi="Browallia New" w:cs="Browallia New"/>
                <w:sz w:val="28"/>
                <w:szCs w:val="28"/>
              </w:rPr>
              <w:t>507</w:t>
            </w:r>
            <w:r w:rsidR="00E70CC2" w:rsidRPr="006461E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237" w:type="dxa"/>
          </w:tcPr>
          <w:p w14:paraId="1D2BAB78" w14:textId="77777777" w:rsidR="003C1D19" w:rsidRPr="006461EA" w:rsidRDefault="003C1D19" w:rsidP="003C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5" w:type="dxa"/>
          </w:tcPr>
          <w:p w14:paraId="2F5DDAE2" w14:textId="47219B2F" w:rsidR="003C1D19" w:rsidRPr="006461EA" w:rsidRDefault="003C1D19" w:rsidP="003C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4"/>
                <w:tab w:val="right" w:pos="861"/>
              </w:tabs>
              <w:spacing w:line="240" w:lineRule="auto"/>
              <w:ind w:left="-92" w:right="-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</w:t>
            </w:r>
            <w:r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3EA2E419" w14:textId="77777777" w:rsidR="003C1D19" w:rsidRPr="006461EA" w:rsidRDefault="003C1D19" w:rsidP="003C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40" w:type="dxa"/>
          </w:tcPr>
          <w:p w14:paraId="0A155E50" w14:textId="246710DA" w:rsidR="003C1D19" w:rsidRPr="006461EA" w:rsidRDefault="003C1D19" w:rsidP="003C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57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3C1D19" w:rsidRPr="006461EA" w14:paraId="6B0B294E" w14:textId="77777777" w:rsidTr="001E34F0">
        <w:trPr>
          <w:cantSplit/>
        </w:trPr>
        <w:tc>
          <w:tcPr>
            <w:tcW w:w="4096" w:type="dxa"/>
          </w:tcPr>
          <w:p w14:paraId="7282A57D" w14:textId="77777777" w:rsidR="003C1D19" w:rsidRPr="006461EA" w:rsidRDefault="003C1D19" w:rsidP="003C1D19">
            <w:pPr>
              <w:tabs>
                <w:tab w:val="left" w:pos="3090"/>
                <w:tab w:val="left" w:pos="4860"/>
              </w:tabs>
              <w:ind w:left="-58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461E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เจ้าหน</w:t>
            </w:r>
            <w:r w:rsidRPr="006461EA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ี้ค่าก่อสร้าง</w:t>
            </w:r>
            <w:r w:rsidRPr="006461E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 – บริษัทที่เกี่ยวข้อง</w:t>
            </w:r>
          </w:p>
        </w:tc>
        <w:tc>
          <w:tcPr>
            <w:tcW w:w="995" w:type="dxa"/>
          </w:tcPr>
          <w:p w14:paraId="1913A4D3" w14:textId="138AB6BA" w:rsidR="003C1D19" w:rsidRPr="006461EA" w:rsidRDefault="003C1D19" w:rsidP="003C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A0CCF">
              <w:rPr>
                <w:rFonts w:ascii="Browallia New" w:hAnsi="Browallia New" w:cs="Browallia New"/>
                <w:sz w:val="28"/>
                <w:szCs w:val="28"/>
              </w:rPr>
              <w:t>28,992</w:t>
            </w:r>
          </w:p>
        </w:tc>
        <w:tc>
          <w:tcPr>
            <w:tcW w:w="236" w:type="dxa"/>
          </w:tcPr>
          <w:p w14:paraId="21A6E23C" w14:textId="77777777" w:rsidR="003C1D19" w:rsidRPr="006461EA" w:rsidRDefault="003C1D19" w:rsidP="003C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01" w:type="dxa"/>
          </w:tcPr>
          <w:p w14:paraId="1A41D863" w14:textId="56BD4088" w:rsidR="003C1D19" w:rsidRPr="006461EA" w:rsidRDefault="003C1D19" w:rsidP="003C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E70CC2">
              <w:rPr>
                <w:rFonts w:ascii="Browallia New" w:hAnsi="Browallia New" w:cs="Browallia New"/>
                <w:sz w:val="28"/>
                <w:szCs w:val="28"/>
              </w:rPr>
              <w:t>49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70CC2">
              <w:rPr>
                <w:rFonts w:ascii="Browallia New" w:hAnsi="Browallia New" w:cs="Browallia New"/>
                <w:sz w:val="28"/>
                <w:szCs w:val="28"/>
              </w:rPr>
              <w:t>599</w:t>
            </w:r>
            <w:r w:rsidR="00E70CC2" w:rsidRPr="006461E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237" w:type="dxa"/>
          </w:tcPr>
          <w:p w14:paraId="6B171778" w14:textId="77777777" w:rsidR="003C1D19" w:rsidRPr="006461EA" w:rsidRDefault="003C1D19" w:rsidP="003C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5" w:type="dxa"/>
          </w:tcPr>
          <w:p w14:paraId="6FEC37B3" w14:textId="6F4B3AE1" w:rsidR="003C1D19" w:rsidRPr="006461EA" w:rsidRDefault="003C1D19" w:rsidP="003C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</w:t>
            </w:r>
            <w:r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5421B773" w14:textId="77777777" w:rsidR="003C1D19" w:rsidRPr="006461EA" w:rsidRDefault="003C1D19" w:rsidP="003C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40" w:type="dxa"/>
          </w:tcPr>
          <w:p w14:paraId="2C87A67F" w14:textId="574D94BC" w:rsidR="003C1D19" w:rsidRPr="006461EA" w:rsidRDefault="003C1D19" w:rsidP="003C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57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3C1D19" w:rsidRPr="006461EA" w14:paraId="72196DC7" w14:textId="77777777" w:rsidTr="00936534">
        <w:trPr>
          <w:cantSplit/>
        </w:trPr>
        <w:tc>
          <w:tcPr>
            <w:tcW w:w="4096" w:type="dxa"/>
          </w:tcPr>
          <w:p w14:paraId="678A5530" w14:textId="77777777" w:rsidR="003C1D19" w:rsidRPr="006461EA" w:rsidRDefault="003C1D19" w:rsidP="003C1D19">
            <w:pPr>
              <w:tabs>
                <w:tab w:val="left" w:pos="3090"/>
                <w:tab w:val="left" w:pos="4860"/>
              </w:tabs>
              <w:ind w:left="-58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461EA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 xml:space="preserve">เจ้าหนี้อื่น </w:t>
            </w:r>
            <w:r w:rsidRPr="00936534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– </w:t>
            </w:r>
            <w:r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ผู้ค้าทั่วไป</w:t>
            </w:r>
          </w:p>
        </w:tc>
        <w:tc>
          <w:tcPr>
            <w:tcW w:w="995" w:type="dxa"/>
          </w:tcPr>
          <w:p w14:paraId="40F310C4" w14:textId="4B90CA72" w:rsidR="003C1D19" w:rsidRPr="006461EA" w:rsidRDefault="003C1D19" w:rsidP="003C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A0CCF">
              <w:rPr>
                <w:rFonts w:ascii="Browallia New" w:hAnsi="Browallia New" w:cs="Browallia New"/>
                <w:sz w:val="28"/>
                <w:szCs w:val="28"/>
              </w:rPr>
              <w:t>20,107</w:t>
            </w:r>
          </w:p>
        </w:tc>
        <w:tc>
          <w:tcPr>
            <w:tcW w:w="236" w:type="dxa"/>
          </w:tcPr>
          <w:p w14:paraId="47D7127C" w14:textId="77777777" w:rsidR="003C1D19" w:rsidRPr="006461EA" w:rsidRDefault="003C1D19" w:rsidP="003C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01" w:type="dxa"/>
          </w:tcPr>
          <w:p w14:paraId="20ECEC60" w14:textId="7BCCC2FF" w:rsidR="003C1D19" w:rsidRPr="006461EA" w:rsidRDefault="00E70CC2" w:rsidP="003C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5"/>
                <w:tab w:val="left" w:pos="534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3C1D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>
              <w:rPr>
                <w:rFonts w:ascii="Browallia New" w:hAnsi="Browallia New" w:cs="Browallia New"/>
                <w:sz w:val="28"/>
                <w:szCs w:val="28"/>
              </w:rPr>
              <w:t>106</w:t>
            </w:r>
          </w:p>
        </w:tc>
        <w:tc>
          <w:tcPr>
            <w:tcW w:w="237" w:type="dxa"/>
          </w:tcPr>
          <w:p w14:paraId="3C34E3BC" w14:textId="77777777" w:rsidR="003C1D19" w:rsidRPr="006461EA" w:rsidRDefault="003C1D19" w:rsidP="003C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5" w:type="dxa"/>
          </w:tcPr>
          <w:p w14:paraId="54117A5D" w14:textId="5D9D7F2D" w:rsidR="003C1D19" w:rsidRPr="006461EA" w:rsidRDefault="003C1D19" w:rsidP="003C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15,732</w:t>
            </w:r>
          </w:p>
        </w:tc>
        <w:tc>
          <w:tcPr>
            <w:tcW w:w="236" w:type="dxa"/>
          </w:tcPr>
          <w:p w14:paraId="3D901E2C" w14:textId="77777777" w:rsidR="003C1D19" w:rsidRPr="006461EA" w:rsidRDefault="003C1D19" w:rsidP="003C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40" w:type="dxa"/>
          </w:tcPr>
          <w:p w14:paraId="5CE25666" w14:textId="7961BCF9" w:rsidR="003C1D19" w:rsidRPr="006461EA" w:rsidRDefault="002827BF" w:rsidP="007F7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4"/>
                <w:tab w:val="right" w:pos="861"/>
              </w:tabs>
              <w:spacing w:line="240" w:lineRule="auto"/>
              <w:ind w:left="-92" w:right="-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-</w:t>
            </w:r>
          </w:p>
        </w:tc>
      </w:tr>
      <w:tr w:rsidR="003C1D19" w:rsidRPr="006461EA" w14:paraId="1FF4C85C" w14:textId="77777777" w:rsidTr="001E34F0">
        <w:trPr>
          <w:cantSplit/>
        </w:trPr>
        <w:tc>
          <w:tcPr>
            <w:tcW w:w="4096" w:type="dxa"/>
          </w:tcPr>
          <w:p w14:paraId="263C8701" w14:textId="77777777" w:rsidR="003C1D19" w:rsidRPr="006461EA" w:rsidRDefault="003C1D19" w:rsidP="003C1D19">
            <w:pPr>
              <w:tabs>
                <w:tab w:val="left" w:pos="3090"/>
                <w:tab w:val="left" w:pos="4860"/>
              </w:tabs>
              <w:ind w:left="-58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461EA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 xml:space="preserve">เจ้าหนี้อื่น 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– </w:t>
            </w:r>
            <w:r w:rsidRPr="006461EA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บริษัทที่เกี่ยวข้อง</w:t>
            </w:r>
          </w:p>
        </w:tc>
        <w:tc>
          <w:tcPr>
            <w:tcW w:w="995" w:type="dxa"/>
          </w:tcPr>
          <w:p w14:paraId="7B13F9F7" w14:textId="0CB35F31" w:rsidR="003C1D19" w:rsidRPr="006461EA" w:rsidRDefault="003C1D19" w:rsidP="003C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A0CCF">
              <w:rPr>
                <w:rFonts w:ascii="Browallia New" w:hAnsi="Browallia New" w:cs="Browallia New"/>
                <w:sz w:val="28"/>
                <w:szCs w:val="28"/>
              </w:rPr>
              <w:t>12,380</w:t>
            </w:r>
          </w:p>
        </w:tc>
        <w:tc>
          <w:tcPr>
            <w:tcW w:w="236" w:type="dxa"/>
          </w:tcPr>
          <w:p w14:paraId="4869794F" w14:textId="77777777" w:rsidR="003C1D19" w:rsidRPr="006461EA" w:rsidRDefault="003C1D19" w:rsidP="003C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01" w:type="dxa"/>
          </w:tcPr>
          <w:p w14:paraId="115F99DA" w14:textId="6106B268" w:rsidR="003C1D19" w:rsidRPr="006461EA" w:rsidRDefault="003C1D19" w:rsidP="003C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E70CC2">
              <w:rPr>
                <w:rFonts w:ascii="Browallia New" w:hAnsi="Browallia New" w:cs="Browallia New"/>
                <w:sz w:val="28"/>
                <w:szCs w:val="28"/>
              </w:rPr>
              <w:t>7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70CC2">
              <w:rPr>
                <w:rFonts w:ascii="Browallia New" w:hAnsi="Browallia New" w:cs="Browallia New"/>
                <w:sz w:val="28"/>
                <w:szCs w:val="28"/>
              </w:rPr>
              <w:t>663</w:t>
            </w:r>
            <w:r w:rsidR="00E70CC2" w:rsidRPr="006461E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237" w:type="dxa"/>
          </w:tcPr>
          <w:p w14:paraId="1B9E04FB" w14:textId="77777777" w:rsidR="003C1D19" w:rsidRPr="006461EA" w:rsidRDefault="003C1D19" w:rsidP="003C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5" w:type="dxa"/>
          </w:tcPr>
          <w:p w14:paraId="1831E149" w14:textId="7E24BBEF" w:rsidR="003C1D19" w:rsidRPr="006461EA" w:rsidRDefault="003C1D19" w:rsidP="003C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6,558</w:t>
            </w:r>
          </w:p>
        </w:tc>
        <w:tc>
          <w:tcPr>
            <w:tcW w:w="236" w:type="dxa"/>
          </w:tcPr>
          <w:p w14:paraId="4C9C67AA" w14:textId="77777777" w:rsidR="003C1D19" w:rsidRPr="006461EA" w:rsidRDefault="003C1D19" w:rsidP="003C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40" w:type="dxa"/>
          </w:tcPr>
          <w:p w14:paraId="2741BCCD" w14:textId="3F5C25A1" w:rsidR="003C1D19" w:rsidRPr="006461EA" w:rsidRDefault="003C1D19" w:rsidP="003C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4"/>
                <w:tab w:val="right" w:pos="861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7,663 </w:t>
            </w:r>
          </w:p>
        </w:tc>
      </w:tr>
      <w:tr w:rsidR="003C1D19" w:rsidRPr="006461EA" w14:paraId="0A9474B9" w14:textId="77777777" w:rsidTr="001E34F0">
        <w:trPr>
          <w:cantSplit/>
        </w:trPr>
        <w:tc>
          <w:tcPr>
            <w:tcW w:w="4096" w:type="dxa"/>
          </w:tcPr>
          <w:p w14:paraId="0CB73AA1" w14:textId="77777777" w:rsidR="003C1D19" w:rsidRPr="006461EA" w:rsidRDefault="003C1D19" w:rsidP="003C1D19">
            <w:pPr>
              <w:tabs>
                <w:tab w:val="left" w:pos="3090"/>
                <w:tab w:val="left" w:pos="4860"/>
              </w:tabs>
              <w:ind w:left="-58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461EA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ต้นทุนค้างจ่าย</w:t>
            </w:r>
          </w:p>
        </w:tc>
        <w:tc>
          <w:tcPr>
            <w:tcW w:w="995" w:type="dxa"/>
          </w:tcPr>
          <w:p w14:paraId="6C50F7B8" w14:textId="5857A43B" w:rsidR="003C1D19" w:rsidRPr="006461EA" w:rsidRDefault="003C1D19" w:rsidP="003C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A0CCF">
              <w:rPr>
                <w:rFonts w:ascii="Browallia New" w:hAnsi="Browallia New" w:cs="Browallia New"/>
                <w:sz w:val="28"/>
                <w:szCs w:val="28"/>
              </w:rPr>
              <w:t>74,369</w:t>
            </w:r>
          </w:p>
        </w:tc>
        <w:tc>
          <w:tcPr>
            <w:tcW w:w="236" w:type="dxa"/>
          </w:tcPr>
          <w:p w14:paraId="793C47C0" w14:textId="77777777" w:rsidR="003C1D19" w:rsidRPr="006461EA" w:rsidRDefault="003C1D19" w:rsidP="003C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01" w:type="dxa"/>
          </w:tcPr>
          <w:p w14:paraId="18997EF9" w14:textId="2FD0865D" w:rsidR="003C1D19" w:rsidRPr="006461EA" w:rsidRDefault="003C1D19" w:rsidP="003C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74,071 </w:t>
            </w:r>
          </w:p>
        </w:tc>
        <w:tc>
          <w:tcPr>
            <w:tcW w:w="237" w:type="dxa"/>
          </w:tcPr>
          <w:p w14:paraId="53A8D16D" w14:textId="77777777" w:rsidR="003C1D19" w:rsidRPr="006461EA" w:rsidRDefault="003C1D19" w:rsidP="003C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5" w:type="dxa"/>
          </w:tcPr>
          <w:p w14:paraId="0E771A91" w14:textId="1A10DAF9" w:rsidR="003C1D19" w:rsidRPr="006461EA" w:rsidRDefault="003C1D19" w:rsidP="003C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74,369</w:t>
            </w:r>
          </w:p>
        </w:tc>
        <w:tc>
          <w:tcPr>
            <w:tcW w:w="236" w:type="dxa"/>
          </w:tcPr>
          <w:p w14:paraId="0A42E999" w14:textId="77777777" w:rsidR="003C1D19" w:rsidRPr="006461EA" w:rsidRDefault="003C1D19" w:rsidP="003C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40" w:type="dxa"/>
          </w:tcPr>
          <w:p w14:paraId="4408398B" w14:textId="4D1C724C" w:rsidR="003C1D19" w:rsidRPr="006461EA" w:rsidRDefault="003C1D19" w:rsidP="003C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74,071 </w:t>
            </w:r>
          </w:p>
        </w:tc>
      </w:tr>
      <w:tr w:rsidR="003C1D19" w:rsidRPr="006461EA" w14:paraId="216C3707" w14:textId="77777777" w:rsidTr="001E34F0">
        <w:trPr>
          <w:cantSplit/>
        </w:trPr>
        <w:tc>
          <w:tcPr>
            <w:tcW w:w="4096" w:type="dxa"/>
          </w:tcPr>
          <w:p w14:paraId="7C4E8DE8" w14:textId="77777777" w:rsidR="003C1D19" w:rsidRPr="006461EA" w:rsidRDefault="003C1D19" w:rsidP="003C1D19">
            <w:pPr>
              <w:tabs>
                <w:tab w:val="left" w:pos="3090"/>
                <w:tab w:val="left" w:pos="4860"/>
              </w:tabs>
              <w:ind w:left="-58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461EA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ค่าใช้จ่ายค้างจ่าย</w:t>
            </w:r>
          </w:p>
        </w:tc>
        <w:tc>
          <w:tcPr>
            <w:tcW w:w="995" w:type="dxa"/>
          </w:tcPr>
          <w:p w14:paraId="6CA70007" w14:textId="35444593" w:rsidR="003C1D19" w:rsidRPr="006461EA" w:rsidRDefault="003C1D19" w:rsidP="003C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A0CCF">
              <w:rPr>
                <w:rFonts w:ascii="Browallia New" w:hAnsi="Browallia New" w:cs="Browallia New"/>
                <w:sz w:val="28"/>
                <w:szCs w:val="28"/>
              </w:rPr>
              <w:t>35,463</w:t>
            </w:r>
          </w:p>
        </w:tc>
        <w:tc>
          <w:tcPr>
            <w:tcW w:w="236" w:type="dxa"/>
          </w:tcPr>
          <w:p w14:paraId="5DB90B65" w14:textId="77777777" w:rsidR="003C1D19" w:rsidRPr="006461EA" w:rsidRDefault="003C1D19" w:rsidP="003C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01" w:type="dxa"/>
          </w:tcPr>
          <w:p w14:paraId="1EF70F77" w14:textId="6DBF7932" w:rsidR="003C1D19" w:rsidRPr="006461EA" w:rsidRDefault="003C1D19" w:rsidP="003C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szCs w:val="28"/>
              </w:rPr>
              <w:t>39,887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237" w:type="dxa"/>
          </w:tcPr>
          <w:p w14:paraId="0718FFAE" w14:textId="77777777" w:rsidR="003C1D19" w:rsidRPr="006461EA" w:rsidRDefault="003C1D19" w:rsidP="003C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5" w:type="dxa"/>
          </w:tcPr>
          <w:p w14:paraId="65157992" w14:textId="265543C5" w:rsidR="003C1D19" w:rsidRPr="006461EA" w:rsidRDefault="003C1D19" w:rsidP="003C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27,710</w:t>
            </w:r>
          </w:p>
        </w:tc>
        <w:tc>
          <w:tcPr>
            <w:tcW w:w="236" w:type="dxa"/>
          </w:tcPr>
          <w:p w14:paraId="03E5BB32" w14:textId="77777777" w:rsidR="003C1D19" w:rsidRPr="006461EA" w:rsidRDefault="003C1D19" w:rsidP="003C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40" w:type="dxa"/>
          </w:tcPr>
          <w:p w14:paraId="1F4B28E2" w14:textId="57599B29" w:rsidR="003C1D19" w:rsidRPr="006461EA" w:rsidRDefault="003C1D19" w:rsidP="003C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30,271 </w:t>
            </w:r>
          </w:p>
        </w:tc>
      </w:tr>
      <w:tr w:rsidR="003C1D19" w:rsidRPr="006461EA" w14:paraId="7B31A8B8" w14:textId="77777777" w:rsidTr="001E34F0">
        <w:trPr>
          <w:cantSplit/>
        </w:trPr>
        <w:tc>
          <w:tcPr>
            <w:tcW w:w="4096" w:type="dxa"/>
          </w:tcPr>
          <w:p w14:paraId="4F87C19D" w14:textId="77777777" w:rsidR="003C1D19" w:rsidRPr="006461EA" w:rsidRDefault="003C1D19" w:rsidP="003C1D19">
            <w:pPr>
              <w:tabs>
                <w:tab w:val="left" w:pos="3090"/>
                <w:tab w:val="left" w:pos="4860"/>
              </w:tabs>
              <w:ind w:left="-58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461EA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รวมเจ้าหนี้การค้าและเจ้าหนี้อื่น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12" w:space="0" w:color="auto"/>
            </w:tcBorders>
          </w:tcPr>
          <w:p w14:paraId="261B751C" w14:textId="47DB23D5" w:rsidR="003C1D19" w:rsidRPr="006461EA" w:rsidRDefault="00F819CB" w:rsidP="003C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fldChar w:fldCharType="begin"/>
            </w:r>
            <w:r>
              <w:rPr>
                <w:rFonts w:ascii="Browallia New" w:hAnsi="Browallia New" w:cs="Browallia New"/>
                <w:sz w:val="28"/>
                <w:szCs w:val="28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8"/>
                <w:szCs w:val="28"/>
              </w:rPr>
              <w:fldChar w:fldCharType="separate"/>
            </w:r>
            <w:r>
              <w:rPr>
                <w:rFonts w:ascii="Browallia New" w:hAnsi="Browallia New" w:cs="Browallia New"/>
                <w:noProof/>
                <w:sz w:val="28"/>
                <w:szCs w:val="28"/>
              </w:rPr>
              <w:t>456,099</w:t>
            </w:r>
            <w:r>
              <w:rPr>
                <w:rFonts w:ascii="Browallia New" w:hAnsi="Browallia New" w:cs="Browallia New"/>
                <w:sz w:val="28"/>
                <w:szCs w:val="28"/>
              </w:rPr>
              <w:fldChar w:fldCharType="end"/>
            </w:r>
          </w:p>
        </w:tc>
        <w:tc>
          <w:tcPr>
            <w:tcW w:w="236" w:type="dxa"/>
          </w:tcPr>
          <w:p w14:paraId="06687B2F" w14:textId="77777777" w:rsidR="003C1D19" w:rsidRPr="006461EA" w:rsidRDefault="003C1D19" w:rsidP="003C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single" w:sz="12" w:space="0" w:color="auto"/>
            </w:tcBorders>
          </w:tcPr>
          <w:p w14:paraId="714A5C8A" w14:textId="65996414" w:rsidR="003C1D19" w:rsidRPr="006461EA" w:rsidRDefault="003C1D19" w:rsidP="003C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szCs w:val="28"/>
              </w:rPr>
              <w:fldChar w:fldCharType="begin"/>
            </w:r>
            <w:r>
              <w:rPr>
                <w:rFonts w:ascii="Browallia New" w:hAnsi="Browallia New" w:cs="Browallia New"/>
                <w:sz w:val="28"/>
                <w:szCs w:val="28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8"/>
                <w:szCs w:val="28"/>
              </w:rPr>
              <w:fldChar w:fldCharType="separate"/>
            </w:r>
            <w:r>
              <w:rPr>
                <w:rFonts w:ascii="Browallia New" w:hAnsi="Browallia New" w:cs="Browallia New"/>
                <w:noProof/>
                <w:sz w:val="28"/>
                <w:szCs w:val="28"/>
              </w:rPr>
              <w:t>624,661</w:t>
            </w:r>
            <w:r>
              <w:rPr>
                <w:rFonts w:ascii="Browallia New" w:hAnsi="Browallia New" w:cs="Browallia New"/>
                <w:sz w:val="28"/>
                <w:szCs w:val="28"/>
              </w:rPr>
              <w:fldChar w:fldCharType="end"/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237" w:type="dxa"/>
          </w:tcPr>
          <w:p w14:paraId="4CCD0940" w14:textId="77777777" w:rsidR="003C1D19" w:rsidRPr="006461EA" w:rsidRDefault="003C1D19" w:rsidP="003C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single" w:sz="12" w:space="0" w:color="auto"/>
            </w:tcBorders>
          </w:tcPr>
          <w:p w14:paraId="70E8C479" w14:textId="28AD8591" w:rsidR="003C1D19" w:rsidRPr="006461EA" w:rsidRDefault="003C1D19" w:rsidP="003C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319,956</w:t>
            </w:r>
          </w:p>
        </w:tc>
        <w:tc>
          <w:tcPr>
            <w:tcW w:w="236" w:type="dxa"/>
          </w:tcPr>
          <w:p w14:paraId="2CC64933" w14:textId="77777777" w:rsidR="003C1D19" w:rsidRPr="006461EA" w:rsidRDefault="003C1D19" w:rsidP="003C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12" w:space="0" w:color="auto"/>
            </w:tcBorders>
          </w:tcPr>
          <w:p w14:paraId="4DF2EB17" w14:textId="23A24DA9" w:rsidR="003C1D19" w:rsidRPr="006461EA" w:rsidRDefault="003C1D19" w:rsidP="003C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515,745 </w:t>
            </w:r>
          </w:p>
        </w:tc>
      </w:tr>
    </w:tbl>
    <w:p w14:paraId="3B22931B" w14:textId="77777777" w:rsidR="00504CA8" w:rsidRPr="006461EA" w:rsidRDefault="00504CA8" w:rsidP="003061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180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38723AD1" w14:textId="77777777" w:rsidR="0084135E" w:rsidRPr="006461EA" w:rsidRDefault="0084135E" w:rsidP="0084135E">
      <w:pPr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450"/>
        </w:tabs>
        <w:spacing w:line="240" w:lineRule="auto"/>
        <w:ind w:left="426" w:right="1800" w:hanging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6461EA">
        <w:rPr>
          <w:rFonts w:ascii="Browallia New" w:hAnsi="Browallia New" w:cs="Browallia New"/>
          <w:sz w:val="28"/>
          <w:szCs w:val="28"/>
          <w:u w:val="single"/>
          <w:cs/>
        </w:rPr>
        <w:t>เงินรับล่วงหน้า – ลูกค้าทั่วไป</w:t>
      </w:r>
    </w:p>
    <w:p w14:paraId="11472CC2" w14:textId="77777777" w:rsidR="0084135E" w:rsidRPr="006461EA" w:rsidRDefault="0084135E" w:rsidP="0084135E">
      <w:pPr>
        <w:pStyle w:val="ListParagraph"/>
        <w:spacing w:line="240" w:lineRule="auto"/>
        <w:ind w:left="360"/>
        <w:jc w:val="thaiDistribute"/>
        <w:rPr>
          <w:rFonts w:ascii="Browallia New" w:hAnsi="Browallia New" w:cs="Browallia New"/>
          <w:sz w:val="28"/>
          <w:szCs w:val="28"/>
        </w:rPr>
      </w:pPr>
    </w:p>
    <w:p w14:paraId="728CD73B" w14:textId="4154CE34" w:rsidR="00605609" w:rsidRPr="006461EA" w:rsidRDefault="00C07AF1" w:rsidP="001C43CD">
      <w:pPr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Pr="006461EA">
        <w:rPr>
          <w:rFonts w:ascii="Browallia New" w:hAnsi="Browallia New" w:cs="Browallia New"/>
          <w:sz w:val="28"/>
          <w:szCs w:val="28"/>
        </w:rPr>
        <w:t>31</w:t>
      </w:r>
      <w:r w:rsidR="002352F6" w:rsidRPr="006461EA">
        <w:rPr>
          <w:rFonts w:ascii="Browallia New" w:hAnsi="Browallia New" w:cs="Browallia New"/>
          <w:sz w:val="28"/>
          <w:szCs w:val="28"/>
          <w:cs/>
        </w:rPr>
        <w:t xml:space="preserve"> ธันวา</w:t>
      </w:r>
      <w:r w:rsidRPr="006461EA">
        <w:rPr>
          <w:rFonts w:ascii="Browallia New" w:hAnsi="Browallia New" w:cs="Browallia New"/>
          <w:sz w:val="28"/>
          <w:szCs w:val="28"/>
          <w:cs/>
        </w:rPr>
        <w:t>คม</w:t>
      </w:r>
      <w:r w:rsidRPr="006461EA">
        <w:rPr>
          <w:rFonts w:ascii="Browallia New" w:hAnsi="Browallia New" w:cs="Browallia New"/>
          <w:sz w:val="28"/>
          <w:szCs w:val="28"/>
        </w:rPr>
        <w:t xml:space="preserve"> 25</w:t>
      </w:r>
      <w:r w:rsidR="004171A4" w:rsidRPr="006461EA">
        <w:rPr>
          <w:rFonts w:ascii="Browallia New" w:hAnsi="Browallia New" w:cs="Browallia New"/>
          <w:sz w:val="28"/>
          <w:szCs w:val="28"/>
        </w:rPr>
        <w:t>6</w:t>
      </w:r>
      <w:r w:rsidR="00DF7C98">
        <w:rPr>
          <w:rFonts w:ascii="Browallia New" w:hAnsi="Browallia New" w:cs="Browallia New"/>
          <w:sz w:val="28"/>
          <w:szCs w:val="28"/>
        </w:rPr>
        <w:t>2</w:t>
      </w:r>
      <w:r w:rsidRPr="006461EA">
        <w:rPr>
          <w:rFonts w:ascii="Browallia New" w:hAnsi="Browallia New" w:cs="Browallia New"/>
          <w:sz w:val="28"/>
          <w:szCs w:val="28"/>
          <w:cs/>
        </w:rPr>
        <w:t xml:space="preserve"> และ </w:t>
      </w:r>
      <w:r w:rsidRPr="006461EA">
        <w:rPr>
          <w:rFonts w:ascii="Browallia New" w:hAnsi="Browallia New" w:cs="Browallia New"/>
          <w:sz w:val="28"/>
          <w:szCs w:val="28"/>
        </w:rPr>
        <w:t>25</w:t>
      </w:r>
      <w:r w:rsidR="00D950B4" w:rsidRPr="006461EA">
        <w:rPr>
          <w:rFonts w:ascii="Browallia New" w:hAnsi="Browallia New" w:cs="Browallia New"/>
          <w:sz w:val="28"/>
          <w:szCs w:val="28"/>
        </w:rPr>
        <w:t>6</w:t>
      </w:r>
      <w:r w:rsidR="00DF7C98">
        <w:rPr>
          <w:rFonts w:ascii="Browallia New" w:hAnsi="Browallia New" w:cs="Browallia New"/>
          <w:sz w:val="28"/>
          <w:szCs w:val="28"/>
        </w:rPr>
        <w:t>1</w:t>
      </w:r>
      <w:r w:rsidR="00F013E9">
        <w:rPr>
          <w:rFonts w:ascii="Browallia New" w:hAnsi="Browallia New" w:cs="Browallia New"/>
          <w:sz w:val="28"/>
          <w:szCs w:val="28"/>
        </w:rPr>
        <w:t xml:space="preserve"> </w:t>
      </w:r>
      <w:r w:rsidR="00F013E9">
        <w:rPr>
          <w:rFonts w:ascii="Browallia New" w:hAnsi="Browallia New" w:cs="Browallia New" w:hint="cs"/>
          <w:sz w:val="28"/>
          <w:szCs w:val="28"/>
          <w:cs/>
        </w:rPr>
        <w:t>กลุ่มบริษัท</w:t>
      </w:r>
      <w:r w:rsidR="00536CBB">
        <w:rPr>
          <w:rFonts w:ascii="Browallia New" w:hAnsi="Browallia New" w:cs="Browallia New" w:hint="cs"/>
          <w:sz w:val="28"/>
          <w:szCs w:val="28"/>
          <w:cs/>
        </w:rPr>
        <w:t>มี</w:t>
      </w:r>
      <w:r w:rsidR="002352F6" w:rsidRPr="006461EA">
        <w:rPr>
          <w:rFonts w:ascii="Browallia New" w:hAnsi="Browallia New" w:cs="Browallia New"/>
          <w:sz w:val="28"/>
          <w:szCs w:val="28"/>
          <w:cs/>
        </w:rPr>
        <w:t>เงินรับล่วงหน้าจากลูกค้าทั่วไ</w:t>
      </w:r>
      <w:r w:rsidR="00420DEB">
        <w:rPr>
          <w:rFonts w:ascii="Browallia New" w:hAnsi="Browallia New" w:cs="Browallia New" w:hint="cs"/>
          <w:sz w:val="28"/>
          <w:szCs w:val="28"/>
          <w:cs/>
        </w:rPr>
        <w:t>ป</w:t>
      </w:r>
      <w:r w:rsidR="00536CBB">
        <w:rPr>
          <w:rFonts w:ascii="Browallia New" w:hAnsi="Browallia New" w:cs="Browallia New" w:hint="cs"/>
          <w:sz w:val="28"/>
          <w:szCs w:val="28"/>
          <w:cs/>
        </w:rPr>
        <w:t>ในงบการเงินรวม</w:t>
      </w:r>
      <w:r w:rsidR="008F1AB8" w:rsidRPr="006461EA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2352F6" w:rsidRPr="006461EA">
        <w:rPr>
          <w:rFonts w:ascii="Browallia New" w:hAnsi="Browallia New" w:cs="Browallia New"/>
          <w:sz w:val="28"/>
          <w:szCs w:val="28"/>
          <w:cs/>
        </w:rPr>
        <w:t>จำนวน</w:t>
      </w:r>
      <w:r w:rsidR="00623736">
        <w:rPr>
          <w:rFonts w:ascii="Browallia New" w:hAnsi="Browallia New" w:cs="Browallia New"/>
          <w:sz w:val="28"/>
          <w:szCs w:val="28"/>
        </w:rPr>
        <w:t xml:space="preserve"> 6</w:t>
      </w:r>
      <w:r w:rsidR="00536CBB">
        <w:rPr>
          <w:rFonts w:ascii="Browallia New" w:hAnsi="Browallia New" w:cs="Browallia New"/>
          <w:sz w:val="28"/>
          <w:szCs w:val="28"/>
        </w:rPr>
        <w:t>3</w:t>
      </w:r>
      <w:r w:rsidR="00623736">
        <w:rPr>
          <w:rFonts w:ascii="Browallia New" w:hAnsi="Browallia New" w:cs="Browallia New"/>
          <w:sz w:val="28"/>
          <w:szCs w:val="28"/>
        </w:rPr>
        <w:t>.</w:t>
      </w:r>
      <w:r w:rsidR="00536CBB">
        <w:rPr>
          <w:rFonts w:ascii="Browallia New" w:hAnsi="Browallia New" w:cs="Browallia New"/>
          <w:sz w:val="28"/>
          <w:szCs w:val="28"/>
        </w:rPr>
        <w:t>38</w:t>
      </w:r>
      <w:r w:rsidR="00654757">
        <w:rPr>
          <w:rFonts w:ascii="Browallia New" w:hAnsi="Browallia New" w:cs="Browallia New"/>
          <w:sz w:val="28"/>
          <w:szCs w:val="28"/>
        </w:rPr>
        <w:t xml:space="preserve"> </w:t>
      </w:r>
      <w:r w:rsidR="002352F6" w:rsidRPr="006461EA">
        <w:rPr>
          <w:rFonts w:ascii="Browallia New" w:hAnsi="Browallia New" w:cs="Browallia New"/>
          <w:sz w:val="28"/>
          <w:szCs w:val="28"/>
          <w:cs/>
        </w:rPr>
        <w:t xml:space="preserve">ล้านบาท และ </w:t>
      </w:r>
      <w:r w:rsidR="00DF7C98" w:rsidRPr="006461EA">
        <w:rPr>
          <w:rFonts w:ascii="Browallia New" w:hAnsi="Browallia New" w:cs="Browallia New"/>
          <w:sz w:val="28"/>
          <w:szCs w:val="28"/>
          <w:lang w:val="en-GB"/>
        </w:rPr>
        <w:t>100.37</w:t>
      </w:r>
      <w:r w:rsidR="00A217DD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2352F6" w:rsidRPr="006461EA">
        <w:rPr>
          <w:rFonts w:ascii="Browallia New" w:hAnsi="Browallia New" w:cs="Browallia New"/>
          <w:sz w:val="28"/>
          <w:szCs w:val="28"/>
          <w:cs/>
        </w:rPr>
        <w:t>ล้านบาท ตามลำดับ</w:t>
      </w:r>
      <w:r w:rsidR="00A217DD">
        <w:rPr>
          <w:rFonts w:ascii="Browallia New" w:hAnsi="Browallia New" w:cs="Browallia New"/>
          <w:sz w:val="28"/>
          <w:szCs w:val="28"/>
        </w:rPr>
        <w:t xml:space="preserve"> (</w:t>
      </w:r>
      <w:r w:rsidR="00A217DD">
        <w:rPr>
          <w:rFonts w:ascii="Browallia New" w:hAnsi="Browallia New" w:cs="Browallia New" w:hint="cs"/>
          <w:sz w:val="28"/>
          <w:szCs w:val="28"/>
          <w:cs/>
        </w:rPr>
        <w:t>งบการเงิน</w:t>
      </w:r>
      <w:r w:rsidR="00EB4899">
        <w:rPr>
          <w:rFonts w:ascii="Browallia New" w:hAnsi="Browallia New" w:cs="Browallia New" w:hint="cs"/>
          <w:sz w:val="28"/>
          <w:szCs w:val="28"/>
          <w:cs/>
        </w:rPr>
        <w:t xml:space="preserve">เฉพาะ </w:t>
      </w:r>
      <w:r w:rsidR="00EB4899">
        <w:rPr>
          <w:rFonts w:ascii="Browallia New" w:hAnsi="Browallia New" w:cs="Browallia New"/>
          <w:sz w:val="28"/>
          <w:szCs w:val="28"/>
        </w:rPr>
        <w:t xml:space="preserve">: 60.17 </w:t>
      </w:r>
      <w:r w:rsidR="00EB4899">
        <w:rPr>
          <w:rFonts w:ascii="Browallia New" w:hAnsi="Browallia New" w:cs="Browallia New" w:hint="cs"/>
          <w:sz w:val="28"/>
          <w:szCs w:val="28"/>
          <w:cs/>
        </w:rPr>
        <w:t xml:space="preserve">ล้านบาท และ </w:t>
      </w:r>
      <w:r w:rsidR="00EB4899">
        <w:rPr>
          <w:rFonts w:ascii="Browallia New" w:hAnsi="Browallia New" w:cs="Browallia New"/>
          <w:sz w:val="28"/>
          <w:szCs w:val="28"/>
        </w:rPr>
        <w:t xml:space="preserve">100.37 </w:t>
      </w:r>
      <w:r w:rsidR="00EB4899">
        <w:rPr>
          <w:rFonts w:ascii="Browallia New" w:hAnsi="Browallia New" w:cs="Browallia New" w:hint="cs"/>
          <w:sz w:val="28"/>
          <w:szCs w:val="28"/>
          <w:cs/>
        </w:rPr>
        <w:t>ล้านบาท ตามลำดับ</w:t>
      </w:r>
      <w:r w:rsidR="00A217DD">
        <w:rPr>
          <w:rFonts w:ascii="Browallia New" w:hAnsi="Browallia New" w:cs="Browallia New"/>
          <w:sz w:val="28"/>
          <w:szCs w:val="28"/>
        </w:rPr>
        <w:t>)</w:t>
      </w:r>
      <w:r w:rsidR="002352F6" w:rsidRPr="006461EA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133EC9" w:rsidRPr="006461EA">
        <w:rPr>
          <w:rFonts w:ascii="Browallia New" w:hAnsi="Browallia New" w:cs="Browallia New"/>
          <w:sz w:val="28"/>
          <w:szCs w:val="28"/>
          <w:cs/>
        </w:rPr>
        <w:t>จะ</w:t>
      </w:r>
      <w:r w:rsidR="001F2503" w:rsidRPr="006461EA">
        <w:rPr>
          <w:rFonts w:ascii="Browallia New" w:hAnsi="Browallia New" w:cs="Browallia New" w:hint="cs"/>
          <w:sz w:val="28"/>
          <w:szCs w:val="28"/>
          <w:cs/>
        </w:rPr>
        <w:t>ถูก</w:t>
      </w:r>
      <w:r w:rsidR="00133EC9" w:rsidRPr="006461EA">
        <w:rPr>
          <w:rFonts w:ascii="Browallia New" w:hAnsi="Browallia New" w:cs="Browallia New"/>
          <w:sz w:val="28"/>
          <w:szCs w:val="28"/>
          <w:cs/>
        </w:rPr>
        <w:t>หัก</w:t>
      </w:r>
      <w:r w:rsidR="002352F6" w:rsidRPr="006461EA">
        <w:rPr>
          <w:rFonts w:ascii="Browallia New" w:hAnsi="Browallia New" w:cs="Browallia New"/>
          <w:sz w:val="28"/>
          <w:szCs w:val="28"/>
          <w:cs/>
        </w:rPr>
        <w:t>ตามเงื่อนไขของสัญญาเมื่อ</w:t>
      </w:r>
      <w:r w:rsidR="001F2503" w:rsidRPr="006461EA">
        <w:rPr>
          <w:rFonts w:ascii="Browallia New" w:hAnsi="Browallia New" w:cs="Browallia New" w:hint="cs"/>
          <w:sz w:val="28"/>
          <w:szCs w:val="28"/>
          <w:cs/>
        </w:rPr>
        <w:t>มีการ</w:t>
      </w:r>
      <w:r w:rsidR="002352F6" w:rsidRPr="006461EA">
        <w:rPr>
          <w:rFonts w:ascii="Browallia New" w:hAnsi="Browallia New" w:cs="Browallia New"/>
          <w:sz w:val="28"/>
          <w:szCs w:val="28"/>
          <w:cs/>
        </w:rPr>
        <w:t>ส่งมอบสินค้าให้กับลูกค้าแล้ว</w:t>
      </w:r>
    </w:p>
    <w:p w14:paraId="4568DBA1" w14:textId="76651061" w:rsidR="00384458" w:rsidRPr="006461EA" w:rsidRDefault="003844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u w:val="single"/>
          <w:cs/>
        </w:rPr>
      </w:pPr>
    </w:p>
    <w:p w14:paraId="00B3728E" w14:textId="7E6009E7" w:rsidR="003E41DD" w:rsidRPr="006461EA" w:rsidRDefault="003E41DD" w:rsidP="003E41DD">
      <w:pPr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450"/>
        </w:tabs>
        <w:spacing w:line="240" w:lineRule="auto"/>
        <w:ind w:left="426" w:right="1800" w:hanging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6461EA">
        <w:rPr>
          <w:rFonts w:ascii="Browallia New" w:hAnsi="Browallia New" w:cs="Browallia New"/>
          <w:sz w:val="28"/>
          <w:szCs w:val="28"/>
          <w:u w:val="single"/>
          <w:cs/>
        </w:rPr>
        <w:t>หนี้สินหมุนเวียนอื่น</w:t>
      </w:r>
    </w:p>
    <w:p w14:paraId="7F3E5EB0" w14:textId="77777777" w:rsidR="003E41DD" w:rsidRPr="006461EA" w:rsidRDefault="003E41DD" w:rsidP="003E4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tbl>
      <w:tblPr>
        <w:tblW w:w="4785" w:type="pct"/>
        <w:tblInd w:w="426" w:type="dxa"/>
        <w:tblLook w:val="01E0" w:firstRow="1" w:lastRow="1" w:firstColumn="1" w:lastColumn="1" w:noHBand="0" w:noVBand="0"/>
      </w:tblPr>
      <w:tblGrid>
        <w:gridCol w:w="4083"/>
        <w:gridCol w:w="999"/>
        <w:gridCol w:w="236"/>
        <w:gridCol w:w="1013"/>
        <w:gridCol w:w="236"/>
        <w:gridCol w:w="1086"/>
        <w:gridCol w:w="230"/>
        <w:gridCol w:w="1051"/>
      </w:tblGrid>
      <w:tr w:rsidR="003E41DD" w:rsidRPr="006461EA" w14:paraId="06F09FA3" w14:textId="77777777" w:rsidTr="00D950B4">
        <w:tc>
          <w:tcPr>
            <w:tcW w:w="2285" w:type="pct"/>
          </w:tcPr>
          <w:p w14:paraId="16C3937B" w14:textId="77777777" w:rsidR="003E41DD" w:rsidRPr="006461EA" w:rsidRDefault="003E41DD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15" w:type="pct"/>
            <w:gridSpan w:val="7"/>
          </w:tcPr>
          <w:p w14:paraId="67FD9957" w14:textId="77777777" w:rsidR="003E41DD" w:rsidRPr="006461EA" w:rsidRDefault="003E41DD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3E41DD" w:rsidRPr="006461EA" w14:paraId="1AD5DE9D" w14:textId="77777777" w:rsidTr="00D950B4">
        <w:tc>
          <w:tcPr>
            <w:tcW w:w="2285" w:type="pct"/>
          </w:tcPr>
          <w:p w14:paraId="5828DB73" w14:textId="77777777" w:rsidR="003E41DD" w:rsidRPr="006461EA" w:rsidRDefault="003E41DD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58" w:type="pct"/>
            <w:gridSpan w:val="3"/>
            <w:tcBorders>
              <w:bottom w:val="single" w:sz="4" w:space="0" w:color="auto"/>
            </w:tcBorders>
          </w:tcPr>
          <w:p w14:paraId="32779D33" w14:textId="77777777" w:rsidR="003E41DD" w:rsidRPr="006461EA" w:rsidRDefault="003E41DD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2" w:type="pct"/>
            <w:tcBorders>
              <w:left w:val="nil"/>
            </w:tcBorders>
          </w:tcPr>
          <w:p w14:paraId="31D67FE0" w14:textId="77777777" w:rsidR="003E41DD" w:rsidRPr="006461EA" w:rsidRDefault="003E41DD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25" w:type="pct"/>
            <w:gridSpan w:val="3"/>
            <w:tcBorders>
              <w:bottom w:val="single" w:sz="4" w:space="0" w:color="auto"/>
            </w:tcBorders>
          </w:tcPr>
          <w:p w14:paraId="0CF47FC2" w14:textId="77777777" w:rsidR="003E41DD" w:rsidRPr="006461EA" w:rsidRDefault="003E41DD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DF7C98" w:rsidRPr="006461EA" w14:paraId="1B46E06E" w14:textId="77777777" w:rsidTr="00D950B4">
        <w:tc>
          <w:tcPr>
            <w:tcW w:w="2285" w:type="pct"/>
          </w:tcPr>
          <w:p w14:paraId="19C9FC29" w14:textId="77777777" w:rsidR="00DF7C98" w:rsidRPr="006461EA" w:rsidRDefault="00DF7C98" w:rsidP="00DF7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</w:tcPr>
          <w:p w14:paraId="74DB838A" w14:textId="0AA42F56" w:rsidR="00DF7C98" w:rsidRPr="006461EA" w:rsidRDefault="00DF7C98" w:rsidP="00DF7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7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132" w:type="pct"/>
          </w:tcPr>
          <w:p w14:paraId="24522C63" w14:textId="77777777" w:rsidR="00DF7C98" w:rsidRPr="006461EA" w:rsidRDefault="00DF7C98" w:rsidP="00DF7C9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14:paraId="7F7D9120" w14:textId="60E999CF" w:rsidR="00DF7C98" w:rsidRPr="006461EA" w:rsidRDefault="00DF7C98" w:rsidP="00DF7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7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132" w:type="pct"/>
          </w:tcPr>
          <w:p w14:paraId="0F357D8D" w14:textId="77777777" w:rsidR="00DF7C98" w:rsidRPr="006461EA" w:rsidRDefault="00DF7C98" w:rsidP="00DF7C9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121E46B1" w14:textId="36572E75" w:rsidR="00DF7C98" w:rsidRPr="006461EA" w:rsidRDefault="00DF7C98" w:rsidP="00DF7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7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129" w:type="pct"/>
          </w:tcPr>
          <w:p w14:paraId="2E8ABE2E" w14:textId="77777777" w:rsidR="00DF7C98" w:rsidRPr="006461EA" w:rsidRDefault="00DF7C98" w:rsidP="00DF7C9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1BAEC84D" w14:textId="4FA02A95" w:rsidR="00DF7C98" w:rsidRPr="006461EA" w:rsidRDefault="00DF7C98" w:rsidP="00DF7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7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</w:tr>
      <w:tr w:rsidR="003E41DD" w:rsidRPr="006461EA" w14:paraId="42A321FA" w14:textId="77777777" w:rsidTr="00D950B4">
        <w:trPr>
          <w:trHeight w:val="343"/>
        </w:trPr>
        <w:tc>
          <w:tcPr>
            <w:tcW w:w="2285" w:type="pct"/>
          </w:tcPr>
          <w:p w14:paraId="091CA71E" w14:textId="77777777" w:rsidR="003E41DD" w:rsidRPr="006461EA" w:rsidRDefault="003E41DD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559" w:type="pct"/>
            <w:tcBorders>
              <w:top w:val="single" w:sz="4" w:space="0" w:color="auto"/>
            </w:tcBorders>
          </w:tcPr>
          <w:p w14:paraId="2B43E47E" w14:textId="77777777" w:rsidR="003E41DD" w:rsidRPr="006461EA" w:rsidRDefault="003E41DD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2" w:type="pct"/>
          </w:tcPr>
          <w:p w14:paraId="66A19142" w14:textId="77777777" w:rsidR="003E41DD" w:rsidRPr="006461EA" w:rsidRDefault="003E41DD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</w:tcPr>
          <w:p w14:paraId="5F4E88DC" w14:textId="77777777" w:rsidR="003E41DD" w:rsidRPr="006461EA" w:rsidRDefault="003E41DD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2" w:type="pct"/>
          </w:tcPr>
          <w:p w14:paraId="62E551BC" w14:textId="77777777" w:rsidR="003E41DD" w:rsidRPr="006461EA" w:rsidRDefault="003E41DD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</w:tcPr>
          <w:p w14:paraId="127D9621" w14:textId="77777777" w:rsidR="003E41DD" w:rsidRPr="006461EA" w:rsidRDefault="003E41DD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" w:type="pct"/>
          </w:tcPr>
          <w:p w14:paraId="76F53AFD" w14:textId="77777777" w:rsidR="003E41DD" w:rsidRPr="006461EA" w:rsidRDefault="003E41DD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38E4F54B" w14:textId="77777777" w:rsidR="003E41DD" w:rsidRPr="006461EA" w:rsidRDefault="003E41DD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306004" w:rsidRPr="006461EA" w14:paraId="0AD59640" w14:textId="77777777" w:rsidTr="00D33C43">
        <w:tc>
          <w:tcPr>
            <w:tcW w:w="2285" w:type="pct"/>
          </w:tcPr>
          <w:p w14:paraId="075B4499" w14:textId="77777777" w:rsidR="00306004" w:rsidRPr="006461EA" w:rsidRDefault="00306004" w:rsidP="00306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ภาษีมูลค่าเพิ่มค้างจ่าย</w:t>
            </w:r>
          </w:p>
        </w:tc>
        <w:tc>
          <w:tcPr>
            <w:tcW w:w="559" w:type="pct"/>
            <w:shd w:val="clear" w:color="auto" w:fill="auto"/>
          </w:tcPr>
          <w:p w14:paraId="53634DB7" w14:textId="0F736848" w:rsidR="00306004" w:rsidRPr="006461EA" w:rsidRDefault="00306004" w:rsidP="00306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A0CCF">
              <w:rPr>
                <w:rFonts w:ascii="Browallia New" w:hAnsi="Browallia New" w:cs="Browallia New"/>
                <w:sz w:val="28"/>
                <w:szCs w:val="28"/>
              </w:rPr>
              <w:t>5,429</w:t>
            </w:r>
          </w:p>
        </w:tc>
        <w:tc>
          <w:tcPr>
            <w:tcW w:w="132" w:type="pct"/>
          </w:tcPr>
          <w:p w14:paraId="23A93ECC" w14:textId="77777777" w:rsidR="00306004" w:rsidRPr="006461EA" w:rsidRDefault="00306004" w:rsidP="00306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67" w:type="pct"/>
          </w:tcPr>
          <w:p w14:paraId="2EDADF5E" w14:textId="4F6D85AD" w:rsidR="00306004" w:rsidRPr="006461EA" w:rsidRDefault="00306004" w:rsidP="00306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50133">
              <w:rPr>
                <w:rFonts w:ascii="Browallia New" w:hAnsi="Browallia New" w:cs="Browallia New"/>
                <w:sz w:val="28"/>
                <w:szCs w:val="28"/>
              </w:rPr>
              <w:t xml:space="preserve"> 7,20</w:t>
            </w:r>
            <w:r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Pr="00F50133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2" w:type="pct"/>
          </w:tcPr>
          <w:p w14:paraId="1DB7E906" w14:textId="77777777" w:rsidR="00306004" w:rsidRPr="006461EA" w:rsidRDefault="00306004" w:rsidP="00306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08" w:type="pct"/>
          </w:tcPr>
          <w:p w14:paraId="337356C9" w14:textId="0658ADE7" w:rsidR="00306004" w:rsidRPr="006461EA" w:rsidRDefault="00306004" w:rsidP="00306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5,258</w:t>
            </w:r>
          </w:p>
        </w:tc>
        <w:tc>
          <w:tcPr>
            <w:tcW w:w="129" w:type="pct"/>
          </w:tcPr>
          <w:p w14:paraId="6AD51B0F" w14:textId="77777777" w:rsidR="00306004" w:rsidRPr="006461EA" w:rsidRDefault="00306004" w:rsidP="00306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88" w:type="pct"/>
          </w:tcPr>
          <w:p w14:paraId="0C7BF794" w14:textId="75847C86" w:rsidR="00306004" w:rsidRPr="006461EA" w:rsidRDefault="00306004" w:rsidP="00306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7,085 </w:t>
            </w:r>
          </w:p>
        </w:tc>
      </w:tr>
      <w:tr w:rsidR="00306004" w:rsidRPr="006461EA" w14:paraId="4BAA88EB" w14:textId="77777777" w:rsidTr="00D33C43">
        <w:tc>
          <w:tcPr>
            <w:tcW w:w="2285" w:type="pct"/>
          </w:tcPr>
          <w:p w14:paraId="3EF1D28B" w14:textId="77777777" w:rsidR="00306004" w:rsidRPr="006461EA" w:rsidRDefault="00306004" w:rsidP="00306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ภาษีหัก ณ ที่จ่ายค้างจ่าย</w:t>
            </w:r>
          </w:p>
        </w:tc>
        <w:tc>
          <w:tcPr>
            <w:tcW w:w="559" w:type="pct"/>
            <w:shd w:val="clear" w:color="auto" w:fill="auto"/>
          </w:tcPr>
          <w:p w14:paraId="5E26E84D" w14:textId="597448C7" w:rsidR="00306004" w:rsidRPr="006461EA" w:rsidRDefault="00306004" w:rsidP="00306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A0CCF">
              <w:rPr>
                <w:rFonts w:ascii="Browallia New" w:hAnsi="Browallia New" w:cs="Browallia New"/>
                <w:sz w:val="28"/>
                <w:szCs w:val="28"/>
              </w:rPr>
              <w:t>2,383</w:t>
            </w:r>
          </w:p>
        </w:tc>
        <w:tc>
          <w:tcPr>
            <w:tcW w:w="132" w:type="pct"/>
          </w:tcPr>
          <w:p w14:paraId="15AAA898" w14:textId="77777777" w:rsidR="00306004" w:rsidRPr="006461EA" w:rsidRDefault="00306004" w:rsidP="00306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67" w:type="pct"/>
          </w:tcPr>
          <w:p w14:paraId="4F1281CB" w14:textId="37AE0CD3" w:rsidR="00306004" w:rsidRPr="006461EA" w:rsidRDefault="00306004" w:rsidP="00306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50133">
              <w:rPr>
                <w:rFonts w:ascii="Browallia New" w:hAnsi="Browallia New" w:cs="Browallia New"/>
                <w:sz w:val="28"/>
                <w:szCs w:val="28"/>
              </w:rPr>
              <w:t xml:space="preserve"> 2,704 </w:t>
            </w:r>
          </w:p>
        </w:tc>
        <w:tc>
          <w:tcPr>
            <w:tcW w:w="132" w:type="pct"/>
          </w:tcPr>
          <w:p w14:paraId="140A39E4" w14:textId="77777777" w:rsidR="00306004" w:rsidRPr="006461EA" w:rsidRDefault="00306004" w:rsidP="00306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08" w:type="pct"/>
          </w:tcPr>
          <w:p w14:paraId="675B9DF1" w14:textId="13143796" w:rsidR="00306004" w:rsidRPr="006461EA" w:rsidRDefault="00306004" w:rsidP="00306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1,701</w:t>
            </w:r>
          </w:p>
        </w:tc>
        <w:tc>
          <w:tcPr>
            <w:tcW w:w="129" w:type="pct"/>
          </w:tcPr>
          <w:p w14:paraId="40C716A5" w14:textId="77777777" w:rsidR="00306004" w:rsidRPr="006461EA" w:rsidRDefault="00306004" w:rsidP="00306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88" w:type="pct"/>
          </w:tcPr>
          <w:p w14:paraId="30BC8797" w14:textId="76AA0CF3" w:rsidR="00306004" w:rsidRPr="006461EA" w:rsidRDefault="00306004" w:rsidP="00306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2,447 </w:t>
            </w:r>
          </w:p>
        </w:tc>
      </w:tr>
      <w:tr w:rsidR="00306004" w:rsidRPr="006461EA" w14:paraId="0BD4A509" w14:textId="77777777" w:rsidTr="00D33C43">
        <w:tc>
          <w:tcPr>
            <w:tcW w:w="2285" w:type="pct"/>
          </w:tcPr>
          <w:p w14:paraId="685369C6" w14:textId="77777777" w:rsidR="00306004" w:rsidRPr="006461EA" w:rsidRDefault="00306004" w:rsidP="00306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เงินค้ำประกัน</w:t>
            </w:r>
          </w:p>
        </w:tc>
        <w:tc>
          <w:tcPr>
            <w:tcW w:w="559" w:type="pct"/>
            <w:shd w:val="clear" w:color="auto" w:fill="auto"/>
          </w:tcPr>
          <w:p w14:paraId="630DB8EE" w14:textId="5D18E417" w:rsidR="00306004" w:rsidRPr="006461EA" w:rsidRDefault="00306004" w:rsidP="00306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A0CCF">
              <w:rPr>
                <w:rFonts w:ascii="Browallia New" w:hAnsi="Browallia New" w:cs="Browallia New"/>
                <w:sz w:val="28"/>
                <w:szCs w:val="28"/>
              </w:rPr>
              <w:t>29</w:t>
            </w:r>
          </w:p>
        </w:tc>
        <w:tc>
          <w:tcPr>
            <w:tcW w:w="132" w:type="pct"/>
          </w:tcPr>
          <w:p w14:paraId="207C60CC" w14:textId="77777777" w:rsidR="00306004" w:rsidRPr="006461EA" w:rsidRDefault="00306004" w:rsidP="00306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67" w:type="pct"/>
          </w:tcPr>
          <w:p w14:paraId="5E9A3FE2" w14:textId="2B2EBF5D" w:rsidR="00306004" w:rsidRPr="006461EA" w:rsidRDefault="00306004" w:rsidP="00306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50133">
              <w:rPr>
                <w:rFonts w:ascii="Browallia New" w:hAnsi="Browallia New" w:cs="Browallia New"/>
                <w:sz w:val="28"/>
                <w:szCs w:val="28"/>
              </w:rPr>
              <w:t xml:space="preserve"> 210 </w:t>
            </w:r>
          </w:p>
        </w:tc>
        <w:tc>
          <w:tcPr>
            <w:tcW w:w="132" w:type="pct"/>
          </w:tcPr>
          <w:p w14:paraId="5E91AFC5" w14:textId="77777777" w:rsidR="00306004" w:rsidRPr="006461EA" w:rsidRDefault="00306004" w:rsidP="00306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08" w:type="pct"/>
          </w:tcPr>
          <w:p w14:paraId="1610FD46" w14:textId="09A51F9B" w:rsidR="00306004" w:rsidRPr="006461EA" w:rsidRDefault="00306004" w:rsidP="00306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29</w:t>
            </w:r>
          </w:p>
        </w:tc>
        <w:tc>
          <w:tcPr>
            <w:tcW w:w="129" w:type="pct"/>
          </w:tcPr>
          <w:p w14:paraId="24D11EB4" w14:textId="77777777" w:rsidR="00306004" w:rsidRPr="006461EA" w:rsidRDefault="00306004" w:rsidP="00306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88" w:type="pct"/>
          </w:tcPr>
          <w:p w14:paraId="0593A2AE" w14:textId="74BFB23F" w:rsidR="00306004" w:rsidRPr="006461EA" w:rsidRDefault="00306004" w:rsidP="00306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210 </w:t>
            </w:r>
          </w:p>
        </w:tc>
      </w:tr>
      <w:tr w:rsidR="00306004" w:rsidRPr="006461EA" w14:paraId="6ACA5E57" w14:textId="77777777" w:rsidTr="00D33C43">
        <w:tc>
          <w:tcPr>
            <w:tcW w:w="2285" w:type="pct"/>
          </w:tcPr>
          <w:p w14:paraId="77CC0A1B" w14:textId="77777777" w:rsidR="00306004" w:rsidRPr="006461EA" w:rsidRDefault="00306004" w:rsidP="00306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proofErr w:type="spellStart"/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อื่นๆ</w:t>
            </w:r>
            <w:proofErr w:type="spellEnd"/>
          </w:p>
        </w:tc>
        <w:tc>
          <w:tcPr>
            <w:tcW w:w="559" w:type="pct"/>
            <w:tcBorders>
              <w:bottom w:val="single" w:sz="4" w:space="0" w:color="auto"/>
            </w:tcBorders>
            <w:shd w:val="clear" w:color="auto" w:fill="auto"/>
          </w:tcPr>
          <w:p w14:paraId="69ACA4B8" w14:textId="1EF3327B" w:rsidR="00306004" w:rsidRPr="006461EA" w:rsidRDefault="00306004" w:rsidP="00306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A0CCF">
              <w:rPr>
                <w:rFonts w:ascii="Browallia New" w:hAnsi="Browallia New" w:cs="Browallia New"/>
                <w:sz w:val="28"/>
                <w:szCs w:val="28"/>
              </w:rPr>
              <w:t>326</w:t>
            </w:r>
          </w:p>
        </w:tc>
        <w:tc>
          <w:tcPr>
            <w:tcW w:w="132" w:type="pct"/>
          </w:tcPr>
          <w:p w14:paraId="1F380AE0" w14:textId="77777777" w:rsidR="00306004" w:rsidRPr="006461EA" w:rsidRDefault="00306004" w:rsidP="00306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14:paraId="4405F9A8" w14:textId="3B701BEA" w:rsidR="00306004" w:rsidRPr="006461EA" w:rsidRDefault="00306004" w:rsidP="00306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50133">
              <w:rPr>
                <w:rFonts w:ascii="Browallia New" w:hAnsi="Browallia New" w:cs="Browallia New"/>
                <w:sz w:val="28"/>
                <w:szCs w:val="28"/>
              </w:rPr>
              <w:t xml:space="preserve"> 2,32</w:t>
            </w:r>
            <w:r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F50133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2" w:type="pct"/>
          </w:tcPr>
          <w:p w14:paraId="34478A68" w14:textId="77777777" w:rsidR="00306004" w:rsidRPr="006461EA" w:rsidRDefault="00306004" w:rsidP="00306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37959298" w14:textId="1EBA33EF" w:rsidR="00306004" w:rsidRPr="006461EA" w:rsidRDefault="00306004" w:rsidP="00306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326</w:t>
            </w:r>
          </w:p>
        </w:tc>
        <w:tc>
          <w:tcPr>
            <w:tcW w:w="129" w:type="pct"/>
          </w:tcPr>
          <w:p w14:paraId="0025B0C2" w14:textId="77777777" w:rsidR="00306004" w:rsidRPr="006461EA" w:rsidRDefault="00306004" w:rsidP="00306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40FAA64B" w14:textId="79261158" w:rsidR="00306004" w:rsidRPr="006461EA" w:rsidRDefault="00306004" w:rsidP="00306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2,323 </w:t>
            </w:r>
          </w:p>
        </w:tc>
      </w:tr>
      <w:tr w:rsidR="006D3BF9" w:rsidRPr="006461EA" w14:paraId="4025A5B5" w14:textId="77777777" w:rsidTr="00D33C43">
        <w:tc>
          <w:tcPr>
            <w:tcW w:w="2285" w:type="pct"/>
          </w:tcPr>
          <w:p w14:paraId="709228B0" w14:textId="77777777" w:rsidR="006D3BF9" w:rsidRPr="006461EA" w:rsidRDefault="006D3BF9" w:rsidP="006D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559" w:type="pct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322FD628" w14:textId="20833520" w:rsidR="006D3BF9" w:rsidRPr="006461EA" w:rsidRDefault="00BA3781" w:rsidP="006D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</w:rPr>
              <w:fldChar w:fldCharType="begin"/>
            </w:r>
            <w:r>
              <w:rPr>
                <w:rFonts w:ascii="Browallia New" w:hAnsi="Browallia New" w:cs="Browallia New"/>
                <w:sz w:val="28"/>
                <w:szCs w:val="28"/>
                <w:cs/>
              </w:rPr>
              <w:instrText xml:space="preserve"> =</w:instrText>
            </w:r>
            <w:r>
              <w:rPr>
                <w:rFonts w:ascii="Browallia New" w:hAnsi="Browallia New" w:cs="Browallia New"/>
                <w:sz w:val="28"/>
                <w:szCs w:val="28"/>
              </w:rPr>
              <w:instrText>SUM(ABOVE)</w:instrText>
            </w:r>
            <w:r>
              <w:rPr>
                <w:rFonts w:ascii="Browallia New" w:hAnsi="Browallia New" w:cs="Browallia New"/>
                <w:sz w:val="28"/>
                <w:szCs w:val="28"/>
                <w:cs/>
              </w:rPr>
              <w:instrText xml:space="preserve"> </w:instrText>
            </w:r>
            <w:r>
              <w:rPr>
                <w:rFonts w:ascii="Browallia New" w:hAnsi="Browallia New" w:cs="Browallia New"/>
                <w:sz w:val="28"/>
                <w:szCs w:val="28"/>
                <w:cs/>
              </w:rPr>
              <w:fldChar w:fldCharType="separate"/>
            </w:r>
            <w:r>
              <w:rPr>
                <w:rFonts w:ascii="Browallia New" w:hAnsi="Browallia New" w:cs="Browallia New"/>
                <w:noProof/>
                <w:sz w:val="28"/>
                <w:szCs w:val="28"/>
                <w:cs/>
              </w:rPr>
              <w:t>8</w:t>
            </w:r>
            <w:r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>
              <w:rPr>
                <w:rFonts w:ascii="Browallia New" w:hAnsi="Browallia New" w:cs="Browallia New"/>
                <w:noProof/>
                <w:sz w:val="28"/>
                <w:szCs w:val="28"/>
                <w:cs/>
              </w:rPr>
              <w:t>167</w:t>
            </w:r>
            <w:r>
              <w:rPr>
                <w:rFonts w:ascii="Browallia New" w:hAnsi="Browallia New" w:cs="Browallia New"/>
                <w:sz w:val="28"/>
                <w:szCs w:val="28"/>
                <w:cs/>
              </w:rPr>
              <w:fldChar w:fldCharType="end"/>
            </w:r>
          </w:p>
        </w:tc>
        <w:tc>
          <w:tcPr>
            <w:tcW w:w="132" w:type="pct"/>
          </w:tcPr>
          <w:p w14:paraId="70379DDC" w14:textId="77777777" w:rsidR="006D3BF9" w:rsidRPr="006461EA" w:rsidRDefault="006D3BF9" w:rsidP="006D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single" w:sz="12" w:space="0" w:color="auto"/>
            </w:tcBorders>
          </w:tcPr>
          <w:p w14:paraId="20AFFF41" w14:textId="56EBC4A3" w:rsidR="006D3BF9" w:rsidRPr="006461EA" w:rsidRDefault="006D3BF9" w:rsidP="006D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12,437 </w:t>
            </w:r>
          </w:p>
        </w:tc>
        <w:tc>
          <w:tcPr>
            <w:tcW w:w="132" w:type="pct"/>
          </w:tcPr>
          <w:p w14:paraId="1AE01DAF" w14:textId="77777777" w:rsidR="006D3BF9" w:rsidRPr="006461EA" w:rsidRDefault="006D3BF9" w:rsidP="006D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single" w:sz="12" w:space="0" w:color="auto"/>
            </w:tcBorders>
          </w:tcPr>
          <w:p w14:paraId="22DF777A" w14:textId="68671B42" w:rsidR="006D3BF9" w:rsidRPr="006461EA" w:rsidRDefault="006D3BF9" w:rsidP="006D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7,314</w:t>
            </w:r>
          </w:p>
        </w:tc>
        <w:tc>
          <w:tcPr>
            <w:tcW w:w="129" w:type="pct"/>
          </w:tcPr>
          <w:p w14:paraId="71F73FEF" w14:textId="77777777" w:rsidR="006D3BF9" w:rsidRPr="006461EA" w:rsidRDefault="006D3BF9" w:rsidP="006D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12" w:space="0" w:color="auto"/>
            </w:tcBorders>
          </w:tcPr>
          <w:p w14:paraId="355CB201" w14:textId="447463EA" w:rsidR="006D3BF9" w:rsidRPr="006461EA" w:rsidRDefault="006D3BF9" w:rsidP="006D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12,065 </w:t>
            </w:r>
          </w:p>
        </w:tc>
      </w:tr>
    </w:tbl>
    <w:p w14:paraId="19817FA8" w14:textId="77777777" w:rsidR="00C422A3" w:rsidRPr="006461EA" w:rsidRDefault="00C422A3" w:rsidP="00B40E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0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544EDAFA" w14:textId="77777777" w:rsidR="000B5E5A" w:rsidRPr="006461EA" w:rsidRDefault="000B5E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u w:val="single"/>
          <w:cs/>
        </w:rPr>
      </w:pPr>
      <w:r w:rsidRPr="006461EA">
        <w:rPr>
          <w:rFonts w:ascii="Browallia New" w:hAnsi="Browallia New" w:cs="Browallia New"/>
          <w:sz w:val="28"/>
          <w:szCs w:val="28"/>
          <w:u w:val="single"/>
          <w:cs/>
        </w:rPr>
        <w:br w:type="page"/>
      </w:r>
    </w:p>
    <w:p w14:paraId="180B162B" w14:textId="77536728" w:rsidR="00904F37" w:rsidRPr="006461EA" w:rsidRDefault="00D911E3" w:rsidP="00904F37">
      <w:pPr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450"/>
        </w:tabs>
        <w:spacing w:line="240" w:lineRule="auto"/>
        <w:ind w:left="426" w:right="1800" w:hanging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6461EA">
        <w:rPr>
          <w:rFonts w:ascii="Browallia New" w:hAnsi="Browallia New" w:cs="Browallia New"/>
          <w:sz w:val="28"/>
          <w:szCs w:val="28"/>
          <w:u w:val="single"/>
          <w:cs/>
        </w:rPr>
        <w:lastRenderedPageBreak/>
        <w:t>เงินกู้ยืมระยะยาวจากสถาบันการเงิน</w:t>
      </w:r>
    </w:p>
    <w:p w14:paraId="7C5E23B1" w14:textId="77777777" w:rsidR="00D911E3" w:rsidRPr="006461EA" w:rsidRDefault="00D911E3" w:rsidP="00530D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090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4077"/>
        <w:gridCol w:w="1053"/>
        <w:gridCol w:w="239"/>
        <w:gridCol w:w="1075"/>
        <w:gridCol w:w="239"/>
        <w:gridCol w:w="1080"/>
        <w:gridCol w:w="240"/>
        <w:gridCol w:w="1087"/>
      </w:tblGrid>
      <w:tr w:rsidR="00534D7D" w:rsidRPr="006461EA" w14:paraId="0372B475" w14:textId="77777777" w:rsidTr="00DF7C98">
        <w:trPr>
          <w:cantSplit/>
        </w:trPr>
        <w:tc>
          <w:tcPr>
            <w:tcW w:w="4077" w:type="dxa"/>
          </w:tcPr>
          <w:p w14:paraId="428C46B8" w14:textId="77777777" w:rsidR="00534D7D" w:rsidRPr="006461EA" w:rsidRDefault="00534D7D" w:rsidP="00A040BE">
            <w:pPr>
              <w:tabs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5013" w:type="dxa"/>
            <w:gridSpan w:val="7"/>
          </w:tcPr>
          <w:p w14:paraId="1A81DFC8" w14:textId="77777777" w:rsidR="00534D7D" w:rsidRPr="006461EA" w:rsidRDefault="00534D7D" w:rsidP="00A040BE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534D7D" w:rsidRPr="006461EA" w14:paraId="069D9DD8" w14:textId="77777777" w:rsidTr="00DF7C98">
        <w:trPr>
          <w:cantSplit/>
          <w:trHeight w:val="328"/>
        </w:trPr>
        <w:tc>
          <w:tcPr>
            <w:tcW w:w="4077" w:type="dxa"/>
          </w:tcPr>
          <w:p w14:paraId="628193D7" w14:textId="77777777" w:rsidR="00534D7D" w:rsidRPr="006461EA" w:rsidRDefault="00534D7D" w:rsidP="00A040BE">
            <w:pPr>
              <w:tabs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2367" w:type="dxa"/>
            <w:gridSpan w:val="3"/>
          </w:tcPr>
          <w:p w14:paraId="201186CF" w14:textId="77777777" w:rsidR="00534D7D" w:rsidRPr="006461EA" w:rsidRDefault="00534D7D" w:rsidP="00A0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9" w:type="dxa"/>
          </w:tcPr>
          <w:p w14:paraId="5B6D75A9" w14:textId="77777777" w:rsidR="00534D7D" w:rsidRPr="006461EA" w:rsidRDefault="00534D7D" w:rsidP="00A0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07" w:type="dxa"/>
            <w:gridSpan w:val="3"/>
            <w:tcBorders>
              <w:bottom w:val="single" w:sz="4" w:space="0" w:color="auto"/>
            </w:tcBorders>
          </w:tcPr>
          <w:p w14:paraId="1147B2A8" w14:textId="77777777" w:rsidR="00534D7D" w:rsidRPr="006461EA" w:rsidRDefault="00534D7D" w:rsidP="00A0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DF7C98" w:rsidRPr="006461EA" w14:paraId="5DE238CF" w14:textId="77777777" w:rsidTr="00DF7C98">
        <w:trPr>
          <w:cantSplit/>
        </w:trPr>
        <w:tc>
          <w:tcPr>
            <w:tcW w:w="4077" w:type="dxa"/>
          </w:tcPr>
          <w:p w14:paraId="67BD0D88" w14:textId="77777777" w:rsidR="00DF7C98" w:rsidRPr="006461EA" w:rsidRDefault="00DF7C98" w:rsidP="00DF7C98">
            <w:pPr>
              <w:pStyle w:val="a7"/>
              <w:tabs>
                <w:tab w:val="clear" w:pos="360"/>
                <w:tab w:val="clear" w:pos="720"/>
                <w:tab w:val="clear" w:pos="1080"/>
                <w:tab w:val="left" w:pos="540"/>
              </w:tabs>
              <w:rPr>
                <w:rFonts w:ascii="Browallia New" w:hAnsi="Browallia New" w:cs="Browallia New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</w:tcPr>
          <w:p w14:paraId="5ABCFEBC" w14:textId="5D73EA90" w:rsidR="00DF7C98" w:rsidRPr="006461EA" w:rsidRDefault="00DF7C98" w:rsidP="00DF7C98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1F855475" w14:textId="77777777" w:rsidR="00DF7C98" w:rsidRPr="006461EA" w:rsidRDefault="00DF7C98" w:rsidP="00DF7C98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</w:tcPr>
          <w:p w14:paraId="5905BE08" w14:textId="20C3AAC4" w:rsidR="00DF7C98" w:rsidRPr="006461EA" w:rsidRDefault="00DF7C98" w:rsidP="00DF7C98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239" w:type="dxa"/>
            <w:vAlign w:val="bottom"/>
          </w:tcPr>
          <w:p w14:paraId="4C581538" w14:textId="77777777" w:rsidR="00DF7C98" w:rsidRPr="006461EA" w:rsidRDefault="00DF7C98" w:rsidP="00DF7C98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A32D6CA" w14:textId="459F62EC" w:rsidR="00DF7C98" w:rsidRPr="006461EA" w:rsidRDefault="00DF7C98" w:rsidP="00DF7C98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3B66EE3B" w14:textId="77777777" w:rsidR="00DF7C98" w:rsidRPr="006461EA" w:rsidRDefault="00DF7C98" w:rsidP="00DF7C98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14:paraId="76CE2805" w14:textId="17FB3E51" w:rsidR="00DF7C98" w:rsidRPr="006461EA" w:rsidRDefault="00DF7C98" w:rsidP="00DF7C98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</w:tr>
      <w:tr w:rsidR="00534D7D" w:rsidRPr="006461EA" w14:paraId="79144CC0" w14:textId="77777777" w:rsidTr="00DF7C98">
        <w:trPr>
          <w:cantSplit/>
        </w:trPr>
        <w:tc>
          <w:tcPr>
            <w:tcW w:w="4077" w:type="dxa"/>
            <w:vAlign w:val="bottom"/>
          </w:tcPr>
          <w:p w14:paraId="4AAA33BE" w14:textId="77777777" w:rsidR="00534D7D" w:rsidRPr="006461EA" w:rsidRDefault="00534D7D" w:rsidP="00A0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053" w:type="dxa"/>
          </w:tcPr>
          <w:p w14:paraId="7E8FD1FE" w14:textId="77777777" w:rsidR="00534D7D" w:rsidRPr="006461EA" w:rsidRDefault="00534D7D" w:rsidP="00A0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6E77F289" w14:textId="77777777" w:rsidR="00534D7D" w:rsidRPr="006461EA" w:rsidRDefault="00534D7D" w:rsidP="00A0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75" w:type="dxa"/>
          </w:tcPr>
          <w:p w14:paraId="0AA055F4" w14:textId="77777777" w:rsidR="00534D7D" w:rsidRPr="006461EA" w:rsidRDefault="00534D7D" w:rsidP="00A0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440E1F92" w14:textId="77777777" w:rsidR="00534D7D" w:rsidRPr="006461EA" w:rsidRDefault="00534D7D" w:rsidP="00A0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CDE0B23" w14:textId="77777777" w:rsidR="00534D7D" w:rsidRPr="006461EA" w:rsidRDefault="00534D7D" w:rsidP="00A0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1D5E3B86" w14:textId="77777777" w:rsidR="00534D7D" w:rsidRPr="006461EA" w:rsidRDefault="00534D7D" w:rsidP="00A0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7" w:type="dxa"/>
          </w:tcPr>
          <w:p w14:paraId="431E3642" w14:textId="77777777" w:rsidR="00534D7D" w:rsidRPr="006461EA" w:rsidRDefault="00534D7D" w:rsidP="00A0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9775C" w:rsidRPr="006461EA" w14:paraId="656B3A76" w14:textId="77777777" w:rsidTr="00DF7C98">
        <w:trPr>
          <w:cantSplit/>
        </w:trPr>
        <w:tc>
          <w:tcPr>
            <w:tcW w:w="4077" w:type="dxa"/>
            <w:vAlign w:val="bottom"/>
          </w:tcPr>
          <w:p w14:paraId="1AD16C98" w14:textId="77777777" w:rsidR="00B9775C" w:rsidRPr="006461EA" w:rsidRDefault="00B9775C" w:rsidP="00B97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</w:t>
            </w: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วงเงิน 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390.00 </w:t>
            </w: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053" w:type="dxa"/>
            <w:shd w:val="clear" w:color="auto" w:fill="auto"/>
          </w:tcPr>
          <w:p w14:paraId="6F3FCD05" w14:textId="03BDA38E" w:rsidR="00B9775C" w:rsidRPr="006461EA" w:rsidRDefault="00865A19" w:rsidP="00B97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50,109</w:t>
            </w:r>
          </w:p>
        </w:tc>
        <w:tc>
          <w:tcPr>
            <w:tcW w:w="239" w:type="dxa"/>
          </w:tcPr>
          <w:p w14:paraId="7DA935CB" w14:textId="77777777" w:rsidR="00B9775C" w:rsidRPr="006461EA" w:rsidRDefault="00B9775C" w:rsidP="00B97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5" w:type="dxa"/>
          </w:tcPr>
          <w:p w14:paraId="5F81AC0C" w14:textId="225A1734" w:rsidR="00B9775C" w:rsidRPr="006461EA" w:rsidRDefault="00B9775C" w:rsidP="00B97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128,109 </w:t>
            </w:r>
          </w:p>
        </w:tc>
        <w:tc>
          <w:tcPr>
            <w:tcW w:w="239" w:type="dxa"/>
          </w:tcPr>
          <w:p w14:paraId="0CB23994" w14:textId="77777777" w:rsidR="00B9775C" w:rsidRPr="006461EA" w:rsidRDefault="00B9775C" w:rsidP="00B97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C57A7DA" w14:textId="23B89F34" w:rsidR="00B9775C" w:rsidRPr="006461EA" w:rsidRDefault="00B9775C" w:rsidP="00B97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50,109</w:t>
            </w:r>
          </w:p>
        </w:tc>
        <w:tc>
          <w:tcPr>
            <w:tcW w:w="240" w:type="dxa"/>
          </w:tcPr>
          <w:p w14:paraId="39CF1BCE" w14:textId="77777777" w:rsidR="00B9775C" w:rsidRPr="006461EA" w:rsidRDefault="00B9775C" w:rsidP="00B97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7" w:type="dxa"/>
          </w:tcPr>
          <w:p w14:paraId="596A7DDC" w14:textId="450C275D" w:rsidR="00B9775C" w:rsidRPr="006461EA" w:rsidRDefault="00B9775C" w:rsidP="00B97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60646">
              <w:rPr>
                <w:rFonts w:ascii="Browallia New" w:hAnsi="Browallia New" w:cs="Browallia New"/>
                <w:sz w:val="28"/>
                <w:szCs w:val="28"/>
              </w:rPr>
              <w:t xml:space="preserve"> 128,109 </w:t>
            </w:r>
          </w:p>
        </w:tc>
      </w:tr>
      <w:tr w:rsidR="00B9775C" w:rsidRPr="006461EA" w14:paraId="59283C65" w14:textId="77777777" w:rsidTr="00DF7C98">
        <w:trPr>
          <w:cantSplit/>
        </w:trPr>
        <w:tc>
          <w:tcPr>
            <w:tcW w:w="4077" w:type="dxa"/>
            <w:vAlign w:val="bottom"/>
          </w:tcPr>
          <w:p w14:paraId="5DAE9D07" w14:textId="77777777" w:rsidR="00B9775C" w:rsidRPr="006461EA" w:rsidRDefault="00B9775C" w:rsidP="00B97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</w:t>
            </w: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วงเงิน 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140.00 </w:t>
            </w: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053" w:type="dxa"/>
            <w:shd w:val="clear" w:color="auto" w:fill="auto"/>
          </w:tcPr>
          <w:p w14:paraId="0ECAFF6C" w14:textId="470C79DE" w:rsidR="00B9775C" w:rsidRPr="006461EA" w:rsidRDefault="0090215C" w:rsidP="00B97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99,050</w:t>
            </w:r>
          </w:p>
        </w:tc>
        <w:tc>
          <w:tcPr>
            <w:tcW w:w="239" w:type="dxa"/>
          </w:tcPr>
          <w:p w14:paraId="1CB5789A" w14:textId="77777777" w:rsidR="00B9775C" w:rsidRPr="006461EA" w:rsidRDefault="00B9775C" w:rsidP="00B97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5" w:type="dxa"/>
          </w:tcPr>
          <w:p w14:paraId="78E05F6B" w14:textId="7538DC36" w:rsidR="00B9775C" w:rsidRPr="006461EA" w:rsidRDefault="00B9775C" w:rsidP="00B97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122,450 </w:t>
            </w:r>
          </w:p>
        </w:tc>
        <w:tc>
          <w:tcPr>
            <w:tcW w:w="239" w:type="dxa"/>
          </w:tcPr>
          <w:p w14:paraId="52B983E8" w14:textId="77777777" w:rsidR="00B9775C" w:rsidRPr="006461EA" w:rsidRDefault="00B9775C" w:rsidP="00B97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20634D2" w14:textId="7CC04A0E" w:rsidR="00B9775C" w:rsidRPr="006461EA" w:rsidRDefault="00B9775C" w:rsidP="00B97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99,050</w:t>
            </w:r>
          </w:p>
        </w:tc>
        <w:tc>
          <w:tcPr>
            <w:tcW w:w="240" w:type="dxa"/>
          </w:tcPr>
          <w:p w14:paraId="33253874" w14:textId="77777777" w:rsidR="00B9775C" w:rsidRPr="006461EA" w:rsidRDefault="00B9775C" w:rsidP="00B97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7" w:type="dxa"/>
          </w:tcPr>
          <w:p w14:paraId="35F37DA7" w14:textId="7E4EE88F" w:rsidR="00B9775C" w:rsidRPr="006461EA" w:rsidRDefault="00B9775C" w:rsidP="00B97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60646">
              <w:rPr>
                <w:rFonts w:ascii="Browallia New" w:hAnsi="Browallia New" w:cs="Browallia New"/>
                <w:sz w:val="28"/>
                <w:szCs w:val="28"/>
              </w:rPr>
              <w:t xml:space="preserve"> 122,450 </w:t>
            </w:r>
          </w:p>
        </w:tc>
      </w:tr>
      <w:tr w:rsidR="00B9775C" w:rsidRPr="006461EA" w14:paraId="5EAFD100" w14:textId="77777777" w:rsidTr="00DF7C98">
        <w:trPr>
          <w:cantSplit/>
        </w:trPr>
        <w:tc>
          <w:tcPr>
            <w:tcW w:w="4077" w:type="dxa"/>
            <w:vAlign w:val="bottom"/>
          </w:tcPr>
          <w:p w14:paraId="77A1C887" w14:textId="77777777" w:rsidR="00B9775C" w:rsidRPr="006461EA" w:rsidRDefault="00B9775C" w:rsidP="00B97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</w:t>
            </w: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วงเงิน 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60.00 </w:t>
            </w: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053" w:type="dxa"/>
            <w:shd w:val="clear" w:color="auto" w:fill="auto"/>
          </w:tcPr>
          <w:p w14:paraId="1496DB15" w14:textId="012884BD" w:rsidR="00B9775C" w:rsidRPr="006461EA" w:rsidRDefault="0090215C" w:rsidP="00B97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42,150</w:t>
            </w:r>
          </w:p>
        </w:tc>
        <w:tc>
          <w:tcPr>
            <w:tcW w:w="239" w:type="dxa"/>
          </w:tcPr>
          <w:p w14:paraId="7A5F67CD" w14:textId="77777777" w:rsidR="00B9775C" w:rsidRPr="006461EA" w:rsidRDefault="00B9775C" w:rsidP="00B97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5" w:type="dxa"/>
          </w:tcPr>
          <w:p w14:paraId="391E2600" w14:textId="2164F7E8" w:rsidR="00B9775C" w:rsidRPr="006461EA" w:rsidRDefault="00B9775C" w:rsidP="00B97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52,350 </w:t>
            </w:r>
          </w:p>
        </w:tc>
        <w:tc>
          <w:tcPr>
            <w:tcW w:w="239" w:type="dxa"/>
          </w:tcPr>
          <w:p w14:paraId="54A491A9" w14:textId="77777777" w:rsidR="00B9775C" w:rsidRPr="006461EA" w:rsidRDefault="00B9775C" w:rsidP="00B97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874DB0F" w14:textId="77E5F5D1" w:rsidR="00B9775C" w:rsidRPr="006461EA" w:rsidRDefault="00B9775C" w:rsidP="00B97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42,150</w:t>
            </w:r>
          </w:p>
        </w:tc>
        <w:tc>
          <w:tcPr>
            <w:tcW w:w="240" w:type="dxa"/>
          </w:tcPr>
          <w:p w14:paraId="4604A00C" w14:textId="77777777" w:rsidR="00B9775C" w:rsidRPr="006461EA" w:rsidRDefault="00B9775C" w:rsidP="00B97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7" w:type="dxa"/>
          </w:tcPr>
          <w:p w14:paraId="3A7CBEC8" w14:textId="343CA49F" w:rsidR="00B9775C" w:rsidRPr="006461EA" w:rsidRDefault="00B9775C" w:rsidP="00B97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60646">
              <w:rPr>
                <w:rFonts w:ascii="Browallia New" w:hAnsi="Browallia New" w:cs="Browallia New"/>
                <w:sz w:val="28"/>
                <w:szCs w:val="28"/>
              </w:rPr>
              <w:t xml:space="preserve"> 52,350 </w:t>
            </w:r>
          </w:p>
        </w:tc>
      </w:tr>
      <w:tr w:rsidR="00D1063E" w:rsidRPr="006461EA" w14:paraId="445F9326" w14:textId="77777777" w:rsidTr="00DF7C98">
        <w:trPr>
          <w:cantSplit/>
        </w:trPr>
        <w:tc>
          <w:tcPr>
            <w:tcW w:w="4077" w:type="dxa"/>
            <w:vAlign w:val="bottom"/>
          </w:tcPr>
          <w:p w14:paraId="19F1DEBE" w14:textId="77777777" w:rsidR="00D1063E" w:rsidRPr="006461EA" w:rsidRDefault="00D1063E" w:rsidP="00D10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</w:t>
            </w: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วงเงิน 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225.50 </w:t>
            </w: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053" w:type="dxa"/>
            <w:shd w:val="clear" w:color="auto" w:fill="auto"/>
          </w:tcPr>
          <w:p w14:paraId="6EFAEE85" w14:textId="2089E8D7" w:rsidR="00D1063E" w:rsidRPr="006C776F" w:rsidRDefault="0090215C" w:rsidP="00D10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158,300</w:t>
            </w:r>
          </w:p>
        </w:tc>
        <w:tc>
          <w:tcPr>
            <w:tcW w:w="239" w:type="dxa"/>
          </w:tcPr>
          <w:p w14:paraId="2B9D59CE" w14:textId="77777777" w:rsidR="00D1063E" w:rsidRPr="006461EA" w:rsidRDefault="00D1063E" w:rsidP="00D10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75" w:type="dxa"/>
          </w:tcPr>
          <w:p w14:paraId="4E8B067B" w14:textId="39875586" w:rsidR="00D1063E" w:rsidRPr="006461EA" w:rsidRDefault="00D1063E" w:rsidP="00D10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C776F">
              <w:rPr>
                <w:rFonts w:ascii="Browallia New" w:hAnsi="Browallia New" w:cs="Browallia New"/>
                <w:sz w:val="28"/>
                <w:szCs w:val="28"/>
              </w:rPr>
              <w:t>196,700</w:t>
            </w:r>
          </w:p>
        </w:tc>
        <w:tc>
          <w:tcPr>
            <w:tcW w:w="239" w:type="dxa"/>
          </w:tcPr>
          <w:p w14:paraId="468483EF" w14:textId="77777777" w:rsidR="00D1063E" w:rsidRPr="006461EA" w:rsidRDefault="00D1063E" w:rsidP="00D10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4C64D33" w14:textId="1D00DFB7" w:rsidR="00D1063E" w:rsidRPr="006461EA" w:rsidRDefault="00D1063E" w:rsidP="00D10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268C9484" w14:textId="77777777" w:rsidR="00D1063E" w:rsidRPr="006461EA" w:rsidRDefault="00D1063E" w:rsidP="00D10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7" w:type="dxa"/>
          </w:tcPr>
          <w:p w14:paraId="7A2A5082" w14:textId="51F4E0A3" w:rsidR="00D1063E" w:rsidRPr="006461EA" w:rsidRDefault="00D1063E" w:rsidP="00D10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D1063E" w:rsidRPr="006461EA" w14:paraId="77F1C9F2" w14:textId="77777777" w:rsidTr="00DF7C98">
        <w:trPr>
          <w:cantSplit/>
        </w:trPr>
        <w:tc>
          <w:tcPr>
            <w:tcW w:w="4077" w:type="dxa"/>
            <w:vAlign w:val="bottom"/>
          </w:tcPr>
          <w:p w14:paraId="219CDF77" w14:textId="77777777" w:rsidR="00D1063E" w:rsidRPr="006461EA" w:rsidRDefault="00D1063E" w:rsidP="00D10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</w:t>
            </w: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วงเงิน 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174.50 </w:t>
            </w: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053" w:type="dxa"/>
            <w:shd w:val="clear" w:color="auto" w:fill="auto"/>
          </w:tcPr>
          <w:p w14:paraId="1A3596B9" w14:textId="0C39A323" w:rsidR="00D1063E" w:rsidRPr="006C776F" w:rsidRDefault="0090215C" w:rsidP="00D10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127,000</w:t>
            </w:r>
          </w:p>
        </w:tc>
        <w:tc>
          <w:tcPr>
            <w:tcW w:w="239" w:type="dxa"/>
          </w:tcPr>
          <w:p w14:paraId="14E3FD6B" w14:textId="77777777" w:rsidR="00D1063E" w:rsidRPr="006461EA" w:rsidRDefault="00D1063E" w:rsidP="00D10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5" w:type="dxa"/>
          </w:tcPr>
          <w:p w14:paraId="097DACEB" w14:textId="17E8D225" w:rsidR="00D1063E" w:rsidRPr="006461EA" w:rsidRDefault="00D1063E" w:rsidP="00D10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C776F">
              <w:rPr>
                <w:rFonts w:ascii="Browallia New" w:hAnsi="Browallia New" w:cs="Browallia New"/>
                <w:sz w:val="28"/>
                <w:szCs w:val="28"/>
              </w:rPr>
              <w:t xml:space="preserve"> 157,000 </w:t>
            </w:r>
          </w:p>
        </w:tc>
        <w:tc>
          <w:tcPr>
            <w:tcW w:w="239" w:type="dxa"/>
          </w:tcPr>
          <w:p w14:paraId="355F6BF1" w14:textId="77777777" w:rsidR="00D1063E" w:rsidRPr="006461EA" w:rsidRDefault="00D1063E" w:rsidP="00D10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8BCDBB6" w14:textId="3A856D99" w:rsidR="00D1063E" w:rsidRPr="006461EA" w:rsidRDefault="00D1063E" w:rsidP="00D10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7045A2D1" w14:textId="77777777" w:rsidR="00D1063E" w:rsidRPr="006461EA" w:rsidRDefault="00D1063E" w:rsidP="00D10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7" w:type="dxa"/>
          </w:tcPr>
          <w:p w14:paraId="3A8413A1" w14:textId="3A5AA794" w:rsidR="00D1063E" w:rsidRPr="006461EA" w:rsidRDefault="00D1063E" w:rsidP="00D10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E76316" w:rsidRPr="006461EA" w14:paraId="6685555A" w14:textId="77777777" w:rsidTr="00AA3059">
        <w:trPr>
          <w:cantSplit/>
        </w:trPr>
        <w:tc>
          <w:tcPr>
            <w:tcW w:w="4077" w:type="dxa"/>
            <w:vAlign w:val="bottom"/>
          </w:tcPr>
          <w:p w14:paraId="104FD762" w14:textId="5491F24F" w:rsidR="00E76316" w:rsidRPr="006461EA" w:rsidRDefault="00E76316" w:rsidP="00E76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</w:t>
            </w: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วงเงิน 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150.00 </w:t>
            </w: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053" w:type="dxa"/>
            <w:shd w:val="clear" w:color="auto" w:fill="auto"/>
          </w:tcPr>
          <w:p w14:paraId="620680B3" w14:textId="2B681DFE" w:rsidR="00E76316" w:rsidRPr="006461EA" w:rsidRDefault="0090215C" w:rsidP="00E76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150,000</w:t>
            </w:r>
          </w:p>
        </w:tc>
        <w:tc>
          <w:tcPr>
            <w:tcW w:w="239" w:type="dxa"/>
          </w:tcPr>
          <w:p w14:paraId="2E84326A" w14:textId="77777777" w:rsidR="00E76316" w:rsidRPr="006461EA" w:rsidRDefault="00E76316" w:rsidP="00E76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5" w:type="dxa"/>
          </w:tcPr>
          <w:p w14:paraId="208EC8C1" w14:textId="59D28E76" w:rsidR="00E76316" w:rsidRPr="006461EA" w:rsidRDefault="00E76316" w:rsidP="00E76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C776F">
              <w:rPr>
                <w:rFonts w:ascii="Browallia New" w:hAnsi="Browallia New" w:cs="Browallia New"/>
                <w:sz w:val="28"/>
                <w:szCs w:val="28"/>
              </w:rPr>
              <w:t xml:space="preserve"> 125,760 </w:t>
            </w:r>
          </w:p>
        </w:tc>
        <w:tc>
          <w:tcPr>
            <w:tcW w:w="239" w:type="dxa"/>
          </w:tcPr>
          <w:p w14:paraId="20B84917" w14:textId="77777777" w:rsidR="00E76316" w:rsidRPr="006461EA" w:rsidRDefault="00E76316" w:rsidP="00E76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8D8BAF1" w14:textId="0AE26371" w:rsidR="00E76316" w:rsidRPr="006461EA" w:rsidRDefault="00E76316" w:rsidP="00E76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0D888340" w14:textId="77777777" w:rsidR="00E76316" w:rsidRPr="006461EA" w:rsidRDefault="00E76316" w:rsidP="00E76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7" w:type="dxa"/>
          </w:tcPr>
          <w:p w14:paraId="491FDD9B" w14:textId="6FBDC4E6" w:rsidR="00E76316" w:rsidRPr="006461EA" w:rsidRDefault="00E76316" w:rsidP="00E76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E76316" w:rsidRPr="006461EA" w14:paraId="069AFE57" w14:textId="77777777" w:rsidTr="00AA3059">
        <w:trPr>
          <w:cantSplit/>
        </w:trPr>
        <w:tc>
          <w:tcPr>
            <w:tcW w:w="4077" w:type="dxa"/>
            <w:vAlign w:val="bottom"/>
          </w:tcPr>
          <w:p w14:paraId="3D3A5E34" w14:textId="0A0877B0" w:rsidR="00E76316" w:rsidRPr="006461EA" w:rsidRDefault="00E76316" w:rsidP="00E76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</w:t>
            </w: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วงเงิน 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250.00 </w:t>
            </w: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053" w:type="dxa"/>
            <w:shd w:val="clear" w:color="auto" w:fill="auto"/>
          </w:tcPr>
          <w:p w14:paraId="033CCF4E" w14:textId="624E186E" w:rsidR="00E76316" w:rsidRPr="006461EA" w:rsidRDefault="0090215C" w:rsidP="00E76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242</w:t>
            </w:r>
            <w:r w:rsidR="00741B57">
              <w:rPr>
                <w:rFonts w:ascii="Browallia New" w:hAnsi="Browallia New" w:cs="Browallia New"/>
                <w:sz w:val="28"/>
                <w:szCs w:val="28"/>
              </w:rPr>
              <w:t>,740</w:t>
            </w:r>
          </w:p>
        </w:tc>
        <w:tc>
          <w:tcPr>
            <w:tcW w:w="239" w:type="dxa"/>
          </w:tcPr>
          <w:p w14:paraId="4EE991B7" w14:textId="77777777" w:rsidR="00E76316" w:rsidRPr="006461EA" w:rsidRDefault="00E76316" w:rsidP="00E76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5" w:type="dxa"/>
          </w:tcPr>
          <w:p w14:paraId="71880407" w14:textId="7DB02778" w:rsidR="00E76316" w:rsidRPr="006461EA" w:rsidRDefault="00E76316" w:rsidP="00E76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C776F">
              <w:rPr>
                <w:rFonts w:ascii="Browallia New" w:hAnsi="Browallia New" w:cs="Browallia New"/>
                <w:sz w:val="28"/>
                <w:szCs w:val="28"/>
              </w:rPr>
              <w:t xml:space="preserve"> 226,950 </w:t>
            </w:r>
          </w:p>
        </w:tc>
        <w:tc>
          <w:tcPr>
            <w:tcW w:w="239" w:type="dxa"/>
          </w:tcPr>
          <w:p w14:paraId="0A0F7CA1" w14:textId="77777777" w:rsidR="00E76316" w:rsidRPr="006461EA" w:rsidRDefault="00E76316" w:rsidP="00E76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F2CD82D" w14:textId="64E1D792" w:rsidR="00E76316" w:rsidRPr="006461EA" w:rsidRDefault="00E76316" w:rsidP="00E76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466DE5DA" w14:textId="77777777" w:rsidR="00E76316" w:rsidRPr="006461EA" w:rsidRDefault="00E76316" w:rsidP="00E76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7" w:type="dxa"/>
          </w:tcPr>
          <w:p w14:paraId="0117BC2F" w14:textId="5E37A201" w:rsidR="00E76316" w:rsidRPr="006461EA" w:rsidRDefault="00E76316" w:rsidP="00E76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AA3059" w:rsidRPr="006461EA" w14:paraId="5ED80881" w14:textId="77777777" w:rsidTr="00AA3059">
        <w:trPr>
          <w:cantSplit/>
        </w:trPr>
        <w:tc>
          <w:tcPr>
            <w:tcW w:w="4077" w:type="dxa"/>
            <w:vAlign w:val="bottom"/>
          </w:tcPr>
          <w:p w14:paraId="43C72461" w14:textId="77777777" w:rsidR="00AA3059" w:rsidRPr="006461EA" w:rsidRDefault="00AA3059" w:rsidP="00614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</w:t>
            </w: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วงเงิน </w:t>
            </w:r>
            <w:r>
              <w:rPr>
                <w:rFonts w:ascii="Browallia New" w:hAnsi="Browallia New" w:cs="Browallia New"/>
                <w:sz w:val="28"/>
                <w:szCs w:val="28"/>
              </w:rPr>
              <w:t>37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>.</w:t>
            </w:r>
            <w:r>
              <w:rPr>
                <w:rFonts w:ascii="Browallia New" w:hAnsi="Browallia New" w:cs="Browallia New"/>
                <w:sz w:val="28"/>
                <w:szCs w:val="28"/>
              </w:rPr>
              <w:t>00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053" w:type="dxa"/>
            <w:shd w:val="clear" w:color="auto" w:fill="auto"/>
          </w:tcPr>
          <w:p w14:paraId="49CB6DDC" w14:textId="77777777" w:rsidR="00AA3059" w:rsidRPr="006C776F" w:rsidRDefault="00AA3059" w:rsidP="00614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28,360</w:t>
            </w:r>
          </w:p>
        </w:tc>
        <w:tc>
          <w:tcPr>
            <w:tcW w:w="239" w:type="dxa"/>
          </w:tcPr>
          <w:p w14:paraId="1C427BD9" w14:textId="77777777" w:rsidR="00AA3059" w:rsidRPr="006461EA" w:rsidRDefault="00AA3059" w:rsidP="00614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5" w:type="dxa"/>
          </w:tcPr>
          <w:p w14:paraId="3D95EF07" w14:textId="30CB116A" w:rsidR="00AA3059" w:rsidRPr="006C776F" w:rsidRDefault="00AA3059" w:rsidP="00614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  <w:tab w:val="center" w:pos="384"/>
              </w:tabs>
              <w:spacing w:line="240" w:lineRule="auto"/>
              <w:ind w:left="-92" w:right="-2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ab/>
              <w:t xml:space="preserve"> </w:t>
            </w:r>
            <w:r w:rsidR="00B45961">
              <w:rPr>
                <w:rFonts w:ascii="Browallia New" w:hAnsi="Browallia New" w:cs="Browallia New"/>
                <w:sz w:val="28"/>
                <w:szCs w:val="28"/>
              </w:rPr>
              <w:t xml:space="preserve">  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3BFFA60D" w14:textId="77777777" w:rsidR="00AA3059" w:rsidRPr="006461EA" w:rsidRDefault="00AA3059" w:rsidP="00614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99217A3" w14:textId="77777777" w:rsidR="00AA3059" w:rsidRDefault="00AA3059" w:rsidP="00614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-</w:t>
            </w:r>
          </w:p>
        </w:tc>
        <w:tc>
          <w:tcPr>
            <w:tcW w:w="240" w:type="dxa"/>
          </w:tcPr>
          <w:p w14:paraId="54A1BD07" w14:textId="77777777" w:rsidR="00AA3059" w:rsidRPr="006461EA" w:rsidRDefault="00AA3059" w:rsidP="00614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7" w:type="dxa"/>
          </w:tcPr>
          <w:p w14:paraId="5BDD9633" w14:textId="77777777" w:rsidR="00AA3059" w:rsidRDefault="00AA3059" w:rsidP="00614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-</w:t>
            </w:r>
          </w:p>
        </w:tc>
      </w:tr>
      <w:tr w:rsidR="00E76316" w:rsidRPr="006461EA" w14:paraId="31A9E606" w14:textId="77777777" w:rsidTr="007F7583">
        <w:trPr>
          <w:cantSplit/>
        </w:trPr>
        <w:tc>
          <w:tcPr>
            <w:tcW w:w="4077" w:type="dxa"/>
            <w:vAlign w:val="bottom"/>
          </w:tcPr>
          <w:p w14:paraId="11DD4D8A" w14:textId="77777777" w:rsidR="00E76316" w:rsidRPr="006461EA" w:rsidRDefault="00E76316" w:rsidP="00E76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</w:tcPr>
          <w:p w14:paraId="71F46E16" w14:textId="2A7FB0FD" w:rsidR="00E76316" w:rsidRPr="006461EA" w:rsidRDefault="00073685" w:rsidP="00E76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897,709</w:t>
            </w:r>
          </w:p>
        </w:tc>
        <w:tc>
          <w:tcPr>
            <w:tcW w:w="239" w:type="dxa"/>
          </w:tcPr>
          <w:p w14:paraId="493042B8" w14:textId="77777777" w:rsidR="00E76316" w:rsidRPr="006461EA" w:rsidRDefault="00E76316" w:rsidP="00E76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</w:tcPr>
          <w:p w14:paraId="5B7C6914" w14:textId="69E7284B" w:rsidR="00E76316" w:rsidRPr="006461EA" w:rsidRDefault="00E76316" w:rsidP="00E76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1,009,319 </w:t>
            </w:r>
          </w:p>
        </w:tc>
        <w:tc>
          <w:tcPr>
            <w:tcW w:w="239" w:type="dxa"/>
          </w:tcPr>
          <w:p w14:paraId="4ED8151B" w14:textId="77777777" w:rsidR="00E76316" w:rsidRPr="006461EA" w:rsidRDefault="00E76316" w:rsidP="00E76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2AE9BC7" w14:textId="4380DB48" w:rsidR="00E76316" w:rsidRPr="006461EA" w:rsidRDefault="00E76316" w:rsidP="00E76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191,309</w:t>
            </w:r>
          </w:p>
        </w:tc>
        <w:tc>
          <w:tcPr>
            <w:tcW w:w="240" w:type="dxa"/>
          </w:tcPr>
          <w:p w14:paraId="0F9AFB83" w14:textId="77777777" w:rsidR="00E76316" w:rsidRPr="006461EA" w:rsidRDefault="00E76316" w:rsidP="00E76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14:paraId="47AF7860" w14:textId="5DFEEA5F" w:rsidR="00E76316" w:rsidRPr="006461EA" w:rsidRDefault="00E76316" w:rsidP="00E76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60646">
              <w:rPr>
                <w:rFonts w:ascii="Browallia New" w:hAnsi="Browallia New" w:cs="Browallia New"/>
                <w:sz w:val="28"/>
                <w:szCs w:val="28"/>
              </w:rPr>
              <w:t xml:space="preserve"> 302,909 </w:t>
            </w:r>
          </w:p>
        </w:tc>
      </w:tr>
      <w:tr w:rsidR="009E7A8D" w:rsidRPr="006461EA" w14:paraId="19393AB5" w14:textId="77777777" w:rsidTr="007F7583">
        <w:trPr>
          <w:cantSplit/>
        </w:trPr>
        <w:tc>
          <w:tcPr>
            <w:tcW w:w="4077" w:type="dxa"/>
            <w:vAlign w:val="bottom"/>
          </w:tcPr>
          <w:p w14:paraId="417A3E32" w14:textId="1F801C85" w:rsidR="009E7A8D" w:rsidRPr="006461EA" w:rsidRDefault="00FA0F0B" w:rsidP="00E76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</w:rPr>
              <w:t>หัก</w:t>
            </w:r>
            <w:r w:rsidRPr="00094E6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7229B7">
              <w:rPr>
                <w:rFonts w:ascii="Browallia New" w:hAnsi="Browallia New" w:cs="Browallia New" w:hint="cs"/>
                <w:sz w:val="28"/>
                <w:szCs w:val="28"/>
                <w:cs/>
              </w:rPr>
              <w:t>ค่าธรรมเนียม</w:t>
            </w:r>
            <w:r w:rsidR="00A2327C">
              <w:rPr>
                <w:rFonts w:ascii="Browallia New" w:hAnsi="Browallia New" w:cs="Browallia New" w:hint="cs"/>
                <w:sz w:val="28"/>
                <w:szCs w:val="28"/>
                <w:cs/>
              </w:rPr>
              <w:t>ทางการเงินรอตัดบัญชี</w:t>
            </w:r>
            <w:r w:rsidRPr="00094E6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053" w:type="dxa"/>
            <w:shd w:val="clear" w:color="auto" w:fill="auto"/>
          </w:tcPr>
          <w:p w14:paraId="09B0CDF9" w14:textId="7F02CEED" w:rsidR="009E7A8D" w:rsidRDefault="00A2327C" w:rsidP="00E76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E6266">
              <w:rPr>
                <w:rFonts w:ascii="Browallia New" w:hAnsi="Browallia New" w:cs="Browallia New"/>
                <w:sz w:val="28"/>
                <w:szCs w:val="28"/>
              </w:rPr>
              <w:t>1,46</w:t>
            </w:r>
            <w:r w:rsidR="00492BCD">
              <w:rPr>
                <w:rFonts w:ascii="Browallia New" w:hAnsi="Browallia New" w:cs="Browallia New"/>
                <w:sz w:val="28"/>
                <w:szCs w:val="28"/>
              </w:rPr>
              <w:t>3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39" w:type="dxa"/>
          </w:tcPr>
          <w:p w14:paraId="5EDA79B6" w14:textId="77777777" w:rsidR="009E7A8D" w:rsidRPr="006461EA" w:rsidRDefault="009E7A8D" w:rsidP="00E76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5" w:type="dxa"/>
          </w:tcPr>
          <w:p w14:paraId="7E7C140E" w14:textId="3FD0C6A0" w:rsidR="009E7A8D" w:rsidRPr="006461EA" w:rsidRDefault="007E6266" w:rsidP="0009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-</w:t>
            </w:r>
          </w:p>
        </w:tc>
        <w:tc>
          <w:tcPr>
            <w:tcW w:w="239" w:type="dxa"/>
          </w:tcPr>
          <w:p w14:paraId="791A4E39" w14:textId="77777777" w:rsidR="009E7A8D" w:rsidRPr="006461EA" w:rsidRDefault="009E7A8D" w:rsidP="00E76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137EBB4" w14:textId="3489970D" w:rsidR="009E7A8D" w:rsidRDefault="007E6266" w:rsidP="0009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-</w:t>
            </w:r>
          </w:p>
        </w:tc>
        <w:tc>
          <w:tcPr>
            <w:tcW w:w="240" w:type="dxa"/>
          </w:tcPr>
          <w:p w14:paraId="595A09C4" w14:textId="77777777" w:rsidR="009E7A8D" w:rsidRPr="006461EA" w:rsidRDefault="009E7A8D" w:rsidP="00E76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7" w:type="dxa"/>
          </w:tcPr>
          <w:p w14:paraId="6E3598F1" w14:textId="187169A3" w:rsidR="009E7A8D" w:rsidRPr="00160646" w:rsidRDefault="007E6266" w:rsidP="0009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-</w:t>
            </w:r>
          </w:p>
        </w:tc>
      </w:tr>
      <w:tr w:rsidR="00E76316" w:rsidRPr="006461EA" w14:paraId="6B939FAB" w14:textId="77777777" w:rsidTr="00DF7C98">
        <w:trPr>
          <w:cantSplit/>
        </w:trPr>
        <w:tc>
          <w:tcPr>
            <w:tcW w:w="4077" w:type="dxa"/>
            <w:vAlign w:val="bottom"/>
          </w:tcPr>
          <w:p w14:paraId="7F4A384C" w14:textId="118E0540" w:rsidR="00E76316" w:rsidRPr="006461EA" w:rsidRDefault="00FA0F0B" w:rsidP="00E76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94E65">
              <w:rPr>
                <w:rFonts w:ascii="Browallia New" w:hAnsi="Browallia New" w:cs="Browallia New"/>
                <w:sz w:val="28"/>
                <w:szCs w:val="28"/>
              </w:rPr>
              <w:t xml:space="preserve">     </w:t>
            </w:r>
            <w:r w:rsidR="00E76316"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053" w:type="dxa"/>
            <w:shd w:val="clear" w:color="auto" w:fill="auto"/>
          </w:tcPr>
          <w:p w14:paraId="5D5EBA03" w14:textId="106C276B" w:rsidR="00E76316" w:rsidRPr="006461EA" w:rsidRDefault="00652BB1" w:rsidP="00E76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(190,51</w:t>
            </w:r>
            <w:r w:rsidR="00615237">
              <w:rPr>
                <w:rFonts w:ascii="Browallia New" w:hAnsi="Browallia New" w:cs="Browallia New"/>
                <w:sz w:val="28"/>
                <w:szCs w:val="28"/>
              </w:rPr>
              <w:t>5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39" w:type="dxa"/>
          </w:tcPr>
          <w:p w14:paraId="1612EF6A" w14:textId="77777777" w:rsidR="00E76316" w:rsidRPr="006461EA" w:rsidRDefault="00E76316" w:rsidP="00E76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75" w:type="dxa"/>
          </w:tcPr>
          <w:p w14:paraId="6F7785AE" w14:textId="6401AF45" w:rsidR="00E76316" w:rsidRPr="006461EA" w:rsidRDefault="00E76316" w:rsidP="00E76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(193,500)</w:t>
            </w:r>
          </w:p>
        </w:tc>
        <w:tc>
          <w:tcPr>
            <w:tcW w:w="239" w:type="dxa"/>
          </w:tcPr>
          <w:p w14:paraId="57504BB0" w14:textId="77777777" w:rsidR="00E76316" w:rsidRPr="006461EA" w:rsidRDefault="00E76316" w:rsidP="00E76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E7472EF" w14:textId="41694461" w:rsidR="00E76316" w:rsidRPr="006461EA" w:rsidRDefault="00E76316" w:rsidP="00E76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(83</w:t>
            </w:r>
            <w:r>
              <w:rPr>
                <w:rFonts w:ascii="Browallia New" w:hAnsi="Browallia New" w:cs="Browallia New"/>
                <w:sz w:val="28"/>
                <w:szCs w:val="28"/>
              </w:rPr>
              <w:t>,709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)</w:t>
            </w:r>
          </w:p>
        </w:tc>
        <w:tc>
          <w:tcPr>
            <w:tcW w:w="240" w:type="dxa"/>
          </w:tcPr>
          <w:p w14:paraId="146A060E" w14:textId="77777777" w:rsidR="00E76316" w:rsidRPr="006461EA" w:rsidRDefault="00E76316" w:rsidP="00E76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7" w:type="dxa"/>
          </w:tcPr>
          <w:p w14:paraId="427708A6" w14:textId="177220D2" w:rsidR="00E76316" w:rsidRPr="006461EA" w:rsidRDefault="00E76316" w:rsidP="00E76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60646">
              <w:rPr>
                <w:rFonts w:ascii="Browallia New" w:hAnsi="Browallia New" w:cs="Browallia New"/>
                <w:sz w:val="28"/>
                <w:szCs w:val="28"/>
              </w:rPr>
              <w:t>(111,600)</w:t>
            </w:r>
          </w:p>
        </w:tc>
      </w:tr>
      <w:tr w:rsidR="00E76316" w:rsidRPr="006461EA" w14:paraId="598BE0FB" w14:textId="77777777" w:rsidTr="00DF7C98">
        <w:trPr>
          <w:cantSplit/>
        </w:trPr>
        <w:tc>
          <w:tcPr>
            <w:tcW w:w="4077" w:type="dxa"/>
            <w:vAlign w:val="center"/>
          </w:tcPr>
          <w:p w14:paraId="19615B62" w14:textId="77777777" w:rsidR="00E76316" w:rsidRPr="006461EA" w:rsidRDefault="00E76316" w:rsidP="00E76316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053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6FB869C" w14:textId="0FDD2ADC" w:rsidR="00E76316" w:rsidRPr="006461EA" w:rsidRDefault="00E40A73" w:rsidP="00E76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705</w:t>
            </w:r>
            <w:r w:rsidR="00E85AF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>
              <w:rPr>
                <w:rFonts w:ascii="Browallia New" w:hAnsi="Browallia New" w:cs="Browallia New"/>
                <w:sz w:val="28"/>
                <w:szCs w:val="28"/>
              </w:rPr>
              <w:t>73</w:t>
            </w:r>
            <w:r w:rsidR="00492BCD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239" w:type="dxa"/>
          </w:tcPr>
          <w:p w14:paraId="3A67D781" w14:textId="77777777" w:rsidR="00E76316" w:rsidRPr="006461EA" w:rsidRDefault="00E76316" w:rsidP="00E76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single" w:sz="12" w:space="0" w:color="auto"/>
            </w:tcBorders>
          </w:tcPr>
          <w:p w14:paraId="3CC3389F" w14:textId="2FADC4BB" w:rsidR="00E76316" w:rsidRPr="006461EA" w:rsidRDefault="00E76316" w:rsidP="00E76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815,819</w:t>
            </w:r>
          </w:p>
        </w:tc>
        <w:tc>
          <w:tcPr>
            <w:tcW w:w="239" w:type="dxa"/>
          </w:tcPr>
          <w:p w14:paraId="285FED8D" w14:textId="77777777" w:rsidR="00E76316" w:rsidRPr="006461EA" w:rsidRDefault="00E76316" w:rsidP="00E76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03290023" w14:textId="7E71144D" w:rsidR="00E76316" w:rsidRPr="006461EA" w:rsidRDefault="00E76316" w:rsidP="00E76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107</w:t>
            </w:r>
            <w:r>
              <w:rPr>
                <w:rFonts w:ascii="Browallia New" w:hAnsi="Browallia New" w:cs="Browallia New"/>
                <w:sz w:val="28"/>
                <w:szCs w:val="28"/>
              </w:rPr>
              <w:t>,600</w:t>
            </w:r>
          </w:p>
        </w:tc>
        <w:tc>
          <w:tcPr>
            <w:tcW w:w="240" w:type="dxa"/>
          </w:tcPr>
          <w:p w14:paraId="56F6DDE2" w14:textId="77777777" w:rsidR="00E76316" w:rsidRPr="006461EA" w:rsidRDefault="00E76316" w:rsidP="00E76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12" w:space="0" w:color="auto"/>
            </w:tcBorders>
          </w:tcPr>
          <w:p w14:paraId="57AB1685" w14:textId="1061D7C2" w:rsidR="00E76316" w:rsidRPr="006461EA" w:rsidRDefault="00E76316" w:rsidP="00E76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60646">
              <w:rPr>
                <w:rFonts w:ascii="Browallia New" w:hAnsi="Browallia New" w:cs="Browallia New"/>
                <w:sz w:val="28"/>
                <w:szCs w:val="28"/>
              </w:rPr>
              <w:t xml:space="preserve"> 191,309 </w:t>
            </w:r>
          </w:p>
        </w:tc>
      </w:tr>
    </w:tbl>
    <w:p w14:paraId="35BDC91D" w14:textId="6532DFD5" w:rsidR="00384458" w:rsidRPr="0070385D" w:rsidRDefault="003844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cs/>
        </w:rPr>
      </w:pPr>
    </w:p>
    <w:p w14:paraId="2C2EBF24" w14:textId="1E04C648" w:rsidR="00173756" w:rsidRPr="006461EA" w:rsidRDefault="00173756" w:rsidP="00173756">
      <w:pPr>
        <w:tabs>
          <w:tab w:val="clear" w:pos="227"/>
          <w:tab w:val="clear" w:pos="454"/>
          <w:tab w:val="clear" w:pos="680"/>
          <w:tab w:val="left" w:pos="993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 w:hint="cs"/>
          <w:sz w:val="28"/>
          <w:szCs w:val="28"/>
          <w:cs/>
        </w:rPr>
        <w:t xml:space="preserve">รายการเคลื่อนไหวของเงินกู้ยืมระยะยาวจากสถาบันการเงิน </w:t>
      </w:r>
      <w:r w:rsidRPr="006461EA">
        <w:rPr>
          <w:rFonts w:ascii="Browallia New" w:hAnsi="Browallia New" w:cs="Browallia New"/>
          <w:sz w:val="28"/>
          <w:szCs w:val="28"/>
          <w:cs/>
        </w:rPr>
        <w:t>ณ วันที่</w:t>
      </w:r>
      <w:r w:rsidR="008E5463" w:rsidRPr="006461EA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6461EA">
        <w:rPr>
          <w:rFonts w:ascii="Browallia New" w:hAnsi="Browallia New" w:cs="Browallia New"/>
          <w:sz w:val="28"/>
          <w:szCs w:val="28"/>
        </w:rPr>
        <w:t xml:space="preserve">31 </w:t>
      </w:r>
      <w:r w:rsidRPr="006461EA">
        <w:rPr>
          <w:rFonts w:ascii="Browallia New" w:hAnsi="Browallia New" w:cs="Browallia New"/>
          <w:sz w:val="28"/>
          <w:szCs w:val="28"/>
          <w:cs/>
        </w:rPr>
        <w:t>ธันวาคม</w:t>
      </w:r>
      <w:r w:rsidRPr="006461EA">
        <w:rPr>
          <w:rFonts w:ascii="Browallia New" w:hAnsi="Browallia New" w:cs="Browallia New"/>
          <w:sz w:val="28"/>
          <w:szCs w:val="28"/>
        </w:rPr>
        <w:t xml:space="preserve"> 25</w:t>
      </w:r>
      <w:r w:rsidR="004171A4" w:rsidRPr="006461EA">
        <w:rPr>
          <w:rFonts w:ascii="Browallia New" w:hAnsi="Browallia New" w:cs="Browallia New"/>
          <w:sz w:val="28"/>
          <w:szCs w:val="28"/>
        </w:rPr>
        <w:t>6</w:t>
      </w:r>
      <w:r w:rsidR="00DF7C98">
        <w:rPr>
          <w:rFonts w:ascii="Browallia New" w:hAnsi="Browallia New" w:cs="Browallia New"/>
          <w:sz w:val="28"/>
          <w:szCs w:val="28"/>
        </w:rPr>
        <w:t>2</w:t>
      </w:r>
      <w:r w:rsidRPr="006461EA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6461EA">
        <w:rPr>
          <w:rFonts w:ascii="Browallia New" w:hAnsi="Browallia New" w:cs="Browallia New" w:hint="cs"/>
          <w:sz w:val="28"/>
          <w:szCs w:val="28"/>
          <w:cs/>
        </w:rPr>
        <w:t>และ</w:t>
      </w:r>
      <w:r w:rsidR="008E5463" w:rsidRPr="006461EA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6461EA">
        <w:rPr>
          <w:rFonts w:ascii="Browallia New" w:hAnsi="Browallia New" w:cs="Browallia New"/>
          <w:sz w:val="28"/>
          <w:szCs w:val="28"/>
        </w:rPr>
        <w:t>25</w:t>
      </w:r>
      <w:r w:rsidR="00C67E91" w:rsidRPr="006461EA">
        <w:rPr>
          <w:rFonts w:ascii="Browallia New" w:hAnsi="Browallia New" w:cs="Browallia New"/>
          <w:sz w:val="28"/>
          <w:szCs w:val="28"/>
        </w:rPr>
        <w:t>6</w:t>
      </w:r>
      <w:r w:rsidR="00DF7C98">
        <w:rPr>
          <w:rFonts w:ascii="Browallia New" w:hAnsi="Browallia New" w:cs="Browallia New"/>
          <w:sz w:val="28"/>
          <w:szCs w:val="28"/>
        </w:rPr>
        <w:t>1</w:t>
      </w:r>
      <w:r w:rsidRPr="006461EA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6461EA">
        <w:rPr>
          <w:rFonts w:ascii="Browallia New" w:hAnsi="Browallia New" w:cs="Browallia New" w:hint="cs"/>
          <w:sz w:val="28"/>
          <w:szCs w:val="28"/>
          <w:cs/>
        </w:rPr>
        <w:t>มี</w:t>
      </w:r>
      <w:r w:rsidRPr="006461EA">
        <w:rPr>
          <w:rFonts w:ascii="Browallia New" w:hAnsi="Browallia New" w:cs="Browallia New"/>
          <w:sz w:val="28"/>
          <w:szCs w:val="28"/>
          <w:cs/>
        </w:rPr>
        <w:t>ดังนี้</w:t>
      </w:r>
    </w:p>
    <w:p w14:paraId="186782F9" w14:textId="77777777" w:rsidR="00173756" w:rsidRPr="006C776F" w:rsidRDefault="00173756" w:rsidP="006C77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</w:p>
    <w:tbl>
      <w:tblPr>
        <w:tblW w:w="9162" w:type="dxa"/>
        <w:tblInd w:w="369" w:type="dxa"/>
        <w:tblLayout w:type="fixed"/>
        <w:tblLook w:val="0000" w:firstRow="0" w:lastRow="0" w:firstColumn="0" w:lastColumn="0" w:noHBand="0" w:noVBand="0"/>
      </w:tblPr>
      <w:tblGrid>
        <w:gridCol w:w="4131"/>
        <w:gridCol w:w="1071"/>
        <w:gridCol w:w="236"/>
        <w:gridCol w:w="1078"/>
        <w:gridCol w:w="239"/>
        <w:gridCol w:w="1080"/>
        <w:gridCol w:w="240"/>
        <w:gridCol w:w="1087"/>
      </w:tblGrid>
      <w:tr w:rsidR="008B2B19" w:rsidRPr="006461EA" w14:paraId="6D469972" w14:textId="77777777" w:rsidTr="00DF7C98">
        <w:trPr>
          <w:cantSplit/>
        </w:trPr>
        <w:tc>
          <w:tcPr>
            <w:tcW w:w="4131" w:type="dxa"/>
          </w:tcPr>
          <w:p w14:paraId="56185B74" w14:textId="77777777" w:rsidR="008B2B19" w:rsidRPr="006461EA" w:rsidRDefault="008B2B19" w:rsidP="00A040BE">
            <w:pPr>
              <w:tabs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5031" w:type="dxa"/>
            <w:gridSpan w:val="7"/>
          </w:tcPr>
          <w:p w14:paraId="7F79588A" w14:textId="77777777" w:rsidR="008B2B19" w:rsidRPr="006461EA" w:rsidRDefault="008B2B19" w:rsidP="00A040BE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8B2B19" w:rsidRPr="006461EA" w14:paraId="339D0E08" w14:textId="77777777" w:rsidTr="00DF7C98">
        <w:trPr>
          <w:cantSplit/>
        </w:trPr>
        <w:tc>
          <w:tcPr>
            <w:tcW w:w="4131" w:type="dxa"/>
          </w:tcPr>
          <w:p w14:paraId="4879993C" w14:textId="77777777" w:rsidR="008B2B19" w:rsidRPr="006461EA" w:rsidRDefault="008B2B19" w:rsidP="00A040BE">
            <w:pPr>
              <w:tabs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2385" w:type="dxa"/>
            <w:gridSpan w:val="3"/>
          </w:tcPr>
          <w:p w14:paraId="7BF85F25" w14:textId="77777777" w:rsidR="008B2B19" w:rsidRPr="006461EA" w:rsidRDefault="008B2B19" w:rsidP="00A0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9" w:type="dxa"/>
          </w:tcPr>
          <w:p w14:paraId="0267122B" w14:textId="77777777" w:rsidR="008B2B19" w:rsidRPr="006461EA" w:rsidRDefault="008B2B19" w:rsidP="00A0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07" w:type="dxa"/>
            <w:gridSpan w:val="3"/>
            <w:tcBorders>
              <w:bottom w:val="single" w:sz="4" w:space="0" w:color="auto"/>
            </w:tcBorders>
          </w:tcPr>
          <w:p w14:paraId="4730BBAF" w14:textId="77777777" w:rsidR="008B2B19" w:rsidRPr="006461EA" w:rsidRDefault="008B2B19" w:rsidP="00A0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DF7C98" w:rsidRPr="006461EA" w14:paraId="1D8E59DF" w14:textId="77777777" w:rsidTr="000B7E71">
        <w:trPr>
          <w:cantSplit/>
        </w:trPr>
        <w:tc>
          <w:tcPr>
            <w:tcW w:w="4131" w:type="dxa"/>
          </w:tcPr>
          <w:p w14:paraId="2B301124" w14:textId="77777777" w:rsidR="00DF7C98" w:rsidRPr="006461EA" w:rsidRDefault="00DF7C98" w:rsidP="00DF7C98">
            <w:pPr>
              <w:pStyle w:val="a7"/>
              <w:tabs>
                <w:tab w:val="clear" w:pos="360"/>
                <w:tab w:val="clear" w:pos="720"/>
                <w:tab w:val="clear" w:pos="1080"/>
                <w:tab w:val="left" w:pos="540"/>
              </w:tabs>
              <w:rPr>
                <w:rFonts w:ascii="Browallia New" w:hAnsi="Browallia New" w:cs="Browallia New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6E0E4973" w14:textId="18519100" w:rsidR="00DF7C98" w:rsidRPr="006461EA" w:rsidRDefault="00DF7C98" w:rsidP="00DF7C98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524A389" w14:textId="77777777" w:rsidR="00DF7C98" w:rsidRPr="006461EA" w:rsidRDefault="00DF7C98" w:rsidP="00DF7C98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</w:tcPr>
          <w:p w14:paraId="59A281D4" w14:textId="5442CD81" w:rsidR="00DF7C98" w:rsidRPr="006461EA" w:rsidRDefault="00DF7C98" w:rsidP="00DF7C98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239" w:type="dxa"/>
            <w:vAlign w:val="bottom"/>
          </w:tcPr>
          <w:p w14:paraId="4A5B91A9" w14:textId="77777777" w:rsidR="00DF7C98" w:rsidRPr="006461EA" w:rsidRDefault="00DF7C98" w:rsidP="00DF7C98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5EFCC99" w14:textId="4A8B5E99" w:rsidR="00DF7C98" w:rsidRPr="006461EA" w:rsidRDefault="00DF7C98" w:rsidP="00DF7C98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4B88D901" w14:textId="77777777" w:rsidR="00DF7C98" w:rsidRPr="006461EA" w:rsidRDefault="00DF7C98" w:rsidP="00DF7C98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14:paraId="5BF9E9E2" w14:textId="54707A4B" w:rsidR="00DF7C98" w:rsidRPr="006461EA" w:rsidRDefault="00DF7C98" w:rsidP="00DF7C98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</w:tr>
      <w:tr w:rsidR="008B2B19" w:rsidRPr="006C776F" w14:paraId="363C3D1C" w14:textId="77777777" w:rsidTr="00DF7C98">
        <w:trPr>
          <w:cantSplit/>
          <w:trHeight w:hRule="exact" w:val="354"/>
        </w:trPr>
        <w:tc>
          <w:tcPr>
            <w:tcW w:w="4131" w:type="dxa"/>
          </w:tcPr>
          <w:p w14:paraId="791A8086" w14:textId="77777777" w:rsidR="008B2B19" w:rsidRPr="006461EA" w:rsidRDefault="008B2B19" w:rsidP="006C7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71" w:type="dxa"/>
          </w:tcPr>
          <w:p w14:paraId="08C17D95" w14:textId="77777777" w:rsidR="008B2B19" w:rsidRPr="006461EA" w:rsidRDefault="008B2B19" w:rsidP="006C7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1FB7BFF" w14:textId="77777777" w:rsidR="008B2B19" w:rsidRPr="006461EA" w:rsidRDefault="008B2B19" w:rsidP="006C7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8" w:type="dxa"/>
          </w:tcPr>
          <w:p w14:paraId="27D0A853" w14:textId="77777777" w:rsidR="008B2B19" w:rsidRPr="006461EA" w:rsidRDefault="008B2B19" w:rsidP="006C7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0AD644F6" w14:textId="77777777" w:rsidR="008B2B19" w:rsidRPr="006461EA" w:rsidRDefault="008B2B19" w:rsidP="006C7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9203C73" w14:textId="77777777" w:rsidR="008B2B19" w:rsidRPr="006461EA" w:rsidRDefault="008B2B19" w:rsidP="006C7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44BBF2A0" w14:textId="77777777" w:rsidR="008B2B19" w:rsidRPr="006461EA" w:rsidRDefault="008B2B19" w:rsidP="006C7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7" w:type="dxa"/>
          </w:tcPr>
          <w:p w14:paraId="7957BEB6" w14:textId="77777777" w:rsidR="008B2B19" w:rsidRPr="006461EA" w:rsidRDefault="008B2B19" w:rsidP="006C7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1153E" w:rsidRPr="006461EA" w14:paraId="4E9B2435" w14:textId="77777777" w:rsidTr="00DF7C98">
        <w:trPr>
          <w:cantSplit/>
        </w:trPr>
        <w:tc>
          <w:tcPr>
            <w:tcW w:w="4131" w:type="dxa"/>
          </w:tcPr>
          <w:p w14:paraId="400131B7" w14:textId="77777777" w:rsidR="0041153E" w:rsidRPr="006461EA" w:rsidRDefault="0041153E" w:rsidP="0041153E">
            <w:pPr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ยอดคงเหลือ ณ วันต้น</w:t>
            </w: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071" w:type="dxa"/>
          </w:tcPr>
          <w:p w14:paraId="08DD0B75" w14:textId="79569B6B" w:rsidR="0041153E" w:rsidRPr="00CE61B4" w:rsidRDefault="004520CB" w:rsidP="00411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E61B4">
              <w:rPr>
                <w:rFonts w:ascii="Browallia New" w:hAnsi="Browallia New" w:cs="Browallia New"/>
                <w:sz w:val="28"/>
                <w:szCs w:val="28"/>
              </w:rPr>
              <w:t>1,009</w:t>
            </w:r>
            <w:r w:rsidR="00EB6899" w:rsidRPr="00CE61B4">
              <w:rPr>
                <w:rFonts w:ascii="Browallia New" w:hAnsi="Browallia New" w:cs="Browallia New"/>
                <w:sz w:val="28"/>
                <w:szCs w:val="28"/>
              </w:rPr>
              <w:t>,319</w:t>
            </w:r>
          </w:p>
        </w:tc>
        <w:tc>
          <w:tcPr>
            <w:tcW w:w="236" w:type="dxa"/>
          </w:tcPr>
          <w:p w14:paraId="230D300B" w14:textId="77777777" w:rsidR="0041153E" w:rsidRPr="006461EA" w:rsidRDefault="0041153E" w:rsidP="00411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78" w:type="dxa"/>
          </w:tcPr>
          <w:p w14:paraId="4BF8D3BD" w14:textId="0E8A748B" w:rsidR="0041153E" w:rsidRPr="006461EA" w:rsidRDefault="0041153E" w:rsidP="00411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710,086 </w:t>
            </w:r>
          </w:p>
        </w:tc>
        <w:tc>
          <w:tcPr>
            <w:tcW w:w="239" w:type="dxa"/>
          </w:tcPr>
          <w:p w14:paraId="23DFC6EA" w14:textId="77777777" w:rsidR="0041153E" w:rsidRPr="006461EA" w:rsidRDefault="0041153E" w:rsidP="00411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ADEBCE6" w14:textId="617B4F2D" w:rsidR="0041153E" w:rsidRPr="006461EA" w:rsidRDefault="0041153E" w:rsidP="00411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302,909</w:t>
            </w:r>
          </w:p>
        </w:tc>
        <w:tc>
          <w:tcPr>
            <w:tcW w:w="240" w:type="dxa"/>
          </w:tcPr>
          <w:p w14:paraId="2E019EBE" w14:textId="77777777" w:rsidR="0041153E" w:rsidRPr="006461EA" w:rsidRDefault="0041153E" w:rsidP="00411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7" w:type="dxa"/>
          </w:tcPr>
          <w:p w14:paraId="0F33BB0A" w14:textId="53074D2B" w:rsidR="0041153E" w:rsidRPr="006461EA" w:rsidRDefault="0041153E" w:rsidP="00411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386,679</w:t>
            </w:r>
          </w:p>
        </w:tc>
      </w:tr>
      <w:tr w:rsidR="00D1063E" w:rsidRPr="006461EA" w14:paraId="605CF9BC" w14:textId="77777777" w:rsidTr="00DF7C98">
        <w:trPr>
          <w:cantSplit/>
        </w:trPr>
        <w:tc>
          <w:tcPr>
            <w:tcW w:w="4131" w:type="dxa"/>
          </w:tcPr>
          <w:p w14:paraId="30C8DA39" w14:textId="77777777" w:rsidR="00D1063E" w:rsidRPr="006461EA" w:rsidRDefault="00D1063E" w:rsidP="00D1063E">
            <w:pPr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GB"/>
              </w:rPr>
              <w:t>บวก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กู้ระหว่าง</w:t>
            </w: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071" w:type="dxa"/>
          </w:tcPr>
          <w:p w14:paraId="246895CC" w14:textId="0D932C8D" w:rsidR="00D1063E" w:rsidRPr="00CE61B4" w:rsidRDefault="00EB6899" w:rsidP="00D10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E61B4">
              <w:rPr>
                <w:rFonts w:ascii="Browallia New" w:hAnsi="Browallia New" w:cs="Browallia New"/>
                <w:sz w:val="28"/>
                <w:szCs w:val="28"/>
              </w:rPr>
              <w:t>68,390</w:t>
            </w:r>
          </w:p>
        </w:tc>
        <w:tc>
          <w:tcPr>
            <w:tcW w:w="236" w:type="dxa"/>
          </w:tcPr>
          <w:p w14:paraId="5B478BD3" w14:textId="77777777" w:rsidR="00D1063E" w:rsidRPr="006461EA" w:rsidRDefault="00D1063E" w:rsidP="00D10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78" w:type="dxa"/>
          </w:tcPr>
          <w:p w14:paraId="62CBF9E3" w14:textId="70A5B9D5" w:rsidR="00D1063E" w:rsidRPr="006461EA" w:rsidRDefault="00D1063E" w:rsidP="00D10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szCs w:val="28"/>
              </w:rPr>
              <w:t>142,016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239" w:type="dxa"/>
          </w:tcPr>
          <w:p w14:paraId="463E6A4F" w14:textId="77777777" w:rsidR="00D1063E" w:rsidRPr="006461EA" w:rsidRDefault="00D1063E" w:rsidP="00D10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381214E" w14:textId="339DE62A" w:rsidR="00D1063E" w:rsidRPr="006461EA" w:rsidRDefault="00D1063E" w:rsidP="00D10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6BE7878C" w14:textId="77777777" w:rsidR="00D1063E" w:rsidRPr="006461EA" w:rsidRDefault="00D1063E" w:rsidP="00D10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7" w:type="dxa"/>
          </w:tcPr>
          <w:p w14:paraId="2C47FA60" w14:textId="5A283B18" w:rsidR="00D1063E" w:rsidRPr="006461EA" w:rsidRDefault="00D1063E" w:rsidP="00D10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19,430</w:t>
            </w:r>
          </w:p>
        </w:tc>
      </w:tr>
      <w:tr w:rsidR="00D1063E" w:rsidRPr="006461EA" w14:paraId="3F909DD7" w14:textId="77777777" w:rsidTr="00DF7C98">
        <w:trPr>
          <w:cantSplit/>
        </w:trPr>
        <w:tc>
          <w:tcPr>
            <w:tcW w:w="4131" w:type="dxa"/>
          </w:tcPr>
          <w:p w14:paraId="5D434A52" w14:textId="02582675" w:rsidR="00D1063E" w:rsidRPr="006461EA" w:rsidRDefault="00D1063E" w:rsidP="00D1063E">
            <w:pPr>
              <w:ind w:left="435"/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GB"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>โอนจากเงินกู้ยืมระยะสั้นจากสถาบันการเงิน</w:t>
            </w:r>
          </w:p>
        </w:tc>
        <w:tc>
          <w:tcPr>
            <w:tcW w:w="1071" w:type="dxa"/>
          </w:tcPr>
          <w:p w14:paraId="79871044" w14:textId="7DDE8DF6" w:rsidR="00D1063E" w:rsidRPr="00CE61B4" w:rsidRDefault="00431142" w:rsidP="00431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E61B4">
              <w:rPr>
                <w:rFonts w:ascii="Browallia New" w:hAnsi="Browallia New" w:cs="Browallia New"/>
                <w:sz w:val="28"/>
                <w:szCs w:val="28"/>
              </w:rPr>
              <w:t xml:space="preserve">      </w:t>
            </w:r>
            <w:r w:rsidR="00EB6899" w:rsidRPr="00CE61B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D87F0CC" w14:textId="77777777" w:rsidR="00D1063E" w:rsidRPr="006461EA" w:rsidRDefault="00D1063E" w:rsidP="00D10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78" w:type="dxa"/>
          </w:tcPr>
          <w:p w14:paraId="732D91C1" w14:textId="20D70935" w:rsidR="00D1063E" w:rsidRPr="006461EA" w:rsidRDefault="00D1063E" w:rsidP="00D10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306,717</w:t>
            </w:r>
          </w:p>
        </w:tc>
        <w:tc>
          <w:tcPr>
            <w:tcW w:w="239" w:type="dxa"/>
          </w:tcPr>
          <w:p w14:paraId="363D9C8A" w14:textId="77777777" w:rsidR="00D1063E" w:rsidRPr="006461EA" w:rsidRDefault="00D1063E" w:rsidP="00D10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4AB24AF" w14:textId="77EC8110" w:rsidR="00D1063E" w:rsidRPr="006461EA" w:rsidRDefault="00D1063E" w:rsidP="00D10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64AB4382" w14:textId="77777777" w:rsidR="00D1063E" w:rsidRPr="006461EA" w:rsidRDefault="00D1063E" w:rsidP="00D10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7" w:type="dxa"/>
          </w:tcPr>
          <w:p w14:paraId="1949CED6" w14:textId="26AA2011" w:rsidR="00D1063E" w:rsidRPr="006461EA" w:rsidRDefault="00D1063E" w:rsidP="00D10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41153E" w:rsidRPr="006461EA" w14:paraId="2E0086EB" w14:textId="77777777" w:rsidTr="00DF7C98">
        <w:trPr>
          <w:cantSplit/>
        </w:trPr>
        <w:tc>
          <w:tcPr>
            <w:tcW w:w="4131" w:type="dxa"/>
          </w:tcPr>
          <w:p w14:paraId="69E5785C" w14:textId="77777777" w:rsidR="0041153E" w:rsidRPr="006461EA" w:rsidRDefault="0041153E" w:rsidP="00411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</w:rPr>
              <w:t>หัก</w:t>
            </w: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จ่ายชำระ</w:t>
            </w:r>
          </w:p>
        </w:tc>
        <w:tc>
          <w:tcPr>
            <w:tcW w:w="1071" w:type="dxa"/>
          </w:tcPr>
          <w:p w14:paraId="2347642C" w14:textId="4E2A4F82" w:rsidR="0041153E" w:rsidRPr="00CE61B4" w:rsidRDefault="000C7A09" w:rsidP="00411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E61B4">
              <w:rPr>
                <w:rFonts w:ascii="Browallia New" w:hAnsi="Browallia New" w:cs="Browallia New"/>
                <w:sz w:val="28"/>
                <w:szCs w:val="28"/>
              </w:rPr>
              <w:t>(180,000)</w:t>
            </w:r>
          </w:p>
        </w:tc>
        <w:tc>
          <w:tcPr>
            <w:tcW w:w="236" w:type="dxa"/>
          </w:tcPr>
          <w:p w14:paraId="04DAC467" w14:textId="77777777" w:rsidR="0041153E" w:rsidRPr="006461EA" w:rsidRDefault="0041153E" w:rsidP="00411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78" w:type="dxa"/>
          </w:tcPr>
          <w:p w14:paraId="57AD63C8" w14:textId="7488EE39" w:rsidR="0041153E" w:rsidRPr="006461EA" w:rsidRDefault="0041153E" w:rsidP="00411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(149,500)</w:t>
            </w:r>
          </w:p>
        </w:tc>
        <w:tc>
          <w:tcPr>
            <w:tcW w:w="239" w:type="dxa"/>
          </w:tcPr>
          <w:p w14:paraId="31D9CA9F" w14:textId="77777777" w:rsidR="0041153E" w:rsidRPr="006461EA" w:rsidRDefault="0041153E" w:rsidP="00411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B3EFCDF" w14:textId="5F71020C" w:rsidR="0041153E" w:rsidRPr="006461EA" w:rsidRDefault="0041153E" w:rsidP="00411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(111</w:t>
            </w:r>
            <w:r>
              <w:rPr>
                <w:rFonts w:ascii="Browallia New" w:hAnsi="Browallia New" w:cs="Browallia New"/>
                <w:sz w:val="28"/>
                <w:szCs w:val="28"/>
              </w:rPr>
              <w:t>,600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)</w:t>
            </w:r>
          </w:p>
        </w:tc>
        <w:tc>
          <w:tcPr>
            <w:tcW w:w="240" w:type="dxa"/>
          </w:tcPr>
          <w:p w14:paraId="0A77B8F4" w14:textId="77777777" w:rsidR="0041153E" w:rsidRPr="006461EA" w:rsidRDefault="0041153E" w:rsidP="00411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7" w:type="dxa"/>
          </w:tcPr>
          <w:p w14:paraId="2DFF1620" w14:textId="63A5B730" w:rsidR="0041153E" w:rsidRPr="006461EA" w:rsidRDefault="0041153E" w:rsidP="00411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(103,200)</w:t>
            </w:r>
          </w:p>
        </w:tc>
      </w:tr>
      <w:tr w:rsidR="000C7A09" w:rsidRPr="006461EA" w14:paraId="41C0F89F" w14:textId="77777777" w:rsidTr="00DF7C98">
        <w:trPr>
          <w:cantSplit/>
        </w:trPr>
        <w:tc>
          <w:tcPr>
            <w:tcW w:w="4131" w:type="dxa"/>
          </w:tcPr>
          <w:p w14:paraId="258DD714" w14:textId="5AD061F7" w:rsidR="000C7A09" w:rsidRPr="00617142" w:rsidRDefault="00406B40" w:rsidP="00086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071" w:type="dxa"/>
          </w:tcPr>
          <w:p w14:paraId="4D80F228" w14:textId="3BA98494" w:rsidR="000C7A09" w:rsidRPr="00CE61B4" w:rsidRDefault="00C25C15" w:rsidP="00411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E61B4">
              <w:rPr>
                <w:rFonts w:ascii="Browallia New" w:hAnsi="Browallia New" w:cs="Browallia New"/>
                <w:sz w:val="28"/>
                <w:szCs w:val="28"/>
              </w:rPr>
              <w:t>(1,463)</w:t>
            </w:r>
          </w:p>
        </w:tc>
        <w:tc>
          <w:tcPr>
            <w:tcW w:w="236" w:type="dxa"/>
          </w:tcPr>
          <w:p w14:paraId="66D6C4D7" w14:textId="77777777" w:rsidR="000C7A09" w:rsidRPr="006461EA" w:rsidRDefault="000C7A09" w:rsidP="00411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78" w:type="dxa"/>
          </w:tcPr>
          <w:p w14:paraId="584A63EA" w14:textId="47F5C7CE" w:rsidR="000C7A09" w:rsidRPr="006461EA" w:rsidRDefault="00431142" w:rsidP="00431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-</w:t>
            </w:r>
          </w:p>
        </w:tc>
        <w:tc>
          <w:tcPr>
            <w:tcW w:w="239" w:type="dxa"/>
          </w:tcPr>
          <w:p w14:paraId="38E7F2DB" w14:textId="77777777" w:rsidR="000C7A09" w:rsidRPr="006461EA" w:rsidRDefault="000C7A09" w:rsidP="00411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55C9626" w14:textId="3837BCA4" w:rsidR="000C7A09" w:rsidRDefault="00924217" w:rsidP="00924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</w:t>
            </w:r>
            <w:r w:rsidR="0043114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3BF8FA6F" w14:textId="77777777" w:rsidR="000C7A09" w:rsidRPr="006461EA" w:rsidRDefault="000C7A09" w:rsidP="00411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7" w:type="dxa"/>
          </w:tcPr>
          <w:p w14:paraId="59AC4ADD" w14:textId="67B859B7" w:rsidR="000C7A09" w:rsidRPr="006461EA" w:rsidRDefault="00431142" w:rsidP="00431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-</w:t>
            </w:r>
          </w:p>
        </w:tc>
      </w:tr>
      <w:tr w:rsidR="0041153E" w:rsidRPr="006461EA" w14:paraId="45BA7CA6" w14:textId="77777777" w:rsidTr="00DF7C98">
        <w:trPr>
          <w:cantSplit/>
        </w:trPr>
        <w:tc>
          <w:tcPr>
            <w:tcW w:w="4131" w:type="dxa"/>
          </w:tcPr>
          <w:p w14:paraId="6544AF2C" w14:textId="77777777" w:rsidR="0041153E" w:rsidRPr="006461EA" w:rsidRDefault="0041153E" w:rsidP="0041153E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ยอดคงเหลือ ณ วันสิ้น</w:t>
            </w: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12" w:space="0" w:color="auto"/>
            </w:tcBorders>
          </w:tcPr>
          <w:p w14:paraId="170127F8" w14:textId="2EBA8EE7" w:rsidR="0041153E" w:rsidRPr="00CE61B4" w:rsidRDefault="000C7A09" w:rsidP="00411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E61B4">
              <w:rPr>
                <w:rFonts w:ascii="Browallia New" w:hAnsi="Browallia New" w:cs="Browallia New"/>
                <w:sz w:val="28"/>
                <w:szCs w:val="28"/>
              </w:rPr>
              <w:t>896,246</w:t>
            </w:r>
          </w:p>
        </w:tc>
        <w:tc>
          <w:tcPr>
            <w:tcW w:w="236" w:type="dxa"/>
          </w:tcPr>
          <w:p w14:paraId="226707AC" w14:textId="77777777" w:rsidR="0041153E" w:rsidRPr="006461EA" w:rsidRDefault="0041153E" w:rsidP="00411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12" w:space="0" w:color="auto"/>
            </w:tcBorders>
          </w:tcPr>
          <w:p w14:paraId="659E1C43" w14:textId="4427F4D9" w:rsidR="0041153E" w:rsidRPr="006461EA" w:rsidRDefault="0041153E" w:rsidP="00411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1,009,319 </w:t>
            </w:r>
          </w:p>
        </w:tc>
        <w:tc>
          <w:tcPr>
            <w:tcW w:w="239" w:type="dxa"/>
          </w:tcPr>
          <w:p w14:paraId="7DAF1AD1" w14:textId="77777777" w:rsidR="0041153E" w:rsidRPr="006461EA" w:rsidRDefault="0041153E" w:rsidP="00411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12" w:space="0" w:color="auto"/>
            </w:tcBorders>
          </w:tcPr>
          <w:p w14:paraId="41A4B405" w14:textId="0D68752F" w:rsidR="0041153E" w:rsidRPr="006461EA" w:rsidRDefault="0041153E" w:rsidP="00411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191</w:t>
            </w:r>
            <w:r>
              <w:rPr>
                <w:rFonts w:ascii="Browallia New" w:hAnsi="Browallia New" w:cs="Browallia New"/>
                <w:sz w:val="28"/>
                <w:szCs w:val="28"/>
              </w:rPr>
              <w:t>,309</w:t>
            </w:r>
          </w:p>
        </w:tc>
        <w:tc>
          <w:tcPr>
            <w:tcW w:w="240" w:type="dxa"/>
          </w:tcPr>
          <w:p w14:paraId="669AF377" w14:textId="77777777" w:rsidR="0041153E" w:rsidRPr="006461EA" w:rsidRDefault="0041153E" w:rsidP="00411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12" w:space="0" w:color="auto"/>
            </w:tcBorders>
          </w:tcPr>
          <w:p w14:paraId="617AF94A" w14:textId="6771988F" w:rsidR="0041153E" w:rsidRPr="006461EA" w:rsidRDefault="0041153E" w:rsidP="00411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302,909</w:t>
            </w:r>
          </w:p>
        </w:tc>
      </w:tr>
    </w:tbl>
    <w:p w14:paraId="4517B9DD" w14:textId="39851C0B" w:rsidR="000B5E5A" w:rsidRPr="00DC0249" w:rsidRDefault="000B5E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16"/>
          <w:szCs w:val="16"/>
          <w:cs/>
          <w:lang w:val="en-GB"/>
        </w:rPr>
      </w:pPr>
    </w:p>
    <w:p w14:paraId="114390D5" w14:textId="77777777" w:rsidR="00DC0249" w:rsidRDefault="00DC02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cs/>
          <w:lang w:val="en-GB"/>
        </w:rPr>
      </w:pPr>
      <w:r>
        <w:rPr>
          <w:rFonts w:ascii="Browallia New" w:hAnsi="Browallia New" w:cs="Browallia New"/>
          <w:sz w:val="28"/>
          <w:szCs w:val="28"/>
          <w:cs/>
          <w:lang w:val="en-GB"/>
        </w:rPr>
        <w:br w:type="page"/>
      </w:r>
    </w:p>
    <w:p w14:paraId="047992AD" w14:textId="72E9E002" w:rsidR="00FA3FA6" w:rsidRPr="003C1D19" w:rsidRDefault="00FA3FA6" w:rsidP="00FA3F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60"/>
        <w:jc w:val="thaiDistribute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 w:hint="cs"/>
          <w:sz w:val="28"/>
          <w:szCs w:val="28"/>
          <w:cs/>
          <w:lang w:val="en-GB"/>
        </w:rPr>
        <w:lastRenderedPageBreak/>
        <w:t>วงเงินกู้ยืมระยะยาว</w:t>
      </w:r>
      <w:r w:rsidR="00FE4799" w:rsidRPr="006461EA">
        <w:rPr>
          <w:rFonts w:ascii="Browallia New" w:hAnsi="Browallia New" w:cs="Browallia New" w:hint="cs"/>
          <w:sz w:val="28"/>
          <w:szCs w:val="28"/>
          <w:cs/>
          <w:lang w:val="en-GB"/>
        </w:rPr>
        <w:t>ของบร</w:t>
      </w:r>
      <w:r w:rsidR="00FE4799" w:rsidRPr="006461EA">
        <w:rPr>
          <w:rStyle w:val="PageNumber"/>
          <w:rFonts w:ascii="Browallia New" w:hAnsi="Browallia New" w:cs="Browallia New" w:hint="cs"/>
          <w:sz w:val="28"/>
          <w:szCs w:val="28"/>
          <w:cs/>
        </w:rPr>
        <w:t>ิษัทมี</w:t>
      </w: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>ดังนี้</w:t>
      </w:r>
      <w:r w:rsidRPr="006461EA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 </w:t>
      </w:r>
    </w:p>
    <w:p w14:paraId="46FC9E43" w14:textId="77777777" w:rsidR="00FA3FA6" w:rsidRPr="00DC0249" w:rsidRDefault="00FA3F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14"/>
          <w:szCs w:val="14"/>
          <w:cs/>
        </w:rPr>
      </w:pPr>
    </w:p>
    <w:tbl>
      <w:tblPr>
        <w:tblStyle w:val="TableGrid"/>
        <w:tblW w:w="8911" w:type="dxa"/>
        <w:tblInd w:w="4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50"/>
        <w:gridCol w:w="711"/>
        <w:gridCol w:w="735"/>
        <w:gridCol w:w="1080"/>
        <w:gridCol w:w="1279"/>
        <w:gridCol w:w="2225"/>
        <w:gridCol w:w="1531"/>
      </w:tblGrid>
      <w:tr w:rsidR="00732707" w:rsidRPr="006461EA" w14:paraId="00FD1AE5" w14:textId="77777777" w:rsidTr="00872730">
        <w:tc>
          <w:tcPr>
            <w:tcW w:w="1350" w:type="dxa"/>
          </w:tcPr>
          <w:p w14:paraId="645038A5" w14:textId="77777777" w:rsidR="00732707" w:rsidRPr="006461EA" w:rsidRDefault="00732707" w:rsidP="00A040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7499F6A4" w14:textId="77777777" w:rsidR="00732707" w:rsidRPr="006461EA" w:rsidRDefault="00732707" w:rsidP="00A040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6461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ประเภทวงเงินกู้</w:t>
            </w:r>
          </w:p>
        </w:tc>
        <w:tc>
          <w:tcPr>
            <w:tcW w:w="1446" w:type="dxa"/>
            <w:gridSpan w:val="2"/>
          </w:tcPr>
          <w:p w14:paraId="5197F693" w14:textId="77777777" w:rsidR="00732707" w:rsidRPr="006461EA" w:rsidRDefault="00732707" w:rsidP="00A040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4DDB4F20" w14:textId="77777777" w:rsidR="00732707" w:rsidRPr="006461EA" w:rsidRDefault="00732707" w:rsidP="0073270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461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วงเงินกู้</w:t>
            </w:r>
            <w:r w:rsidRPr="006461E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(</w:t>
            </w:r>
            <w:r w:rsidRPr="006461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ล้านบาท</w:t>
            </w:r>
            <w:r w:rsidRPr="006461EA">
              <w:rPr>
                <w:rFonts w:ascii="Browallia New" w:hAnsi="Browallia New" w:cs="Browallia New"/>
                <w:sz w:val="20"/>
                <w:szCs w:val="20"/>
              </w:rPr>
              <w:t>)</w:t>
            </w:r>
            <w:r w:rsidRPr="006461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 </w:t>
            </w:r>
            <w:r w:rsidRPr="006461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 </w:t>
            </w:r>
          </w:p>
        </w:tc>
        <w:tc>
          <w:tcPr>
            <w:tcW w:w="1080" w:type="dxa"/>
          </w:tcPr>
          <w:p w14:paraId="717763C7" w14:textId="77777777" w:rsidR="00732707" w:rsidRPr="006461EA" w:rsidRDefault="00732707" w:rsidP="00A040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0C3BAB61" w14:textId="77777777" w:rsidR="00732707" w:rsidRPr="006461EA" w:rsidRDefault="00732707" w:rsidP="00A040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461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ดอกเบี้ย</w:t>
            </w:r>
          </w:p>
        </w:tc>
        <w:tc>
          <w:tcPr>
            <w:tcW w:w="1279" w:type="dxa"/>
          </w:tcPr>
          <w:p w14:paraId="682A52DF" w14:textId="77777777" w:rsidR="00732707" w:rsidRPr="006461EA" w:rsidRDefault="00732707" w:rsidP="00A040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3ABA1C6A" w14:textId="77777777" w:rsidR="00732707" w:rsidRPr="006461EA" w:rsidRDefault="00732707" w:rsidP="00A040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461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ระยะเวลา</w:t>
            </w:r>
          </w:p>
        </w:tc>
        <w:tc>
          <w:tcPr>
            <w:tcW w:w="2225" w:type="dxa"/>
          </w:tcPr>
          <w:p w14:paraId="10E0DB76" w14:textId="77777777" w:rsidR="00732707" w:rsidRPr="006461EA" w:rsidRDefault="00732707" w:rsidP="00A040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1D500640" w14:textId="77777777" w:rsidR="00732707" w:rsidRPr="006461EA" w:rsidRDefault="00732707" w:rsidP="00A040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461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เงื่อนไขการผ่อนชำระ</w:t>
            </w:r>
          </w:p>
        </w:tc>
        <w:tc>
          <w:tcPr>
            <w:tcW w:w="1531" w:type="dxa"/>
          </w:tcPr>
          <w:p w14:paraId="220C8A90" w14:textId="77777777" w:rsidR="00732707" w:rsidRPr="006461EA" w:rsidRDefault="00732707" w:rsidP="00A040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562C6A76" w14:textId="77777777" w:rsidR="00732707" w:rsidRPr="006461EA" w:rsidRDefault="00732707" w:rsidP="00A040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461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วัตถุประสงค์</w:t>
            </w:r>
          </w:p>
        </w:tc>
      </w:tr>
      <w:tr w:rsidR="008B2B19" w:rsidRPr="006461EA" w14:paraId="2EE0E299" w14:textId="77777777" w:rsidTr="00872730">
        <w:tc>
          <w:tcPr>
            <w:tcW w:w="1350" w:type="dxa"/>
          </w:tcPr>
          <w:p w14:paraId="08FD777F" w14:textId="77777777" w:rsidR="008B2B19" w:rsidRPr="006461EA" w:rsidRDefault="008B2B19" w:rsidP="00A040BE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11" w:type="dxa"/>
          </w:tcPr>
          <w:p w14:paraId="7EDDEE5E" w14:textId="69F9E6BD" w:rsidR="008B2B19" w:rsidRPr="006461EA" w:rsidRDefault="008B2B19" w:rsidP="00772ED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6461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256</w:t>
            </w:r>
            <w:r w:rsidR="008B3A60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</w:p>
        </w:tc>
        <w:tc>
          <w:tcPr>
            <w:tcW w:w="735" w:type="dxa"/>
          </w:tcPr>
          <w:p w14:paraId="230E9070" w14:textId="691E32EE" w:rsidR="008B2B19" w:rsidRPr="006461EA" w:rsidRDefault="008B2B19" w:rsidP="00772ED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6461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25</w:t>
            </w:r>
            <w:r w:rsidR="00C67E91" w:rsidRPr="006461EA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8B3A6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</w:p>
        </w:tc>
        <w:tc>
          <w:tcPr>
            <w:tcW w:w="1080" w:type="dxa"/>
          </w:tcPr>
          <w:p w14:paraId="00C7D35C" w14:textId="77777777" w:rsidR="008B2B19" w:rsidRPr="006461EA" w:rsidRDefault="008B2B19" w:rsidP="00A040BE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79" w:type="dxa"/>
          </w:tcPr>
          <w:p w14:paraId="0D042C85" w14:textId="77777777" w:rsidR="008B2B19" w:rsidRPr="006461EA" w:rsidRDefault="008B2B19" w:rsidP="00A040BE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225" w:type="dxa"/>
          </w:tcPr>
          <w:p w14:paraId="742C915A" w14:textId="77777777" w:rsidR="008B2B19" w:rsidRPr="006461EA" w:rsidRDefault="008B2B19" w:rsidP="00A040BE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531" w:type="dxa"/>
          </w:tcPr>
          <w:p w14:paraId="6CD12763" w14:textId="77777777" w:rsidR="008B2B19" w:rsidRPr="006461EA" w:rsidRDefault="008B2B19" w:rsidP="00A040BE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C67E91" w:rsidRPr="006461EA" w14:paraId="567D37E0" w14:textId="77777777" w:rsidTr="00872730">
        <w:tc>
          <w:tcPr>
            <w:tcW w:w="1350" w:type="dxa"/>
          </w:tcPr>
          <w:p w14:paraId="0461D523" w14:textId="77777777" w:rsidR="00C67E91" w:rsidRPr="006461EA" w:rsidRDefault="00C67E91" w:rsidP="00A040BE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11" w:type="dxa"/>
          </w:tcPr>
          <w:p w14:paraId="383A531E" w14:textId="77777777" w:rsidR="00C67E91" w:rsidRPr="006461EA" w:rsidRDefault="00C67E91" w:rsidP="00C67E91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735" w:type="dxa"/>
          </w:tcPr>
          <w:p w14:paraId="3093709A" w14:textId="77777777" w:rsidR="00C67E91" w:rsidRPr="006461EA" w:rsidRDefault="00C67E91" w:rsidP="00C67E91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80" w:type="dxa"/>
          </w:tcPr>
          <w:p w14:paraId="2353A175" w14:textId="77777777" w:rsidR="00C67E91" w:rsidRPr="006461EA" w:rsidRDefault="00C67E91" w:rsidP="00A040BE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79" w:type="dxa"/>
          </w:tcPr>
          <w:p w14:paraId="5A65D35A" w14:textId="77777777" w:rsidR="00C67E91" w:rsidRPr="006461EA" w:rsidRDefault="00C67E91" w:rsidP="00A040BE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225" w:type="dxa"/>
          </w:tcPr>
          <w:p w14:paraId="0F6A1956" w14:textId="77777777" w:rsidR="00C67E91" w:rsidRPr="006461EA" w:rsidRDefault="00C67E91" w:rsidP="00A040BE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531" w:type="dxa"/>
          </w:tcPr>
          <w:p w14:paraId="745AB275" w14:textId="77777777" w:rsidR="00C67E91" w:rsidRPr="006461EA" w:rsidRDefault="00C67E91" w:rsidP="00A040BE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504E25" w:rsidRPr="006461EA" w14:paraId="7438DE89" w14:textId="77777777" w:rsidTr="00872730">
        <w:tc>
          <w:tcPr>
            <w:tcW w:w="1350" w:type="dxa"/>
          </w:tcPr>
          <w:p w14:paraId="1CD57281" w14:textId="77777777" w:rsidR="00504E25" w:rsidRPr="006461EA" w:rsidRDefault="00504E25" w:rsidP="00504E25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461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เงินกู้ยืมระยะยาว</w:t>
            </w:r>
          </w:p>
        </w:tc>
        <w:tc>
          <w:tcPr>
            <w:tcW w:w="711" w:type="dxa"/>
          </w:tcPr>
          <w:p w14:paraId="43968871" w14:textId="42A6A22A" w:rsidR="00504E25" w:rsidRPr="006461EA" w:rsidRDefault="00383999" w:rsidP="00504E25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461EA">
              <w:rPr>
                <w:rFonts w:ascii="Browallia New" w:hAnsi="Browallia New" w:cs="Browallia New"/>
                <w:sz w:val="20"/>
                <w:szCs w:val="20"/>
                <w:lang w:val="en-GB"/>
              </w:rPr>
              <w:t>390</w:t>
            </w:r>
            <w:r w:rsidRPr="006461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.</w:t>
            </w:r>
            <w:r w:rsidRPr="006461EA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735" w:type="dxa"/>
          </w:tcPr>
          <w:p w14:paraId="00FD3F21" w14:textId="77777777" w:rsidR="00504E25" w:rsidRPr="006461EA" w:rsidRDefault="00504E25" w:rsidP="00B830C9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461EA">
              <w:rPr>
                <w:rFonts w:ascii="Browallia New" w:hAnsi="Browallia New" w:cs="Browallia New"/>
                <w:sz w:val="20"/>
                <w:szCs w:val="20"/>
                <w:lang w:val="en-GB"/>
              </w:rPr>
              <w:t>390</w:t>
            </w:r>
            <w:r w:rsidRPr="006461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.</w:t>
            </w:r>
            <w:r w:rsidRPr="006461EA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080" w:type="dxa"/>
          </w:tcPr>
          <w:p w14:paraId="0E6B93EE" w14:textId="77777777" w:rsidR="00504E25" w:rsidRPr="006461EA" w:rsidRDefault="00504E25" w:rsidP="00504E25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461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อัตรา</w:t>
            </w:r>
            <w:r w:rsidRPr="006461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ร้อยละ </w:t>
            </w:r>
            <w:r w:rsidRPr="006461EA">
              <w:rPr>
                <w:rFonts w:ascii="Browallia New" w:hAnsi="Browallia New" w:cs="Browallia New"/>
                <w:sz w:val="20"/>
                <w:szCs w:val="20"/>
                <w:lang w:val="en-GB"/>
              </w:rPr>
              <w:t>MLR</w:t>
            </w:r>
            <w:r w:rsidRPr="006461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  <w:r w:rsidRPr="006461E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0.5 </w:t>
            </w:r>
            <w:r w:rsidRPr="006461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ต่อปี</w:t>
            </w:r>
            <w:r w:rsidRPr="006461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 ชำระรายเดือน</w:t>
            </w:r>
          </w:p>
        </w:tc>
        <w:tc>
          <w:tcPr>
            <w:tcW w:w="1279" w:type="dxa"/>
          </w:tcPr>
          <w:p w14:paraId="5016DB1E" w14:textId="77777777" w:rsidR="00504E25" w:rsidRPr="006461EA" w:rsidRDefault="00504E25" w:rsidP="00504E25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461E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5 </w:t>
            </w:r>
            <w:r w:rsidRPr="006461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ปี</w:t>
            </w:r>
            <w:r w:rsidRPr="006461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 เริ่มปี</w:t>
            </w:r>
            <w:r w:rsidRPr="006461E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2559 </w:t>
            </w:r>
            <w:r w:rsidRPr="006461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ถึงปี</w:t>
            </w:r>
            <w:r w:rsidRPr="006461E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2563</w:t>
            </w:r>
          </w:p>
        </w:tc>
        <w:tc>
          <w:tcPr>
            <w:tcW w:w="2225" w:type="dxa"/>
          </w:tcPr>
          <w:p w14:paraId="17E0E215" w14:textId="77777777" w:rsidR="00504E25" w:rsidRPr="006461EA" w:rsidRDefault="00504E25" w:rsidP="00504E25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ind w:left="94" w:hanging="94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461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- เดือนที่ </w:t>
            </w:r>
            <w:r w:rsidRPr="006461E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6461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  <w:r w:rsidRPr="006461E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18 </w:t>
            </w:r>
            <w:r w:rsidRPr="006461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ปลอด</w:t>
            </w:r>
            <w:r w:rsidRPr="006461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ชำระ</w:t>
            </w:r>
            <w:r w:rsidRPr="006461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เงินต้น</w:t>
            </w:r>
          </w:p>
          <w:p w14:paraId="294E090F" w14:textId="77777777" w:rsidR="00504E25" w:rsidRPr="006461EA" w:rsidRDefault="00504E25" w:rsidP="00504E25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ind w:left="94" w:hanging="94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461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- ตั้งแต่เดือนที่ </w:t>
            </w:r>
            <w:r w:rsidRPr="006461E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19 </w:t>
            </w:r>
            <w:r w:rsidRPr="006461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ชำระเงินต</w:t>
            </w:r>
            <w:r w:rsidRPr="006461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้</w:t>
            </w:r>
            <w:r w:rsidRPr="006461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น </w:t>
            </w:r>
            <w:r w:rsidRPr="006461E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6.5 </w:t>
            </w:r>
            <w:r w:rsidRPr="006461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ล้านบาท</w:t>
            </w:r>
            <w:r w:rsidRPr="006461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ต่อเดือน</w:t>
            </w:r>
          </w:p>
        </w:tc>
        <w:tc>
          <w:tcPr>
            <w:tcW w:w="1531" w:type="dxa"/>
          </w:tcPr>
          <w:p w14:paraId="6F3F8E09" w14:textId="2C051308" w:rsidR="00504E25" w:rsidRPr="006461EA" w:rsidRDefault="00504E25" w:rsidP="00504E25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ind w:right="-102"/>
              <w:jc w:val="both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6461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ก่อสร้างโรงงานผลิตชิ้นส่วนคอนกรีตสำเร็จรูป </w:t>
            </w:r>
          </w:p>
        </w:tc>
      </w:tr>
      <w:tr w:rsidR="00504E25" w:rsidRPr="006461EA" w14:paraId="4D702A09" w14:textId="77777777" w:rsidTr="00872730">
        <w:tc>
          <w:tcPr>
            <w:tcW w:w="1350" w:type="dxa"/>
          </w:tcPr>
          <w:p w14:paraId="44BE23EE" w14:textId="77777777" w:rsidR="00504E25" w:rsidRPr="006461EA" w:rsidRDefault="00504E25" w:rsidP="00504E25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461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เงินกู้ยืมระยะยาว</w:t>
            </w:r>
          </w:p>
        </w:tc>
        <w:tc>
          <w:tcPr>
            <w:tcW w:w="711" w:type="dxa"/>
          </w:tcPr>
          <w:p w14:paraId="4D754C88" w14:textId="79E0714C" w:rsidR="00504E25" w:rsidRPr="006461EA" w:rsidRDefault="00A25DDF" w:rsidP="00504E25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461EA">
              <w:rPr>
                <w:rFonts w:ascii="Browallia New" w:hAnsi="Browallia New" w:cs="Browallia New"/>
                <w:sz w:val="20"/>
                <w:szCs w:val="20"/>
                <w:lang w:val="en-GB"/>
              </w:rPr>
              <w:t>140</w:t>
            </w:r>
            <w:r w:rsidRPr="006461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.</w:t>
            </w:r>
            <w:r w:rsidRPr="006461EA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735" w:type="dxa"/>
          </w:tcPr>
          <w:p w14:paraId="2805ECE7" w14:textId="77777777" w:rsidR="00504E25" w:rsidRPr="006461EA" w:rsidRDefault="00504E25" w:rsidP="00B830C9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461EA">
              <w:rPr>
                <w:rFonts w:ascii="Browallia New" w:hAnsi="Browallia New" w:cs="Browallia New"/>
                <w:sz w:val="20"/>
                <w:szCs w:val="20"/>
                <w:lang w:val="en-GB"/>
              </w:rPr>
              <w:t>140</w:t>
            </w:r>
            <w:r w:rsidRPr="006461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.</w:t>
            </w:r>
            <w:r w:rsidRPr="006461EA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080" w:type="dxa"/>
          </w:tcPr>
          <w:p w14:paraId="065E1830" w14:textId="77777777" w:rsidR="00504E25" w:rsidRPr="006461EA" w:rsidRDefault="00504E25" w:rsidP="00504E25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461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อัตรา</w:t>
            </w:r>
            <w:r w:rsidRPr="006461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ร้อยละ </w:t>
            </w:r>
            <w:r w:rsidRPr="006461EA">
              <w:rPr>
                <w:rFonts w:ascii="Browallia New" w:hAnsi="Browallia New" w:cs="Browallia New"/>
                <w:sz w:val="20"/>
                <w:szCs w:val="20"/>
                <w:lang w:val="en-GB"/>
              </w:rPr>
              <w:t>MLR</w:t>
            </w:r>
            <w:r w:rsidRPr="006461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  <w:r w:rsidRPr="006461E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1 </w:t>
            </w:r>
            <w:r w:rsidRPr="006461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ต่อปี</w:t>
            </w:r>
            <w:r w:rsidRPr="006461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 ชำระรายเดือน</w:t>
            </w:r>
          </w:p>
        </w:tc>
        <w:tc>
          <w:tcPr>
            <w:tcW w:w="1279" w:type="dxa"/>
          </w:tcPr>
          <w:p w14:paraId="62D29ABD" w14:textId="77777777" w:rsidR="00504E25" w:rsidRPr="006461EA" w:rsidRDefault="00504E25" w:rsidP="00504E25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461E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7 </w:t>
            </w:r>
            <w:r w:rsidRPr="006461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ปี</w:t>
            </w:r>
            <w:r w:rsidRPr="006461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 เริ่มปี</w:t>
            </w:r>
            <w:r w:rsidRPr="006461E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2560 </w:t>
            </w:r>
            <w:r w:rsidRPr="006461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ถึงปี</w:t>
            </w:r>
            <w:r w:rsidRPr="006461E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2567</w:t>
            </w:r>
          </w:p>
        </w:tc>
        <w:tc>
          <w:tcPr>
            <w:tcW w:w="2225" w:type="dxa"/>
          </w:tcPr>
          <w:p w14:paraId="4487326E" w14:textId="77777777" w:rsidR="00504E25" w:rsidRPr="006461EA" w:rsidRDefault="00504E25" w:rsidP="00504E25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ind w:left="94" w:hanging="94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461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- เดือนที่ </w:t>
            </w:r>
            <w:r w:rsidRPr="006461E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6461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  <w:r w:rsidRPr="006461E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12 </w:t>
            </w:r>
            <w:r w:rsidRPr="006461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ปลอด</w:t>
            </w:r>
            <w:r w:rsidRPr="006461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ชำระ</w:t>
            </w:r>
            <w:r w:rsidRPr="006461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เงินต้น</w:t>
            </w:r>
          </w:p>
          <w:p w14:paraId="11A683C6" w14:textId="77777777" w:rsidR="00504E25" w:rsidRPr="006461EA" w:rsidRDefault="00504E25" w:rsidP="00504E25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ind w:left="94" w:hanging="94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461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- ตั้งแต่เดือนที่ </w:t>
            </w:r>
            <w:r w:rsidRPr="006461E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13 </w:t>
            </w:r>
            <w:r w:rsidRPr="006461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ชำระเงินต</w:t>
            </w:r>
            <w:r w:rsidRPr="006461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้</w:t>
            </w:r>
            <w:r w:rsidRPr="006461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น </w:t>
            </w:r>
            <w:r w:rsidRPr="006461E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6461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.</w:t>
            </w:r>
            <w:r w:rsidRPr="006461E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95 </w:t>
            </w:r>
            <w:r w:rsidRPr="006461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ล้านบาท</w:t>
            </w:r>
            <w:r w:rsidRPr="006461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ต่อเดือน</w:t>
            </w:r>
          </w:p>
        </w:tc>
        <w:tc>
          <w:tcPr>
            <w:tcW w:w="1531" w:type="dxa"/>
          </w:tcPr>
          <w:p w14:paraId="3C1A064A" w14:textId="77777777" w:rsidR="00504E25" w:rsidRPr="006461EA" w:rsidRDefault="00504E25" w:rsidP="00504E25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ind w:right="-10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461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ก่อสร้างโรงงานเสาเข็มคอนกรีตอัดแรง</w:t>
            </w:r>
          </w:p>
        </w:tc>
      </w:tr>
      <w:tr w:rsidR="00504E25" w:rsidRPr="006461EA" w14:paraId="7B207597" w14:textId="77777777" w:rsidTr="00872730">
        <w:tc>
          <w:tcPr>
            <w:tcW w:w="1350" w:type="dxa"/>
          </w:tcPr>
          <w:p w14:paraId="63097D59" w14:textId="77777777" w:rsidR="00504E25" w:rsidRPr="006461EA" w:rsidRDefault="00504E25" w:rsidP="00504E25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461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เงินกู้ยืมระยะยาว</w:t>
            </w:r>
          </w:p>
        </w:tc>
        <w:tc>
          <w:tcPr>
            <w:tcW w:w="711" w:type="dxa"/>
          </w:tcPr>
          <w:p w14:paraId="7E1AB69D" w14:textId="1B607FE0" w:rsidR="00504E25" w:rsidRPr="006461EA" w:rsidRDefault="003B6472" w:rsidP="00504E25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461EA">
              <w:rPr>
                <w:rFonts w:ascii="Browallia New" w:hAnsi="Browallia New" w:cs="Browallia New"/>
                <w:sz w:val="20"/>
                <w:szCs w:val="20"/>
                <w:lang w:val="en-GB"/>
              </w:rPr>
              <w:t>60</w:t>
            </w:r>
            <w:r w:rsidRPr="006461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.</w:t>
            </w:r>
            <w:r w:rsidRPr="006461EA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735" w:type="dxa"/>
          </w:tcPr>
          <w:p w14:paraId="61DCABD4" w14:textId="77777777" w:rsidR="00504E25" w:rsidRPr="006461EA" w:rsidRDefault="00504E25" w:rsidP="00B830C9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461EA">
              <w:rPr>
                <w:rFonts w:ascii="Browallia New" w:hAnsi="Browallia New" w:cs="Browallia New"/>
                <w:sz w:val="20"/>
                <w:szCs w:val="20"/>
                <w:lang w:val="en-GB"/>
              </w:rPr>
              <w:t>60</w:t>
            </w:r>
            <w:r w:rsidRPr="006461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.</w:t>
            </w:r>
            <w:r w:rsidRPr="006461EA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080" w:type="dxa"/>
          </w:tcPr>
          <w:p w14:paraId="69B8DB86" w14:textId="77777777" w:rsidR="00504E25" w:rsidRPr="006461EA" w:rsidRDefault="00504E25" w:rsidP="00504E25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461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อัตรา</w:t>
            </w:r>
            <w:r w:rsidRPr="006461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ร้อยละ </w:t>
            </w:r>
            <w:r w:rsidRPr="006461EA">
              <w:rPr>
                <w:rFonts w:ascii="Browallia New" w:hAnsi="Browallia New" w:cs="Browallia New"/>
                <w:sz w:val="20"/>
                <w:szCs w:val="20"/>
                <w:lang w:val="en-GB"/>
              </w:rPr>
              <w:t>MLR</w:t>
            </w:r>
            <w:r w:rsidRPr="006461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  <w:r w:rsidRPr="006461E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1 </w:t>
            </w:r>
            <w:r w:rsidRPr="006461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ต่อปี</w:t>
            </w:r>
            <w:r w:rsidRPr="006461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 ชำระรายเดือน</w:t>
            </w:r>
          </w:p>
        </w:tc>
        <w:tc>
          <w:tcPr>
            <w:tcW w:w="1279" w:type="dxa"/>
          </w:tcPr>
          <w:p w14:paraId="73CA9904" w14:textId="77777777" w:rsidR="00504E25" w:rsidRPr="006461EA" w:rsidRDefault="00504E25" w:rsidP="00504E25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461E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7 </w:t>
            </w:r>
            <w:r w:rsidRPr="006461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ปี</w:t>
            </w:r>
            <w:r w:rsidRPr="006461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 เริ่มปี</w:t>
            </w:r>
            <w:r w:rsidRPr="006461E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6461EA">
              <w:rPr>
                <w:rFonts w:ascii="Browallia New" w:hAnsi="Browallia New" w:cs="Browallia New"/>
                <w:sz w:val="20"/>
                <w:szCs w:val="20"/>
              </w:rPr>
              <w:t>25</w:t>
            </w:r>
            <w:r w:rsidRPr="006461E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60 </w:t>
            </w:r>
            <w:r w:rsidRPr="006461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ถึงปี</w:t>
            </w:r>
            <w:r w:rsidRPr="006461E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2567</w:t>
            </w:r>
          </w:p>
        </w:tc>
        <w:tc>
          <w:tcPr>
            <w:tcW w:w="2225" w:type="dxa"/>
          </w:tcPr>
          <w:p w14:paraId="3E5D1987" w14:textId="77777777" w:rsidR="00504E25" w:rsidRPr="006461EA" w:rsidRDefault="00504E25" w:rsidP="00504E25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ind w:left="94" w:hanging="94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461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- เดือนที่ </w:t>
            </w:r>
            <w:r w:rsidRPr="006461E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6461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  <w:r w:rsidRPr="006461E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12 </w:t>
            </w:r>
            <w:r w:rsidRPr="006461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ปลอด</w:t>
            </w:r>
            <w:r w:rsidRPr="006461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ชำระ</w:t>
            </w:r>
            <w:r w:rsidRPr="006461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เงินต้น</w:t>
            </w:r>
          </w:p>
          <w:p w14:paraId="14A91940" w14:textId="77777777" w:rsidR="00504E25" w:rsidRPr="006461EA" w:rsidRDefault="00504E25" w:rsidP="00504E25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ind w:left="94" w:hanging="94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461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- ตั้งแต่เดือนที่ </w:t>
            </w:r>
            <w:r w:rsidRPr="006461E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13 </w:t>
            </w:r>
            <w:r w:rsidRPr="006461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ชำระเงินต้น </w:t>
            </w:r>
            <w:r w:rsidRPr="006461EA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Pr="006461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.</w:t>
            </w:r>
            <w:r w:rsidRPr="006461E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85 </w:t>
            </w:r>
            <w:r w:rsidRPr="006461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ล้านบาท</w:t>
            </w:r>
            <w:r w:rsidRPr="006461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ต่อเดือน</w:t>
            </w:r>
          </w:p>
        </w:tc>
        <w:tc>
          <w:tcPr>
            <w:tcW w:w="1531" w:type="dxa"/>
          </w:tcPr>
          <w:p w14:paraId="363A717C" w14:textId="77777777" w:rsidR="00504E25" w:rsidRPr="006461EA" w:rsidRDefault="00504E25" w:rsidP="00504E25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461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ซื้อเครื่องจักรและอุปกรณ์ที่ใช้ในโรงงานเสาเข็ม</w:t>
            </w:r>
            <w:r w:rsidRPr="006461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ค</w:t>
            </w:r>
            <w:r w:rsidRPr="006461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อนกรีตอัดแรง</w:t>
            </w:r>
          </w:p>
        </w:tc>
      </w:tr>
      <w:tr w:rsidR="00504E25" w:rsidRPr="006461EA" w14:paraId="4C994F7B" w14:textId="77777777" w:rsidTr="00872730">
        <w:tc>
          <w:tcPr>
            <w:tcW w:w="1350" w:type="dxa"/>
          </w:tcPr>
          <w:p w14:paraId="274C1000" w14:textId="77777777" w:rsidR="00504E25" w:rsidRPr="006461EA" w:rsidRDefault="00504E25" w:rsidP="00504E25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ind w:firstLine="181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6461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711" w:type="dxa"/>
          </w:tcPr>
          <w:p w14:paraId="2C0EAA71" w14:textId="3609D7CD" w:rsidR="00504E25" w:rsidRPr="006461EA" w:rsidRDefault="003B6472" w:rsidP="00504E25">
            <w:pPr>
              <w:pBdr>
                <w:top w:val="single" w:sz="4" w:space="1" w:color="auto"/>
                <w:bottom w:val="single" w:sz="12" w:space="1" w:color="auto"/>
              </w:pBd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590.00</w:t>
            </w:r>
          </w:p>
        </w:tc>
        <w:tc>
          <w:tcPr>
            <w:tcW w:w="735" w:type="dxa"/>
          </w:tcPr>
          <w:p w14:paraId="49AD6DBE" w14:textId="77777777" w:rsidR="00504E25" w:rsidRPr="006461EA" w:rsidRDefault="00504E25" w:rsidP="00B830C9">
            <w:pPr>
              <w:pBdr>
                <w:top w:val="single" w:sz="4" w:space="1" w:color="auto"/>
                <w:bottom w:val="single" w:sz="12" w:space="1" w:color="auto"/>
              </w:pBd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461EA">
              <w:rPr>
                <w:rFonts w:ascii="Browallia New" w:hAnsi="Browallia New" w:cs="Browallia New"/>
                <w:sz w:val="20"/>
                <w:szCs w:val="20"/>
                <w:lang w:val="en-GB"/>
              </w:rPr>
              <w:t>590</w:t>
            </w:r>
            <w:r w:rsidRPr="006461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.</w:t>
            </w:r>
            <w:r w:rsidRPr="006461EA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080" w:type="dxa"/>
          </w:tcPr>
          <w:p w14:paraId="1D57F0CF" w14:textId="77777777" w:rsidR="00504E25" w:rsidRPr="006461EA" w:rsidRDefault="00504E25" w:rsidP="00504E25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79" w:type="dxa"/>
          </w:tcPr>
          <w:p w14:paraId="51BE066C" w14:textId="77777777" w:rsidR="00504E25" w:rsidRPr="006461EA" w:rsidRDefault="00504E25" w:rsidP="00504E25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225" w:type="dxa"/>
          </w:tcPr>
          <w:p w14:paraId="0209332E" w14:textId="77777777" w:rsidR="00504E25" w:rsidRPr="006461EA" w:rsidRDefault="00504E25" w:rsidP="00504E25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531" w:type="dxa"/>
          </w:tcPr>
          <w:p w14:paraId="35FD2C4D" w14:textId="77777777" w:rsidR="00504E25" w:rsidRPr="006461EA" w:rsidRDefault="00504E25" w:rsidP="00504E25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</w:tbl>
    <w:p w14:paraId="1104116A" w14:textId="77777777" w:rsidR="00600AE3" w:rsidRPr="00120597" w:rsidRDefault="00600AE3" w:rsidP="00C67E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2"/>
        <w:jc w:val="thaiDistribute"/>
        <w:rPr>
          <w:rFonts w:ascii="Browallia New" w:hAnsi="Browallia New" w:cs="Browallia New"/>
          <w:sz w:val="32"/>
          <w:szCs w:val="32"/>
          <w:lang w:val="en-GB"/>
        </w:rPr>
      </w:pPr>
    </w:p>
    <w:p w14:paraId="308AF36E" w14:textId="2865B19E" w:rsidR="00480156" w:rsidRPr="00FA3CEA" w:rsidRDefault="00480156" w:rsidP="00FA3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2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FA3CEA">
        <w:rPr>
          <w:rFonts w:ascii="Browallia New" w:hAnsi="Browallia New" w:cs="Browallia New"/>
          <w:sz w:val="28"/>
          <w:szCs w:val="28"/>
          <w:cs/>
          <w:lang w:val="en-GB"/>
        </w:rPr>
        <w:t xml:space="preserve">เงินกู้ยืมดังกล่าวมีเงื่อนไขให้บริษัทต้องดำรงสัดส่วนหนี้สินต่อทุนไม่เกิน </w:t>
      </w:r>
      <w:r w:rsidRPr="00FA3CEA">
        <w:rPr>
          <w:rFonts w:ascii="Browallia New" w:hAnsi="Browallia New" w:cs="Browallia New"/>
          <w:sz w:val="28"/>
          <w:szCs w:val="28"/>
          <w:lang w:val="en-GB"/>
        </w:rPr>
        <w:t>2</w:t>
      </w:r>
      <w:r w:rsidRPr="00FA3CEA">
        <w:rPr>
          <w:rFonts w:ascii="Browallia New" w:hAnsi="Browallia New" w:cs="Browallia New"/>
          <w:sz w:val="28"/>
          <w:szCs w:val="28"/>
          <w:cs/>
          <w:lang w:val="en-GB"/>
        </w:rPr>
        <w:t>.</w:t>
      </w:r>
      <w:r w:rsidRPr="00FA3CEA">
        <w:rPr>
          <w:rFonts w:ascii="Browallia New" w:hAnsi="Browallia New" w:cs="Browallia New"/>
          <w:sz w:val="28"/>
          <w:szCs w:val="28"/>
          <w:lang w:val="en-GB"/>
        </w:rPr>
        <w:t xml:space="preserve">0 </w:t>
      </w:r>
      <w:r w:rsidRPr="00FA3CEA">
        <w:rPr>
          <w:rFonts w:ascii="Browallia New" w:hAnsi="Browallia New" w:cs="Browallia New"/>
          <w:sz w:val="28"/>
          <w:szCs w:val="28"/>
          <w:cs/>
          <w:lang w:val="en-GB"/>
        </w:rPr>
        <w:t xml:space="preserve">เท่า และอัตราส่วนความสามารถในการชำระหนี้ไม่ต่ำกว่า </w:t>
      </w:r>
      <w:r w:rsidRPr="00FA3CEA">
        <w:rPr>
          <w:rFonts w:ascii="Browallia New" w:hAnsi="Browallia New" w:cs="Browallia New"/>
          <w:sz w:val="28"/>
          <w:szCs w:val="28"/>
          <w:lang w:val="en-GB"/>
        </w:rPr>
        <w:t>1</w:t>
      </w:r>
      <w:r w:rsidRPr="00FA3CEA">
        <w:rPr>
          <w:rFonts w:ascii="Browallia New" w:hAnsi="Browallia New" w:cs="Browallia New"/>
          <w:sz w:val="28"/>
          <w:szCs w:val="28"/>
          <w:cs/>
          <w:lang w:val="en-GB"/>
        </w:rPr>
        <w:t>.</w:t>
      </w:r>
      <w:r w:rsidRPr="00FA3CEA">
        <w:rPr>
          <w:rFonts w:ascii="Browallia New" w:hAnsi="Browallia New" w:cs="Browallia New"/>
          <w:sz w:val="28"/>
          <w:szCs w:val="28"/>
          <w:lang w:val="en-GB"/>
        </w:rPr>
        <w:t xml:space="preserve">20 </w:t>
      </w:r>
      <w:r w:rsidRPr="00FA3CEA">
        <w:rPr>
          <w:rFonts w:ascii="Browallia New" w:hAnsi="Browallia New" w:cs="Browallia New"/>
          <w:sz w:val="28"/>
          <w:szCs w:val="28"/>
          <w:cs/>
          <w:lang w:val="en-GB"/>
        </w:rPr>
        <w:t>เท่าของงบการเงินเฉพาะของบริษัท และโอนสิทธิในการรับผลประโยชน์จากกรมธรรม์ประกันภัยสิ่งปลูกสร้างให้แก่ธนาคาร</w:t>
      </w:r>
    </w:p>
    <w:p w14:paraId="5DA9A351" w14:textId="5AC8BA5B" w:rsidR="00480156" w:rsidRPr="00FA3CEA" w:rsidRDefault="007D1E19" w:rsidP="00FA3CEA">
      <w:pPr>
        <w:spacing w:line="240" w:lineRule="auto"/>
        <w:jc w:val="thaiDistribute"/>
        <w:rPr>
          <w:rFonts w:ascii="Browallia New" w:hAnsi="Browallia New" w:cs="Browallia New"/>
          <w:sz w:val="24"/>
          <w:szCs w:val="24"/>
        </w:rPr>
      </w:pPr>
      <w:r w:rsidRPr="00FA3CEA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</w:p>
    <w:p w14:paraId="52EB52E0" w14:textId="4706FBD0" w:rsidR="002D256C" w:rsidRPr="00FA3CEA" w:rsidRDefault="002D256C" w:rsidP="00FA3CEA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FA3CEA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Pr="00FA3CEA">
        <w:rPr>
          <w:rFonts w:ascii="Browallia New" w:hAnsi="Browallia New" w:cs="Browallia New"/>
          <w:sz w:val="28"/>
          <w:szCs w:val="28"/>
        </w:rPr>
        <w:t>31</w:t>
      </w:r>
      <w:r w:rsidRPr="00FA3CEA">
        <w:rPr>
          <w:rFonts w:ascii="Browallia New" w:hAnsi="Browallia New" w:cs="Browallia New"/>
          <w:sz w:val="28"/>
          <w:szCs w:val="28"/>
          <w:cs/>
        </w:rPr>
        <w:t xml:space="preserve"> ธันวาคม</w:t>
      </w:r>
      <w:r w:rsidRPr="00FA3CEA">
        <w:rPr>
          <w:rFonts w:ascii="Browallia New" w:hAnsi="Browallia New" w:cs="Browallia New"/>
          <w:sz w:val="28"/>
          <w:szCs w:val="28"/>
        </w:rPr>
        <w:t xml:space="preserve"> 256</w:t>
      </w:r>
      <w:r w:rsidR="00120597" w:rsidRPr="00FA3CEA">
        <w:rPr>
          <w:rFonts w:ascii="Browallia New" w:hAnsi="Browallia New" w:cs="Browallia New"/>
          <w:sz w:val="28"/>
          <w:szCs w:val="28"/>
        </w:rPr>
        <w:t>2</w:t>
      </w:r>
      <w:r w:rsidRPr="00FA3CEA">
        <w:rPr>
          <w:rFonts w:ascii="Browallia New" w:hAnsi="Browallia New" w:cs="Browallia New"/>
          <w:sz w:val="28"/>
          <w:szCs w:val="28"/>
        </w:rPr>
        <w:t xml:space="preserve"> </w:t>
      </w:r>
      <w:r w:rsidRPr="00FA3CEA">
        <w:rPr>
          <w:rFonts w:ascii="Browallia New" w:hAnsi="Browallia New" w:cs="Browallia New"/>
          <w:sz w:val="28"/>
          <w:szCs w:val="28"/>
          <w:cs/>
        </w:rPr>
        <w:t>บริษัทไม่สามารถดำรงอัตราส่วนความสามารถในการชำระหนี้ตามที่ระบุไว้ในสัญญากู้ยืมกับสถาบันการเงินได้ ซึ่งไม่เป็นไปตามเงื่อนไขของสัญญาเงินกู้</w:t>
      </w:r>
      <w:r w:rsidR="00195D93" w:rsidRPr="00FA3CEA">
        <w:rPr>
          <w:rFonts w:ascii="Browallia New" w:hAnsi="Browallia New" w:cs="Browallia New"/>
          <w:sz w:val="28"/>
          <w:szCs w:val="28"/>
          <w:cs/>
        </w:rPr>
        <w:t>ยืม อย่างไรก็ตาม บริษัทได้รับหนังสือให้ความยินยอมจากสถาบันการเงินแล้วภายในรอบระยะเวลารายงาน</w:t>
      </w:r>
    </w:p>
    <w:p w14:paraId="76204EE6" w14:textId="77777777" w:rsidR="002D256C" w:rsidRPr="00FA3CEA" w:rsidRDefault="002D256C" w:rsidP="00FA3CEA">
      <w:pPr>
        <w:spacing w:line="240" w:lineRule="auto"/>
        <w:ind w:left="426"/>
        <w:jc w:val="thaiDistribute"/>
        <w:rPr>
          <w:rFonts w:ascii="Browallia New" w:hAnsi="Browallia New" w:cs="Browallia New"/>
          <w:sz w:val="24"/>
          <w:szCs w:val="24"/>
        </w:rPr>
      </w:pPr>
    </w:p>
    <w:p w14:paraId="24E3B53F" w14:textId="5EBE7B26" w:rsidR="00480156" w:rsidRPr="006461EA" w:rsidRDefault="00480156" w:rsidP="00FA3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6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FA3CEA">
        <w:rPr>
          <w:rFonts w:ascii="Browallia New" w:hAnsi="Browallia New" w:cs="Browallia New"/>
          <w:sz w:val="28"/>
          <w:szCs w:val="28"/>
          <w:cs/>
          <w:lang w:val="en-GB"/>
        </w:rPr>
        <w:t>วงเงินกู้ยืมระยะ</w:t>
      </w:r>
      <w:r w:rsidRPr="006461EA">
        <w:rPr>
          <w:rFonts w:ascii="Browallia New" w:hAnsi="Browallia New" w:cs="Browallia New" w:hint="cs"/>
          <w:sz w:val="28"/>
          <w:szCs w:val="28"/>
          <w:cs/>
          <w:lang w:val="en-GB"/>
        </w:rPr>
        <w:t>ยาวของบร</w:t>
      </w:r>
      <w:r w:rsidRPr="006461EA">
        <w:rPr>
          <w:rStyle w:val="PageNumber"/>
          <w:rFonts w:ascii="Browallia New" w:hAnsi="Browallia New" w:cs="Browallia New" w:hint="cs"/>
          <w:sz w:val="28"/>
          <w:szCs w:val="28"/>
          <w:cs/>
        </w:rPr>
        <w:t>ิษัทย่อยมี</w:t>
      </w: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>ดังนี้</w:t>
      </w:r>
      <w:r w:rsidRPr="006461EA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 </w:t>
      </w:r>
    </w:p>
    <w:p w14:paraId="4EACFE2A" w14:textId="77777777" w:rsidR="00480156" w:rsidRPr="006461EA" w:rsidRDefault="00480156" w:rsidP="004801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60"/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Style w:val="TableGrid"/>
        <w:tblW w:w="936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71"/>
        <w:gridCol w:w="764"/>
        <w:gridCol w:w="716"/>
        <w:gridCol w:w="6"/>
        <w:gridCol w:w="1432"/>
        <w:gridCol w:w="6"/>
        <w:gridCol w:w="1179"/>
        <w:gridCol w:w="2050"/>
        <w:gridCol w:w="1440"/>
      </w:tblGrid>
      <w:tr w:rsidR="00480156" w:rsidRPr="00FA3CEA" w14:paraId="14A813D2" w14:textId="77777777" w:rsidTr="00FA3CEA">
        <w:trPr>
          <w:tblHeader/>
        </w:trPr>
        <w:tc>
          <w:tcPr>
            <w:tcW w:w="1771" w:type="dxa"/>
          </w:tcPr>
          <w:p w14:paraId="5D9F67A6" w14:textId="77777777" w:rsidR="00480156" w:rsidRPr="00FA3CEA" w:rsidRDefault="00480156" w:rsidP="00C45A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475835B4" w14:textId="77777777" w:rsidR="00480156" w:rsidRPr="00FA3CEA" w:rsidRDefault="00480156" w:rsidP="00C45A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FA3C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ประเภทวงเงินกู้</w:t>
            </w:r>
          </w:p>
        </w:tc>
        <w:tc>
          <w:tcPr>
            <w:tcW w:w="1486" w:type="dxa"/>
            <w:gridSpan w:val="3"/>
          </w:tcPr>
          <w:p w14:paraId="1E111189" w14:textId="77777777" w:rsidR="00480156" w:rsidRPr="00FA3CEA" w:rsidRDefault="00480156" w:rsidP="00C45A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0FDA71C4" w14:textId="28352207" w:rsidR="00480156" w:rsidRPr="00FA3CEA" w:rsidRDefault="00480156" w:rsidP="00C45A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A3C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วงเงินกู้</w:t>
            </w:r>
            <w:r w:rsidR="00195D93" w:rsidRPr="00FA3C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 </w:t>
            </w:r>
            <w:r w:rsidRPr="00FA3C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(ล้านบาท)</w:t>
            </w:r>
          </w:p>
        </w:tc>
        <w:tc>
          <w:tcPr>
            <w:tcW w:w="1438" w:type="dxa"/>
            <w:gridSpan w:val="2"/>
          </w:tcPr>
          <w:p w14:paraId="4A4B1A22" w14:textId="77777777" w:rsidR="00480156" w:rsidRPr="00FA3CEA" w:rsidRDefault="00480156" w:rsidP="00C45A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3E367174" w14:textId="77777777" w:rsidR="00480156" w:rsidRPr="00FA3CEA" w:rsidRDefault="00480156" w:rsidP="00C45A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A3C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ดอกเบี้ย</w:t>
            </w:r>
          </w:p>
        </w:tc>
        <w:tc>
          <w:tcPr>
            <w:tcW w:w="1179" w:type="dxa"/>
          </w:tcPr>
          <w:p w14:paraId="49AB4695" w14:textId="77777777" w:rsidR="00480156" w:rsidRPr="00FA3CEA" w:rsidRDefault="00480156" w:rsidP="00C45A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4ABF9AFE" w14:textId="77777777" w:rsidR="00480156" w:rsidRPr="00FA3CEA" w:rsidRDefault="00480156" w:rsidP="00C45A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A3C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ระยะเวลา</w:t>
            </w:r>
          </w:p>
        </w:tc>
        <w:tc>
          <w:tcPr>
            <w:tcW w:w="2050" w:type="dxa"/>
          </w:tcPr>
          <w:p w14:paraId="33A9EC73" w14:textId="77777777" w:rsidR="00480156" w:rsidRPr="00FA3CEA" w:rsidRDefault="00480156" w:rsidP="00C45A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18E0BA04" w14:textId="77777777" w:rsidR="00480156" w:rsidRPr="00FA3CEA" w:rsidRDefault="00480156" w:rsidP="00C45A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A3C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เงื่อนไขการผ่อนชำระ</w:t>
            </w:r>
          </w:p>
        </w:tc>
        <w:tc>
          <w:tcPr>
            <w:tcW w:w="1440" w:type="dxa"/>
          </w:tcPr>
          <w:p w14:paraId="004CF4D0" w14:textId="77777777" w:rsidR="00480156" w:rsidRPr="00FA3CEA" w:rsidRDefault="00480156" w:rsidP="00C45A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23587C5F" w14:textId="77777777" w:rsidR="00480156" w:rsidRPr="00FA3CEA" w:rsidRDefault="00480156" w:rsidP="00C45A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A3C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วัตถุประสงค์</w:t>
            </w:r>
          </w:p>
        </w:tc>
      </w:tr>
      <w:tr w:rsidR="00480156" w:rsidRPr="00FA3CEA" w14:paraId="5834739F" w14:textId="77777777" w:rsidTr="00FA3CEA">
        <w:trPr>
          <w:tblHeader/>
        </w:trPr>
        <w:tc>
          <w:tcPr>
            <w:tcW w:w="1771" w:type="dxa"/>
          </w:tcPr>
          <w:p w14:paraId="0F0D0FD9" w14:textId="77777777" w:rsidR="00480156" w:rsidRPr="00FA3CEA" w:rsidRDefault="00480156" w:rsidP="00C45A54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64" w:type="dxa"/>
          </w:tcPr>
          <w:p w14:paraId="03259FEC" w14:textId="40655A45" w:rsidR="00480156" w:rsidRPr="00FA3CEA" w:rsidRDefault="00480156" w:rsidP="0029464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FA3C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256</w:t>
            </w:r>
            <w:r w:rsidR="007B2923" w:rsidRPr="00FA3CEA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</w:p>
        </w:tc>
        <w:tc>
          <w:tcPr>
            <w:tcW w:w="716" w:type="dxa"/>
          </w:tcPr>
          <w:p w14:paraId="5574DB07" w14:textId="6B54A060" w:rsidR="00480156" w:rsidRPr="00FA3CEA" w:rsidRDefault="00480156" w:rsidP="0029464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FA3C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25</w:t>
            </w:r>
            <w:r w:rsidR="00C67E91" w:rsidRPr="00FA3CEA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7B2923" w:rsidRPr="00FA3CE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</w:p>
        </w:tc>
        <w:tc>
          <w:tcPr>
            <w:tcW w:w="1438" w:type="dxa"/>
            <w:gridSpan w:val="2"/>
          </w:tcPr>
          <w:p w14:paraId="7F038185" w14:textId="77777777" w:rsidR="00480156" w:rsidRPr="00FA3CEA" w:rsidRDefault="00480156" w:rsidP="00C45A54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185" w:type="dxa"/>
            <w:gridSpan w:val="2"/>
          </w:tcPr>
          <w:p w14:paraId="448CC453" w14:textId="77777777" w:rsidR="00480156" w:rsidRPr="00FA3CEA" w:rsidRDefault="00480156" w:rsidP="00C45A54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050" w:type="dxa"/>
          </w:tcPr>
          <w:p w14:paraId="67548B7A" w14:textId="77777777" w:rsidR="00480156" w:rsidRPr="00FA3CEA" w:rsidRDefault="00480156" w:rsidP="00C45A54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</w:tcPr>
          <w:p w14:paraId="3177B3AB" w14:textId="77777777" w:rsidR="00480156" w:rsidRPr="00FA3CEA" w:rsidRDefault="00480156" w:rsidP="00C45A54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C67E91" w:rsidRPr="00FA3CEA" w14:paraId="2B33EA08" w14:textId="77777777" w:rsidTr="00FA3CEA">
        <w:tc>
          <w:tcPr>
            <w:tcW w:w="1771" w:type="dxa"/>
          </w:tcPr>
          <w:p w14:paraId="6F44860E" w14:textId="77777777" w:rsidR="00C67E91" w:rsidRPr="00FA3CEA" w:rsidRDefault="00C67E91" w:rsidP="00C45A54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64" w:type="dxa"/>
          </w:tcPr>
          <w:p w14:paraId="32D7CB7C" w14:textId="77777777" w:rsidR="00C67E91" w:rsidRPr="00FA3CEA" w:rsidRDefault="00C67E91" w:rsidP="00C67E91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716" w:type="dxa"/>
          </w:tcPr>
          <w:p w14:paraId="1BA62C64" w14:textId="77777777" w:rsidR="00C67E91" w:rsidRPr="00FA3CEA" w:rsidRDefault="00C67E91" w:rsidP="00C67E91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438" w:type="dxa"/>
            <w:gridSpan w:val="2"/>
          </w:tcPr>
          <w:p w14:paraId="5101B1B9" w14:textId="77777777" w:rsidR="00C67E91" w:rsidRPr="00FA3CEA" w:rsidRDefault="00C67E91" w:rsidP="00C45A54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185" w:type="dxa"/>
            <w:gridSpan w:val="2"/>
          </w:tcPr>
          <w:p w14:paraId="490BE54A" w14:textId="77777777" w:rsidR="00C67E91" w:rsidRPr="00FA3CEA" w:rsidRDefault="00C67E91" w:rsidP="00C45A54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050" w:type="dxa"/>
          </w:tcPr>
          <w:p w14:paraId="686834FA" w14:textId="77777777" w:rsidR="00C67E91" w:rsidRPr="00FA3CEA" w:rsidRDefault="00C67E91" w:rsidP="00C45A54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</w:tcPr>
          <w:p w14:paraId="00C546A5" w14:textId="77777777" w:rsidR="00C67E91" w:rsidRPr="00FA3CEA" w:rsidRDefault="00C67E91" w:rsidP="00C45A54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B52FB8" w:rsidRPr="00FA3CEA" w14:paraId="5D350E76" w14:textId="77777777" w:rsidTr="00FA3CEA">
        <w:tc>
          <w:tcPr>
            <w:tcW w:w="1771" w:type="dxa"/>
            <w:shd w:val="clear" w:color="auto" w:fill="auto"/>
          </w:tcPr>
          <w:p w14:paraId="01A5F054" w14:textId="77777777" w:rsidR="00B52FB8" w:rsidRPr="00FA3CEA" w:rsidRDefault="00B52FB8" w:rsidP="00B52FB8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A3C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เงินกู้ยืมระยะยาว </w:t>
            </w:r>
            <w:r w:rsidRPr="00FA3CEA">
              <w:rPr>
                <w:rFonts w:ascii="Browallia New" w:hAnsi="Browallia New" w:cs="Browallia New"/>
                <w:sz w:val="20"/>
                <w:szCs w:val="20"/>
                <w:lang w:val="en-GB"/>
              </w:rPr>
              <w:t>M</w:t>
            </w:r>
            <w:r w:rsidRPr="00FA3C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/</w:t>
            </w:r>
            <w:r w:rsidRPr="00FA3CE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L </w:t>
            </w:r>
            <w:r w:rsidRPr="00FA3C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(1)</w:t>
            </w:r>
          </w:p>
        </w:tc>
        <w:tc>
          <w:tcPr>
            <w:tcW w:w="764" w:type="dxa"/>
            <w:shd w:val="clear" w:color="auto" w:fill="auto"/>
          </w:tcPr>
          <w:p w14:paraId="56018711" w14:textId="29CCA0CE" w:rsidR="00B52FB8" w:rsidRPr="00FA3CEA" w:rsidRDefault="00F20560" w:rsidP="00B52FB8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A3CEA">
              <w:rPr>
                <w:rFonts w:ascii="Browallia New" w:hAnsi="Browallia New" w:cs="Browallia New"/>
                <w:sz w:val="20"/>
                <w:szCs w:val="20"/>
                <w:lang w:val="en-GB"/>
              </w:rPr>
              <w:t>174.50</w:t>
            </w:r>
          </w:p>
        </w:tc>
        <w:tc>
          <w:tcPr>
            <w:tcW w:w="716" w:type="dxa"/>
            <w:shd w:val="clear" w:color="auto" w:fill="auto"/>
          </w:tcPr>
          <w:p w14:paraId="13A77062" w14:textId="1DBD713E" w:rsidR="00B52FB8" w:rsidRPr="00FA3CEA" w:rsidRDefault="00B52FB8" w:rsidP="00B52FB8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A3CEA">
              <w:rPr>
                <w:rFonts w:ascii="Browallia New" w:hAnsi="Browallia New" w:cs="Browallia New"/>
                <w:sz w:val="20"/>
                <w:szCs w:val="20"/>
                <w:lang w:val="en-GB"/>
              </w:rPr>
              <w:t>174</w:t>
            </w:r>
            <w:r w:rsidRPr="00FA3C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.</w:t>
            </w:r>
            <w:r w:rsidRPr="00FA3CEA">
              <w:rPr>
                <w:rFonts w:ascii="Browallia New" w:hAnsi="Browallia New" w:cs="Browallia New"/>
                <w:sz w:val="20"/>
                <w:szCs w:val="20"/>
                <w:lang w:val="en-GB"/>
              </w:rPr>
              <w:t>50</w:t>
            </w:r>
          </w:p>
        </w:tc>
        <w:tc>
          <w:tcPr>
            <w:tcW w:w="1438" w:type="dxa"/>
            <w:gridSpan w:val="2"/>
            <w:shd w:val="clear" w:color="auto" w:fill="auto"/>
          </w:tcPr>
          <w:p w14:paraId="198F14BA" w14:textId="77777777" w:rsidR="00B52FB8" w:rsidRPr="00FA3CEA" w:rsidRDefault="00B52FB8" w:rsidP="00B52FB8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A3C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อัตรา</w:t>
            </w:r>
            <w:r w:rsidRPr="00FA3C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ร้อยละ </w:t>
            </w:r>
            <w:r w:rsidRPr="00FA3CEA">
              <w:rPr>
                <w:rFonts w:ascii="Browallia New" w:hAnsi="Browallia New" w:cs="Browallia New"/>
                <w:sz w:val="20"/>
                <w:szCs w:val="20"/>
                <w:lang w:val="en-GB"/>
              </w:rPr>
              <w:t>MLR</w:t>
            </w:r>
            <w:r w:rsidRPr="00FA3C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  <w:r w:rsidRPr="00FA3CE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2 </w:t>
            </w:r>
            <w:r w:rsidRPr="00FA3C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ต่อปี</w:t>
            </w:r>
            <w:r w:rsidRPr="00FA3C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 ชำระรายเดือน</w:t>
            </w:r>
          </w:p>
        </w:tc>
        <w:tc>
          <w:tcPr>
            <w:tcW w:w="1185" w:type="dxa"/>
            <w:gridSpan w:val="2"/>
            <w:shd w:val="clear" w:color="auto" w:fill="auto"/>
          </w:tcPr>
          <w:p w14:paraId="211AF518" w14:textId="77777777" w:rsidR="00B52FB8" w:rsidRPr="00FA3CEA" w:rsidRDefault="00B52FB8" w:rsidP="00B52FB8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A3CE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7 </w:t>
            </w:r>
            <w:r w:rsidRPr="00FA3C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ปี</w:t>
            </w:r>
            <w:r w:rsidRPr="00FA3C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 เริ่มปี</w:t>
            </w:r>
            <w:r w:rsidRPr="00FA3CE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2560 </w:t>
            </w:r>
            <w:r w:rsidRPr="00FA3C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ถึงปี</w:t>
            </w:r>
            <w:r w:rsidRPr="00FA3CE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2567</w:t>
            </w:r>
          </w:p>
        </w:tc>
        <w:tc>
          <w:tcPr>
            <w:tcW w:w="2050" w:type="dxa"/>
            <w:shd w:val="clear" w:color="auto" w:fill="auto"/>
          </w:tcPr>
          <w:p w14:paraId="2239652C" w14:textId="77777777" w:rsidR="00B52FB8" w:rsidRPr="00FA3CEA" w:rsidRDefault="00B52FB8" w:rsidP="00B52FB8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ind w:left="94" w:hanging="94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A3C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- เดือนที่ </w:t>
            </w:r>
            <w:r w:rsidRPr="00FA3CE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FA3C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  <w:r w:rsidRPr="00FA3CE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12 </w:t>
            </w:r>
            <w:r w:rsidRPr="00FA3C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ปลอด</w:t>
            </w:r>
            <w:r w:rsidRPr="00FA3C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ชำระ</w:t>
            </w:r>
            <w:r w:rsidRPr="00FA3C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เงินต้น</w:t>
            </w:r>
          </w:p>
          <w:p w14:paraId="0EEB1F74" w14:textId="77777777" w:rsidR="00B52FB8" w:rsidRPr="00FA3CEA" w:rsidRDefault="00B52FB8" w:rsidP="00B52FB8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ind w:left="94" w:hanging="94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A3C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- ตั้งแต่เดือนที่ </w:t>
            </w:r>
            <w:r w:rsidRPr="00FA3CE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13 </w:t>
            </w:r>
            <w:r w:rsidRPr="00FA3C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ชำระเงินต้น </w:t>
            </w:r>
            <w:r w:rsidRPr="00FA3CEA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FA3C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.</w:t>
            </w:r>
            <w:r w:rsidRPr="00FA3CE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50 </w:t>
            </w:r>
            <w:r w:rsidRPr="00FA3C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ล้านบาท</w:t>
            </w:r>
            <w:r w:rsidRPr="00FA3C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ต่อเดือน</w:t>
            </w:r>
          </w:p>
        </w:tc>
        <w:tc>
          <w:tcPr>
            <w:tcW w:w="1440" w:type="dxa"/>
            <w:shd w:val="clear" w:color="auto" w:fill="auto"/>
          </w:tcPr>
          <w:p w14:paraId="6D227024" w14:textId="77777777" w:rsidR="00B52FB8" w:rsidRPr="00FA3CEA" w:rsidRDefault="00B52FB8" w:rsidP="00B52FB8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A3C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ก่อสร้างโรงงาน</w:t>
            </w:r>
            <w:r w:rsidRPr="00FA3C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ผลิตลวดแรงดึงสูง</w:t>
            </w:r>
          </w:p>
        </w:tc>
      </w:tr>
      <w:tr w:rsidR="00B52FB8" w:rsidRPr="00FA3CEA" w14:paraId="5EA2C991" w14:textId="77777777" w:rsidTr="00FA3CEA">
        <w:tc>
          <w:tcPr>
            <w:tcW w:w="1771" w:type="dxa"/>
            <w:shd w:val="clear" w:color="auto" w:fill="auto"/>
          </w:tcPr>
          <w:p w14:paraId="5778A898" w14:textId="77777777" w:rsidR="00B52FB8" w:rsidRPr="00FA3CEA" w:rsidRDefault="00B52FB8" w:rsidP="00B52FB8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A3C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เงินกู้ยืมระยะยาว </w:t>
            </w:r>
            <w:r w:rsidRPr="00FA3CEA">
              <w:rPr>
                <w:rFonts w:ascii="Browallia New" w:hAnsi="Browallia New" w:cs="Browallia New"/>
                <w:sz w:val="20"/>
                <w:szCs w:val="20"/>
                <w:lang w:val="en-GB"/>
              </w:rPr>
              <w:t>M</w:t>
            </w:r>
            <w:r w:rsidRPr="00FA3C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/</w:t>
            </w:r>
            <w:r w:rsidRPr="00FA3CE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L </w:t>
            </w:r>
            <w:r w:rsidRPr="00FA3C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(2)</w:t>
            </w:r>
          </w:p>
        </w:tc>
        <w:tc>
          <w:tcPr>
            <w:tcW w:w="764" w:type="dxa"/>
            <w:shd w:val="clear" w:color="auto" w:fill="auto"/>
          </w:tcPr>
          <w:p w14:paraId="4AE8C65B" w14:textId="1409BE6A" w:rsidR="00B52FB8" w:rsidRPr="00FA3CEA" w:rsidRDefault="00F20560" w:rsidP="00F20560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A3CEA">
              <w:rPr>
                <w:rFonts w:ascii="Browallia New" w:hAnsi="Browallia New" w:cs="Browallia New"/>
                <w:sz w:val="20"/>
                <w:szCs w:val="20"/>
                <w:lang w:val="en-GB"/>
              </w:rPr>
              <w:t>225.50</w:t>
            </w:r>
          </w:p>
        </w:tc>
        <w:tc>
          <w:tcPr>
            <w:tcW w:w="716" w:type="dxa"/>
            <w:shd w:val="clear" w:color="auto" w:fill="auto"/>
          </w:tcPr>
          <w:p w14:paraId="5F0E638E" w14:textId="07AE236E" w:rsidR="00B52FB8" w:rsidRPr="00FA3CEA" w:rsidRDefault="00B52FB8" w:rsidP="00B52FB8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A3CEA">
              <w:rPr>
                <w:rFonts w:ascii="Browallia New" w:hAnsi="Browallia New" w:cs="Browallia New"/>
                <w:sz w:val="20"/>
                <w:szCs w:val="20"/>
                <w:lang w:val="en-GB"/>
              </w:rPr>
              <w:t>225</w:t>
            </w:r>
            <w:r w:rsidRPr="00FA3C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.</w:t>
            </w:r>
            <w:r w:rsidRPr="00FA3CEA">
              <w:rPr>
                <w:rFonts w:ascii="Browallia New" w:hAnsi="Browallia New" w:cs="Browallia New"/>
                <w:sz w:val="20"/>
                <w:szCs w:val="20"/>
                <w:lang w:val="en-GB"/>
              </w:rPr>
              <w:t>50</w:t>
            </w:r>
          </w:p>
        </w:tc>
        <w:tc>
          <w:tcPr>
            <w:tcW w:w="1438" w:type="dxa"/>
            <w:gridSpan w:val="2"/>
            <w:shd w:val="clear" w:color="auto" w:fill="auto"/>
          </w:tcPr>
          <w:p w14:paraId="460E17E7" w14:textId="77777777" w:rsidR="00B52FB8" w:rsidRPr="00FA3CEA" w:rsidRDefault="00B52FB8" w:rsidP="00B52FB8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A3C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อัตรา</w:t>
            </w:r>
            <w:r w:rsidRPr="00FA3C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ร้อยละ </w:t>
            </w:r>
            <w:r w:rsidRPr="00FA3CEA">
              <w:rPr>
                <w:rFonts w:ascii="Browallia New" w:hAnsi="Browallia New" w:cs="Browallia New"/>
                <w:sz w:val="20"/>
                <w:szCs w:val="20"/>
                <w:lang w:val="en-GB"/>
              </w:rPr>
              <w:t>MLR</w:t>
            </w:r>
            <w:r w:rsidRPr="00FA3C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  <w:r w:rsidRPr="00FA3CE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2 </w:t>
            </w:r>
            <w:r w:rsidRPr="00FA3C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ต่อปี</w:t>
            </w:r>
            <w:r w:rsidRPr="00FA3C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 ชำระรายเดือน</w:t>
            </w:r>
          </w:p>
        </w:tc>
        <w:tc>
          <w:tcPr>
            <w:tcW w:w="1185" w:type="dxa"/>
            <w:gridSpan w:val="2"/>
            <w:shd w:val="clear" w:color="auto" w:fill="auto"/>
          </w:tcPr>
          <w:p w14:paraId="25B7C02D" w14:textId="77777777" w:rsidR="00B52FB8" w:rsidRPr="00FA3CEA" w:rsidRDefault="00B52FB8" w:rsidP="00B52FB8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A3CE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7 </w:t>
            </w:r>
            <w:r w:rsidRPr="00FA3C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ปี</w:t>
            </w:r>
            <w:r w:rsidRPr="00FA3C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 เริ่มปี</w:t>
            </w:r>
            <w:r w:rsidRPr="00FA3CE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2560 </w:t>
            </w:r>
            <w:r w:rsidRPr="00FA3C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ถึงปี</w:t>
            </w:r>
            <w:r w:rsidRPr="00FA3CE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2567</w:t>
            </w:r>
          </w:p>
        </w:tc>
        <w:tc>
          <w:tcPr>
            <w:tcW w:w="2050" w:type="dxa"/>
            <w:shd w:val="clear" w:color="auto" w:fill="auto"/>
          </w:tcPr>
          <w:p w14:paraId="15544E39" w14:textId="77777777" w:rsidR="00B52FB8" w:rsidRPr="00FA3CEA" w:rsidRDefault="00B52FB8" w:rsidP="00B52FB8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ind w:left="94" w:hanging="94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A3C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- เดือนที่ </w:t>
            </w:r>
            <w:r w:rsidRPr="00FA3CE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FA3C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  <w:r w:rsidRPr="00FA3CE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12 </w:t>
            </w:r>
            <w:r w:rsidRPr="00FA3C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ปลอด</w:t>
            </w:r>
            <w:r w:rsidRPr="00FA3C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ชำระ</w:t>
            </w:r>
            <w:r w:rsidRPr="00FA3C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เงินต้น</w:t>
            </w:r>
          </w:p>
          <w:p w14:paraId="5E49AC4F" w14:textId="77777777" w:rsidR="00B52FB8" w:rsidRPr="00FA3CEA" w:rsidRDefault="00B52FB8" w:rsidP="00B52FB8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ind w:left="94" w:hanging="94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A3C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- ตั้งแต่เดือนที่ </w:t>
            </w:r>
            <w:r w:rsidRPr="00FA3CE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13 </w:t>
            </w:r>
            <w:r w:rsidRPr="00FA3C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ชำระเงินต้น </w:t>
            </w:r>
            <w:r w:rsidRPr="00FA3CEA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FA3C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.</w:t>
            </w:r>
            <w:r w:rsidRPr="00FA3CE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20 </w:t>
            </w:r>
            <w:r w:rsidRPr="00FA3C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ล้านบาท</w:t>
            </w:r>
            <w:r w:rsidRPr="00FA3C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ต่อเดือน</w:t>
            </w:r>
          </w:p>
        </w:tc>
        <w:tc>
          <w:tcPr>
            <w:tcW w:w="1440" w:type="dxa"/>
            <w:shd w:val="clear" w:color="auto" w:fill="auto"/>
          </w:tcPr>
          <w:p w14:paraId="4B64371A" w14:textId="77777777" w:rsidR="00B52FB8" w:rsidRPr="00FA3CEA" w:rsidRDefault="00B52FB8" w:rsidP="00B52FB8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A3C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ซื้อเครื่องจักร และอุปกรณ์ที่เกี่ยวข้อง</w:t>
            </w:r>
            <w:r w:rsidRPr="00FA3C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กับการผลิตลวดแรงดึงสูง</w:t>
            </w:r>
          </w:p>
        </w:tc>
      </w:tr>
      <w:tr w:rsidR="00B52FB8" w:rsidRPr="00FA3CEA" w14:paraId="2CCB2C70" w14:textId="77777777" w:rsidTr="00FA3CEA">
        <w:trPr>
          <w:trHeight w:val="2801"/>
        </w:trPr>
        <w:tc>
          <w:tcPr>
            <w:tcW w:w="1771" w:type="dxa"/>
            <w:shd w:val="clear" w:color="auto" w:fill="auto"/>
          </w:tcPr>
          <w:p w14:paraId="7BFEED59" w14:textId="77777777" w:rsidR="00B52FB8" w:rsidRPr="00FA3CEA" w:rsidRDefault="00B52FB8" w:rsidP="00B52FB8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A3C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เงินกู้ยืมระยะยาว </w:t>
            </w:r>
            <w:r w:rsidRPr="00FA3CEA">
              <w:rPr>
                <w:rFonts w:ascii="Browallia New" w:hAnsi="Browallia New" w:cs="Browallia New"/>
                <w:sz w:val="20"/>
                <w:szCs w:val="20"/>
                <w:lang w:val="en-GB"/>
              </w:rPr>
              <w:t>M</w:t>
            </w:r>
            <w:r w:rsidRPr="00FA3C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/</w:t>
            </w:r>
            <w:r w:rsidRPr="00FA3CE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L </w:t>
            </w:r>
            <w:r w:rsidRPr="00FA3C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(</w:t>
            </w:r>
            <w:r w:rsidRPr="00FA3CEA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FA3C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764" w:type="dxa"/>
            <w:shd w:val="clear" w:color="auto" w:fill="auto"/>
          </w:tcPr>
          <w:p w14:paraId="7DE458C1" w14:textId="0A5CA585" w:rsidR="00B52FB8" w:rsidRPr="00FA3CEA" w:rsidRDefault="0027330D" w:rsidP="0027330D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A3CEA">
              <w:rPr>
                <w:rFonts w:ascii="Browallia New" w:hAnsi="Browallia New" w:cs="Browallia New"/>
                <w:sz w:val="20"/>
                <w:szCs w:val="20"/>
                <w:lang w:val="en-GB"/>
              </w:rPr>
              <w:t>150.00</w:t>
            </w:r>
          </w:p>
        </w:tc>
        <w:tc>
          <w:tcPr>
            <w:tcW w:w="722" w:type="dxa"/>
            <w:gridSpan w:val="2"/>
            <w:shd w:val="clear" w:color="auto" w:fill="auto"/>
          </w:tcPr>
          <w:p w14:paraId="3C2DD3D5" w14:textId="3E91E683" w:rsidR="00B52FB8" w:rsidRPr="00FA3CEA" w:rsidRDefault="00B52FB8" w:rsidP="00B52FB8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FA3CEA">
              <w:rPr>
                <w:rFonts w:ascii="Browallia New" w:hAnsi="Browallia New" w:cs="Browallia New"/>
                <w:sz w:val="20"/>
                <w:szCs w:val="20"/>
                <w:lang w:val="en-GB"/>
              </w:rPr>
              <w:t>150</w:t>
            </w:r>
            <w:r w:rsidRPr="00FA3C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.</w:t>
            </w:r>
            <w:r w:rsidRPr="00FA3CEA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438" w:type="dxa"/>
            <w:gridSpan w:val="2"/>
            <w:shd w:val="clear" w:color="auto" w:fill="auto"/>
          </w:tcPr>
          <w:p w14:paraId="452465A0" w14:textId="77777777" w:rsidR="00B52FB8" w:rsidRPr="00FA3CEA" w:rsidRDefault="00B52FB8" w:rsidP="00B52FB8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A3C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อัตรา</w:t>
            </w:r>
            <w:r w:rsidRPr="00FA3C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ร้อยละ </w:t>
            </w:r>
            <w:r w:rsidRPr="00FA3CEA">
              <w:rPr>
                <w:rFonts w:ascii="Browallia New" w:hAnsi="Browallia New" w:cs="Browallia New"/>
                <w:sz w:val="20"/>
                <w:szCs w:val="20"/>
                <w:lang w:val="en-GB"/>
              </w:rPr>
              <w:t>MLR</w:t>
            </w:r>
            <w:r w:rsidRPr="00FA3C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  <w:r w:rsidRPr="00FA3CE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FA3C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ต่อปี</w:t>
            </w:r>
            <w:r w:rsidRPr="00FA3C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 ชำระรายเดือน</w:t>
            </w:r>
          </w:p>
        </w:tc>
        <w:tc>
          <w:tcPr>
            <w:tcW w:w="1179" w:type="dxa"/>
            <w:shd w:val="clear" w:color="auto" w:fill="auto"/>
          </w:tcPr>
          <w:p w14:paraId="205B7D66" w14:textId="5AFF33D6" w:rsidR="00B52FB8" w:rsidRPr="00FA3CEA" w:rsidRDefault="00254EF8" w:rsidP="00B52FB8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A3CEA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B52FB8" w:rsidRPr="00FA3C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ปี</w:t>
            </w:r>
            <w:r w:rsidR="00B52FB8" w:rsidRPr="00FA3C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 เริ่มปี</w:t>
            </w:r>
            <w:r w:rsidR="00B52FB8" w:rsidRPr="00FA3CE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256</w:t>
            </w:r>
            <w:r w:rsidRPr="00FA3CE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B52FB8" w:rsidRPr="00FA3CE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B52FB8" w:rsidRPr="00FA3C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ถึงปี</w:t>
            </w:r>
            <w:r w:rsidR="00B52FB8" w:rsidRPr="00FA3CE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256</w:t>
            </w:r>
            <w:r w:rsidRPr="00FA3CEA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</w:p>
        </w:tc>
        <w:tc>
          <w:tcPr>
            <w:tcW w:w="2050" w:type="dxa"/>
            <w:shd w:val="clear" w:color="auto" w:fill="auto"/>
          </w:tcPr>
          <w:p w14:paraId="06ABACCF" w14:textId="77777777" w:rsidR="00F24D0D" w:rsidRPr="00FA3CEA" w:rsidRDefault="00F24D0D" w:rsidP="00F24D0D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ind w:left="94" w:hanging="94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A3C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- เดือนที่ </w:t>
            </w:r>
            <w:r w:rsidRPr="00FA3CE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FA3C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  <w:r w:rsidRPr="00FA3CE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12 </w:t>
            </w:r>
            <w:r w:rsidRPr="00FA3C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ปลอด</w:t>
            </w:r>
            <w:r w:rsidRPr="00FA3C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ชำระ</w:t>
            </w:r>
            <w:r w:rsidRPr="00FA3C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เงินต้น</w:t>
            </w:r>
          </w:p>
          <w:p w14:paraId="03113308" w14:textId="77777777" w:rsidR="00F24D0D" w:rsidRPr="00FA3CEA" w:rsidRDefault="00F24D0D" w:rsidP="00F24D0D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ind w:left="94" w:hanging="94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A3C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- </w:t>
            </w:r>
            <w:r w:rsidRPr="00FA3C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งวดที่</w:t>
            </w:r>
            <w:r w:rsidRPr="00FA3C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Pr="00FA3CE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FA3C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  <w:r w:rsidRPr="00FA3CEA">
              <w:rPr>
                <w:rFonts w:ascii="Browallia New" w:hAnsi="Browallia New" w:cs="Browallia New"/>
                <w:sz w:val="20"/>
                <w:szCs w:val="20"/>
                <w:lang w:val="en-GB"/>
              </w:rPr>
              <w:t>24</w:t>
            </w:r>
            <w:r w:rsidRPr="00FA3C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 </w:t>
            </w:r>
            <w:r w:rsidRPr="00FA3C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ชำระเงินต้น </w:t>
            </w:r>
            <w:r w:rsidRPr="00FA3CEA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Pr="00FA3CEA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Pr="00FA3CEA">
              <w:rPr>
                <w:rFonts w:ascii="Browallia New" w:hAnsi="Browallia New" w:cs="Browallia New"/>
                <w:sz w:val="20"/>
                <w:szCs w:val="20"/>
              </w:rPr>
              <w:t>50</w:t>
            </w:r>
            <w:r w:rsidRPr="00FA3C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ล้านบาทต่อเดือน</w:t>
            </w:r>
          </w:p>
          <w:p w14:paraId="45DF655D" w14:textId="77777777" w:rsidR="00F24D0D" w:rsidRPr="00FA3CEA" w:rsidRDefault="00F24D0D" w:rsidP="00F24D0D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ind w:left="94" w:hanging="94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A3C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 งวดท</w:t>
            </w:r>
            <w:r w:rsidRPr="00FA3C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ี่</w:t>
            </w:r>
            <w:r w:rsidRPr="00FA3C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Pr="00FA3CEA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  <w:r w:rsidRPr="00FA3C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  <w:r w:rsidRPr="00FA3CEA">
              <w:rPr>
                <w:rFonts w:ascii="Browallia New" w:hAnsi="Browallia New" w:cs="Browallia New"/>
                <w:sz w:val="20"/>
                <w:szCs w:val="20"/>
                <w:lang w:val="en-GB"/>
              </w:rPr>
              <w:t>48</w:t>
            </w:r>
            <w:r w:rsidRPr="00FA3C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ชำระเงินต้น </w:t>
            </w:r>
            <w:r w:rsidRPr="00FA3CEA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Pr="00FA3CEA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Pr="00FA3CEA">
              <w:rPr>
                <w:rFonts w:ascii="Browallia New" w:hAnsi="Browallia New" w:cs="Browallia New"/>
                <w:sz w:val="20"/>
                <w:szCs w:val="20"/>
              </w:rPr>
              <w:t>00</w:t>
            </w:r>
            <w:r w:rsidRPr="00FA3C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ล้านบาทต่อเดือน</w:t>
            </w:r>
          </w:p>
          <w:p w14:paraId="2640881E" w14:textId="77777777" w:rsidR="00F24D0D" w:rsidRPr="00FA3CEA" w:rsidRDefault="00F24D0D" w:rsidP="00F24D0D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ind w:left="94" w:hanging="94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A3C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 งวดที</w:t>
            </w:r>
            <w:r w:rsidRPr="00FA3C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่</w:t>
            </w:r>
            <w:r w:rsidRPr="00FA3C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Pr="00FA3CEA">
              <w:rPr>
                <w:rFonts w:ascii="Browallia New" w:hAnsi="Browallia New" w:cs="Browallia New"/>
                <w:sz w:val="20"/>
                <w:szCs w:val="20"/>
                <w:lang w:val="en-GB"/>
              </w:rPr>
              <w:t>49</w:t>
            </w:r>
            <w:r w:rsidRPr="00FA3C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  <w:r w:rsidRPr="00FA3CEA">
              <w:rPr>
                <w:rFonts w:ascii="Browallia New" w:hAnsi="Browallia New" w:cs="Browallia New"/>
                <w:sz w:val="20"/>
                <w:szCs w:val="20"/>
                <w:lang w:val="en-GB"/>
              </w:rPr>
              <w:t>71</w:t>
            </w:r>
            <w:r w:rsidRPr="00FA3C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ชำระเงินต้น </w:t>
            </w:r>
            <w:r w:rsidRPr="00FA3CEA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Pr="00FA3CEA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Pr="00FA3CEA">
              <w:rPr>
                <w:rFonts w:ascii="Browallia New" w:hAnsi="Browallia New" w:cs="Browallia New"/>
                <w:sz w:val="20"/>
                <w:szCs w:val="20"/>
              </w:rPr>
              <w:t>75</w:t>
            </w:r>
            <w:r w:rsidRPr="00FA3C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ล้านบาทต่อเดือน</w:t>
            </w:r>
          </w:p>
          <w:p w14:paraId="0E450C20" w14:textId="14B29D86" w:rsidR="00B52FB8" w:rsidRPr="00FA3CEA" w:rsidRDefault="00F24D0D" w:rsidP="00F24D0D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ind w:left="94" w:hanging="94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A3C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 งวดที</w:t>
            </w:r>
            <w:r w:rsidRPr="00FA3C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่</w:t>
            </w:r>
            <w:r w:rsidRPr="00FA3C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Pr="00FA3CEA">
              <w:rPr>
                <w:rFonts w:ascii="Browallia New" w:hAnsi="Browallia New" w:cs="Browallia New"/>
                <w:sz w:val="20"/>
                <w:szCs w:val="20"/>
              </w:rPr>
              <w:t>72</w:t>
            </w:r>
            <w:r w:rsidRPr="00FA3C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 (สุดท้าย)</w:t>
            </w:r>
            <w:r w:rsidRPr="00FA3C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ชำระ</w:t>
            </w:r>
            <w:r w:rsidRPr="00FA3C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ส่วนที่เหลือทั้งหมด</w:t>
            </w:r>
          </w:p>
        </w:tc>
        <w:tc>
          <w:tcPr>
            <w:tcW w:w="1440" w:type="dxa"/>
            <w:shd w:val="clear" w:color="auto" w:fill="auto"/>
          </w:tcPr>
          <w:p w14:paraId="09EEE4C6" w14:textId="4E1933BC" w:rsidR="00B52FB8" w:rsidRPr="00FA3CEA" w:rsidRDefault="00B52FB8" w:rsidP="00B52FB8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A3C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ก่อสร้างโรงงานผลิต</w:t>
            </w:r>
            <w:r w:rsidRPr="00FA3C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เสาเข็มคอนกรีตอัดแรงหล่อสำเร็จรูปและเสาเข็มคอนกรีตเสริมเหล็กอัดแรง โดยใช้แรงเหวี่ยง</w:t>
            </w:r>
          </w:p>
        </w:tc>
      </w:tr>
      <w:tr w:rsidR="005339EF" w:rsidRPr="00FA3CEA" w14:paraId="20F68DAF" w14:textId="77777777" w:rsidTr="00FA3CEA">
        <w:trPr>
          <w:trHeight w:val="255"/>
        </w:trPr>
        <w:tc>
          <w:tcPr>
            <w:tcW w:w="1771" w:type="dxa"/>
            <w:shd w:val="clear" w:color="auto" w:fill="auto"/>
          </w:tcPr>
          <w:p w14:paraId="55CF5450" w14:textId="77777777" w:rsidR="005339EF" w:rsidRPr="00FA3CEA" w:rsidRDefault="005339EF" w:rsidP="00B52FB8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764" w:type="dxa"/>
            <w:shd w:val="clear" w:color="auto" w:fill="auto"/>
          </w:tcPr>
          <w:p w14:paraId="0DE25583" w14:textId="77777777" w:rsidR="005339EF" w:rsidRPr="00FA3CEA" w:rsidRDefault="005339EF" w:rsidP="00B52FB8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2" w:type="dxa"/>
            <w:gridSpan w:val="2"/>
            <w:shd w:val="clear" w:color="auto" w:fill="auto"/>
          </w:tcPr>
          <w:p w14:paraId="3EF72AE7" w14:textId="77777777" w:rsidR="005339EF" w:rsidRPr="00FA3CEA" w:rsidRDefault="005339EF" w:rsidP="00B52FB8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38" w:type="dxa"/>
            <w:gridSpan w:val="2"/>
            <w:shd w:val="clear" w:color="auto" w:fill="auto"/>
          </w:tcPr>
          <w:p w14:paraId="2B35AF1E" w14:textId="77777777" w:rsidR="005339EF" w:rsidRPr="00FA3CEA" w:rsidRDefault="005339EF" w:rsidP="00B52FB8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179" w:type="dxa"/>
            <w:shd w:val="clear" w:color="auto" w:fill="auto"/>
          </w:tcPr>
          <w:p w14:paraId="458BEB83" w14:textId="77777777" w:rsidR="005339EF" w:rsidRPr="00FA3CEA" w:rsidRDefault="005339EF" w:rsidP="00B52FB8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050" w:type="dxa"/>
            <w:shd w:val="clear" w:color="auto" w:fill="auto"/>
          </w:tcPr>
          <w:p w14:paraId="23D6E3B9" w14:textId="77777777" w:rsidR="005339EF" w:rsidRPr="00FA3CEA" w:rsidRDefault="005339EF" w:rsidP="00B52FB8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ind w:left="94" w:hanging="94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05EAEF9A" w14:textId="77777777" w:rsidR="005339EF" w:rsidRPr="00FA3CEA" w:rsidRDefault="005339EF" w:rsidP="00B52FB8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</w:tr>
      <w:tr w:rsidR="00FA3CEA" w:rsidRPr="00FA3CEA" w14:paraId="0DDC13A8" w14:textId="77777777" w:rsidTr="00FA3CEA">
        <w:trPr>
          <w:trHeight w:val="255"/>
        </w:trPr>
        <w:tc>
          <w:tcPr>
            <w:tcW w:w="1771" w:type="dxa"/>
            <w:shd w:val="clear" w:color="auto" w:fill="auto"/>
          </w:tcPr>
          <w:p w14:paraId="13D82D4B" w14:textId="77777777" w:rsidR="00FA3CEA" w:rsidRPr="00FA3CEA" w:rsidRDefault="00FA3CEA" w:rsidP="00B52FB8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764" w:type="dxa"/>
            <w:shd w:val="clear" w:color="auto" w:fill="auto"/>
          </w:tcPr>
          <w:p w14:paraId="674E4DC4" w14:textId="77777777" w:rsidR="00FA3CEA" w:rsidRPr="00FA3CEA" w:rsidRDefault="00FA3CEA" w:rsidP="00B52FB8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2" w:type="dxa"/>
            <w:gridSpan w:val="2"/>
            <w:shd w:val="clear" w:color="auto" w:fill="auto"/>
          </w:tcPr>
          <w:p w14:paraId="420A48E5" w14:textId="77777777" w:rsidR="00FA3CEA" w:rsidRPr="00FA3CEA" w:rsidRDefault="00FA3CEA" w:rsidP="00B52FB8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38" w:type="dxa"/>
            <w:gridSpan w:val="2"/>
            <w:shd w:val="clear" w:color="auto" w:fill="auto"/>
          </w:tcPr>
          <w:p w14:paraId="1F9B5A3A" w14:textId="77777777" w:rsidR="00FA3CEA" w:rsidRPr="00FA3CEA" w:rsidRDefault="00FA3CEA" w:rsidP="00B52FB8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179" w:type="dxa"/>
            <w:shd w:val="clear" w:color="auto" w:fill="auto"/>
          </w:tcPr>
          <w:p w14:paraId="25E11F2A" w14:textId="77777777" w:rsidR="00FA3CEA" w:rsidRPr="00FA3CEA" w:rsidRDefault="00FA3CEA" w:rsidP="00B52FB8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050" w:type="dxa"/>
            <w:shd w:val="clear" w:color="auto" w:fill="auto"/>
          </w:tcPr>
          <w:p w14:paraId="48755BA9" w14:textId="77777777" w:rsidR="00FA3CEA" w:rsidRPr="00FA3CEA" w:rsidRDefault="00FA3CEA" w:rsidP="00B52FB8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ind w:left="94" w:hanging="94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594A2E39" w14:textId="77777777" w:rsidR="00FA3CEA" w:rsidRPr="00FA3CEA" w:rsidRDefault="00FA3CEA" w:rsidP="00B52FB8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</w:tr>
      <w:tr w:rsidR="00FA3CEA" w:rsidRPr="00FA3CEA" w14:paraId="0813117F" w14:textId="77777777" w:rsidTr="00FA3CEA">
        <w:trPr>
          <w:trHeight w:val="255"/>
        </w:trPr>
        <w:tc>
          <w:tcPr>
            <w:tcW w:w="1771" w:type="dxa"/>
            <w:shd w:val="clear" w:color="auto" w:fill="auto"/>
          </w:tcPr>
          <w:p w14:paraId="342FA35C" w14:textId="77777777" w:rsidR="00FA3CEA" w:rsidRPr="00FA3CEA" w:rsidRDefault="00FA3CEA" w:rsidP="00B52FB8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764" w:type="dxa"/>
            <w:shd w:val="clear" w:color="auto" w:fill="auto"/>
          </w:tcPr>
          <w:p w14:paraId="229ABF70" w14:textId="77777777" w:rsidR="00FA3CEA" w:rsidRPr="00FA3CEA" w:rsidRDefault="00FA3CEA" w:rsidP="00B52FB8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2" w:type="dxa"/>
            <w:gridSpan w:val="2"/>
            <w:shd w:val="clear" w:color="auto" w:fill="auto"/>
          </w:tcPr>
          <w:p w14:paraId="25AEFC50" w14:textId="77777777" w:rsidR="00FA3CEA" w:rsidRPr="00FA3CEA" w:rsidRDefault="00FA3CEA" w:rsidP="00B52FB8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38" w:type="dxa"/>
            <w:gridSpan w:val="2"/>
            <w:shd w:val="clear" w:color="auto" w:fill="auto"/>
          </w:tcPr>
          <w:p w14:paraId="45124D9F" w14:textId="77777777" w:rsidR="00FA3CEA" w:rsidRPr="00FA3CEA" w:rsidRDefault="00FA3CEA" w:rsidP="00B52FB8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179" w:type="dxa"/>
            <w:shd w:val="clear" w:color="auto" w:fill="auto"/>
          </w:tcPr>
          <w:p w14:paraId="6A38AE51" w14:textId="77777777" w:rsidR="00FA3CEA" w:rsidRPr="00FA3CEA" w:rsidRDefault="00FA3CEA" w:rsidP="00B52FB8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050" w:type="dxa"/>
            <w:shd w:val="clear" w:color="auto" w:fill="auto"/>
          </w:tcPr>
          <w:p w14:paraId="1B84464D" w14:textId="77777777" w:rsidR="00FA3CEA" w:rsidRPr="00FA3CEA" w:rsidRDefault="00FA3CEA" w:rsidP="00B52FB8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ind w:left="94" w:hanging="94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3C89A887" w14:textId="77777777" w:rsidR="00FA3CEA" w:rsidRPr="00FA3CEA" w:rsidRDefault="00FA3CEA" w:rsidP="00B52FB8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</w:tr>
      <w:tr w:rsidR="00FA3CEA" w:rsidRPr="00FA3CEA" w14:paraId="6B69D2D6" w14:textId="77777777" w:rsidTr="00FA3CEA">
        <w:trPr>
          <w:trHeight w:val="255"/>
        </w:trPr>
        <w:tc>
          <w:tcPr>
            <w:tcW w:w="1771" w:type="dxa"/>
            <w:shd w:val="clear" w:color="auto" w:fill="auto"/>
          </w:tcPr>
          <w:p w14:paraId="03DAD991" w14:textId="77777777" w:rsidR="00FA3CEA" w:rsidRPr="00FA3CEA" w:rsidRDefault="00FA3CEA" w:rsidP="00B52FB8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764" w:type="dxa"/>
            <w:shd w:val="clear" w:color="auto" w:fill="auto"/>
          </w:tcPr>
          <w:p w14:paraId="7DD93D87" w14:textId="77777777" w:rsidR="00FA3CEA" w:rsidRPr="00FA3CEA" w:rsidRDefault="00FA3CEA" w:rsidP="00B52FB8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2" w:type="dxa"/>
            <w:gridSpan w:val="2"/>
            <w:shd w:val="clear" w:color="auto" w:fill="auto"/>
          </w:tcPr>
          <w:p w14:paraId="121A6A8B" w14:textId="77777777" w:rsidR="00FA3CEA" w:rsidRPr="00FA3CEA" w:rsidRDefault="00FA3CEA" w:rsidP="00B52FB8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38" w:type="dxa"/>
            <w:gridSpan w:val="2"/>
            <w:shd w:val="clear" w:color="auto" w:fill="auto"/>
          </w:tcPr>
          <w:p w14:paraId="1A760BC6" w14:textId="77777777" w:rsidR="00FA3CEA" w:rsidRPr="00FA3CEA" w:rsidRDefault="00FA3CEA" w:rsidP="00B52FB8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179" w:type="dxa"/>
            <w:shd w:val="clear" w:color="auto" w:fill="auto"/>
          </w:tcPr>
          <w:p w14:paraId="3DAE6407" w14:textId="77777777" w:rsidR="00FA3CEA" w:rsidRPr="00FA3CEA" w:rsidRDefault="00FA3CEA" w:rsidP="00B52FB8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050" w:type="dxa"/>
            <w:shd w:val="clear" w:color="auto" w:fill="auto"/>
          </w:tcPr>
          <w:p w14:paraId="664023C0" w14:textId="77777777" w:rsidR="00FA3CEA" w:rsidRPr="00FA3CEA" w:rsidRDefault="00FA3CEA" w:rsidP="00B52FB8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ind w:left="94" w:hanging="94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45A87A54" w14:textId="77777777" w:rsidR="00FA3CEA" w:rsidRPr="00FA3CEA" w:rsidRDefault="00FA3CEA" w:rsidP="00B52FB8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</w:tr>
      <w:tr w:rsidR="00FA3CEA" w:rsidRPr="00FA3CEA" w14:paraId="6C6F721A" w14:textId="77777777" w:rsidTr="00FA3CEA">
        <w:trPr>
          <w:trHeight w:val="255"/>
        </w:trPr>
        <w:tc>
          <w:tcPr>
            <w:tcW w:w="1771" w:type="dxa"/>
            <w:shd w:val="clear" w:color="auto" w:fill="auto"/>
          </w:tcPr>
          <w:p w14:paraId="7838E4B1" w14:textId="77777777" w:rsidR="00FA3CEA" w:rsidRPr="00FA3CEA" w:rsidRDefault="00FA3CEA" w:rsidP="00B52FB8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764" w:type="dxa"/>
            <w:shd w:val="clear" w:color="auto" w:fill="auto"/>
          </w:tcPr>
          <w:p w14:paraId="39AA593B" w14:textId="77777777" w:rsidR="00FA3CEA" w:rsidRPr="00FA3CEA" w:rsidRDefault="00FA3CEA" w:rsidP="00B52FB8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2" w:type="dxa"/>
            <w:gridSpan w:val="2"/>
            <w:shd w:val="clear" w:color="auto" w:fill="auto"/>
          </w:tcPr>
          <w:p w14:paraId="572DFAE2" w14:textId="77777777" w:rsidR="00FA3CEA" w:rsidRPr="00FA3CEA" w:rsidRDefault="00FA3CEA" w:rsidP="00B52FB8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38" w:type="dxa"/>
            <w:gridSpan w:val="2"/>
            <w:shd w:val="clear" w:color="auto" w:fill="auto"/>
          </w:tcPr>
          <w:p w14:paraId="19FE90C3" w14:textId="77777777" w:rsidR="00FA3CEA" w:rsidRPr="00FA3CEA" w:rsidRDefault="00FA3CEA" w:rsidP="00B52FB8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179" w:type="dxa"/>
            <w:shd w:val="clear" w:color="auto" w:fill="auto"/>
          </w:tcPr>
          <w:p w14:paraId="56044874" w14:textId="77777777" w:rsidR="00FA3CEA" w:rsidRPr="00FA3CEA" w:rsidRDefault="00FA3CEA" w:rsidP="00B52FB8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050" w:type="dxa"/>
            <w:shd w:val="clear" w:color="auto" w:fill="auto"/>
          </w:tcPr>
          <w:p w14:paraId="7D5C6C25" w14:textId="77777777" w:rsidR="00FA3CEA" w:rsidRPr="00FA3CEA" w:rsidRDefault="00FA3CEA" w:rsidP="00B52FB8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ind w:left="94" w:hanging="94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5DADB7C2" w14:textId="77777777" w:rsidR="00FA3CEA" w:rsidRPr="00FA3CEA" w:rsidRDefault="00FA3CEA" w:rsidP="00B52FB8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</w:tr>
      <w:tr w:rsidR="00B52FB8" w:rsidRPr="00FA3CEA" w14:paraId="7663D18A" w14:textId="77777777" w:rsidTr="00FA3CEA">
        <w:trPr>
          <w:trHeight w:val="2457"/>
        </w:trPr>
        <w:tc>
          <w:tcPr>
            <w:tcW w:w="1771" w:type="dxa"/>
            <w:shd w:val="clear" w:color="auto" w:fill="auto"/>
          </w:tcPr>
          <w:p w14:paraId="1D74E621" w14:textId="77777777" w:rsidR="00B52FB8" w:rsidRPr="00FA3CEA" w:rsidRDefault="00B52FB8" w:rsidP="00B52FB8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A3C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เงินกู้ยืมระยะยาว </w:t>
            </w:r>
            <w:r w:rsidRPr="00FA3CEA">
              <w:rPr>
                <w:rFonts w:ascii="Browallia New" w:hAnsi="Browallia New" w:cs="Browallia New"/>
                <w:sz w:val="20"/>
                <w:szCs w:val="20"/>
                <w:lang w:val="en-GB"/>
              </w:rPr>
              <w:t>M</w:t>
            </w:r>
            <w:r w:rsidRPr="00FA3C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/</w:t>
            </w:r>
            <w:r w:rsidRPr="00FA3CE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L </w:t>
            </w:r>
            <w:r w:rsidRPr="00FA3C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(</w:t>
            </w:r>
            <w:r w:rsidRPr="00FA3C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4</w:t>
            </w:r>
            <w:r w:rsidRPr="00FA3C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764" w:type="dxa"/>
            <w:shd w:val="clear" w:color="auto" w:fill="auto"/>
          </w:tcPr>
          <w:p w14:paraId="28AD52F0" w14:textId="3278D5F4" w:rsidR="00B52FB8" w:rsidRPr="00FA3CEA" w:rsidRDefault="000E5725" w:rsidP="00B52FB8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A3CEA">
              <w:rPr>
                <w:rFonts w:ascii="Browallia New" w:hAnsi="Browallia New" w:cs="Browallia New"/>
                <w:sz w:val="20"/>
                <w:szCs w:val="20"/>
                <w:lang w:val="en-GB"/>
              </w:rPr>
              <w:t>250.00</w:t>
            </w:r>
          </w:p>
        </w:tc>
        <w:tc>
          <w:tcPr>
            <w:tcW w:w="722" w:type="dxa"/>
            <w:gridSpan w:val="2"/>
            <w:shd w:val="clear" w:color="auto" w:fill="auto"/>
          </w:tcPr>
          <w:p w14:paraId="1C537797" w14:textId="73D4DAED" w:rsidR="00B52FB8" w:rsidRPr="00FA3CEA" w:rsidRDefault="00B52FB8" w:rsidP="00B52FB8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A3CEA">
              <w:rPr>
                <w:rFonts w:ascii="Browallia New" w:hAnsi="Browallia New" w:cs="Browallia New"/>
                <w:sz w:val="20"/>
                <w:szCs w:val="20"/>
                <w:lang w:val="en-GB"/>
              </w:rPr>
              <w:t>250</w:t>
            </w:r>
            <w:r w:rsidRPr="00FA3C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.</w:t>
            </w:r>
            <w:r w:rsidRPr="00FA3CEA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438" w:type="dxa"/>
            <w:gridSpan w:val="2"/>
            <w:shd w:val="clear" w:color="auto" w:fill="auto"/>
          </w:tcPr>
          <w:p w14:paraId="491F8A63" w14:textId="77777777" w:rsidR="00B52FB8" w:rsidRPr="00FA3CEA" w:rsidRDefault="00B52FB8" w:rsidP="00B52FB8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A3C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อัตรา</w:t>
            </w:r>
            <w:r w:rsidRPr="00FA3C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ร้อยละ </w:t>
            </w:r>
            <w:r w:rsidRPr="00FA3CEA">
              <w:rPr>
                <w:rFonts w:ascii="Browallia New" w:hAnsi="Browallia New" w:cs="Browallia New"/>
                <w:sz w:val="20"/>
                <w:szCs w:val="20"/>
                <w:lang w:val="en-GB"/>
              </w:rPr>
              <w:t>MLR</w:t>
            </w:r>
            <w:r w:rsidRPr="00FA3C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  <w:r w:rsidRPr="00FA3CE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FA3C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ต่อปี</w:t>
            </w:r>
            <w:r w:rsidRPr="00FA3C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 ชำระรายเดือน</w:t>
            </w:r>
          </w:p>
        </w:tc>
        <w:tc>
          <w:tcPr>
            <w:tcW w:w="1179" w:type="dxa"/>
            <w:shd w:val="clear" w:color="auto" w:fill="auto"/>
          </w:tcPr>
          <w:p w14:paraId="5A0CCA16" w14:textId="5563765A" w:rsidR="00B52FB8" w:rsidRPr="00FA3CEA" w:rsidRDefault="00B52FB8" w:rsidP="00B52FB8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A3CEA">
              <w:rPr>
                <w:rFonts w:ascii="Browallia New" w:hAnsi="Browallia New" w:cs="Browallia New"/>
                <w:sz w:val="20"/>
                <w:szCs w:val="20"/>
              </w:rPr>
              <w:t>6</w:t>
            </w:r>
            <w:r w:rsidRPr="00FA3C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ปี</w:t>
            </w:r>
            <w:r w:rsidRPr="00FA3C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 เริ่มปี</w:t>
            </w:r>
            <w:r w:rsidRPr="00FA3CE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256</w:t>
            </w:r>
            <w:r w:rsidR="00254EF8" w:rsidRPr="00FA3CE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FA3CE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FA3C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ถึงปี</w:t>
            </w:r>
            <w:r w:rsidRPr="00FA3CE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256</w:t>
            </w:r>
            <w:r w:rsidR="00254EF8" w:rsidRPr="00FA3CEA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</w:p>
        </w:tc>
        <w:tc>
          <w:tcPr>
            <w:tcW w:w="2050" w:type="dxa"/>
            <w:shd w:val="clear" w:color="auto" w:fill="auto"/>
          </w:tcPr>
          <w:p w14:paraId="2B679259" w14:textId="77777777" w:rsidR="001933F9" w:rsidRPr="00FA3CEA" w:rsidRDefault="001933F9" w:rsidP="001933F9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ind w:left="94" w:hanging="94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A3C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 เดือนที</w:t>
            </w:r>
            <w:r w:rsidRPr="00FA3C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่</w:t>
            </w:r>
            <w:r w:rsidRPr="00FA3C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Pr="00FA3CE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FA3C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  <w:r w:rsidRPr="00FA3CE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12 </w:t>
            </w:r>
            <w:r w:rsidRPr="00FA3C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ปลอด</w:t>
            </w:r>
            <w:r w:rsidRPr="00FA3C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ชำระ</w:t>
            </w:r>
            <w:r w:rsidRPr="00FA3C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เงินต้น</w:t>
            </w:r>
          </w:p>
          <w:p w14:paraId="3F66323B" w14:textId="77777777" w:rsidR="001933F9" w:rsidRPr="00FA3CEA" w:rsidRDefault="001933F9" w:rsidP="001933F9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ind w:left="94" w:hanging="94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A3C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- </w:t>
            </w:r>
            <w:r w:rsidRPr="00FA3C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งวดที่</w:t>
            </w:r>
            <w:r w:rsidRPr="00FA3C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Pr="00FA3CEA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Pr="00FA3CE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  <w:r w:rsidRPr="00FA3CEA">
              <w:rPr>
                <w:rFonts w:ascii="Browallia New" w:hAnsi="Browallia New" w:cs="Browallia New"/>
                <w:sz w:val="20"/>
                <w:szCs w:val="20"/>
              </w:rPr>
              <w:t>24</w:t>
            </w:r>
            <w:r w:rsidRPr="00FA3C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 </w:t>
            </w:r>
            <w:r w:rsidRPr="00FA3C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ชำระเงินต้น </w:t>
            </w:r>
            <w:r w:rsidRPr="00FA3CEA">
              <w:rPr>
                <w:rFonts w:ascii="Browallia New" w:hAnsi="Browallia New" w:cs="Browallia New"/>
                <w:sz w:val="20"/>
                <w:szCs w:val="20"/>
              </w:rPr>
              <w:t>3</w:t>
            </w:r>
            <w:r w:rsidRPr="00FA3CEA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Pr="00FA3CEA">
              <w:rPr>
                <w:rFonts w:ascii="Browallia New" w:hAnsi="Browallia New" w:cs="Browallia New"/>
                <w:sz w:val="20"/>
                <w:szCs w:val="20"/>
              </w:rPr>
              <w:t>00</w:t>
            </w:r>
            <w:r w:rsidRPr="00FA3C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ล้านบาทต่อเดือน</w:t>
            </w:r>
          </w:p>
          <w:p w14:paraId="4EA1C95D" w14:textId="77777777" w:rsidR="001933F9" w:rsidRPr="00FA3CEA" w:rsidRDefault="001933F9" w:rsidP="001933F9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ind w:left="94" w:hanging="94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A3C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 งวดที</w:t>
            </w:r>
            <w:r w:rsidRPr="00FA3C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่</w:t>
            </w:r>
            <w:r w:rsidRPr="00FA3C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Pr="00FA3CEA">
              <w:rPr>
                <w:rFonts w:ascii="Browallia New" w:hAnsi="Browallia New" w:cs="Browallia New"/>
                <w:sz w:val="20"/>
                <w:szCs w:val="20"/>
              </w:rPr>
              <w:t>25</w:t>
            </w:r>
            <w:r w:rsidRPr="00FA3CE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  <w:r w:rsidRPr="00FA3CEA">
              <w:rPr>
                <w:rFonts w:ascii="Browallia New" w:hAnsi="Browallia New" w:cs="Browallia New"/>
                <w:sz w:val="20"/>
                <w:szCs w:val="20"/>
              </w:rPr>
              <w:t>48</w:t>
            </w:r>
            <w:r w:rsidRPr="00FA3C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ชำระเงินต้น </w:t>
            </w:r>
            <w:r w:rsidRPr="00FA3CEA">
              <w:rPr>
                <w:rFonts w:ascii="Browallia New" w:hAnsi="Browallia New" w:cs="Browallia New"/>
                <w:sz w:val="20"/>
                <w:szCs w:val="20"/>
              </w:rPr>
              <w:t>3</w:t>
            </w:r>
            <w:r w:rsidRPr="00FA3CEA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Pr="00FA3CEA">
              <w:rPr>
                <w:rFonts w:ascii="Browallia New" w:hAnsi="Browallia New" w:cs="Browallia New"/>
                <w:sz w:val="20"/>
                <w:szCs w:val="20"/>
              </w:rPr>
              <w:t>5</w:t>
            </w:r>
            <w:r w:rsidRPr="00FA3C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ล้านบาทต่อเดือน</w:t>
            </w:r>
          </w:p>
          <w:p w14:paraId="2FB6DD03" w14:textId="77777777" w:rsidR="001933F9" w:rsidRPr="00FA3CEA" w:rsidRDefault="001933F9" w:rsidP="001933F9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ind w:left="94" w:hanging="94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A3C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 งวดที</w:t>
            </w:r>
            <w:r w:rsidRPr="00FA3C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่</w:t>
            </w:r>
            <w:r w:rsidRPr="00FA3C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Pr="00FA3CEA">
              <w:rPr>
                <w:rFonts w:ascii="Browallia New" w:hAnsi="Browallia New" w:cs="Browallia New"/>
                <w:sz w:val="20"/>
                <w:szCs w:val="20"/>
              </w:rPr>
              <w:t>49</w:t>
            </w:r>
            <w:r w:rsidRPr="00FA3CE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  <w:r w:rsidRPr="00FA3CEA">
              <w:rPr>
                <w:rFonts w:ascii="Browallia New" w:hAnsi="Browallia New" w:cs="Browallia New"/>
                <w:sz w:val="20"/>
                <w:szCs w:val="20"/>
              </w:rPr>
              <w:t>71</w:t>
            </w:r>
            <w:r w:rsidRPr="00FA3C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ชำระเงินต้น </w:t>
            </w:r>
            <w:r w:rsidRPr="00FA3CEA">
              <w:rPr>
                <w:rFonts w:ascii="Browallia New" w:hAnsi="Browallia New" w:cs="Browallia New"/>
                <w:sz w:val="20"/>
                <w:szCs w:val="20"/>
              </w:rPr>
              <w:t>3</w:t>
            </w:r>
            <w:r w:rsidRPr="00FA3CEA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Pr="00FA3CEA">
              <w:rPr>
                <w:rFonts w:ascii="Browallia New" w:hAnsi="Browallia New" w:cs="Browallia New"/>
                <w:sz w:val="20"/>
                <w:szCs w:val="20"/>
              </w:rPr>
              <w:t>9</w:t>
            </w:r>
            <w:r w:rsidRPr="00FA3C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ล้านบาทต่อเดือน</w:t>
            </w:r>
          </w:p>
          <w:p w14:paraId="04379575" w14:textId="154988F8" w:rsidR="00B52FB8" w:rsidRPr="00FA3CEA" w:rsidRDefault="001933F9" w:rsidP="001933F9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ind w:left="94" w:hanging="94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A3C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 งวดที</w:t>
            </w:r>
            <w:r w:rsidRPr="00FA3C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่</w:t>
            </w:r>
            <w:r w:rsidRPr="00FA3C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Pr="00FA3CEA">
              <w:rPr>
                <w:rFonts w:ascii="Browallia New" w:hAnsi="Browallia New" w:cs="Browallia New"/>
                <w:sz w:val="20"/>
                <w:szCs w:val="20"/>
              </w:rPr>
              <w:t>72</w:t>
            </w:r>
            <w:r w:rsidRPr="00FA3C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 (สุดท้าย)</w:t>
            </w:r>
            <w:r w:rsidRPr="00FA3C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ชำระ</w:t>
            </w:r>
            <w:r w:rsidRPr="00FA3C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ส่วนที่เหลือทั้งหมด</w:t>
            </w:r>
          </w:p>
        </w:tc>
        <w:tc>
          <w:tcPr>
            <w:tcW w:w="1440" w:type="dxa"/>
            <w:shd w:val="clear" w:color="auto" w:fill="auto"/>
          </w:tcPr>
          <w:p w14:paraId="636D625F" w14:textId="0F22C868" w:rsidR="00B52FB8" w:rsidRPr="00FA3CEA" w:rsidRDefault="00B52FB8" w:rsidP="00B52FB8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A3C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ซื้อเครื่องจักรและอุปกรณ์ที่เกี่ยวข้องกับการผลิตเสาเข็มคอนกรีตอัดแรงหล่อสำเร็จรูปและ</w:t>
            </w:r>
            <w:r w:rsidR="00425046" w:rsidRPr="00FA3CE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FA3C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เสาเข็มคอนกรีตเสริมเหล็กอัดแรงโดยใช้แรงเหวี่ยง</w:t>
            </w:r>
          </w:p>
        </w:tc>
      </w:tr>
      <w:tr w:rsidR="00DC0249" w:rsidRPr="00FA3CEA" w14:paraId="00D42C8F" w14:textId="77777777" w:rsidTr="00FA3CEA">
        <w:trPr>
          <w:trHeight w:val="819"/>
        </w:trPr>
        <w:tc>
          <w:tcPr>
            <w:tcW w:w="1771" w:type="dxa"/>
            <w:shd w:val="clear" w:color="auto" w:fill="auto"/>
          </w:tcPr>
          <w:p w14:paraId="0284A9F1" w14:textId="27E51577" w:rsidR="00DC0249" w:rsidRPr="00FA3CEA" w:rsidRDefault="00EC6397" w:rsidP="00B52FB8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thaiDistribute"/>
              <w:rPr>
                <w:sz w:val="20"/>
                <w:szCs w:val="20"/>
              </w:rPr>
            </w:pPr>
            <w:r w:rsidRPr="00FA3C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เงินกู้ยืมระยะยาว </w:t>
            </w:r>
            <w:r w:rsidRPr="00FA3CEA">
              <w:rPr>
                <w:rFonts w:ascii="Browallia New" w:hAnsi="Browallia New" w:cs="Browallia New"/>
                <w:sz w:val="20"/>
                <w:szCs w:val="20"/>
                <w:lang w:val="en-GB"/>
              </w:rPr>
              <w:t>M</w:t>
            </w:r>
            <w:r w:rsidRPr="00FA3C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/</w:t>
            </w:r>
            <w:r w:rsidRPr="00FA3CE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L </w:t>
            </w:r>
            <w:r w:rsidRPr="00FA3C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(</w:t>
            </w:r>
            <w:r w:rsidRPr="00FA3CEA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Pr="00FA3C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764" w:type="dxa"/>
            <w:shd w:val="clear" w:color="auto" w:fill="auto"/>
          </w:tcPr>
          <w:p w14:paraId="367834FB" w14:textId="474789CF" w:rsidR="00DC0249" w:rsidRPr="00FA3CEA" w:rsidRDefault="00DF773E" w:rsidP="00EC6397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A3CEA">
              <w:rPr>
                <w:rFonts w:ascii="Browallia New" w:hAnsi="Browallia New" w:cs="Browallia New"/>
                <w:sz w:val="20"/>
                <w:szCs w:val="20"/>
                <w:lang w:val="en-GB"/>
              </w:rPr>
              <w:t>37.00</w:t>
            </w:r>
          </w:p>
        </w:tc>
        <w:tc>
          <w:tcPr>
            <w:tcW w:w="722" w:type="dxa"/>
            <w:gridSpan w:val="2"/>
            <w:shd w:val="clear" w:color="auto" w:fill="auto"/>
          </w:tcPr>
          <w:p w14:paraId="3C955506" w14:textId="1F8DEB3C" w:rsidR="00DC0249" w:rsidRPr="00FA3CEA" w:rsidRDefault="00EC6397" w:rsidP="00B52FB8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A3CE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-</w:t>
            </w:r>
          </w:p>
        </w:tc>
        <w:tc>
          <w:tcPr>
            <w:tcW w:w="1438" w:type="dxa"/>
            <w:gridSpan w:val="2"/>
            <w:shd w:val="clear" w:color="auto" w:fill="auto"/>
          </w:tcPr>
          <w:p w14:paraId="47EBA331" w14:textId="25421AAA" w:rsidR="00DC0249" w:rsidRPr="00FA3CEA" w:rsidRDefault="003C24D1" w:rsidP="003C24D1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A3C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อัตราร้อยละ</w:t>
            </w:r>
            <w:r w:rsidR="009C0DE5" w:rsidRPr="00FA3C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 </w:t>
            </w:r>
            <w:r w:rsidR="009C0DE5" w:rsidRPr="00FA3CEA">
              <w:rPr>
                <w:rFonts w:ascii="Browallia New" w:hAnsi="Browallia New" w:cs="Browallia New"/>
                <w:sz w:val="20"/>
                <w:szCs w:val="20"/>
              </w:rPr>
              <w:t xml:space="preserve">MLR-2 </w:t>
            </w:r>
            <w:r w:rsidR="0085410F" w:rsidRPr="00FA3CEA">
              <w:rPr>
                <w:rFonts w:ascii="Browallia New" w:hAnsi="Browallia New" w:cs="Browallia New" w:hint="cs"/>
                <w:sz w:val="20"/>
                <w:szCs w:val="20"/>
                <w:cs/>
              </w:rPr>
              <w:t>ต่อปี ชำระรายเดือน</w:t>
            </w:r>
          </w:p>
        </w:tc>
        <w:tc>
          <w:tcPr>
            <w:tcW w:w="1179" w:type="dxa"/>
            <w:shd w:val="clear" w:color="auto" w:fill="auto"/>
          </w:tcPr>
          <w:p w14:paraId="35E06ABD" w14:textId="451032D4" w:rsidR="00DC0249" w:rsidRPr="00FA3CEA" w:rsidRDefault="00536969" w:rsidP="00B52FB8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rPr>
                <w:rFonts w:ascii="Browallia New" w:hAnsi="Browallia New" w:cs="Browallia New"/>
                <w:sz w:val="20"/>
                <w:szCs w:val="20"/>
              </w:rPr>
            </w:pPr>
            <w:r w:rsidRPr="00FA3CE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7 </w:t>
            </w:r>
            <w:r w:rsidRPr="00FA3C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ปี</w:t>
            </w:r>
            <w:r w:rsidRPr="00FA3C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 เริ่มปี</w:t>
            </w:r>
            <w:r w:rsidRPr="00FA3CE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256</w:t>
            </w:r>
            <w:r w:rsidR="004F4817" w:rsidRPr="00FA3CEA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FA3CE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FA3C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ถึงปี</w:t>
            </w:r>
            <w:r w:rsidRPr="00FA3CE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256</w:t>
            </w:r>
            <w:r w:rsidR="00624812" w:rsidRPr="00FA3CEA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</w:p>
        </w:tc>
        <w:tc>
          <w:tcPr>
            <w:tcW w:w="2050" w:type="dxa"/>
            <w:shd w:val="clear" w:color="auto" w:fill="auto"/>
          </w:tcPr>
          <w:p w14:paraId="6641B1DC" w14:textId="14A0DBB2" w:rsidR="002F3ECE" w:rsidRPr="00FA3CEA" w:rsidRDefault="002F3ECE" w:rsidP="002F3ECE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ind w:left="94" w:hanging="94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A3C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- เดือนที่ </w:t>
            </w:r>
            <w:r w:rsidRPr="00FA3CE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FA3C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  <w:r w:rsidRPr="00FA3CE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6 </w:t>
            </w:r>
            <w:r w:rsidRPr="00FA3C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ปลอด</w:t>
            </w:r>
            <w:r w:rsidRPr="00FA3C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ชำระ</w:t>
            </w:r>
            <w:r w:rsidR="004F4817" w:rsidRPr="00FA3CE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FA3C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เงินต้น</w:t>
            </w:r>
          </w:p>
          <w:p w14:paraId="7D6BA9A0" w14:textId="4628CBC9" w:rsidR="00DC0249" w:rsidRPr="00FA3CEA" w:rsidRDefault="002F3ECE" w:rsidP="002F3ECE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ind w:left="94" w:hanging="94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FA3C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- ตั้งแต่เดือนที่ </w:t>
            </w:r>
            <w:r w:rsidR="00B8191B" w:rsidRPr="00FA3CEA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Pr="00FA3CE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FA3C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ชำระเงินต้น </w:t>
            </w:r>
            <w:r w:rsidR="00375DD2" w:rsidRPr="00FA3CEA">
              <w:rPr>
                <w:rFonts w:ascii="Browallia New" w:hAnsi="Browallia New" w:cs="Browallia New"/>
                <w:sz w:val="20"/>
                <w:szCs w:val="20"/>
                <w:lang w:val="en-GB"/>
              </w:rPr>
              <w:t>0.48</w:t>
            </w:r>
            <w:r w:rsidRPr="00FA3CE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FA3C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ล้านบาท</w:t>
            </w:r>
            <w:r w:rsidRPr="00FA3C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ต่อเดือน</w:t>
            </w:r>
          </w:p>
        </w:tc>
        <w:tc>
          <w:tcPr>
            <w:tcW w:w="1440" w:type="dxa"/>
            <w:shd w:val="clear" w:color="auto" w:fill="auto"/>
          </w:tcPr>
          <w:p w14:paraId="26575E94" w14:textId="64DAD9BB" w:rsidR="00DC0249" w:rsidRPr="00FA3CEA" w:rsidRDefault="00570CBB" w:rsidP="00B52FB8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FA3C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ซื้อเครื่องจักร และอุปกรณ์ที่เกี่ยวข้อง</w:t>
            </w:r>
            <w:r w:rsidRPr="00FA3C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กับการผลิตลวดแรงดึงสูง</w:t>
            </w:r>
          </w:p>
        </w:tc>
      </w:tr>
      <w:tr w:rsidR="00B52FB8" w:rsidRPr="00FA3CEA" w14:paraId="3A5C1EA2" w14:textId="77777777" w:rsidTr="00FA3CEA">
        <w:tc>
          <w:tcPr>
            <w:tcW w:w="1771" w:type="dxa"/>
            <w:shd w:val="clear" w:color="auto" w:fill="auto"/>
          </w:tcPr>
          <w:p w14:paraId="7991CB16" w14:textId="77777777" w:rsidR="00B52FB8" w:rsidRPr="00FA3CEA" w:rsidRDefault="00B52FB8" w:rsidP="00B52FB8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ind w:firstLine="181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FA3C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764" w:type="dxa"/>
            <w:shd w:val="clear" w:color="auto" w:fill="auto"/>
          </w:tcPr>
          <w:p w14:paraId="6928F9A9" w14:textId="562CF554" w:rsidR="00B52FB8" w:rsidRPr="00FA3CEA" w:rsidRDefault="0062482A" w:rsidP="00B52FB8">
            <w:pPr>
              <w:pBdr>
                <w:top w:val="single" w:sz="4" w:space="1" w:color="auto"/>
                <w:bottom w:val="single" w:sz="12" w:space="1" w:color="auto"/>
              </w:pBd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A3CEA">
              <w:rPr>
                <w:rFonts w:ascii="Browallia New" w:hAnsi="Browallia New" w:cs="Browallia New"/>
                <w:sz w:val="20"/>
                <w:szCs w:val="20"/>
                <w:lang w:val="en-GB"/>
              </w:rPr>
              <w:t>837.00</w:t>
            </w:r>
          </w:p>
        </w:tc>
        <w:tc>
          <w:tcPr>
            <w:tcW w:w="716" w:type="dxa"/>
            <w:shd w:val="clear" w:color="auto" w:fill="auto"/>
          </w:tcPr>
          <w:p w14:paraId="63FEAD2C" w14:textId="47DFB999" w:rsidR="00B52FB8" w:rsidRPr="00FA3CEA" w:rsidRDefault="00B52FB8" w:rsidP="00B52FB8">
            <w:pPr>
              <w:pBdr>
                <w:top w:val="single" w:sz="4" w:space="1" w:color="auto"/>
                <w:bottom w:val="single" w:sz="12" w:space="1" w:color="auto"/>
              </w:pBd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A3CEA">
              <w:rPr>
                <w:rFonts w:ascii="Browallia New" w:hAnsi="Browallia New" w:cs="Browallia New"/>
                <w:sz w:val="20"/>
                <w:szCs w:val="20"/>
                <w:lang w:val="en-GB"/>
              </w:rPr>
              <w:t>800</w:t>
            </w:r>
            <w:r w:rsidRPr="00FA3C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.</w:t>
            </w:r>
            <w:r w:rsidRPr="00FA3CEA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438" w:type="dxa"/>
            <w:gridSpan w:val="2"/>
            <w:shd w:val="clear" w:color="auto" w:fill="auto"/>
          </w:tcPr>
          <w:p w14:paraId="3C465696" w14:textId="77777777" w:rsidR="00B52FB8" w:rsidRPr="00FA3CEA" w:rsidRDefault="00B52FB8" w:rsidP="00B52FB8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85" w:type="dxa"/>
            <w:gridSpan w:val="2"/>
            <w:shd w:val="clear" w:color="auto" w:fill="auto"/>
          </w:tcPr>
          <w:p w14:paraId="71749E04" w14:textId="77777777" w:rsidR="00B52FB8" w:rsidRPr="00FA3CEA" w:rsidRDefault="00B52FB8" w:rsidP="00B52FB8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050" w:type="dxa"/>
            <w:shd w:val="clear" w:color="auto" w:fill="auto"/>
          </w:tcPr>
          <w:p w14:paraId="21DF0461" w14:textId="77777777" w:rsidR="00B52FB8" w:rsidRPr="00FA3CEA" w:rsidRDefault="00B52FB8" w:rsidP="00B52FB8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03B7B9B6" w14:textId="77777777" w:rsidR="00B52FB8" w:rsidRPr="00FA3CEA" w:rsidRDefault="00B52FB8" w:rsidP="00B52FB8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</w:tbl>
    <w:p w14:paraId="0E389362" w14:textId="77777777" w:rsidR="00480156" w:rsidRPr="00FA3CEA" w:rsidRDefault="00480156" w:rsidP="004801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6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21EDF280" w14:textId="3111E7AF" w:rsidR="003537B5" w:rsidRDefault="003537B5" w:rsidP="003537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1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3537B5">
        <w:rPr>
          <w:rFonts w:ascii="Browallia New" w:hAnsi="Browallia New" w:cs="Browallia New"/>
          <w:sz w:val="28"/>
          <w:szCs w:val="28"/>
          <w:cs/>
          <w:lang w:val="en-GB"/>
        </w:rPr>
        <w:t>เงินกู้ยืมระยะยาวมีเงื่อนไขให้บริษัทย่อยต้องดำรงสัดส่วนหนี้สินต่อทุน</w:t>
      </w:r>
      <w:r w:rsidR="00C803A2">
        <w:rPr>
          <w:rFonts w:ascii="Browallia New" w:hAnsi="Browallia New" w:cs="Browallia New" w:hint="cs"/>
          <w:sz w:val="28"/>
          <w:szCs w:val="28"/>
          <w:cs/>
          <w:lang w:val="en-GB"/>
        </w:rPr>
        <w:t>และดำรงอัตราส่วน</w:t>
      </w:r>
      <w:r w:rsidRPr="003537B5">
        <w:rPr>
          <w:rFonts w:ascii="Browallia New" w:hAnsi="Browallia New" w:cs="Browallia New"/>
          <w:sz w:val="28"/>
          <w:szCs w:val="28"/>
          <w:cs/>
          <w:lang w:val="en-GB"/>
        </w:rPr>
        <w:t xml:space="preserve"> และบริษัทต้องถือหุ้นในบริษัทย่อยดังกล่าว</w:t>
      </w:r>
      <w:r w:rsidR="007F40D6">
        <w:rPr>
          <w:rFonts w:ascii="Browallia New" w:hAnsi="Browallia New" w:cs="Browallia New" w:hint="cs"/>
          <w:sz w:val="28"/>
          <w:szCs w:val="28"/>
          <w:cs/>
          <w:lang w:val="en-GB"/>
        </w:rPr>
        <w:t>ตามที่ระบุในสัญญา</w:t>
      </w:r>
      <w:r w:rsidRPr="003537B5">
        <w:rPr>
          <w:rFonts w:ascii="Browallia New" w:hAnsi="Browallia New" w:cs="Browallia New"/>
          <w:sz w:val="28"/>
          <w:szCs w:val="28"/>
          <w:cs/>
          <w:lang w:val="en-GB"/>
        </w:rPr>
        <w:t xml:space="preserve"> และโอนสิทธิในการรับผลประโยชน์จากกรมธรรม์ประกันภัยสิ่งปลูกสร้างให้แก่ธนาคาร</w:t>
      </w:r>
    </w:p>
    <w:p w14:paraId="6170D9AB" w14:textId="3BAA9C47" w:rsidR="00E45901" w:rsidRPr="00FA3CEA" w:rsidRDefault="00E45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4"/>
          <w:szCs w:val="24"/>
          <w:lang w:val="en-GB"/>
        </w:rPr>
      </w:pPr>
    </w:p>
    <w:p w14:paraId="77FA0B92" w14:textId="15108137" w:rsidR="007D1E19" w:rsidRPr="006461EA" w:rsidRDefault="007D1E19" w:rsidP="007D1E19">
      <w:pPr>
        <w:ind w:left="426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6461EA">
        <w:rPr>
          <w:rFonts w:ascii="Browallia New" w:hAnsi="Browallia New" w:cs="Browallia New" w:hint="cs"/>
          <w:sz w:val="28"/>
          <w:szCs w:val="28"/>
          <w:cs/>
        </w:rPr>
        <w:t xml:space="preserve">ณ วันที่ </w:t>
      </w:r>
      <w:r w:rsidRPr="006461EA">
        <w:rPr>
          <w:rFonts w:ascii="Browallia New" w:hAnsi="Browallia New" w:cs="Browallia New"/>
          <w:sz w:val="28"/>
          <w:szCs w:val="28"/>
        </w:rPr>
        <w:t>31</w:t>
      </w:r>
      <w:r w:rsidRPr="006461EA">
        <w:rPr>
          <w:rFonts w:ascii="Browallia New" w:hAnsi="Browallia New" w:cs="Browallia New"/>
          <w:sz w:val="28"/>
          <w:szCs w:val="28"/>
          <w:cs/>
        </w:rPr>
        <w:t xml:space="preserve"> ธันวาคม</w:t>
      </w:r>
      <w:r w:rsidRPr="006461EA">
        <w:rPr>
          <w:rFonts w:ascii="Browallia New" w:hAnsi="Browallia New" w:cs="Browallia New"/>
          <w:sz w:val="28"/>
          <w:szCs w:val="28"/>
        </w:rPr>
        <w:t xml:space="preserve"> 256</w:t>
      </w:r>
      <w:r w:rsidR="00B52FB8">
        <w:rPr>
          <w:rFonts w:ascii="Browallia New" w:hAnsi="Browallia New" w:cs="Browallia New"/>
          <w:sz w:val="28"/>
          <w:szCs w:val="28"/>
        </w:rPr>
        <w:t>2</w:t>
      </w:r>
      <w:r w:rsidRPr="006461EA">
        <w:rPr>
          <w:rFonts w:ascii="Browallia New" w:hAnsi="Browallia New" w:cs="Browallia New"/>
          <w:sz w:val="28"/>
          <w:szCs w:val="28"/>
        </w:rPr>
        <w:t xml:space="preserve"> </w:t>
      </w:r>
      <w:r w:rsidRPr="006461EA">
        <w:rPr>
          <w:rFonts w:ascii="Browallia New" w:hAnsi="Browallia New" w:cs="Browallia New" w:hint="cs"/>
          <w:sz w:val="28"/>
          <w:szCs w:val="28"/>
          <w:cs/>
        </w:rPr>
        <w:t>บริษัท</w:t>
      </w:r>
      <w:r w:rsidR="001C2226">
        <w:rPr>
          <w:rFonts w:ascii="Browallia New" w:hAnsi="Browallia New" w:cs="Browallia New" w:hint="cs"/>
          <w:sz w:val="28"/>
          <w:szCs w:val="28"/>
          <w:cs/>
        </w:rPr>
        <w:t>ย่อย</w:t>
      </w:r>
      <w:r w:rsidRPr="006461EA">
        <w:rPr>
          <w:rFonts w:ascii="Browallia New" w:hAnsi="Browallia New" w:cs="Browallia New" w:hint="cs"/>
          <w:sz w:val="28"/>
          <w:szCs w:val="28"/>
          <w:cs/>
        </w:rPr>
        <w:t>ไม่สามารถดำรงอัตราส่วนความสามารถในการชำระหนี้ตามที่ระบุไว้ในสัญญากู้ยืมกับสถาบันการเงินได้ ซึ่งไม่เป็นไปตามเงื่อนไขของสัญญาเงินกู้ยืม แต่อย่างไรก็ตาม บริษัท</w:t>
      </w:r>
      <w:r w:rsidR="001C2226">
        <w:rPr>
          <w:rFonts w:ascii="Browallia New" w:hAnsi="Browallia New" w:cs="Browallia New" w:hint="cs"/>
          <w:sz w:val="28"/>
          <w:szCs w:val="28"/>
          <w:cs/>
        </w:rPr>
        <w:t>ย่อย</w:t>
      </w:r>
      <w:r w:rsidRPr="006461EA">
        <w:rPr>
          <w:rFonts w:ascii="Browallia New" w:hAnsi="Browallia New" w:cs="Browallia New" w:hint="cs"/>
          <w:sz w:val="28"/>
          <w:szCs w:val="28"/>
          <w:cs/>
        </w:rPr>
        <w:t>ได้รับหนังสือให้ความยินยอมจากสถาบันการเงินแล้วภายในรอบระยะเวลารายงาน</w:t>
      </w:r>
    </w:p>
    <w:p w14:paraId="36D38557" w14:textId="77777777" w:rsidR="003537B5" w:rsidRDefault="003537B5" w:rsidP="003537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1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57780D18" w14:textId="58F73318" w:rsidR="003537B5" w:rsidRDefault="003537B5" w:rsidP="003537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1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F40FAE">
        <w:rPr>
          <w:rFonts w:ascii="Browallia New" w:hAnsi="Browallia New" w:cs="Browallia New"/>
          <w:sz w:val="28"/>
          <w:szCs w:val="28"/>
          <w:cs/>
          <w:lang w:val="en-GB"/>
        </w:rPr>
        <w:t>วงเงิน</w:t>
      </w:r>
      <w:r w:rsidRPr="00703C0B">
        <w:rPr>
          <w:rFonts w:ascii="Browallia New" w:hAnsi="Browallia New" w:cs="Browallia New"/>
          <w:sz w:val="28"/>
          <w:szCs w:val="28"/>
          <w:cs/>
          <w:lang w:val="en-GB"/>
        </w:rPr>
        <w:t>สินเชื่อดังกล่าวค้ำประกันโดยการจดจำนองเครื่องจักรและที่ดินพร้อมสิ่งปลูกสร้างตามที่กล่าวไว้ในหมายเหต</w:t>
      </w:r>
      <w:r w:rsidRPr="00703C0B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ุ </w:t>
      </w:r>
      <w:r w:rsidR="007424A2">
        <w:rPr>
          <w:rFonts w:ascii="Browallia New" w:hAnsi="Browallia New" w:cs="Browallia New"/>
          <w:sz w:val="28"/>
          <w:szCs w:val="28"/>
        </w:rPr>
        <w:t>16</w:t>
      </w:r>
      <w:r w:rsidRPr="00703C0B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</w:p>
    <w:p w14:paraId="1CE53DFE" w14:textId="374BEE03" w:rsidR="00DC0249" w:rsidRPr="004D5ADD" w:rsidRDefault="00DC02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0"/>
          <w:szCs w:val="20"/>
          <w:u w:val="single"/>
          <w:cs/>
        </w:rPr>
      </w:pPr>
    </w:p>
    <w:p w14:paraId="0D2CBB4E" w14:textId="2E76C160" w:rsidR="00963A78" w:rsidRPr="006461EA" w:rsidRDefault="00371706" w:rsidP="00963A78">
      <w:pPr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450"/>
        </w:tabs>
        <w:spacing w:line="240" w:lineRule="auto"/>
        <w:ind w:left="426" w:right="1800" w:hanging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6461EA">
        <w:rPr>
          <w:rFonts w:ascii="Browallia New" w:hAnsi="Browallia New" w:cs="Browallia New"/>
          <w:sz w:val="28"/>
          <w:szCs w:val="28"/>
          <w:u w:val="single"/>
          <w:cs/>
        </w:rPr>
        <w:t>ผลประโยชน์พนักงาน</w:t>
      </w:r>
    </w:p>
    <w:p w14:paraId="756361AC" w14:textId="77777777" w:rsidR="00963A78" w:rsidRPr="00FA3CEA" w:rsidRDefault="00963A78" w:rsidP="00963A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3B0E91FF" w14:textId="3B588337" w:rsidR="00982981" w:rsidRPr="006461EA" w:rsidRDefault="00982981" w:rsidP="00423678">
      <w:pPr>
        <w:pStyle w:val="ListParagraph"/>
        <w:numPr>
          <w:ilvl w:val="1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990"/>
        </w:tabs>
        <w:spacing w:line="240" w:lineRule="auto"/>
        <w:ind w:right="1800" w:hanging="33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6461EA">
        <w:rPr>
          <w:rFonts w:ascii="Browallia New" w:hAnsi="Browallia New" w:cs="Browallia New" w:hint="cs"/>
          <w:spacing w:val="-4"/>
          <w:sz w:val="28"/>
          <w:szCs w:val="28"/>
          <w:cs/>
        </w:rPr>
        <w:t>ค่าใช้จ่ายผลประโยชน์พนักงาน</w:t>
      </w:r>
    </w:p>
    <w:p w14:paraId="3903B2E9" w14:textId="77777777" w:rsidR="00C67E91" w:rsidRPr="00FA3CEA" w:rsidRDefault="00C67E91" w:rsidP="00C67E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1800"/>
        <w:jc w:val="thaiDistribute"/>
        <w:rPr>
          <w:rFonts w:ascii="Browallia New" w:hAnsi="Browallia New" w:cs="Browallia New"/>
          <w:b/>
          <w:bCs/>
          <w:sz w:val="24"/>
          <w:szCs w:val="24"/>
        </w:rPr>
      </w:pPr>
    </w:p>
    <w:p w14:paraId="5DF3753A" w14:textId="77777777" w:rsidR="00982981" w:rsidRPr="006461EA" w:rsidRDefault="00982981" w:rsidP="009C63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1" w:firstLine="709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 xml:space="preserve">ผลประโยชน์พนักงานที่รับรู้เป็นค่าใช้จ่ายมีดังนี้ </w:t>
      </w:r>
    </w:p>
    <w:p w14:paraId="5FE51114" w14:textId="77777777" w:rsidR="00982981" w:rsidRPr="00FA3CEA" w:rsidRDefault="00982981" w:rsidP="00530D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8466" w:type="dxa"/>
        <w:tblInd w:w="993" w:type="dxa"/>
        <w:tblLayout w:type="fixed"/>
        <w:tblLook w:val="04A0" w:firstRow="1" w:lastRow="0" w:firstColumn="1" w:lastColumn="0" w:noHBand="0" w:noVBand="1"/>
      </w:tblPr>
      <w:tblGrid>
        <w:gridCol w:w="3264"/>
        <w:gridCol w:w="1116"/>
        <w:gridCol w:w="261"/>
        <w:gridCol w:w="1083"/>
        <w:gridCol w:w="236"/>
        <w:gridCol w:w="1102"/>
        <w:gridCol w:w="236"/>
        <w:gridCol w:w="1162"/>
        <w:gridCol w:w="6"/>
      </w:tblGrid>
      <w:tr w:rsidR="00BC0E77" w:rsidRPr="006461EA" w14:paraId="47911D4B" w14:textId="77777777" w:rsidTr="00C67E91">
        <w:trPr>
          <w:gridAfter w:val="1"/>
          <w:wAfter w:w="6" w:type="dxa"/>
        </w:trPr>
        <w:tc>
          <w:tcPr>
            <w:tcW w:w="3264" w:type="dxa"/>
          </w:tcPr>
          <w:p w14:paraId="71CD1264" w14:textId="77777777" w:rsidR="00982981" w:rsidRPr="006461EA" w:rsidRDefault="00982981" w:rsidP="00530D0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5196" w:type="dxa"/>
            <w:gridSpan w:val="7"/>
            <w:hideMark/>
          </w:tcPr>
          <w:p w14:paraId="63477645" w14:textId="77777777" w:rsidR="00982981" w:rsidRPr="006461EA" w:rsidRDefault="00982981" w:rsidP="00530D0F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BC0E77" w:rsidRPr="006461EA" w14:paraId="7BFB4FD2" w14:textId="77777777" w:rsidTr="00C67E91">
        <w:trPr>
          <w:gridAfter w:val="1"/>
          <w:wAfter w:w="6" w:type="dxa"/>
        </w:trPr>
        <w:tc>
          <w:tcPr>
            <w:tcW w:w="3264" w:type="dxa"/>
          </w:tcPr>
          <w:p w14:paraId="251D9320" w14:textId="77777777" w:rsidR="00982981" w:rsidRPr="006461EA" w:rsidRDefault="00982981" w:rsidP="00530D0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4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AA1F409" w14:textId="77777777" w:rsidR="00982981" w:rsidRPr="006461EA" w:rsidRDefault="00982981" w:rsidP="00530D0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36" w:type="dxa"/>
          </w:tcPr>
          <w:p w14:paraId="321BED10" w14:textId="77777777" w:rsidR="00982981" w:rsidRPr="006461EA" w:rsidRDefault="00982981" w:rsidP="00530D0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5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46258F3" w14:textId="77777777" w:rsidR="00982981" w:rsidRPr="006461EA" w:rsidRDefault="00982981" w:rsidP="00530D0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งบการเงินเฉพาะของบริษัท</w:t>
            </w:r>
          </w:p>
        </w:tc>
      </w:tr>
      <w:tr w:rsidR="008519EC" w:rsidRPr="006461EA" w14:paraId="0AF3C909" w14:textId="77777777" w:rsidTr="00C67E91">
        <w:tc>
          <w:tcPr>
            <w:tcW w:w="3264" w:type="dxa"/>
          </w:tcPr>
          <w:p w14:paraId="73321AB4" w14:textId="77777777" w:rsidR="008519EC" w:rsidRPr="006461EA" w:rsidRDefault="008519EC" w:rsidP="00851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  <w:tab w:val="left" w:pos="108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4376F7D" w14:textId="0BC4494F" w:rsidR="008519EC" w:rsidRPr="006461EA" w:rsidRDefault="008519EC" w:rsidP="00851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7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2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BCF13E" w14:textId="77777777" w:rsidR="008519EC" w:rsidRPr="006461EA" w:rsidRDefault="008519EC" w:rsidP="008519E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47FA168" w14:textId="34009417" w:rsidR="008519EC" w:rsidRPr="006461EA" w:rsidRDefault="008519EC" w:rsidP="00851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7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7F5FCA00" w14:textId="77777777" w:rsidR="008519EC" w:rsidRPr="006461EA" w:rsidRDefault="008519EC" w:rsidP="008519E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8D55D2F" w14:textId="7875E84C" w:rsidR="008519EC" w:rsidRPr="006461EA" w:rsidRDefault="008519EC" w:rsidP="00851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7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649F3A" w14:textId="77777777" w:rsidR="008519EC" w:rsidRPr="006461EA" w:rsidRDefault="008519EC" w:rsidP="008519E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B3D5507" w14:textId="4A643E95" w:rsidR="008519EC" w:rsidRPr="006461EA" w:rsidRDefault="008519EC" w:rsidP="00851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7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</w:tr>
      <w:tr w:rsidR="00BC0E77" w:rsidRPr="006461EA" w14:paraId="472271FC" w14:textId="77777777" w:rsidTr="00D47DBB">
        <w:trPr>
          <w:trHeight w:val="296"/>
        </w:trPr>
        <w:tc>
          <w:tcPr>
            <w:tcW w:w="3264" w:type="dxa"/>
          </w:tcPr>
          <w:p w14:paraId="4574096E" w14:textId="77777777" w:rsidR="00982981" w:rsidRPr="006461EA" w:rsidRDefault="00982981" w:rsidP="0053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Browallia New" w:hAnsi="Browallia New" w:cs="Browallia New"/>
                <w:sz w:val="20"/>
                <w:szCs w:val="20"/>
                <w:u w:val="single"/>
                <w:lang w:val="en-GB" w:eastAsia="en-GB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9A8C6B" w14:textId="77777777" w:rsidR="00982981" w:rsidRPr="006461EA" w:rsidRDefault="00982981" w:rsidP="00530D0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261" w:type="dxa"/>
          </w:tcPr>
          <w:p w14:paraId="370994FA" w14:textId="77777777" w:rsidR="00982981" w:rsidRPr="006461EA" w:rsidRDefault="00982981" w:rsidP="00530D0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083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05A505D4" w14:textId="77777777" w:rsidR="00982981" w:rsidRPr="006461EA" w:rsidRDefault="00982981" w:rsidP="00530D0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236" w:type="dxa"/>
          </w:tcPr>
          <w:p w14:paraId="26DD42AD" w14:textId="77777777" w:rsidR="00982981" w:rsidRPr="006461EA" w:rsidRDefault="00982981" w:rsidP="00530D0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53A438" w14:textId="77777777" w:rsidR="00982981" w:rsidRPr="006461EA" w:rsidRDefault="00982981" w:rsidP="00530D0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236" w:type="dxa"/>
          </w:tcPr>
          <w:p w14:paraId="50CFA2C1" w14:textId="77777777" w:rsidR="00982981" w:rsidRPr="006461EA" w:rsidRDefault="00982981" w:rsidP="00530D0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A3989C" w14:textId="77777777" w:rsidR="00982981" w:rsidRPr="006461EA" w:rsidRDefault="00982981" w:rsidP="00530D0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th-TH"/>
              </w:rPr>
            </w:pPr>
          </w:p>
        </w:tc>
      </w:tr>
      <w:tr w:rsidR="00D47DBB" w:rsidRPr="006461EA" w14:paraId="5BCC6F50" w14:textId="77777777" w:rsidTr="00C67E91">
        <w:tc>
          <w:tcPr>
            <w:tcW w:w="3264" w:type="dxa"/>
            <w:hideMark/>
          </w:tcPr>
          <w:p w14:paraId="0F7BBE2C" w14:textId="77777777" w:rsidR="00D47DBB" w:rsidRPr="006461EA" w:rsidRDefault="00D47DBB" w:rsidP="00D47DBB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ค่าจ้างและเงินเดือน</w:t>
            </w:r>
          </w:p>
        </w:tc>
        <w:tc>
          <w:tcPr>
            <w:tcW w:w="1116" w:type="dxa"/>
          </w:tcPr>
          <w:p w14:paraId="193B477F" w14:textId="1E700E77" w:rsidR="00D47DBB" w:rsidRPr="006461EA" w:rsidRDefault="008D15F2" w:rsidP="00D47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336,</w:t>
            </w:r>
            <w:r w:rsidR="007B6AD0">
              <w:rPr>
                <w:rFonts w:ascii="Browallia New" w:hAnsi="Browallia New" w:cs="Browallia New"/>
                <w:sz w:val="28"/>
                <w:szCs w:val="28"/>
                <w:lang w:val="en-GB"/>
              </w:rPr>
              <w:t>942</w:t>
            </w:r>
          </w:p>
        </w:tc>
        <w:tc>
          <w:tcPr>
            <w:tcW w:w="261" w:type="dxa"/>
            <w:vAlign w:val="bottom"/>
          </w:tcPr>
          <w:p w14:paraId="12329EBE" w14:textId="77777777" w:rsidR="00D47DBB" w:rsidRPr="006461EA" w:rsidRDefault="00D47DBB" w:rsidP="00D47D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83" w:type="dxa"/>
          </w:tcPr>
          <w:p w14:paraId="3B009D11" w14:textId="24EEF72A" w:rsidR="00D47DBB" w:rsidRPr="006461EA" w:rsidRDefault="00D47DBB" w:rsidP="00D47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340,092 </w:t>
            </w:r>
          </w:p>
        </w:tc>
        <w:tc>
          <w:tcPr>
            <w:tcW w:w="236" w:type="dxa"/>
          </w:tcPr>
          <w:p w14:paraId="219657F0" w14:textId="77777777" w:rsidR="00D47DBB" w:rsidRPr="006461EA" w:rsidRDefault="00D47DBB" w:rsidP="00D47D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02" w:type="dxa"/>
          </w:tcPr>
          <w:p w14:paraId="1FB865F6" w14:textId="0B97A527" w:rsidR="00D47DBB" w:rsidRPr="006461EA" w:rsidRDefault="007D2428" w:rsidP="00D47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291,834</w:t>
            </w:r>
          </w:p>
        </w:tc>
        <w:tc>
          <w:tcPr>
            <w:tcW w:w="236" w:type="dxa"/>
            <w:vAlign w:val="bottom"/>
          </w:tcPr>
          <w:p w14:paraId="002C44B2" w14:textId="77777777" w:rsidR="00D47DBB" w:rsidRPr="006461EA" w:rsidRDefault="00D47DBB" w:rsidP="00D47D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68" w:type="dxa"/>
            <w:gridSpan w:val="2"/>
          </w:tcPr>
          <w:p w14:paraId="3D54083A" w14:textId="70446DED" w:rsidR="00D47DBB" w:rsidRPr="006461EA" w:rsidRDefault="00D47DBB" w:rsidP="00D47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309,184 </w:t>
            </w:r>
          </w:p>
        </w:tc>
      </w:tr>
      <w:tr w:rsidR="00237AEC" w:rsidRPr="006461EA" w14:paraId="7165CAE2" w14:textId="77777777" w:rsidTr="00C67E91">
        <w:tc>
          <w:tcPr>
            <w:tcW w:w="3264" w:type="dxa"/>
            <w:hideMark/>
          </w:tcPr>
          <w:p w14:paraId="4CD73AE9" w14:textId="77777777" w:rsidR="00237AEC" w:rsidRPr="006461EA" w:rsidRDefault="00237AEC" w:rsidP="00237AEC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ค่าใช้จ่ายประกันสังคม</w:t>
            </w:r>
          </w:p>
        </w:tc>
        <w:tc>
          <w:tcPr>
            <w:tcW w:w="1116" w:type="dxa"/>
          </w:tcPr>
          <w:p w14:paraId="77FBD73B" w14:textId="29C8CCD4" w:rsidR="00237AEC" w:rsidRPr="006461EA" w:rsidRDefault="008D15F2" w:rsidP="00237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6,931</w:t>
            </w:r>
          </w:p>
        </w:tc>
        <w:tc>
          <w:tcPr>
            <w:tcW w:w="261" w:type="dxa"/>
            <w:vAlign w:val="bottom"/>
          </w:tcPr>
          <w:p w14:paraId="137CE36E" w14:textId="77777777" w:rsidR="00237AEC" w:rsidRPr="006461EA" w:rsidRDefault="00237AEC" w:rsidP="00237A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83" w:type="dxa"/>
          </w:tcPr>
          <w:p w14:paraId="392DA324" w14:textId="7E8CCC50" w:rsidR="00237AEC" w:rsidRPr="006461EA" w:rsidRDefault="00237AEC" w:rsidP="00237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7,880 </w:t>
            </w:r>
          </w:p>
        </w:tc>
        <w:tc>
          <w:tcPr>
            <w:tcW w:w="236" w:type="dxa"/>
          </w:tcPr>
          <w:p w14:paraId="26D86E0D" w14:textId="77777777" w:rsidR="00237AEC" w:rsidRPr="006461EA" w:rsidRDefault="00237AEC" w:rsidP="00237A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02" w:type="dxa"/>
          </w:tcPr>
          <w:p w14:paraId="5802B79F" w14:textId="3FDADF03" w:rsidR="00237AEC" w:rsidRPr="006461EA" w:rsidRDefault="00237AEC" w:rsidP="00237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37AEC">
              <w:rPr>
                <w:rFonts w:ascii="Browallia New" w:hAnsi="Browallia New" w:cs="Browallia New"/>
                <w:sz w:val="28"/>
                <w:szCs w:val="28"/>
                <w:lang w:val="en-GB"/>
              </w:rPr>
              <w:t>5,</w:t>
            </w:r>
            <w:r w:rsidR="00183926">
              <w:rPr>
                <w:rFonts w:ascii="Browallia New" w:hAnsi="Browallia New" w:cs="Browallia New"/>
                <w:sz w:val="28"/>
                <w:szCs w:val="28"/>
                <w:lang w:val="en-GB"/>
              </w:rPr>
              <w:t>919</w:t>
            </w:r>
          </w:p>
        </w:tc>
        <w:tc>
          <w:tcPr>
            <w:tcW w:w="236" w:type="dxa"/>
            <w:vAlign w:val="bottom"/>
          </w:tcPr>
          <w:p w14:paraId="7B4B32DD" w14:textId="77777777" w:rsidR="00237AEC" w:rsidRPr="006461EA" w:rsidRDefault="00237AEC" w:rsidP="00237A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68" w:type="dxa"/>
            <w:gridSpan w:val="2"/>
          </w:tcPr>
          <w:p w14:paraId="0EEB3BE7" w14:textId="0C3A0088" w:rsidR="00237AEC" w:rsidRPr="006461EA" w:rsidRDefault="00237AEC" w:rsidP="00237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7,406 </w:t>
            </w:r>
          </w:p>
        </w:tc>
      </w:tr>
      <w:tr w:rsidR="00237AEC" w:rsidRPr="006461EA" w14:paraId="36736A66" w14:textId="77777777" w:rsidTr="00C67E91">
        <w:tc>
          <w:tcPr>
            <w:tcW w:w="3264" w:type="dxa"/>
            <w:hideMark/>
          </w:tcPr>
          <w:p w14:paraId="69252241" w14:textId="77777777" w:rsidR="00237AEC" w:rsidRPr="006461EA" w:rsidRDefault="00237AEC" w:rsidP="00237AEC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เงินสมทบ – โครงการสมทบเงิน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A01604" w14:textId="127481ED" w:rsidR="00237AEC" w:rsidRPr="006461EA" w:rsidRDefault="008D15F2" w:rsidP="00237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5,372</w:t>
            </w:r>
          </w:p>
        </w:tc>
        <w:tc>
          <w:tcPr>
            <w:tcW w:w="261" w:type="dxa"/>
            <w:vAlign w:val="bottom"/>
          </w:tcPr>
          <w:p w14:paraId="287981B4" w14:textId="77777777" w:rsidR="00237AEC" w:rsidRPr="006461EA" w:rsidRDefault="00237AEC" w:rsidP="00237A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719F98" w14:textId="7A8712E5" w:rsidR="00237AEC" w:rsidRPr="006461EA" w:rsidRDefault="00237AEC" w:rsidP="00237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5,437 </w:t>
            </w:r>
          </w:p>
        </w:tc>
        <w:tc>
          <w:tcPr>
            <w:tcW w:w="236" w:type="dxa"/>
          </w:tcPr>
          <w:p w14:paraId="1A0475D2" w14:textId="77777777" w:rsidR="00237AEC" w:rsidRPr="006461EA" w:rsidRDefault="00237AEC" w:rsidP="00237A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28A679" w14:textId="381FD27C" w:rsidR="00237AEC" w:rsidRPr="006461EA" w:rsidRDefault="00237AEC" w:rsidP="00237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237AEC">
              <w:rPr>
                <w:rFonts w:ascii="Browallia New" w:hAnsi="Browallia New" w:cs="Browallia New"/>
                <w:sz w:val="28"/>
                <w:szCs w:val="28"/>
                <w:lang w:val="en-GB"/>
              </w:rPr>
              <w:t>4,</w:t>
            </w:r>
            <w:r w:rsidR="00C07060">
              <w:rPr>
                <w:rFonts w:ascii="Browallia New" w:hAnsi="Browallia New" w:cs="Browallia New"/>
                <w:sz w:val="28"/>
                <w:szCs w:val="28"/>
                <w:lang w:val="en-GB"/>
              </w:rPr>
              <w:t>523</w:t>
            </w:r>
          </w:p>
        </w:tc>
        <w:tc>
          <w:tcPr>
            <w:tcW w:w="236" w:type="dxa"/>
            <w:vAlign w:val="bottom"/>
          </w:tcPr>
          <w:p w14:paraId="0A8737BE" w14:textId="77777777" w:rsidR="00237AEC" w:rsidRPr="006461EA" w:rsidRDefault="00237AEC" w:rsidP="00237A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7227F4" w14:textId="28331662" w:rsidR="00237AEC" w:rsidRPr="006461EA" w:rsidRDefault="00237AEC" w:rsidP="00237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5,025 </w:t>
            </w:r>
          </w:p>
        </w:tc>
      </w:tr>
      <w:tr w:rsidR="00D47DBB" w:rsidRPr="006461EA" w14:paraId="22866D9C" w14:textId="77777777" w:rsidTr="00C67E91">
        <w:trPr>
          <w:trHeight w:val="36"/>
        </w:trPr>
        <w:tc>
          <w:tcPr>
            <w:tcW w:w="3264" w:type="dxa"/>
            <w:hideMark/>
          </w:tcPr>
          <w:p w14:paraId="04C58BB9" w14:textId="77777777" w:rsidR="00D47DBB" w:rsidRPr="006461EA" w:rsidRDefault="00D47DBB" w:rsidP="00D47DBB">
            <w:pPr>
              <w:spacing w:line="240" w:lineRule="auto"/>
              <w:ind w:left="252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298DEDC8" w14:textId="4BE7B08A" w:rsidR="00D47DBB" w:rsidRPr="006461EA" w:rsidRDefault="008D15F2" w:rsidP="00D47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fldChar w:fldCharType="separate"/>
            </w:r>
            <w:r w:rsidR="007B6AD0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349,245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fldChar w:fldCharType="end"/>
            </w:r>
          </w:p>
        </w:tc>
        <w:tc>
          <w:tcPr>
            <w:tcW w:w="261" w:type="dxa"/>
            <w:vAlign w:val="bottom"/>
          </w:tcPr>
          <w:p w14:paraId="44E7E6A0" w14:textId="77777777" w:rsidR="00D47DBB" w:rsidRPr="006461EA" w:rsidRDefault="00D47DBB" w:rsidP="00D47D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0F876138" w14:textId="2AECC285" w:rsidR="00D47DBB" w:rsidRPr="006461EA" w:rsidRDefault="00D47DBB" w:rsidP="00D47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353,409 </w:t>
            </w:r>
          </w:p>
        </w:tc>
        <w:tc>
          <w:tcPr>
            <w:tcW w:w="236" w:type="dxa"/>
          </w:tcPr>
          <w:p w14:paraId="57A953B2" w14:textId="77777777" w:rsidR="00D47DBB" w:rsidRPr="006461EA" w:rsidRDefault="00D47DBB" w:rsidP="00D47D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15FCAFE7" w14:textId="0B9D2DE3" w:rsidR="00D47DBB" w:rsidRPr="006461EA" w:rsidRDefault="007D2428" w:rsidP="00D47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fldChar w:fldCharType="separate"/>
            </w:r>
            <w:r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302,276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fldChar w:fldCharType="end"/>
            </w:r>
          </w:p>
        </w:tc>
        <w:tc>
          <w:tcPr>
            <w:tcW w:w="236" w:type="dxa"/>
            <w:vAlign w:val="bottom"/>
          </w:tcPr>
          <w:p w14:paraId="19F4FB66" w14:textId="77777777" w:rsidR="00D47DBB" w:rsidRPr="006461EA" w:rsidRDefault="00D47DBB" w:rsidP="00D47D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665D40A8" w14:textId="4AEE7130" w:rsidR="00D47DBB" w:rsidRPr="006461EA" w:rsidRDefault="00D47DBB" w:rsidP="00D47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321,615 </w:t>
            </w:r>
          </w:p>
        </w:tc>
      </w:tr>
    </w:tbl>
    <w:p w14:paraId="2064B2DB" w14:textId="3510DB1D" w:rsidR="00FA3CEA" w:rsidRDefault="00C67E91" w:rsidP="00FA3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810"/>
          <w:tab w:val="left" w:pos="990"/>
          <w:tab w:val="left" w:pos="1170"/>
          <w:tab w:val="left" w:pos="1260"/>
        </w:tabs>
        <w:spacing w:line="240" w:lineRule="auto"/>
        <w:ind w:right="180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FA3CEA">
        <w:rPr>
          <w:rFonts w:ascii="Browallia New" w:hAnsi="Browallia New" w:cs="Browallia New"/>
          <w:spacing w:val="-4"/>
          <w:sz w:val="28"/>
          <w:szCs w:val="28"/>
        </w:rPr>
        <w:t xml:space="preserve">   </w:t>
      </w:r>
    </w:p>
    <w:p w14:paraId="62B2B8E8" w14:textId="77777777" w:rsidR="00FA3CEA" w:rsidRPr="00FA3CEA" w:rsidRDefault="00FA3CEA" w:rsidP="00FA3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810"/>
          <w:tab w:val="left" w:pos="990"/>
          <w:tab w:val="left" w:pos="1170"/>
          <w:tab w:val="left" w:pos="1260"/>
        </w:tabs>
        <w:spacing w:line="240" w:lineRule="auto"/>
        <w:ind w:right="180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0329AE71" w14:textId="4EEACA6E" w:rsidR="001C43CD" w:rsidRPr="006461EA" w:rsidRDefault="00E3399E" w:rsidP="00FA3CEA">
      <w:pPr>
        <w:pStyle w:val="ListParagraph"/>
        <w:numPr>
          <w:ilvl w:val="1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990"/>
        </w:tabs>
        <w:spacing w:line="240" w:lineRule="auto"/>
        <w:ind w:right="1800" w:hanging="336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6461EA">
        <w:rPr>
          <w:rFonts w:ascii="Browallia New" w:hAnsi="Browallia New" w:cs="Browallia New"/>
          <w:spacing w:val="-4"/>
          <w:sz w:val="28"/>
          <w:szCs w:val="28"/>
          <w:cs/>
        </w:rPr>
        <w:lastRenderedPageBreak/>
        <w:t>หนี้สินภาระผูกพันผลประโยชน์พนักงาน</w:t>
      </w:r>
    </w:p>
    <w:p w14:paraId="7115CEC8" w14:textId="77777777" w:rsidR="00872730" w:rsidRPr="006461EA" w:rsidRDefault="00872730" w:rsidP="0087273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ind w:left="810" w:right="1800"/>
        <w:rPr>
          <w:rFonts w:ascii="Browallia New" w:hAnsi="Browallia New" w:cs="Browallia New"/>
          <w:sz w:val="20"/>
          <w:szCs w:val="20"/>
          <w:lang w:val="en-GB"/>
        </w:rPr>
      </w:pPr>
    </w:p>
    <w:p w14:paraId="6CAAD587" w14:textId="77777777" w:rsidR="00217F2B" w:rsidRPr="006461EA" w:rsidRDefault="00217F2B" w:rsidP="00217F2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1800"/>
        <w:rPr>
          <w:rFonts w:ascii="Browallia New" w:hAnsi="Browallia New" w:cs="Browallia New"/>
          <w:sz w:val="8"/>
          <w:szCs w:val="8"/>
          <w:cs/>
          <w:lang w:val="en-GB"/>
        </w:rPr>
      </w:pPr>
    </w:p>
    <w:p w14:paraId="70CE8B29" w14:textId="77777777" w:rsidR="00BD6442" w:rsidRPr="006461EA" w:rsidRDefault="00E3399E" w:rsidP="0087273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6461EA">
        <w:rPr>
          <w:rFonts w:ascii="Browallia New" w:hAnsi="Browallia New" w:cs="Browallia New" w:hint="cs"/>
          <w:sz w:val="28"/>
          <w:szCs w:val="28"/>
          <w:cs/>
          <w:lang w:val="th-TH"/>
        </w:rPr>
        <w:t>ประกอบด้วย</w:t>
      </w:r>
      <w:r w:rsidR="00BD6442" w:rsidRPr="006461EA">
        <w:rPr>
          <w:rFonts w:ascii="Browallia New" w:hAnsi="Browallia New" w:cs="Browallia New" w:hint="cs"/>
          <w:sz w:val="28"/>
          <w:szCs w:val="28"/>
          <w:cs/>
          <w:lang w:val="th-TH"/>
        </w:rPr>
        <w:t xml:space="preserve"> โ</w:t>
      </w:r>
      <w:r w:rsidR="00BD6442" w:rsidRPr="006461EA">
        <w:rPr>
          <w:rFonts w:ascii="Browallia New" w:eastAsia="Calibri" w:hAnsi="Browallia New" w:cs="Browallia New" w:hint="cs"/>
          <w:sz w:val="28"/>
          <w:szCs w:val="28"/>
          <w:cs/>
        </w:rPr>
        <w:t>ครงการผลประโยชน์ที่กำหนดไว้และผลประโยชน์ระยะยาวอื่น ดังนี้</w:t>
      </w:r>
    </w:p>
    <w:p w14:paraId="3EBD8C1F" w14:textId="77777777" w:rsidR="003149D6" w:rsidRPr="006461EA" w:rsidRDefault="003149D6" w:rsidP="00C530E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tbl>
      <w:tblPr>
        <w:tblW w:w="8568" w:type="dxa"/>
        <w:tblInd w:w="900" w:type="dxa"/>
        <w:tblLook w:val="01E0" w:firstRow="1" w:lastRow="1" w:firstColumn="1" w:lastColumn="1" w:noHBand="0" w:noVBand="0"/>
      </w:tblPr>
      <w:tblGrid>
        <w:gridCol w:w="3337"/>
        <w:gridCol w:w="1078"/>
        <w:gridCol w:w="239"/>
        <w:gridCol w:w="1082"/>
        <w:gridCol w:w="268"/>
        <w:gridCol w:w="1144"/>
        <w:gridCol w:w="263"/>
        <w:gridCol w:w="1157"/>
      </w:tblGrid>
      <w:tr w:rsidR="00BD6442" w:rsidRPr="006461EA" w14:paraId="73922117" w14:textId="77777777" w:rsidTr="00D47DBB">
        <w:tc>
          <w:tcPr>
            <w:tcW w:w="3337" w:type="dxa"/>
          </w:tcPr>
          <w:p w14:paraId="08B54E37" w14:textId="77777777" w:rsidR="00BD6442" w:rsidRPr="006461EA" w:rsidRDefault="00BD6442" w:rsidP="004A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8" w:hanging="252"/>
              <w:rPr>
                <w:rFonts w:ascii="Browallia New" w:hAnsi="Browallia New" w:cs="Browallia New"/>
                <w:i/>
                <w:iCs/>
                <w:sz w:val="28"/>
                <w:szCs w:val="28"/>
              </w:rPr>
            </w:pPr>
          </w:p>
        </w:tc>
        <w:tc>
          <w:tcPr>
            <w:tcW w:w="5231" w:type="dxa"/>
            <w:gridSpan w:val="7"/>
          </w:tcPr>
          <w:p w14:paraId="2E865C5D" w14:textId="77777777" w:rsidR="00BD6442" w:rsidRPr="006461EA" w:rsidRDefault="00BD6442" w:rsidP="004A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i/>
                <w:iCs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(หน่วย : </w:t>
            </w:r>
            <w:r w:rsidR="00874C97"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>พัน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บาท)</w:t>
            </w:r>
          </w:p>
        </w:tc>
      </w:tr>
      <w:tr w:rsidR="00BD6442" w:rsidRPr="006461EA" w14:paraId="50657DD7" w14:textId="77777777" w:rsidTr="00D47DBB">
        <w:tc>
          <w:tcPr>
            <w:tcW w:w="3337" w:type="dxa"/>
          </w:tcPr>
          <w:p w14:paraId="480C703B" w14:textId="77777777" w:rsidR="00BD6442" w:rsidRPr="006461EA" w:rsidRDefault="00BD6442" w:rsidP="004A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8" w:hanging="252"/>
              <w:rPr>
                <w:rFonts w:ascii="Browallia New" w:hAnsi="Browallia New" w:cs="Browallia New"/>
                <w:i/>
                <w:iCs/>
                <w:sz w:val="28"/>
                <w:szCs w:val="28"/>
              </w:rPr>
            </w:pPr>
          </w:p>
        </w:tc>
        <w:tc>
          <w:tcPr>
            <w:tcW w:w="2399" w:type="dxa"/>
            <w:gridSpan w:val="3"/>
            <w:tcBorders>
              <w:bottom w:val="single" w:sz="4" w:space="0" w:color="auto"/>
            </w:tcBorders>
          </w:tcPr>
          <w:p w14:paraId="203A7176" w14:textId="77777777" w:rsidR="00BD6442" w:rsidRPr="006461EA" w:rsidRDefault="00BD6442" w:rsidP="004A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b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b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8" w:type="dxa"/>
          </w:tcPr>
          <w:p w14:paraId="7D1F702A" w14:textId="77777777" w:rsidR="00BD6442" w:rsidRPr="006461EA" w:rsidRDefault="00BD6442" w:rsidP="004A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b/>
                <w:sz w:val="28"/>
                <w:szCs w:val="28"/>
              </w:rPr>
            </w:pPr>
          </w:p>
        </w:tc>
        <w:tc>
          <w:tcPr>
            <w:tcW w:w="2564" w:type="dxa"/>
            <w:gridSpan w:val="3"/>
            <w:tcBorders>
              <w:bottom w:val="single" w:sz="4" w:space="0" w:color="auto"/>
            </w:tcBorders>
          </w:tcPr>
          <w:p w14:paraId="3A1EF338" w14:textId="77777777" w:rsidR="00BD6442" w:rsidRPr="006461EA" w:rsidRDefault="00BD6442" w:rsidP="004A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b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b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D47DBB" w:rsidRPr="006461EA" w14:paraId="27525B38" w14:textId="77777777" w:rsidTr="00D47DBB">
        <w:tc>
          <w:tcPr>
            <w:tcW w:w="3337" w:type="dxa"/>
          </w:tcPr>
          <w:p w14:paraId="60997A6B" w14:textId="77777777" w:rsidR="00D47DBB" w:rsidRPr="006461EA" w:rsidRDefault="00D47DBB" w:rsidP="00D47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8" w:hanging="252"/>
              <w:rPr>
                <w:rFonts w:ascii="Browallia New" w:hAnsi="Browallia New" w:cs="Browallia New"/>
                <w:b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</w:tcPr>
          <w:p w14:paraId="7AFA487D" w14:textId="71F7A4B3" w:rsidR="00D47DBB" w:rsidRPr="006461EA" w:rsidRDefault="00D47DBB" w:rsidP="00D47DBB">
            <w:pPr>
              <w:tabs>
                <w:tab w:val="left" w:pos="-259"/>
                <w:tab w:val="left" w:pos="540"/>
              </w:tabs>
              <w:spacing w:line="240" w:lineRule="auto"/>
              <w:ind w:left="-108" w:right="-129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6EBBD9A5" w14:textId="77777777" w:rsidR="00D47DBB" w:rsidRPr="006461EA" w:rsidRDefault="00D47DBB" w:rsidP="00D47DBB">
            <w:pPr>
              <w:tabs>
                <w:tab w:val="left" w:pos="-259"/>
                <w:tab w:val="left" w:pos="540"/>
              </w:tabs>
              <w:spacing w:line="240" w:lineRule="auto"/>
              <w:ind w:left="-108" w:right="-12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14:paraId="3799810F" w14:textId="0A83354B" w:rsidR="00D47DBB" w:rsidRPr="006461EA" w:rsidRDefault="00D47DBB" w:rsidP="00D47DBB">
            <w:pPr>
              <w:tabs>
                <w:tab w:val="left" w:pos="-259"/>
                <w:tab w:val="left" w:pos="540"/>
              </w:tabs>
              <w:spacing w:line="240" w:lineRule="auto"/>
              <w:ind w:left="-108" w:right="-129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268" w:type="dxa"/>
          </w:tcPr>
          <w:p w14:paraId="16F8E881" w14:textId="77777777" w:rsidR="00D47DBB" w:rsidRPr="006461EA" w:rsidRDefault="00D47DBB" w:rsidP="00D47DBB">
            <w:pPr>
              <w:tabs>
                <w:tab w:val="left" w:pos="-259"/>
                <w:tab w:val="left" w:pos="94"/>
                <w:tab w:val="left" w:pos="540"/>
              </w:tabs>
              <w:spacing w:line="240" w:lineRule="auto"/>
              <w:ind w:left="-108" w:right="-129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14:paraId="65FC5E59" w14:textId="4592088C" w:rsidR="00D47DBB" w:rsidRPr="006461EA" w:rsidRDefault="00D47DBB" w:rsidP="00D47DBB">
            <w:pPr>
              <w:tabs>
                <w:tab w:val="left" w:pos="-259"/>
                <w:tab w:val="left" w:pos="94"/>
                <w:tab w:val="left" w:pos="540"/>
              </w:tabs>
              <w:spacing w:line="240" w:lineRule="auto"/>
              <w:ind w:left="-108" w:right="-129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14:paraId="1DBC7319" w14:textId="77777777" w:rsidR="00D47DBB" w:rsidRPr="006461EA" w:rsidRDefault="00D47DBB" w:rsidP="00D47DBB">
            <w:pPr>
              <w:tabs>
                <w:tab w:val="clear" w:pos="454"/>
                <w:tab w:val="left" w:pos="-259"/>
                <w:tab w:val="left" w:pos="459"/>
                <w:tab w:val="left" w:pos="540"/>
                <w:tab w:val="left" w:pos="988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619835BC" w14:textId="644047C6" w:rsidR="00D47DBB" w:rsidRPr="006461EA" w:rsidRDefault="00D47DBB" w:rsidP="00D47DBB">
            <w:pPr>
              <w:tabs>
                <w:tab w:val="left" w:pos="-259"/>
                <w:tab w:val="left" w:pos="540"/>
              </w:tabs>
              <w:spacing w:line="240" w:lineRule="auto"/>
              <w:ind w:left="-108" w:right="-129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</w:tr>
      <w:tr w:rsidR="00BD6442" w:rsidRPr="006461EA" w14:paraId="7962E82C" w14:textId="77777777" w:rsidTr="00D47DBB">
        <w:tc>
          <w:tcPr>
            <w:tcW w:w="3337" w:type="dxa"/>
          </w:tcPr>
          <w:p w14:paraId="1D8238BB" w14:textId="77777777" w:rsidR="00BD6442" w:rsidRPr="006461EA" w:rsidRDefault="00BD6442" w:rsidP="00E1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งบแสดงฐานะการเงิน</w:t>
            </w:r>
          </w:p>
        </w:tc>
        <w:tc>
          <w:tcPr>
            <w:tcW w:w="1078" w:type="dxa"/>
            <w:vAlign w:val="bottom"/>
          </w:tcPr>
          <w:p w14:paraId="27C7190E" w14:textId="77777777" w:rsidR="00BD6442" w:rsidRPr="006461EA" w:rsidRDefault="00BD6442" w:rsidP="004A1EA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</w:tcPr>
          <w:p w14:paraId="1C18EDA1" w14:textId="77777777" w:rsidR="00BD6442" w:rsidRPr="006461EA" w:rsidRDefault="00BD6442" w:rsidP="004A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0360EE2B" w14:textId="77777777" w:rsidR="00BD6442" w:rsidRPr="006461EA" w:rsidRDefault="00BD6442" w:rsidP="004A1EA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68" w:type="dxa"/>
          </w:tcPr>
          <w:p w14:paraId="389D8F55" w14:textId="77777777" w:rsidR="00BD6442" w:rsidRPr="006461EA" w:rsidRDefault="00BD6442" w:rsidP="004A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44" w:type="dxa"/>
            <w:vAlign w:val="bottom"/>
          </w:tcPr>
          <w:p w14:paraId="0F909410" w14:textId="77777777" w:rsidR="00BD6442" w:rsidRPr="006461EA" w:rsidRDefault="00BD6442" w:rsidP="004A1EA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63" w:type="dxa"/>
          </w:tcPr>
          <w:p w14:paraId="388CD7AB" w14:textId="77777777" w:rsidR="00BD6442" w:rsidRPr="006461EA" w:rsidRDefault="00BD6442" w:rsidP="004A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57" w:type="dxa"/>
            <w:vAlign w:val="bottom"/>
          </w:tcPr>
          <w:p w14:paraId="0E3A9B42" w14:textId="77777777" w:rsidR="00C530E4" w:rsidRPr="006461EA" w:rsidRDefault="00C530E4" w:rsidP="004A1EA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0A7E0A" w:rsidRPr="006461EA" w14:paraId="36E7D179" w14:textId="77777777" w:rsidTr="00D47DBB">
        <w:tc>
          <w:tcPr>
            <w:tcW w:w="3337" w:type="dxa"/>
          </w:tcPr>
          <w:p w14:paraId="6271DED6" w14:textId="77777777" w:rsidR="000A7E0A" w:rsidRPr="006461EA" w:rsidRDefault="000A7E0A" w:rsidP="000A7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078" w:type="dxa"/>
            <w:shd w:val="clear" w:color="auto" w:fill="auto"/>
          </w:tcPr>
          <w:p w14:paraId="457EA583" w14:textId="126C78A6" w:rsidR="000A7E0A" w:rsidRPr="006461EA" w:rsidRDefault="00633234" w:rsidP="000A7E0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55,</w:t>
            </w:r>
            <w:r w:rsidR="005A0315">
              <w:rPr>
                <w:rFonts w:ascii="Browallia New" w:hAnsi="Browallia New" w:cs="Browallia New"/>
                <w:sz w:val="28"/>
                <w:szCs w:val="28"/>
              </w:rPr>
              <w:t>346</w:t>
            </w:r>
          </w:p>
        </w:tc>
        <w:tc>
          <w:tcPr>
            <w:tcW w:w="239" w:type="dxa"/>
            <w:shd w:val="clear" w:color="auto" w:fill="auto"/>
          </w:tcPr>
          <w:p w14:paraId="26A07067" w14:textId="77777777" w:rsidR="000A7E0A" w:rsidRPr="006461EA" w:rsidRDefault="000A7E0A" w:rsidP="000A7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7404E2C7" w14:textId="6E5A6F8E" w:rsidR="000A7E0A" w:rsidRPr="006461EA" w:rsidRDefault="000A7E0A" w:rsidP="000A7E0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34,926 </w:t>
            </w:r>
          </w:p>
        </w:tc>
        <w:tc>
          <w:tcPr>
            <w:tcW w:w="268" w:type="dxa"/>
            <w:shd w:val="clear" w:color="auto" w:fill="auto"/>
          </w:tcPr>
          <w:p w14:paraId="7A7CD171" w14:textId="77777777" w:rsidR="000A7E0A" w:rsidRPr="006461EA" w:rsidRDefault="000A7E0A" w:rsidP="000A7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44" w:type="dxa"/>
            <w:shd w:val="clear" w:color="auto" w:fill="auto"/>
          </w:tcPr>
          <w:p w14:paraId="217BE4A6" w14:textId="46334B60" w:rsidR="000A7E0A" w:rsidRPr="006461EA" w:rsidRDefault="000A7E0A" w:rsidP="000A7E0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51,602</w:t>
            </w:r>
          </w:p>
        </w:tc>
        <w:tc>
          <w:tcPr>
            <w:tcW w:w="263" w:type="dxa"/>
            <w:shd w:val="clear" w:color="auto" w:fill="auto"/>
          </w:tcPr>
          <w:p w14:paraId="28FF6CE1" w14:textId="77777777" w:rsidR="000A7E0A" w:rsidRPr="006461EA" w:rsidRDefault="000A7E0A" w:rsidP="000A7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7" w:type="dxa"/>
          </w:tcPr>
          <w:p w14:paraId="6A00AC88" w14:textId="674DCEEC" w:rsidR="000A7E0A" w:rsidRPr="006461EA" w:rsidRDefault="000A7E0A" w:rsidP="000A7E0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32,978 </w:t>
            </w:r>
          </w:p>
        </w:tc>
      </w:tr>
      <w:tr w:rsidR="000A7E0A" w:rsidRPr="006461EA" w14:paraId="76E01397" w14:textId="77777777" w:rsidTr="00D47DBB">
        <w:tc>
          <w:tcPr>
            <w:tcW w:w="3337" w:type="dxa"/>
          </w:tcPr>
          <w:p w14:paraId="765BD04B" w14:textId="77777777" w:rsidR="000A7E0A" w:rsidRPr="006461EA" w:rsidRDefault="000A7E0A" w:rsidP="000A7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3B52B612" w14:textId="665D3BF7" w:rsidR="000A7E0A" w:rsidRPr="006461EA" w:rsidRDefault="00D0624E" w:rsidP="000A7E0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3,</w:t>
            </w:r>
            <w:r w:rsidR="005A0315">
              <w:rPr>
                <w:rFonts w:ascii="Browallia New" w:hAnsi="Browallia New" w:cs="Browallia New"/>
                <w:sz w:val="28"/>
                <w:szCs w:val="28"/>
              </w:rPr>
              <w:t>408</w:t>
            </w:r>
          </w:p>
        </w:tc>
        <w:tc>
          <w:tcPr>
            <w:tcW w:w="239" w:type="dxa"/>
            <w:shd w:val="clear" w:color="auto" w:fill="auto"/>
          </w:tcPr>
          <w:p w14:paraId="6F1FAEDF" w14:textId="77777777" w:rsidR="000A7E0A" w:rsidRPr="006461EA" w:rsidRDefault="000A7E0A" w:rsidP="000A7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</w:tcPr>
          <w:p w14:paraId="2D849527" w14:textId="1E767FE4" w:rsidR="000A7E0A" w:rsidRPr="006461EA" w:rsidRDefault="000A7E0A" w:rsidP="000A7E0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2,856 </w:t>
            </w:r>
          </w:p>
        </w:tc>
        <w:tc>
          <w:tcPr>
            <w:tcW w:w="268" w:type="dxa"/>
            <w:shd w:val="clear" w:color="auto" w:fill="auto"/>
          </w:tcPr>
          <w:p w14:paraId="525AC19F" w14:textId="77777777" w:rsidR="000A7E0A" w:rsidRPr="006461EA" w:rsidRDefault="000A7E0A" w:rsidP="000A7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</w:tcPr>
          <w:p w14:paraId="7EC2E366" w14:textId="38DF7CC4" w:rsidR="000A7E0A" w:rsidRPr="006461EA" w:rsidRDefault="000A7E0A" w:rsidP="000A7E0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3,312</w:t>
            </w:r>
          </w:p>
        </w:tc>
        <w:tc>
          <w:tcPr>
            <w:tcW w:w="263" w:type="dxa"/>
            <w:shd w:val="clear" w:color="auto" w:fill="auto"/>
          </w:tcPr>
          <w:p w14:paraId="159ABCD0" w14:textId="77777777" w:rsidR="000A7E0A" w:rsidRPr="006461EA" w:rsidRDefault="000A7E0A" w:rsidP="000A7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6C4A3BAC" w14:textId="2F080FAC" w:rsidR="000A7E0A" w:rsidRPr="006461EA" w:rsidRDefault="000A7E0A" w:rsidP="000A7E0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2,822 </w:t>
            </w:r>
          </w:p>
        </w:tc>
      </w:tr>
      <w:tr w:rsidR="00B83AA7" w:rsidRPr="006461EA" w14:paraId="32112398" w14:textId="77777777" w:rsidTr="00D47DBB">
        <w:tc>
          <w:tcPr>
            <w:tcW w:w="3337" w:type="dxa"/>
          </w:tcPr>
          <w:p w14:paraId="0D5C8D75" w14:textId="77777777" w:rsidR="00B83AA7" w:rsidRPr="006461EA" w:rsidRDefault="00B83AA7" w:rsidP="00B83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</w:tcPr>
          <w:p w14:paraId="32AB6FE3" w14:textId="7AD66AAC" w:rsidR="00B83AA7" w:rsidRPr="006461EA" w:rsidRDefault="00B83AA7" w:rsidP="00B83AA7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83AA7">
              <w:rPr>
                <w:rFonts w:ascii="Browallia New" w:hAnsi="Browallia New" w:cs="Browallia New"/>
                <w:sz w:val="28"/>
                <w:szCs w:val="28"/>
              </w:rPr>
              <w:t>58,754</w:t>
            </w:r>
          </w:p>
        </w:tc>
        <w:tc>
          <w:tcPr>
            <w:tcW w:w="239" w:type="dxa"/>
            <w:shd w:val="clear" w:color="auto" w:fill="auto"/>
          </w:tcPr>
          <w:p w14:paraId="75F01BA6" w14:textId="77777777" w:rsidR="00B83AA7" w:rsidRPr="006461EA" w:rsidRDefault="00B83AA7" w:rsidP="00B83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</w:tcPr>
          <w:p w14:paraId="17619463" w14:textId="4315177C" w:rsidR="00B83AA7" w:rsidRPr="006461EA" w:rsidRDefault="00B83AA7" w:rsidP="00B83AA7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37,782 </w:t>
            </w:r>
          </w:p>
        </w:tc>
        <w:tc>
          <w:tcPr>
            <w:tcW w:w="268" w:type="dxa"/>
            <w:shd w:val="clear" w:color="auto" w:fill="auto"/>
          </w:tcPr>
          <w:p w14:paraId="15864ECB" w14:textId="77777777" w:rsidR="00B83AA7" w:rsidRPr="006461EA" w:rsidRDefault="00B83AA7" w:rsidP="00B83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auto"/>
          </w:tcPr>
          <w:p w14:paraId="5C897765" w14:textId="08BDD00A" w:rsidR="00B83AA7" w:rsidRPr="006461EA" w:rsidRDefault="00B83AA7" w:rsidP="00B83AA7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54,914</w:t>
            </w:r>
          </w:p>
        </w:tc>
        <w:tc>
          <w:tcPr>
            <w:tcW w:w="263" w:type="dxa"/>
            <w:shd w:val="clear" w:color="auto" w:fill="auto"/>
          </w:tcPr>
          <w:p w14:paraId="20B639A1" w14:textId="77777777" w:rsidR="00B83AA7" w:rsidRPr="006461EA" w:rsidRDefault="00B83AA7" w:rsidP="00B83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09CDAA76" w14:textId="634E0E74" w:rsidR="00B83AA7" w:rsidRPr="006461EA" w:rsidRDefault="00B83AA7" w:rsidP="00B83AA7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35,800 </w:t>
            </w:r>
          </w:p>
        </w:tc>
      </w:tr>
      <w:tr w:rsidR="00B83AA7" w:rsidRPr="006461EA" w14:paraId="514356E4" w14:textId="77777777" w:rsidTr="00D47DBB">
        <w:tc>
          <w:tcPr>
            <w:tcW w:w="3337" w:type="dxa"/>
            <w:shd w:val="clear" w:color="auto" w:fill="auto"/>
          </w:tcPr>
          <w:p w14:paraId="568F56EF" w14:textId="77777777" w:rsidR="00B83AA7" w:rsidRPr="006461EA" w:rsidRDefault="00B83AA7" w:rsidP="00B83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</w:rPr>
              <w:t>หัก</w:t>
            </w: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ส่วนที่ครบกำหนดชำระภายในหนึ่งปี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5406EB0F" w14:textId="0EC73103" w:rsidR="00B83AA7" w:rsidRPr="006461EA" w:rsidRDefault="00B83AA7" w:rsidP="00B83AA7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83AA7">
              <w:rPr>
                <w:rFonts w:ascii="Browallia New" w:hAnsi="Browallia New" w:cs="Browallia New"/>
                <w:sz w:val="28"/>
                <w:szCs w:val="28"/>
              </w:rPr>
              <w:t>(4,140)</w:t>
            </w:r>
          </w:p>
        </w:tc>
        <w:tc>
          <w:tcPr>
            <w:tcW w:w="239" w:type="dxa"/>
            <w:shd w:val="clear" w:color="auto" w:fill="auto"/>
          </w:tcPr>
          <w:p w14:paraId="28748F4B" w14:textId="77777777" w:rsidR="00B83AA7" w:rsidRPr="006461EA" w:rsidRDefault="00B83AA7" w:rsidP="00B83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</w:tcPr>
          <w:p w14:paraId="1AA9F8DB" w14:textId="1B32B8BB" w:rsidR="00B83AA7" w:rsidRPr="006461EA" w:rsidRDefault="00B83AA7" w:rsidP="00B83AA7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(1,461)</w:t>
            </w:r>
          </w:p>
        </w:tc>
        <w:tc>
          <w:tcPr>
            <w:tcW w:w="268" w:type="dxa"/>
            <w:shd w:val="clear" w:color="auto" w:fill="auto"/>
          </w:tcPr>
          <w:p w14:paraId="05BC9D6A" w14:textId="77777777" w:rsidR="00B83AA7" w:rsidRPr="006461EA" w:rsidRDefault="00B83AA7" w:rsidP="00B83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</w:tcPr>
          <w:p w14:paraId="2FEF934C" w14:textId="74E2D4DD" w:rsidR="00B83AA7" w:rsidRPr="006461EA" w:rsidRDefault="00B83AA7" w:rsidP="00B83AA7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="Browallia New" w:hAnsi="Browallia New" w:cs="Browallia New"/>
                <w:sz w:val="28"/>
                <w:szCs w:val="28"/>
              </w:rPr>
              <w:t>4,140</w:t>
            </w:r>
            <w:r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14F28F66" w14:textId="77777777" w:rsidR="00B83AA7" w:rsidRPr="006461EA" w:rsidRDefault="00B83AA7" w:rsidP="00B83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3873E5CA" w14:textId="448D513B" w:rsidR="00B83AA7" w:rsidRPr="006461EA" w:rsidRDefault="00B83AA7" w:rsidP="00B83AA7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(1,461)</w:t>
            </w:r>
          </w:p>
        </w:tc>
      </w:tr>
      <w:tr w:rsidR="00B83AA7" w:rsidRPr="006461EA" w14:paraId="193B6ED2" w14:textId="77777777" w:rsidTr="00D47DBB">
        <w:tc>
          <w:tcPr>
            <w:tcW w:w="3337" w:type="dxa"/>
            <w:shd w:val="clear" w:color="auto" w:fill="auto"/>
          </w:tcPr>
          <w:p w14:paraId="1F6940DF" w14:textId="77777777" w:rsidR="00B83AA7" w:rsidRPr="006461EA" w:rsidRDefault="00B83AA7" w:rsidP="00B83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23EA6EE6" w14:textId="0AB0028E" w:rsidR="00B83AA7" w:rsidRPr="006461EA" w:rsidRDefault="00B83AA7" w:rsidP="00B83AA7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83AA7">
              <w:rPr>
                <w:rFonts w:ascii="Browallia New" w:hAnsi="Browallia New" w:cs="Browallia New"/>
                <w:sz w:val="28"/>
                <w:szCs w:val="28"/>
              </w:rPr>
              <w:t>54,614</w:t>
            </w:r>
          </w:p>
        </w:tc>
        <w:tc>
          <w:tcPr>
            <w:tcW w:w="239" w:type="dxa"/>
            <w:shd w:val="clear" w:color="auto" w:fill="auto"/>
          </w:tcPr>
          <w:p w14:paraId="73AD36C2" w14:textId="77777777" w:rsidR="00B83AA7" w:rsidRPr="006461EA" w:rsidRDefault="00B83AA7" w:rsidP="00B83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571A9C13" w14:textId="03E598C2" w:rsidR="00B83AA7" w:rsidRPr="006461EA" w:rsidRDefault="00B83AA7" w:rsidP="00B83AA7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36,321 </w:t>
            </w:r>
          </w:p>
        </w:tc>
        <w:tc>
          <w:tcPr>
            <w:tcW w:w="268" w:type="dxa"/>
            <w:shd w:val="clear" w:color="auto" w:fill="auto"/>
          </w:tcPr>
          <w:p w14:paraId="32E25873" w14:textId="77777777" w:rsidR="00B83AA7" w:rsidRPr="006461EA" w:rsidRDefault="00B83AA7" w:rsidP="00B83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3067FB8F" w14:textId="3D0D1C32" w:rsidR="00B83AA7" w:rsidRPr="006461EA" w:rsidRDefault="00B83AA7" w:rsidP="00B83AA7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50,774</w:t>
            </w:r>
          </w:p>
        </w:tc>
        <w:tc>
          <w:tcPr>
            <w:tcW w:w="263" w:type="dxa"/>
            <w:shd w:val="clear" w:color="auto" w:fill="auto"/>
          </w:tcPr>
          <w:p w14:paraId="202A773D" w14:textId="77777777" w:rsidR="00B83AA7" w:rsidRPr="006461EA" w:rsidRDefault="00B83AA7" w:rsidP="00B83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12" w:space="0" w:color="auto"/>
            </w:tcBorders>
          </w:tcPr>
          <w:p w14:paraId="182D3448" w14:textId="7C721D25" w:rsidR="00B83AA7" w:rsidRPr="006461EA" w:rsidRDefault="00B83AA7" w:rsidP="00B83AA7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34,339 </w:t>
            </w:r>
          </w:p>
        </w:tc>
      </w:tr>
    </w:tbl>
    <w:p w14:paraId="5BCFA0A7" w14:textId="0D83D131" w:rsidR="00600AE3" w:rsidRPr="006461EA" w:rsidRDefault="00600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cs/>
          <w:lang w:val="en-GB"/>
        </w:rPr>
      </w:pPr>
    </w:p>
    <w:p w14:paraId="3572AE76" w14:textId="2C50048B" w:rsidR="00A464AC" w:rsidRPr="006461EA" w:rsidRDefault="00982981" w:rsidP="00423678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83"/>
        </w:tabs>
        <w:spacing w:line="240" w:lineRule="auto"/>
        <w:ind w:left="1287" w:hanging="294"/>
        <w:jc w:val="thaiDistribute"/>
        <w:rPr>
          <w:rFonts w:ascii="Browallia New" w:hAnsi="Browallia New" w:cs="Browallia New"/>
          <w:sz w:val="16"/>
          <w:szCs w:val="16"/>
          <w:lang w:val="en-GB" w:eastAsia="th-TH"/>
        </w:rPr>
      </w:pP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>รายการ</w:t>
      </w:r>
      <w:r w:rsidR="00A04F96" w:rsidRPr="006461EA">
        <w:rPr>
          <w:rFonts w:ascii="Browallia New" w:hAnsi="Browallia New" w:cs="Browallia New"/>
          <w:sz w:val="28"/>
          <w:szCs w:val="28"/>
          <w:cs/>
          <w:lang w:val="th-TH"/>
        </w:rPr>
        <w:t>เคลื่อนไหวสำหรับ</w:t>
      </w:r>
      <w:r w:rsidR="00A04F96" w:rsidRPr="006461EA">
        <w:rPr>
          <w:rFonts w:ascii="Browallia New" w:hAnsi="Browallia New" w:cs="Browallia New" w:hint="cs"/>
          <w:sz w:val="28"/>
          <w:szCs w:val="28"/>
          <w:cs/>
          <w:lang w:val="en-GB"/>
        </w:rPr>
        <w:t>ภาระผูกพัน</w:t>
      </w:r>
      <w:r w:rsidRPr="006461EA">
        <w:rPr>
          <w:rFonts w:ascii="Browallia New" w:hAnsi="Browallia New" w:cs="Browallia New"/>
          <w:sz w:val="28"/>
          <w:szCs w:val="28"/>
          <w:cs/>
          <w:lang w:val="th-TH"/>
        </w:rPr>
        <w:t>ผลประโยชน์พนักงาน สำหรับ</w:t>
      </w: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 xml:space="preserve">ปีสิ้นสุดวันที่ </w:t>
      </w:r>
      <w:r w:rsidRPr="006461EA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 xml:space="preserve"> ธันวาคม </w:t>
      </w:r>
      <w:r w:rsidRPr="006461EA">
        <w:rPr>
          <w:rFonts w:ascii="Browallia New" w:hAnsi="Browallia New" w:cs="Browallia New"/>
          <w:sz w:val="28"/>
          <w:szCs w:val="28"/>
          <w:lang w:val="en-GB"/>
        </w:rPr>
        <w:t>25</w:t>
      </w:r>
      <w:r w:rsidR="002652F8" w:rsidRPr="006461EA">
        <w:rPr>
          <w:rFonts w:ascii="Browallia New" w:hAnsi="Browallia New" w:cs="Browallia New"/>
          <w:sz w:val="28"/>
          <w:szCs w:val="28"/>
          <w:lang w:val="en-GB"/>
        </w:rPr>
        <w:t>6</w:t>
      </w:r>
      <w:r w:rsidR="00D47DBB">
        <w:rPr>
          <w:rFonts w:ascii="Browallia New" w:hAnsi="Browallia New" w:cs="Browallia New"/>
          <w:sz w:val="28"/>
          <w:szCs w:val="28"/>
          <w:lang w:val="en-GB"/>
        </w:rPr>
        <w:t>2</w:t>
      </w:r>
      <w:r w:rsidR="004E5E39" w:rsidRPr="006461EA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 xml:space="preserve">และ </w:t>
      </w:r>
      <w:r w:rsidR="00ED2EB9" w:rsidRPr="006461EA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6461EA">
        <w:rPr>
          <w:rFonts w:ascii="Browallia New" w:hAnsi="Browallia New" w:cs="Browallia New"/>
          <w:sz w:val="28"/>
          <w:szCs w:val="28"/>
          <w:lang w:val="en-GB"/>
        </w:rPr>
        <w:t>25</w:t>
      </w:r>
      <w:r w:rsidR="00ED2EB9" w:rsidRPr="006461EA">
        <w:rPr>
          <w:rFonts w:ascii="Browallia New" w:hAnsi="Browallia New" w:cs="Browallia New"/>
          <w:sz w:val="28"/>
          <w:szCs w:val="28"/>
          <w:lang w:val="en-GB"/>
        </w:rPr>
        <w:t>6</w:t>
      </w:r>
      <w:r w:rsidR="00D47DBB">
        <w:rPr>
          <w:rFonts w:ascii="Browallia New" w:hAnsi="Browallia New" w:cs="Browallia New"/>
          <w:sz w:val="28"/>
          <w:szCs w:val="28"/>
          <w:lang w:val="en-GB"/>
        </w:rPr>
        <w:t>1</w:t>
      </w:r>
      <w:r w:rsidRPr="006461EA">
        <w:rPr>
          <w:rFonts w:ascii="Browallia New" w:hAnsi="Browallia New" w:cs="Browallia New"/>
          <w:sz w:val="28"/>
          <w:szCs w:val="28"/>
          <w:cs/>
          <w:lang w:val="th-TH"/>
        </w:rPr>
        <w:t xml:space="preserve"> มีดังนี้</w:t>
      </w:r>
    </w:p>
    <w:p w14:paraId="0B9BC5D4" w14:textId="77777777" w:rsidR="001C43CD" w:rsidRPr="006461EA" w:rsidRDefault="001C43CD" w:rsidP="001C43C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="Browallia New" w:hAnsi="Browallia New" w:cs="Browallia New"/>
          <w:sz w:val="24"/>
          <w:szCs w:val="24"/>
          <w:lang w:val="en-GB" w:eastAsia="th-TH"/>
        </w:rPr>
      </w:pPr>
    </w:p>
    <w:tbl>
      <w:tblPr>
        <w:tblW w:w="8325" w:type="dxa"/>
        <w:tblInd w:w="1134" w:type="dxa"/>
        <w:tblLook w:val="04A0" w:firstRow="1" w:lastRow="0" w:firstColumn="1" w:lastColumn="0" w:noHBand="0" w:noVBand="1"/>
      </w:tblPr>
      <w:tblGrid>
        <w:gridCol w:w="3978"/>
        <w:gridCol w:w="1107"/>
        <w:gridCol w:w="1080"/>
        <w:gridCol w:w="1080"/>
        <w:gridCol w:w="1080"/>
      </w:tblGrid>
      <w:tr w:rsidR="00982981" w:rsidRPr="006461EA" w14:paraId="6305BF85" w14:textId="77777777" w:rsidTr="00FA3CEA">
        <w:tc>
          <w:tcPr>
            <w:tcW w:w="3978" w:type="dxa"/>
            <w:shd w:val="clear" w:color="auto" w:fill="auto"/>
            <w:hideMark/>
          </w:tcPr>
          <w:p w14:paraId="72010B23" w14:textId="77777777" w:rsidR="00982981" w:rsidRPr="006461EA" w:rsidRDefault="00982981" w:rsidP="00530D0F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187" w:type="dxa"/>
            <w:gridSpan w:val="2"/>
            <w:shd w:val="clear" w:color="auto" w:fill="auto"/>
            <w:vAlign w:val="bottom"/>
          </w:tcPr>
          <w:p w14:paraId="2D15359A" w14:textId="77777777" w:rsidR="00982981" w:rsidRPr="006461EA" w:rsidRDefault="00982981" w:rsidP="00530D0F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  <w:hideMark/>
          </w:tcPr>
          <w:p w14:paraId="21B62066" w14:textId="77777777" w:rsidR="00982981" w:rsidRPr="006461EA" w:rsidRDefault="00982981" w:rsidP="00530D0F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(หน่วย : พันบาท)</w:t>
            </w:r>
          </w:p>
        </w:tc>
      </w:tr>
      <w:tr w:rsidR="00982981" w:rsidRPr="006461EA" w14:paraId="664CB30C" w14:textId="77777777" w:rsidTr="00FA3CEA">
        <w:tc>
          <w:tcPr>
            <w:tcW w:w="3978" w:type="dxa"/>
            <w:shd w:val="clear" w:color="auto" w:fill="auto"/>
            <w:hideMark/>
          </w:tcPr>
          <w:p w14:paraId="6E9142AE" w14:textId="77777777" w:rsidR="00982981" w:rsidRPr="006461EA" w:rsidRDefault="00982981" w:rsidP="00530D0F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ab/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ab/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ab/>
            </w:r>
          </w:p>
        </w:tc>
        <w:tc>
          <w:tcPr>
            <w:tcW w:w="2187" w:type="dxa"/>
            <w:gridSpan w:val="2"/>
            <w:shd w:val="clear" w:color="auto" w:fill="auto"/>
            <w:vAlign w:val="bottom"/>
            <w:hideMark/>
          </w:tcPr>
          <w:p w14:paraId="55B80698" w14:textId="77777777" w:rsidR="00982981" w:rsidRPr="006461EA" w:rsidRDefault="00982981" w:rsidP="00530D0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  <w:hideMark/>
          </w:tcPr>
          <w:p w14:paraId="0FE1D8F4" w14:textId="77777777" w:rsidR="00982981" w:rsidRPr="006461EA" w:rsidRDefault="00982981" w:rsidP="00530D0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งบการเงินเฉพาะของ</w:t>
            </w:r>
            <w:r w:rsidR="00991F4D" w:rsidRPr="006461EA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บริษัท</w:t>
            </w:r>
          </w:p>
        </w:tc>
      </w:tr>
      <w:tr w:rsidR="00D47DBB" w:rsidRPr="006461EA" w14:paraId="78F0F47C" w14:textId="77777777" w:rsidTr="00FA3CEA">
        <w:tc>
          <w:tcPr>
            <w:tcW w:w="3978" w:type="dxa"/>
            <w:shd w:val="clear" w:color="auto" w:fill="auto"/>
          </w:tcPr>
          <w:p w14:paraId="277DCC38" w14:textId="77777777" w:rsidR="00D47DBB" w:rsidRPr="00D47DBB" w:rsidRDefault="00D47DBB" w:rsidP="00D47DBB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07" w:type="dxa"/>
            <w:shd w:val="clear" w:color="auto" w:fill="auto"/>
            <w:hideMark/>
          </w:tcPr>
          <w:p w14:paraId="201059A9" w14:textId="4F9DB2AA" w:rsidR="00D47DBB" w:rsidRPr="006461EA" w:rsidRDefault="00D47DBB" w:rsidP="00D47DBB">
            <w:pPr>
              <w:pBdr>
                <w:bottom w:val="single" w:sz="4" w:space="1" w:color="auto"/>
              </w:pBdr>
              <w:tabs>
                <w:tab w:val="left" w:pos="1695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080" w:type="dxa"/>
            <w:shd w:val="clear" w:color="auto" w:fill="auto"/>
            <w:hideMark/>
          </w:tcPr>
          <w:p w14:paraId="2E4C6FA7" w14:textId="66350166" w:rsidR="00D47DBB" w:rsidRPr="006461EA" w:rsidRDefault="00D47DBB" w:rsidP="00D47DB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080" w:type="dxa"/>
            <w:shd w:val="clear" w:color="auto" w:fill="auto"/>
            <w:hideMark/>
          </w:tcPr>
          <w:p w14:paraId="4564298B" w14:textId="665C27C1" w:rsidR="00D47DBB" w:rsidRPr="006461EA" w:rsidRDefault="00D47DBB" w:rsidP="00D47DBB">
            <w:pPr>
              <w:pBdr>
                <w:bottom w:val="single" w:sz="4" w:space="1" w:color="auto"/>
              </w:pBdr>
              <w:tabs>
                <w:tab w:val="left" w:pos="1695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080" w:type="dxa"/>
            <w:shd w:val="clear" w:color="auto" w:fill="auto"/>
            <w:hideMark/>
          </w:tcPr>
          <w:p w14:paraId="2E9A851A" w14:textId="2DC446AD" w:rsidR="00D47DBB" w:rsidRPr="006461EA" w:rsidRDefault="00D47DBB" w:rsidP="00D47DB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</w:tr>
      <w:tr w:rsidR="00982981" w:rsidRPr="006461EA" w14:paraId="22144D71" w14:textId="77777777" w:rsidTr="00FA3CEA">
        <w:trPr>
          <w:trHeight w:val="290"/>
        </w:trPr>
        <w:tc>
          <w:tcPr>
            <w:tcW w:w="3978" w:type="dxa"/>
            <w:shd w:val="clear" w:color="auto" w:fill="auto"/>
          </w:tcPr>
          <w:p w14:paraId="4EE0222C" w14:textId="77777777" w:rsidR="00982981" w:rsidRPr="006461EA" w:rsidRDefault="00982981" w:rsidP="00530D0F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078BC5D5" w14:textId="77777777" w:rsidR="00982981" w:rsidRPr="006461EA" w:rsidRDefault="00982981" w:rsidP="00530D0F">
            <w:pPr>
              <w:spacing w:line="240" w:lineRule="auto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83139AC" w14:textId="77777777" w:rsidR="00982981" w:rsidRPr="006461EA" w:rsidRDefault="00982981" w:rsidP="00530D0F">
            <w:pPr>
              <w:spacing w:line="240" w:lineRule="auto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37E454A" w14:textId="77777777" w:rsidR="00982981" w:rsidRPr="006461EA" w:rsidRDefault="00982981" w:rsidP="00530D0F">
            <w:pPr>
              <w:spacing w:line="240" w:lineRule="auto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E34FE81" w14:textId="77777777" w:rsidR="00982981" w:rsidRPr="006461EA" w:rsidRDefault="00982981" w:rsidP="00530D0F">
            <w:pPr>
              <w:spacing w:line="240" w:lineRule="auto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th-TH"/>
              </w:rPr>
            </w:pPr>
          </w:p>
        </w:tc>
      </w:tr>
      <w:tr w:rsidR="005717D3" w:rsidRPr="006461EA" w14:paraId="44FBAD2A" w14:textId="77777777" w:rsidTr="00FA3CEA">
        <w:tc>
          <w:tcPr>
            <w:tcW w:w="3978" w:type="dxa"/>
            <w:shd w:val="clear" w:color="auto" w:fill="auto"/>
            <w:hideMark/>
          </w:tcPr>
          <w:p w14:paraId="7FEBB2D3" w14:textId="25106508" w:rsidR="005717D3" w:rsidRPr="006461EA" w:rsidRDefault="005717D3" w:rsidP="005717D3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ภาระผูกพันผลประโยชน์พนักงาน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th-TH"/>
              </w:rPr>
              <w:t xml:space="preserve"> 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1 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มกราคม</w:t>
            </w:r>
          </w:p>
        </w:tc>
        <w:tc>
          <w:tcPr>
            <w:tcW w:w="1107" w:type="dxa"/>
            <w:shd w:val="clear" w:color="auto" w:fill="auto"/>
          </w:tcPr>
          <w:p w14:paraId="1038537F" w14:textId="760FA40F" w:rsidR="005717D3" w:rsidRPr="00F40A6D" w:rsidRDefault="005717D3" w:rsidP="00571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F5D75">
              <w:rPr>
                <w:rFonts w:ascii="Browallia New" w:hAnsi="Browallia New" w:cs="Browallia New"/>
                <w:sz w:val="24"/>
                <w:szCs w:val="24"/>
                <w:lang w:val="en-GB"/>
              </w:rPr>
              <w:t>37,782</w:t>
            </w:r>
          </w:p>
        </w:tc>
        <w:tc>
          <w:tcPr>
            <w:tcW w:w="1080" w:type="dxa"/>
            <w:shd w:val="clear" w:color="auto" w:fill="auto"/>
          </w:tcPr>
          <w:p w14:paraId="5BE7F8F1" w14:textId="18677C66" w:rsidR="005717D3" w:rsidRPr="006461EA" w:rsidRDefault="005717D3" w:rsidP="00571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32,178 </w:t>
            </w:r>
          </w:p>
        </w:tc>
        <w:tc>
          <w:tcPr>
            <w:tcW w:w="1080" w:type="dxa"/>
            <w:shd w:val="clear" w:color="auto" w:fill="auto"/>
          </w:tcPr>
          <w:p w14:paraId="6D460C2A" w14:textId="5E62B3D0" w:rsidR="005717D3" w:rsidRPr="006461EA" w:rsidRDefault="005717D3" w:rsidP="00571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35,800</w:t>
            </w:r>
          </w:p>
        </w:tc>
        <w:tc>
          <w:tcPr>
            <w:tcW w:w="1080" w:type="dxa"/>
            <w:shd w:val="clear" w:color="auto" w:fill="auto"/>
          </w:tcPr>
          <w:p w14:paraId="334DA690" w14:textId="2962437F" w:rsidR="005717D3" w:rsidRPr="006461EA" w:rsidRDefault="005717D3" w:rsidP="00571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29,814</w:t>
            </w:r>
          </w:p>
        </w:tc>
      </w:tr>
      <w:tr w:rsidR="00437DC6" w:rsidRPr="006461EA" w14:paraId="1D54F92A" w14:textId="77777777" w:rsidTr="00FA3CEA">
        <w:tc>
          <w:tcPr>
            <w:tcW w:w="3978" w:type="dxa"/>
            <w:shd w:val="clear" w:color="auto" w:fill="auto"/>
            <w:hideMark/>
          </w:tcPr>
          <w:p w14:paraId="062F0FB5" w14:textId="77777777" w:rsidR="00437DC6" w:rsidRPr="006461EA" w:rsidRDefault="00437DC6" w:rsidP="00437DC6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ต้นทุนบริการปีปัจจุบัน</w:t>
            </w:r>
          </w:p>
        </w:tc>
        <w:tc>
          <w:tcPr>
            <w:tcW w:w="1107" w:type="dxa"/>
            <w:shd w:val="clear" w:color="auto" w:fill="auto"/>
          </w:tcPr>
          <w:p w14:paraId="567A585C" w14:textId="21D24D65" w:rsidR="00437DC6" w:rsidRPr="00094E65" w:rsidRDefault="00F6496C" w:rsidP="00437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9,</w:t>
            </w:r>
            <w:r w:rsidR="003450CF">
              <w:rPr>
                <w:rFonts w:ascii="Browallia New" w:hAnsi="Browallia New" w:cs="Browallia New"/>
                <w:sz w:val="24"/>
                <w:szCs w:val="24"/>
              </w:rPr>
              <w:t>863</w:t>
            </w:r>
          </w:p>
        </w:tc>
        <w:tc>
          <w:tcPr>
            <w:tcW w:w="1080" w:type="dxa"/>
            <w:shd w:val="clear" w:color="auto" w:fill="auto"/>
          </w:tcPr>
          <w:p w14:paraId="2E9CB7CF" w14:textId="551C0E99" w:rsidR="00437DC6" w:rsidRPr="006461EA" w:rsidRDefault="00437DC6" w:rsidP="00437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8,766 </w:t>
            </w:r>
          </w:p>
        </w:tc>
        <w:tc>
          <w:tcPr>
            <w:tcW w:w="1080" w:type="dxa"/>
            <w:shd w:val="clear" w:color="auto" w:fill="auto"/>
          </w:tcPr>
          <w:p w14:paraId="4D4459BD" w14:textId="0B990B5B" w:rsidR="00437DC6" w:rsidRPr="006461EA" w:rsidRDefault="00437DC6" w:rsidP="00437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8,577</w:t>
            </w:r>
          </w:p>
        </w:tc>
        <w:tc>
          <w:tcPr>
            <w:tcW w:w="1080" w:type="dxa"/>
            <w:shd w:val="clear" w:color="auto" w:fill="auto"/>
          </w:tcPr>
          <w:p w14:paraId="523383D2" w14:textId="39C41EAD" w:rsidR="00437DC6" w:rsidRPr="006461EA" w:rsidRDefault="00437DC6" w:rsidP="00437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7,869</w:t>
            </w:r>
          </w:p>
        </w:tc>
      </w:tr>
      <w:tr w:rsidR="00437DC6" w:rsidRPr="006461EA" w14:paraId="54063D85" w14:textId="77777777" w:rsidTr="00FA3CEA">
        <w:tc>
          <w:tcPr>
            <w:tcW w:w="3978" w:type="dxa"/>
            <w:shd w:val="clear" w:color="auto" w:fill="auto"/>
            <w:hideMark/>
          </w:tcPr>
          <w:p w14:paraId="5FE78CFC" w14:textId="77777777" w:rsidR="00437DC6" w:rsidRPr="006461EA" w:rsidRDefault="00437DC6" w:rsidP="00437DC6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ดอกเบี้ยจ่าย</w:t>
            </w:r>
          </w:p>
        </w:tc>
        <w:tc>
          <w:tcPr>
            <w:tcW w:w="1107" w:type="dxa"/>
            <w:shd w:val="clear" w:color="auto" w:fill="auto"/>
          </w:tcPr>
          <w:p w14:paraId="51187963" w14:textId="1BEFED4A" w:rsidR="00437DC6" w:rsidRPr="006461EA" w:rsidRDefault="00F6496C" w:rsidP="00437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1,</w:t>
            </w:r>
            <w:r w:rsidR="003450CF">
              <w:rPr>
                <w:rFonts w:ascii="Browallia New" w:hAnsi="Browallia New" w:cs="Browallia New"/>
                <w:sz w:val="24"/>
                <w:szCs w:val="24"/>
                <w:lang w:val="en-GB"/>
              </w:rPr>
              <w:t>073</w:t>
            </w:r>
          </w:p>
        </w:tc>
        <w:tc>
          <w:tcPr>
            <w:tcW w:w="1080" w:type="dxa"/>
            <w:shd w:val="clear" w:color="auto" w:fill="auto"/>
          </w:tcPr>
          <w:p w14:paraId="32F59CA3" w14:textId="3068F09B" w:rsidR="00437DC6" w:rsidRPr="006461EA" w:rsidRDefault="00437DC6" w:rsidP="00437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919 </w:t>
            </w:r>
          </w:p>
        </w:tc>
        <w:tc>
          <w:tcPr>
            <w:tcW w:w="1080" w:type="dxa"/>
            <w:shd w:val="clear" w:color="auto" w:fill="auto"/>
          </w:tcPr>
          <w:p w14:paraId="1386F29B" w14:textId="09555EE7" w:rsidR="00437DC6" w:rsidRPr="006461EA" w:rsidRDefault="00437DC6" w:rsidP="00437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1,005</w:t>
            </w:r>
          </w:p>
        </w:tc>
        <w:tc>
          <w:tcPr>
            <w:tcW w:w="1080" w:type="dxa"/>
            <w:shd w:val="clear" w:color="auto" w:fill="auto"/>
          </w:tcPr>
          <w:p w14:paraId="3B15F289" w14:textId="33D9ADE3" w:rsidR="00437DC6" w:rsidRPr="006461EA" w:rsidRDefault="00437DC6" w:rsidP="00437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877</w:t>
            </w:r>
          </w:p>
        </w:tc>
      </w:tr>
      <w:tr w:rsidR="00825B1F" w:rsidRPr="006461EA" w14:paraId="31C0EF64" w14:textId="77777777" w:rsidTr="00FA3CEA">
        <w:tc>
          <w:tcPr>
            <w:tcW w:w="3978" w:type="dxa"/>
            <w:shd w:val="clear" w:color="auto" w:fill="auto"/>
          </w:tcPr>
          <w:p w14:paraId="0CE6142F" w14:textId="736EE8F7" w:rsidR="00825B1F" w:rsidRPr="006461EA" w:rsidRDefault="00825B1F" w:rsidP="00825B1F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ต้นทุนบริการ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th-TH"/>
              </w:rPr>
              <w:t>ในอดีต</w:t>
            </w:r>
          </w:p>
        </w:tc>
        <w:tc>
          <w:tcPr>
            <w:tcW w:w="1107" w:type="dxa"/>
            <w:shd w:val="clear" w:color="auto" w:fill="auto"/>
          </w:tcPr>
          <w:p w14:paraId="71A1179A" w14:textId="5E6F024D" w:rsidR="00825B1F" w:rsidRPr="006461EA" w:rsidRDefault="00F6496C" w:rsidP="0082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7,</w:t>
            </w:r>
            <w:r w:rsidR="00CE520C">
              <w:rPr>
                <w:rFonts w:ascii="Browallia New" w:hAnsi="Browallia New" w:cs="Browallia New"/>
                <w:sz w:val="24"/>
                <w:szCs w:val="24"/>
                <w:lang w:val="en-GB"/>
              </w:rPr>
              <w:t>601</w:t>
            </w:r>
          </w:p>
        </w:tc>
        <w:tc>
          <w:tcPr>
            <w:tcW w:w="1080" w:type="dxa"/>
            <w:shd w:val="clear" w:color="auto" w:fill="auto"/>
          </w:tcPr>
          <w:p w14:paraId="4C13688E" w14:textId="01898C03" w:rsidR="00825B1F" w:rsidRPr="006461EA" w:rsidRDefault="00A74CD5" w:rsidP="00A7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3"/>
                <w:tab w:val="center" w:pos="432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ab/>
              <w:t xml:space="preserve">    </w:t>
            </w:r>
            <w:r w:rsidR="00825B1F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F9EE1EF" w14:textId="2B268A47" w:rsidR="00825B1F" w:rsidRPr="006461EA" w:rsidRDefault="00825B1F" w:rsidP="0082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7,097</w:t>
            </w:r>
          </w:p>
        </w:tc>
        <w:tc>
          <w:tcPr>
            <w:tcW w:w="1080" w:type="dxa"/>
            <w:shd w:val="clear" w:color="auto" w:fill="auto"/>
          </w:tcPr>
          <w:p w14:paraId="2D4E5934" w14:textId="538A5596" w:rsidR="00825B1F" w:rsidRPr="006461EA" w:rsidRDefault="00A74CD5" w:rsidP="0082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</w:t>
            </w:r>
            <w:r w:rsidR="00825B1F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CF5D75" w:rsidRPr="006461EA" w14:paraId="32AE0D71" w14:textId="77777777" w:rsidTr="00FA3CEA">
        <w:tc>
          <w:tcPr>
            <w:tcW w:w="3978" w:type="dxa"/>
            <w:shd w:val="clear" w:color="auto" w:fill="auto"/>
            <w:hideMark/>
          </w:tcPr>
          <w:p w14:paraId="0E7309A9" w14:textId="3F5F380A" w:rsidR="00CF5D75" w:rsidRPr="006461EA" w:rsidRDefault="00CF5D75" w:rsidP="00CF5D75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การปรับมูลค่า – ผล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th-TH"/>
              </w:rPr>
              <w:t>กำไร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th-TH"/>
              </w:rPr>
              <w:t xml:space="preserve">ขาดทุน) 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ตามหลักคณิตศาสตร์ประกันภัยจากการเปลี่ยนแปลงสมมติฐานประชากรศาสตร์</w:t>
            </w: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  <w:lang w:val="th-TH"/>
              </w:rPr>
              <w:t xml:space="preserve"> ซึ่งรับรู้ใน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6E4652E9" w14:textId="1FF5ADA2" w:rsidR="00CF5D75" w:rsidRPr="006461EA" w:rsidRDefault="00CF5D75" w:rsidP="00CF5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F5D75">
              <w:rPr>
                <w:rFonts w:ascii="Browallia New" w:hAnsi="Browallia New" w:cs="Browallia New"/>
                <w:sz w:val="24"/>
                <w:szCs w:val="24"/>
                <w:lang w:val="en-GB"/>
              </w:rPr>
              <w:t>4,230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AE7AF88" w14:textId="44E328CC" w:rsidR="00CF5D75" w:rsidRPr="006461EA" w:rsidRDefault="00CF5D75" w:rsidP="00CF5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(1,322)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0938EC7" w14:textId="77777777" w:rsidR="00CF5D75" w:rsidRDefault="00CF5D75" w:rsidP="00CF5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37D9189F" w14:textId="77777777" w:rsidR="00CF5D75" w:rsidRDefault="00CF5D75" w:rsidP="00CF5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4545A3B0" w14:textId="1E926BAC" w:rsidR="00CF5D75" w:rsidRPr="006461EA" w:rsidRDefault="00CF5D75" w:rsidP="00CF5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4,230</w:t>
            </w:r>
          </w:p>
        </w:tc>
        <w:tc>
          <w:tcPr>
            <w:tcW w:w="1080" w:type="dxa"/>
            <w:shd w:val="clear" w:color="auto" w:fill="auto"/>
          </w:tcPr>
          <w:p w14:paraId="40F0AB8A" w14:textId="77777777" w:rsidR="00CF5D75" w:rsidRDefault="00CF5D75" w:rsidP="00CF5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6BF1B14F" w14:textId="77777777" w:rsidR="00CF5D75" w:rsidRDefault="00CF5D75" w:rsidP="00CF5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1BA56205" w14:textId="101FE4FF" w:rsidR="00CF5D75" w:rsidRPr="006461EA" w:rsidRDefault="00CF5D75" w:rsidP="00CF5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-</w:t>
            </w:r>
          </w:p>
        </w:tc>
      </w:tr>
      <w:tr w:rsidR="00CF5D75" w:rsidRPr="006461EA" w14:paraId="2BBFC4E1" w14:textId="77777777" w:rsidTr="00FA3CEA">
        <w:tc>
          <w:tcPr>
            <w:tcW w:w="3978" w:type="dxa"/>
            <w:shd w:val="clear" w:color="auto" w:fill="auto"/>
            <w:hideMark/>
          </w:tcPr>
          <w:p w14:paraId="5A4687A8" w14:textId="77777777" w:rsidR="00CF5D75" w:rsidRPr="006461EA" w:rsidRDefault="00CF5D75" w:rsidP="00CF5D75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ผลประโยชน์ที่จ่ายชำระ</w:t>
            </w:r>
          </w:p>
        </w:tc>
        <w:tc>
          <w:tcPr>
            <w:tcW w:w="1107" w:type="dxa"/>
            <w:shd w:val="clear" w:color="auto" w:fill="auto"/>
          </w:tcPr>
          <w:p w14:paraId="5ECF2F8A" w14:textId="2F12E742" w:rsidR="00CF5D75" w:rsidRPr="006461EA" w:rsidRDefault="00CF5D75" w:rsidP="00CF5D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F5D75">
              <w:rPr>
                <w:rFonts w:ascii="Browallia New" w:hAnsi="Browallia New" w:cs="Browallia New"/>
                <w:sz w:val="24"/>
                <w:szCs w:val="24"/>
                <w:lang w:val="en-GB"/>
              </w:rPr>
              <w:t>(1,795)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D5FB678" w14:textId="59A106AE" w:rsidR="00CF5D75" w:rsidRPr="006461EA" w:rsidRDefault="00CF5D75" w:rsidP="00CF5D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(2,760)</w:t>
            </w:r>
          </w:p>
        </w:tc>
        <w:tc>
          <w:tcPr>
            <w:tcW w:w="1080" w:type="dxa"/>
            <w:shd w:val="clear" w:color="auto" w:fill="auto"/>
          </w:tcPr>
          <w:p w14:paraId="6BE804AA" w14:textId="7239779A" w:rsidR="00CF5D75" w:rsidRPr="006461EA" w:rsidRDefault="00CF5D75" w:rsidP="00CF5D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1,795</w:t>
            </w:r>
            <w:r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3F07DD40" w14:textId="6192904A" w:rsidR="00CF5D75" w:rsidRPr="006461EA" w:rsidRDefault="00CF5D75" w:rsidP="00CF5D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(2,760)</w:t>
            </w:r>
          </w:p>
        </w:tc>
      </w:tr>
      <w:tr w:rsidR="00CF5D75" w:rsidRPr="006461EA" w14:paraId="79AA4AEF" w14:textId="77777777" w:rsidTr="00FA3CEA">
        <w:tc>
          <w:tcPr>
            <w:tcW w:w="3978" w:type="dxa"/>
            <w:shd w:val="clear" w:color="auto" w:fill="auto"/>
            <w:hideMark/>
          </w:tcPr>
          <w:p w14:paraId="76F0C367" w14:textId="77777777" w:rsidR="00CF5D75" w:rsidRPr="006461EA" w:rsidRDefault="00CF5D75" w:rsidP="00CF5D75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 xml:space="preserve">ภาระผูกพันผลประโยชน์พนักงาน ณ วันที่ </w:t>
            </w:r>
            <w:r w:rsidRPr="006461EA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 xml:space="preserve"> ธันวาคม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0D853431" w14:textId="167784BF" w:rsidR="00CF5D75" w:rsidRPr="006461EA" w:rsidRDefault="00CF5D75" w:rsidP="00CF5D75">
            <w:pPr>
              <w:pBdr>
                <w:bottom w:val="single" w:sz="12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F5D75">
              <w:rPr>
                <w:rFonts w:ascii="Browallia New" w:hAnsi="Browallia New" w:cs="Browallia New"/>
                <w:sz w:val="24"/>
                <w:szCs w:val="24"/>
                <w:lang w:val="en-GB"/>
              </w:rPr>
              <w:t>58,754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A2FF353" w14:textId="118A229F" w:rsidR="00CF5D75" w:rsidRPr="006461EA" w:rsidRDefault="00CF5D75" w:rsidP="00CF5D75">
            <w:pPr>
              <w:pBdr>
                <w:bottom w:val="single" w:sz="12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37,782</w:t>
            </w:r>
          </w:p>
        </w:tc>
        <w:tc>
          <w:tcPr>
            <w:tcW w:w="1080" w:type="dxa"/>
            <w:shd w:val="clear" w:color="auto" w:fill="auto"/>
          </w:tcPr>
          <w:p w14:paraId="2C96817C" w14:textId="21AE5226" w:rsidR="00CF5D75" w:rsidRPr="006461EA" w:rsidRDefault="00CF5D75" w:rsidP="00CF5D75">
            <w:pPr>
              <w:pBdr>
                <w:bottom w:val="single" w:sz="12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54,914</w:t>
            </w:r>
          </w:p>
        </w:tc>
        <w:tc>
          <w:tcPr>
            <w:tcW w:w="1080" w:type="dxa"/>
            <w:shd w:val="clear" w:color="auto" w:fill="auto"/>
          </w:tcPr>
          <w:p w14:paraId="24F22CB8" w14:textId="411FE7E8" w:rsidR="00CF5D75" w:rsidRPr="006461EA" w:rsidRDefault="00CF5D75" w:rsidP="00CF5D75">
            <w:pPr>
              <w:pBdr>
                <w:bottom w:val="single" w:sz="12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35,800</w:t>
            </w:r>
          </w:p>
        </w:tc>
      </w:tr>
      <w:tr w:rsidR="00CF5D75" w:rsidRPr="006461EA" w14:paraId="00E34B64" w14:textId="77777777" w:rsidTr="00FA3CEA">
        <w:trPr>
          <w:trHeight w:val="317"/>
        </w:trPr>
        <w:tc>
          <w:tcPr>
            <w:tcW w:w="3978" w:type="dxa"/>
            <w:shd w:val="clear" w:color="auto" w:fill="auto"/>
          </w:tcPr>
          <w:p w14:paraId="1509A697" w14:textId="77777777" w:rsidR="00CF5D75" w:rsidRPr="006461EA" w:rsidRDefault="00CF5D75" w:rsidP="00CF5D75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107" w:type="dxa"/>
            <w:shd w:val="clear" w:color="auto" w:fill="auto"/>
          </w:tcPr>
          <w:p w14:paraId="2E48BAC2" w14:textId="77777777" w:rsidR="00CF5D75" w:rsidRPr="006461EA" w:rsidRDefault="00CF5D75" w:rsidP="00CF5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37317E64" w14:textId="77777777" w:rsidR="00CF5D75" w:rsidRPr="006461EA" w:rsidRDefault="00CF5D75" w:rsidP="00CF5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00CA9AF9" w14:textId="77777777" w:rsidR="00CF5D75" w:rsidRPr="006461EA" w:rsidRDefault="00CF5D75" w:rsidP="00CF5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77A7F15C" w14:textId="77777777" w:rsidR="00CF5D75" w:rsidRPr="006461EA" w:rsidRDefault="00CF5D75" w:rsidP="00CF5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</w:tr>
      <w:tr w:rsidR="00CF5D75" w:rsidRPr="006461EA" w14:paraId="6B8C8053" w14:textId="77777777" w:rsidTr="00FA3CEA">
        <w:trPr>
          <w:trHeight w:val="335"/>
        </w:trPr>
        <w:tc>
          <w:tcPr>
            <w:tcW w:w="3978" w:type="dxa"/>
            <w:shd w:val="clear" w:color="auto" w:fill="auto"/>
            <w:hideMark/>
          </w:tcPr>
          <w:p w14:paraId="2ACFE8D0" w14:textId="77777777" w:rsidR="00CF5D75" w:rsidRPr="006461EA" w:rsidRDefault="00CF5D75" w:rsidP="00CF5D75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ไม่ได้จัดตั้งเป็นกองทุนทั้งหมด</w:t>
            </w:r>
          </w:p>
        </w:tc>
        <w:tc>
          <w:tcPr>
            <w:tcW w:w="1107" w:type="dxa"/>
            <w:shd w:val="clear" w:color="auto" w:fill="auto"/>
          </w:tcPr>
          <w:p w14:paraId="052330DC" w14:textId="022C522F" w:rsidR="00CF5D75" w:rsidRPr="006461EA" w:rsidRDefault="00CF5D75" w:rsidP="00CF5D75">
            <w:pPr>
              <w:pBdr>
                <w:bottom w:val="single" w:sz="12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F5D75">
              <w:rPr>
                <w:rFonts w:ascii="Browallia New" w:hAnsi="Browallia New" w:cs="Browallia New"/>
                <w:sz w:val="24"/>
                <w:szCs w:val="24"/>
                <w:lang w:val="en-GB"/>
              </w:rPr>
              <w:t>58,754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21616DE" w14:textId="7B5EE654" w:rsidR="00CF5D75" w:rsidRPr="006461EA" w:rsidRDefault="00CF5D75" w:rsidP="00CF5D75">
            <w:pPr>
              <w:pBdr>
                <w:bottom w:val="single" w:sz="12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37,782</w:t>
            </w:r>
          </w:p>
        </w:tc>
        <w:tc>
          <w:tcPr>
            <w:tcW w:w="1080" w:type="dxa"/>
            <w:shd w:val="clear" w:color="auto" w:fill="auto"/>
          </w:tcPr>
          <w:p w14:paraId="1478018E" w14:textId="37923161" w:rsidR="00CF5D75" w:rsidRPr="006461EA" w:rsidRDefault="00CF5D75" w:rsidP="00CF5D75">
            <w:pPr>
              <w:pBdr>
                <w:bottom w:val="single" w:sz="12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54,914</w:t>
            </w:r>
          </w:p>
        </w:tc>
        <w:tc>
          <w:tcPr>
            <w:tcW w:w="1080" w:type="dxa"/>
            <w:shd w:val="clear" w:color="auto" w:fill="auto"/>
          </w:tcPr>
          <w:p w14:paraId="5AE05793" w14:textId="0010769E" w:rsidR="00CF5D75" w:rsidRPr="006461EA" w:rsidRDefault="00CF5D75" w:rsidP="00CF5D75">
            <w:pPr>
              <w:pBdr>
                <w:bottom w:val="single" w:sz="12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35,800</w:t>
            </w:r>
          </w:p>
        </w:tc>
      </w:tr>
    </w:tbl>
    <w:p w14:paraId="0823D11D" w14:textId="4201468A" w:rsidR="00A64579" w:rsidRDefault="00A64579" w:rsidP="007435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eastAsia="th-TH"/>
        </w:rPr>
      </w:pPr>
    </w:p>
    <w:p w14:paraId="3841EE58" w14:textId="77777777" w:rsidR="00C45DF5" w:rsidRDefault="00C45D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cs/>
          <w:lang w:val="en-GB"/>
        </w:rPr>
      </w:pPr>
      <w:r>
        <w:rPr>
          <w:rFonts w:ascii="Browallia New" w:hAnsi="Browallia New" w:cs="Browallia New"/>
          <w:sz w:val="28"/>
          <w:szCs w:val="28"/>
          <w:cs/>
          <w:lang w:val="en-GB"/>
        </w:rPr>
        <w:br w:type="page"/>
      </w:r>
    </w:p>
    <w:p w14:paraId="6119FACF" w14:textId="3DCB3876" w:rsidR="00982981" w:rsidRPr="006461EA" w:rsidRDefault="00982981" w:rsidP="00423678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57"/>
        </w:tabs>
        <w:spacing w:line="240" w:lineRule="auto"/>
        <w:ind w:left="1287" w:hanging="297"/>
        <w:jc w:val="thaiDistribute"/>
        <w:rPr>
          <w:rFonts w:ascii="Browallia New" w:hAnsi="Browallia New" w:cs="Browallia New"/>
          <w:sz w:val="28"/>
          <w:szCs w:val="28"/>
          <w:lang w:eastAsia="th-TH"/>
        </w:rPr>
      </w:pP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lastRenderedPageBreak/>
        <w:t xml:space="preserve">ข้อสมมติหลักที่สำคัญในการประมาณการตามหลักการคณิตศาสตร์ประกันภัย ณ วันที่รายงาน สำหรับปีสิ้นสุดวันที่ </w:t>
      </w:r>
      <w:r w:rsidRPr="006461EA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 xml:space="preserve"> ธันวาคม </w:t>
      </w:r>
      <w:r w:rsidRPr="006461EA">
        <w:rPr>
          <w:rFonts w:ascii="Browallia New" w:hAnsi="Browallia New" w:cs="Browallia New"/>
          <w:sz w:val="28"/>
          <w:szCs w:val="28"/>
          <w:lang w:val="en-GB"/>
        </w:rPr>
        <w:t>25</w:t>
      </w:r>
      <w:r w:rsidR="002652F8" w:rsidRPr="006461EA">
        <w:rPr>
          <w:rFonts w:ascii="Browallia New" w:hAnsi="Browallia New" w:cs="Browallia New"/>
          <w:sz w:val="28"/>
          <w:szCs w:val="28"/>
          <w:lang w:val="en-GB"/>
        </w:rPr>
        <w:t>6</w:t>
      </w:r>
      <w:r w:rsidR="00093C33">
        <w:rPr>
          <w:rFonts w:ascii="Browallia New" w:hAnsi="Browallia New" w:cs="Browallia New"/>
          <w:sz w:val="28"/>
          <w:szCs w:val="28"/>
          <w:lang w:val="en-GB"/>
        </w:rPr>
        <w:t>2</w:t>
      </w:r>
      <w:r w:rsidR="004E5E39" w:rsidRPr="006461EA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 xml:space="preserve">และ </w:t>
      </w:r>
      <w:r w:rsidRPr="006461EA">
        <w:rPr>
          <w:rFonts w:ascii="Browallia New" w:hAnsi="Browallia New" w:cs="Browallia New"/>
          <w:sz w:val="28"/>
          <w:szCs w:val="28"/>
          <w:lang w:val="en-GB"/>
        </w:rPr>
        <w:t>25</w:t>
      </w:r>
      <w:r w:rsidR="00ED2EB9" w:rsidRPr="006461EA">
        <w:rPr>
          <w:rFonts w:ascii="Browallia New" w:hAnsi="Browallia New" w:cs="Browallia New"/>
          <w:sz w:val="28"/>
          <w:szCs w:val="28"/>
          <w:lang w:val="en-GB"/>
        </w:rPr>
        <w:t>6</w:t>
      </w:r>
      <w:r w:rsidR="00093C33">
        <w:rPr>
          <w:rFonts w:ascii="Browallia New" w:hAnsi="Browallia New" w:cs="Browallia New"/>
          <w:sz w:val="28"/>
          <w:szCs w:val="28"/>
          <w:lang w:val="en-GB"/>
        </w:rPr>
        <w:t>1</w:t>
      </w:r>
      <w:r w:rsidRPr="006461EA">
        <w:rPr>
          <w:rFonts w:ascii="Browallia New" w:hAnsi="Browallia New" w:cs="Browallia New"/>
          <w:sz w:val="28"/>
          <w:szCs w:val="28"/>
          <w:cs/>
          <w:lang w:val="th-TH"/>
        </w:rPr>
        <w:t xml:space="preserve"> มีดังนี้</w:t>
      </w:r>
    </w:p>
    <w:p w14:paraId="6438A836" w14:textId="77777777" w:rsidR="00C80BE3" w:rsidRPr="006461EA" w:rsidRDefault="00C80BE3" w:rsidP="00C80B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57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eastAsia="th-TH"/>
        </w:rPr>
      </w:pPr>
    </w:p>
    <w:tbl>
      <w:tblPr>
        <w:tblW w:w="8298" w:type="dxa"/>
        <w:tblInd w:w="1134" w:type="dxa"/>
        <w:tblLook w:val="04A0" w:firstRow="1" w:lastRow="0" w:firstColumn="1" w:lastColumn="0" w:noHBand="0" w:noVBand="1"/>
      </w:tblPr>
      <w:tblGrid>
        <w:gridCol w:w="3429"/>
        <w:gridCol w:w="1242"/>
        <w:gridCol w:w="1215"/>
        <w:gridCol w:w="1188"/>
        <w:gridCol w:w="1224"/>
      </w:tblGrid>
      <w:tr w:rsidR="00AD0C01" w:rsidRPr="006461EA" w14:paraId="3C6661E4" w14:textId="77777777" w:rsidTr="00034EE2">
        <w:tc>
          <w:tcPr>
            <w:tcW w:w="3429" w:type="dxa"/>
            <w:shd w:val="clear" w:color="auto" w:fill="auto"/>
            <w:hideMark/>
          </w:tcPr>
          <w:p w14:paraId="437CC770" w14:textId="77777777" w:rsidR="00AD0C01" w:rsidRPr="006461EA" w:rsidRDefault="00AD0C01" w:rsidP="00AD0C01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457" w:type="dxa"/>
            <w:gridSpan w:val="2"/>
            <w:shd w:val="clear" w:color="auto" w:fill="auto"/>
            <w:vAlign w:val="bottom"/>
          </w:tcPr>
          <w:p w14:paraId="24FBF7CB" w14:textId="77777777" w:rsidR="00AD0C01" w:rsidRPr="006461EA" w:rsidRDefault="00AD0C01" w:rsidP="00AD0C01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412" w:type="dxa"/>
            <w:gridSpan w:val="2"/>
            <w:shd w:val="clear" w:color="auto" w:fill="auto"/>
            <w:vAlign w:val="bottom"/>
            <w:hideMark/>
          </w:tcPr>
          <w:p w14:paraId="715DF3FF" w14:textId="77777777" w:rsidR="00AD0C01" w:rsidRPr="006461EA" w:rsidRDefault="00AD0C01" w:rsidP="00AD0C01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(หน่วย : พันบาท)</w:t>
            </w:r>
          </w:p>
        </w:tc>
      </w:tr>
      <w:tr w:rsidR="00AD0C01" w:rsidRPr="006461EA" w14:paraId="59415FFE" w14:textId="77777777" w:rsidTr="00034EE2">
        <w:tc>
          <w:tcPr>
            <w:tcW w:w="3429" w:type="dxa"/>
            <w:shd w:val="clear" w:color="auto" w:fill="auto"/>
            <w:hideMark/>
          </w:tcPr>
          <w:p w14:paraId="3EC6432B" w14:textId="77777777" w:rsidR="00AD0C01" w:rsidRPr="006461EA" w:rsidRDefault="00AD0C01" w:rsidP="00AD0C01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ab/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ab/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ab/>
            </w:r>
          </w:p>
        </w:tc>
        <w:tc>
          <w:tcPr>
            <w:tcW w:w="2457" w:type="dxa"/>
            <w:gridSpan w:val="2"/>
            <w:shd w:val="clear" w:color="auto" w:fill="auto"/>
            <w:vAlign w:val="bottom"/>
            <w:hideMark/>
          </w:tcPr>
          <w:p w14:paraId="570B8C35" w14:textId="77777777" w:rsidR="00AD0C01" w:rsidRPr="006461EA" w:rsidRDefault="00AD0C01" w:rsidP="00AD0C0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412" w:type="dxa"/>
            <w:gridSpan w:val="2"/>
            <w:shd w:val="clear" w:color="auto" w:fill="auto"/>
            <w:vAlign w:val="bottom"/>
            <w:hideMark/>
          </w:tcPr>
          <w:p w14:paraId="710EA0F2" w14:textId="77777777" w:rsidR="00AD0C01" w:rsidRPr="006461EA" w:rsidRDefault="00AD0C01" w:rsidP="00AD0C0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งบการเงินเฉพาะของบริษัท</w:t>
            </w:r>
          </w:p>
        </w:tc>
      </w:tr>
      <w:tr w:rsidR="00AD0C01" w:rsidRPr="006461EA" w14:paraId="7EAEE6AD" w14:textId="77777777" w:rsidTr="00034EE2">
        <w:tc>
          <w:tcPr>
            <w:tcW w:w="3429" w:type="dxa"/>
            <w:shd w:val="clear" w:color="auto" w:fill="auto"/>
          </w:tcPr>
          <w:p w14:paraId="3C0C8BAF" w14:textId="77777777" w:rsidR="00AD0C01" w:rsidRPr="006461EA" w:rsidRDefault="00AD0C01" w:rsidP="00AD0C01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242" w:type="dxa"/>
            <w:shd w:val="clear" w:color="auto" w:fill="auto"/>
            <w:hideMark/>
          </w:tcPr>
          <w:p w14:paraId="48578E71" w14:textId="6076DFAB" w:rsidR="00AD0C01" w:rsidRPr="006461EA" w:rsidRDefault="00AD0C01" w:rsidP="00AD0C01">
            <w:pPr>
              <w:pBdr>
                <w:bottom w:val="single" w:sz="4" w:space="1" w:color="auto"/>
              </w:pBdr>
              <w:tabs>
                <w:tab w:val="left" w:pos="1695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256</w:t>
            </w:r>
            <w:r w:rsidR="00034EE2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215" w:type="dxa"/>
            <w:shd w:val="clear" w:color="auto" w:fill="auto"/>
            <w:hideMark/>
          </w:tcPr>
          <w:p w14:paraId="62006508" w14:textId="0FFFB0B2" w:rsidR="00AD0C01" w:rsidRPr="006461EA" w:rsidRDefault="00AD0C01" w:rsidP="00AD0C0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256</w:t>
            </w:r>
            <w:r w:rsidR="00034EE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188" w:type="dxa"/>
            <w:shd w:val="clear" w:color="auto" w:fill="auto"/>
            <w:hideMark/>
          </w:tcPr>
          <w:p w14:paraId="4430D7E5" w14:textId="7795ECA0" w:rsidR="00AD0C01" w:rsidRPr="006461EA" w:rsidRDefault="00AD0C01" w:rsidP="00AD0C01">
            <w:pPr>
              <w:pBdr>
                <w:bottom w:val="single" w:sz="4" w:space="1" w:color="auto"/>
              </w:pBdr>
              <w:tabs>
                <w:tab w:val="left" w:pos="1695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256</w:t>
            </w:r>
            <w:r w:rsidR="00034EE2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224" w:type="dxa"/>
            <w:shd w:val="clear" w:color="auto" w:fill="auto"/>
            <w:hideMark/>
          </w:tcPr>
          <w:p w14:paraId="20D74CED" w14:textId="18803557" w:rsidR="00AD0C01" w:rsidRPr="006461EA" w:rsidRDefault="00AD0C01" w:rsidP="00AD0C0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256</w:t>
            </w:r>
            <w:r w:rsidR="00034EE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</w:tr>
      <w:tr w:rsidR="00AD0C01" w:rsidRPr="006461EA" w14:paraId="467B404D" w14:textId="77777777" w:rsidTr="00034EE2">
        <w:trPr>
          <w:trHeight w:val="290"/>
        </w:trPr>
        <w:tc>
          <w:tcPr>
            <w:tcW w:w="3429" w:type="dxa"/>
            <w:shd w:val="clear" w:color="auto" w:fill="auto"/>
          </w:tcPr>
          <w:p w14:paraId="16D47F19" w14:textId="77777777" w:rsidR="00AD0C01" w:rsidRPr="006461EA" w:rsidRDefault="00AD0C01" w:rsidP="00AD0C01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711CAC7C" w14:textId="77777777" w:rsidR="00AD0C01" w:rsidRPr="006461EA" w:rsidRDefault="00AD0C01" w:rsidP="00AD0C01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7411F90B" w14:textId="77777777" w:rsidR="00AD0C01" w:rsidRPr="006461EA" w:rsidRDefault="00AD0C01" w:rsidP="00AD0C01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708C1FB1" w14:textId="77777777" w:rsidR="00AD0C01" w:rsidRPr="006461EA" w:rsidRDefault="00AD0C01" w:rsidP="00AD0C01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AA8BD84" w14:textId="77777777" w:rsidR="00AD0C01" w:rsidRPr="006461EA" w:rsidRDefault="00AD0C01" w:rsidP="00AD0C01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</w:tr>
      <w:tr w:rsidR="00AA38E1" w:rsidRPr="006461EA" w14:paraId="7B7A6FB5" w14:textId="77777777" w:rsidTr="00094E65">
        <w:tc>
          <w:tcPr>
            <w:tcW w:w="3429" w:type="dxa"/>
            <w:shd w:val="clear" w:color="auto" w:fill="auto"/>
            <w:hideMark/>
          </w:tcPr>
          <w:p w14:paraId="015EB187" w14:textId="7E978838" w:rsidR="00AA38E1" w:rsidRPr="006461EA" w:rsidRDefault="00AA38E1" w:rsidP="00AA38E1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อัตราคิดลด</w:t>
            </w:r>
          </w:p>
        </w:tc>
        <w:tc>
          <w:tcPr>
            <w:tcW w:w="1242" w:type="dxa"/>
            <w:shd w:val="clear" w:color="auto" w:fill="auto"/>
          </w:tcPr>
          <w:p w14:paraId="28CD3C92" w14:textId="0CBB72BD" w:rsidR="00AA38E1" w:rsidRPr="006461EA" w:rsidRDefault="00AA38E1" w:rsidP="00AA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94E65">
              <w:rPr>
                <w:rFonts w:ascii="Browallia New" w:hAnsi="Browallia New" w:cs="Browallia New"/>
                <w:sz w:val="24"/>
                <w:szCs w:val="24"/>
                <w:lang w:val="en-GB"/>
              </w:rPr>
              <w:t>1.61 – 3.07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64996D2D" w14:textId="1579548D" w:rsidR="00AA38E1" w:rsidRPr="006461EA" w:rsidRDefault="00AA38E1" w:rsidP="00AA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2.37 –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3.07</w:t>
            </w:r>
          </w:p>
        </w:tc>
        <w:tc>
          <w:tcPr>
            <w:tcW w:w="1188" w:type="dxa"/>
            <w:shd w:val="clear" w:color="auto" w:fill="auto"/>
          </w:tcPr>
          <w:p w14:paraId="7333EC38" w14:textId="56E8F023" w:rsidR="00AA38E1" w:rsidRPr="007F7583" w:rsidRDefault="008A3F65" w:rsidP="00AA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1.61</w:t>
            </w:r>
          </w:p>
        </w:tc>
        <w:tc>
          <w:tcPr>
            <w:tcW w:w="1224" w:type="dxa"/>
            <w:shd w:val="clear" w:color="auto" w:fill="auto"/>
          </w:tcPr>
          <w:p w14:paraId="29FA1EC0" w14:textId="4160CCD0" w:rsidR="00AA38E1" w:rsidRPr="006461EA" w:rsidRDefault="00AA38E1" w:rsidP="00AA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37</w:t>
            </w:r>
          </w:p>
        </w:tc>
      </w:tr>
      <w:tr w:rsidR="00AA38E1" w:rsidRPr="006461EA" w14:paraId="2C5E45A1" w14:textId="77777777" w:rsidTr="00034EE2">
        <w:tc>
          <w:tcPr>
            <w:tcW w:w="3429" w:type="dxa"/>
            <w:shd w:val="clear" w:color="auto" w:fill="auto"/>
            <w:hideMark/>
          </w:tcPr>
          <w:p w14:paraId="231C694B" w14:textId="5A85AF97" w:rsidR="00AA38E1" w:rsidRPr="006461EA" w:rsidRDefault="00AA38E1" w:rsidP="00AA38E1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อัตราการเพิ่มขึ้นของเงินเดือน</w:t>
            </w:r>
          </w:p>
        </w:tc>
        <w:tc>
          <w:tcPr>
            <w:tcW w:w="1242" w:type="dxa"/>
            <w:shd w:val="clear" w:color="auto" w:fill="auto"/>
          </w:tcPr>
          <w:p w14:paraId="14002383" w14:textId="0E2D86C5" w:rsidR="00AA38E1" w:rsidRPr="006461EA" w:rsidRDefault="00AA38E1" w:rsidP="00AA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94E65">
              <w:rPr>
                <w:rFonts w:ascii="Browallia New" w:hAnsi="Browallia New" w:cs="Browallia New"/>
                <w:sz w:val="24"/>
                <w:szCs w:val="24"/>
                <w:lang w:val="en-GB"/>
              </w:rPr>
              <w:t>3 – 5</w:t>
            </w:r>
          </w:p>
        </w:tc>
        <w:tc>
          <w:tcPr>
            <w:tcW w:w="1215" w:type="dxa"/>
            <w:shd w:val="clear" w:color="auto" w:fill="auto"/>
          </w:tcPr>
          <w:p w14:paraId="645F1415" w14:textId="6AAD5B18" w:rsidR="00AA38E1" w:rsidRPr="006461EA" w:rsidRDefault="00AA38E1" w:rsidP="00AA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3 – 5</w:t>
            </w:r>
          </w:p>
        </w:tc>
        <w:tc>
          <w:tcPr>
            <w:tcW w:w="1188" w:type="dxa"/>
            <w:shd w:val="clear" w:color="auto" w:fill="auto"/>
          </w:tcPr>
          <w:p w14:paraId="2E924C03" w14:textId="5D0A9FFA" w:rsidR="00AA38E1" w:rsidRPr="006461EA" w:rsidRDefault="00AA38E1" w:rsidP="00AA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3 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–</w:t>
            </w: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5</w:t>
            </w:r>
          </w:p>
        </w:tc>
        <w:tc>
          <w:tcPr>
            <w:tcW w:w="1224" w:type="dxa"/>
            <w:shd w:val="clear" w:color="auto" w:fill="auto"/>
          </w:tcPr>
          <w:p w14:paraId="3D7AD586" w14:textId="399E1B8F" w:rsidR="00AA38E1" w:rsidRPr="006461EA" w:rsidRDefault="00AA38E1" w:rsidP="00AA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3 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–</w:t>
            </w: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5</w:t>
            </w:r>
          </w:p>
        </w:tc>
      </w:tr>
      <w:tr w:rsidR="00AA38E1" w:rsidRPr="006461EA" w14:paraId="770DA7B7" w14:textId="77777777" w:rsidTr="00034EE2">
        <w:tc>
          <w:tcPr>
            <w:tcW w:w="3429" w:type="dxa"/>
            <w:shd w:val="clear" w:color="auto" w:fill="auto"/>
            <w:hideMark/>
          </w:tcPr>
          <w:p w14:paraId="37A2040F" w14:textId="11251947" w:rsidR="00AA38E1" w:rsidRPr="006461EA" w:rsidRDefault="00AA38E1" w:rsidP="00AA38E1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จำนวนพนักงาน (คน)</w:t>
            </w:r>
          </w:p>
        </w:tc>
        <w:tc>
          <w:tcPr>
            <w:tcW w:w="1242" w:type="dxa"/>
            <w:shd w:val="clear" w:color="auto" w:fill="auto"/>
          </w:tcPr>
          <w:p w14:paraId="5D8293BB" w14:textId="0397D956" w:rsidR="00AA38E1" w:rsidRPr="006461EA" w:rsidRDefault="00AA38E1" w:rsidP="00AA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94E65">
              <w:rPr>
                <w:rFonts w:ascii="Browallia New" w:hAnsi="Browallia New" w:cs="Browallia New"/>
                <w:sz w:val="24"/>
                <w:szCs w:val="24"/>
                <w:lang w:val="en-GB"/>
              </w:rPr>
              <w:t>1,077</w:t>
            </w:r>
          </w:p>
        </w:tc>
        <w:tc>
          <w:tcPr>
            <w:tcW w:w="1215" w:type="dxa"/>
            <w:shd w:val="clear" w:color="auto" w:fill="auto"/>
          </w:tcPr>
          <w:p w14:paraId="756A566E" w14:textId="178C9890" w:rsidR="00AA38E1" w:rsidRPr="006461EA" w:rsidRDefault="00AA38E1" w:rsidP="00AA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1,077</w:t>
            </w:r>
          </w:p>
        </w:tc>
        <w:tc>
          <w:tcPr>
            <w:tcW w:w="1188" w:type="dxa"/>
            <w:shd w:val="clear" w:color="auto" w:fill="auto"/>
          </w:tcPr>
          <w:p w14:paraId="0B82B093" w14:textId="7BA818D3" w:rsidR="00AA38E1" w:rsidRPr="006461EA" w:rsidRDefault="00AA38E1" w:rsidP="00AA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967</w:t>
            </w:r>
          </w:p>
        </w:tc>
        <w:tc>
          <w:tcPr>
            <w:tcW w:w="1224" w:type="dxa"/>
            <w:shd w:val="clear" w:color="auto" w:fill="auto"/>
          </w:tcPr>
          <w:p w14:paraId="2FBCBF8F" w14:textId="0194082E" w:rsidR="00AA38E1" w:rsidRPr="006461EA" w:rsidRDefault="00AA38E1" w:rsidP="00AA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967</w:t>
            </w:r>
          </w:p>
        </w:tc>
      </w:tr>
      <w:tr w:rsidR="00AA38E1" w:rsidRPr="006461EA" w14:paraId="6A2CE702" w14:textId="77777777" w:rsidTr="00094E65">
        <w:tc>
          <w:tcPr>
            <w:tcW w:w="3429" w:type="dxa"/>
            <w:shd w:val="clear" w:color="auto" w:fill="auto"/>
            <w:hideMark/>
          </w:tcPr>
          <w:p w14:paraId="61E7FE5B" w14:textId="41516434" w:rsidR="00AA38E1" w:rsidRPr="006461EA" w:rsidRDefault="00AA38E1" w:rsidP="00AA38E1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อัตราหมุนเวียนของพนักงานช่วงอายุ</w:t>
            </w:r>
            <w:r w:rsidR="00563D60">
              <w:rPr>
                <w:rFonts w:ascii="Browallia New" w:hAnsi="Browallia New" w:cs="Browallia New" w:hint="cs"/>
                <w:sz w:val="24"/>
                <w:szCs w:val="24"/>
                <w:cs/>
                <w:lang w:val="th-TH"/>
              </w:rPr>
              <w:t xml:space="preserve"> 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 xml:space="preserve">(ร้อยละ) </w:t>
            </w:r>
            <w:r w:rsidRPr="006461EA">
              <w:rPr>
                <w:rFonts w:ascii="Browallia New" w:hAnsi="Browallia New" w:cs="Browallia New"/>
                <w:sz w:val="24"/>
                <w:szCs w:val="24"/>
              </w:rPr>
              <w:t>:</w:t>
            </w:r>
          </w:p>
        </w:tc>
        <w:tc>
          <w:tcPr>
            <w:tcW w:w="1242" w:type="dxa"/>
            <w:shd w:val="clear" w:color="auto" w:fill="auto"/>
          </w:tcPr>
          <w:p w14:paraId="1C15D209" w14:textId="7200645A" w:rsidR="00AA38E1" w:rsidRPr="006461EA" w:rsidRDefault="00AA38E1" w:rsidP="00AA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0C27691B" w14:textId="43CDD91F" w:rsidR="00AA38E1" w:rsidRPr="006461EA" w:rsidRDefault="00AA38E1" w:rsidP="00AA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88" w:type="dxa"/>
            <w:shd w:val="clear" w:color="auto" w:fill="auto"/>
          </w:tcPr>
          <w:p w14:paraId="5EF7EF5F" w14:textId="4837BE81" w:rsidR="00AA38E1" w:rsidRPr="006461EA" w:rsidRDefault="00AA38E1" w:rsidP="00AA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68A7030D" w14:textId="46963E57" w:rsidR="00AA38E1" w:rsidRPr="006461EA" w:rsidRDefault="00AA38E1" w:rsidP="00AA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AA38E1" w:rsidRPr="006461EA" w14:paraId="33ED3F22" w14:textId="77777777" w:rsidTr="00094E65">
        <w:tc>
          <w:tcPr>
            <w:tcW w:w="3429" w:type="dxa"/>
            <w:shd w:val="clear" w:color="auto" w:fill="auto"/>
          </w:tcPr>
          <w:p w14:paraId="1F17CFCF" w14:textId="248F2D45" w:rsidR="00AA38E1" w:rsidRPr="006461EA" w:rsidRDefault="00AA38E1" w:rsidP="00AA38E1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 xml:space="preserve">   ต่ำกว่า </w:t>
            </w:r>
            <w:r w:rsidRPr="006461EA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42" w:type="dxa"/>
            <w:shd w:val="clear" w:color="auto" w:fill="auto"/>
          </w:tcPr>
          <w:p w14:paraId="6F8BFF74" w14:textId="3DE0E21A" w:rsidR="00AA38E1" w:rsidRPr="006461EA" w:rsidRDefault="00AA38E1" w:rsidP="00AA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94E65">
              <w:rPr>
                <w:rFonts w:ascii="Browallia New" w:hAnsi="Browallia New" w:cs="Browallia New"/>
                <w:sz w:val="24"/>
                <w:szCs w:val="24"/>
                <w:lang w:val="en-GB"/>
              </w:rPr>
              <w:t>16 – 22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68D3FB60" w14:textId="07C594EC" w:rsidR="00AA38E1" w:rsidRPr="006461EA" w:rsidRDefault="00AA38E1" w:rsidP="00AA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– 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</w:p>
        </w:tc>
        <w:tc>
          <w:tcPr>
            <w:tcW w:w="1188" w:type="dxa"/>
            <w:shd w:val="clear" w:color="auto" w:fill="auto"/>
          </w:tcPr>
          <w:p w14:paraId="275F83FE" w14:textId="7ACD6324" w:rsidR="00AA38E1" w:rsidRPr="006461EA" w:rsidRDefault="00AA38E1" w:rsidP="00AA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</w:p>
        </w:tc>
        <w:tc>
          <w:tcPr>
            <w:tcW w:w="1224" w:type="dxa"/>
            <w:shd w:val="clear" w:color="auto" w:fill="auto"/>
          </w:tcPr>
          <w:p w14:paraId="16577341" w14:textId="270A8E46" w:rsidR="00AA38E1" w:rsidRPr="006461EA" w:rsidRDefault="00AA38E1" w:rsidP="00AA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</w:p>
        </w:tc>
      </w:tr>
      <w:tr w:rsidR="00AA38E1" w:rsidRPr="006461EA" w14:paraId="10AC739C" w14:textId="77777777" w:rsidTr="00094E65">
        <w:tc>
          <w:tcPr>
            <w:tcW w:w="3429" w:type="dxa"/>
            <w:shd w:val="clear" w:color="auto" w:fill="auto"/>
          </w:tcPr>
          <w:p w14:paraId="0EDFC625" w14:textId="23C86E42" w:rsidR="00AA38E1" w:rsidRPr="006461EA" w:rsidRDefault="00AA38E1" w:rsidP="00AA38E1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 xml:space="preserve">   ระหว่าง</w:t>
            </w:r>
            <w:r w:rsidRPr="006461EA">
              <w:rPr>
                <w:rFonts w:ascii="Browallia New" w:hAnsi="Browallia New" w:cs="Browallia New"/>
                <w:sz w:val="24"/>
                <w:szCs w:val="24"/>
              </w:rPr>
              <w:t xml:space="preserve"> 31 – 40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42" w:type="dxa"/>
            <w:shd w:val="clear" w:color="auto" w:fill="auto"/>
          </w:tcPr>
          <w:p w14:paraId="39C13409" w14:textId="59D29496" w:rsidR="00AA38E1" w:rsidRPr="006461EA" w:rsidRDefault="00AA38E1" w:rsidP="00AA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94E65">
              <w:rPr>
                <w:rFonts w:ascii="Browallia New" w:hAnsi="Browallia New" w:cs="Browallia New"/>
                <w:sz w:val="24"/>
                <w:szCs w:val="24"/>
                <w:lang w:val="en-GB"/>
              </w:rPr>
              <w:t>7 – 17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3F618C2" w14:textId="41EED596" w:rsidR="00AA38E1" w:rsidRPr="006461EA" w:rsidRDefault="00AA38E1" w:rsidP="00AA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– 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</w:p>
        </w:tc>
        <w:tc>
          <w:tcPr>
            <w:tcW w:w="1188" w:type="dxa"/>
            <w:shd w:val="clear" w:color="auto" w:fill="auto"/>
          </w:tcPr>
          <w:p w14:paraId="53209BFF" w14:textId="34614C19" w:rsidR="00AA38E1" w:rsidRPr="006461EA" w:rsidRDefault="00AA38E1" w:rsidP="00AA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</w:p>
        </w:tc>
        <w:tc>
          <w:tcPr>
            <w:tcW w:w="1224" w:type="dxa"/>
            <w:shd w:val="clear" w:color="auto" w:fill="auto"/>
          </w:tcPr>
          <w:p w14:paraId="250D7774" w14:textId="5B00EACC" w:rsidR="00AA38E1" w:rsidRPr="006461EA" w:rsidRDefault="00AA38E1" w:rsidP="00AA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</w:p>
        </w:tc>
      </w:tr>
      <w:tr w:rsidR="00AA38E1" w:rsidRPr="006461EA" w14:paraId="7B9B4E2E" w14:textId="77777777" w:rsidTr="00094E65">
        <w:tc>
          <w:tcPr>
            <w:tcW w:w="3429" w:type="dxa"/>
            <w:shd w:val="clear" w:color="auto" w:fill="auto"/>
          </w:tcPr>
          <w:p w14:paraId="3E57AC31" w14:textId="5B3AAAAC" w:rsidR="00AA38E1" w:rsidRPr="006461EA" w:rsidRDefault="00AA38E1" w:rsidP="00AA38E1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 xml:space="preserve">   ระหว่าง</w:t>
            </w:r>
            <w:r w:rsidRPr="006461EA">
              <w:rPr>
                <w:rFonts w:ascii="Browallia New" w:hAnsi="Browallia New" w:cs="Browallia New"/>
                <w:sz w:val="24"/>
                <w:szCs w:val="24"/>
              </w:rPr>
              <w:t xml:space="preserve"> 41 – 50 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ปี</w:t>
            </w:r>
          </w:p>
        </w:tc>
        <w:tc>
          <w:tcPr>
            <w:tcW w:w="1242" w:type="dxa"/>
            <w:shd w:val="clear" w:color="auto" w:fill="auto"/>
          </w:tcPr>
          <w:p w14:paraId="44759E5B" w14:textId="3949A884" w:rsidR="00AA38E1" w:rsidRPr="006461EA" w:rsidRDefault="00AA38E1" w:rsidP="00AA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94E65">
              <w:rPr>
                <w:rFonts w:ascii="Browallia New" w:hAnsi="Browallia New" w:cs="Browallia New"/>
                <w:sz w:val="24"/>
                <w:szCs w:val="24"/>
                <w:lang w:val="en-GB"/>
              </w:rPr>
              <w:t>6 – 7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6F48D8A1" w14:textId="0284A9A5" w:rsidR="00AA38E1" w:rsidRPr="006461EA" w:rsidRDefault="00AA38E1" w:rsidP="00AA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– 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1188" w:type="dxa"/>
            <w:shd w:val="clear" w:color="auto" w:fill="auto"/>
          </w:tcPr>
          <w:p w14:paraId="58AB94F1" w14:textId="13B123D7" w:rsidR="00AA38E1" w:rsidRPr="006461EA" w:rsidRDefault="00AA38E1" w:rsidP="00AA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1224" w:type="dxa"/>
            <w:shd w:val="clear" w:color="auto" w:fill="auto"/>
          </w:tcPr>
          <w:p w14:paraId="497DD683" w14:textId="4D3C7182" w:rsidR="00AA38E1" w:rsidRPr="006461EA" w:rsidRDefault="00AA38E1" w:rsidP="00AA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</w:p>
        </w:tc>
      </w:tr>
      <w:tr w:rsidR="00AA38E1" w:rsidRPr="006461EA" w14:paraId="571FE06C" w14:textId="77777777" w:rsidTr="00094E65">
        <w:tc>
          <w:tcPr>
            <w:tcW w:w="3429" w:type="dxa"/>
            <w:shd w:val="clear" w:color="auto" w:fill="auto"/>
          </w:tcPr>
          <w:p w14:paraId="6E6946A0" w14:textId="74B27A5F" w:rsidR="00AA38E1" w:rsidRPr="006461EA" w:rsidRDefault="00AA38E1" w:rsidP="00AA38E1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 xml:space="preserve">   ระหว่าง</w:t>
            </w:r>
            <w:r w:rsidRPr="006461EA">
              <w:rPr>
                <w:rFonts w:ascii="Browallia New" w:hAnsi="Browallia New" w:cs="Browallia New"/>
                <w:sz w:val="24"/>
                <w:szCs w:val="24"/>
              </w:rPr>
              <w:t xml:space="preserve"> 51 – 54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42" w:type="dxa"/>
            <w:shd w:val="clear" w:color="auto" w:fill="auto"/>
          </w:tcPr>
          <w:p w14:paraId="57C75429" w14:textId="45286223" w:rsidR="00AA38E1" w:rsidRPr="006461EA" w:rsidRDefault="00AA38E1" w:rsidP="00AA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94E65">
              <w:rPr>
                <w:rFonts w:ascii="Browallia New" w:hAnsi="Browallia New" w:cs="Browallia New"/>
                <w:sz w:val="24"/>
                <w:szCs w:val="24"/>
                <w:lang w:val="en-GB"/>
              </w:rPr>
              <w:t>0 – 3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14F4971E" w14:textId="366CE3BA" w:rsidR="00AA38E1" w:rsidRPr="006461EA" w:rsidRDefault="00AA38E1" w:rsidP="00AA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– 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188" w:type="dxa"/>
            <w:shd w:val="clear" w:color="auto" w:fill="auto"/>
          </w:tcPr>
          <w:p w14:paraId="065614CC" w14:textId="0DB8B0E5" w:rsidR="00AA38E1" w:rsidRPr="002B24B4" w:rsidRDefault="00AA38E1" w:rsidP="00AA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224" w:type="dxa"/>
            <w:shd w:val="clear" w:color="auto" w:fill="auto"/>
          </w:tcPr>
          <w:p w14:paraId="2F6880BF" w14:textId="22DB5ED9" w:rsidR="00AA38E1" w:rsidRPr="006461EA" w:rsidRDefault="00AA38E1" w:rsidP="00AA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</w:p>
        </w:tc>
      </w:tr>
    </w:tbl>
    <w:p w14:paraId="7A0DE2FF" w14:textId="77777777" w:rsidR="001C2226" w:rsidRDefault="001C2226" w:rsidP="001C222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34"/>
        </w:tabs>
        <w:spacing w:line="240" w:lineRule="auto"/>
        <w:ind w:left="126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3E627D60" w14:textId="7CA7FC04" w:rsidR="00F40A6D" w:rsidRDefault="00F40A6D" w:rsidP="001E1CA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96"/>
        <w:jc w:val="thaiDistribute"/>
        <w:rPr>
          <w:rFonts w:ascii="Browallia New" w:hAnsi="Browallia New" w:cs="Browallia New"/>
          <w:sz w:val="28"/>
          <w:szCs w:val="28"/>
          <w:lang w:val="th-TH"/>
        </w:rPr>
      </w:pPr>
      <w:r w:rsidRPr="00DC0249">
        <w:rPr>
          <w:rFonts w:ascii="Browallia New" w:hAnsi="Browallia New" w:cs="Browallia New"/>
          <w:sz w:val="28"/>
          <w:szCs w:val="28"/>
          <w:cs/>
          <w:lang w:val="th-TH"/>
        </w:rPr>
        <w:t xml:space="preserve">เมื่อวันที่ </w:t>
      </w:r>
      <w:r w:rsidRPr="00DC0249">
        <w:rPr>
          <w:rFonts w:ascii="Browallia New" w:hAnsi="Browallia New" w:cs="Browallia New"/>
          <w:sz w:val="28"/>
          <w:szCs w:val="28"/>
          <w:lang w:val="th-TH"/>
        </w:rPr>
        <w:t>5</w:t>
      </w:r>
      <w:r w:rsidRPr="00DC0249">
        <w:rPr>
          <w:rFonts w:ascii="Browallia New" w:hAnsi="Browallia New" w:cs="Browallia New"/>
          <w:sz w:val="28"/>
          <w:szCs w:val="28"/>
          <w:cs/>
          <w:lang w:val="th-TH"/>
        </w:rPr>
        <w:t xml:space="preserve"> เมษายน </w:t>
      </w:r>
      <w:r w:rsidRPr="00DC0249">
        <w:rPr>
          <w:rFonts w:ascii="Browallia New" w:hAnsi="Browallia New" w:cs="Browallia New"/>
          <w:sz w:val="28"/>
          <w:szCs w:val="28"/>
          <w:lang w:val="th-TH"/>
        </w:rPr>
        <w:t>2562</w:t>
      </w:r>
      <w:r w:rsidRPr="00DC0249">
        <w:rPr>
          <w:rFonts w:ascii="Browallia New" w:hAnsi="Browallia New" w:cs="Browallia New"/>
          <w:sz w:val="28"/>
          <w:szCs w:val="28"/>
          <w:cs/>
          <w:lang w:val="th-TH"/>
        </w:rPr>
        <w:t xml:space="preserve"> สภานิติบัญญัติแห่งชาติได้ประกาศพระราชบัญญัติคุ้มครองแรงงานฉบับที่ </w:t>
      </w:r>
      <w:r w:rsidRPr="00DC0249">
        <w:rPr>
          <w:rFonts w:ascii="Browallia New" w:hAnsi="Browallia New" w:cs="Browallia New"/>
          <w:sz w:val="28"/>
          <w:szCs w:val="28"/>
          <w:lang w:val="th-TH"/>
        </w:rPr>
        <w:t>7</w:t>
      </w:r>
      <w:r w:rsidRPr="00DC0249">
        <w:rPr>
          <w:rFonts w:ascii="Browallia New" w:hAnsi="Browallia New" w:cs="Browallia New"/>
          <w:sz w:val="28"/>
          <w:szCs w:val="28"/>
          <w:cs/>
          <w:lang w:val="th-TH"/>
        </w:rPr>
        <w:t xml:space="preserve"> พ.ศ.</w:t>
      </w:r>
      <w:r w:rsidRPr="00DC0249">
        <w:rPr>
          <w:rFonts w:ascii="Browallia New" w:hAnsi="Browallia New" w:cs="Browallia New" w:hint="cs"/>
          <w:sz w:val="28"/>
          <w:szCs w:val="28"/>
          <w:cs/>
          <w:lang w:val="th-TH"/>
        </w:rPr>
        <w:t xml:space="preserve"> </w:t>
      </w:r>
      <w:r w:rsidRPr="00DC0249">
        <w:rPr>
          <w:rFonts w:ascii="Browallia New" w:hAnsi="Browallia New" w:cs="Browallia New"/>
          <w:sz w:val="28"/>
          <w:szCs w:val="28"/>
          <w:lang w:val="th-TH"/>
        </w:rPr>
        <w:t>2562</w:t>
      </w:r>
      <w:r w:rsidRPr="00DC0249">
        <w:rPr>
          <w:rFonts w:ascii="Browallia New" w:hAnsi="Browallia New" w:cs="Browallia New"/>
          <w:sz w:val="28"/>
          <w:szCs w:val="28"/>
          <w:cs/>
          <w:lang w:val="th-TH"/>
        </w:rPr>
        <w:t xml:space="preserve"> ในราชกิจจา</w:t>
      </w:r>
      <w:proofErr w:type="spellStart"/>
      <w:r w:rsidRPr="00DC0249">
        <w:rPr>
          <w:rFonts w:ascii="Browallia New" w:hAnsi="Browallia New" w:cs="Browallia New"/>
          <w:sz w:val="28"/>
          <w:szCs w:val="28"/>
          <w:cs/>
          <w:lang w:val="th-TH"/>
        </w:rPr>
        <w:t>นุเ</w:t>
      </w:r>
      <w:proofErr w:type="spellEnd"/>
      <w:r w:rsidRPr="00DC0249">
        <w:rPr>
          <w:rFonts w:ascii="Browallia New" w:hAnsi="Browallia New" w:cs="Browallia New"/>
          <w:sz w:val="28"/>
          <w:szCs w:val="28"/>
          <w:cs/>
          <w:lang w:val="th-TH"/>
        </w:rPr>
        <w:t xml:space="preserve">บกษา ซึ่งให้สิทธิแก่ลูกจ้างที่ทำงานติดต่อกันครบ </w:t>
      </w:r>
      <w:r w:rsidRPr="00DC0249">
        <w:rPr>
          <w:rFonts w:ascii="Browallia New" w:hAnsi="Browallia New" w:cs="Browallia New"/>
          <w:sz w:val="28"/>
          <w:szCs w:val="28"/>
          <w:lang w:val="th-TH"/>
        </w:rPr>
        <w:t>20</w:t>
      </w:r>
      <w:r w:rsidRPr="00DC0249">
        <w:rPr>
          <w:rFonts w:ascii="Browallia New" w:hAnsi="Browallia New" w:cs="Browallia New"/>
          <w:sz w:val="28"/>
          <w:szCs w:val="28"/>
          <w:cs/>
          <w:lang w:val="th-TH"/>
        </w:rPr>
        <w:t xml:space="preserve"> ปีขึ้นไป ได้รับค่าชดเชยไม่น้อยกว่าค่าจ้างอัตราสุดท้าย </w:t>
      </w:r>
      <w:r w:rsidRPr="00DC0249">
        <w:rPr>
          <w:rFonts w:ascii="Browallia New" w:hAnsi="Browallia New" w:cs="Browallia New"/>
          <w:sz w:val="28"/>
          <w:szCs w:val="28"/>
          <w:lang w:val="th-TH"/>
        </w:rPr>
        <w:t>400</w:t>
      </w:r>
      <w:r w:rsidRPr="00DC0249">
        <w:rPr>
          <w:rFonts w:ascii="Browallia New" w:hAnsi="Browallia New" w:cs="Browallia New"/>
          <w:sz w:val="28"/>
          <w:szCs w:val="28"/>
          <w:cs/>
          <w:lang w:val="th-TH"/>
        </w:rPr>
        <w:t xml:space="preserve"> วั</w:t>
      </w:r>
      <w:r w:rsidRPr="00DC0249">
        <w:rPr>
          <w:rFonts w:ascii="Browallia New" w:hAnsi="Browallia New" w:cs="Browallia New" w:hint="cs"/>
          <w:sz w:val="28"/>
          <w:szCs w:val="28"/>
          <w:cs/>
          <w:lang w:val="th-TH"/>
        </w:rPr>
        <w:t>น</w:t>
      </w:r>
      <w:r w:rsidRPr="00DC0249">
        <w:rPr>
          <w:rFonts w:ascii="Browallia New" w:hAnsi="Browallia New" w:cs="Browallia New"/>
          <w:sz w:val="28"/>
          <w:szCs w:val="28"/>
          <w:cs/>
          <w:lang w:val="th-TH"/>
        </w:rPr>
        <w:t xml:space="preserve"> กฎหมายฉบับปรับปรุงจะมีผลบังคับใช้ตั้งแต่วันที่</w:t>
      </w:r>
      <w:r w:rsidRPr="00DC0249">
        <w:rPr>
          <w:rFonts w:ascii="Browallia New" w:hAnsi="Browallia New" w:cs="Browallia New" w:hint="cs"/>
          <w:sz w:val="28"/>
          <w:szCs w:val="28"/>
          <w:rtl/>
          <w:lang w:val="th-TH"/>
        </w:rPr>
        <w:t xml:space="preserve"> </w:t>
      </w:r>
      <w:r w:rsidRPr="00DC0249">
        <w:rPr>
          <w:rFonts w:ascii="Browallia New" w:hAnsi="Browallia New" w:cs="Browallia New"/>
          <w:sz w:val="28"/>
          <w:szCs w:val="28"/>
          <w:lang w:val="th-TH"/>
        </w:rPr>
        <w:t>5</w:t>
      </w:r>
      <w:r w:rsidRPr="00DC0249">
        <w:rPr>
          <w:rFonts w:ascii="Browallia New" w:hAnsi="Browallia New" w:cs="Browallia New"/>
          <w:sz w:val="28"/>
          <w:szCs w:val="28"/>
          <w:cs/>
          <w:lang w:val="th-TH"/>
        </w:rPr>
        <w:t xml:space="preserve"> พฤษภาคม </w:t>
      </w:r>
      <w:r w:rsidRPr="00DC0249">
        <w:rPr>
          <w:rFonts w:ascii="Browallia New" w:hAnsi="Browallia New" w:cs="Browallia New"/>
          <w:sz w:val="28"/>
          <w:szCs w:val="28"/>
          <w:lang w:val="th-TH"/>
        </w:rPr>
        <w:t>2562</w:t>
      </w:r>
      <w:r w:rsidRPr="00DC0249">
        <w:rPr>
          <w:rFonts w:ascii="Browallia New" w:hAnsi="Browallia New" w:cs="Browallia New"/>
          <w:sz w:val="28"/>
          <w:szCs w:val="28"/>
          <w:cs/>
          <w:lang w:val="th-TH"/>
        </w:rPr>
        <w:t xml:space="preserve"> และจะส่งผลให้ภาระผูกพันผลประโยชน์พนักงานรวมถึงต้นทุนบริการในอดีต</w:t>
      </w:r>
      <w:r w:rsidRPr="00DC0249">
        <w:rPr>
          <w:rFonts w:ascii="Browallia New" w:hAnsi="Browallia New" w:cs="Browallia New" w:hint="cs"/>
          <w:sz w:val="28"/>
          <w:szCs w:val="28"/>
          <w:cs/>
          <w:lang w:val="th-TH"/>
        </w:rPr>
        <w:t>ในกำไรขาดทุน</w:t>
      </w:r>
      <w:r w:rsidRPr="00DC0249">
        <w:rPr>
          <w:rFonts w:ascii="Browallia New" w:hAnsi="Browallia New" w:cs="Browallia New"/>
          <w:sz w:val="28"/>
          <w:szCs w:val="28"/>
          <w:cs/>
          <w:lang w:val="th-TH"/>
        </w:rPr>
        <w:t>เพิ่มขึ้นจำนวน</w:t>
      </w:r>
      <w:r w:rsidRPr="00DC0249">
        <w:rPr>
          <w:rFonts w:ascii="Browallia New" w:hAnsi="Browallia New" w:cs="Browallia New"/>
          <w:sz w:val="28"/>
          <w:szCs w:val="28"/>
          <w:lang w:val="th-TH"/>
        </w:rPr>
        <w:t xml:space="preserve"> 7.</w:t>
      </w:r>
      <w:r w:rsidR="00062AFC">
        <w:rPr>
          <w:rFonts w:ascii="Browallia New" w:hAnsi="Browallia New" w:cs="Browallia New" w:hint="cs"/>
          <w:sz w:val="28"/>
          <w:szCs w:val="28"/>
          <w:cs/>
          <w:lang w:val="th-TH"/>
        </w:rPr>
        <w:t>60</w:t>
      </w:r>
      <w:r w:rsidR="00563D60" w:rsidRPr="00DC0249">
        <w:rPr>
          <w:rFonts w:ascii="Browallia New" w:hAnsi="Browallia New" w:cs="Browallia New"/>
          <w:sz w:val="28"/>
          <w:szCs w:val="28"/>
          <w:cs/>
          <w:lang w:val="th-TH"/>
        </w:rPr>
        <w:t xml:space="preserve"> </w:t>
      </w:r>
      <w:r w:rsidRPr="00DC0249">
        <w:rPr>
          <w:rFonts w:ascii="Browallia New" w:hAnsi="Browallia New" w:cs="Browallia New" w:hint="cs"/>
          <w:sz w:val="28"/>
          <w:szCs w:val="28"/>
          <w:cs/>
          <w:lang w:val="th-TH"/>
        </w:rPr>
        <w:t>ล้าน</w:t>
      </w:r>
      <w:r w:rsidRPr="00DC0249">
        <w:rPr>
          <w:rFonts w:ascii="Browallia New" w:hAnsi="Browallia New" w:cs="Browallia New"/>
          <w:sz w:val="28"/>
          <w:szCs w:val="28"/>
          <w:cs/>
          <w:lang w:val="th-TH"/>
        </w:rPr>
        <w:t xml:space="preserve">บาท ในงบการเงินรวม และ </w:t>
      </w:r>
      <w:r w:rsidRPr="00DC0249">
        <w:rPr>
          <w:rFonts w:ascii="Browallia New" w:hAnsi="Browallia New" w:cs="Browallia New"/>
          <w:sz w:val="28"/>
          <w:szCs w:val="28"/>
          <w:lang w:val="th-TH"/>
        </w:rPr>
        <w:t>7.10</w:t>
      </w:r>
      <w:r w:rsidRPr="00DC0249">
        <w:rPr>
          <w:rFonts w:ascii="Browallia New" w:hAnsi="Browallia New" w:cs="Browallia New"/>
          <w:sz w:val="28"/>
          <w:szCs w:val="28"/>
          <w:cs/>
          <w:lang w:val="th-TH"/>
        </w:rPr>
        <w:t xml:space="preserve"> </w:t>
      </w:r>
      <w:r w:rsidRPr="00DC0249">
        <w:rPr>
          <w:rFonts w:ascii="Browallia New" w:hAnsi="Browallia New" w:cs="Browallia New" w:hint="cs"/>
          <w:sz w:val="28"/>
          <w:szCs w:val="28"/>
          <w:cs/>
          <w:lang w:val="th-TH"/>
        </w:rPr>
        <w:t>ล้าน</w:t>
      </w:r>
      <w:r w:rsidRPr="00DC0249">
        <w:rPr>
          <w:rFonts w:ascii="Browallia New" w:hAnsi="Browallia New" w:cs="Browallia New"/>
          <w:sz w:val="28"/>
          <w:szCs w:val="28"/>
          <w:cs/>
          <w:lang w:val="th-TH"/>
        </w:rPr>
        <w:t>บาท ในงบการเงินเฉพาะ</w:t>
      </w:r>
      <w:r w:rsidRPr="00DC0249">
        <w:rPr>
          <w:rFonts w:ascii="Browallia New" w:hAnsi="Browallia New" w:cs="Browallia New" w:hint="cs"/>
          <w:sz w:val="28"/>
          <w:szCs w:val="28"/>
          <w:cs/>
          <w:lang w:val="th-TH"/>
        </w:rPr>
        <w:t>ของบริษัท</w:t>
      </w:r>
      <w:r w:rsidRPr="00DC0249">
        <w:rPr>
          <w:rFonts w:ascii="Browallia New" w:hAnsi="Browallia New" w:cs="Browallia New"/>
          <w:sz w:val="28"/>
          <w:szCs w:val="28"/>
          <w:cs/>
          <w:lang w:val="th-TH"/>
        </w:rPr>
        <w:t xml:space="preserve"> ตามลำดับ</w:t>
      </w:r>
    </w:p>
    <w:p w14:paraId="63709A8C" w14:textId="77777777" w:rsidR="00F40A6D" w:rsidRPr="00DC0249" w:rsidRDefault="00F40A6D" w:rsidP="00F40A6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/>
        <w:jc w:val="thaiDistribute"/>
        <w:rPr>
          <w:rFonts w:ascii="Browallia New" w:hAnsi="Browallia New" w:cs="Browallia New"/>
          <w:sz w:val="28"/>
          <w:szCs w:val="28"/>
          <w:cs/>
          <w:lang w:val="th-TH"/>
        </w:rPr>
      </w:pPr>
    </w:p>
    <w:p w14:paraId="1D6677F8" w14:textId="6E9AD125" w:rsidR="00982981" w:rsidRPr="00083D56" w:rsidRDefault="00982981" w:rsidP="001E1CA0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57"/>
        </w:tabs>
        <w:spacing w:line="240" w:lineRule="auto"/>
        <w:ind w:left="1287" w:hanging="29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083D56">
        <w:rPr>
          <w:rFonts w:ascii="Browallia New" w:hAnsi="Browallia New" w:cs="Browallia New"/>
          <w:sz w:val="28"/>
          <w:szCs w:val="28"/>
          <w:cs/>
          <w:lang w:val="en-GB"/>
        </w:rPr>
        <w:t>ค่าใช้จ่ายในโครงการผลประโยชน์ของพนักงาน</w:t>
      </w:r>
    </w:p>
    <w:p w14:paraId="7F1538C9" w14:textId="77777777" w:rsidR="00982981" w:rsidRPr="00352020" w:rsidRDefault="00982981" w:rsidP="008727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851" w:firstLine="183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C307E9A" w14:textId="77777777" w:rsidR="00982981" w:rsidRPr="006461EA" w:rsidRDefault="00ED2EB9" w:rsidP="001E1C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52" w:firstLine="22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461EA">
        <w:rPr>
          <w:rFonts w:ascii="Browallia New" w:hAnsi="Browallia New" w:cs="Browallia New"/>
          <w:sz w:val="28"/>
          <w:szCs w:val="28"/>
          <w:lang w:val="en-GB"/>
        </w:rPr>
        <w:t xml:space="preserve">  </w:t>
      </w:r>
      <w:r w:rsidR="00982981" w:rsidRPr="006461EA">
        <w:rPr>
          <w:rFonts w:ascii="Browallia New" w:hAnsi="Browallia New" w:cs="Browallia New"/>
          <w:sz w:val="28"/>
          <w:szCs w:val="28"/>
          <w:cs/>
          <w:lang w:val="en-GB"/>
        </w:rPr>
        <w:t>ผลกำไรหรือขาดทุนที่เกี่ยวข้องกับผลประโยชน์ของกลุ่ม</w:t>
      </w:r>
      <w:r w:rsidR="00A14A44" w:rsidRPr="006461EA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="00982981" w:rsidRPr="006461EA">
        <w:rPr>
          <w:rFonts w:ascii="Browallia New" w:hAnsi="Browallia New" w:cs="Browallia New"/>
          <w:sz w:val="28"/>
          <w:szCs w:val="28"/>
          <w:cs/>
          <w:lang w:val="en-GB"/>
        </w:rPr>
        <w:t>มีดังนี้</w:t>
      </w:r>
    </w:p>
    <w:p w14:paraId="1B75BAAE" w14:textId="77777777" w:rsidR="00982981" w:rsidRPr="001E1CA0" w:rsidRDefault="00982981" w:rsidP="002B44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8055" w:type="dxa"/>
        <w:tblInd w:w="1233" w:type="dxa"/>
        <w:tblLayout w:type="fixed"/>
        <w:tblLook w:val="04A0" w:firstRow="1" w:lastRow="0" w:firstColumn="1" w:lastColumn="0" w:noHBand="0" w:noVBand="1"/>
      </w:tblPr>
      <w:tblGrid>
        <w:gridCol w:w="3231"/>
        <w:gridCol w:w="1005"/>
        <w:gridCol w:w="236"/>
        <w:gridCol w:w="1024"/>
        <w:gridCol w:w="236"/>
        <w:gridCol w:w="1018"/>
        <w:gridCol w:w="236"/>
        <w:gridCol w:w="1069"/>
      </w:tblGrid>
      <w:tr w:rsidR="00982981" w:rsidRPr="006461EA" w14:paraId="0C4D0313" w14:textId="77777777" w:rsidTr="001E1CA0">
        <w:tc>
          <w:tcPr>
            <w:tcW w:w="3231" w:type="dxa"/>
          </w:tcPr>
          <w:p w14:paraId="0E876BDF" w14:textId="77777777" w:rsidR="00982981" w:rsidRPr="006461EA" w:rsidRDefault="00982981" w:rsidP="00530D0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4824" w:type="dxa"/>
            <w:gridSpan w:val="7"/>
            <w:hideMark/>
          </w:tcPr>
          <w:p w14:paraId="7C420880" w14:textId="77777777" w:rsidR="00982981" w:rsidRPr="006461EA" w:rsidRDefault="00982981" w:rsidP="00530D0F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(หน่วย : </w:t>
            </w:r>
            <w:r w:rsidR="00CA0CE8"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พัน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บาท)</w:t>
            </w:r>
          </w:p>
        </w:tc>
      </w:tr>
      <w:tr w:rsidR="00982981" w:rsidRPr="006461EA" w14:paraId="6F6FAF8E" w14:textId="77777777" w:rsidTr="001E1CA0">
        <w:tc>
          <w:tcPr>
            <w:tcW w:w="3231" w:type="dxa"/>
          </w:tcPr>
          <w:p w14:paraId="017BAB06" w14:textId="77777777" w:rsidR="00982981" w:rsidRPr="006461EA" w:rsidRDefault="00982981" w:rsidP="00530D0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2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05CC4B9" w14:textId="77777777" w:rsidR="00982981" w:rsidRPr="006461EA" w:rsidRDefault="00982981" w:rsidP="00530D0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36" w:type="dxa"/>
          </w:tcPr>
          <w:p w14:paraId="01F3A1E3" w14:textId="77777777" w:rsidR="00982981" w:rsidRPr="006461EA" w:rsidRDefault="00982981" w:rsidP="00530D0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2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A9634AC" w14:textId="77777777" w:rsidR="00982981" w:rsidRPr="006461EA" w:rsidRDefault="00982981" w:rsidP="00530D0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งบการเงินเฉพาะของบริษัท</w:t>
            </w:r>
          </w:p>
        </w:tc>
      </w:tr>
      <w:tr w:rsidR="00352020" w:rsidRPr="006461EA" w14:paraId="5471842E" w14:textId="77777777" w:rsidTr="001E1CA0">
        <w:tc>
          <w:tcPr>
            <w:tcW w:w="3231" w:type="dxa"/>
          </w:tcPr>
          <w:p w14:paraId="2AAECB34" w14:textId="77777777" w:rsidR="00352020" w:rsidRPr="006461EA" w:rsidRDefault="00352020" w:rsidP="0035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  <w:tab w:val="left" w:pos="1080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EB66408" w14:textId="236FFD69" w:rsidR="00352020" w:rsidRPr="006461EA" w:rsidRDefault="00352020" w:rsidP="0035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7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284E18" w14:textId="77777777" w:rsidR="00352020" w:rsidRPr="006461EA" w:rsidRDefault="00352020" w:rsidP="0035202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3489143" w14:textId="742A7515" w:rsidR="00352020" w:rsidRPr="006461EA" w:rsidRDefault="00352020" w:rsidP="0035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7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21F98711" w14:textId="77777777" w:rsidR="00352020" w:rsidRPr="006461EA" w:rsidRDefault="00352020" w:rsidP="0035202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CBF54D7" w14:textId="6DF1740A" w:rsidR="00352020" w:rsidRPr="006461EA" w:rsidRDefault="00352020" w:rsidP="0035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7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26A8C0" w14:textId="77777777" w:rsidR="00352020" w:rsidRPr="006461EA" w:rsidRDefault="00352020" w:rsidP="0035202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D24B647" w14:textId="363B693C" w:rsidR="00352020" w:rsidRPr="006461EA" w:rsidRDefault="00352020" w:rsidP="0035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7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</w:tr>
      <w:tr w:rsidR="005E09F4" w:rsidRPr="006461EA" w14:paraId="4A1EC4E1" w14:textId="77777777" w:rsidTr="001E1CA0">
        <w:trPr>
          <w:trHeight w:hRule="exact" w:val="318"/>
        </w:trPr>
        <w:tc>
          <w:tcPr>
            <w:tcW w:w="3231" w:type="dxa"/>
          </w:tcPr>
          <w:p w14:paraId="21E8B001" w14:textId="77777777" w:rsidR="005E09F4" w:rsidRPr="006461EA" w:rsidRDefault="005E09F4" w:rsidP="005E09F4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B4E14A" w14:textId="77777777" w:rsidR="005E09F4" w:rsidRPr="006461EA" w:rsidRDefault="005E09F4" w:rsidP="005E09F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6" w:type="dxa"/>
          </w:tcPr>
          <w:p w14:paraId="1433C64D" w14:textId="77777777" w:rsidR="005E09F4" w:rsidRPr="006461EA" w:rsidRDefault="005E09F4" w:rsidP="005E09F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24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214B398A" w14:textId="77777777" w:rsidR="005E09F4" w:rsidRPr="006461EA" w:rsidRDefault="005E09F4" w:rsidP="005E09F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6" w:type="dxa"/>
          </w:tcPr>
          <w:p w14:paraId="5DEB1422" w14:textId="77777777" w:rsidR="005E09F4" w:rsidRPr="006461EA" w:rsidRDefault="005E09F4" w:rsidP="005E09F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70549D" w14:textId="77777777" w:rsidR="005E09F4" w:rsidRPr="006461EA" w:rsidRDefault="005E09F4" w:rsidP="005E09F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6" w:type="dxa"/>
          </w:tcPr>
          <w:p w14:paraId="566AD2F7" w14:textId="77777777" w:rsidR="005E09F4" w:rsidRPr="006461EA" w:rsidRDefault="005E09F4" w:rsidP="005E09F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2C35F4" w14:textId="77777777" w:rsidR="005E09F4" w:rsidRPr="006461EA" w:rsidRDefault="005E09F4" w:rsidP="005E09F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</w:tr>
      <w:tr w:rsidR="00D767CE" w:rsidRPr="006461EA" w14:paraId="71CE2D19" w14:textId="77777777" w:rsidTr="001E1CA0">
        <w:tc>
          <w:tcPr>
            <w:tcW w:w="3231" w:type="dxa"/>
            <w:hideMark/>
          </w:tcPr>
          <w:p w14:paraId="1973D384" w14:textId="77777777" w:rsidR="00D767CE" w:rsidRPr="006461EA" w:rsidRDefault="00D767CE" w:rsidP="00D767CE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ต้นทุนการบริการปีปัจจุบัน</w:t>
            </w:r>
          </w:p>
        </w:tc>
        <w:tc>
          <w:tcPr>
            <w:tcW w:w="1005" w:type="dxa"/>
          </w:tcPr>
          <w:p w14:paraId="0B863863" w14:textId="537C3132" w:rsidR="00D767CE" w:rsidRPr="006461EA" w:rsidRDefault="00B558ED" w:rsidP="00D76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9,</w:t>
            </w:r>
            <w:r w:rsidR="00CF29BA">
              <w:rPr>
                <w:rFonts w:ascii="Browallia New" w:hAnsi="Browallia New" w:cs="Browallia New"/>
                <w:sz w:val="28"/>
                <w:szCs w:val="28"/>
                <w:lang w:val="en-GB"/>
              </w:rPr>
              <w:t>863</w:t>
            </w:r>
          </w:p>
        </w:tc>
        <w:tc>
          <w:tcPr>
            <w:tcW w:w="236" w:type="dxa"/>
          </w:tcPr>
          <w:p w14:paraId="372DE1BE" w14:textId="77777777" w:rsidR="00D767CE" w:rsidRPr="006461EA" w:rsidRDefault="00D767CE" w:rsidP="00D76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24" w:type="dxa"/>
          </w:tcPr>
          <w:p w14:paraId="7639FD34" w14:textId="6765646C" w:rsidR="00D767CE" w:rsidRPr="006461EA" w:rsidRDefault="00D767CE" w:rsidP="00D76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8,766 </w:t>
            </w:r>
          </w:p>
        </w:tc>
        <w:tc>
          <w:tcPr>
            <w:tcW w:w="236" w:type="dxa"/>
          </w:tcPr>
          <w:p w14:paraId="29B3A329" w14:textId="77777777" w:rsidR="00D767CE" w:rsidRPr="006461EA" w:rsidRDefault="00D767CE" w:rsidP="00D76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18" w:type="dxa"/>
          </w:tcPr>
          <w:p w14:paraId="6B872BB1" w14:textId="1270C41A" w:rsidR="00D767CE" w:rsidRPr="00521400" w:rsidRDefault="00D767CE" w:rsidP="00D76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521400">
              <w:rPr>
                <w:rFonts w:ascii="Browallia New" w:hAnsi="Browallia New" w:cs="Browallia New"/>
                <w:sz w:val="28"/>
                <w:szCs w:val="28"/>
              </w:rPr>
              <w:t>8,577</w:t>
            </w:r>
          </w:p>
        </w:tc>
        <w:tc>
          <w:tcPr>
            <w:tcW w:w="236" w:type="dxa"/>
          </w:tcPr>
          <w:p w14:paraId="3BA4104D" w14:textId="77777777" w:rsidR="00D767CE" w:rsidRPr="006461EA" w:rsidRDefault="00D767CE" w:rsidP="00D76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69" w:type="dxa"/>
          </w:tcPr>
          <w:p w14:paraId="20121C23" w14:textId="33B5AF27" w:rsidR="00D767CE" w:rsidRPr="006461EA" w:rsidRDefault="00D767CE" w:rsidP="00D76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7,869</w:t>
            </w:r>
          </w:p>
        </w:tc>
      </w:tr>
      <w:tr w:rsidR="00D767CE" w:rsidRPr="006461EA" w14:paraId="1E0E4BF8" w14:textId="77777777" w:rsidTr="001E1CA0">
        <w:tc>
          <w:tcPr>
            <w:tcW w:w="3231" w:type="dxa"/>
          </w:tcPr>
          <w:p w14:paraId="19E4D268" w14:textId="35E95AC4" w:rsidR="00D767CE" w:rsidRPr="006461EA" w:rsidRDefault="00D767CE" w:rsidP="00D767CE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ดอกเบี้ยจ่ายสุทธิ</w:t>
            </w:r>
          </w:p>
        </w:tc>
        <w:tc>
          <w:tcPr>
            <w:tcW w:w="1005" w:type="dxa"/>
          </w:tcPr>
          <w:p w14:paraId="7A68B040" w14:textId="5E781BDC" w:rsidR="00D767CE" w:rsidRPr="006461EA" w:rsidRDefault="00E40AB9" w:rsidP="00D76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1,</w:t>
            </w:r>
            <w:r w:rsidR="00CF29BA">
              <w:rPr>
                <w:rFonts w:ascii="Browallia New" w:hAnsi="Browallia New" w:cs="Browallia New"/>
                <w:sz w:val="28"/>
                <w:szCs w:val="28"/>
                <w:lang w:val="en-GB"/>
              </w:rPr>
              <w:t>073</w:t>
            </w:r>
          </w:p>
        </w:tc>
        <w:tc>
          <w:tcPr>
            <w:tcW w:w="236" w:type="dxa"/>
          </w:tcPr>
          <w:p w14:paraId="1D3E8A9A" w14:textId="77777777" w:rsidR="00D767CE" w:rsidRPr="006461EA" w:rsidRDefault="00D767CE" w:rsidP="00D76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24" w:type="dxa"/>
          </w:tcPr>
          <w:p w14:paraId="0357F976" w14:textId="544BDD54" w:rsidR="00D767CE" w:rsidRPr="006461EA" w:rsidRDefault="00D767CE" w:rsidP="00D76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919 </w:t>
            </w:r>
          </w:p>
        </w:tc>
        <w:tc>
          <w:tcPr>
            <w:tcW w:w="236" w:type="dxa"/>
          </w:tcPr>
          <w:p w14:paraId="6109CA3B" w14:textId="77777777" w:rsidR="00D767CE" w:rsidRPr="006461EA" w:rsidRDefault="00D767CE" w:rsidP="00D76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18" w:type="dxa"/>
          </w:tcPr>
          <w:p w14:paraId="4FA01346" w14:textId="2D862FBF" w:rsidR="00D767CE" w:rsidRPr="00521400" w:rsidRDefault="0082665C" w:rsidP="00D76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521400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D767CE" w:rsidRPr="00521400">
              <w:rPr>
                <w:rFonts w:ascii="Browallia New" w:hAnsi="Browallia New" w:cs="Browallia New"/>
                <w:sz w:val="28"/>
                <w:szCs w:val="28"/>
                <w:lang w:val="en-GB"/>
              </w:rPr>
              <w:t>,0</w:t>
            </w:r>
            <w:r w:rsidRPr="00521400">
              <w:rPr>
                <w:rFonts w:ascii="Browallia New" w:hAnsi="Browallia New" w:cs="Browallia New"/>
                <w:sz w:val="28"/>
                <w:szCs w:val="28"/>
                <w:lang w:val="en-GB"/>
              </w:rPr>
              <w:t>05</w:t>
            </w:r>
          </w:p>
        </w:tc>
        <w:tc>
          <w:tcPr>
            <w:tcW w:w="236" w:type="dxa"/>
          </w:tcPr>
          <w:p w14:paraId="4B10361A" w14:textId="77777777" w:rsidR="00D767CE" w:rsidRPr="006461EA" w:rsidRDefault="00D767CE" w:rsidP="00D76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69" w:type="dxa"/>
          </w:tcPr>
          <w:p w14:paraId="47F85CD6" w14:textId="7D76CE55" w:rsidR="00D767CE" w:rsidRPr="006461EA" w:rsidRDefault="00D767CE" w:rsidP="00D76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877</w:t>
            </w:r>
          </w:p>
        </w:tc>
      </w:tr>
      <w:tr w:rsidR="00D767CE" w:rsidRPr="006461EA" w14:paraId="2676CA22" w14:textId="77777777" w:rsidTr="001E1CA0">
        <w:tc>
          <w:tcPr>
            <w:tcW w:w="3231" w:type="dxa"/>
          </w:tcPr>
          <w:p w14:paraId="0DA515BD" w14:textId="1BAD8FE7" w:rsidR="00D767CE" w:rsidRPr="006461EA" w:rsidRDefault="00D767CE" w:rsidP="00D767CE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842CD4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ต้นทุนบริการ</w:t>
            </w:r>
            <w:r w:rsidRPr="00842CD4">
              <w:rPr>
                <w:rFonts w:ascii="Browallia New" w:hAnsi="Browallia New" w:cs="Browallia New" w:hint="cs"/>
                <w:sz w:val="28"/>
                <w:szCs w:val="28"/>
                <w:cs/>
                <w:lang w:val="th-TH"/>
              </w:rPr>
              <w:t>ในอดีต</w:t>
            </w:r>
          </w:p>
        </w:tc>
        <w:tc>
          <w:tcPr>
            <w:tcW w:w="1005" w:type="dxa"/>
          </w:tcPr>
          <w:p w14:paraId="113FBEAB" w14:textId="40D1B8D0" w:rsidR="00D767CE" w:rsidRPr="006461EA" w:rsidRDefault="00E40AB9" w:rsidP="00D76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7,</w:t>
            </w:r>
            <w:r w:rsidR="00011B14">
              <w:rPr>
                <w:rFonts w:ascii="Browallia New" w:hAnsi="Browallia New" w:cs="Browallia New"/>
                <w:sz w:val="28"/>
                <w:szCs w:val="28"/>
                <w:lang w:val="en-GB"/>
              </w:rPr>
              <w:t>601</w:t>
            </w:r>
          </w:p>
        </w:tc>
        <w:tc>
          <w:tcPr>
            <w:tcW w:w="236" w:type="dxa"/>
          </w:tcPr>
          <w:p w14:paraId="558252C7" w14:textId="77777777" w:rsidR="00D767CE" w:rsidRPr="006461EA" w:rsidRDefault="00D767CE" w:rsidP="00D76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24" w:type="dxa"/>
          </w:tcPr>
          <w:p w14:paraId="03AE8007" w14:textId="23CF69E9" w:rsidR="00D767CE" w:rsidRPr="006461EA" w:rsidRDefault="00D767CE" w:rsidP="00D76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-</w:t>
            </w:r>
          </w:p>
        </w:tc>
        <w:tc>
          <w:tcPr>
            <w:tcW w:w="236" w:type="dxa"/>
          </w:tcPr>
          <w:p w14:paraId="587236F4" w14:textId="77777777" w:rsidR="00D767CE" w:rsidRPr="006461EA" w:rsidRDefault="00D767CE" w:rsidP="00D76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18" w:type="dxa"/>
          </w:tcPr>
          <w:p w14:paraId="30B30123" w14:textId="7014177D" w:rsidR="00D767CE" w:rsidRPr="00521400" w:rsidRDefault="0082665C" w:rsidP="00D76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521400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D767CE" w:rsidRPr="00521400">
              <w:rPr>
                <w:rFonts w:ascii="Browallia New" w:hAnsi="Browallia New" w:cs="Browallia New"/>
                <w:sz w:val="28"/>
                <w:szCs w:val="28"/>
                <w:lang w:val="en-GB"/>
              </w:rPr>
              <w:t>,0</w:t>
            </w:r>
            <w:r w:rsidRPr="00521400">
              <w:rPr>
                <w:rFonts w:ascii="Browallia New" w:hAnsi="Browallia New" w:cs="Browallia New"/>
                <w:sz w:val="28"/>
                <w:szCs w:val="28"/>
                <w:lang w:val="en-GB"/>
              </w:rPr>
              <w:t>97</w:t>
            </w:r>
          </w:p>
        </w:tc>
        <w:tc>
          <w:tcPr>
            <w:tcW w:w="236" w:type="dxa"/>
          </w:tcPr>
          <w:p w14:paraId="5E3F7507" w14:textId="77777777" w:rsidR="00D767CE" w:rsidRPr="006461EA" w:rsidRDefault="00D767CE" w:rsidP="00D76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69" w:type="dxa"/>
          </w:tcPr>
          <w:p w14:paraId="43797B2A" w14:textId="3D0323AB" w:rsidR="00D767CE" w:rsidRPr="006461EA" w:rsidRDefault="00D767CE" w:rsidP="00D76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-</w:t>
            </w:r>
          </w:p>
        </w:tc>
      </w:tr>
      <w:tr w:rsidR="00D767CE" w:rsidRPr="006461EA" w14:paraId="23B481A8" w14:textId="77777777" w:rsidTr="001E1CA0">
        <w:trPr>
          <w:trHeight w:val="36"/>
        </w:trPr>
        <w:tc>
          <w:tcPr>
            <w:tcW w:w="3231" w:type="dxa"/>
            <w:hideMark/>
          </w:tcPr>
          <w:p w14:paraId="363545F5" w14:textId="77777777" w:rsidR="00D767CE" w:rsidRPr="006461EA" w:rsidRDefault="00D767CE" w:rsidP="00D767CE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รวมค่าใช้จ่ายที่รับรู้ในกําไรหรือขาดทุน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34C9860C" w14:textId="1134AE4B" w:rsidR="00D767CE" w:rsidRPr="006461EA" w:rsidRDefault="00B015F0" w:rsidP="00D76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18,537</w:t>
            </w:r>
          </w:p>
        </w:tc>
        <w:tc>
          <w:tcPr>
            <w:tcW w:w="236" w:type="dxa"/>
            <w:vAlign w:val="bottom"/>
          </w:tcPr>
          <w:p w14:paraId="32283D1F" w14:textId="77777777" w:rsidR="00D767CE" w:rsidRPr="006461EA" w:rsidRDefault="00D767CE" w:rsidP="00D76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4CBDA208" w14:textId="69D74E45" w:rsidR="00D767CE" w:rsidRPr="006461EA" w:rsidRDefault="00D767CE" w:rsidP="00D76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9,685 </w:t>
            </w:r>
          </w:p>
        </w:tc>
        <w:tc>
          <w:tcPr>
            <w:tcW w:w="236" w:type="dxa"/>
          </w:tcPr>
          <w:p w14:paraId="21FDE998" w14:textId="77777777" w:rsidR="00D767CE" w:rsidRPr="006461EA" w:rsidRDefault="00D767CE" w:rsidP="00D76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24F73A25" w14:textId="72B66AB2" w:rsidR="00D767CE" w:rsidRPr="006461EA" w:rsidRDefault="00D767CE" w:rsidP="00D76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16,679</w:t>
            </w:r>
          </w:p>
        </w:tc>
        <w:tc>
          <w:tcPr>
            <w:tcW w:w="236" w:type="dxa"/>
          </w:tcPr>
          <w:p w14:paraId="3B7E73AF" w14:textId="77777777" w:rsidR="00D767CE" w:rsidRPr="006461EA" w:rsidRDefault="00D767CE" w:rsidP="00D76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7D28DD08" w14:textId="01C74A4D" w:rsidR="00D767CE" w:rsidRPr="006461EA" w:rsidRDefault="00D767CE" w:rsidP="00D76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8,746</w:t>
            </w:r>
          </w:p>
        </w:tc>
      </w:tr>
    </w:tbl>
    <w:p w14:paraId="5EDEC659" w14:textId="77777777" w:rsidR="00982981" w:rsidRPr="006461EA" w:rsidRDefault="00982981" w:rsidP="00530D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37"/>
        <w:jc w:val="thaiDistribute"/>
        <w:rPr>
          <w:rFonts w:ascii="Browallia New" w:hAnsi="Browallia New" w:cs="Browallia New"/>
          <w:sz w:val="28"/>
          <w:szCs w:val="28"/>
        </w:rPr>
      </w:pPr>
    </w:p>
    <w:p w14:paraId="236C26A4" w14:textId="5602051D" w:rsidR="0081450C" w:rsidRDefault="00982981" w:rsidP="001E1C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05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>ต้นทุนการให้บริการในปัจจุบัน</w:t>
      </w:r>
      <w:r w:rsidR="007A658A">
        <w:rPr>
          <w:rFonts w:ascii="Browallia New" w:hAnsi="Browallia New" w:cs="Browallia New" w:hint="cs"/>
          <w:sz w:val="28"/>
          <w:szCs w:val="28"/>
          <w:cs/>
          <w:lang w:val="en-GB"/>
        </w:rPr>
        <w:t>และต้นทุน</w:t>
      </w:r>
      <w:r w:rsidR="00BC7C8D">
        <w:rPr>
          <w:rFonts w:ascii="Browallia New" w:hAnsi="Browallia New" w:cs="Browallia New" w:hint="cs"/>
          <w:sz w:val="28"/>
          <w:szCs w:val="28"/>
          <w:cs/>
          <w:lang w:val="en-GB"/>
        </w:rPr>
        <w:t>บริการในอดีต</w:t>
      </w: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>จะรวมอยู่ในค่าใช้จ่ายผลประโยชน์ของพนักงาน และดอกเบี้ยจ่ายสุทธ</w:t>
      </w:r>
      <w:r w:rsidR="00BC7C8D">
        <w:rPr>
          <w:rFonts w:ascii="Browallia New" w:hAnsi="Browallia New" w:cs="Browallia New" w:hint="cs"/>
          <w:sz w:val="28"/>
          <w:szCs w:val="28"/>
          <w:cs/>
          <w:lang w:val="en-GB"/>
        </w:rPr>
        <w:t>ิ</w:t>
      </w: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>จะรวมอยู่ในต้นทุนทางการเงิน</w:t>
      </w:r>
    </w:p>
    <w:p w14:paraId="5764FFF2" w14:textId="58BBBC08" w:rsidR="009958F5" w:rsidRDefault="009958F5" w:rsidP="001E1C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05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25A0C539" w14:textId="77777777" w:rsidR="00AA6756" w:rsidRDefault="00AA6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cs/>
          <w:lang w:val="en-GB"/>
        </w:rPr>
      </w:pPr>
      <w:r>
        <w:rPr>
          <w:rFonts w:ascii="Browallia New" w:hAnsi="Browallia New" w:cs="Browallia New"/>
          <w:sz w:val="28"/>
          <w:szCs w:val="28"/>
          <w:cs/>
          <w:lang w:val="en-GB"/>
        </w:rPr>
        <w:br w:type="page"/>
      </w:r>
    </w:p>
    <w:p w14:paraId="352965EF" w14:textId="0F7F670B" w:rsidR="009958F5" w:rsidRDefault="00111A58" w:rsidP="00ED2E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111A58">
        <w:rPr>
          <w:rFonts w:ascii="Browallia New" w:hAnsi="Browallia New" w:cs="Browallia New"/>
          <w:sz w:val="28"/>
          <w:szCs w:val="28"/>
          <w:cs/>
          <w:lang w:val="en-GB"/>
        </w:rPr>
        <w:lastRenderedPageBreak/>
        <w:t>จำนวนเงินที่รับรู้ในกำไรขาดทุนเบ็ดเสร็จอื่นที่เกี่ยวข้องกับภาระผูกพันผลประโยชน์พนักงาน  มีดังนี้</w:t>
      </w:r>
    </w:p>
    <w:p w14:paraId="5BBA0A98" w14:textId="179FCED7" w:rsidR="009958F5" w:rsidRDefault="009958F5" w:rsidP="00ED2E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8082" w:type="dxa"/>
        <w:tblInd w:w="1134" w:type="dxa"/>
        <w:tblLayout w:type="fixed"/>
        <w:tblLook w:val="04A0" w:firstRow="1" w:lastRow="0" w:firstColumn="1" w:lastColumn="0" w:noHBand="0" w:noVBand="1"/>
      </w:tblPr>
      <w:tblGrid>
        <w:gridCol w:w="3726"/>
        <w:gridCol w:w="1377"/>
        <w:gridCol w:w="1323"/>
        <w:gridCol w:w="280"/>
        <w:gridCol w:w="1376"/>
      </w:tblGrid>
      <w:tr w:rsidR="004D4134" w14:paraId="59CB1D4C" w14:textId="77777777" w:rsidTr="001E1CA0">
        <w:tc>
          <w:tcPr>
            <w:tcW w:w="3726" w:type="dxa"/>
          </w:tcPr>
          <w:p w14:paraId="51CF89F6" w14:textId="77777777" w:rsidR="004D4134" w:rsidRPr="004D4134" w:rsidRDefault="004D4134" w:rsidP="004D413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  <w:lang w:val="th-TH"/>
              </w:rPr>
            </w:pPr>
          </w:p>
        </w:tc>
        <w:tc>
          <w:tcPr>
            <w:tcW w:w="1377" w:type="dxa"/>
            <w:vAlign w:val="bottom"/>
          </w:tcPr>
          <w:p w14:paraId="21EC9502" w14:textId="77777777" w:rsidR="004D4134" w:rsidRPr="004D4134" w:rsidRDefault="004D4134" w:rsidP="004D413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979" w:type="dxa"/>
            <w:gridSpan w:val="3"/>
            <w:vAlign w:val="bottom"/>
            <w:hideMark/>
          </w:tcPr>
          <w:p w14:paraId="0C1D441F" w14:textId="1BB8C5A9" w:rsidR="004D4134" w:rsidRPr="004D4134" w:rsidRDefault="004D4134" w:rsidP="004D413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252" w:hanging="252"/>
              <w:jc w:val="right"/>
              <w:rPr>
                <w:rFonts w:ascii="Browallia New" w:hAnsi="Browallia New" w:cs="Browallia New"/>
                <w:sz w:val="28"/>
                <w:szCs w:val="28"/>
                <w:rtl/>
                <w:lang w:val="th-TH"/>
              </w:rPr>
            </w:pPr>
            <w:r w:rsidRPr="004D4134">
              <w:rPr>
                <w:rFonts w:ascii="Browallia New" w:hAnsi="Browallia New" w:cs="Browallia New"/>
                <w:sz w:val="28"/>
                <w:szCs w:val="28"/>
                <w:lang w:val="th-TH"/>
              </w:rPr>
              <w:t>(</w:t>
            </w:r>
            <w:r w:rsidRPr="004D4134">
              <w:rPr>
                <w:rFonts w:ascii="Browallia New" w:hAnsi="Browallia New" w:cs="Browallia New" w:hint="cs"/>
                <w:sz w:val="28"/>
                <w:szCs w:val="28"/>
                <w:cs/>
                <w:lang w:val="th-TH"/>
              </w:rPr>
              <w:t xml:space="preserve">หน่วย </w:t>
            </w:r>
            <w:r w:rsidRPr="004D4134">
              <w:rPr>
                <w:rFonts w:ascii="Browallia New" w:hAnsi="Browallia New" w:cs="Browallia New"/>
                <w:sz w:val="28"/>
                <w:szCs w:val="28"/>
                <w:lang w:val="th-TH"/>
              </w:rPr>
              <w:t xml:space="preserve">: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th-TH"/>
              </w:rPr>
              <w:t>พัน</w:t>
            </w:r>
            <w:r w:rsidRPr="004D4134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บาท</w:t>
            </w:r>
            <w:r w:rsidRPr="004D4134">
              <w:rPr>
                <w:rFonts w:ascii="Browallia New" w:hAnsi="Browallia New" w:cs="Browallia New"/>
                <w:sz w:val="28"/>
                <w:szCs w:val="28"/>
                <w:lang w:val="th-TH"/>
              </w:rPr>
              <w:t>)</w:t>
            </w:r>
          </w:p>
        </w:tc>
      </w:tr>
      <w:tr w:rsidR="004D4134" w14:paraId="416F4E4D" w14:textId="77777777" w:rsidTr="001E1CA0">
        <w:tc>
          <w:tcPr>
            <w:tcW w:w="3726" w:type="dxa"/>
          </w:tcPr>
          <w:p w14:paraId="602FC3C0" w14:textId="77777777" w:rsidR="004D4134" w:rsidRPr="004D4134" w:rsidRDefault="004D4134" w:rsidP="004D413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77" w:type="dxa"/>
            <w:vAlign w:val="bottom"/>
          </w:tcPr>
          <w:p w14:paraId="2375801B" w14:textId="77777777" w:rsidR="004D4134" w:rsidRPr="004D4134" w:rsidRDefault="004D4134" w:rsidP="004D413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97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A2D150" w14:textId="77777777" w:rsidR="00E44D7E" w:rsidRDefault="0059424C" w:rsidP="004D413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252" w:hanging="25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งบการเงินรวมและ</w:t>
            </w:r>
          </w:p>
          <w:p w14:paraId="0833AC8D" w14:textId="1ABCD0CC" w:rsidR="004D4134" w:rsidRPr="004D4134" w:rsidRDefault="0059424C" w:rsidP="004D413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252" w:hanging="252"/>
              <w:jc w:val="center"/>
              <w:rPr>
                <w:rFonts w:ascii="Browallia New" w:hAnsi="Browallia New" w:cs="Browallia New"/>
                <w:sz w:val="28"/>
                <w:szCs w:val="28"/>
                <w:lang w:val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4D4134" w14:paraId="2FAA54C9" w14:textId="77777777" w:rsidTr="001E1CA0">
        <w:tc>
          <w:tcPr>
            <w:tcW w:w="3726" w:type="dxa"/>
          </w:tcPr>
          <w:p w14:paraId="661BB8D6" w14:textId="77777777" w:rsidR="004D4134" w:rsidRPr="004D4134" w:rsidRDefault="004D4134" w:rsidP="004D413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  <w:lang w:val="th-TH"/>
              </w:rPr>
            </w:pPr>
          </w:p>
        </w:tc>
        <w:tc>
          <w:tcPr>
            <w:tcW w:w="1377" w:type="dxa"/>
            <w:vAlign w:val="bottom"/>
          </w:tcPr>
          <w:p w14:paraId="508ED3EA" w14:textId="77777777" w:rsidR="004D4134" w:rsidRPr="004D4134" w:rsidRDefault="004D4134" w:rsidP="004D413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264A09C" w14:textId="77777777" w:rsidR="004D4134" w:rsidRPr="004D4134" w:rsidRDefault="004D4134" w:rsidP="004D413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252" w:hanging="252"/>
              <w:jc w:val="center"/>
              <w:rPr>
                <w:rFonts w:ascii="Browallia New" w:hAnsi="Browallia New" w:cs="Browallia New"/>
                <w:sz w:val="28"/>
                <w:szCs w:val="28"/>
                <w:rtl/>
                <w:lang w:val="th-TH"/>
              </w:rPr>
            </w:pPr>
            <w:r w:rsidRPr="004D4134">
              <w:rPr>
                <w:rFonts w:ascii="Browallia New" w:hAnsi="Browallia New" w:cs="Browallia New"/>
                <w:sz w:val="28"/>
                <w:szCs w:val="28"/>
                <w:lang w:val="th-TH"/>
              </w:rPr>
              <w:t>2562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724A07" w14:textId="77777777" w:rsidR="004D4134" w:rsidRPr="004D4134" w:rsidRDefault="004D4134" w:rsidP="004D413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  <w:rtl/>
                <w:lang w:val="th-TH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08EC1B6" w14:textId="77777777" w:rsidR="004D4134" w:rsidRPr="004D4134" w:rsidRDefault="004D4134" w:rsidP="004D413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252" w:hanging="252"/>
              <w:jc w:val="center"/>
              <w:rPr>
                <w:rFonts w:ascii="Browallia New" w:hAnsi="Browallia New" w:cs="Browallia New"/>
                <w:sz w:val="28"/>
                <w:szCs w:val="28"/>
                <w:rtl/>
                <w:lang w:val="th-TH"/>
              </w:rPr>
            </w:pPr>
            <w:r w:rsidRPr="004D4134">
              <w:rPr>
                <w:rFonts w:ascii="Browallia New" w:hAnsi="Browallia New" w:cs="Browallia New"/>
                <w:sz w:val="28"/>
                <w:szCs w:val="28"/>
                <w:lang w:val="th-TH"/>
              </w:rPr>
              <w:t>2561</w:t>
            </w:r>
          </w:p>
        </w:tc>
      </w:tr>
      <w:tr w:rsidR="004D4134" w14:paraId="38700032" w14:textId="77777777" w:rsidTr="001E1CA0">
        <w:tc>
          <w:tcPr>
            <w:tcW w:w="3726" w:type="dxa"/>
          </w:tcPr>
          <w:p w14:paraId="34836BA0" w14:textId="77777777" w:rsidR="004D4134" w:rsidRPr="004D4134" w:rsidRDefault="004D4134" w:rsidP="004D413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  <w:rtl/>
                <w:lang w:val="th-TH"/>
              </w:rPr>
            </w:pPr>
          </w:p>
        </w:tc>
        <w:tc>
          <w:tcPr>
            <w:tcW w:w="1377" w:type="dxa"/>
          </w:tcPr>
          <w:p w14:paraId="30C4B357" w14:textId="77777777" w:rsidR="004D4134" w:rsidRPr="004D4134" w:rsidRDefault="004D4134" w:rsidP="004D413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  <w:rtl/>
                <w:lang w:val="th-TH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20DEC2" w14:textId="77777777" w:rsidR="004D4134" w:rsidRPr="004D4134" w:rsidRDefault="004D4134" w:rsidP="004D413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  <w:rtl/>
                <w:lang w:val="th-TH"/>
              </w:rPr>
            </w:pPr>
          </w:p>
        </w:tc>
        <w:tc>
          <w:tcPr>
            <w:tcW w:w="280" w:type="dxa"/>
          </w:tcPr>
          <w:p w14:paraId="590E7D42" w14:textId="77777777" w:rsidR="004D4134" w:rsidRPr="004D4134" w:rsidRDefault="004D4134" w:rsidP="004D413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  <w:rtl/>
                <w:lang w:val="th-TH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E84371" w14:textId="77777777" w:rsidR="004D4134" w:rsidRPr="004D4134" w:rsidRDefault="004D4134" w:rsidP="004D413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  <w:rtl/>
                <w:lang w:val="th-TH"/>
              </w:rPr>
            </w:pPr>
          </w:p>
        </w:tc>
      </w:tr>
      <w:tr w:rsidR="004D4134" w14:paraId="64973D87" w14:textId="77777777" w:rsidTr="001E1CA0">
        <w:tc>
          <w:tcPr>
            <w:tcW w:w="5103" w:type="dxa"/>
            <w:gridSpan w:val="2"/>
            <w:hideMark/>
          </w:tcPr>
          <w:p w14:paraId="58C4EEBB" w14:textId="77777777" w:rsidR="001E1CA0" w:rsidRDefault="004D4134" w:rsidP="004D413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  <w:lang w:val="th-TH"/>
              </w:rPr>
            </w:pPr>
            <w:r w:rsidRPr="004D4134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ผลขาดทุนตามหลักคณิตศาสตร์ประกันภัยจากการ</w:t>
            </w:r>
          </w:p>
          <w:p w14:paraId="3BC45635" w14:textId="381EBDE4" w:rsidR="004D4134" w:rsidRPr="004D4134" w:rsidRDefault="001E1CA0" w:rsidP="001E1CA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  <w:rtl/>
                <w:lang w:val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th-TH"/>
              </w:rPr>
              <w:t xml:space="preserve">    </w:t>
            </w:r>
            <w:r w:rsidR="004D4134" w:rsidRPr="004D4134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เปลี่ยนแปลงสมมติฐานด้านประชากรศาสตร์</w:t>
            </w:r>
          </w:p>
        </w:tc>
        <w:tc>
          <w:tcPr>
            <w:tcW w:w="1323" w:type="dxa"/>
            <w:vAlign w:val="bottom"/>
          </w:tcPr>
          <w:p w14:paraId="762BF323" w14:textId="1828616E" w:rsidR="004D4134" w:rsidRPr="004D4134" w:rsidRDefault="00781CAE" w:rsidP="004D4134">
            <w:pPr>
              <w:tabs>
                <w:tab w:val="clear" w:pos="227"/>
                <w:tab w:val="clear" w:pos="454"/>
              </w:tabs>
              <w:spacing w:line="240" w:lineRule="auto"/>
              <w:ind w:left="252" w:hanging="252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th-TH"/>
              </w:rPr>
              <w:t>4,230</w:t>
            </w:r>
          </w:p>
        </w:tc>
        <w:tc>
          <w:tcPr>
            <w:tcW w:w="280" w:type="dxa"/>
            <w:vAlign w:val="bottom"/>
          </w:tcPr>
          <w:p w14:paraId="0F1B7549" w14:textId="77777777" w:rsidR="004D4134" w:rsidRPr="004D4134" w:rsidRDefault="004D4134" w:rsidP="004D413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252" w:hanging="252"/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  <w:lang w:val="th-TH" w:bidi="ar-SA"/>
              </w:rPr>
            </w:pPr>
          </w:p>
        </w:tc>
        <w:tc>
          <w:tcPr>
            <w:tcW w:w="1376" w:type="dxa"/>
            <w:vAlign w:val="bottom"/>
            <w:hideMark/>
          </w:tcPr>
          <w:p w14:paraId="2B6F36D4" w14:textId="77777777" w:rsidR="004D4134" w:rsidRPr="004D4134" w:rsidRDefault="004D4134" w:rsidP="004D4134">
            <w:pPr>
              <w:tabs>
                <w:tab w:val="clear" w:pos="227"/>
                <w:tab w:val="clear" w:pos="454"/>
              </w:tabs>
              <w:spacing w:line="240" w:lineRule="auto"/>
              <w:ind w:left="252" w:hanging="252"/>
              <w:jc w:val="center"/>
              <w:rPr>
                <w:rFonts w:ascii="Browallia New" w:hAnsi="Browallia New" w:cs="Browallia New"/>
                <w:sz w:val="28"/>
                <w:szCs w:val="28"/>
                <w:lang w:val="th-TH"/>
              </w:rPr>
            </w:pPr>
            <w:r w:rsidRPr="004D4134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 xml:space="preserve">      </w:t>
            </w:r>
            <w:r w:rsidRPr="004D4134">
              <w:rPr>
                <w:rFonts w:ascii="Browallia New" w:hAnsi="Browallia New" w:cs="Browallia New"/>
                <w:sz w:val="28"/>
                <w:szCs w:val="28"/>
                <w:lang w:val="th-TH"/>
              </w:rPr>
              <w:t>-</w:t>
            </w:r>
          </w:p>
        </w:tc>
      </w:tr>
    </w:tbl>
    <w:p w14:paraId="251D4BDC" w14:textId="77777777" w:rsidR="004D4134" w:rsidRDefault="004D4134" w:rsidP="004D4134">
      <w:pPr>
        <w:ind w:left="900"/>
        <w:jc w:val="thaiDistribute"/>
        <w:rPr>
          <w:rFonts w:ascii="Browallia New" w:hAnsi="Browallia New" w:cs="Browallia New"/>
          <w:sz w:val="28"/>
          <w:szCs w:val="28"/>
          <w:lang w:val="en-GB" w:bidi="ar-SA"/>
        </w:rPr>
      </w:pPr>
    </w:p>
    <w:p w14:paraId="6FF4078B" w14:textId="4B43AD75" w:rsidR="004D4134" w:rsidRPr="004D4134" w:rsidRDefault="004D4134" w:rsidP="001E1C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firstLine="9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4D4134">
        <w:rPr>
          <w:rFonts w:ascii="Browallia New" w:hAnsi="Browallia New" w:cs="Browallia New"/>
          <w:sz w:val="28"/>
          <w:szCs w:val="28"/>
          <w:cs/>
          <w:lang w:val="en-GB"/>
        </w:rPr>
        <w:t>ค่าใช้จ่ายทั้งหมดข้างต้นจะถูกรวมอยู่ในรายการที่ไม่ต้องจัดประเภทใหม่เข้างบกำไรหรือขาดทุน</w:t>
      </w:r>
      <w:r w:rsidR="001E1CA0">
        <w:rPr>
          <w:rFonts w:ascii="Browallia New" w:hAnsi="Browallia New" w:cs="Browallia New"/>
          <w:sz w:val="28"/>
          <w:szCs w:val="28"/>
          <w:lang w:val="en-GB"/>
        </w:rPr>
        <w:t xml:space="preserve">            </w:t>
      </w:r>
      <w:r w:rsidRPr="004D4134">
        <w:rPr>
          <w:rFonts w:ascii="Browallia New" w:hAnsi="Browallia New" w:cs="Browallia New"/>
          <w:sz w:val="28"/>
          <w:szCs w:val="28"/>
          <w:cs/>
          <w:lang w:val="en-GB"/>
        </w:rPr>
        <w:t>ในภายหลัง</w:t>
      </w:r>
    </w:p>
    <w:p w14:paraId="68CECC98" w14:textId="77777777" w:rsidR="004D4134" w:rsidRDefault="004D4134" w:rsidP="00ED2E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3E77712" w14:textId="77777777" w:rsidR="00982981" w:rsidRPr="006461EA" w:rsidRDefault="00ED2EB9" w:rsidP="00423678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65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51"/>
          <w:tab w:val="num" w:pos="1134"/>
        </w:tabs>
        <w:spacing w:line="240" w:lineRule="auto"/>
        <w:ind w:left="851" w:firstLine="143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461EA">
        <w:rPr>
          <w:rFonts w:ascii="Browallia New" w:hAnsi="Browallia New" w:cs="Browallia New"/>
          <w:sz w:val="28"/>
          <w:szCs w:val="28"/>
          <w:lang w:val="en-GB"/>
        </w:rPr>
        <w:t xml:space="preserve">  </w:t>
      </w:r>
      <w:r w:rsidR="00982981" w:rsidRPr="006461EA">
        <w:rPr>
          <w:rFonts w:ascii="Browallia New" w:hAnsi="Browallia New" w:cs="Browallia New"/>
          <w:sz w:val="28"/>
          <w:szCs w:val="28"/>
          <w:cs/>
          <w:lang w:val="en-GB"/>
        </w:rPr>
        <w:t>การวิเคราะห์ความอ่อนไหว</w:t>
      </w:r>
    </w:p>
    <w:p w14:paraId="61CF995F" w14:textId="77777777" w:rsidR="00982981" w:rsidRPr="006461EA" w:rsidRDefault="00982981" w:rsidP="008727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851" w:firstLine="29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43BB550" w14:textId="77777777" w:rsidR="00982981" w:rsidRPr="006461EA" w:rsidRDefault="00982981" w:rsidP="00ED2E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51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โดยถือว่าข้อสมมติฐาน</w:t>
      </w:r>
      <w:proofErr w:type="spellStart"/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>อื่นๆ</w:t>
      </w:r>
      <w:proofErr w:type="spellEnd"/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 xml:space="preserve"> คงที่ จะมีผลกระทบต่อภาระผูกพันผลประโยชน์ที่กำหนดไว้เป็นจำนวนเงินดังต่อไปนี้</w:t>
      </w:r>
    </w:p>
    <w:p w14:paraId="19282E25" w14:textId="77777777" w:rsidR="007C1D02" w:rsidRPr="006461EA" w:rsidRDefault="007C1D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lang w:val="en-GB"/>
        </w:rPr>
      </w:pPr>
    </w:p>
    <w:p w14:paraId="0AEA8C13" w14:textId="77777777" w:rsidR="00982981" w:rsidRPr="006461EA" w:rsidRDefault="00982981" w:rsidP="00C66F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51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>การเปลี่ยนแปลงของสมมติฐานที่สำคัญสำหรับสถิติประกันภัย</w:t>
      </w:r>
    </w:p>
    <w:p w14:paraId="630C6F32" w14:textId="77777777" w:rsidR="00080C2E" w:rsidRPr="001E1CA0" w:rsidRDefault="00080C2E" w:rsidP="00320F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8233" w:type="dxa"/>
        <w:tblInd w:w="1170" w:type="dxa"/>
        <w:tblLayout w:type="fixed"/>
        <w:tblLook w:val="04A0" w:firstRow="1" w:lastRow="0" w:firstColumn="1" w:lastColumn="0" w:noHBand="0" w:noVBand="1"/>
      </w:tblPr>
      <w:tblGrid>
        <w:gridCol w:w="3276"/>
        <w:gridCol w:w="1080"/>
        <w:gridCol w:w="236"/>
        <w:gridCol w:w="1050"/>
        <w:gridCol w:w="236"/>
        <w:gridCol w:w="10"/>
        <w:gridCol w:w="1079"/>
        <w:gridCol w:w="239"/>
        <w:gridCol w:w="1020"/>
        <w:gridCol w:w="7"/>
      </w:tblGrid>
      <w:tr w:rsidR="00080C2E" w:rsidRPr="006461EA" w14:paraId="370A8FF3" w14:textId="77777777" w:rsidTr="00C66F1C">
        <w:trPr>
          <w:gridAfter w:val="1"/>
          <w:wAfter w:w="7" w:type="dxa"/>
        </w:trPr>
        <w:tc>
          <w:tcPr>
            <w:tcW w:w="3276" w:type="dxa"/>
          </w:tcPr>
          <w:p w14:paraId="6F12B724" w14:textId="77777777" w:rsidR="00080C2E" w:rsidRPr="006461EA" w:rsidRDefault="00080C2E" w:rsidP="0014454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4950" w:type="dxa"/>
            <w:gridSpan w:val="8"/>
            <w:hideMark/>
          </w:tcPr>
          <w:p w14:paraId="3C08C216" w14:textId="77777777" w:rsidR="00080C2E" w:rsidRPr="006461EA" w:rsidRDefault="00080C2E" w:rsidP="0014454A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080C2E" w:rsidRPr="006461EA" w14:paraId="62A8F107" w14:textId="77777777" w:rsidTr="00C66F1C">
        <w:trPr>
          <w:gridAfter w:val="1"/>
          <w:wAfter w:w="7" w:type="dxa"/>
        </w:trPr>
        <w:tc>
          <w:tcPr>
            <w:tcW w:w="3276" w:type="dxa"/>
          </w:tcPr>
          <w:p w14:paraId="2B411B78" w14:textId="77777777" w:rsidR="00080C2E" w:rsidRPr="006461EA" w:rsidRDefault="00080C2E" w:rsidP="0014454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6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C79B4A" w14:textId="77777777" w:rsidR="00080C2E" w:rsidRPr="006461EA" w:rsidRDefault="00080C2E" w:rsidP="0014454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36" w:type="dxa"/>
          </w:tcPr>
          <w:p w14:paraId="339D57C6" w14:textId="77777777" w:rsidR="00080C2E" w:rsidRPr="006461EA" w:rsidRDefault="00080C2E" w:rsidP="0014454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4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63D245E" w14:textId="77777777" w:rsidR="00080C2E" w:rsidRPr="006461EA" w:rsidRDefault="00080C2E" w:rsidP="0014454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งบการเงินเฉพาะของบริษัท</w:t>
            </w:r>
          </w:p>
        </w:tc>
      </w:tr>
      <w:tr w:rsidR="00080C2E" w:rsidRPr="006461EA" w14:paraId="4269821F" w14:textId="77777777" w:rsidTr="00C66F1C">
        <w:tc>
          <w:tcPr>
            <w:tcW w:w="3276" w:type="dxa"/>
          </w:tcPr>
          <w:p w14:paraId="0633934E" w14:textId="77777777" w:rsidR="00080C2E" w:rsidRPr="006461EA" w:rsidRDefault="00080C2E" w:rsidP="0014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  <w:tab w:val="left" w:pos="1080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3A6D12F" w14:textId="77777777" w:rsidR="00080C2E" w:rsidRPr="006461EA" w:rsidRDefault="00080C2E" w:rsidP="0014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7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>เพิ่มขึ้น</w:t>
            </w:r>
          </w:p>
          <w:p w14:paraId="31B3B43E" w14:textId="77777777" w:rsidR="00080C2E" w:rsidRPr="006461EA" w:rsidRDefault="00080C2E" w:rsidP="0014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7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>ร้อยละ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1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1682E4" w14:textId="77777777" w:rsidR="00080C2E" w:rsidRPr="006461EA" w:rsidRDefault="00080C2E" w:rsidP="0014454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8A852E6" w14:textId="77777777" w:rsidR="00080C2E" w:rsidRPr="006461EA" w:rsidRDefault="00080C2E" w:rsidP="0014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7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>ลดลง</w:t>
            </w:r>
          </w:p>
          <w:p w14:paraId="2C8114E0" w14:textId="77777777" w:rsidR="00080C2E" w:rsidRPr="006461EA" w:rsidRDefault="00080C2E" w:rsidP="0014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7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ร้อยละ 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246" w:type="dxa"/>
            <w:gridSpan w:val="2"/>
          </w:tcPr>
          <w:p w14:paraId="6F0AAE9D" w14:textId="77777777" w:rsidR="00080C2E" w:rsidRPr="006461EA" w:rsidRDefault="00080C2E" w:rsidP="0014454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7D9A3B1" w14:textId="77777777" w:rsidR="00080C2E" w:rsidRPr="006461EA" w:rsidRDefault="00080C2E" w:rsidP="0008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7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>เพิ่มขึ้น</w:t>
            </w:r>
          </w:p>
          <w:p w14:paraId="43696B15" w14:textId="77777777" w:rsidR="00080C2E" w:rsidRPr="006461EA" w:rsidRDefault="00080C2E" w:rsidP="0008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7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>ร้อยละ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1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3DDDCB" w14:textId="77777777" w:rsidR="00080C2E" w:rsidRPr="006461EA" w:rsidRDefault="00080C2E" w:rsidP="0014454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672946D" w14:textId="77777777" w:rsidR="00080C2E" w:rsidRPr="006461EA" w:rsidRDefault="00080C2E" w:rsidP="0008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7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>ลดลง</w:t>
            </w:r>
          </w:p>
          <w:p w14:paraId="54B51813" w14:textId="77777777" w:rsidR="00080C2E" w:rsidRPr="006461EA" w:rsidRDefault="00080C2E" w:rsidP="0008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7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ร้อยละ 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</w:tr>
      <w:tr w:rsidR="00080C2E" w:rsidRPr="006461EA" w14:paraId="598377C7" w14:textId="77777777" w:rsidTr="00C66F1C">
        <w:trPr>
          <w:trHeight w:hRule="exact" w:val="381"/>
        </w:trPr>
        <w:tc>
          <w:tcPr>
            <w:tcW w:w="3276" w:type="dxa"/>
          </w:tcPr>
          <w:p w14:paraId="64B1A458" w14:textId="6D06BD4B" w:rsidR="00080C2E" w:rsidRPr="006461EA" w:rsidRDefault="00080C2E" w:rsidP="0014454A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6461EA"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  <w:lang w:val="en-GB"/>
              </w:rPr>
              <w:t>256</w:t>
            </w:r>
            <w:r w:rsidR="00352020"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  <w:lang w:val="en-GB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FAAFF2" w14:textId="77777777" w:rsidR="00080C2E" w:rsidRPr="006461EA" w:rsidRDefault="00080C2E" w:rsidP="0014454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6" w:type="dxa"/>
          </w:tcPr>
          <w:p w14:paraId="653C8092" w14:textId="77777777" w:rsidR="00080C2E" w:rsidRPr="006461EA" w:rsidRDefault="00080C2E" w:rsidP="0014454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50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5D1D60F1" w14:textId="77777777" w:rsidR="00080C2E" w:rsidRPr="006461EA" w:rsidRDefault="00080C2E" w:rsidP="0014454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46" w:type="dxa"/>
            <w:gridSpan w:val="2"/>
          </w:tcPr>
          <w:p w14:paraId="4B1CD9B6" w14:textId="77777777" w:rsidR="00080C2E" w:rsidRPr="006461EA" w:rsidRDefault="00080C2E" w:rsidP="0014454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D904FE" w14:textId="77777777" w:rsidR="00080C2E" w:rsidRPr="006461EA" w:rsidRDefault="00080C2E" w:rsidP="0014454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9" w:type="dxa"/>
          </w:tcPr>
          <w:p w14:paraId="1CA15101" w14:textId="77777777" w:rsidR="00080C2E" w:rsidRPr="006461EA" w:rsidRDefault="00080C2E" w:rsidP="0014454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AD46D6" w14:textId="77777777" w:rsidR="00080C2E" w:rsidRPr="006461EA" w:rsidRDefault="00080C2E" w:rsidP="0014454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</w:tr>
      <w:tr w:rsidR="00EE7555" w:rsidRPr="006461EA" w14:paraId="7101E669" w14:textId="77777777" w:rsidTr="00C66F1C">
        <w:tc>
          <w:tcPr>
            <w:tcW w:w="3276" w:type="dxa"/>
            <w:hideMark/>
          </w:tcPr>
          <w:p w14:paraId="2396E6D6" w14:textId="77777777" w:rsidR="00EE7555" w:rsidRPr="006461EA" w:rsidRDefault="00EE7555" w:rsidP="00EE7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อัตราคิดลด</w:t>
            </w:r>
          </w:p>
        </w:tc>
        <w:tc>
          <w:tcPr>
            <w:tcW w:w="1080" w:type="dxa"/>
          </w:tcPr>
          <w:p w14:paraId="6F22558A" w14:textId="77777777" w:rsidR="00EE7555" w:rsidRPr="006461EA" w:rsidRDefault="00EE7555" w:rsidP="00EE7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</w:tcPr>
          <w:p w14:paraId="13387902" w14:textId="77777777" w:rsidR="00EE7555" w:rsidRPr="006461EA" w:rsidRDefault="00EE7555" w:rsidP="00EE7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50" w:type="dxa"/>
          </w:tcPr>
          <w:p w14:paraId="78870E86" w14:textId="77777777" w:rsidR="00EE7555" w:rsidRPr="006461EA" w:rsidRDefault="00EE7555" w:rsidP="00EE7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46" w:type="dxa"/>
            <w:gridSpan w:val="2"/>
          </w:tcPr>
          <w:p w14:paraId="704531D9" w14:textId="77777777" w:rsidR="00EE7555" w:rsidRPr="006461EA" w:rsidRDefault="00EE7555" w:rsidP="00EE7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79" w:type="dxa"/>
          </w:tcPr>
          <w:p w14:paraId="299645BF" w14:textId="77777777" w:rsidR="00EE7555" w:rsidRPr="006461EA" w:rsidRDefault="00EE7555" w:rsidP="00EE7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39" w:type="dxa"/>
          </w:tcPr>
          <w:p w14:paraId="04FE8A3B" w14:textId="77777777" w:rsidR="00EE7555" w:rsidRPr="006461EA" w:rsidRDefault="00EE7555" w:rsidP="00EE7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27" w:type="dxa"/>
            <w:gridSpan w:val="2"/>
          </w:tcPr>
          <w:p w14:paraId="3409A4BE" w14:textId="77777777" w:rsidR="00EE7555" w:rsidRPr="006461EA" w:rsidRDefault="00EE7555" w:rsidP="00EE7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</w:tr>
      <w:tr w:rsidR="000B5E5A" w:rsidRPr="006461EA" w14:paraId="70D5FBB3" w14:textId="77777777" w:rsidTr="00094E65">
        <w:tc>
          <w:tcPr>
            <w:tcW w:w="3276" w:type="dxa"/>
            <w:hideMark/>
          </w:tcPr>
          <w:p w14:paraId="70F13EBB" w14:textId="77777777" w:rsidR="000B5E5A" w:rsidRPr="006461EA" w:rsidRDefault="000B5E5A" w:rsidP="000B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การเพิ่มขึ้น (ลดลง) ของภาระผูกพัน</w:t>
            </w:r>
          </w:p>
          <w:p w14:paraId="72007E0C" w14:textId="77777777" w:rsidR="000B5E5A" w:rsidRPr="006461EA" w:rsidRDefault="000B5E5A" w:rsidP="000B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ผลประโยชน์พนักงาน</w:t>
            </w:r>
          </w:p>
        </w:tc>
        <w:tc>
          <w:tcPr>
            <w:tcW w:w="1080" w:type="dxa"/>
            <w:tcBorders>
              <w:bottom w:val="single" w:sz="12" w:space="0" w:color="auto"/>
            </w:tcBorders>
            <w:vAlign w:val="bottom"/>
          </w:tcPr>
          <w:p w14:paraId="17F084C7" w14:textId="2B886BD9" w:rsidR="000B5E5A" w:rsidRPr="006461EA" w:rsidRDefault="008C1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837462">
              <w:rPr>
                <w:rFonts w:ascii="Browallia New" w:hAnsi="Browallia New" w:cs="Browallia New"/>
                <w:sz w:val="28"/>
                <w:szCs w:val="28"/>
                <w:lang w:val="en-GB"/>
              </w:rPr>
              <w:t>5,382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36" w:type="dxa"/>
            <w:vAlign w:val="bottom"/>
          </w:tcPr>
          <w:p w14:paraId="012287DC" w14:textId="77777777" w:rsidR="000B5E5A" w:rsidRPr="006461EA" w:rsidRDefault="000B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50" w:type="dxa"/>
            <w:tcBorders>
              <w:bottom w:val="single" w:sz="12" w:space="0" w:color="auto"/>
            </w:tcBorders>
            <w:vAlign w:val="bottom"/>
          </w:tcPr>
          <w:p w14:paraId="24C2B3ED" w14:textId="543E8EE0" w:rsidR="000B5E5A" w:rsidRPr="006461EA" w:rsidRDefault="00837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6,411</w:t>
            </w:r>
          </w:p>
        </w:tc>
        <w:tc>
          <w:tcPr>
            <w:tcW w:w="246" w:type="dxa"/>
            <w:gridSpan w:val="2"/>
          </w:tcPr>
          <w:p w14:paraId="5C7D5CFE" w14:textId="77777777" w:rsidR="000B5E5A" w:rsidRPr="006461EA" w:rsidRDefault="000B5E5A" w:rsidP="000B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79" w:type="dxa"/>
            <w:tcBorders>
              <w:bottom w:val="single" w:sz="12" w:space="0" w:color="auto"/>
            </w:tcBorders>
          </w:tcPr>
          <w:p w14:paraId="04931510" w14:textId="77777777" w:rsidR="00FD2473" w:rsidRDefault="00FD2473" w:rsidP="000B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cs="Arial"/>
                <w:sz w:val="19"/>
                <w:szCs w:val="19"/>
                <w:lang w:val="en-GB"/>
              </w:rPr>
            </w:pPr>
          </w:p>
          <w:p w14:paraId="08BEDE1B" w14:textId="77777777" w:rsidR="00FD2473" w:rsidRDefault="00FD2473" w:rsidP="000B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cs="Arial"/>
                <w:sz w:val="19"/>
                <w:szCs w:val="19"/>
                <w:lang w:val="en-GB"/>
              </w:rPr>
            </w:pPr>
          </w:p>
          <w:p w14:paraId="50657612" w14:textId="199BCAC6" w:rsidR="000B5E5A" w:rsidRPr="006461EA" w:rsidRDefault="00FD2473" w:rsidP="000B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cs="Arial"/>
                <w:sz w:val="19"/>
                <w:szCs w:val="19"/>
                <w:lang w:val="en-GB"/>
              </w:rPr>
              <w:t>(4,938)</w:t>
            </w:r>
          </w:p>
        </w:tc>
        <w:tc>
          <w:tcPr>
            <w:tcW w:w="239" w:type="dxa"/>
          </w:tcPr>
          <w:p w14:paraId="5F6F6103" w14:textId="77777777" w:rsidR="000B5E5A" w:rsidRPr="006461EA" w:rsidRDefault="000B5E5A" w:rsidP="000B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27" w:type="dxa"/>
            <w:gridSpan w:val="2"/>
            <w:tcBorders>
              <w:bottom w:val="single" w:sz="12" w:space="0" w:color="auto"/>
            </w:tcBorders>
          </w:tcPr>
          <w:p w14:paraId="58549BA7" w14:textId="77777777" w:rsidR="000B5E5A" w:rsidRDefault="000B5E5A" w:rsidP="000B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4EE98D13" w14:textId="17B8D87D" w:rsidR="00FD2473" w:rsidRPr="006461EA" w:rsidRDefault="00FD2473" w:rsidP="000B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5,819</w:t>
            </w:r>
          </w:p>
        </w:tc>
      </w:tr>
      <w:tr w:rsidR="000B5E5A" w:rsidRPr="00DC1523" w14:paraId="29260EA3" w14:textId="77777777" w:rsidTr="00094E65">
        <w:trPr>
          <w:trHeight w:val="188"/>
        </w:trPr>
        <w:tc>
          <w:tcPr>
            <w:tcW w:w="3276" w:type="dxa"/>
          </w:tcPr>
          <w:p w14:paraId="5C25EE26" w14:textId="77777777" w:rsidR="000B5E5A" w:rsidRPr="00DC1523" w:rsidRDefault="000B5E5A" w:rsidP="000B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12" w:space="0" w:color="auto"/>
            </w:tcBorders>
            <w:vAlign w:val="bottom"/>
          </w:tcPr>
          <w:p w14:paraId="362E05D7" w14:textId="77777777" w:rsidR="000B5E5A" w:rsidRPr="00DC1523" w:rsidRDefault="000B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1EA2E160" w14:textId="77777777" w:rsidR="000B5E5A" w:rsidRPr="00DC1523" w:rsidRDefault="000B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050" w:type="dxa"/>
            <w:tcBorders>
              <w:top w:val="single" w:sz="12" w:space="0" w:color="auto"/>
            </w:tcBorders>
            <w:vAlign w:val="bottom"/>
          </w:tcPr>
          <w:p w14:paraId="69ACD24D" w14:textId="77777777" w:rsidR="000B5E5A" w:rsidRPr="00DC1523" w:rsidRDefault="000B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246" w:type="dxa"/>
            <w:gridSpan w:val="2"/>
          </w:tcPr>
          <w:p w14:paraId="260CB72E" w14:textId="77777777" w:rsidR="000B5E5A" w:rsidRPr="00DC1523" w:rsidRDefault="000B5E5A" w:rsidP="000B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079" w:type="dxa"/>
            <w:tcBorders>
              <w:top w:val="single" w:sz="12" w:space="0" w:color="auto"/>
            </w:tcBorders>
          </w:tcPr>
          <w:p w14:paraId="50DC2611" w14:textId="77777777" w:rsidR="000B5E5A" w:rsidRPr="00DC1523" w:rsidRDefault="000B5E5A" w:rsidP="000B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239" w:type="dxa"/>
          </w:tcPr>
          <w:p w14:paraId="28AD4985" w14:textId="77777777" w:rsidR="000B5E5A" w:rsidRPr="00DC1523" w:rsidRDefault="000B5E5A" w:rsidP="000B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027" w:type="dxa"/>
            <w:gridSpan w:val="2"/>
            <w:tcBorders>
              <w:top w:val="single" w:sz="12" w:space="0" w:color="auto"/>
            </w:tcBorders>
          </w:tcPr>
          <w:p w14:paraId="1AEA4A03" w14:textId="77777777" w:rsidR="000B5E5A" w:rsidRPr="00DC1523" w:rsidRDefault="000B5E5A" w:rsidP="000B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</w:tr>
      <w:tr w:rsidR="000B5E5A" w:rsidRPr="006461EA" w14:paraId="23DA21C5" w14:textId="77777777" w:rsidTr="00094E65">
        <w:tc>
          <w:tcPr>
            <w:tcW w:w="3276" w:type="dxa"/>
          </w:tcPr>
          <w:p w14:paraId="340C49E0" w14:textId="77777777" w:rsidR="000B5E5A" w:rsidRPr="006461EA" w:rsidRDefault="000B5E5A" w:rsidP="000B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hanging="234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6461E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  <w:t>การเพิ่มขึ้นของเงินเดือนในอนาคต</w:t>
            </w:r>
          </w:p>
        </w:tc>
        <w:tc>
          <w:tcPr>
            <w:tcW w:w="1080" w:type="dxa"/>
            <w:vAlign w:val="bottom"/>
          </w:tcPr>
          <w:p w14:paraId="567AD4DD" w14:textId="77777777" w:rsidR="000B5E5A" w:rsidRPr="006461EA" w:rsidRDefault="000B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41450EDB" w14:textId="77777777" w:rsidR="000B5E5A" w:rsidRPr="006461EA" w:rsidRDefault="000B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50" w:type="dxa"/>
            <w:vAlign w:val="bottom"/>
          </w:tcPr>
          <w:p w14:paraId="1157C8F8" w14:textId="77777777" w:rsidR="000B5E5A" w:rsidRPr="006461EA" w:rsidRDefault="000B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46" w:type="dxa"/>
            <w:gridSpan w:val="2"/>
          </w:tcPr>
          <w:p w14:paraId="6FC58AA9" w14:textId="77777777" w:rsidR="000B5E5A" w:rsidRPr="006461EA" w:rsidRDefault="000B5E5A" w:rsidP="000B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79" w:type="dxa"/>
          </w:tcPr>
          <w:p w14:paraId="08657AEC" w14:textId="77777777" w:rsidR="000B5E5A" w:rsidRPr="006461EA" w:rsidRDefault="000B5E5A" w:rsidP="000B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39" w:type="dxa"/>
          </w:tcPr>
          <w:p w14:paraId="38295739" w14:textId="77777777" w:rsidR="000B5E5A" w:rsidRPr="006461EA" w:rsidRDefault="000B5E5A" w:rsidP="000B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27" w:type="dxa"/>
            <w:gridSpan w:val="2"/>
          </w:tcPr>
          <w:p w14:paraId="2503F4FC" w14:textId="77777777" w:rsidR="000B5E5A" w:rsidRPr="006461EA" w:rsidRDefault="000B5E5A" w:rsidP="000B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</w:tr>
      <w:tr w:rsidR="000B5E5A" w:rsidRPr="006461EA" w14:paraId="56DFA3A3" w14:textId="77777777" w:rsidTr="00094E65">
        <w:tc>
          <w:tcPr>
            <w:tcW w:w="3276" w:type="dxa"/>
          </w:tcPr>
          <w:p w14:paraId="024E3B37" w14:textId="77777777" w:rsidR="000B5E5A" w:rsidRPr="006461EA" w:rsidRDefault="000B5E5A" w:rsidP="000B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การเพิ่มขึ้น (ลดลง) ของภาระผูกพัน</w:t>
            </w:r>
          </w:p>
          <w:p w14:paraId="0E426CBF" w14:textId="77777777" w:rsidR="000B5E5A" w:rsidRPr="006461EA" w:rsidRDefault="000B5E5A" w:rsidP="000B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ผลประโยชน์พนักงาน</w:t>
            </w:r>
          </w:p>
        </w:tc>
        <w:tc>
          <w:tcPr>
            <w:tcW w:w="1080" w:type="dxa"/>
            <w:tcBorders>
              <w:bottom w:val="single" w:sz="12" w:space="0" w:color="auto"/>
            </w:tcBorders>
            <w:vAlign w:val="bottom"/>
          </w:tcPr>
          <w:p w14:paraId="2552A4F8" w14:textId="6625BECF" w:rsidR="000B5E5A" w:rsidRPr="006461EA" w:rsidRDefault="00837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6,923</w:t>
            </w:r>
          </w:p>
        </w:tc>
        <w:tc>
          <w:tcPr>
            <w:tcW w:w="236" w:type="dxa"/>
            <w:vAlign w:val="bottom"/>
          </w:tcPr>
          <w:p w14:paraId="6E8F96CE" w14:textId="77777777" w:rsidR="000B5E5A" w:rsidRPr="006461EA" w:rsidRDefault="000B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50" w:type="dxa"/>
            <w:tcBorders>
              <w:bottom w:val="single" w:sz="12" w:space="0" w:color="auto"/>
            </w:tcBorders>
            <w:vAlign w:val="bottom"/>
          </w:tcPr>
          <w:p w14:paraId="15995F70" w14:textId="36497B61" w:rsidR="000B5E5A" w:rsidRPr="006461EA" w:rsidRDefault="00837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(5,920)</w:t>
            </w:r>
          </w:p>
        </w:tc>
        <w:tc>
          <w:tcPr>
            <w:tcW w:w="246" w:type="dxa"/>
            <w:gridSpan w:val="2"/>
          </w:tcPr>
          <w:p w14:paraId="37EF163E" w14:textId="77777777" w:rsidR="000B5E5A" w:rsidRPr="006461EA" w:rsidRDefault="000B5E5A" w:rsidP="000B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79" w:type="dxa"/>
            <w:tcBorders>
              <w:bottom w:val="single" w:sz="12" w:space="0" w:color="auto"/>
            </w:tcBorders>
          </w:tcPr>
          <w:p w14:paraId="6167858A" w14:textId="77777777" w:rsidR="000B5E5A" w:rsidRDefault="000B5E5A" w:rsidP="000B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6A351818" w14:textId="75E99A7B" w:rsidR="00FD2473" w:rsidRPr="006461EA" w:rsidRDefault="00FD2473" w:rsidP="000B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6,377</w:t>
            </w:r>
          </w:p>
        </w:tc>
        <w:tc>
          <w:tcPr>
            <w:tcW w:w="239" w:type="dxa"/>
          </w:tcPr>
          <w:p w14:paraId="11EA4D2E" w14:textId="77777777" w:rsidR="000B5E5A" w:rsidRPr="006461EA" w:rsidRDefault="000B5E5A" w:rsidP="000B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27" w:type="dxa"/>
            <w:gridSpan w:val="2"/>
            <w:tcBorders>
              <w:bottom w:val="single" w:sz="12" w:space="0" w:color="auto"/>
            </w:tcBorders>
          </w:tcPr>
          <w:p w14:paraId="1234A8C4" w14:textId="77777777" w:rsidR="000B5E5A" w:rsidRDefault="000B5E5A" w:rsidP="000B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649F85DF" w14:textId="21974316" w:rsidR="00FD2473" w:rsidRPr="006461EA" w:rsidRDefault="00FD2473" w:rsidP="000B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(5,463)</w:t>
            </w:r>
          </w:p>
        </w:tc>
      </w:tr>
      <w:tr w:rsidR="000B5E5A" w:rsidRPr="00DC1523" w14:paraId="7E1CE798" w14:textId="77777777" w:rsidTr="00C66F1C">
        <w:tc>
          <w:tcPr>
            <w:tcW w:w="3276" w:type="dxa"/>
          </w:tcPr>
          <w:p w14:paraId="5C958612" w14:textId="77777777" w:rsidR="000B5E5A" w:rsidRPr="00DC1523" w:rsidRDefault="000B5E5A" w:rsidP="000B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12" w:space="0" w:color="auto"/>
            </w:tcBorders>
          </w:tcPr>
          <w:p w14:paraId="6F4542EB" w14:textId="77777777" w:rsidR="000B5E5A" w:rsidRPr="00DC1523" w:rsidRDefault="000B5E5A" w:rsidP="000B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236" w:type="dxa"/>
          </w:tcPr>
          <w:p w14:paraId="4F251E2B" w14:textId="77777777" w:rsidR="000B5E5A" w:rsidRPr="00DC1523" w:rsidRDefault="000B5E5A" w:rsidP="000B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050" w:type="dxa"/>
            <w:tcBorders>
              <w:top w:val="single" w:sz="12" w:space="0" w:color="auto"/>
            </w:tcBorders>
          </w:tcPr>
          <w:p w14:paraId="5E032791" w14:textId="77777777" w:rsidR="000B5E5A" w:rsidRPr="00DC1523" w:rsidRDefault="000B5E5A" w:rsidP="000B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246" w:type="dxa"/>
            <w:gridSpan w:val="2"/>
          </w:tcPr>
          <w:p w14:paraId="3A11DE9C" w14:textId="77777777" w:rsidR="000B5E5A" w:rsidRPr="00DC1523" w:rsidRDefault="000B5E5A" w:rsidP="000B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079" w:type="dxa"/>
            <w:tcBorders>
              <w:top w:val="single" w:sz="12" w:space="0" w:color="auto"/>
            </w:tcBorders>
          </w:tcPr>
          <w:p w14:paraId="5A95E6F4" w14:textId="70ABD1C1" w:rsidR="000B5E5A" w:rsidRPr="00DC1523" w:rsidRDefault="000B5E5A" w:rsidP="000B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239" w:type="dxa"/>
          </w:tcPr>
          <w:p w14:paraId="43CA0824" w14:textId="77777777" w:rsidR="000B5E5A" w:rsidRPr="00DC1523" w:rsidRDefault="000B5E5A" w:rsidP="000B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027" w:type="dxa"/>
            <w:gridSpan w:val="2"/>
            <w:tcBorders>
              <w:top w:val="single" w:sz="12" w:space="0" w:color="auto"/>
            </w:tcBorders>
          </w:tcPr>
          <w:p w14:paraId="38A71D54" w14:textId="6B4C7EDD" w:rsidR="000B5E5A" w:rsidRPr="00DC1523" w:rsidRDefault="000B5E5A" w:rsidP="000B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</w:tr>
      <w:tr w:rsidR="000B5E5A" w:rsidRPr="006461EA" w14:paraId="7B54E83F" w14:textId="77777777" w:rsidTr="00C66F1C">
        <w:tc>
          <w:tcPr>
            <w:tcW w:w="3276" w:type="dxa"/>
          </w:tcPr>
          <w:p w14:paraId="35EDA862" w14:textId="77777777" w:rsidR="000B5E5A" w:rsidRPr="006461EA" w:rsidRDefault="000B5E5A" w:rsidP="000B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hanging="234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อัตราการหมุนเวียนของพนักงาน</w:t>
            </w:r>
          </w:p>
        </w:tc>
        <w:tc>
          <w:tcPr>
            <w:tcW w:w="1080" w:type="dxa"/>
          </w:tcPr>
          <w:p w14:paraId="79617C4F" w14:textId="77777777" w:rsidR="000B5E5A" w:rsidRPr="006461EA" w:rsidRDefault="000B5E5A" w:rsidP="000B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</w:tcPr>
          <w:p w14:paraId="2BEAD232" w14:textId="77777777" w:rsidR="000B5E5A" w:rsidRPr="006461EA" w:rsidRDefault="000B5E5A" w:rsidP="000B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50" w:type="dxa"/>
          </w:tcPr>
          <w:p w14:paraId="6A8E866D" w14:textId="77777777" w:rsidR="000B5E5A" w:rsidRPr="006461EA" w:rsidRDefault="000B5E5A" w:rsidP="000B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46" w:type="dxa"/>
            <w:gridSpan w:val="2"/>
          </w:tcPr>
          <w:p w14:paraId="78C801A0" w14:textId="77777777" w:rsidR="000B5E5A" w:rsidRPr="006461EA" w:rsidRDefault="000B5E5A" w:rsidP="000B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79" w:type="dxa"/>
          </w:tcPr>
          <w:p w14:paraId="2BF344E6" w14:textId="77777777" w:rsidR="000B5E5A" w:rsidRPr="006461EA" w:rsidRDefault="000B5E5A" w:rsidP="000B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39" w:type="dxa"/>
          </w:tcPr>
          <w:p w14:paraId="2EA6E314" w14:textId="77777777" w:rsidR="000B5E5A" w:rsidRPr="006461EA" w:rsidRDefault="000B5E5A" w:rsidP="000B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27" w:type="dxa"/>
            <w:gridSpan w:val="2"/>
          </w:tcPr>
          <w:p w14:paraId="53624098" w14:textId="77777777" w:rsidR="000B5E5A" w:rsidRPr="006461EA" w:rsidRDefault="000B5E5A" w:rsidP="000B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</w:tr>
      <w:tr w:rsidR="000B5E5A" w:rsidRPr="006461EA" w14:paraId="0A5E4616" w14:textId="77777777" w:rsidTr="00094E65">
        <w:tc>
          <w:tcPr>
            <w:tcW w:w="3276" w:type="dxa"/>
          </w:tcPr>
          <w:p w14:paraId="035EC1B6" w14:textId="77777777" w:rsidR="000B5E5A" w:rsidRPr="006461EA" w:rsidRDefault="000B5E5A" w:rsidP="000B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การเพิ่มขึ้น (ลดลง) ของภาระผูกพัน</w:t>
            </w:r>
          </w:p>
          <w:p w14:paraId="653A0A4E" w14:textId="77777777" w:rsidR="000B5E5A" w:rsidRPr="006461EA" w:rsidRDefault="000B5E5A" w:rsidP="000B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ผลประโยชน์พนักงาน</w:t>
            </w:r>
          </w:p>
        </w:tc>
        <w:tc>
          <w:tcPr>
            <w:tcW w:w="1080" w:type="dxa"/>
            <w:tcBorders>
              <w:bottom w:val="single" w:sz="12" w:space="0" w:color="auto"/>
            </w:tcBorders>
            <w:vAlign w:val="bottom"/>
          </w:tcPr>
          <w:p w14:paraId="7EAA2C19" w14:textId="41519160" w:rsidR="000B5E5A" w:rsidRPr="006461EA" w:rsidRDefault="00D66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(5,755)</w:t>
            </w:r>
          </w:p>
        </w:tc>
        <w:tc>
          <w:tcPr>
            <w:tcW w:w="236" w:type="dxa"/>
            <w:vAlign w:val="bottom"/>
          </w:tcPr>
          <w:p w14:paraId="616AAC26" w14:textId="77777777" w:rsidR="000B5E5A" w:rsidRPr="006461EA" w:rsidRDefault="000B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50" w:type="dxa"/>
            <w:tcBorders>
              <w:bottom w:val="single" w:sz="12" w:space="0" w:color="auto"/>
            </w:tcBorders>
            <w:vAlign w:val="bottom"/>
          </w:tcPr>
          <w:p w14:paraId="545B0B64" w14:textId="54C11399" w:rsidR="000B5E5A" w:rsidRPr="006461EA" w:rsidRDefault="00D66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3,759</w:t>
            </w:r>
          </w:p>
        </w:tc>
        <w:tc>
          <w:tcPr>
            <w:tcW w:w="246" w:type="dxa"/>
            <w:gridSpan w:val="2"/>
          </w:tcPr>
          <w:p w14:paraId="43D0D026" w14:textId="77777777" w:rsidR="000B5E5A" w:rsidRPr="006461EA" w:rsidRDefault="000B5E5A" w:rsidP="000B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79" w:type="dxa"/>
            <w:tcBorders>
              <w:bottom w:val="single" w:sz="12" w:space="0" w:color="auto"/>
            </w:tcBorders>
          </w:tcPr>
          <w:p w14:paraId="5ADA760E" w14:textId="77777777" w:rsidR="000B5E5A" w:rsidRDefault="000B5E5A" w:rsidP="000B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3CCE0CF5" w14:textId="3E869CBD" w:rsidR="00FD2473" w:rsidRPr="006461EA" w:rsidRDefault="00FD2473" w:rsidP="000B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(5,287)</w:t>
            </w:r>
          </w:p>
        </w:tc>
        <w:tc>
          <w:tcPr>
            <w:tcW w:w="239" w:type="dxa"/>
          </w:tcPr>
          <w:p w14:paraId="47D3F3F6" w14:textId="77777777" w:rsidR="000B5E5A" w:rsidRPr="006461EA" w:rsidRDefault="000B5E5A" w:rsidP="000B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27" w:type="dxa"/>
            <w:gridSpan w:val="2"/>
            <w:tcBorders>
              <w:bottom w:val="single" w:sz="12" w:space="0" w:color="auto"/>
            </w:tcBorders>
          </w:tcPr>
          <w:p w14:paraId="707CAF0F" w14:textId="77777777" w:rsidR="000B5E5A" w:rsidRDefault="000B5E5A" w:rsidP="000B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2942FFDB" w14:textId="659CBB4C" w:rsidR="00FD2473" w:rsidRPr="006461EA" w:rsidRDefault="00FD2473" w:rsidP="000B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3,605</w:t>
            </w:r>
          </w:p>
        </w:tc>
      </w:tr>
    </w:tbl>
    <w:p w14:paraId="5DB35F15" w14:textId="276C4AC9" w:rsidR="0081450C" w:rsidRDefault="0081450C">
      <w:pPr>
        <w:rPr>
          <w:sz w:val="22"/>
          <w:szCs w:val="22"/>
        </w:rPr>
      </w:pPr>
    </w:p>
    <w:p w14:paraId="007DC0F0" w14:textId="393908AD" w:rsidR="00177FEB" w:rsidRDefault="00177FEB">
      <w:pPr>
        <w:rPr>
          <w:sz w:val="22"/>
          <w:szCs w:val="22"/>
        </w:rPr>
      </w:pPr>
    </w:p>
    <w:p w14:paraId="5C0EB4C1" w14:textId="3B393D22" w:rsidR="00B6725C" w:rsidRDefault="00B6725C">
      <w:pPr>
        <w:rPr>
          <w:sz w:val="22"/>
          <w:szCs w:val="22"/>
        </w:rPr>
      </w:pPr>
    </w:p>
    <w:p w14:paraId="1DEB2635" w14:textId="61258576" w:rsidR="00B6725C" w:rsidRDefault="00B6725C">
      <w:pPr>
        <w:rPr>
          <w:sz w:val="22"/>
          <w:szCs w:val="22"/>
        </w:rPr>
      </w:pPr>
    </w:p>
    <w:p w14:paraId="777DE145" w14:textId="77777777" w:rsidR="00B6725C" w:rsidRDefault="00B6725C">
      <w:pPr>
        <w:rPr>
          <w:sz w:val="22"/>
          <w:szCs w:val="22"/>
        </w:rPr>
      </w:pPr>
    </w:p>
    <w:p w14:paraId="2E32B171" w14:textId="69CE075A" w:rsidR="00177FEB" w:rsidRDefault="00177FEB">
      <w:pPr>
        <w:rPr>
          <w:sz w:val="22"/>
          <w:szCs w:val="22"/>
        </w:rPr>
      </w:pPr>
    </w:p>
    <w:tbl>
      <w:tblPr>
        <w:tblW w:w="8233" w:type="dxa"/>
        <w:tblInd w:w="1170" w:type="dxa"/>
        <w:tblLayout w:type="fixed"/>
        <w:tblLook w:val="04A0" w:firstRow="1" w:lastRow="0" w:firstColumn="1" w:lastColumn="0" w:noHBand="0" w:noVBand="1"/>
      </w:tblPr>
      <w:tblGrid>
        <w:gridCol w:w="3276"/>
        <w:gridCol w:w="1080"/>
        <w:gridCol w:w="236"/>
        <w:gridCol w:w="1050"/>
        <w:gridCol w:w="236"/>
        <w:gridCol w:w="10"/>
        <w:gridCol w:w="1079"/>
        <w:gridCol w:w="239"/>
        <w:gridCol w:w="1020"/>
        <w:gridCol w:w="7"/>
      </w:tblGrid>
      <w:tr w:rsidR="00352020" w:rsidRPr="006461EA" w14:paraId="5BC46506" w14:textId="77777777" w:rsidTr="000B7E71">
        <w:trPr>
          <w:gridAfter w:val="1"/>
          <w:wAfter w:w="7" w:type="dxa"/>
        </w:trPr>
        <w:tc>
          <w:tcPr>
            <w:tcW w:w="3276" w:type="dxa"/>
          </w:tcPr>
          <w:p w14:paraId="0408DAE7" w14:textId="77777777" w:rsidR="00352020" w:rsidRPr="006461EA" w:rsidRDefault="00352020" w:rsidP="000B7E71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4950" w:type="dxa"/>
            <w:gridSpan w:val="8"/>
            <w:hideMark/>
          </w:tcPr>
          <w:p w14:paraId="62C28710" w14:textId="77777777" w:rsidR="00352020" w:rsidRPr="006461EA" w:rsidRDefault="00352020" w:rsidP="000B7E71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352020" w:rsidRPr="006461EA" w14:paraId="2A05B4AE" w14:textId="77777777" w:rsidTr="000B7E71">
        <w:trPr>
          <w:gridAfter w:val="1"/>
          <w:wAfter w:w="7" w:type="dxa"/>
        </w:trPr>
        <w:tc>
          <w:tcPr>
            <w:tcW w:w="3276" w:type="dxa"/>
          </w:tcPr>
          <w:p w14:paraId="18648CD2" w14:textId="77777777" w:rsidR="00352020" w:rsidRPr="006461EA" w:rsidRDefault="00352020" w:rsidP="000B7E71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6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47B0E82" w14:textId="77777777" w:rsidR="00352020" w:rsidRPr="006461EA" w:rsidRDefault="00352020" w:rsidP="000B7E71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36" w:type="dxa"/>
          </w:tcPr>
          <w:p w14:paraId="5FE8703C" w14:textId="77777777" w:rsidR="00352020" w:rsidRPr="006461EA" w:rsidRDefault="00352020" w:rsidP="000B7E71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4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32693EC" w14:textId="77777777" w:rsidR="00352020" w:rsidRPr="006461EA" w:rsidRDefault="00352020" w:rsidP="000B7E71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งบการเงินเฉพาะของบริษัท</w:t>
            </w:r>
          </w:p>
        </w:tc>
      </w:tr>
      <w:tr w:rsidR="00352020" w:rsidRPr="006461EA" w14:paraId="31EE583C" w14:textId="77777777" w:rsidTr="000B7E71">
        <w:tc>
          <w:tcPr>
            <w:tcW w:w="3276" w:type="dxa"/>
          </w:tcPr>
          <w:p w14:paraId="37F13913" w14:textId="77777777" w:rsidR="00352020" w:rsidRPr="006461EA" w:rsidRDefault="00352020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  <w:tab w:val="left" w:pos="1080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C275AC8" w14:textId="77777777" w:rsidR="00352020" w:rsidRPr="006461EA" w:rsidRDefault="00352020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7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>เพิ่มขึ้น</w:t>
            </w:r>
          </w:p>
          <w:p w14:paraId="4CD26C11" w14:textId="77777777" w:rsidR="00352020" w:rsidRPr="006461EA" w:rsidRDefault="00352020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7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>ร้อยละ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1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88B7F8" w14:textId="77777777" w:rsidR="00352020" w:rsidRPr="006461EA" w:rsidRDefault="00352020" w:rsidP="000B7E7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B067F3B" w14:textId="77777777" w:rsidR="00352020" w:rsidRPr="006461EA" w:rsidRDefault="00352020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7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>ลดลง</w:t>
            </w:r>
          </w:p>
          <w:p w14:paraId="434BE7FB" w14:textId="77777777" w:rsidR="00352020" w:rsidRPr="006461EA" w:rsidRDefault="00352020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7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ร้อยละ 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246" w:type="dxa"/>
            <w:gridSpan w:val="2"/>
          </w:tcPr>
          <w:p w14:paraId="520F513D" w14:textId="77777777" w:rsidR="00352020" w:rsidRPr="006461EA" w:rsidRDefault="00352020" w:rsidP="000B7E7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0AC6ED2" w14:textId="77777777" w:rsidR="00352020" w:rsidRPr="006461EA" w:rsidRDefault="00352020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7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>เพิ่มขึ้น</w:t>
            </w:r>
          </w:p>
          <w:p w14:paraId="62244A13" w14:textId="77777777" w:rsidR="00352020" w:rsidRPr="006461EA" w:rsidRDefault="00352020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7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>ร้อยละ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1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3AA84D" w14:textId="77777777" w:rsidR="00352020" w:rsidRPr="006461EA" w:rsidRDefault="00352020" w:rsidP="000B7E7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6574CF1" w14:textId="77777777" w:rsidR="00352020" w:rsidRPr="006461EA" w:rsidRDefault="00352020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7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>ลดลง</w:t>
            </w:r>
          </w:p>
          <w:p w14:paraId="6E2F9184" w14:textId="77777777" w:rsidR="00352020" w:rsidRPr="006461EA" w:rsidRDefault="00352020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7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ร้อยละ 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</w:tr>
      <w:tr w:rsidR="00352020" w:rsidRPr="006461EA" w14:paraId="415AFC91" w14:textId="77777777" w:rsidTr="000B7E71">
        <w:trPr>
          <w:trHeight w:hRule="exact" w:val="381"/>
        </w:trPr>
        <w:tc>
          <w:tcPr>
            <w:tcW w:w="3276" w:type="dxa"/>
          </w:tcPr>
          <w:p w14:paraId="1FBBC333" w14:textId="77777777" w:rsidR="00352020" w:rsidRPr="006461EA" w:rsidRDefault="00352020" w:rsidP="000B7E71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6461EA"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  <w:lang w:val="en-GB"/>
              </w:rPr>
              <w:t>2561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3C475C" w14:textId="77777777" w:rsidR="00352020" w:rsidRPr="006461EA" w:rsidRDefault="00352020" w:rsidP="000B7E71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6" w:type="dxa"/>
          </w:tcPr>
          <w:p w14:paraId="008A4102" w14:textId="77777777" w:rsidR="00352020" w:rsidRPr="006461EA" w:rsidRDefault="00352020" w:rsidP="000B7E71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50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52ECA020" w14:textId="77777777" w:rsidR="00352020" w:rsidRPr="006461EA" w:rsidRDefault="00352020" w:rsidP="000B7E71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46" w:type="dxa"/>
            <w:gridSpan w:val="2"/>
          </w:tcPr>
          <w:p w14:paraId="5AC7CC04" w14:textId="77777777" w:rsidR="00352020" w:rsidRPr="006461EA" w:rsidRDefault="00352020" w:rsidP="000B7E71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EAA59F" w14:textId="77777777" w:rsidR="00352020" w:rsidRPr="006461EA" w:rsidRDefault="00352020" w:rsidP="000B7E71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9" w:type="dxa"/>
          </w:tcPr>
          <w:p w14:paraId="6DE09B60" w14:textId="77777777" w:rsidR="00352020" w:rsidRPr="006461EA" w:rsidRDefault="00352020" w:rsidP="000B7E71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B5B12D" w14:textId="77777777" w:rsidR="00352020" w:rsidRPr="006461EA" w:rsidRDefault="00352020" w:rsidP="000B7E71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</w:tr>
      <w:tr w:rsidR="00352020" w:rsidRPr="006461EA" w14:paraId="3085F171" w14:textId="77777777" w:rsidTr="000B7E71">
        <w:tc>
          <w:tcPr>
            <w:tcW w:w="3276" w:type="dxa"/>
            <w:hideMark/>
          </w:tcPr>
          <w:p w14:paraId="5A980BC2" w14:textId="77777777" w:rsidR="00352020" w:rsidRPr="006461EA" w:rsidRDefault="00352020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อัตราคิดลด</w:t>
            </w:r>
          </w:p>
        </w:tc>
        <w:tc>
          <w:tcPr>
            <w:tcW w:w="1080" w:type="dxa"/>
          </w:tcPr>
          <w:p w14:paraId="1607FD73" w14:textId="77777777" w:rsidR="00352020" w:rsidRPr="006461EA" w:rsidRDefault="00352020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</w:tcPr>
          <w:p w14:paraId="4B92F4CD" w14:textId="77777777" w:rsidR="00352020" w:rsidRPr="006461EA" w:rsidRDefault="00352020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50" w:type="dxa"/>
          </w:tcPr>
          <w:p w14:paraId="5FC63603" w14:textId="77777777" w:rsidR="00352020" w:rsidRPr="006461EA" w:rsidRDefault="00352020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46" w:type="dxa"/>
            <w:gridSpan w:val="2"/>
          </w:tcPr>
          <w:p w14:paraId="5212ED40" w14:textId="77777777" w:rsidR="00352020" w:rsidRPr="006461EA" w:rsidRDefault="00352020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79" w:type="dxa"/>
          </w:tcPr>
          <w:p w14:paraId="3B249A20" w14:textId="77777777" w:rsidR="00352020" w:rsidRPr="006461EA" w:rsidRDefault="00352020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39" w:type="dxa"/>
          </w:tcPr>
          <w:p w14:paraId="06398A5B" w14:textId="77777777" w:rsidR="00352020" w:rsidRPr="006461EA" w:rsidRDefault="00352020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27" w:type="dxa"/>
            <w:gridSpan w:val="2"/>
          </w:tcPr>
          <w:p w14:paraId="687D7888" w14:textId="77777777" w:rsidR="00352020" w:rsidRPr="006461EA" w:rsidRDefault="00352020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</w:tr>
      <w:tr w:rsidR="00352020" w:rsidRPr="006461EA" w14:paraId="38A1EF44" w14:textId="77777777" w:rsidTr="000B7E71">
        <w:tc>
          <w:tcPr>
            <w:tcW w:w="3276" w:type="dxa"/>
            <w:hideMark/>
          </w:tcPr>
          <w:p w14:paraId="1D8C5571" w14:textId="77777777" w:rsidR="00352020" w:rsidRPr="006461EA" w:rsidRDefault="00352020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การเพิ่มขึ้น (ลดลง) ของภาระผูกพัน</w:t>
            </w:r>
          </w:p>
          <w:p w14:paraId="2BB69E47" w14:textId="77777777" w:rsidR="00352020" w:rsidRPr="006461EA" w:rsidRDefault="00352020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ผลประโยชน์พนักงาน</w:t>
            </w:r>
          </w:p>
        </w:tc>
        <w:tc>
          <w:tcPr>
            <w:tcW w:w="1080" w:type="dxa"/>
            <w:tcBorders>
              <w:bottom w:val="single" w:sz="12" w:space="0" w:color="auto"/>
            </w:tcBorders>
          </w:tcPr>
          <w:p w14:paraId="17E2D58C" w14:textId="77777777" w:rsidR="00352020" w:rsidRPr="006461EA" w:rsidRDefault="00352020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742727D5" w14:textId="77777777" w:rsidR="00352020" w:rsidRPr="006461EA" w:rsidRDefault="00352020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>4,415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236" w:type="dxa"/>
          </w:tcPr>
          <w:p w14:paraId="1D301DA0" w14:textId="77777777" w:rsidR="00352020" w:rsidRPr="006461EA" w:rsidRDefault="00352020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50" w:type="dxa"/>
            <w:tcBorders>
              <w:bottom w:val="single" w:sz="12" w:space="0" w:color="auto"/>
            </w:tcBorders>
          </w:tcPr>
          <w:p w14:paraId="59ED57B8" w14:textId="77777777" w:rsidR="00352020" w:rsidRPr="006461EA" w:rsidRDefault="00352020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014B0A76" w14:textId="77777777" w:rsidR="00352020" w:rsidRPr="006461EA" w:rsidRDefault="00352020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5,198</w:t>
            </w:r>
          </w:p>
        </w:tc>
        <w:tc>
          <w:tcPr>
            <w:tcW w:w="246" w:type="dxa"/>
            <w:gridSpan w:val="2"/>
          </w:tcPr>
          <w:p w14:paraId="36DCF176" w14:textId="77777777" w:rsidR="00352020" w:rsidRPr="006461EA" w:rsidRDefault="00352020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79" w:type="dxa"/>
            <w:tcBorders>
              <w:bottom w:val="single" w:sz="12" w:space="0" w:color="auto"/>
            </w:tcBorders>
          </w:tcPr>
          <w:p w14:paraId="5528163B" w14:textId="77777777" w:rsidR="00352020" w:rsidRPr="006461EA" w:rsidRDefault="00352020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7DE9BCFB" w14:textId="77777777" w:rsidR="00352020" w:rsidRPr="006461EA" w:rsidRDefault="00352020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</w:t>
            </w: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4,188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239" w:type="dxa"/>
          </w:tcPr>
          <w:p w14:paraId="0B03EA70" w14:textId="77777777" w:rsidR="00352020" w:rsidRPr="006461EA" w:rsidRDefault="00352020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27" w:type="dxa"/>
            <w:gridSpan w:val="2"/>
            <w:tcBorders>
              <w:bottom w:val="single" w:sz="12" w:space="0" w:color="auto"/>
            </w:tcBorders>
          </w:tcPr>
          <w:p w14:paraId="30458AE7" w14:textId="77777777" w:rsidR="00352020" w:rsidRPr="006461EA" w:rsidRDefault="00352020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76EE8CF1" w14:textId="77777777" w:rsidR="00352020" w:rsidRPr="006461EA" w:rsidRDefault="00352020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4,928</w:t>
            </w:r>
          </w:p>
        </w:tc>
      </w:tr>
      <w:tr w:rsidR="00352020" w:rsidRPr="00DC1523" w14:paraId="657E8B4B" w14:textId="77777777" w:rsidTr="000B7E71">
        <w:trPr>
          <w:trHeight w:val="188"/>
        </w:trPr>
        <w:tc>
          <w:tcPr>
            <w:tcW w:w="3276" w:type="dxa"/>
          </w:tcPr>
          <w:p w14:paraId="3764C4F7" w14:textId="77777777" w:rsidR="00352020" w:rsidRPr="00DC1523" w:rsidRDefault="00352020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12" w:space="0" w:color="auto"/>
            </w:tcBorders>
          </w:tcPr>
          <w:p w14:paraId="2FE51997" w14:textId="77777777" w:rsidR="00352020" w:rsidRPr="00DC1523" w:rsidRDefault="00352020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236" w:type="dxa"/>
          </w:tcPr>
          <w:p w14:paraId="031371E1" w14:textId="77777777" w:rsidR="00352020" w:rsidRPr="00DC1523" w:rsidRDefault="00352020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50" w:type="dxa"/>
            <w:tcBorders>
              <w:top w:val="single" w:sz="12" w:space="0" w:color="auto"/>
            </w:tcBorders>
          </w:tcPr>
          <w:p w14:paraId="1C0464CF" w14:textId="77777777" w:rsidR="00352020" w:rsidRPr="00DC1523" w:rsidRDefault="00352020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246" w:type="dxa"/>
            <w:gridSpan w:val="2"/>
          </w:tcPr>
          <w:p w14:paraId="6F9C2926" w14:textId="77777777" w:rsidR="00352020" w:rsidRPr="00DC1523" w:rsidRDefault="00352020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79" w:type="dxa"/>
            <w:tcBorders>
              <w:top w:val="single" w:sz="12" w:space="0" w:color="auto"/>
            </w:tcBorders>
          </w:tcPr>
          <w:p w14:paraId="54E38061" w14:textId="77777777" w:rsidR="00352020" w:rsidRPr="00DC1523" w:rsidRDefault="00352020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239" w:type="dxa"/>
          </w:tcPr>
          <w:p w14:paraId="36C0E088" w14:textId="77777777" w:rsidR="00352020" w:rsidRPr="00DC1523" w:rsidRDefault="00352020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27" w:type="dxa"/>
            <w:gridSpan w:val="2"/>
            <w:tcBorders>
              <w:top w:val="single" w:sz="12" w:space="0" w:color="auto"/>
            </w:tcBorders>
          </w:tcPr>
          <w:p w14:paraId="20728C56" w14:textId="77777777" w:rsidR="00352020" w:rsidRPr="00DC1523" w:rsidRDefault="00352020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</w:tr>
      <w:tr w:rsidR="00352020" w:rsidRPr="006461EA" w14:paraId="2703C2B5" w14:textId="77777777" w:rsidTr="000B7E71">
        <w:tc>
          <w:tcPr>
            <w:tcW w:w="3276" w:type="dxa"/>
          </w:tcPr>
          <w:p w14:paraId="42B2A419" w14:textId="77777777" w:rsidR="00352020" w:rsidRPr="006461EA" w:rsidRDefault="00352020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hanging="234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6461E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  <w:t>การเพิ่มขึ้นของเงินเดือนในอนาคต</w:t>
            </w:r>
          </w:p>
        </w:tc>
        <w:tc>
          <w:tcPr>
            <w:tcW w:w="1080" w:type="dxa"/>
          </w:tcPr>
          <w:p w14:paraId="5A4E237B" w14:textId="77777777" w:rsidR="00352020" w:rsidRPr="006461EA" w:rsidRDefault="00352020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</w:tcPr>
          <w:p w14:paraId="02B3FBB5" w14:textId="77777777" w:rsidR="00352020" w:rsidRPr="006461EA" w:rsidRDefault="00352020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50" w:type="dxa"/>
          </w:tcPr>
          <w:p w14:paraId="4DCBEFF2" w14:textId="77777777" w:rsidR="00352020" w:rsidRPr="006461EA" w:rsidRDefault="00352020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46" w:type="dxa"/>
            <w:gridSpan w:val="2"/>
          </w:tcPr>
          <w:p w14:paraId="23C102AA" w14:textId="77777777" w:rsidR="00352020" w:rsidRPr="006461EA" w:rsidRDefault="00352020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79" w:type="dxa"/>
          </w:tcPr>
          <w:p w14:paraId="3E9005E1" w14:textId="77777777" w:rsidR="00352020" w:rsidRPr="006461EA" w:rsidRDefault="00352020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39" w:type="dxa"/>
          </w:tcPr>
          <w:p w14:paraId="363E6593" w14:textId="77777777" w:rsidR="00352020" w:rsidRPr="006461EA" w:rsidRDefault="00352020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27" w:type="dxa"/>
            <w:gridSpan w:val="2"/>
          </w:tcPr>
          <w:p w14:paraId="12CB9444" w14:textId="77777777" w:rsidR="00352020" w:rsidRPr="006461EA" w:rsidRDefault="00352020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</w:tr>
      <w:tr w:rsidR="00352020" w:rsidRPr="006461EA" w14:paraId="162C7DB2" w14:textId="77777777" w:rsidTr="000B7E71">
        <w:tc>
          <w:tcPr>
            <w:tcW w:w="3276" w:type="dxa"/>
          </w:tcPr>
          <w:p w14:paraId="5651509A" w14:textId="77777777" w:rsidR="00352020" w:rsidRPr="006461EA" w:rsidRDefault="00352020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การเพิ่มขึ้น (ลดลง) ของภาระผูกพัน</w:t>
            </w:r>
          </w:p>
          <w:p w14:paraId="088DFC4A" w14:textId="77777777" w:rsidR="00352020" w:rsidRPr="006461EA" w:rsidRDefault="00352020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ผลประโยชน์พนักงาน</w:t>
            </w:r>
          </w:p>
        </w:tc>
        <w:tc>
          <w:tcPr>
            <w:tcW w:w="1080" w:type="dxa"/>
            <w:tcBorders>
              <w:bottom w:val="single" w:sz="12" w:space="0" w:color="auto"/>
            </w:tcBorders>
          </w:tcPr>
          <w:p w14:paraId="4A145C47" w14:textId="77777777" w:rsidR="00352020" w:rsidRPr="006461EA" w:rsidRDefault="00352020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0A24EEE1" w14:textId="77777777" w:rsidR="00352020" w:rsidRPr="006461EA" w:rsidRDefault="00352020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5,218</w:t>
            </w:r>
          </w:p>
        </w:tc>
        <w:tc>
          <w:tcPr>
            <w:tcW w:w="236" w:type="dxa"/>
          </w:tcPr>
          <w:p w14:paraId="45ECF478" w14:textId="77777777" w:rsidR="00352020" w:rsidRPr="006461EA" w:rsidRDefault="00352020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50" w:type="dxa"/>
            <w:tcBorders>
              <w:bottom w:val="single" w:sz="12" w:space="0" w:color="auto"/>
            </w:tcBorders>
          </w:tcPr>
          <w:p w14:paraId="2E6B8B6B" w14:textId="77777777" w:rsidR="00352020" w:rsidRPr="006461EA" w:rsidRDefault="00352020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6ED049F5" w14:textId="77777777" w:rsidR="00352020" w:rsidRPr="006461EA" w:rsidRDefault="00352020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</w:t>
            </w: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4,303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246" w:type="dxa"/>
            <w:gridSpan w:val="2"/>
          </w:tcPr>
          <w:p w14:paraId="47B21DC9" w14:textId="77777777" w:rsidR="00352020" w:rsidRPr="006461EA" w:rsidRDefault="00352020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79" w:type="dxa"/>
            <w:tcBorders>
              <w:bottom w:val="single" w:sz="12" w:space="0" w:color="auto"/>
            </w:tcBorders>
          </w:tcPr>
          <w:p w14:paraId="172D8383" w14:textId="77777777" w:rsidR="00352020" w:rsidRPr="006461EA" w:rsidRDefault="00352020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481AE3C0" w14:textId="77777777" w:rsidR="00352020" w:rsidRPr="006461EA" w:rsidRDefault="00352020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4,967</w:t>
            </w:r>
          </w:p>
        </w:tc>
        <w:tc>
          <w:tcPr>
            <w:tcW w:w="239" w:type="dxa"/>
          </w:tcPr>
          <w:p w14:paraId="4AA00834" w14:textId="77777777" w:rsidR="00352020" w:rsidRPr="006461EA" w:rsidRDefault="00352020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27" w:type="dxa"/>
            <w:gridSpan w:val="2"/>
            <w:tcBorders>
              <w:bottom w:val="single" w:sz="12" w:space="0" w:color="auto"/>
            </w:tcBorders>
          </w:tcPr>
          <w:p w14:paraId="7867895B" w14:textId="77777777" w:rsidR="00352020" w:rsidRPr="006461EA" w:rsidRDefault="00352020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370D596D" w14:textId="77777777" w:rsidR="00352020" w:rsidRPr="006461EA" w:rsidRDefault="00352020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</w:t>
            </w: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4,085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352020" w:rsidRPr="00DC1523" w14:paraId="4A079C93" w14:textId="77777777" w:rsidTr="000B7E71">
        <w:tc>
          <w:tcPr>
            <w:tcW w:w="3276" w:type="dxa"/>
          </w:tcPr>
          <w:p w14:paraId="43DEDA00" w14:textId="77777777" w:rsidR="00352020" w:rsidRPr="00DC1523" w:rsidRDefault="00352020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12" w:space="0" w:color="auto"/>
            </w:tcBorders>
          </w:tcPr>
          <w:p w14:paraId="575DFEA7" w14:textId="77777777" w:rsidR="00352020" w:rsidRPr="00DC1523" w:rsidRDefault="00352020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236" w:type="dxa"/>
          </w:tcPr>
          <w:p w14:paraId="4BFF1F8A" w14:textId="77777777" w:rsidR="00352020" w:rsidRPr="00DC1523" w:rsidRDefault="00352020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050" w:type="dxa"/>
            <w:tcBorders>
              <w:top w:val="single" w:sz="12" w:space="0" w:color="auto"/>
            </w:tcBorders>
          </w:tcPr>
          <w:p w14:paraId="1569C6EE" w14:textId="77777777" w:rsidR="00352020" w:rsidRPr="00DC1523" w:rsidRDefault="00352020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246" w:type="dxa"/>
            <w:gridSpan w:val="2"/>
          </w:tcPr>
          <w:p w14:paraId="16014B1E" w14:textId="77777777" w:rsidR="00352020" w:rsidRPr="00DC1523" w:rsidRDefault="00352020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079" w:type="dxa"/>
            <w:tcBorders>
              <w:top w:val="single" w:sz="12" w:space="0" w:color="auto"/>
            </w:tcBorders>
          </w:tcPr>
          <w:p w14:paraId="4AAB6948" w14:textId="77777777" w:rsidR="00352020" w:rsidRPr="00DC1523" w:rsidRDefault="00352020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239" w:type="dxa"/>
          </w:tcPr>
          <w:p w14:paraId="2CF2CF84" w14:textId="77777777" w:rsidR="00352020" w:rsidRPr="00DC1523" w:rsidRDefault="00352020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027" w:type="dxa"/>
            <w:gridSpan w:val="2"/>
            <w:tcBorders>
              <w:top w:val="single" w:sz="12" w:space="0" w:color="auto"/>
            </w:tcBorders>
          </w:tcPr>
          <w:p w14:paraId="7A0FC50E" w14:textId="77777777" w:rsidR="00352020" w:rsidRPr="00DC1523" w:rsidRDefault="00352020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</w:tr>
      <w:tr w:rsidR="00352020" w:rsidRPr="006461EA" w14:paraId="41873FCF" w14:textId="77777777" w:rsidTr="000B7E71">
        <w:tc>
          <w:tcPr>
            <w:tcW w:w="3276" w:type="dxa"/>
          </w:tcPr>
          <w:p w14:paraId="210EA239" w14:textId="77777777" w:rsidR="00352020" w:rsidRPr="006461EA" w:rsidRDefault="00352020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hanging="234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อัตราการหมุนเวียนของพนักงาน</w:t>
            </w:r>
          </w:p>
        </w:tc>
        <w:tc>
          <w:tcPr>
            <w:tcW w:w="1080" w:type="dxa"/>
          </w:tcPr>
          <w:p w14:paraId="497230FC" w14:textId="77777777" w:rsidR="00352020" w:rsidRPr="006461EA" w:rsidRDefault="00352020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</w:tcPr>
          <w:p w14:paraId="3CCE09F1" w14:textId="77777777" w:rsidR="00352020" w:rsidRPr="006461EA" w:rsidRDefault="00352020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50" w:type="dxa"/>
          </w:tcPr>
          <w:p w14:paraId="47602696" w14:textId="77777777" w:rsidR="00352020" w:rsidRPr="006461EA" w:rsidRDefault="00352020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46" w:type="dxa"/>
            <w:gridSpan w:val="2"/>
          </w:tcPr>
          <w:p w14:paraId="4EB51FA2" w14:textId="77777777" w:rsidR="00352020" w:rsidRPr="006461EA" w:rsidRDefault="00352020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79" w:type="dxa"/>
          </w:tcPr>
          <w:p w14:paraId="158B6D36" w14:textId="77777777" w:rsidR="00352020" w:rsidRPr="006461EA" w:rsidRDefault="00352020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39" w:type="dxa"/>
          </w:tcPr>
          <w:p w14:paraId="20E95E8D" w14:textId="77777777" w:rsidR="00352020" w:rsidRPr="006461EA" w:rsidRDefault="00352020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27" w:type="dxa"/>
            <w:gridSpan w:val="2"/>
          </w:tcPr>
          <w:p w14:paraId="33DD07F6" w14:textId="77777777" w:rsidR="00352020" w:rsidRPr="006461EA" w:rsidRDefault="00352020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</w:tr>
      <w:tr w:rsidR="00352020" w:rsidRPr="006461EA" w14:paraId="5C46A3D9" w14:textId="77777777" w:rsidTr="000B7E71">
        <w:tc>
          <w:tcPr>
            <w:tcW w:w="3276" w:type="dxa"/>
          </w:tcPr>
          <w:p w14:paraId="7CA7C110" w14:textId="77777777" w:rsidR="00352020" w:rsidRPr="006461EA" w:rsidRDefault="00352020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การเพิ่มขึ้น (ลดลง) ของภาระผูกพัน</w:t>
            </w:r>
          </w:p>
          <w:p w14:paraId="4AA66CFC" w14:textId="77777777" w:rsidR="00352020" w:rsidRPr="006461EA" w:rsidRDefault="00352020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ผลประโยชน์พนักงาน</w:t>
            </w:r>
          </w:p>
        </w:tc>
        <w:tc>
          <w:tcPr>
            <w:tcW w:w="1080" w:type="dxa"/>
            <w:tcBorders>
              <w:bottom w:val="single" w:sz="12" w:space="0" w:color="auto"/>
            </w:tcBorders>
          </w:tcPr>
          <w:p w14:paraId="6DAFE838" w14:textId="77777777" w:rsidR="00352020" w:rsidRPr="006461EA" w:rsidRDefault="00352020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106CA309" w14:textId="77777777" w:rsidR="00352020" w:rsidRPr="006461EA" w:rsidRDefault="00352020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</w:t>
            </w: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4,721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236" w:type="dxa"/>
          </w:tcPr>
          <w:p w14:paraId="32B738F5" w14:textId="77777777" w:rsidR="00352020" w:rsidRPr="006461EA" w:rsidRDefault="00352020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50" w:type="dxa"/>
            <w:tcBorders>
              <w:bottom w:val="single" w:sz="12" w:space="0" w:color="auto"/>
            </w:tcBorders>
          </w:tcPr>
          <w:p w14:paraId="3A10DAAF" w14:textId="77777777" w:rsidR="00352020" w:rsidRPr="006461EA" w:rsidRDefault="00352020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33A23096" w14:textId="77777777" w:rsidR="00352020" w:rsidRPr="006461EA" w:rsidRDefault="00352020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2,887</w:t>
            </w:r>
          </w:p>
        </w:tc>
        <w:tc>
          <w:tcPr>
            <w:tcW w:w="246" w:type="dxa"/>
            <w:gridSpan w:val="2"/>
          </w:tcPr>
          <w:p w14:paraId="702EA921" w14:textId="77777777" w:rsidR="00352020" w:rsidRPr="006461EA" w:rsidRDefault="00352020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79" w:type="dxa"/>
            <w:tcBorders>
              <w:bottom w:val="single" w:sz="12" w:space="0" w:color="auto"/>
            </w:tcBorders>
          </w:tcPr>
          <w:p w14:paraId="491B517F" w14:textId="77777777" w:rsidR="00352020" w:rsidRPr="006461EA" w:rsidRDefault="00352020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38124E61" w14:textId="77777777" w:rsidR="00352020" w:rsidRPr="006461EA" w:rsidRDefault="00352020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</w:t>
            </w: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4,482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239" w:type="dxa"/>
          </w:tcPr>
          <w:p w14:paraId="31559F87" w14:textId="77777777" w:rsidR="00352020" w:rsidRPr="006461EA" w:rsidRDefault="00352020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27" w:type="dxa"/>
            <w:gridSpan w:val="2"/>
            <w:tcBorders>
              <w:bottom w:val="single" w:sz="12" w:space="0" w:color="auto"/>
            </w:tcBorders>
          </w:tcPr>
          <w:p w14:paraId="3CD5D20A" w14:textId="77777777" w:rsidR="00352020" w:rsidRPr="006461EA" w:rsidRDefault="00352020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71E794DC" w14:textId="77777777" w:rsidR="00352020" w:rsidRPr="006461EA" w:rsidRDefault="00352020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2,823</w:t>
            </w:r>
          </w:p>
        </w:tc>
      </w:tr>
    </w:tbl>
    <w:p w14:paraId="5A1C21FF" w14:textId="77777777" w:rsidR="00352020" w:rsidRPr="001E1CA0" w:rsidRDefault="00352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04576B68" w14:textId="77777777" w:rsidR="00874C97" w:rsidRPr="001E1CA0" w:rsidRDefault="003F2E97" w:rsidP="005728C8">
      <w:pPr>
        <w:pStyle w:val="ListParagraph"/>
        <w:numPr>
          <w:ilvl w:val="1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810"/>
          <w:tab w:val="left" w:pos="993"/>
          <w:tab w:val="left" w:pos="1170"/>
          <w:tab w:val="left" w:pos="1260"/>
        </w:tabs>
        <w:spacing w:line="240" w:lineRule="auto"/>
        <w:ind w:right="1800" w:hanging="66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6461EA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872730" w:rsidRPr="006461EA">
        <w:rPr>
          <w:rFonts w:ascii="Browallia New" w:hAnsi="Browallia New" w:cs="Browallia New"/>
          <w:spacing w:val="-4"/>
          <w:sz w:val="28"/>
          <w:szCs w:val="28"/>
        </w:rPr>
        <w:tab/>
      </w:r>
      <w:r w:rsidR="00874C97" w:rsidRPr="001E1CA0">
        <w:rPr>
          <w:rFonts w:ascii="Browallia New" w:hAnsi="Browallia New" w:cs="Browallia New" w:hint="cs"/>
          <w:spacing w:val="-4"/>
          <w:sz w:val="28"/>
          <w:szCs w:val="28"/>
          <w:cs/>
        </w:rPr>
        <w:t>โครงการสมทบเงินที่กำหนดไว้</w:t>
      </w:r>
    </w:p>
    <w:p w14:paraId="28C01D2B" w14:textId="77777777" w:rsidR="00874C97" w:rsidRPr="001E1CA0" w:rsidRDefault="00874C97" w:rsidP="00874C97">
      <w:pPr>
        <w:pStyle w:val="ListParagraph"/>
        <w:spacing w:line="240" w:lineRule="auto"/>
        <w:ind w:left="360"/>
        <w:jc w:val="thaiDistribute"/>
        <w:rPr>
          <w:rFonts w:ascii="Browallia New" w:hAnsi="Browallia New" w:cs="Browallia New"/>
          <w:sz w:val="28"/>
          <w:szCs w:val="28"/>
        </w:rPr>
      </w:pPr>
    </w:p>
    <w:p w14:paraId="6D2BD0C9" w14:textId="6254AB4B" w:rsidR="00147262" w:rsidRPr="001E1CA0" w:rsidRDefault="005728C8" w:rsidP="005728C8">
      <w:pPr>
        <w:tabs>
          <w:tab w:val="clear" w:pos="454"/>
          <w:tab w:val="clear" w:pos="680"/>
          <w:tab w:val="clear" w:pos="907"/>
          <w:tab w:val="left" w:pos="1530"/>
        </w:tabs>
        <w:spacing w:line="240" w:lineRule="auto"/>
        <w:ind w:left="1260" w:right="54"/>
        <w:jc w:val="thaiDistribute"/>
        <w:rPr>
          <w:rFonts w:ascii="Browallia New" w:hAnsi="Browallia New" w:cs="Browallia New"/>
          <w:sz w:val="28"/>
          <w:szCs w:val="28"/>
        </w:rPr>
      </w:pPr>
      <w:r w:rsidRPr="001E1CA0">
        <w:rPr>
          <w:rFonts w:ascii="Browallia New" w:hAnsi="Browallia New" w:cs="Browallia New" w:hint="cs"/>
          <w:sz w:val="28"/>
          <w:szCs w:val="28"/>
          <w:cs/>
        </w:rPr>
        <w:t>กลุ่ม</w:t>
      </w:r>
      <w:r w:rsidR="00147262" w:rsidRPr="001E1CA0">
        <w:rPr>
          <w:rFonts w:ascii="Browallia New" w:hAnsi="Browallia New" w:cs="Browallia New"/>
          <w:sz w:val="28"/>
          <w:szCs w:val="28"/>
          <w:cs/>
        </w:rPr>
        <w:t xml:space="preserve">บริษัทและพนักงานบริษัทได้เข้าร่วมเป็นสมาชิกกองทุนสำรองเลี้ยงชีพ ซึ่งจดทะเบียนแล้วตามพระราชบัญญัติกองทุนสำรองเลี้ยงชีพ พ.ศ. </w:t>
      </w:r>
      <w:r w:rsidR="00147262" w:rsidRPr="001E1CA0">
        <w:rPr>
          <w:rFonts w:ascii="Browallia New" w:hAnsi="Browallia New" w:cs="Browallia New"/>
          <w:sz w:val="28"/>
          <w:szCs w:val="28"/>
        </w:rPr>
        <w:t xml:space="preserve">2530 </w:t>
      </w:r>
      <w:r w:rsidR="00147262" w:rsidRPr="001E1CA0">
        <w:rPr>
          <w:rFonts w:ascii="Browallia New" w:hAnsi="Browallia New" w:cs="Browallia New"/>
          <w:sz w:val="28"/>
          <w:szCs w:val="28"/>
          <w:cs/>
        </w:rPr>
        <w:t>ซึ่งประกอบด้วยเงินที่พนักงานจ่ายสะสมและเงินที่</w:t>
      </w:r>
      <w:r w:rsidR="00352020" w:rsidRPr="001E1CA0">
        <w:rPr>
          <w:rFonts w:ascii="Browallia New" w:hAnsi="Browallia New" w:cs="Browallia New"/>
          <w:sz w:val="28"/>
          <w:szCs w:val="28"/>
        </w:rPr>
        <w:t xml:space="preserve">        </w:t>
      </w:r>
      <w:r w:rsidRPr="001E1CA0">
        <w:rPr>
          <w:rFonts w:ascii="Browallia New" w:hAnsi="Browallia New" w:cs="Browallia New" w:hint="cs"/>
          <w:sz w:val="28"/>
          <w:szCs w:val="28"/>
          <w:cs/>
        </w:rPr>
        <w:t>กลุ่ม</w:t>
      </w:r>
      <w:r w:rsidR="00147262" w:rsidRPr="001E1CA0">
        <w:rPr>
          <w:rFonts w:ascii="Browallia New" w:hAnsi="Browallia New" w:cs="Browallia New"/>
          <w:sz w:val="28"/>
          <w:szCs w:val="28"/>
          <w:cs/>
        </w:rPr>
        <w:t xml:space="preserve">บริษัทจ่ายสมทบ และจะจ่ายให้พนักงานในกรณีที่ออกจากงานตามระเบียบว่าด้วยกองทุนดังกล่าว สำหรับปี </w:t>
      </w:r>
      <w:r w:rsidR="00147262" w:rsidRPr="001E1CA0">
        <w:rPr>
          <w:rFonts w:ascii="Browallia New" w:hAnsi="Browallia New" w:cs="Browallia New"/>
          <w:sz w:val="28"/>
          <w:szCs w:val="28"/>
        </w:rPr>
        <w:t>256</w:t>
      </w:r>
      <w:r w:rsidR="00352020" w:rsidRPr="001E1CA0">
        <w:rPr>
          <w:rFonts w:ascii="Browallia New" w:hAnsi="Browallia New" w:cs="Browallia New"/>
          <w:sz w:val="28"/>
          <w:szCs w:val="28"/>
        </w:rPr>
        <w:t>2</w:t>
      </w:r>
      <w:r w:rsidR="00147262" w:rsidRPr="001E1CA0">
        <w:rPr>
          <w:rFonts w:ascii="Browallia New" w:hAnsi="Browallia New" w:cs="Browallia New"/>
          <w:sz w:val="28"/>
          <w:szCs w:val="28"/>
          <w:cs/>
        </w:rPr>
        <w:t xml:space="preserve"> และ </w:t>
      </w:r>
      <w:r w:rsidR="00147262" w:rsidRPr="001E1CA0">
        <w:rPr>
          <w:rFonts w:ascii="Browallia New" w:hAnsi="Browallia New" w:cs="Browallia New"/>
          <w:sz w:val="28"/>
          <w:szCs w:val="28"/>
          <w:lang w:val="en-GB"/>
        </w:rPr>
        <w:t>25</w:t>
      </w:r>
      <w:r w:rsidR="0075234B" w:rsidRPr="001E1CA0">
        <w:rPr>
          <w:rFonts w:ascii="Browallia New" w:hAnsi="Browallia New" w:cs="Browallia New"/>
          <w:sz w:val="28"/>
          <w:szCs w:val="28"/>
          <w:lang w:val="en-GB"/>
        </w:rPr>
        <w:t>6</w:t>
      </w:r>
      <w:r w:rsidR="00352020" w:rsidRPr="001E1CA0">
        <w:rPr>
          <w:rFonts w:ascii="Browallia New" w:hAnsi="Browallia New" w:cs="Browallia New"/>
          <w:sz w:val="28"/>
          <w:szCs w:val="28"/>
          <w:lang w:val="en-GB"/>
        </w:rPr>
        <w:t>1</w:t>
      </w:r>
      <w:r w:rsidR="00147262" w:rsidRPr="001E1CA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1E1CA0">
        <w:rPr>
          <w:rFonts w:ascii="Browallia New" w:hAnsi="Browallia New" w:cs="Browallia New" w:hint="cs"/>
          <w:sz w:val="28"/>
          <w:szCs w:val="28"/>
          <w:cs/>
          <w:lang w:val="en-GB"/>
        </w:rPr>
        <w:t>กลุ่ม</w:t>
      </w:r>
      <w:r w:rsidR="00147262" w:rsidRPr="001E1CA0">
        <w:rPr>
          <w:rFonts w:ascii="Browallia New" w:hAnsi="Browallia New" w:cs="Browallia New"/>
          <w:sz w:val="28"/>
          <w:szCs w:val="28"/>
          <w:cs/>
        </w:rPr>
        <w:t xml:space="preserve">บริษัทได้จ่ายเงินสมทบกองทุนสำรองเลี้ยงชีพพนักงาน เป็นจำนวนเงิน </w:t>
      </w:r>
      <w:r w:rsidR="0015138B" w:rsidRPr="001E1CA0">
        <w:rPr>
          <w:rFonts w:ascii="Browallia New" w:hAnsi="Browallia New" w:cs="Browallia New"/>
          <w:sz w:val="28"/>
          <w:szCs w:val="28"/>
        </w:rPr>
        <w:t>4.</w:t>
      </w:r>
      <w:r w:rsidR="00140584" w:rsidRPr="001E1CA0">
        <w:rPr>
          <w:rFonts w:ascii="Browallia New" w:hAnsi="Browallia New" w:cs="Browallia New"/>
          <w:sz w:val="28"/>
          <w:szCs w:val="28"/>
        </w:rPr>
        <w:t>52</w:t>
      </w:r>
      <w:r w:rsidR="004A7FAF" w:rsidRPr="001E1CA0">
        <w:rPr>
          <w:rFonts w:ascii="Browallia New" w:hAnsi="Browallia New" w:cs="Browallia New"/>
          <w:sz w:val="28"/>
          <w:szCs w:val="28"/>
        </w:rPr>
        <w:t xml:space="preserve"> </w:t>
      </w:r>
      <w:r w:rsidR="00147262" w:rsidRPr="001E1CA0">
        <w:rPr>
          <w:rFonts w:ascii="Browallia New" w:hAnsi="Browallia New" w:cs="Browallia New"/>
          <w:sz w:val="28"/>
          <w:szCs w:val="28"/>
          <w:cs/>
        </w:rPr>
        <w:t>ล้านบาท และ</w:t>
      </w:r>
      <w:r w:rsidR="00147262" w:rsidRPr="001E1CA0">
        <w:rPr>
          <w:rFonts w:ascii="Browallia New" w:hAnsi="Browallia New" w:cs="Browallia New"/>
          <w:sz w:val="28"/>
          <w:szCs w:val="28"/>
        </w:rPr>
        <w:t xml:space="preserve"> </w:t>
      </w:r>
      <w:r w:rsidR="00352020" w:rsidRPr="001E1CA0">
        <w:rPr>
          <w:rFonts w:ascii="Browallia New" w:hAnsi="Browallia New" w:cs="Browallia New"/>
          <w:sz w:val="28"/>
          <w:szCs w:val="28"/>
        </w:rPr>
        <w:t>5.02</w:t>
      </w:r>
      <w:r w:rsidR="00147262" w:rsidRPr="001E1CA0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147262" w:rsidRPr="001E1CA0">
        <w:rPr>
          <w:rFonts w:ascii="Browallia New" w:hAnsi="Browallia New" w:cs="Browallia New"/>
          <w:sz w:val="28"/>
          <w:szCs w:val="28"/>
          <w:cs/>
        </w:rPr>
        <w:t>ล้านบาท ตามลำดับ</w:t>
      </w:r>
    </w:p>
    <w:p w14:paraId="41A0DA5C" w14:textId="682BA2A2" w:rsidR="00B80885" w:rsidRPr="001E1CA0" w:rsidRDefault="00B808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u w:val="single"/>
          <w:cs/>
        </w:rPr>
      </w:pPr>
    </w:p>
    <w:p w14:paraId="6E05C2EE" w14:textId="015AB9E7" w:rsidR="00963A78" w:rsidRPr="001E1CA0" w:rsidRDefault="00EF409D" w:rsidP="00963A78">
      <w:pPr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450"/>
        </w:tabs>
        <w:spacing w:line="240" w:lineRule="auto"/>
        <w:ind w:left="426" w:right="1800" w:hanging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1E1CA0">
        <w:rPr>
          <w:rFonts w:ascii="Browallia New" w:hAnsi="Browallia New" w:cs="Browallia New" w:hint="cs"/>
          <w:sz w:val="28"/>
          <w:szCs w:val="28"/>
          <w:u w:val="single"/>
          <w:cs/>
        </w:rPr>
        <w:t>ส่วนของผู้ถือหุ้น</w:t>
      </w:r>
    </w:p>
    <w:p w14:paraId="109A869F" w14:textId="77777777" w:rsidR="00963A78" w:rsidRPr="001E1CA0" w:rsidRDefault="00963A78" w:rsidP="00963A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sz w:val="28"/>
          <w:szCs w:val="28"/>
          <w:highlight w:val="yellow"/>
          <w:u w:val="single"/>
        </w:rPr>
      </w:pPr>
    </w:p>
    <w:p w14:paraId="4AE6BADC" w14:textId="137C9885" w:rsidR="006422F3" w:rsidRPr="001E1CA0" w:rsidRDefault="00963A78" w:rsidP="00423678">
      <w:pPr>
        <w:pStyle w:val="ListParagraph"/>
        <w:numPr>
          <w:ilvl w:val="1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080"/>
        </w:tabs>
        <w:spacing w:line="240" w:lineRule="auto"/>
        <w:ind w:right="180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1E1CA0">
        <w:rPr>
          <w:rFonts w:ascii="Browallia New" w:hAnsi="Browallia New" w:cs="Browallia New"/>
          <w:spacing w:val="-4"/>
          <w:sz w:val="28"/>
          <w:szCs w:val="28"/>
        </w:rPr>
        <w:tab/>
      </w:r>
      <w:r w:rsidR="006422F3" w:rsidRPr="001E1CA0">
        <w:rPr>
          <w:rFonts w:ascii="Browallia New" w:hAnsi="Browallia New" w:cs="Browallia New"/>
          <w:spacing w:val="-4"/>
          <w:sz w:val="28"/>
          <w:szCs w:val="28"/>
          <w:cs/>
        </w:rPr>
        <w:t>ส่วนเกินมูลค่าหุ้น</w:t>
      </w:r>
      <w:r w:rsidR="006422F3" w:rsidRPr="001E1CA0">
        <w:rPr>
          <w:rFonts w:ascii="Browallia New" w:hAnsi="Browallia New" w:cs="Browallia New" w:hint="cs"/>
          <w:spacing w:val="-4"/>
          <w:sz w:val="28"/>
          <w:szCs w:val="28"/>
          <w:cs/>
        </w:rPr>
        <w:t>สามัญ</w:t>
      </w:r>
    </w:p>
    <w:p w14:paraId="109B6B1B" w14:textId="77777777" w:rsidR="006422F3" w:rsidRPr="001E1CA0" w:rsidRDefault="006422F3" w:rsidP="006422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thaiDistribute"/>
        <w:rPr>
          <w:rFonts w:ascii="Browallia New" w:hAnsi="Browallia New" w:cs="Browallia New"/>
          <w:spacing w:val="-4"/>
          <w:sz w:val="28"/>
          <w:szCs w:val="28"/>
          <w:u w:val="single"/>
        </w:rPr>
      </w:pPr>
    </w:p>
    <w:p w14:paraId="3568B4D7" w14:textId="07273F69" w:rsidR="006422F3" w:rsidRPr="001E1CA0" w:rsidRDefault="006422F3" w:rsidP="00230E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9"/>
        </w:tabs>
        <w:spacing w:line="240" w:lineRule="auto"/>
        <w:ind w:left="1008" w:hanging="9"/>
        <w:jc w:val="thaiDistribute"/>
        <w:rPr>
          <w:rFonts w:ascii="Browallia New" w:hAnsi="Browallia New" w:cs="Browallia New"/>
          <w:sz w:val="28"/>
          <w:szCs w:val="28"/>
        </w:rPr>
      </w:pPr>
      <w:r w:rsidRPr="001E1CA0">
        <w:rPr>
          <w:rFonts w:ascii="Browallia New" w:hAnsi="Browallia New" w:cs="Browallia New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 w:rsidRPr="001E1CA0">
        <w:rPr>
          <w:rFonts w:ascii="Browallia New" w:hAnsi="Browallia New" w:cs="Browallia New"/>
          <w:sz w:val="28"/>
          <w:szCs w:val="28"/>
        </w:rPr>
        <w:t>2535</w:t>
      </w:r>
      <w:r w:rsidRPr="001E1CA0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1E1CA0">
        <w:rPr>
          <w:rFonts w:ascii="Browallia New" w:hAnsi="Browallia New" w:cs="Browallia New"/>
          <w:sz w:val="28"/>
          <w:szCs w:val="28"/>
          <w:cs/>
        </w:rPr>
        <w:t xml:space="preserve">มาตรา </w:t>
      </w:r>
      <w:r w:rsidRPr="001E1CA0">
        <w:rPr>
          <w:rFonts w:ascii="Browallia New" w:hAnsi="Browallia New" w:cs="Browallia New"/>
          <w:sz w:val="28"/>
          <w:szCs w:val="28"/>
        </w:rPr>
        <w:t>51</w:t>
      </w:r>
      <w:r w:rsidRPr="001E1CA0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1E1CA0">
        <w:rPr>
          <w:rFonts w:ascii="Browallia New" w:hAnsi="Browallia New" w:cs="Browallia New"/>
          <w:sz w:val="28"/>
          <w:szCs w:val="28"/>
          <w:cs/>
        </w:rPr>
        <w:t>ในกรณีที่บริษัทเสนอขายหุ้น</w:t>
      </w:r>
      <w:r w:rsidR="00290B8F" w:rsidRPr="001E1CA0">
        <w:rPr>
          <w:rFonts w:ascii="Browallia New" w:hAnsi="Browallia New" w:cs="Browallia New" w:hint="cs"/>
          <w:sz w:val="28"/>
          <w:szCs w:val="28"/>
          <w:cs/>
        </w:rPr>
        <w:t xml:space="preserve">   </w:t>
      </w:r>
      <w:r w:rsidRPr="001E1CA0">
        <w:rPr>
          <w:rFonts w:ascii="Browallia New" w:hAnsi="Browallia New" w:cs="Browallia New"/>
          <w:sz w:val="28"/>
          <w:szCs w:val="28"/>
          <w:cs/>
        </w:rPr>
        <w:t>สูงกว่ามูลค่าหุ้นที่จดทะเบียนไว้ บริษัทต้องนำค่าหุ้นส่วนเกินนี้ตั้งเป็นทุนสำรอง (“ส่วนเกินมูลค่าหุ้น”) ส่วนเกินมูลค่าหุ้นนี้ จะนำไปจ่ายเป็นเงินปันผลไม่ได้</w:t>
      </w:r>
    </w:p>
    <w:p w14:paraId="0CEE6145" w14:textId="7EA1D3A6" w:rsidR="006422F3" w:rsidRPr="001E1CA0" w:rsidRDefault="006422F3" w:rsidP="00F466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" w:firstLine="270"/>
        <w:rPr>
          <w:rFonts w:ascii="Browallia New" w:hAnsi="Browallia New" w:cs="Browallia New"/>
          <w:spacing w:val="-4"/>
          <w:sz w:val="28"/>
          <w:szCs w:val="28"/>
        </w:rPr>
      </w:pPr>
    </w:p>
    <w:p w14:paraId="05512BF1" w14:textId="7EF875C4" w:rsidR="006422F3" w:rsidRPr="001E1CA0" w:rsidRDefault="00963A78" w:rsidP="00423678">
      <w:pPr>
        <w:pStyle w:val="ListParagraph"/>
        <w:numPr>
          <w:ilvl w:val="1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080"/>
        </w:tabs>
        <w:spacing w:line="240" w:lineRule="auto"/>
        <w:ind w:right="180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1E1CA0">
        <w:rPr>
          <w:rFonts w:ascii="Browallia New" w:hAnsi="Browallia New" w:cs="Browallia New"/>
          <w:spacing w:val="-4"/>
          <w:sz w:val="28"/>
          <w:szCs w:val="28"/>
        </w:rPr>
        <w:tab/>
      </w:r>
      <w:r w:rsidR="006422F3" w:rsidRPr="001E1CA0">
        <w:rPr>
          <w:rFonts w:ascii="Browallia New" w:hAnsi="Browallia New" w:cs="Browallia New"/>
          <w:spacing w:val="-4"/>
          <w:sz w:val="28"/>
          <w:szCs w:val="28"/>
          <w:cs/>
        </w:rPr>
        <w:t>สำรองตามกฎหมาย</w:t>
      </w:r>
    </w:p>
    <w:p w14:paraId="160F60D2" w14:textId="77777777" w:rsidR="006422F3" w:rsidRPr="001E1CA0" w:rsidRDefault="006422F3" w:rsidP="006422F3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</w:p>
    <w:p w14:paraId="540BB590" w14:textId="2BCF4CA4" w:rsidR="006422F3" w:rsidRPr="001E1CA0" w:rsidRDefault="006422F3" w:rsidP="00FF40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08"/>
        <w:jc w:val="thaiDistribute"/>
        <w:rPr>
          <w:rFonts w:ascii="Browallia New" w:hAnsi="Browallia New" w:cs="Browallia New"/>
          <w:sz w:val="28"/>
          <w:szCs w:val="28"/>
        </w:rPr>
      </w:pPr>
      <w:r w:rsidRPr="001E1CA0">
        <w:rPr>
          <w:rFonts w:ascii="Browallia New" w:hAnsi="Browallia New" w:cs="Browallia New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 w:rsidRPr="001E1CA0">
        <w:rPr>
          <w:rFonts w:ascii="Browallia New" w:hAnsi="Browallia New" w:cs="Browallia New"/>
          <w:sz w:val="28"/>
          <w:szCs w:val="28"/>
        </w:rPr>
        <w:t>2535</w:t>
      </w:r>
      <w:r w:rsidRPr="001E1CA0">
        <w:rPr>
          <w:rFonts w:ascii="Browallia New" w:hAnsi="Browallia New" w:cs="Browallia New"/>
          <w:sz w:val="28"/>
          <w:szCs w:val="28"/>
          <w:cs/>
        </w:rPr>
        <w:t xml:space="preserve"> มาตรา </w:t>
      </w:r>
      <w:r w:rsidRPr="001E1CA0">
        <w:rPr>
          <w:rFonts w:ascii="Browallia New" w:hAnsi="Browallia New" w:cs="Browallia New"/>
          <w:sz w:val="28"/>
          <w:szCs w:val="28"/>
        </w:rPr>
        <w:t>116</w:t>
      </w:r>
      <w:r w:rsidRPr="001E1CA0">
        <w:rPr>
          <w:rFonts w:ascii="Browallia New" w:hAnsi="Browallia New" w:cs="Browallia New"/>
          <w:sz w:val="28"/>
          <w:szCs w:val="28"/>
          <w:cs/>
        </w:rPr>
        <w:t xml:space="preserve"> บริษัทจะต้องจัดสรรทุนสำรอง (“สำรองตามกฎหมาย”) อย่างน้อยร้อยละ </w:t>
      </w:r>
      <w:r w:rsidRPr="001E1CA0">
        <w:rPr>
          <w:rFonts w:ascii="Browallia New" w:hAnsi="Browallia New" w:cs="Browallia New"/>
          <w:sz w:val="28"/>
          <w:szCs w:val="28"/>
        </w:rPr>
        <w:t xml:space="preserve">5 </w:t>
      </w:r>
      <w:r w:rsidRPr="001E1CA0">
        <w:rPr>
          <w:rFonts w:ascii="Browallia New" w:hAnsi="Browallia New" w:cs="Browallia New"/>
          <w:sz w:val="28"/>
          <w:szCs w:val="28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1E1CA0">
        <w:rPr>
          <w:rFonts w:ascii="Browallia New" w:hAnsi="Browallia New" w:cs="Browallia New"/>
          <w:sz w:val="28"/>
          <w:szCs w:val="28"/>
        </w:rPr>
        <w:t>10</w:t>
      </w:r>
      <w:r w:rsidRPr="001E1CA0">
        <w:rPr>
          <w:rFonts w:ascii="Browallia New" w:hAnsi="Browallia New" w:cs="Browallia New"/>
          <w:sz w:val="28"/>
          <w:szCs w:val="28"/>
          <w:cs/>
        </w:rPr>
        <w:t xml:space="preserve"> ของทุนจดทะเบียน เงินสำรองนี้จะนำไปจ่ายเป็นเงิน</w:t>
      </w:r>
      <w:r w:rsidR="00784112" w:rsidRPr="001E1CA0">
        <w:rPr>
          <w:rFonts w:ascii="Browallia New" w:hAnsi="Browallia New" w:cs="Browallia New" w:hint="cs"/>
          <w:sz w:val="28"/>
          <w:szCs w:val="28"/>
          <w:cs/>
        </w:rPr>
        <w:t xml:space="preserve">      </w:t>
      </w:r>
      <w:r w:rsidRPr="001E1CA0">
        <w:rPr>
          <w:rFonts w:ascii="Browallia New" w:hAnsi="Browallia New" w:cs="Browallia New"/>
          <w:sz w:val="28"/>
          <w:szCs w:val="28"/>
          <w:cs/>
        </w:rPr>
        <w:t>ปันผลไม่ได้</w:t>
      </w:r>
    </w:p>
    <w:p w14:paraId="4ABBFB08" w14:textId="58FDAA47" w:rsidR="00D15DC5" w:rsidRPr="001E1CA0" w:rsidRDefault="00D15DC5" w:rsidP="00FF40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08"/>
        <w:jc w:val="thaiDistribute"/>
        <w:rPr>
          <w:rFonts w:ascii="Browallia New" w:hAnsi="Browallia New" w:cs="Browallia New"/>
          <w:sz w:val="28"/>
          <w:szCs w:val="28"/>
        </w:rPr>
      </w:pPr>
    </w:p>
    <w:p w14:paraId="167A4794" w14:textId="6C18ADD0" w:rsidR="00BC48DD" w:rsidRDefault="00BC48DD" w:rsidP="00FF40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08"/>
        <w:jc w:val="thaiDistribute"/>
        <w:rPr>
          <w:rFonts w:ascii="Browallia New" w:hAnsi="Browallia New" w:cs="Browallia New"/>
          <w:sz w:val="20"/>
          <w:szCs w:val="20"/>
        </w:rPr>
      </w:pPr>
    </w:p>
    <w:p w14:paraId="5E2ED6E7" w14:textId="77777777" w:rsidR="00F7660E" w:rsidRPr="006461EA" w:rsidRDefault="00F7660E" w:rsidP="001253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17"/>
        <w:jc w:val="thaiDistribute"/>
        <w:rPr>
          <w:rFonts w:ascii="Browallia New" w:hAnsi="Browallia New" w:cs="Browallia New"/>
          <w:sz w:val="2"/>
          <w:szCs w:val="2"/>
        </w:rPr>
      </w:pPr>
    </w:p>
    <w:p w14:paraId="706F97A9" w14:textId="32EAE6D3" w:rsidR="00F86F4D" w:rsidRDefault="00F86F4D" w:rsidP="00EC2017">
      <w:pPr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450"/>
        </w:tabs>
        <w:spacing w:line="240" w:lineRule="auto"/>
        <w:ind w:left="450" w:right="1800" w:hanging="450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>
        <w:rPr>
          <w:rFonts w:ascii="Browallia New" w:hAnsi="Browallia New" w:cs="Browallia New" w:hint="cs"/>
          <w:sz w:val="28"/>
          <w:szCs w:val="28"/>
          <w:u w:val="single"/>
          <w:cs/>
        </w:rPr>
        <w:lastRenderedPageBreak/>
        <w:t>รายได้จากการขายและให้บริการ</w:t>
      </w:r>
    </w:p>
    <w:p w14:paraId="78A5FACD" w14:textId="129375A0" w:rsidR="00F86F4D" w:rsidRDefault="00F86F4D" w:rsidP="00F86F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1800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0397AFE5" w14:textId="04DEF835" w:rsidR="001060F5" w:rsidRDefault="001060F5" w:rsidP="00177030">
      <w:pPr>
        <w:ind w:firstLine="459"/>
        <w:rPr>
          <w:rFonts w:ascii="Browallia New" w:hAnsi="Browallia New" w:cs="Browallia New"/>
          <w:sz w:val="28"/>
          <w:szCs w:val="28"/>
        </w:rPr>
      </w:pPr>
      <w:r w:rsidRPr="001060F5">
        <w:rPr>
          <w:rFonts w:ascii="Browallia New" w:hAnsi="Browallia New" w:cs="Browallia New" w:hint="cs"/>
          <w:sz w:val="28"/>
          <w:szCs w:val="28"/>
          <w:cs/>
        </w:rPr>
        <w:t xml:space="preserve">กลุ่มบริษัทมีรายได้ </w:t>
      </w:r>
      <w:r w:rsidRPr="001060F5">
        <w:rPr>
          <w:rFonts w:ascii="Browallia New" w:hAnsi="Browallia New" w:cs="Browallia New"/>
          <w:sz w:val="28"/>
          <w:szCs w:val="28"/>
        </w:rPr>
        <w:t xml:space="preserve">3 </w:t>
      </w:r>
      <w:r w:rsidRPr="001060F5">
        <w:rPr>
          <w:rFonts w:ascii="Browallia New" w:hAnsi="Browallia New" w:cs="Browallia New" w:hint="cs"/>
          <w:sz w:val="28"/>
          <w:szCs w:val="28"/>
          <w:cs/>
        </w:rPr>
        <w:t>ประเภท ดังนี้</w:t>
      </w:r>
    </w:p>
    <w:p w14:paraId="78E4CA4A" w14:textId="77777777" w:rsidR="00230EC8" w:rsidRPr="001060F5" w:rsidRDefault="00230EC8" w:rsidP="001060F5">
      <w:pPr>
        <w:ind w:firstLine="426"/>
        <w:rPr>
          <w:rFonts w:ascii="Browallia New" w:hAnsi="Browallia New" w:cs="Browallia New"/>
          <w:sz w:val="28"/>
          <w:szCs w:val="28"/>
        </w:rPr>
      </w:pPr>
    </w:p>
    <w:p w14:paraId="6D439604" w14:textId="77777777" w:rsidR="001060F5" w:rsidRPr="001060F5" w:rsidRDefault="001060F5" w:rsidP="00177030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ind w:left="747" w:hanging="288"/>
        <w:rPr>
          <w:rFonts w:ascii="Browallia New" w:hAnsi="Browallia New" w:cs="Browallia New"/>
          <w:sz w:val="28"/>
          <w:szCs w:val="28"/>
        </w:rPr>
      </w:pPr>
      <w:r w:rsidRPr="001060F5">
        <w:rPr>
          <w:rFonts w:ascii="Browallia New" w:hAnsi="Browallia New" w:cs="Browallia New" w:hint="cs"/>
          <w:sz w:val="28"/>
          <w:szCs w:val="28"/>
          <w:cs/>
        </w:rPr>
        <w:t>รายได้จากการจำหน่ายผลิตภัณฑ์คอนกรีตสำเร็จรูป</w:t>
      </w:r>
    </w:p>
    <w:p w14:paraId="54DF0FA3" w14:textId="77777777" w:rsidR="001060F5" w:rsidRPr="001060F5" w:rsidRDefault="001060F5" w:rsidP="001060F5">
      <w:pPr>
        <w:pStyle w:val="ListParagraph"/>
        <w:rPr>
          <w:rFonts w:ascii="Browallia New" w:hAnsi="Browallia New" w:cs="Browallia New"/>
          <w:sz w:val="22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2670"/>
        <w:gridCol w:w="5935"/>
      </w:tblGrid>
      <w:tr w:rsidR="001060F5" w:rsidRPr="001060F5" w14:paraId="47966C2F" w14:textId="77777777" w:rsidTr="007A33DE">
        <w:tc>
          <w:tcPr>
            <w:tcW w:w="2677" w:type="dxa"/>
          </w:tcPr>
          <w:p w14:paraId="0C67C78B" w14:textId="77777777" w:rsidR="001060F5" w:rsidRPr="001060F5" w:rsidRDefault="001060F5" w:rsidP="007A33DE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060F5">
              <w:rPr>
                <w:rFonts w:ascii="Browallia New" w:hAnsi="Browallia New" w:cs="Browallia New"/>
                <w:sz w:val="28"/>
                <w:szCs w:val="28"/>
                <w:cs/>
              </w:rPr>
              <w:t>รายการ</w:t>
            </w:r>
          </w:p>
        </w:tc>
        <w:tc>
          <w:tcPr>
            <w:tcW w:w="5953" w:type="dxa"/>
          </w:tcPr>
          <w:p w14:paraId="045EE57C" w14:textId="77777777" w:rsidR="001060F5" w:rsidRPr="001060F5" w:rsidRDefault="001060F5" w:rsidP="007A33DE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060F5">
              <w:rPr>
                <w:rFonts w:ascii="Browallia New" w:hAnsi="Browallia New" w:cs="Browallia New"/>
                <w:sz w:val="28"/>
                <w:szCs w:val="28"/>
                <w:cs/>
              </w:rPr>
              <w:t>คำอธิบาย</w:t>
            </w:r>
          </w:p>
        </w:tc>
      </w:tr>
      <w:tr w:rsidR="001060F5" w:rsidRPr="001060F5" w14:paraId="71708732" w14:textId="77777777" w:rsidTr="007A33DE">
        <w:tc>
          <w:tcPr>
            <w:tcW w:w="2677" w:type="dxa"/>
          </w:tcPr>
          <w:p w14:paraId="70C1325E" w14:textId="77777777" w:rsidR="001060F5" w:rsidRPr="001060F5" w:rsidRDefault="001060F5" w:rsidP="007A33DE">
            <w:pPr>
              <w:pStyle w:val="ListParagraph"/>
              <w:ind w:left="0"/>
              <w:rPr>
                <w:rFonts w:ascii="Browallia New" w:hAnsi="Browallia New" w:cs="Browallia New"/>
                <w:sz w:val="28"/>
                <w:szCs w:val="28"/>
              </w:rPr>
            </w:pPr>
            <w:r w:rsidRPr="001060F5">
              <w:rPr>
                <w:rFonts w:ascii="Browallia New" w:hAnsi="Browallia New" w:cs="Browallia New"/>
                <w:sz w:val="28"/>
                <w:szCs w:val="28"/>
                <w:cs/>
              </w:rPr>
              <w:t>ประเภทของสินค้า</w:t>
            </w:r>
          </w:p>
        </w:tc>
        <w:tc>
          <w:tcPr>
            <w:tcW w:w="5953" w:type="dxa"/>
          </w:tcPr>
          <w:p w14:paraId="3EB6448C" w14:textId="77777777" w:rsidR="001060F5" w:rsidRPr="001060F5" w:rsidRDefault="001060F5" w:rsidP="007A33DE">
            <w:pPr>
              <w:pStyle w:val="ListParagraph"/>
              <w:ind w:left="0"/>
              <w:rPr>
                <w:rFonts w:ascii="Browallia New" w:hAnsi="Browallia New" w:cs="Browallia New"/>
                <w:sz w:val="28"/>
                <w:szCs w:val="28"/>
              </w:rPr>
            </w:pPr>
            <w:r w:rsidRPr="001060F5">
              <w:rPr>
                <w:rFonts w:ascii="Browallia New" w:hAnsi="Browallia New" w:cs="Browallia New"/>
                <w:sz w:val="28"/>
                <w:szCs w:val="28"/>
                <w:cs/>
              </w:rPr>
              <w:t>ผลิตภัณฑ์คอนกรีตสำเร็จรูป ซึ่งประกอบด้วย เสาเข็มคอนกรีตอัดแรง ผลิตภัณฑ์ชิ้นส่วนคอนกรีตสำเร็จรูป พื้นคอนกรีตอัดแรงในที่ชนิดไร้คาน ผลิตภัณฑ์คอนกรีตเสริมใยแก้ว และผลิตภัณฑ์ซีเมนต์อื่น ๆ</w:t>
            </w:r>
          </w:p>
        </w:tc>
      </w:tr>
      <w:tr w:rsidR="001060F5" w:rsidRPr="001060F5" w14:paraId="45C43AC8" w14:textId="77777777" w:rsidTr="007A33DE">
        <w:tc>
          <w:tcPr>
            <w:tcW w:w="2677" w:type="dxa"/>
          </w:tcPr>
          <w:p w14:paraId="04FF8F4A" w14:textId="77777777" w:rsidR="001060F5" w:rsidRPr="001060F5" w:rsidRDefault="001060F5" w:rsidP="007A33DE">
            <w:pPr>
              <w:pStyle w:val="ListParagraph"/>
              <w:ind w:left="0"/>
              <w:rPr>
                <w:rFonts w:ascii="Browallia New" w:hAnsi="Browallia New" w:cs="Browallia New"/>
                <w:sz w:val="28"/>
                <w:szCs w:val="28"/>
              </w:rPr>
            </w:pPr>
            <w:r w:rsidRPr="001060F5">
              <w:rPr>
                <w:rFonts w:ascii="Browallia New" w:hAnsi="Browallia New" w:cs="Browallia New"/>
                <w:sz w:val="28"/>
                <w:szCs w:val="28"/>
                <w:cs/>
              </w:rPr>
              <w:t>เขตทางภูมิศาสตร์</w:t>
            </w:r>
          </w:p>
        </w:tc>
        <w:tc>
          <w:tcPr>
            <w:tcW w:w="5953" w:type="dxa"/>
          </w:tcPr>
          <w:p w14:paraId="5B28C2C1" w14:textId="77777777" w:rsidR="001060F5" w:rsidRPr="001060F5" w:rsidRDefault="001060F5" w:rsidP="007A33DE">
            <w:pPr>
              <w:pStyle w:val="ListParagraph"/>
              <w:ind w:left="0"/>
              <w:rPr>
                <w:rFonts w:ascii="Browallia New" w:hAnsi="Browallia New" w:cs="Browallia New"/>
                <w:sz w:val="28"/>
                <w:szCs w:val="28"/>
              </w:rPr>
            </w:pPr>
            <w:r w:rsidRPr="001060F5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บริษัทมีรายได้จากการขายสินค้าพร้อมติดตั้งให้แก่ลูกค้าในประเทศ</w:t>
            </w:r>
          </w:p>
        </w:tc>
      </w:tr>
      <w:tr w:rsidR="001060F5" w:rsidRPr="001060F5" w14:paraId="47837D60" w14:textId="77777777" w:rsidTr="007A33DE">
        <w:tc>
          <w:tcPr>
            <w:tcW w:w="2677" w:type="dxa"/>
          </w:tcPr>
          <w:p w14:paraId="140FEE3D" w14:textId="77777777" w:rsidR="001060F5" w:rsidRPr="001060F5" w:rsidRDefault="001060F5" w:rsidP="007A33DE">
            <w:pPr>
              <w:pStyle w:val="ListParagraph"/>
              <w:ind w:left="0"/>
              <w:rPr>
                <w:rFonts w:ascii="Browallia New" w:hAnsi="Browallia New" w:cs="Browallia New"/>
                <w:sz w:val="28"/>
                <w:szCs w:val="28"/>
              </w:rPr>
            </w:pPr>
            <w:r w:rsidRPr="001060F5">
              <w:rPr>
                <w:rFonts w:ascii="Browallia New" w:hAnsi="Browallia New" w:cs="Browallia New"/>
                <w:sz w:val="28"/>
                <w:szCs w:val="28"/>
                <w:cs/>
              </w:rPr>
              <w:t>ตลาดหรือประเภทของลูกค้า</w:t>
            </w:r>
          </w:p>
        </w:tc>
        <w:tc>
          <w:tcPr>
            <w:tcW w:w="5953" w:type="dxa"/>
          </w:tcPr>
          <w:p w14:paraId="42335CFF" w14:textId="77777777" w:rsidR="001060F5" w:rsidRPr="001060F5" w:rsidRDefault="001060F5" w:rsidP="007A33DE">
            <w:pPr>
              <w:pStyle w:val="ListParagraph"/>
              <w:ind w:left="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060F5">
              <w:rPr>
                <w:rFonts w:ascii="Browallia New" w:hAnsi="Browallia New" w:cs="Browallia New"/>
                <w:sz w:val="28"/>
                <w:szCs w:val="28"/>
                <w:cs/>
              </w:rPr>
              <w:t>ผู้รับเหมาขนาดกลางและขนาดใหญ่ ผู้พัฒนาอสังหาริมทรัพย์ และสถาปนิกและวิศวกรที่ปรึกษา</w:t>
            </w:r>
          </w:p>
        </w:tc>
      </w:tr>
      <w:tr w:rsidR="001060F5" w:rsidRPr="001060F5" w14:paraId="6D1FBC6A" w14:textId="77777777" w:rsidTr="007A33DE">
        <w:tc>
          <w:tcPr>
            <w:tcW w:w="2677" w:type="dxa"/>
          </w:tcPr>
          <w:p w14:paraId="1A6DA471" w14:textId="77777777" w:rsidR="001060F5" w:rsidRPr="001060F5" w:rsidRDefault="001060F5" w:rsidP="007A33DE">
            <w:pPr>
              <w:pStyle w:val="ListParagraph"/>
              <w:ind w:left="0"/>
              <w:rPr>
                <w:rFonts w:ascii="Browallia New" w:hAnsi="Browallia New" w:cs="Browallia New"/>
                <w:sz w:val="28"/>
                <w:szCs w:val="28"/>
              </w:rPr>
            </w:pPr>
            <w:r w:rsidRPr="001060F5">
              <w:rPr>
                <w:rFonts w:ascii="Browallia New" w:hAnsi="Browallia New" w:cs="Browallia New"/>
                <w:sz w:val="28"/>
                <w:szCs w:val="28"/>
                <w:cs/>
              </w:rPr>
              <w:t>ระยะเวลาของสัญญา</w:t>
            </w:r>
          </w:p>
        </w:tc>
        <w:tc>
          <w:tcPr>
            <w:tcW w:w="5953" w:type="dxa"/>
          </w:tcPr>
          <w:p w14:paraId="7B4A5159" w14:textId="77777777" w:rsidR="001060F5" w:rsidRPr="001060F5" w:rsidRDefault="001060F5" w:rsidP="007A33DE">
            <w:pPr>
              <w:pStyle w:val="ListParagraph"/>
              <w:ind w:left="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060F5">
              <w:rPr>
                <w:rFonts w:ascii="Browallia New" w:hAnsi="Browallia New" w:cs="Browallia New"/>
                <w:sz w:val="28"/>
                <w:szCs w:val="28"/>
                <w:cs/>
              </w:rPr>
              <w:t>สัญญาระยะสั้นและระยะยาว ซึ่งอายุสัญญาไม่เกิน</w:t>
            </w:r>
            <w:r w:rsidRPr="001060F5">
              <w:rPr>
                <w:rFonts w:ascii="Browallia New" w:hAnsi="Browallia New" w:cs="Browallia New"/>
                <w:sz w:val="28"/>
                <w:szCs w:val="28"/>
              </w:rPr>
              <w:t xml:space="preserve"> 2 </w:t>
            </w:r>
            <w:r w:rsidRPr="001060F5">
              <w:rPr>
                <w:rFonts w:ascii="Browallia New" w:hAnsi="Browallia New" w:cs="Browallia New"/>
                <w:sz w:val="28"/>
                <w:szCs w:val="28"/>
                <w:cs/>
              </w:rPr>
              <w:t>ปี</w:t>
            </w:r>
          </w:p>
        </w:tc>
      </w:tr>
      <w:tr w:rsidR="001060F5" w:rsidRPr="001060F5" w14:paraId="252B31F6" w14:textId="77777777" w:rsidTr="007A33DE">
        <w:tc>
          <w:tcPr>
            <w:tcW w:w="2677" w:type="dxa"/>
          </w:tcPr>
          <w:p w14:paraId="758C1CB9" w14:textId="77777777" w:rsidR="001060F5" w:rsidRPr="001060F5" w:rsidRDefault="001060F5" w:rsidP="007A33DE">
            <w:pPr>
              <w:pStyle w:val="ListParagraph"/>
              <w:ind w:left="0"/>
              <w:rPr>
                <w:rFonts w:ascii="Browallia New" w:hAnsi="Browallia New" w:cs="Browallia New"/>
                <w:sz w:val="28"/>
                <w:szCs w:val="28"/>
              </w:rPr>
            </w:pPr>
            <w:r w:rsidRPr="001060F5">
              <w:rPr>
                <w:rFonts w:ascii="Browallia New" w:hAnsi="Browallia New" w:cs="Browallia New"/>
                <w:sz w:val="28"/>
                <w:szCs w:val="28"/>
                <w:cs/>
              </w:rPr>
              <w:t>จำนวนภาระที่ต้องปฏิบัติ</w:t>
            </w:r>
          </w:p>
        </w:tc>
        <w:tc>
          <w:tcPr>
            <w:tcW w:w="5953" w:type="dxa"/>
          </w:tcPr>
          <w:p w14:paraId="1B36ECE8" w14:textId="6D19240E" w:rsidR="001060F5" w:rsidRPr="001060F5" w:rsidRDefault="001060F5" w:rsidP="007A33DE">
            <w:pPr>
              <w:pStyle w:val="ListParagraph"/>
              <w:ind w:left="0"/>
              <w:rPr>
                <w:rFonts w:ascii="Browallia New" w:hAnsi="Browallia New" w:cs="Browallia New"/>
                <w:sz w:val="28"/>
                <w:szCs w:val="28"/>
              </w:rPr>
            </w:pPr>
            <w:r w:rsidRPr="001060F5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บริษัทมีเพียงหนึ่งภาระที่ต้องปฏิบัติ คือ การผลิตและจำหน่ายสินค้าพร้อมติดตั้งตามสัญญาและลูกค้ายอมรับผลการทดสอบการใช้สินค้าหลังการติดตั้ง</w:t>
            </w:r>
          </w:p>
        </w:tc>
      </w:tr>
      <w:tr w:rsidR="001060F5" w:rsidRPr="001060F5" w14:paraId="42334986" w14:textId="77777777" w:rsidTr="007A33DE">
        <w:tc>
          <w:tcPr>
            <w:tcW w:w="2677" w:type="dxa"/>
          </w:tcPr>
          <w:p w14:paraId="05286E42" w14:textId="05A925DB" w:rsidR="001060F5" w:rsidRPr="001060F5" w:rsidRDefault="001060F5" w:rsidP="007A33DE">
            <w:pPr>
              <w:pStyle w:val="ListParagraph"/>
              <w:ind w:left="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060F5">
              <w:rPr>
                <w:rFonts w:ascii="Browallia New" w:hAnsi="Browallia New" w:cs="Browallia New"/>
                <w:sz w:val="28"/>
                <w:szCs w:val="28"/>
                <w:cs/>
              </w:rPr>
              <w:t>จังหวะเวลาของการรับรู้รายได้จากการ</w:t>
            </w:r>
            <w:r w:rsidR="008E5611">
              <w:rPr>
                <w:rFonts w:ascii="Browallia New" w:hAnsi="Browallia New" w:cs="Browallia New" w:hint="cs"/>
                <w:sz w:val="28"/>
                <w:szCs w:val="28"/>
                <w:cs/>
              </w:rPr>
              <w:t>ขาย</w:t>
            </w:r>
            <w:r w:rsidRPr="001060F5">
              <w:rPr>
                <w:rFonts w:ascii="Browallia New" w:hAnsi="Browallia New" w:cs="Browallia New"/>
                <w:sz w:val="28"/>
                <w:szCs w:val="28"/>
                <w:cs/>
              </w:rPr>
              <w:t>สินค้าและบริการ</w:t>
            </w:r>
          </w:p>
        </w:tc>
        <w:tc>
          <w:tcPr>
            <w:tcW w:w="5953" w:type="dxa"/>
          </w:tcPr>
          <w:p w14:paraId="7B1A7CD1" w14:textId="32DF2204" w:rsidR="001060F5" w:rsidRPr="001060F5" w:rsidRDefault="001060F5" w:rsidP="007A33DE">
            <w:pPr>
              <w:pStyle w:val="ListParagraph"/>
              <w:ind w:left="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060F5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รายได้จากการ</w:t>
            </w:r>
            <w:r w:rsidR="00F24059">
              <w:rPr>
                <w:rFonts w:ascii="Browallia New" w:hAnsi="Browallia New" w:cs="Browallia New" w:hint="cs"/>
                <w:sz w:val="28"/>
                <w:szCs w:val="28"/>
                <w:cs/>
              </w:rPr>
              <w:t>ขาย</w:t>
            </w:r>
            <w:r w:rsidRPr="001060F5">
              <w:rPr>
                <w:rFonts w:ascii="Browallia New" w:hAnsi="Browallia New" w:cs="Browallia New"/>
                <w:sz w:val="28"/>
                <w:szCs w:val="28"/>
                <w:cs/>
              </w:rPr>
              <w:t>สินค้าและบริการ ที่รับรู้ คือ ณ เวลาใดเวลาหนึ่ง</w:t>
            </w:r>
          </w:p>
        </w:tc>
      </w:tr>
    </w:tbl>
    <w:p w14:paraId="44986D3A" w14:textId="77777777" w:rsidR="001060F5" w:rsidRDefault="001060F5" w:rsidP="001060F5">
      <w:pPr>
        <w:pStyle w:val="ListParagraph"/>
      </w:pPr>
    </w:p>
    <w:p w14:paraId="26A311DA" w14:textId="77777777" w:rsidR="001060F5" w:rsidRPr="001060F5" w:rsidRDefault="001060F5" w:rsidP="00177030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ind w:left="747" w:hanging="288"/>
        <w:rPr>
          <w:rFonts w:ascii="Browallia New" w:hAnsi="Browallia New" w:cs="Browallia New"/>
          <w:sz w:val="28"/>
          <w:szCs w:val="28"/>
        </w:rPr>
      </w:pPr>
      <w:r w:rsidRPr="001060F5">
        <w:rPr>
          <w:rFonts w:ascii="Browallia New" w:hAnsi="Browallia New" w:cs="Browallia New" w:hint="cs"/>
          <w:sz w:val="28"/>
          <w:szCs w:val="28"/>
          <w:cs/>
        </w:rPr>
        <w:t>รายได้จากการจำหน่ายลวดแรงดึงสูงพิเศษ</w:t>
      </w:r>
    </w:p>
    <w:p w14:paraId="58F0B27C" w14:textId="77777777" w:rsidR="001060F5" w:rsidRDefault="001060F5" w:rsidP="001060F5">
      <w:pPr>
        <w:pStyle w:val="ListParagraph"/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2671"/>
        <w:gridCol w:w="5934"/>
      </w:tblGrid>
      <w:tr w:rsidR="001060F5" w14:paraId="5B2C9EFE" w14:textId="77777777" w:rsidTr="007A33DE">
        <w:tc>
          <w:tcPr>
            <w:tcW w:w="2677" w:type="dxa"/>
          </w:tcPr>
          <w:p w14:paraId="24FC142B" w14:textId="77777777" w:rsidR="001060F5" w:rsidRPr="001060F5" w:rsidRDefault="001060F5" w:rsidP="007A33DE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060F5">
              <w:rPr>
                <w:rFonts w:ascii="Browallia New" w:hAnsi="Browallia New" w:cs="Browallia New" w:hint="cs"/>
                <w:sz w:val="28"/>
                <w:szCs w:val="28"/>
                <w:cs/>
              </w:rPr>
              <w:t>รายการ</w:t>
            </w:r>
          </w:p>
        </w:tc>
        <w:tc>
          <w:tcPr>
            <w:tcW w:w="5953" w:type="dxa"/>
          </w:tcPr>
          <w:p w14:paraId="759E7648" w14:textId="77777777" w:rsidR="001060F5" w:rsidRPr="001060F5" w:rsidRDefault="001060F5" w:rsidP="007A33DE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060F5">
              <w:rPr>
                <w:rFonts w:ascii="Browallia New" w:hAnsi="Browallia New" w:cs="Browallia New" w:hint="cs"/>
                <w:sz w:val="28"/>
                <w:szCs w:val="28"/>
                <w:cs/>
              </w:rPr>
              <w:t>คำอธิบาย</w:t>
            </w:r>
          </w:p>
        </w:tc>
      </w:tr>
      <w:tr w:rsidR="001060F5" w14:paraId="55B20FD5" w14:textId="77777777" w:rsidTr="007A33DE">
        <w:tc>
          <w:tcPr>
            <w:tcW w:w="2677" w:type="dxa"/>
          </w:tcPr>
          <w:p w14:paraId="59DC5368" w14:textId="77777777" w:rsidR="001060F5" w:rsidRPr="001060F5" w:rsidRDefault="001060F5" w:rsidP="001060F5">
            <w:pPr>
              <w:pStyle w:val="ListParagraph"/>
              <w:ind w:left="0"/>
              <w:rPr>
                <w:rFonts w:ascii="Browallia New" w:hAnsi="Browallia New" w:cs="Browallia New"/>
                <w:sz w:val="28"/>
                <w:szCs w:val="28"/>
              </w:rPr>
            </w:pPr>
            <w:r w:rsidRPr="001060F5">
              <w:rPr>
                <w:rFonts w:ascii="Browallia New" w:hAnsi="Browallia New" w:cs="Browallia New" w:hint="cs"/>
                <w:sz w:val="28"/>
                <w:szCs w:val="28"/>
                <w:cs/>
              </w:rPr>
              <w:t>ประเภทของสินค้า</w:t>
            </w:r>
          </w:p>
        </w:tc>
        <w:tc>
          <w:tcPr>
            <w:tcW w:w="5953" w:type="dxa"/>
          </w:tcPr>
          <w:p w14:paraId="7478B484" w14:textId="77777777" w:rsidR="001060F5" w:rsidRPr="001060F5" w:rsidRDefault="001060F5" w:rsidP="001060F5">
            <w:pPr>
              <w:pStyle w:val="ListParagraph"/>
              <w:ind w:left="0"/>
              <w:rPr>
                <w:rFonts w:ascii="Browallia New" w:hAnsi="Browallia New" w:cs="Browallia New"/>
                <w:sz w:val="28"/>
                <w:szCs w:val="28"/>
              </w:rPr>
            </w:pPr>
            <w:r w:rsidRPr="001060F5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ลวดแรงดึงสูงคุณภาพพิเศษที่ใช้สำหรับการก่อสร้าง </w:t>
            </w:r>
          </w:p>
        </w:tc>
      </w:tr>
      <w:tr w:rsidR="001060F5" w14:paraId="09B755A1" w14:textId="77777777" w:rsidTr="007A33DE">
        <w:tc>
          <w:tcPr>
            <w:tcW w:w="2677" w:type="dxa"/>
          </w:tcPr>
          <w:p w14:paraId="2B163D2A" w14:textId="77777777" w:rsidR="001060F5" w:rsidRPr="001060F5" w:rsidRDefault="001060F5" w:rsidP="001060F5">
            <w:pPr>
              <w:pStyle w:val="ListParagraph"/>
              <w:ind w:left="0"/>
              <w:rPr>
                <w:rFonts w:ascii="Browallia New" w:hAnsi="Browallia New" w:cs="Browallia New"/>
                <w:sz w:val="28"/>
                <w:szCs w:val="28"/>
              </w:rPr>
            </w:pPr>
            <w:r w:rsidRPr="001060F5">
              <w:rPr>
                <w:rFonts w:ascii="Browallia New" w:hAnsi="Browallia New" w:cs="Browallia New" w:hint="cs"/>
                <w:sz w:val="28"/>
                <w:szCs w:val="28"/>
                <w:cs/>
              </w:rPr>
              <w:t>เขตทางภูมิศาสตร์</w:t>
            </w:r>
          </w:p>
        </w:tc>
        <w:tc>
          <w:tcPr>
            <w:tcW w:w="5953" w:type="dxa"/>
          </w:tcPr>
          <w:p w14:paraId="0F35457C" w14:textId="77777777" w:rsidR="001060F5" w:rsidRPr="001060F5" w:rsidRDefault="001060F5" w:rsidP="001060F5">
            <w:pPr>
              <w:pStyle w:val="ListParagraph"/>
              <w:ind w:left="0"/>
              <w:rPr>
                <w:rFonts w:ascii="Browallia New" w:hAnsi="Browallia New" w:cs="Browallia New"/>
                <w:sz w:val="28"/>
                <w:szCs w:val="28"/>
              </w:rPr>
            </w:pPr>
            <w:r w:rsidRPr="001060F5">
              <w:rPr>
                <w:rFonts w:ascii="Browallia New" w:hAnsi="Browallia New" w:cs="Browallia New" w:hint="cs"/>
                <w:sz w:val="28"/>
                <w:szCs w:val="28"/>
                <w:cs/>
              </w:rPr>
              <w:t>บริษัทมีรายได้จากการขายสินค้าให้แก่ลูกค้าในประเทศ</w:t>
            </w:r>
          </w:p>
        </w:tc>
      </w:tr>
      <w:tr w:rsidR="001060F5" w14:paraId="2AA460AD" w14:textId="77777777" w:rsidTr="007A33DE">
        <w:tc>
          <w:tcPr>
            <w:tcW w:w="2677" w:type="dxa"/>
          </w:tcPr>
          <w:p w14:paraId="595CC213" w14:textId="77777777" w:rsidR="001060F5" w:rsidRPr="001060F5" w:rsidRDefault="001060F5" w:rsidP="001060F5">
            <w:pPr>
              <w:pStyle w:val="ListParagraph"/>
              <w:ind w:left="0"/>
              <w:rPr>
                <w:rFonts w:ascii="Browallia New" w:hAnsi="Browallia New" w:cs="Browallia New"/>
                <w:sz w:val="28"/>
                <w:szCs w:val="28"/>
              </w:rPr>
            </w:pPr>
            <w:r w:rsidRPr="001060F5">
              <w:rPr>
                <w:rFonts w:ascii="Browallia New" w:hAnsi="Browallia New" w:cs="Browallia New" w:hint="cs"/>
                <w:sz w:val="28"/>
                <w:szCs w:val="28"/>
                <w:cs/>
              </w:rPr>
              <w:t>ตลาดหรือประเภทของลูกค้า</w:t>
            </w:r>
          </w:p>
        </w:tc>
        <w:tc>
          <w:tcPr>
            <w:tcW w:w="5953" w:type="dxa"/>
          </w:tcPr>
          <w:p w14:paraId="568E42C5" w14:textId="77777777" w:rsidR="001060F5" w:rsidRPr="001060F5" w:rsidRDefault="001060F5" w:rsidP="001060F5">
            <w:pPr>
              <w:pStyle w:val="ListParagraph"/>
              <w:ind w:left="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060F5">
              <w:rPr>
                <w:rFonts w:ascii="Browallia New" w:hAnsi="Browallia New" w:cs="Browallia New" w:hint="cs"/>
                <w:sz w:val="28"/>
                <w:szCs w:val="28"/>
                <w:cs/>
              </w:rPr>
              <w:t>ผู้รับเหมาขนาดกลางและขนาดใหญ่ และบริษัทผลิตผลิตภัณฑ์คอนกรีตสำเร็จรูปที่ใช้ในการก่อสร้าง</w:t>
            </w:r>
          </w:p>
        </w:tc>
      </w:tr>
      <w:tr w:rsidR="001060F5" w14:paraId="61DE9E73" w14:textId="77777777" w:rsidTr="007A33DE">
        <w:tc>
          <w:tcPr>
            <w:tcW w:w="2677" w:type="dxa"/>
          </w:tcPr>
          <w:p w14:paraId="7F1D8FE8" w14:textId="77777777" w:rsidR="001060F5" w:rsidRPr="001060F5" w:rsidRDefault="001060F5" w:rsidP="001060F5">
            <w:pPr>
              <w:pStyle w:val="ListParagraph"/>
              <w:ind w:left="0"/>
              <w:rPr>
                <w:rFonts w:ascii="Browallia New" w:hAnsi="Browallia New" w:cs="Browallia New"/>
                <w:sz w:val="28"/>
                <w:szCs w:val="28"/>
              </w:rPr>
            </w:pPr>
            <w:r w:rsidRPr="001060F5">
              <w:rPr>
                <w:rFonts w:ascii="Browallia New" w:hAnsi="Browallia New" w:cs="Browallia New" w:hint="cs"/>
                <w:sz w:val="28"/>
                <w:szCs w:val="28"/>
                <w:cs/>
              </w:rPr>
              <w:t>ระยะเวลาของสัญญา</w:t>
            </w:r>
          </w:p>
        </w:tc>
        <w:tc>
          <w:tcPr>
            <w:tcW w:w="5953" w:type="dxa"/>
          </w:tcPr>
          <w:p w14:paraId="2C26A6ED" w14:textId="77777777" w:rsidR="001060F5" w:rsidRPr="001060F5" w:rsidRDefault="001060F5" w:rsidP="001060F5">
            <w:pPr>
              <w:pStyle w:val="ListParagraph"/>
              <w:ind w:left="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060F5">
              <w:rPr>
                <w:rFonts w:ascii="Browallia New" w:hAnsi="Browallia New" w:cs="Browallia New" w:hint="cs"/>
                <w:sz w:val="28"/>
                <w:szCs w:val="28"/>
                <w:cs/>
              </w:rPr>
              <w:t>สัญญาระยะสั้น</w:t>
            </w:r>
          </w:p>
        </w:tc>
      </w:tr>
      <w:tr w:rsidR="001060F5" w14:paraId="5B01B2CA" w14:textId="77777777" w:rsidTr="007A33DE">
        <w:tc>
          <w:tcPr>
            <w:tcW w:w="2677" w:type="dxa"/>
          </w:tcPr>
          <w:p w14:paraId="34717F24" w14:textId="77777777" w:rsidR="001060F5" w:rsidRPr="001060F5" w:rsidRDefault="001060F5" w:rsidP="001060F5">
            <w:pPr>
              <w:pStyle w:val="ListParagraph"/>
              <w:ind w:left="0"/>
              <w:rPr>
                <w:rFonts w:ascii="Browallia New" w:hAnsi="Browallia New" w:cs="Browallia New"/>
                <w:sz w:val="28"/>
                <w:szCs w:val="28"/>
              </w:rPr>
            </w:pPr>
            <w:r w:rsidRPr="001060F5">
              <w:rPr>
                <w:rFonts w:ascii="Browallia New" w:hAnsi="Browallia New" w:cs="Browallia New" w:hint="cs"/>
                <w:sz w:val="28"/>
                <w:szCs w:val="28"/>
                <w:cs/>
              </w:rPr>
              <w:t>จำนวนภาระที่ต้องปฏิบัติ</w:t>
            </w:r>
          </w:p>
        </w:tc>
        <w:tc>
          <w:tcPr>
            <w:tcW w:w="5953" w:type="dxa"/>
          </w:tcPr>
          <w:p w14:paraId="012747FF" w14:textId="77777777" w:rsidR="001060F5" w:rsidRPr="001060F5" w:rsidRDefault="001060F5" w:rsidP="001060F5">
            <w:pPr>
              <w:pStyle w:val="ListParagraph"/>
              <w:ind w:left="0"/>
              <w:rPr>
                <w:rFonts w:ascii="Browallia New" w:hAnsi="Browallia New" w:cs="Browallia New"/>
                <w:sz w:val="28"/>
                <w:szCs w:val="28"/>
              </w:rPr>
            </w:pPr>
            <w:r w:rsidRPr="001060F5">
              <w:rPr>
                <w:rFonts w:ascii="Browallia New" w:hAnsi="Browallia New" w:cs="Browallia New" w:hint="cs"/>
                <w:sz w:val="28"/>
                <w:szCs w:val="28"/>
                <w:cs/>
              </w:rPr>
              <w:t>บริษัทมีเพียงหนึ่งภาระที่ต้องปฏิบัติ คือ การผลิตและจำหน่ายสินค้าให้แก่ลูกค้า</w:t>
            </w:r>
          </w:p>
        </w:tc>
      </w:tr>
      <w:tr w:rsidR="001060F5" w14:paraId="3115832C" w14:textId="77777777" w:rsidTr="007A33DE">
        <w:tc>
          <w:tcPr>
            <w:tcW w:w="2677" w:type="dxa"/>
          </w:tcPr>
          <w:p w14:paraId="6B34CF37" w14:textId="608EBB15" w:rsidR="001060F5" w:rsidRPr="001060F5" w:rsidRDefault="001060F5" w:rsidP="001060F5">
            <w:pPr>
              <w:pStyle w:val="ListParagraph"/>
              <w:ind w:left="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060F5">
              <w:rPr>
                <w:rFonts w:ascii="Browallia New" w:hAnsi="Browallia New" w:cs="Browallia New" w:hint="cs"/>
                <w:sz w:val="28"/>
                <w:szCs w:val="28"/>
                <w:cs/>
              </w:rPr>
              <w:t>จังหวะเวลาของการรับรู้รายได้จากการ</w:t>
            </w:r>
            <w:r w:rsidR="008E5611">
              <w:rPr>
                <w:rFonts w:ascii="Browallia New" w:hAnsi="Browallia New" w:cs="Browallia New" w:hint="cs"/>
                <w:sz w:val="28"/>
                <w:szCs w:val="28"/>
                <w:cs/>
              </w:rPr>
              <w:t>ขาย</w:t>
            </w:r>
            <w:r w:rsidRPr="001060F5">
              <w:rPr>
                <w:rFonts w:ascii="Browallia New" w:hAnsi="Browallia New" w:cs="Browallia New" w:hint="cs"/>
                <w:sz w:val="28"/>
                <w:szCs w:val="28"/>
                <w:cs/>
              </w:rPr>
              <w:t>สินค้าและบริการ</w:t>
            </w:r>
          </w:p>
        </w:tc>
        <w:tc>
          <w:tcPr>
            <w:tcW w:w="5953" w:type="dxa"/>
          </w:tcPr>
          <w:p w14:paraId="63FE627F" w14:textId="0CCCD8AF" w:rsidR="001060F5" w:rsidRPr="001060F5" w:rsidRDefault="001060F5" w:rsidP="001060F5">
            <w:pPr>
              <w:pStyle w:val="ListParagraph"/>
              <w:ind w:left="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060F5">
              <w:rPr>
                <w:rFonts w:ascii="Browallia New" w:hAnsi="Browallia New" w:cs="Browallia New" w:hint="cs"/>
                <w:sz w:val="28"/>
                <w:szCs w:val="28"/>
                <w:cs/>
              </w:rPr>
              <w:t>รายได้จากการ</w:t>
            </w:r>
            <w:r w:rsidR="008E5611">
              <w:rPr>
                <w:rFonts w:ascii="Browallia New" w:hAnsi="Browallia New" w:cs="Browallia New" w:hint="cs"/>
                <w:sz w:val="28"/>
                <w:szCs w:val="28"/>
                <w:cs/>
              </w:rPr>
              <w:t>ขาย</w:t>
            </w:r>
            <w:r w:rsidRPr="001060F5">
              <w:rPr>
                <w:rFonts w:ascii="Browallia New" w:hAnsi="Browallia New" w:cs="Browallia New" w:hint="cs"/>
                <w:sz w:val="28"/>
                <w:szCs w:val="28"/>
                <w:cs/>
              </w:rPr>
              <w:t>สินค้า ที่รับรู้ คือ ณ เวลาใดเวลาหนึ่ง</w:t>
            </w:r>
          </w:p>
        </w:tc>
      </w:tr>
    </w:tbl>
    <w:p w14:paraId="2155EB14" w14:textId="3479F431" w:rsidR="001060F5" w:rsidRDefault="001060F5" w:rsidP="001060F5">
      <w:pPr>
        <w:pStyle w:val="ListParagraph"/>
      </w:pPr>
    </w:p>
    <w:p w14:paraId="4599C00F" w14:textId="3669EB7F" w:rsidR="00460F5D" w:rsidRDefault="00460F5D" w:rsidP="001060F5">
      <w:pPr>
        <w:pStyle w:val="ListParagraph"/>
      </w:pPr>
    </w:p>
    <w:p w14:paraId="187C3E22" w14:textId="71684D67" w:rsidR="00460F5D" w:rsidRDefault="00460F5D" w:rsidP="001060F5">
      <w:pPr>
        <w:pStyle w:val="ListParagraph"/>
      </w:pPr>
    </w:p>
    <w:p w14:paraId="496E6B51" w14:textId="2C17E8DB" w:rsidR="00460F5D" w:rsidRDefault="00460F5D" w:rsidP="001060F5">
      <w:pPr>
        <w:pStyle w:val="ListParagraph"/>
      </w:pPr>
    </w:p>
    <w:p w14:paraId="2C4CD8A6" w14:textId="1B202FE6" w:rsidR="00460F5D" w:rsidRDefault="00460F5D" w:rsidP="001060F5">
      <w:pPr>
        <w:pStyle w:val="ListParagraph"/>
      </w:pPr>
    </w:p>
    <w:p w14:paraId="3CDA4AFE" w14:textId="1D7BD435" w:rsidR="00460F5D" w:rsidRDefault="00460F5D" w:rsidP="001060F5">
      <w:pPr>
        <w:pStyle w:val="ListParagraph"/>
      </w:pPr>
    </w:p>
    <w:p w14:paraId="3288B83E" w14:textId="4210E4D6" w:rsidR="00460F5D" w:rsidRDefault="00460F5D" w:rsidP="001060F5">
      <w:pPr>
        <w:pStyle w:val="ListParagraph"/>
      </w:pPr>
    </w:p>
    <w:p w14:paraId="1D27B611" w14:textId="1780793A" w:rsidR="00460F5D" w:rsidRDefault="00460F5D" w:rsidP="001060F5">
      <w:pPr>
        <w:pStyle w:val="ListParagraph"/>
      </w:pPr>
    </w:p>
    <w:p w14:paraId="36B771C0" w14:textId="369397C3" w:rsidR="00460F5D" w:rsidRDefault="00460F5D" w:rsidP="001060F5">
      <w:pPr>
        <w:pStyle w:val="ListParagraph"/>
      </w:pPr>
    </w:p>
    <w:p w14:paraId="5731D27B" w14:textId="2D648CD4" w:rsidR="00460F5D" w:rsidRDefault="00460F5D" w:rsidP="001060F5">
      <w:pPr>
        <w:pStyle w:val="ListParagraph"/>
      </w:pPr>
    </w:p>
    <w:p w14:paraId="057B7A2F" w14:textId="6D0B1664" w:rsidR="00460F5D" w:rsidRDefault="00460F5D" w:rsidP="001060F5">
      <w:pPr>
        <w:pStyle w:val="ListParagraph"/>
      </w:pPr>
    </w:p>
    <w:p w14:paraId="5D66F8CE" w14:textId="77777777" w:rsidR="00460F5D" w:rsidRDefault="00460F5D" w:rsidP="001060F5">
      <w:pPr>
        <w:pStyle w:val="ListParagraph"/>
      </w:pPr>
    </w:p>
    <w:p w14:paraId="38200AF3" w14:textId="6578A318" w:rsidR="001060F5" w:rsidRPr="001060F5" w:rsidRDefault="001060F5" w:rsidP="00177030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ind w:left="747" w:hanging="288"/>
        <w:rPr>
          <w:rFonts w:ascii="Browallia New" w:hAnsi="Browallia New" w:cs="Browallia New"/>
          <w:sz w:val="28"/>
          <w:szCs w:val="28"/>
        </w:rPr>
      </w:pPr>
      <w:r w:rsidRPr="001060F5">
        <w:rPr>
          <w:rFonts w:ascii="Browallia New" w:hAnsi="Browallia New" w:cs="Browallia New" w:hint="cs"/>
          <w:sz w:val="28"/>
          <w:szCs w:val="28"/>
          <w:cs/>
        </w:rPr>
        <w:lastRenderedPageBreak/>
        <w:t>รายได้จากการจำหน่ายผลิตภัณฑ์คอนกรีตสำเร็จรูปที่ใช้ในการก่อสร้าง</w:t>
      </w:r>
    </w:p>
    <w:p w14:paraId="4050DF39" w14:textId="77777777" w:rsidR="001060F5" w:rsidRDefault="001060F5" w:rsidP="001060F5">
      <w:pPr>
        <w:pStyle w:val="ListParagraph"/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2670"/>
        <w:gridCol w:w="5935"/>
      </w:tblGrid>
      <w:tr w:rsidR="001060F5" w:rsidRPr="001060F5" w14:paraId="2ED6579C" w14:textId="77777777" w:rsidTr="007A33DE">
        <w:tc>
          <w:tcPr>
            <w:tcW w:w="2677" w:type="dxa"/>
          </w:tcPr>
          <w:p w14:paraId="79906A77" w14:textId="77777777" w:rsidR="001060F5" w:rsidRPr="001060F5" w:rsidRDefault="001060F5" w:rsidP="007A33DE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060F5">
              <w:rPr>
                <w:rFonts w:ascii="Browallia New" w:hAnsi="Browallia New" w:cs="Browallia New" w:hint="cs"/>
                <w:sz w:val="28"/>
                <w:szCs w:val="28"/>
                <w:cs/>
              </w:rPr>
              <w:t>รายการ</w:t>
            </w:r>
          </w:p>
        </w:tc>
        <w:tc>
          <w:tcPr>
            <w:tcW w:w="5953" w:type="dxa"/>
          </w:tcPr>
          <w:p w14:paraId="3451527D" w14:textId="77777777" w:rsidR="001060F5" w:rsidRPr="001060F5" w:rsidRDefault="001060F5" w:rsidP="007A33DE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060F5">
              <w:rPr>
                <w:rFonts w:ascii="Browallia New" w:hAnsi="Browallia New" w:cs="Browallia New" w:hint="cs"/>
                <w:sz w:val="28"/>
                <w:szCs w:val="28"/>
                <w:cs/>
              </w:rPr>
              <w:t>คำอธิบาย</w:t>
            </w:r>
          </w:p>
        </w:tc>
      </w:tr>
      <w:tr w:rsidR="001060F5" w:rsidRPr="001060F5" w14:paraId="6C1F233E" w14:textId="77777777" w:rsidTr="007A33DE">
        <w:tc>
          <w:tcPr>
            <w:tcW w:w="2677" w:type="dxa"/>
          </w:tcPr>
          <w:p w14:paraId="6FEBB91C" w14:textId="77777777" w:rsidR="001060F5" w:rsidRPr="001060F5" w:rsidRDefault="001060F5" w:rsidP="001060F5">
            <w:pPr>
              <w:pStyle w:val="ListParagraph"/>
              <w:ind w:left="0"/>
              <w:rPr>
                <w:rFonts w:ascii="Browallia New" w:hAnsi="Browallia New" w:cs="Browallia New"/>
                <w:sz w:val="28"/>
                <w:szCs w:val="28"/>
              </w:rPr>
            </w:pPr>
            <w:r w:rsidRPr="001060F5">
              <w:rPr>
                <w:rFonts w:ascii="Browallia New" w:hAnsi="Browallia New" w:cs="Browallia New" w:hint="cs"/>
                <w:sz w:val="28"/>
                <w:szCs w:val="28"/>
                <w:cs/>
              </w:rPr>
              <w:t>ประเภทของสินค้า</w:t>
            </w:r>
          </w:p>
        </w:tc>
        <w:tc>
          <w:tcPr>
            <w:tcW w:w="5953" w:type="dxa"/>
          </w:tcPr>
          <w:p w14:paraId="41296547" w14:textId="77777777" w:rsidR="001060F5" w:rsidRPr="001060F5" w:rsidRDefault="001060F5" w:rsidP="001060F5">
            <w:pPr>
              <w:pStyle w:val="ListParagraph"/>
              <w:ind w:left="0"/>
              <w:rPr>
                <w:rFonts w:ascii="Browallia New" w:hAnsi="Browallia New" w:cs="Browallia New"/>
                <w:sz w:val="28"/>
                <w:szCs w:val="28"/>
              </w:rPr>
            </w:pPr>
            <w:r w:rsidRPr="001060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ผลิตภัณฑ์คอนกรีตสำเร็จรูป ซึ่งประกอบด้วย </w:t>
            </w:r>
            <w:r w:rsidRPr="001060F5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เสาเข็มคอนกรีตอัดแรงหล่อสำเร็จ </w:t>
            </w:r>
            <w:r w:rsidRPr="001060F5">
              <w:rPr>
                <w:rFonts w:ascii="Browallia New" w:hAnsi="Browallia New" w:cs="Browallia New"/>
                <w:sz w:val="28"/>
                <w:szCs w:val="28"/>
                <w:cs/>
              </w:rPr>
              <w:t>เสาเข็มคอนกรีตเสริมเหล็กอัดแรงโดยใช้แรงเหวี่ยง</w:t>
            </w:r>
          </w:p>
        </w:tc>
      </w:tr>
      <w:tr w:rsidR="001060F5" w:rsidRPr="001060F5" w14:paraId="6173D5AF" w14:textId="77777777" w:rsidTr="007A33DE">
        <w:tc>
          <w:tcPr>
            <w:tcW w:w="2677" w:type="dxa"/>
          </w:tcPr>
          <w:p w14:paraId="0197E22F" w14:textId="77777777" w:rsidR="001060F5" w:rsidRPr="001060F5" w:rsidRDefault="001060F5" w:rsidP="001060F5">
            <w:pPr>
              <w:pStyle w:val="ListParagraph"/>
              <w:ind w:left="0"/>
              <w:rPr>
                <w:rFonts w:ascii="Browallia New" w:hAnsi="Browallia New" w:cs="Browallia New"/>
                <w:sz w:val="28"/>
                <w:szCs w:val="28"/>
              </w:rPr>
            </w:pPr>
            <w:r w:rsidRPr="001060F5">
              <w:rPr>
                <w:rFonts w:ascii="Browallia New" w:hAnsi="Browallia New" w:cs="Browallia New" w:hint="cs"/>
                <w:sz w:val="28"/>
                <w:szCs w:val="28"/>
                <w:cs/>
              </w:rPr>
              <w:t>เขตทางภูมิศาสตร์</w:t>
            </w:r>
          </w:p>
        </w:tc>
        <w:tc>
          <w:tcPr>
            <w:tcW w:w="5953" w:type="dxa"/>
          </w:tcPr>
          <w:p w14:paraId="3ACCE4D7" w14:textId="77777777" w:rsidR="001060F5" w:rsidRPr="001060F5" w:rsidRDefault="001060F5" w:rsidP="001060F5">
            <w:pPr>
              <w:pStyle w:val="ListParagraph"/>
              <w:ind w:left="0"/>
              <w:rPr>
                <w:rFonts w:ascii="Browallia New" w:hAnsi="Browallia New" w:cs="Browallia New"/>
                <w:sz w:val="28"/>
                <w:szCs w:val="28"/>
              </w:rPr>
            </w:pPr>
            <w:r w:rsidRPr="001060F5">
              <w:rPr>
                <w:rFonts w:ascii="Browallia New" w:hAnsi="Browallia New" w:cs="Browallia New" w:hint="cs"/>
                <w:sz w:val="28"/>
                <w:szCs w:val="28"/>
                <w:cs/>
              </w:rPr>
              <w:t>บริษัทมีรายได้จากการขายสินค้าพร้อมติดตั้งให้แก่ลูกค้าในประเทศ</w:t>
            </w:r>
          </w:p>
        </w:tc>
      </w:tr>
      <w:tr w:rsidR="001060F5" w:rsidRPr="001060F5" w14:paraId="43F11699" w14:textId="77777777" w:rsidTr="007A33DE">
        <w:tc>
          <w:tcPr>
            <w:tcW w:w="2677" w:type="dxa"/>
          </w:tcPr>
          <w:p w14:paraId="33D98E1D" w14:textId="77777777" w:rsidR="001060F5" w:rsidRPr="001060F5" w:rsidRDefault="001060F5" w:rsidP="001060F5">
            <w:pPr>
              <w:pStyle w:val="ListParagraph"/>
              <w:ind w:left="0"/>
              <w:rPr>
                <w:rFonts w:ascii="Browallia New" w:hAnsi="Browallia New" w:cs="Browallia New"/>
                <w:sz w:val="28"/>
                <w:szCs w:val="28"/>
              </w:rPr>
            </w:pPr>
            <w:r w:rsidRPr="001060F5">
              <w:rPr>
                <w:rFonts w:ascii="Browallia New" w:hAnsi="Browallia New" w:cs="Browallia New" w:hint="cs"/>
                <w:sz w:val="28"/>
                <w:szCs w:val="28"/>
                <w:cs/>
              </w:rPr>
              <w:t>ตลาดหรือประเภทของลูกค้า</w:t>
            </w:r>
          </w:p>
        </w:tc>
        <w:tc>
          <w:tcPr>
            <w:tcW w:w="5953" w:type="dxa"/>
          </w:tcPr>
          <w:p w14:paraId="3C2DCBD2" w14:textId="77777777" w:rsidR="001060F5" w:rsidRPr="001060F5" w:rsidRDefault="001060F5" w:rsidP="001060F5">
            <w:pPr>
              <w:pStyle w:val="ListParagraph"/>
              <w:ind w:left="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060F5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ผู้รับเหมาขนาดกลางและขนาดใหญ่ และผู้พัฒนาอสังหาริมทรัพย์ </w:t>
            </w:r>
          </w:p>
        </w:tc>
      </w:tr>
      <w:tr w:rsidR="001060F5" w:rsidRPr="001060F5" w14:paraId="1A3A380D" w14:textId="77777777" w:rsidTr="007A33DE">
        <w:tc>
          <w:tcPr>
            <w:tcW w:w="2677" w:type="dxa"/>
          </w:tcPr>
          <w:p w14:paraId="12FCC739" w14:textId="77777777" w:rsidR="001060F5" w:rsidRPr="001060F5" w:rsidRDefault="001060F5" w:rsidP="001060F5">
            <w:pPr>
              <w:pStyle w:val="ListParagraph"/>
              <w:ind w:left="0"/>
              <w:rPr>
                <w:rFonts w:ascii="Browallia New" w:hAnsi="Browallia New" w:cs="Browallia New"/>
                <w:sz w:val="28"/>
                <w:szCs w:val="28"/>
              </w:rPr>
            </w:pPr>
            <w:r w:rsidRPr="001060F5">
              <w:rPr>
                <w:rFonts w:ascii="Browallia New" w:hAnsi="Browallia New" w:cs="Browallia New" w:hint="cs"/>
                <w:sz w:val="28"/>
                <w:szCs w:val="28"/>
                <w:cs/>
              </w:rPr>
              <w:t>ระยะเวลาของสัญญา</w:t>
            </w:r>
          </w:p>
        </w:tc>
        <w:tc>
          <w:tcPr>
            <w:tcW w:w="5953" w:type="dxa"/>
          </w:tcPr>
          <w:p w14:paraId="06738ECE" w14:textId="77777777" w:rsidR="001060F5" w:rsidRPr="001060F5" w:rsidRDefault="001060F5" w:rsidP="001060F5">
            <w:pPr>
              <w:pStyle w:val="ListParagraph"/>
              <w:ind w:left="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060F5">
              <w:rPr>
                <w:rFonts w:ascii="Browallia New" w:hAnsi="Browallia New" w:cs="Browallia New" w:hint="cs"/>
                <w:sz w:val="28"/>
                <w:szCs w:val="28"/>
                <w:cs/>
              </w:rPr>
              <w:t>สัญญาระยะสั้น</w:t>
            </w:r>
          </w:p>
        </w:tc>
      </w:tr>
      <w:tr w:rsidR="001060F5" w:rsidRPr="001060F5" w14:paraId="77584FBE" w14:textId="77777777" w:rsidTr="007A33DE">
        <w:tc>
          <w:tcPr>
            <w:tcW w:w="2677" w:type="dxa"/>
          </w:tcPr>
          <w:p w14:paraId="4684FB93" w14:textId="77777777" w:rsidR="001060F5" w:rsidRPr="001060F5" w:rsidRDefault="001060F5" w:rsidP="001060F5">
            <w:pPr>
              <w:pStyle w:val="ListParagraph"/>
              <w:ind w:left="0"/>
              <w:rPr>
                <w:rFonts w:ascii="Browallia New" w:hAnsi="Browallia New" w:cs="Browallia New"/>
                <w:sz w:val="28"/>
                <w:szCs w:val="28"/>
              </w:rPr>
            </w:pPr>
            <w:r w:rsidRPr="001060F5">
              <w:rPr>
                <w:rFonts w:ascii="Browallia New" w:hAnsi="Browallia New" w:cs="Browallia New" w:hint="cs"/>
                <w:sz w:val="28"/>
                <w:szCs w:val="28"/>
                <w:cs/>
              </w:rPr>
              <w:t>จำนวนภาระที่ต้องปฏิบัติ</w:t>
            </w:r>
          </w:p>
        </w:tc>
        <w:tc>
          <w:tcPr>
            <w:tcW w:w="5953" w:type="dxa"/>
          </w:tcPr>
          <w:p w14:paraId="76B420B9" w14:textId="77777777" w:rsidR="001060F5" w:rsidRPr="001060F5" w:rsidRDefault="001060F5" w:rsidP="001060F5">
            <w:pPr>
              <w:pStyle w:val="ListParagraph"/>
              <w:ind w:left="0"/>
              <w:rPr>
                <w:rFonts w:ascii="Browallia New" w:hAnsi="Browallia New" w:cs="Browallia New"/>
                <w:sz w:val="28"/>
                <w:szCs w:val="28"/>
              </w:rPr>
            </w:pPr>
            <w:r w:rsidRPr="001060F5">
              <w:rPr>
                <w:rFonts w:ascii="Browallia New" w:hAnsi="Browallia New" w:cs="Browallia New" w:hint="cs"/>
                <w:sz w:val="28"/>
                <w:szCs w:val="28"/>
                <w:cs/>
              </w:rPr>
              <w:t>บริษัทมีเพียงหนึ่งภาระที่ต้องปฏิบัติ คือ การผลิตและจำหน่ายสินค้าพร้อมติดตั้งตามสัญญา ซึ่งบริษัทจะต้องส่งมอบสินค้าให้กับลูกค้าและลูกค้ายอมรับผลการทดสอบการใช้สินค้าหลังการติดตั้ง</w:t>
            </w:r>
          </w:p>
        </w:tc>
      </w:tr>
      <w:tr w:rsidR="001060F5" w:rsidRPr="001060F5" w14:paraId="01674C26" w14:textId="77777777" w:rsidTr="007A33DE">
        <w:tc>
          <w:tcPr>
            <w:tcW w:w="2677" w:type="dxa"/>
          </w:tcPr>
          <w:p w14:paraId="11F813A7" w14:textId="49177BE5" w:rsidR="001060F5" w:rsidRPr="001060F5" w:rsidRDefault="001060F5" w:rsidP="001060F5">
            <w:pPr>
              <w:pStyle w:val="ListParagraph"/>
              <w:ind w:left="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060F5">
              <w:rPr>
                <w:rFonts w:ascii="Browallia New" w:hAnsi="Browallia New" w:cs="Browallia New" w:hint="cs"/>
                <w:sz w:val="28"/>
                <w:szCs w:val="28"/>
                <w:cs/>
              </w:rPr>
              <w:t>จังหวะเวลาของการรับรู้รายได้จากการ</w:t>
            </w:r>
            <w:r w:rsidR="0001621F">
              <w:rPr>
                <w:rFonts w:ascii="Browallia New" w:hAnsi="Browallia New" w:cs="Browallia New" w:hint="cs"/>
                <w:sz w:val="28"/>
                <w:szCs w:val="28"/>
                <w:cs/>
              </w:rPr>
              <w:t>ขาย</w:t>
            </w:r>
            <w:r w:rsidRPr="001060F5">
              <w:rPr>
                <w:rFonts w:ascii="Browallia New" w:hAnsi="Browallia New" w:cs="Browallia New" w:hint="cs"/>
                <w:sz w:val="28"/>
                <w:szCs w:val="28"/>
                <w:cs/>
              </w:rPr>
              <w:t>สินค้าและบริการ</w:t>
            </w:r>
          </w:p>
        </w:tc>
        <w:tc>
          <w:tcPr>
            <w:tcW w:w="5953" w:type="dxa"/>
          </w:tcPr>
          <w:p w14:paraId="7516A93C" w14:textId="610BCACF" w:rsidR="001060F5" w:rsidRPr="001060F5" w:rsidRDefault="001060F5" w:rsidP="001060F5">
            <w:pPr>
              <w:pStyle w:val="ListParagraph"/>
              <w:ind w:left="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060F5">
              <w:rPr>
                <w:rFonts w:ascii="Browallia New" w:hAnsi="Browallia New" w:cs="Browallia New" w:hint="cs"/>
                <w:sz w:val="28"/>
                <w:szCs w:val="28"/>
                <w:cs/>
              </w:rPr>
              <w:t>รายได้จากการ</w:t>
            </w:r>
            <w:r w:rsidR="0001621F">
              <w:rPr>
                <w:rFonts w:ascii="Browallia New" w:hAnsi="Browallia New" w:cs="Browallia New" w:hint="cs"/>
                <w:sz w:val="28"/>
                <w:szCs w:val="28"/>
                <w:cs/>
              </w:rPr>
              <w:t>ขาย</w:t>
            </w:r>
            <w:r w:rsidRPr="001060F5">
              <w:rPr>
                <w:rFonts w:ascii="Browallia New" w:hAnsi="Browallia New" w:cs="Browallia New" w:hint="cs"/>
                <w:sz w:val="28"/>
                <w:szCs w:val="28"/>
                <w:cs/>
              </w:rPr>
              <w:t>สินค้าและบริการ ที่รับรู้ คือ ณ เวลาใดเวลาหนึ่ง</w:t>
            </w:r>
          </w:p>
        </w:tc>
      </w:tr>
    </w:tbl>
    <w:p w14:paraId="3FDDE386" w14:textId="77777777" w:rsidR="00CC5C6E" w:rsidRPr="0021258A" w:rsidRDefault="00CC5C6E" w:rsidP="00204785">
      <w:pPr>
        <w:spacing w:after="160" w:line="259" w:lineRule="auto"/>
        <w:ind w:left="426"/>
        <w:rPr>
          <w:rFonts w:ascii="Browallia New" w:hAnsi="Browallia New" w:cs="Browallia New"/>
          <w:sz w:val="14"/>
          <w:szCs w:val="14"/>
          <w:highlight w:val="yellow"/>
          <w:cs/>
        </w:rPr>
      </w:pPr>
    </w:p>
    <w:p w14:paraId="5218D698" w14:textId="19B98413" w:rsidR="00204785" w:rsidRDefault="00204785" w:rsidP="001770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68"/>
        <w:rPr>
          <w:rFonts w:ascii="Browallia New" w:hAnsi="Browallia New" w:cs="Browallia New"/>
          <w:szCs w:val="28"/>
          <w:shd w:val="clear" w:color="auto" w:fill="FFFFFF"/>
        </w:rPr>
      </w:pPr>
      <w:r w:rsidRPr="00FA651B">
        <w:rPr>
          <w:rFonts w:ascii="Browallia New" w:hAnsi="Browallia New" w:cs="Browallia New"/>
          <w:sz w:val="28"/>
          <w:szCs w:val="28"/>
          <w:cs/>
        </w:rPr>
        <w:t>กลุ่มบริษัท</w:t>
      </w:r>
      <w:r w:rsidRPr="00D76525">
        <w:rPr>
          <w:rFonts w:ascii="Browallia New" w:hAnsi="Browallia New" w:cs="Browallia New"/>
          <w:szCs w:val="28"/>
          <w:shd w:val="clear" w:color="auto" w:fill="FFFFFF"/>
          <w:cs/>
        </w:rPr>
        <w:t>ได้เปิดเผยข้อมูลการจำแนกรายได้</w:t>
      </w:r>
      <w:r w:rsidRPr="00094E65">
        <w:rPr>
          <w:rFonts w:ascii="Browallia New" w:hAnsi="Browallia New" w:cs="Browallia New"/>
          <w:szCs w:val="28"/>
          <w:shd w:val="clear" w:color="auto" w:fill="FFFFFF"/>
          <w:cs/>
        </w:rPr>
        <w:t>ตามภูมิศาสตร์</w:t>
      </w:r>
      <w:r w:rsidRPr="00D76525">
        <w:rPr>
          <w:rFonts w:ascii="Browallia New" w:hAnsi="Browallia New" w:cs="Browallia New"/>
          <w:szCs w:val="28"/>
          <w:shd w:val="clear" w:color="auto" w:fill="FFFFFF"/>
        </w:rPr>
        <w:t xml:space="preserve"> </w:t>
      </w:r>
      <w:r w:rsidRPr="00D76525">
        <w:rPr>
          <w:rFonts w:ascii="Browallia New" w:hAnsi="Browallia New" w:cs="Browallia New"/>
          <w:szCs w:val="28"/>
          <w:shd w:val="clear" w:color="auto" w:fill="FFFFFF"/>
          <w:cs/>
        </w:rPr>
        <w:t>ดังนี้</w:t>
      </w:r>
    </w:p>
    <w:tbl>
      <w:tblPr>
        <w:tblStyle w:val="TableGrid1"/>
        <w:tblpPr w:leftFromText="180" w:rightFromText="180" w:vertAnchor="text" w:horzAnchor="margin" w:tblpX="423" w:tblpY="318"/>
        <w:tblW w:w="92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79"/>
        <w:gridCol w:w="864"/>
        <w:gridCol w:w="837"/>
        <w:gridCol w:w="747"/>
        <w:gridCol w:w="738"/>
        <w:gridCol w:w="738"/>
        <w:gridCol w:w="708"/>
        <w:gridCol w:w="813"/>
        <w:gridCol w:w="819"/>
        <w:gridCol w:w="837"/>
        <w:gridCol w:w="927"/>
      </w:tblGrid>
      <w:tr w:rsidR="00FA651B" w:rsidRPr="00177030" w14:paraId="1A6BA924" w14:textId="77777777" w:rsidTr="00714D23">
        <w:trPr>
          <w:trHeight w:val="93"/>
        </w:trPr>
        <w:tc>
          <w:tcPr>
            <w:tcW w:w="1179" w:type="dxa"/>
          </w:tcPr>
          <w:p w14:paraId="35852A10" w14:textId="77777777" w:rsidR="00FA651B" w:rsidRPr="00177030" w:rsidRDefault="00FA651B" w:rsidP="00714D23">
            <w:pPr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</w:p>
        </w:tc>
        <w:tc>
          <w:tcPr>
            <w:tcW w:w="864" w:type="dxa"/>
          </w:tcPr>
          <w:p w14:paraId="50AB8985" w14:textId="77777777" w:rsidR="00FA651B" w:rsidRPr="00177030" w:rsidRDefault="00FA651B" w:rsidP="00714D23">
            <w:pPr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</w:p>
        </w:tc>
        <w:tc>
          <w:tcPr>
            <w:tcW w:w="837" w:type="dxa"/>
          </w:tcPr>
          <w:p w14:paraId="5FC787C2" w14:textId="77777777" w:rsidR="00FA651B" w:rsidRPr="00177030" w:rsidRDefault="00FA651B" w:rsidP="00714D23">
            <w:pPr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</w:p>
        </w:tc>
        <w:tc>
          <w:tcPr>
            <w:tcW w:w="747" w:type="dxa"/>
          </w:tcPr>
          <w:p w14:paraId="04B01285" w14:textId="77777777" w:rsidR="00FA651B" w:rsidRPr="00177030" w:rsidRDefault="00FA651B" w:rsidP="00714D23">
            <w:pPr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</w:p>
        </w:tc>
        <w:tc>
          <w:tcPr>
            <w:tcW w:w="738" w:type="dxa"/>
          </w:tcPr>
          <w:p w14:paraId="71C32126" w14:textId="77777777" w:rsidR="00FA651B" w:rsidRPr="00177030" w:rsidRDefault="00FA651B" w:rsidP="00714D23">
            <w:pPr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</w:p>
        </w:tc>
        <w:tc>
          <w:tcPr>
            <w:tcW w:w="738" w:type="dxa"/>
          </w:tcPr>
          <w:p w14:paraId="65DBAEC8" w14:textId="77777777" w:rsidR="00FA651B" w:rsidRPr="00177030" w:rsidRDefault="00FA651B" w:rsidP="00714D23">
            <w:pPr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</w:p>
        </w:tc>
        <w:tc>
          <w:tcPr>
            <w:tcW w:w="708" w:type="dxa"/>
          </w:tcPr>
          <w:p w14:paraId="37CD11CA" w14:textId="77777777" w:rsidR="00FA651B" w:rsidRPr="00177030" w:rsidRDefault="00FA651B" w:rsidP="00714D23">
            <w:pPr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</w:p>
        </w:tc>
        <w:tc>
          <w:tcPr>
            <w:tcW w:w="813" w:type="dxa"/>
          </w:tcPr>
          <w:p w14:paraId="513031C5" w14:textId="77777777" w:rsidR="00FA651B" w:rsidRPr="00177030" w:rsidRDefault="00FA651B" w:rsidP="00714D23">
            <w:pPr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19" w:type="dxa"/>
          </w:tcPr>
          <w:p w14:paraId="40F24608" w14:textId="77777777" w:rsidR="00FA651B" w:rsidRPr="00177030" w:rsidRDefault="00FA651B" w:rsidP="00714D23">
            <w:pPr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764" w:type="dxa"/>
            <w:gridSpan w:val="2"/>
          </w:tcPr>
          <w:p w14:paraId="2975773A" w14:textId="77777777" w:rsidR="00FA651B" w:rsidRPr="00177030" w:rsidRDefault="00FA651B" w:rsidP="00714D23">
            <w:pPr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703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(หน่วย : </w:t>
            </w:r>
            <w:r w:rsidRPr="00177030">
              <w:rPr>
                <w:rFonts w:ascii="Browallia New" w:hAnsi="Browallia New" w:cs="Browallia New" w:hint="cs"/>
                <w:sz w:val="20"/>
                <w:szCs w:val="20"/>
                <w:cs/>
              </w:rPr>
              <w:t>พัน</w:t>
            </w:r>
            <w:r w:rsidRPr="00177030">
              <w:rPr>
                <w:rFonts w:ascii="Browallia New" w:hAnsi="Browallia New" w:cs="Browallia New"/>
                <w:sz w:val="20"/>
                <w:szCs w:val="20"/>
                <w:cs/>
              </w:rPr>
              <w:t>บาท)</w:t>
            </w:r>
          </w:p>
        </w:tc>
      </w:tr>
      <w:tr w:rsidR="00B90D71" w:rsidRPr="00177030" w14:paraId="0C72EDA4" w14:textId="77777777" w:rsidTr="00714D23">
        <w:trPr>
          <w:trHeight w:val="75"/>
        </w:trPr>
        <w:tc>
          <w:tcPr>
            <w:tcW w:w="1179" w:type="dxa"/>
          </w:tcPr>
          <w:p w14:paraId="2F447EFB" w14:textId="77777777" w:rsidR="00B90D71" w:rsidRPr="00177030" w:rsidRDefault="00B90D71" w:rsidP="00714D23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028" w:type="dxa"/>
            <w:gridSpan w:val="10"/>
          </w:tcPr>
          <w:p w14:paraId="274E933A" w14:textId="77777777" w:rsidR="00B90D71" w:rsidRPr="00177030" w:rsidRDefault="00B90D71" w:rsidP="00714D23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7030">
              <w:rPr>
                <w:rFonts w:ascii="Browallia New" w:hAnsi="Browallia New" w:cs="Browallia New"/>
                <w:sz w:val="20"/>
                <w:szCs w:val="20"/>
                <w:cs/>
              </w:rPr>
              <w:t>งบการเงินรวม</w:t>
            </w:r>
          </w:p>
        </w:tc>
      </w:tr>
      <w:tr w:rsidR="00FA651B" w:rsidRPr="00177030" w14:paraId="75B47687" w14:textId="77777777" w:rsidTr="00714D23">
        <w:trPr>
          <w:trHeight w:val="912"/>
        </w:trPr>
        <w:tc>
          <w:tcPr>
            <w:tcW w:w="1179" w:type="dxa"/>
          </w:tcPr>
          <w:p w14:paraId="301370B0" w14:textId="77777777" w:rsidR="00FA651B" w:rsidRPr="00177030" w:rsidRDefault="00FA651B" w:rsidP="00714D23">
            <w:pPr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Align w:val="bottom"/>
          </w:tcPr>
          <w:p w14:paraId="74D6EE0B" w14:textId="77777777" w:rsidR="00FA651B" w:rsidRPr="00177030" w:rsidRDefault="00FA651B" w:rsidP="00714D23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177030">
              <w:rPr>
                <w:rFonts w:ascii="Browallia New" w:hAnsi="Browallia New" w:cs="Browallia New"/>
                <w:sz w:val="20"/>
                <w:szCs w:val="20"/>
                <w:cs/>
              </w:rPr>
              <w:t>ผลิตและจำหน่ายผลิตภัณฑ์คอนกรีตสำเร็จรูป</w:t>
            </w:r>
          </w:p>
        </w:tc>
        <w:tc>
          <w:tcPr>
            <w:tcW w:w="1485" w:type="dxa"/>
            <w:gridSpan w:val="2"/>
            <w:vAlign w:val="bottom"/>
          </w:tcPr>
          <w:p w14:paraId="74772197" w14:textId="5B37064E" w:rsidR="00FA651B" w:rsidRPr="00177030" w:rsidRDefault="00FA651B" w:rsidP="00714D23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177030">
              <w:rPr>
                <w:rFonts w:ascii="Browallia New" w:hAnsi="Browallia New" w:cs="Browallia New"/>
                <w:sz w:val="20"/>
                <w:szCs w:val="20"/>
                <w:cs/>
              </w:rPr>
              <w:t>ผลิตและจำหน่ายลวด</w:t>
            </w:r>
            <w:r w:rsidR="00714D23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177030">
              <w:rPr>
                <w:rFonts w:ascii="Browallia New" w:hAnsi="Browallia New" w:cs="Browallia New"/>
                <w:sz w:val="20"/>
                <w:szCs w:val="20"/>
                <w:cs/>
              </w:rPr>
              <w:t>แรงดึงสูงพิเศษ</w:t>
            </w:r>
          </w:p>
        </w:tc>
        <w:tc>
          <w:tcPr>
            <w:tcW w:w="1446" w:type="dxa"/>
            <w:gridSpan w:val="2"/>
            <w:vAlign w:val="bottom"/>
          </w:tcPr>
          <w:p w14:paraId="195098F7" w14:textId="77777777" w:rsidR="00FA651B" w:rsidRPr="00177030" w:rsidRDefault="00FA651B" w:rsidP="00714D23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177030">
              <w:rPr>
                <w:rFonts w:ascii="Browallia New" w:hAnsi="Browallia New" w:cs="Browallia New"/>
                <w:sz w:val="20"/>
                <w:szCs w:val="20"/>
                <w:cs/>
              </w:rPr>
              <w:t>ผลิตและจำหน่ายผลิตภัณฑ์คอนกรีตสำเร็จรูปที่ใช้ในการก่อสร้าง</w:t>
            </w:r>
          </w:p>
        </w:tc>
        <w:tc>
          <w:tcPr>
            <w:tcW w:w="1632" w:type="dxa"/>
            <w:gridSpan w:val="2"/>
            <w:vAlign w:val="bottom"/>
          </w:tcPr>
          <w:p w14:paraId="2CB07D0E" w14:textId="77777777" w:rsidR="00FA651B" w:rsidRPr="00177030" w:rsidRDefault="00FA651B" w:rsidP="00714D23">
            <w:pPr>
              <w:pBdr>
                <w:bottom w:val="single" w:sz="4" w:space="1" w:color="auto"/>
              </w:pBdr>
              <w:tabs>
                <w:tab w:val="clear" w:pos="680"/>
                <w:tab w:val="left" w:pos="585"/>
              </w:tabs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09BA5EA0" w14:textId="77777777" w:rsidR="00FA651B" w:rsidRPr="00177030" w:rsidRDefault="00FA651B" w:rsidP="00714D23">
            <w:pPr>
              <w:pBdr>
                <w:bottom w:val="single" w:sz="4" w:space="1" w:color="auto"/>
              </w:pBdr>
              <w:tabs>
                <w:tab w:val="clear" w:pos="680"/>
                <w:tab w:val="left" w:pos="585"/>
              </w:tabs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4DCCE01D" w14:textId="77777777" w:rsidR="00FA651B" w:rsidRPr="00177030" w:rsidRDefault="00FA651B" w:rsidP="00714D23">
            <w:pPr>
              <w:pBdr>
                <w:bottom w:val="single" w:sz="4" w:space="1" w:color="auto"/>
              </w:pBdr>
              <w:tabs>
                <w:tab w:val="clear" w:pos="680"/>
                <w:tab w:val="left" w:pos="585"/>
              </w:tabs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7030">
              <w:rPr>
                <w:rFonts w:ascii="Browallia New" w:hAnsi="Browallia New" w:cs="Browallia New" w:hint="cs"/>
                <w:sz w:val="20"/>
                <w:szCs w:val="20"/>
                <w:cs/>
              </w:rPr>
              <w:t>รายการระหว่างกัน</w:t>
            </w:r>
          </w:p>
        </w:tc>
        <w:tc>
          <w:tcPr>
            <w:tcW w:w="1764" w:type="dxa"/>
            <w:gridSpan w:val="2"/>
            <w:vAlign w:val="bottom"/>
          </w:tcPr>
          <w:p w14:paraId="47BE9705" w14:textId="77777777" w:rsidR="00FA651B" w:rsidRPr="00177030" w:rsidRDefault="00FA651B" w:rsidP="00714D23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7030">
              <w:rPr>
                <w:rFonts w:ascii="Browallia New" w:hAnsi="Browallia New" w:cs="Browallia New"/>
                <w:sz w:val="20"/>
                <w:szCs w:val="20"/>
                <w:cs/>
              </w:rPr>
              <w:t>รวม</w:t>
            </w:r>
          </w:p>
        </w:tc>
      </w:tr>
      <w:tr w:rsidR="00FA651B" w:rsidRPr="00177030" w14:paraId="0B8301B2" w14:textId="77777777" w:rsidTr="00714D23">
        <w:trPr>
          <w:trHeight w:val="111"/>
        </w:trPr>
        <w:tc>
          <w:tcPr>
            <w:tcW w:w="1179" w:type="dxa"/>
          </w:tcPr>
          <w:p w14:paraId="2733FF79" w14:textId="77777777" w:rsidR="00FA651B" w:rsidRPr="00177030" w:rsidRDefault="00FA651B" w:rsidP="00714D23">
            <w:pPr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</w:tcPr>
          <w:p w14:paraId="10DC8420" w14:textId="77777777" w:rsidR="00FA651B" w:rsidRPr="00177030" w:rsidRDefault="00FA651B" w:rsidP="00714D23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177030">
              <w:rPr>
                <w:rFonts w:ascii="Browallia New" w:hAnsi="Browallia New" w:cs="Browallia New"/>
                <w:sz w:val="20"/>
                <w:szCs w:val="20"/>
              </w:rPr>
              <w:t>2562</w:t>
            </w:r>
          </w:p>
        </w:tc>
        <w:tc>
          <w:tcPr>
            <w:tcW w:w="837" w:type="dxa"/>
          </w:tcPr>
          <w:p w14:paraId="76C577D1" w14:textId="77777777" w:rsidR="00FA651B" w:rsidRPr="00177030" w:rsidRDefault="00FA651B" w:rsidP="00714D23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177030">
              <w:rPr>
                <w:rFonts w:ascii="Browallia New" w:hAnsi="Browallia New" w:cs="Browallia New"/>
                <w:sz w:val="20"/>
                <w:szCs w:val="20"/>
              </w:rPr>
              <w:t>2561</w:t>
            </w:r>
          </w:p>
        </w:tc>
        <w:tc>
          <w:tcPr>
            <w:tcW w:w="747" w:type="dxa"/>
          </w:tcPr>
          <w:p w14:paraId="109295F9" w14:textId="77777777" w:rsidR="00FA651B" w:rsidRPr="00177030" w:rsidRDefault="00FA651B" w:rsidP="00714D23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177030">
              <w:rPr>
                <w:rFonts w:ascii="Browallia New" w:hAnsi="Browallia New" w:cs="Browallia New"/>
                <w:sz w:val="20"/>
                <w:szCs w:val="20"/>
              </w:rPr>
              <w:t>2562</w:t>
            </w:r>
          </w:p>
        </w:tc>
        <w:tc>
          <w:tcPr>
            <w:tcW w:w="738" w:type="dxa"/>
          </w:tcPr>
          <w:p w14:paraId="62902D79" w14:textId="77777777" w:rsidR="00FA651B" w:rsidRPr="00177030" w:rsidRDefault="00FA651B" w:rsidP="00714D23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177030">
              <w:rPr>
                <w:rFonts w:ascii="Browallia New" w:hAnsi="Browallia New" w:cs="Browallia New"/>
                <w:sz w:val="20"/>
                <w:szCs w:val="20"/>
              </w:rPr>
              <w:t>2561</w:t>
            </w:r>
          </w:p>
        </w:tc>
        <w:tc>
          <w:tcPr>
            <w:tcW w:w="738" w:type="dxa"/>
          </w:tcPr>
          <w:p w14:paraId="502D67C1" w14:textId="77777777" w:rsidR="00FA651B" w:rsidRPr="00177030" w:rsidRDefault="00FA651B" w:rsidP="00714D23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177030">
              <w:rPr>
                <w:rFonts w:ascii="Browallia New" w:hAnsi="Browallia New" w:cs="Browallia New"/>
                <w:sz w:val="20"/>
                <w:szCs w:val="20"/>
              </w:rPr>
              <w:t>2562</w:t>
            </w:r>
          </w:p>
        </w:tc>
        <w:tc>
          <w:tcPr>
            <w:tcW w:w="708" w:type="dxa"/>
          </w:tcPr>
          <w:p w14:paraId="78F2270F" w14:textId="77777777" w:rsidR="00FA651B" w:rsidRPr="00177030" w:rsidRDefault="00FA651B" w:rsidP="00714D23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177030">
              <w:rPr>
                <w:rFonts w:ascii="Browallia New" w:hAnsi="Browallia New" w:cs="Browallia New"/>
                <w:sz w:val="20"/>
                <w:szCs w:val="20"/>
              </w:rPr>
              <w:t>2561</w:t>
            </w:r>
          </w:p>
        </w:tc>
        <w:tc>
          <w:tcPr>
            <w:tcW w:w="813" w:type="dxa"/>
          </w:tcPr>
          <w:p w14:paraId="7CD16361" w14:textId="77777777" w:rsidR="00FA651B" w:rsidRPr="00177030" w:rsidRDefault="00FA651B" w:rsidP="00714D23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177030">
              <w:rPr>
                <w:rFonts w:ascii="Browallia New" w:hAnsi="Browallia New" w:cs="Browallia New"/>
                <w:sz w:val="20"/>
                <w:szCs w:val="20"/>
              </w:rPr>
              <w:t>2562</w:t>
            </w:r>
          </w:p>
        </w:tc>
        <w:tc>
          <w:tcPr>
            <w:tcW w:w="819" w:type="dxa"/>
          </w:tcPr>
          <w:p w14:paraId="07DE870A" w14:textId="77777777" w:rsidR="00FA651B" w:rsidRPr="00177030" w:rsidRDefault="00FA651B" w:rsidP="00714D23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177030">
              <w:rPr>
                <w:rFonts w:ascii="Browallia New" w:hAnsi="Browallia New" w:cs="Browallia New"/>
                <w:sz w:val="20"/>
                <w:szCs w:val="20"/>
              </w:rPr>
              <w:t>2561</w:t>
            </w:r>
          </w:p>
        </w:tc>
        <w:tc>
          <w:tcPr>
            <w:tcW w:w="837" w:type="dxa"/>
          </w:tcPr>
          <w:p w14:paraId="7EEF356A" w14:textId="77777777" w:rsidR="00FA651B" w:rsidRPr="00177030" w:rsidRDefault="00FA651B" w:rsidP="00714D23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177030">
              <w:rPr>
                <w:rFonts w:ascii="Browallia New" w:hAnsi="Browallia New" w:cs="Browallia New"/>
                <w:sz w:val="20"/>
                <w:szCs w:val="20"/>
              </w:rPr>
              <w:t>2562</w:t>
            </w:r>
          </w:p>
        </w:tc>
        <w:tc>
          <w:tcPr>
            <w:tcW w:w="927" w:type="dxa"/>
          </w:tcPr>
          <w:p w14:paraId="39E118D9" w14:textId="77777777" w:rsidR="00FA651B" w:rsidRPr="00177030" w:rsidRDefault="00FA651B" w:rsidP="00714D23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7030">
              <w:rPr>
                <w:rFonts w:ascii="Browallia New" w:hAnsi="Browallia New" w:cs="Browallia New"/>
                <w:sz w:val="20"/>
                <w:szCs w:val="20"/>
              </w:rPr>
              <w:t>2561</w:t>
            </w:r>
          </w:p>
        </w:tc>
      </w:tr>
      <w:tr w:rsidR="00FA651B" w:rsidRPr="00177030" w14:paraId="44C394D1" w14:textId="77777777" w:rsidTr="00714D23">
        <w:trPr>
          <w:trHeight w:val="284"/>
        </w:trPr>
        <w:tc>
          <w:tcPr>
            <w:tcW w:w="1179" w:type="dxa"/>
          </w:tcPr>
          <w:p w14:paraId="3BE4BA5E" w14:textId="77777777" w:rsidR="00FA651B" w:rsidRPr="00177030" w:rsidRDefault="00FA651B" w:rsidP="00714D23">
            <w:pPr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</w:tcPr>
          <w:p w14:paraId="50CE8489" w14:textId="77777777" w:rsidR="00FA651B" w:rsidRPr="00177030" w:rsidRDefault="00FA651B" w:rsidP="00714D23">
            <w:pPr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37" w:type="dxa"/>
          </w:tcPr>
          <w:p w14:paraId="1DBF5430" w14:textId="77777777" w:rsidR="00FA651B" w:rsidRPr="00177030" w:rsidRDefault="00FA651B" w:rsidP="00714D23">
            <w:pPr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47" w:type="dxa"/>
          </w:tcPr>
          <w:p w14:paraId="500D75CD" w14:textId="77777777" w:rsidR="00FA651B" w:rsidRPr="00177030" w:rsidRDefault="00FA651B" w:rsidP="00714D23">
            <w:pPr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38" w:type="dxa"/>
          </w:tcPr>
          <w:p w14:paraId="2F6D1470" w14:textId="77777777" w:rsidR="00FA651B" w:rsidRPr="00177030" w:rsidRDefault="00FA651B" w:rsidP="00714D23">
            <w:pPr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38" w:type="dxa"/>
          </w:tcPr>
          <w:p w14:paraId="06B5D3CC" w14:textId="77777777" w:rsidR="00FA651B" w:rsidRPr="00177030" w:rsidRDefault="00FA651B" w:rsidP="00714D23">
            <w:pPr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8" w:type="dxa"/>
          </w:tcPr>
          <w:p w14:paraId="088AFB0D" w14:textId="77777777" w:rsidR="00FA651B" w:rsidRPr="00177030" w:rsidRDefault="00FA651B" w:rsidP="00714D23">
            <w:pPr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13" w:type="dxa"/>
          </w:tcPr>
          <w:p w14:paraId="56CDCF34" w14:textId="77777777" w:rsidR="00FA651B" w:rsidRPr="00177030" w:rsidRDefault="00FA651B" w:rsidP="00714D23">
            <w:pPr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19" w:type="dxa"/>
          </w:tcPr>
          <w:p w14:paraId="3092E18C" w14:textId="77777777" w:rsidR="00FA651B" w:rsidRPr="00177030" w:rsidRDefault="00FA651B" w:rsidP="00714D23">
            <w:pPr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37" w:type="dxa"/>
          </w:tcPr>
          <w:p w14:paraId="0DE381AB" w14:textId="77777777" w:rsidR="00FA651B" w:rsidRPr="00177030" w:rsidRDefault="00FA651B" w:rsidP="00714D23">
            <w:pPr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27" w:type="dxa"/>
          </w:tcPr>
          <w:p w14:paraId="6BF22D5F" w14:textId="77777777" w:rsidR="00FA651B" w:rsidRPr="00177030" w:rsidRDefault="00FA651B" w:rsidP="00714D23">
            <w:pPr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FA120A" w:rsidRPr="00177030" w14:paraId="3A7866CC" w14:textId="77777777" w:rsidTr="00713DE5">
        <w:trPr>
          <w:trHeight w:val="129"/>
        </w:trPr>
        <w:tc>
          <w:tcPr>
            <w:tcW w:w="1179" w:type="dxa"/>
          </w:tcPr>
          <w:p w14:paraId="1E30E0C8" w14:textId="268AFD9B" w:rsidR="00FA120A" w:rsidRPr="00177030" w:rsidRDefault="00FA120A" w:rsidP="00FA120A">
            <w:pPr>
              <w:rPr>
                <w:rFonts w:ascii="Browallia New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864" w:type="dxa"/>
          </w:tcPr>
          <w:p w14:paraId="542C1DBD" w14:textId="73EA39AA" w:rsidR="00FA120A" w:rsidRPr="00177030" w:rsidRDefault="00FA120A" w:rsidP="00FA120A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7030">
              <w:rPr>
                <w:rFonts w:ascii="Browallia New" w:hAnsi="Browallia New" w:cs="Browallia New"/>
                <w:sz w:val="20"/>
                <w:szCs w:val="20"/>
              </w:rPr>
              <w:t>1,</w:t>
            </w:r>
            <w:r>
              <w:rPr>
                <w:rFonts w:ascii="Browallia New" w:hAnsi="Browallia New" w:cs="Browallia New"/>
                <w:sz w:val="20"/>
                <w:szCs w:val="20"/>
              </w:rPr>
              <w:t>874</w:t>
            </w:r>
            <w:r w:rsidRPr="0017703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>
              <w:rPr>
                <w:rFonts w:ascii="Browallia New" w:hAnsi="Browallia New" w:cs="Browallia New"/>
                <w:sz w:val="20"/>
                <w:szCs w:val="20"/>
              </w:rPr>
              <w:t>542</w:t>
            </w:r>
          </w:p>
        </w:tc>
        <w:tc>
          <w:tcPr>
            <w:tcW w:w="837" w:type="dxa"/>
          </w:tcPr>
          <w:p w14:paraId="3B7DC7A2" w14:textId="23CCE8BD" w:rsidR="00FA120A" w:rsidRPr="00177030" w:rsidRDefault="00FA120A" w:rsidP="00FA120A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7030">
              <w:rPr>
                <w:rFonts w:ascii="Browallia New" w:hAnsi="Browallia New" w:cs="Browallia New"/>
                <w:sz w:val="20"/>
                <w:szCs w:val="20"/>
              </w:rPr>
              <w:t>1,</w:t>
            </w:r>
            <w:r>
              <w:rPr>
                <w:rFonts w:ascii="Browallia New" w:hAnsi="Browallia New" w:cs="Browallia New"/>
                <w:sz w:val="20"/>
                <w:szCs w:val="20"/>
              </w:rPr>
              <w:t>947</w:t>
            </w:r>
            <w:r w:rsidRPr="0017703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>
              <w:rPr>
                <w:rFonts w:ascii="Browallia New" w:hAnsi="Browallia New" w:cs="Browallia New"/>
                <w:sz w:val="20"/>
                <w:szCs w:val="20"/>
              </w:rPr>
              <w:t>739</w:t>
            </w:r>
          </w:p>
        </w:tc>
        <w:tc>
          <w:tcPr>
            <w:tcW w:w="747" w:type="dxa"/>
          </w:tcPr>
          <w:p w14:paraId="636061E0" w14:textId="07095508" w:rsidR="00FA120A" w:rsidRPr="00177030" w:rsidRDefault="00FA120A" w:rsidP="00094E65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7030">
              <w:rPr>
                <w:rFonts w:ascii="Browallia New" w:hAnsi="Browallia New" w:cs="Browallia New"/>
                <w:sz w:val="20"/>
                <w:szCs w:val="20"/>
              </w:rPr>
              <w:t>270,829</w:t>
            </w:r>
          </w:p>
        </w:tc>
        <w:tc>
          <w:tcPr>
            <w:tcW w:w="738" w:type="dxa"/>
          </w:tcPr>
          <w:p w14:paraId="0397A7EB" w14:textId="573DCB4B" w:rsidR="00FA120A" w:rsidRPr="00177030" w:rsidRDefault="00FA120A" w:rsidP="00094E65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7030">
              <w:rPr>
                <w:rFonts w:ascii="Browallia New" w:hAnsi="Browallia New" w:cs="Browallia New"/>
                <w:sz w:val="20"/>
                <w:szCs w:val="20"/>
              </w:rPr>
              <w:t>50,759</w:t>
            </w:r>
          </w:p>
        </w:tc>
        <w:tc>
          <w:tcPr>
            <w:tcW w:w="738" w:type="dxa"/>
          </w:tcPr>
          <w:p w14:paraId="6C11982B" w14:textId="78ACECEF" w:rsidR="00FA120A" w:rsidRPr="00177030" w:rsidRDefault="00FA120A" w:rsidP="00094E65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7030">
              <w:rPr>
                <w:rFonts w:ascii="Browallia New" w:hAnsi="Browallia New" w:cs="Browallia New"/>
                <w:sz w:val="20"/>
                <w:szCs w:val="20"/>
              </w:rPr>
              <w:t>85,922</w:t>
            </w:r>
          </w:p>
        </w:tc>
        <w:tc>
          <w:tcPr>
            <w:tcW w:w="708" w:type="dxa"/>
          </w:tcPr>
          <w:p w14:paraId="7A07937E" w14:textId="1D0A9439" w:rsidR="00FA120A" w:rsidRPr="00177030" w:rsidRDefault="00FA120A" w:rsidP="00094E65">
            <w:pPr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177030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13" w:type="dxa"/>
          </w:tcPr>
          <w:p w14:paraId="0FB23BF1" w14:textId="39E50AE0" w:rsidR="00FA120A" w:rsidRPr="00177030" w:rsidRDefault="00FA120A" w:rsidP="00094E65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7030">
              <w:rPr>
                <w:rFonts w:ascii="Browallia New" w:hAnsi="Browallia New" w:cs="Browallia New"/>
                <w:sz w:val="20"/>
                <w:szCs w:val="20"/>
              </w:rPr>
              <w:t>(197,245)</w:t>
            </w:r>
          </w:p>
        </w:tc>
        <w:tc>
          <w:tcPr>
            <w:tcW w:w="819" w:type="dxa"/>
          </w:tcPr>
          <w:p w14:paraId="43B24712" w14:textId="22DF07BF" w:rsidR="00FA120A" w:rsidRPr="00177030" w:rsidRDefault="00FA120A" w:rsidP="00094E65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7030">
              <w:rPr>
                <w:rFonts w:ascii="Browallia New" w:hAnsi="Browallia New" w:cs="Browallia New"/>
                <w:sz w:val="20"/>
                <w:szCs w:val="20"/>
              </w:rPr>
              <w:t>(50,768)</w:t>
            </w:r>
          </w:p>
        </w:tc>
        <w:tc>
          <w:tcPr>
            <w:tcW w:w="837" w:type="dxa"/>
          </w:tcPr>
          <w:p w14:paraId="295D520F" w14:textId="4E6D96DF" w:rsidR="00FA120A" w:rsidRPr="00177030" w:rsidRDefault="00306449" w:rsidP="00FA120A">
            <w:pPr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="00FA120A" w:rsidRPr="0017703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F4A7B">
              <w:rPr>
                <w:rFonts w:ascii="Browallia New" w:hAnsi="Browallia New" w:cs="Browallia New"/>
                <w:sz w:val="20"/>
                <w:szCs w:val="20"/>
              </w:rPr>
              <w:t>034</w:t>
            </w:r>
            <w:r w:rsidR="00FA120A" w:rsidRPr="0017703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F4A7B">
              <w:rPr>
                <w:rFonts w:ascii="Browallia New" w:hAnsi="Browallia New" w:cs="Browallia New"/>
                <w:sz w:val="20"/>
                <w:szCs w:val="20"/>
              </w:rPr>
              <w:t>048</w:t>
            </w:r>
          </w:p>
        </w:tc>
        <w:tc>
          <w:tcPr>
            <w:tcW w:w="927" w:type="dxa"/>
          </w:tcPr>
          <w:p w14:paraId="7C21DF17" w14:textId="40C880C1" w:rsidR="00FA120A" w:rsidRPr="00177030" w:rsidRDefault="00FA120A" w:rsidP="00FA120A">
            <w:pPr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7030">
              <w:rPr>
                <w:rFonts w:ascii="Browallia New" w:hAnsi="Browallia New" w:cs="Browallia New"/>
                <w:sz w:val="20"/>
                <w:szCs w:val="20"/>
              </w:rPr>
              <w:t>1,</w:t>
            </w:r>
            <w:r w:rsidR="00DF4A7B">
              <w:rPr>
                <w:rFonts w:ascii="Browallia New" w:hAnsi="Browallia New" w:cs="Browallia New"/>
                <w:sz w:val="20"/>
                <w:szCs w:val="20"/>
              </w:rPr>
              <w:t>947</w:t>
            </w:r>
            <w:r w:rsidRPr="0017703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F4A7B">
              <w:rPr>
                <w:rFonts w:ascii="Browallia New" w:hAnsi="Browallia New" w:cs="Browallia New"/>
                <w:sz w:val="20"/>
                <w:szCs w:val="20"/>
              </w:rPr>
              <w:t>730</w:t>
            </w:r>
          </w:p>
        </w:tc>
      </w:tr>
      <w:tr w:rsidR="00713DE5" w:rsidRPr="00177030" w14:paraId="53A3B5D6" w14:textId="77777777" w:rsidTr="00714D23">
        <w:trPr>
          <w:trHeight w:val="68"/>
        </w:trPr>
        <w:tc>
          <w:tcPr>
            <w:tcW w:w="1179" w:type="dxa"/>
          </w:tcPr>
          <w:p w14:paraId="4581D26D" w14:textId="77777777" w:rsidR="00713DE5" w:rsidRPr="00177030" w:rsidRDefault="00713DE5" w:rsidP="00713DE5">
            <w:pPr>
              <w:rPr>
                <w:rFonts w:ascii="Browallia New" w:hAnsi="Browallia New" w:cs="Browallia New"/>
                <w:sz w:val="20"/>
                <w:szCs w:val="20"/>
              </w:rPr>
            </w:pPr>
            <w:r w:rsidRPr="00177030">
              <w:rPr>
                <w:rFonts w:ascii="Browallia New" w:hAnsi="Browallia New" w:cs="Browallia New" w:hint="cs"/>
                <w:sz w:val="20"/>
                <w:szCs w:val="20"/>
                <w:cs/>
              </w:rPr>
              <w:t>ต่างประเทศ</w:t>
            </w:r>
          </w:p>
        </w:tc>
        <w:tc>
          <w:tcPr>
            <w:tcW w:w="864" w:type="dxa"/>
          </w:tcPr>
          <w:p w14:paraId="20727338" w14:textId="77777777" w:rsidR="00713DE5" w:rsidRPr="00177030" w:rsidRDefault="00713DE5" w:rsidP="00713DE5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7030">
              <w:rPr>
                <w:rFonts w:ascii="Browallia New" w:hAnsi="Browallia New" w:cs="Browallia New"/>
                <w:sz w:val="20"/>
                <w:szCs w:val="20"/>
              </w:rPr>
              <w:t>392</w:t>
            </w:r>
          </w:p>
        </w:tc>
        <w:tc>
          <w:tcPr>
            <w:tcW w:w="837" w:type="dxa"/>
          </w:tcPr>
          <w:p w14:paraId="61BAFA17" w14:textId="77777777" w:rsidR="00713DE5" w:rsidRPr="00177030" w:rsidRDefault="00713DE5" w:rsidP="00713DE5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7030">
              <w:rPr>
                <w:rFonts w:ascii="Browallia New" w:hAnsi="Browallia New" w:cs="Browallia New"/>
                <w:sz w:val="20"/>
                <w:szCs w:val="20"/>
              </w:rPr>
              <w:t>285</w:t>
            </w:r>
          </w:p>
        </w:tc>
        <w:tc>
          <w:tcPr>
            <w:tcW w:w="747" w:type="dxa"/>
          </w:tcPr>
          <w:p w14:paraId="5D1940E3" w14:textId="77777777" w:rsidR="00713DE5" w:rsidRPr="00177030" w:rsidRDefault="00713DE5" w:rsidP="00713DE5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177030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38" w:type="dxa"/>
          </w:tcPr>
          <w:p w14:paraId="2CDB19F6" w14:textId="2C883F1F" w:rsidR="00713DE5" w:rsidRPr="00177030" w:rsidRDefault="00713DE5" w:rsidP="00713DE5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177030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38" w:type="dxa"/>
          </w:tcPr>
          <w:p w14:paraId="6C7FAF82" w14:textId="77777777" w:rsidR="00713DE5" w:rsidRPr="00177030" w:rsidRDefault="00713DE5" w:rsidP="00713DE5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177030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</w:tcPr>
          <w:p w14:paraId="797CF074" w14:textId="77777777" w:rsidR="00713DE5" w:rsidRPr="00177030" w:rsidRDefault="00713DE5" w:rsidP="00713DE5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177030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13" w:type="dxa"/>
          </w:tcPr>
          <w:p w14:paraId="49219770" w14:textId="734FF225" w:rsidR="00713DE5" w:rsidRPr="00177030" w:rsidRDefault="00713DE5" w:rsidP="00713DE5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177030">
              <w:rPr>
                <w:rFonts w:ascii="Browallia New" w:hAnsi="Browallia New" w:cs="Browallia New"/>
                <w:sz w:val="20"/>
                <w:szCs w:val="20"/>
              </w:rPr>
              <w:t xml:space="preserve">  -</w:t>
            </w:r>
          </w:p>
        </w:tc>
        <w:tc>
          <w:tcPr>
            <w:tcW w:w="819" w:type="dxa"/>
          </w:tcPr>
          <w:p w14:paraId="28BB82EC" w14:textId="51209CC9" w:rsidR="00713DE5" w:rsidRPr="00177030" w:rsidRDefault="00713DE5" w:rsidP="00713DE5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177030">
              <w:rPr>
                <w:rFonts w:ascii="Browallia New" w:hAnsi="Browallia New" w:cs="Browallia New"/>
                <w:sz w:val="20"/>
                <w:szCs w:val="20"/>
              </w:rPr>
              <w:t xml:space="preserve">  -</w:t>
            </w:r>
          </w:p>
        </w:tc>
        <w:tc>
          <w:tcPr>
            <w:tcW w:w="837" w:type="dxa"/>
          </w:tcPr>
          <w:p w14:paraId="3C9A6C67" w14:textId="13A741E0" w:rsidR="00713DE5" w:rsidRPr="00177030" w:rsidRDefault="00713DE5" w:rsidP="00713DE5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7030">
              <w:rPr>
                <w:rFonts w:ascii="Browallia New" w:hAnsi="Browallia New" w:cs="Browallia New"/>
                <w:sz w:val="20"/>
                <w:szCs w:val="20"/>
              </w:rPr>
              <w:t>392</w:t>
            </w:r>
          </w:p>
        </w:tc>
        <w:tc>
          <w:tcPr>
            <w:tcW w:w="927" w:type="dxa"/>
          </w:tcPr>
          <w:p w14:paraId="0B3D8F00" w14:textId="1296E946" w:rsidR="00713DE5" w:rsidRPr="00177030" w:rsidRDefault="00713DE5" w:rsidP="00713DE5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7030">
              <w:rPr>
                <w:rFonts w:ascii="Browallia New" w:hAnsi="Browallia New" w:cs="Browallia New"/>
                <w:sz w:val="20"/>
                <w:szCs w:val="20"/>
              </w:rPr>
              <w:t>285</w:t>
            </w:r>
          </w:p>
        </w:tc>
      </w:tr>
      <w:tr w:rsidR="00CA22E9" w:rsidRPr="00177030" w14:paraId="078553C6" w14:textId="77777777" w:rsidTr="00714D23">
        <w:trPr>
          <w:trHeight w:val="68"/>
        </w:trPr>
        <w:tc>
          <w:tcPr>
            <w:tcW w:w="1179" w:type="dxa"/>
          </w:tcPr>
          <w:p w14:paraId="4A83AD7B" w14:textId="77777777" w:rsidR="00CA22E9" w:rsidRPr="00177030" w:rsidRDefault="00CA22E9" w:rsidP="00714D23">
            <w:pPr>
              <w:rPr>
                <w:rFonts w:ascii="Browallia New" w:hAnsi="Browallia New" w:cs="Browallia New"/>
                <w:sz w:val="20"/>
                <w:szCs w:val="20"/>
              </w:rPr>
            </w:pPr>
            <w:r w:rsidRPr="00177030">
              <w:rPr>
                <w:rFonts w:ascii="Browallia New" w:hAnsi="Browallia New" w:cs="Browallia New"/>
                <w:sz w:val="20"/>
                <w:szCs w:val="20"/>
                <w:cs/>
              </w:rPr>
              <w:t>รวม</w:t>
            </w:r>
          </w:p>
        </w:tc>
        <w:tc>
          <w:tcPr>
            <w:tcW w:w="864" w:type="dxa"/>
          </w:tcPr>
          <w:p w14:paraId="38A32040" w14:textId="77777777" w:rsidR="00CA22E9" w:rsidRPr="00177030" w:rsidRDefault="00CA22E9" w:rsidP="00714D23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7030">
              <w:rPr>
                <w:rFonts w:ascii="Browallia New" w:hAnsi="Browallia New" w:cs="Browallia New"/>
                <w:sz w:val="20"/>
                <w:szCs w:val="20"/>
              </w:rPr>
              <w:t>1,874,934</w:t>
            </w:r>
          </w:p>
        </w:tc>
        <w:tc>
          <w:tcPr>
            <w:tcW w:w="837" w:type="dxa"/>
          </w:tcPr>
          <w:p w14:paraId="6519058C" w14:textId="77777777" w:rsidR="00CA22E9" w:rsidRPr="00177030" w:rsidRDefault="00CA22E9" w:rsidP="00714D23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7030">
              <w:rPr>
                <w:rFonts w:ascii="Browallia New" w:hAnsi="Browallia New" w:cs="Browallia New"/>
                <w:sz w:val="20"/>
                <w:szCs w:val="20"/>
              </w:rPr>
              <w:t>1,948,024</w:t>
            </w:r>
          </w:p>
        </w:tc>
        <w:tc>
          <w:tcPr>
            <w:tcW w:w="747" w:type="dxa"/>
          </w:tcPr>
          <w:p w14:paraId="0BF6C4F2" w14:textId="77777777" w:rsidR="00CA22E9" w:rsidRPr="00177030" w:rsidRDefault="00CA22E9" w:rsidP="00714D23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7030">
              <w:rPr>
                <w:rFonts w:ascii="Browallia New" w:hAnsi="Browallia New" w:cs="Browallia New"/>
                <w:sz w:val="20"/>
                <w:szCs w:val="20"/>
              </w:rPr>
              <w:t>270,829</w:t>
            </w:r>
          </w:p>
        </w:tc>
        <w:tc>
          <w:tcPr>
            <w:tcW w:w="738" w:type="dxa"/>
          </w:tcPr>
          <w:p w14:paraId="14EE3FC6" w14:textId="77777777" w:rsidR="00CA22E9" w:rsidRPr="00177030" w:rsidRDefault="00CA22E9" w:rsidP="00714D23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7030">
              <w:rPr>
                <w:rFonts w:ascii="Browallia New" w:hAnsi="Browallia New" w:cs="Browallia New"/>
                <w:sz w:val="20"/>
                <w:szCs w:val="20"/>
              </w:rPr>
              <w:t>50,759</w:t>
            </w:r>
          </w:p>
        </w:tc>
        <w:tc>
          <w:tcPr>
            <w:tcW w:w="738" w:type="dxa"/>
          </w:tcPr>
          <w:p w14:paraId="131149D4" w14:textId="77777777" w:rsidR="00CA22E9" w:rsidRPr="00177030" w:rsidRDefault="00CA22E9" w:rsidP="00714D23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7030">
              <w:rPr>
                <w:rFonts w:ascii="Browallia New" w:hAnsi="Browallia New" w:cs="Browallia New"/>
                <w:sz w:val="20"/>
                <w:szCs w:val="20"/>
              </w:rPr>
              <w:t>85,922</w:t>
            </w:r>
          </w:p>
        </w:tc>
        <w:tc>
          <w:tcPr>
            <w:tcW w:w="708" w:type="dxa"/>
          </w:tcPr>
          <w:p w14:paraId="1949F4A7" w14:textId="77777777" w:rsidR="00CA22E9" w:rsidRPr="00177030" w:rsidRDefault="00CA22E9" w:rsidP="00714D23">
            <w:pPr>
              <w:pBdr>
                <w:bottom w:val="single" w:sz="12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177030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13" w:type="dxa"/>
          </w:tcPr>
          <w:p w14:paraId="453B6BB5" w14:textId="6B0FE19A" w:rsidR="00CA22E9" w:rsidRPr="00177030" w:rsidRDefault="00CA22E9" w:rsidP="00714D23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7030">
              <w:rPr>
                <w:rFonts w:ascii="Browallia New" w:hAnsi="Browallia New" w:cs="Browallia New"/>
                <w:sz w:val="20"/>
                <w:szCs w:val="20"/>
              </w:rPr>
              <w:t>(197,245)</w:t>
            </w:r>
          </w:p>
        </w:tc>
        <w:tc>
          <w:tcPr>
            <w:tcW w:w="819" w:type="dxa"/>
          </w:tcPr>
          <w:p w14:paraId="139FCBB5" w14:textId="5B4EB02E" w:rsidR="00CA22E9" w:rsidRPr="00177030" w:rsidRDefault="00CA22E9" w:rsidP="00714D23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7030">
              <w:rPr>
                <w:rFonts w:ascii="Browallia New" w:hAnsi="Browallia New" w:cs="Browallia New"/>
                <w:sz w:val="20"/>
                <w:szCs w:val="20"/>
              </w:rPr>
              <w:t>(50,768)</w:t>
            </w:r>
          </w:p>
        </w:tc>
        <w:tc>
          <w:tcPr>
            <w:tcW w:w="837" w:type="dxa"/>
          </w:tcPr>
          <w:p w14:paraId="7456A722" w14:textId="427FCD10" w:rsidR="00CA22E9" w:rsidRPr="00177030" w:rsidRDefault="00CA22E9" w:rsidP="00714D23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7030">
              <w:rPr>
                <w:rFonts w:ascii="Browallia New" w:hAnsi="Browallia New" w:cs="Browallia New"/>
                <w:sz w:val="20"/>
                <w:szCs w:val="20"/>
              </w:rPr>
              <w:t>2,034,440</w:t>
            </w:r>
          </w:p>
        </w:tc>
        <w:tc>
          <w:tcPr>
            <w:tcW w:w="927" w:type="dxa"/>
          </w:tcPr>
          <w:p w14:paraId="3B56AF06" w14:textId="3BEAC637" w:rsidR="00CA22E9" w:rsidRPr="00177030" w:rsidRDefault="00CA22E9" w:rsidP="00714D23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7030">
              <w:rPr>
                <w:rFonts w:ascii="Browallia New" w:hAnsi="Browallia New" w:cs="Browallia New"/>
                <w:sz w:val="20"/>
                <w:szCs w:val="20"/>
              </w:rPr>
              <w:t>1,948,015</w:t>
            </w:r>
          </w:p>
        </w:tc>
      </w:tr>
    </w:tbl>
    <w:p w14:paraId="21FA7C1A" w14:textId="70398252" w:rsidR="00204785" w:rsidRDefault="00204785" w:rsidP="00204785">
      <w:pPr>
        <w:spacing w:after="160" w:line="259" w:lineRule="auto"/>
        <w:jc w:val="thaiDistribute"/>
        <w:rPr>
          <w:rFonts w:ascii="Browallia New" w:hAnsi="Browallia New" w:cs="Browallia New"/>
          <w:b/>
          <w:bCs/>
          <w:color w:val="000000"/>
          <w:sz w:val="14"/>
          <w:szCs w:val="14"/>
        </w:rPr>
      </w:pPr>
    </w:p>
    <w:p w14:paraId="534ABBA7" w14:textId="24BA6EEE" w:rsidR="000D42A2" w:rsidRDefault="000D42A2" w:rsidP="00204785">
      <w:pPr>
        <w:spacing w:after="160" w:line="259" w:lineRule="auto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</w:rPr>
      </w:pPr>
    </w:p>
    <w:tbl>
      <w:tblPr>
        <w:tblStyle w:val="TableGrid1"/>
        <w:tblpPr w:leftFromText="180" w:rightFromText="180" w:vertAnchor="text" w:horzAnchor="margin" w:tblpX="423" w:tblpY="-95"/>
        <w:tblW w:w="93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67"/>
        <w:gridCol w:w="999"/>
        <w:gridCol w:w="981"/>
        <w:gridCol w:w="930"/>
        <w:gridCol w:w="924"/>
        <w:gridCol w:w="923"/>
        <w:gridCol w:w="901"/>
        <w:gridCol w:w="1092"/>
        <w:gridCol w:w="1085"/>
      </w:tblGrid>
      <w:tr w:rsidR="0055344A" w:rsidRPr="00713DE5" w14:paraId="77AE3674" w14:textId="77777777" w:rsidTr="00D13E5A">
        <w:tc>
          <w:tcPr>
            <w:tcW w:w="1467" w:type="dxa"/>
          </w:tcPr>
          <w:p w14:paraId="5F0D88F1" w14:textId="77777777" w:rsidR="0055344A" w:rsidRPr="00713DE5" w:rsidRDefault="0055344A" w:rsidP="00713DE5">
            <w:pPr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</w:p>
        </w:tc>
        <w:tc>
          <w:tcPr>
            <w:tcW w:w="999" w:type="dxa"/>
          </w:tcPr>
          <w:p w14:paraId="254B5F8B" w14:textId="77777777" w:rsidR="0055344A" w:rsidRPr="00713DE5" w:rsidRDefault="0055344A" w:rsidP="00713DE5">
            <w:pPr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</w:p>
        </w:tc>
        <w:tc>
          <w:tcPr>
            <w:tcW w:w="981" w:type="dxa"/>
          </w:tcPr>
          <w:p w14:paraId="579D10BD" w14:textId="77777777" w:rsidR="0055344A" w:rsidRPr="00713DE5" w:rsidRDefault="0055344A" w:rsidP="00713DE5">
            <w:pPr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</w:p>
        </w:tc>
        <w:tc>
          <w:tcPr>
            <w:tcW w:w="930" w:type="dxa"/>
          </w:tcPr>
          <w:p w14:paraId="3F981A2C" w14:textId="77777777" w:rsidR="0055344A" w:rsidRPr="00713DE5" w:rsidRDefault="0055344A" w:rsidP="00713DE5">
            <w:pPr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</w:p>
        </w:tc>
        <w:tc>
          <w:tcPr>
            <w:tcW w:w="924" w:type="dxa"/>
          </w:tcPr>
          <w:p w14:paraId="4930D8F5" w14:textId="77777777" w:rsidR="0055344A" w:rsidRPr="00713DE5" w:rsidRDefault="0055344A" w:rsidP="00713DE5">
            <w:pPr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</w:p>
        </w:tc>
        <w:tc>
          <w:tcPr>
            <w:tcW w:w="923" w:type="dxa"/>
          </w:tcPr>
          <w:p w14:paraId="72001A13" w14:textId="77777777" w:rsidR="0055344A" w:rsidRPr="00713DE5" w:rsidRDefault="0055344A" w:rsidP="00713DE5">
            <w:pPr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</w:p>
        </w:tc>
        <w:tc>
          <w:tcPr>
            <w:tcW w:w="901" w:type="dxa"/>
          </w:tcPr>
          <w:p w14:paraId="08F53A66" w14:textId="77777777" w:rsidR="0055344A" w:rsidRPr="00713DE5" w:rsidRDefault="0055344A" w:rsidP="00713DE5">
            <w:pPr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</w:p>
        </w:tc>
        <w:tc>
          <w:tcPr>
            <w:tcW w:w="2177" w:type="dxa"/>
            <w:gridSpan w:val="2"/>
          </w:tcPr>
          <w:p w14:paraId="42CE1952" w14:textId="77777777" w:rsidR="0055344A" w:rsidRPr="00713DE5" w:rsidRDefault="0055344A" w:rsidP="00713DE5">
            <w:pPr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  <w:cs/>
              </w:rPr>
            </w:pPr>
            <w:r w:rsidRPr="00713DE5">
              <w:rPr>
                <w:rFonts w:ascii="Browallia New" w:hAnsi="Browallia New" w:cs="Browallia New"/>
                <w:sz w:val="20"/>
                <w:szCs w:val="20"/>
                <w:cs/>
              </w:rPr>
              <w:t>(หน่วย : พันบาท)</w:t>
            </w:r>
          </w:p>
        </w:tc>
      </w:tr>
      <w:tr w:rsidR="0055344A" w:rsidRPr="00713DE5" w14:paraId="21E2E8D0" w14:textId="77777777" w:rsidTr="00D13E5A">
        <w:tc>
          <w:tcPr>
            <w:tcW w:w="1467" w:type="dxa"/>
          </w:tcPr>
          <w:p w14:paraId="716BEDE8" w14:textId="77777777" w:rsidR="0055344A" w:rsidRPr="00713DE5" w:rsidRDefault="0055344A" w:rsidP="00713DE5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835" w:type="dxa"/>
            <w:gridSpan w:val="8"/>
          </w:tcPr>
          <w:p w14:paraId="5492E187" w14:textId="77777777" w:rsidR="0055344A" w:rsidRPr="00713DE5" w:rsidRDefault="0055344A" w:rsidP="00713DE5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13DE5">
              <w:rPr>
                <w:rFonts w:ascii="Browallia New" w:hAnsi="Browallia New" w:cs="Browallia New"/>
                <w:sz w:val="20"/>
                <w:szCs w:val="20"/>
                <w:cs/>
              </w:rPr>
              <w:t>งบการเงินเฉพาะของบริษัท</w:t>
            </w:r>
          </w:p>
        </w:tc>
      </w:tr>
      <w:tr w:rsidR="0055344A" w:rsidRPr="00713DE5" w14:paraId="06B8D695" w14:textId="77777777" w:rsidTr="00D13E5A">
        <w:tc>
          <w:tcPr>
            <w:tcW w:w="1467" w:type="dxa"/>
          </w:tcPr>
          <w:p w14:paraId="190A3534" w14:textId="77777777" w:rsidR="0055344A" w:rsidRPr="00713DE5" w:rsidRDefault="0055344A" w:rsidP="00713DE5">
            <w:pPr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37A7C3DD" w14:textId="77777777" w:rsidR="0055344A" w:rsidRPr="00713DE5" w:rsidRDefault="0055344A" w:rsidP="00713DE5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713DE5">
              <w:rPr>
                <w:rFonts w:ascii="Browallia New" w:hAnsi="Browallia New" w:cs="Browallia New"/>
                <w:sz w:val="20"/>
                <w:szCs w:val="20"/>
                <w:cs/>
              </w:rPr>
              <w:t>ผลิตและจำหน่ายผลิตภัณฑ์คอนกรีตสำเร็จรูป</w:t>
            </w:r>
          </w:p>
        </w:tc>
        <w:tc>
          <w:tcPr>
            <w:tcW w:w="1854" w:type="dxa"/>
            <w:gridSpan w:val="2"/>
            <w:vAlign w:val="bottom"/>
          </w:tcPr>
          <w:p w14:paraId="3A11C310" w14:textId="77777777" w:rsidR="0055344A" w:rsidRPr="00713DE5" w:rsidRDefault="0055344A" w:rsidP="00713DE5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713DE5">
              <w:rPr>
                <w:rFonts w:ascii="Browallia New" w:hAnsi="Browallia New" w:cs="Browallia New"/>
                <w:sz w:val="20"/>
                <w:szCs w:val="20"/>
                <w:cs/>
              </w:rPr>
              <w:t>ผลิตและจำหน่ายลวดแรงดึงสูงพิเศษ</w:t>
            </w:r>
          </w:p>
        </w:tc>
        <w:tc>
          <w:tcPr>
            <w:tcW w:w="1824" w:type="dxa"/>
            <w:gridSpan w:val="2"/>
            <w:vAlign w:val="bottom"/>
          </w:tcPr>
          <w:p w14:paraId="5675051E" w14:textId="77777777" w:rsidR="0055344A" w:rsidRPr="00713DE5" w:rsidRDefault="0055344A" w:rsidP="00713DE5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713DE5">
              <w:rPr>
                <w:rFonts w:ascii="Browallia New" w:hAnsi="Browallia New" w:cs="Browallia New"/>
                <w:sz w:val="20"/>
                <w:szCs w:val="20"/>
                <w:cs/>
              </w:rPr>
              <w:t>ผลิตและจำหน่ายผลิตภัณฑ์คอนกรีตสำเร็จรูปที่ใช้ในการก่อสร้าง</w:t>
            </w:r>
          </w:p>
        </w:tc>
        <w:tc>
          <w:tcPr>
            <w:tcW w:w="2177" w:type="dxa"/>
            <w:gridSpan w:val="2"/>
            <w:vAlign w:val="bottom"/>
          </w:tcPr>
          <w:p w14:paraId="6252349A" w14:textId="77777777" w:rsidR="0055344A" w:rsidRPr="00713DE5" w:rsidRDefault="0055344A" w:rsidP="00713DE5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13DE5">
              <w:rPr>
                <w:rFonts w:ascii="Browallia New" w:hAnsi="Browallia New" w:cs="Browallia New"/>
                <w:sz w:val="20"/>
                <w:szCs w:val="20"/>
                <w:cs/>
              </w:rPr>
              <w:t>รวม</w:t>
            </w:r>
          </w:p>
        </w:tc>
      </w:tr>
      <w:tr w:rsidR="0055344A" w:rsidRPr="00713DE5" w14:paraId="58B018E4" w14:textId="77777777" w:rsidTr="00D13E5A">
        <w:tc>
          <w:tcPr>
            <w:tcW w:w="1467" w:type="dxa"/>
          </w:tcPr>
          <w:p w14:paraId="7C0CD569" w14:textId="77777777" w:rsidR="0055344A" w:rsidRPr="00713DE5" w:rsidRDefault="0055344A" w:rsidP="00713DE5">
            <w:pPr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9" w:type="dxa"/>
          </w:tcPr>
          <w:p w14:paraId="136421B2" w14:textId="77777777" w:rsidR="0055344A" w:rsidRPr="00713DE5" w:rsidRDefault="0055344A" w:rsidP="00713DE5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713DE5">
              <w:rPr>
                <w:rFonts w:ascii="Browallia New" w:hAnsi="Browallia New" w:cs="Browallia New"/>
                <w:sz w:val="20"/>
                <w:szCs w:val="20"/>
              </w:rPr>
              <w:t>2562</w:t>
            </w:r>
          </w:p>
        </w:tc>
        <w:tc>
          <w:tcPr>
            <w:tcW w:w="981" w:type="dxa"/>
          </w:tcPr>
          <w:p w14:paraId="036D6995" w14:textId="77777777" w:rsidR="0055344A" w:rsidRPr="00713DE5" w:rsidRDefault="0055344A" w:rsidP="00713DE5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713DE5">
              <w:rPr>
                <w:rFonts w:ascii="Browallia New" w:hAnsi="Browallia New" w:cs="Browallia New"/>
                <w:sz w:val="20"/>
                <w:szCs w:val="20"/>
              </w:rPr>
              <w:t>2561</w:t>
            </w:r>
          </w:p>
        </w:tc>
        <w:tc>
          <w:tcPr>
            <w:tcW w:w="930" w:type="dxa"/>
          </w:tcPr>
          <w:p w14:paraId="17782A49" w14:textId="77777777" w:rsidR="0055344A" w:rsidRPr="00713DE5" w:rsidRDefault="0055344A" w:rsidP="00713DE5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713DE5">
              <w:rPr>
                <w:rFonts w:ascii="Browallia New" w:hAnsi="Browallia New" w:cs="Browallia New"/>
                <w:sz w:val="20"/>
                <w:szCs w:val="20"/>
              </w:rPr>
              <w:t>2562</w:t>
            </w:r>
          </w:p>
        </w:tc>
        <w:tc>
          <w:tcPr>
            <w:tcW w:w="924" w:type="dxa"/>
          </w:tcPr>
          <w:p w14:paraId="77FAEBFD" w14:textId="77777777" w:rsidR="0055344A" w:rsidRPr="00713DE5" w:rsidRDefault="0055344A" w:rsidP="00713DE5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713DE5">
              <w:rPr>
                <w:rFonts w:ascii="Browallia New" w:hAnsi="Browallia New" w:cs="Browallia New"/>
                <w:sz w:val="20"/>
                <w:szCs w:val="20"/>
              </w:rPr>
              <w:t>2561</w:t>
            </w:r>
          </w:p>
        </w:tc>
        <w:tc>
          <w:tcPr>
            <w:tcW w:w="923" w:type="dxa"/>
          </w:tcPr>
          <w:p w14:paraId="703C2EF6" w14:textId="77777777" w:rsidR="0055344A" w:rsidRPr="00713DE5" w:rsidRDefault="0055344A" w:rsidP="00713DE5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713DE5">
              <w:rPr>
                <w:rFonts w:ascii="Browallia New" w:hAnsi="Browallia New" w:cs="Browallia New"/>
                <w:sz w:val="20"/>
                <w:szCs w:val="20"/>
              </w:rPr>
              <w:t>2562</w:t>
            </w:r>
          </w:p>
        </w:tc>
        <w:tc>
          <w:tcPr>
            <w:tcW w:w="901" w:type="dxa"/>
          </w:tcPr>
          <w:p w14:paraId="4FE27C7E" w14:textId="77777777" w:rsidR="0055344A" w:rsidRPr="00713DE5" w:rsidRDefault="0055344A" w:rsidP="00713DE5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713DE5">
              <w:rPr>
                <w:rFonts w:ascii="Browallia New" w:hAnsi="Browallia New" w:cs="Browallia New"/>
                <w:sz w:val="20"/>
                <w:szCs w:val="20"/>
              </w:rPr>
              <w:t>2561</w:t>
            </w:r>
          </w:p>
        </w:tc>
        <w:tc>
          <w:tcPr>
            <w:tcW w:w="1092" w:type="dxa"/>
          </w:tcPr>
          <w:p w14:paraId="3ECEC19E" w14:textId="77777777" w:rsidR="0055344A" w:rsidRPr="00713DE5" w:rsidRDefault="0055344A" w:rsidP="00713DE5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713DE5">
              <w:rPr>
                <w:rFonts w:ascii="Browallia New" w:hAnsi="Browallia New" w:cs="Browallia New"/>
                <w:sz w:val="20"/>
                <w:szCs w:val="20"/>
              </w:rPr>
              <w:t>2562</w:t>
            </w:r>
          </w:p>
        </w:tc>
        <w:tc>
          <w:tcPr>
            <w:tcW w:w="1085" w:type="dxa"/>
          </w:tcPr>
          <w:p w14:paraId="1CE6AE0E" w14:textId="77777777" w:rsidR="0055344A" w:rsidRPr="00713DE5" w:rsidRDefault="0055344A" w:rsidP="00713DE5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13DE5">
              <w:rPr>
                <w:rFonts w:ascii="Browallia New" w:hAnsi="Browallia New" w:cs="Browallia New"/>
                <w:sz w:val="20"/>
                <w:szCs w:val="20"/>
              </w:rPr>
              <w:t>2561</w:t>
            </w:r>
          </w:p>
        </w:tc>
      </w:tr>
      <w:tr w:rsidR="0055344A" w:rsidRPr="00713DE5" w14:paraId="76B64D56" w14:textId="77777777" w:rsidTr="00D13E5A">
        <w:trPr>
          <w:trHeight w:val="227"/>
        </w:trPr>
        <w:tc>
          <w:tcPr>
            <w:tcW w:w="1467" w:type="dxa"/>
          </w:tcPr>
          <w:p w14:paraId="76B7B971" w14:textId="77777777" w:rsidR="0055344A" w:rsidRPr="00713DE5" w:rsidRDefault="0055344A" w:rsidP="00713DE5">
            <w:pPr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9" w:type="dxa"/>
          </w:tcPr>
          <w:p w14:paraId="0152235C" w14:textId="77777777" w:rsidR="0055344A" w:rsidRPr="00713DE5" w:rsidRDefault="0055344A" w:rsidP="00713DE5">
            <w:pPr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81" w:type="dxa"/>
          </w:tcPr>
          <w:p w14:paraId="472324E9" w14:textId="77777777" w:rsidR="0055344A" w:rsidRPr="00713DE5" w:rsidRDefault="0055344A" w:rsidP="00713DE5">
            <w:pPr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0" w:type="dxa"/>
          </w:tcPr>
          <w:p w14:paraId="2A4BEA18" w14:textId="77777777" w:rsidR="0055344A" w:rsidRPr="00713DE5" w:rsidRDefault="0055344A" w:rsidP="00713DE5">
            <w:pPr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24" w:type="dxa"/>
          </w:tcPr>
          <w:p w14:paraId="3D606BCB" w14:textId="77777777" w:rsidR="0055344A" w:rsidRPr="00713DE5" w:rsidRDefault="0055344A" w:rsidP="00713DE5">
            <w:pPr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23" w:type="dxa"/>
          </w:tcPr>
          <w:p w14:paraId="371412C1" w14:textId="77777777" w:rsidR="0055344A" w:rsidRPr="00713DE5" w:rsidRDefault="0055344A" w:rsidP="00713DE5">
            <w:pPr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1" w:type="dxa"/>
          </w:tcPr>
          <w:p w14:paraId="18203EF2" w14:textId="77777777" w:rsidR="0055344A" w:rsidRPr="00713DE5" w:rsidRDefault="0055344A" w:rsidP="00713DE5">
            <w:pPr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92" w:type="dxa"/>
          </w:tcPr>
          <w:p w14:paraId="281B92AC" w14:textId="77777777" w:rsidR="0055344A" w:rsidRPr="00713DE5" w:rsidRDefault="0055344A" w:rsidP="00713DE5">
            <w:pPr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85" w:type="dxa"/>
          </w:tcPr>
          <w:p w14:paraId="44D69245" w14:textId="77777777" w:rsidR="0055344A" w:rsidRPr="00713DE5" w:rsidRDefault="0055344A" w:rsidP="00713DE5">
            <w:pPr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BE5AD2" w:rsidRPr="00713DE5" w14:paraId="04633382" w14:textId="77777777" w:rsidTr="00D13E5A">
        <w:tc>
          <w:tcPr>
            <w:tcW w:w="1467" w:type="dxa"/>
          </w:tcPr>
          <w:p w14:paraId="4AC1C823" w14:textId="5C0B1684" w:rsidR="00BE5AD2" w:rsidRPr="00713DE5" w:rsidRDefault="00BE5AD2" w:rsidP="00BE5AD2">
            <w:pPr>
              <w:rPr>
                <w:rFonts w:ascii="Browallia New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999" w:type="dxa"/>
          </w:tcPr>
          <w:p w14:paraId="0727D623" w14:textId="2B5F861C" w:rsidR="00BE5AD2" w:rsidRPr="00713DE5" w:rsidRDefault="00BE5AD2" w:rsidP="00BE5AD2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7030">
              <w:rPr>
                <w:rFonts w:ascii="Browallia New" w:hAnsi="Browallia New" w:cs="Browallia New"/>
                <w:sz w:val="20"/>
                <w:szCs w:val="20"/>
              </w:rPr>
              <w:t>1,</w:t>
            </w:r>
            <w:r>
              <w:rPr>
                <w:rFonts w:ascii="Browallia New" w:hAnsi="Browallia New" w:cs="Browallia New"/>
                <w:sz w:val="20"/>
                <w:szCs w:val="20"/>
              </w:rPr>
              <w:t>874</w:t>
            </w:r>
            <w:r w:rsidRPr="0017703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>
              <w:rPr>
                <w:rFonts w:ascii="Browallia New" w:hAnsi="Browallia New" w:cs="Browallia New"/>
                <w:sz w:val="20"/>
                <w:szCs w:val="20"/>
              </w:rPr>
              <w:t>542</w:t>
            </w:r>
          </w:p>
        </w:tc>
        <w:tc>
          <w:tcPr>
            <w:tcW w:w="981" w:type="dxa"/>
          </w:tcPr>
          <w:p w14:paraId="1E4EB404" w14:textId="0AA8AF13" w:rsidR="00BE5AD2" w:rsidRPr="00713DE5" w:rsidRDefault="00BE5AD2" w:rsidP="00BE5AD2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7030">
              <w:rPr>
                <w:rFonts w:ascii="Browallia New" w:hAnsi="Browallia New" w:cs="Browallia New"/>
                <w:sz w:val="20"/>
                <w:szCs w:val="20"/>
              </w:rPr>
              <w:t>1,</w:t>
            </w:r>
            <w:r>
              <w:rPr>
                <w:rFonts w:ascii="Browallia New" w:hAnsi="Browallia New" w:cs="Browallia New"/>
                <w:sz w:val="20"/>
                <w:szCs w:val="20"/>
              </w:rPr>
              <w:t>947</w:t>
            </w:r>
            <w:r w:rsidRPr="0017703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>
              <w:rPr>
                <w:rFonts w:ascii="Browallia New" w:hAnsi="Browallia New" w:cs="Browallia New"/>
                <w:sz w:val="20"/>
                <w:szCs w:val="20"/>
              </w:rPr>
              <w:t>739</w:t>
            </w:r>
          </w:p>
        </w:tc>
        <w:tc>
          <w:tcPr>
            <w:tcW w:w="930" w:type="dxa"/>
          </w:tcPr>
          <w:p w14:paraId="4C5CB2E0" w14:textId="77777777" w:rsidR="00BE5AD2" w:rsidRPr="00713DE5" w:rsidRDefault="00BE5AD2" w:rsidP="00BE5AD2">
            <w:pPr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713DE5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24" w:type="dxa"/>
          </w:tcPr>
          <w:p w14:paraId="1B4728C6" w14:textId="77777777" w:rsidR="00BE5AD2" w:rsidRPr="00713DE5" w:rsidRDefault="00BE5AD2" w:rsidP="00BE5AD2">
            <w:pPr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713DE5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23" w:type="dxa"/>
          </w:tcPr>
          <w:p w14:paraId="13F3EEE7" w14:textId="77777777" w:rsidR="00BE5AD2" w:rsidRPr="00713DE5" w:rsidRDefault="00BE5AD2" w:rsidP="00BE5AD2">
            <w:pPr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713DE5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01" w:type="dxa"/>
          </w:tcPr>
          <w:p w14:paraId="1020C586" w14:textId="77777777" w:rsidR="00BE5AD2" w:rsidRPr="00713DE5" w:rsidRDefault="00BE5AD2" w:rsidP="00BE5AD2">
            <w:pPr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713DE5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092" w:type="dxa"/>
          </w:tcPr>
          <w:p w14:paraId="54466298" w14:textId="045129A6" w:rsidR="00BE5AD2" w:rsidRPr="00713DE5" w:rsidRDefault="00BE5AD2" w:rsidP="00BE5AD2">
            <w:pPr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7030">
              <w:rPr>
                <w:rFonts w:ascii="Browallia New" w:hAnsi="Browallia New" w:cs="Browallia New"/>
                <w:sz w:val="20"/>
                <w:szCs w:val="20"/>
              </w:rPr>
              <w:t>1,</w:t>
            </w:r>
            <w:r>
              <w:rPr>
                <w:rFonts w:ascii="Browallia New" w:hAnsi="Browallia New" w:cs="Browallia New"/>
                <w:sz w:val="20"/>
                <w:szCs w:val="20"/>
              </w:rPr>
              <w:t>874</w:t>
            </w:r>
            <w:r w:rsidRPr="0017703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>
              <w:rPr>
                <w:rFonts w:ascii="Browallia New" w:hAnsi="Browallia New" w:cs="Browallia New"/>
                <w:sz w:val="20"/>
                <w:szCs w:val="20"/>
              </w:rPr>
              <w:t>542</w:t>
            </w:r>
          </w:p>
        </w:tc>
        <w:tc>
          <w:tcPr>
            <w:tcW w:w="1085" w:type="dxa"/>
          </w:tcPr>
          <w:p w14:paraId="2B4154E9" w14:textId="38B76C31" w:rsidR="00BE5AD2" w:rsidRPr="00713DE5" w:rsidRDefault="00BE5AD2" w:rsidP="00BE5AD2">
            <w:pPr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77030">
              <w:rPr>
                <w:rFonts w:ascii="Browallia New" w:hAnsi="Browallia New" w:cs="Browallia New"/>
                <w:sz w:val="20"/>
                <w:szCs w:val="20"/>
              </w:rPr>
              <w:t>1,</w:t>
            </w:r>
            <w:r>
              <w:rPr>
                <w:rFonts w:ascii="Browallia New" w:hAnsi="Browallia New" w:cs="Browallia New"/>
                <w:sz w:val="20"/>
                <w:szCs w:val="20"/>
              </w:rPr>
              <w:t>947</w:t>
            </w:r>
            <w:r w:rsidRPr="0017703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>
              <w:rPr>
                <w:rFonts w:ascii="Browallia New" w:hAnsi="Browallia New" w:cs="Browallia New"/>
                <w:sz w:val="20"/>
                <w:szCs w:val="20"/>
              </w:rPr>
              <w:t>739</w:t>
            </w:r>
          </w:p>
        </w:tc>
      </w:tr>
      <w:tr w:rsidR="0055344A" w:rsidRPr="00713DE5" w14:paraId="2CB09079" w14:textId="77777777" w:rsidTr="00D13E5A">
        <w:tc>
          <w:tcPr>
            <w:tcW w:w="1467" w:type="dxa"/>
          </w:tcPr>
          <w:p w14:paraId="7A9A9BBF" w14:textId="77777777" w:rsidR="0055344A" w:rsidRPr="00713DE5" w:rsidRDefault="0055344A" w:rsidP="00713DE5">
            <w:pPr>
              <w:rPr>
                <w:rFonts w:ascii="Browallia New" w:hAnsi="Browallia New" w:cs="Browallia New"/>
                <w:sz w:val="20"/>
                <w:szCs w:val="20"/>
              </w:rPr>
            </w:pPr>
            <w:r w:rsidRPr="00713DE5">
              <w:rPr>
                <w:rFonts w:ascii="Browallia New" w:hAnsi="Browallia New" w:cs="Browallia New"/>
                <w:sz w:val="20"/>
                <w:szCs w:val="20"/>
                <w:cs/>
              </w:rPr>
              <w:t>ต่างประเทศ</w:t>
            </w:r>
          </w:p>
        </w:tc>
        <w:tc>
          <w:tcPr>
            <w:tcW w:w="999" w:type="dxa"/>
          </w:tcPr>
          <w:p w14:paraId="1855D8A3" w14:textId="77777777" w:rsidR="0055344A" w:rsidRPr="00713DE5" w:rsidRDefault="0055344A" w:rsidP="00713DE5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13DE5">
              <w:rPr>
                <w:rFonts w:ascii="Browallia New" w:hAnsi="Browallia New" w:cs="Browallia New"/>
                <w:sz w:val="20"/>
                <w:szCs w:val="20"/>
              </w:rPr>
              <w:t>392</w:t>
            </w:r>
          </w:p>
        </w:tc>
        <w:tc>
          <w:tcPr>
            <w:tcW w:w="981" w:type="dxa"/>
          </w:tcPr>
          <w:p w14:paraId="3064AE92" w14:textId="77777777" w:rsidR="0055344A" w:rsidRPr="00713DE5" w:rsidRDefault="0055344A" w:rsidP="00713DE5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13DE5">
              <w:rPr>
                <w:rFonts w:ascii="Browallia New" w:hAnsi="Browallia New" w:cs="Browallia New"/>
                <w:sz w:val="20"/>
                <w:szCs w:val="20"/>
              </w:rPr>
              <w:t>285</w:t>
            </w:r>
          </w:p>
        </w:tc>
        <w:tc>
          <w:tcPr>
            <w:tcW w:w="930" w:type="dxa"/>
          </w:tcPr>
          <w:p w14:paraId="2189EA36" w14:textId="77777777" w:rsidR="0055344A" w:rsidRPr="00713DE5" w:rsidRDefault="0055344A" w:rsidP="00713DE5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713DE5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24" w:type="dxa"/>
          </w:tcPr>
          <w:p w14:paraId="42EAE4EC" w14:textId="77777777" w:rsidR="0055344A" w:rsidRPr="00713DE5" w:rsidRDefault="0055344A" w:rsidP="00713DE5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713DE5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23" w:type="dxa"/>
          </w:tcPr>
          <w:p w14:paraId="485CFA44" w14:textId="77777777" w:rsidR="0055344A" w:rsidRPr="00713DE5" w:rsidRDefault="0055344A" w:rsidP="00713DE5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713DE5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01" w:type="dxa"/>
          </w:tcPr>
          <w:p w14:paraId="31F9D5F3" w14:textId="77777777" w:rsidR="0055344A" w:rsidRPr="00713DE5" w:rsidRDefault="0055344A" w:rsidP="00713DE5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713DE5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092" w:type="dxa"/>
          </w:tcPr>
          <w:p w14:paraId="58919D8C" w14:textId="77777777" w:rsidR="0055344A" w:rsidRPr="00713DE5" w:rsidRDefault="0055344A" w:rsidP="00713DE5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13DE5">
              <w:rPr>
                <w:rFonts w:ascii="Browallia New" w:hAnsi="Browallia New" w:cs="Browallia New"/>
                <w:sz w:val="20"/>
                <w:szCs w:val="20"/>
              </w:rPr>
              <w:t>392</w:t>
            </w:r>
          </w:p>
        </w:tc>
        <w:tc>
          <w:tcPr>
            <w:tcW w:w="1085" w:type="dxa"/>
          </w:tcPr>
          <w:p w14:paraId="6555EEA1" w14:textId="77777777" w:rsidR="0055344A" w:rsidRPr="00713DE5" w:rsidRDefault="0055344A" w:rsidP="00713DE5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13DE5">
              <w:rPr>
                <w:rFonts w:ascii="Browallia New" w:hAnsi="Browallia New" w:cs="Browallia New"/>
                <w:sz w:val="20"/>
                <w:szCs w:val="20"/>
              </w:rPr>
              <w:t>285</w:t>
            </w:r>
          </w:p>
        </w:tc>
      </w:tr>
      <w:tr w:rsidR="0055344A" w:rsidRPr="00713DE5" w14:paraId="15A20115" w14:textId="77777777" w:rsidTr="00D13E5A">
        <w:tc>
          <w:tcPr>
            <w:tcW w:w="1467" w:type="dxa"/>
          </w:tcPr>
          <w:p w14:paraId="0CA340B6" w14:textId="77777777" w:rsidR="0055344A" w:rsidRPr="00713DE5" w:rsidRDefault="0055344A" w:rsidP="00713DE5">
            <w:pPr>
              <w:rPr>
                <w:rFonts w:ascii="Browallia New" w:hAnsi="Browallia New" w:cs="Browallia New"/>
                <w:sz w:val="20"/>
                <w:szCs w:val="20"/>
              </w:rPr>
            </w:pPr>
            <w:r w:rsidRPr="00713DE5">
              <w:rPr>
                <w:rFonts w:ascii="Browallia New" w:hAnsi="Browallia New" w:cs="Browallia New"/>
                <w:sz w:val="20"/>
                <w:szCs w:val="20"/>
                <w:cs/>
              </w:rPr>
              <w:t>รวม</w:t>
            </w:r>
          </w:p>
        </w:tc>
        <w:tc>
          <w:tcPr>
            <w:tcW w:w="999" w:type="dxa"/>
          </w:tcPr>
          <w:p w14:paraId="6DF635EB" w14:textId="77777777" w:rsidR="0055344A" w:rsidRPr="00713DE5" w:rsidRDefault="0055344A" w:rsidP="00713DE5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13DE5">
              <w:rPr>
                <w:rFonts w:ascii="Browallia New" w:hAnsi="Browallia New" w:cs="Browallia New"/>
                <w:sz w:val="20"/>
                <w:szCs w:val="20"/>
              </w:rPr>
              <w:t>1,874,934</w:t>
            </w:r>
          </w:p>
        </w:tc>
        <w:tc>
          <w:tcPr>
            <w:tcW w:w="981" w:type="dxa"/>
          </w:tcPr>
          <w:p w14:paraId="197F743B" w14:textId="77777777" w:rsidR="0055344A" w:rsidRPr="00713DE5" w:rsidRDefault="0055344A" w:rsidP="00713DE5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13DE5">
              <w:rPr>
                <w:rFonts w:ascii="Browallia New" w:hAnsi="Browallia New" w:cs="Browallia New"/>
                <w:sz w:val="20"/>
                <w:szCs w:val="20"/>
              </w:rPr>
              <w:t>1,948,024</w:t>
            </w:r>
          </w:p>
        </w:tc>
        <w:tc>
          <w:tcPr>
            <w:tcW w:w="930" w:type="dxa"/>
          </w:tcPr>
          <w:p w14:paraId="499AB8A6" w14:textId="77777777" w:rsidR="0055344A" w:rsidRPr="00713DE5" w:rsidRDefault="0055344A" w:rsidP="00713DE5">
            <w:pPr>
              <w:pBdr>
                <w:bottom w:val="single" w:sz="12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713DE5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24" w:type="dxa"/>
          </w:tcPr>
          <w:p w14:paraId="4FAAA181" w14:textId="77777777" w:rsidR="0055344A" w:rsidRPr="00713DE5" w:rsidRDefault="0055344A" w:rsidP="00713DE5">
            <w:pPr>
              <w:pBdr>
                <w:bottom w:val="single" w:sz="12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713DE5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23" w:type="dxa"/>
          </w:tcPr>
          <w:p w14:paraId="6002AC9A" w14:textId="77777777" w:rsidR="0055344A" w:rsidRPr="00713DE5" w:rsidRDefault="0055344A" w:rsidP="00713DE5">
            <w:pPr>
              <w:pBdr>
                <w:bottom w:val="single" w:sz="12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713DE5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01" w:type="dxa"/>
          </w:tcPr>
          <w:p w14:paraId="61A46882" w14:textId="77777777" w:rsidR="0055344A" w:rsidRPr="00713DE5" w:rsidRDefault="0055344A" w:rsidP="00713DE5">
            <w:pPr>
              <w:pBdr>
                <w:bottom w:val="single" w:sz="12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713DE5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092" w:type="dxa"/>
          </w:tcPr>
          <w:p w14:paraId="7B4A37E3" w14:textId="77777777" w:rsidR="0055344A" w:rsidRPr="00713DE5" w:rsidRDefault="0055344A" w:rsidP="00713DE5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13DE5">
              <w:rPr>
                <w:rFonts w:ascii="Browallia New" w:hAnsi="Browallia New" w:cs="Browallia New"/>
                <w:sz w:val="20"/>
                <w:szCs w:val="20"/>
              </w:rPr>
              <w:t>1,874,934</w:t>
            </w:r>
          </w:p>
        </w:tc>
        <w:tc>
          <w:tcPr>
            <w:tcW w:w="1085" w:type="dxa"/>
          </w:tcPr>
          <w:p w14:paraId="694EF88C" w14:textId="77777777" w:rsidR="0055344A" w:rsidRPr="00713DE5" w:rsidRDefault="0055344A" w:rsidP="00713DE5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13DE5">
              <w:rPr>
                <w:rFonts w:ascii="Browallia New" w:hAnsi="Browallia New" w:cs="Browallia New"/>
                <w:sz w:val="20"/>
                <w:szCs w:val="20"/>
              </w:rPr>
              <w:t>1,948,024</w:t>
            </w:r>
          </w:p>
        </w:tc>
      </w:tr>
    </w:tbl>
    <w:p w14:paraId="51B115E3" w14:textId="77777777" w:rsidR="00826818" w:rsidRPr="002475AF" w:rsidRDefault="00826818" w:rsidP="00204785">
      <w:pPr>
        <w:spacing w:after="160" w:line="259" w:lineRule="auto"/>
        <w:ind w:left="426"/>
        <w:rPr>
          <w:rFonts w:ascii="Browallia New" w:hAnsi="Browallia New" w:cs="Browallia New"/>
          <w:sz w:val="2"/>
          <w:szCs w:val="2"/>
        </w:rPr>
      </w:pPr>
    </w:p>
    <w:p w14:paraId="739368CC" w14:textId="20E26E32" w:rsidR="00D13E5A" w:rsidRDefault="00D13E5A" w:rsidP="00204785">
      <w:pPr>
        <w:spacing w:after="160" w:line="259" w:lineRule="auto"/>
        <w:ind w:left="426"/>
        <w:rPr>
          <w:rFonts w:ascii="Browallia New" w:hAnsi="Browallia New" w:cs="Browallia New"/>
          <w:sz w:val="28"/>
          <w:szCs w:val="28"/>
        </w:rPr>
      </w:pPr>
    </w:p>
    <w:p w14:paraId="29AA3AE6" w14:textId="02A24F04" w:rsidR="00917290" w:rsidRDefault="00917290" w:rsidP="00204785">
      <w:pPr>
        <w:spacing w:after="160" w:line="259" w:lineRule="auto"/>
        <w:ind w:left="426"/>
        <w:rPr>
          <w:rFonts w:ascii="Browallia New" w:hAnsi="Browallia New" w:cs="Browallia New"/>
          <w:sz w:val="28"/>
          <w:szCs w:val="28"/>
        </w:rPr>
      </w:pPr>
    </w:p>
    <w:p w14:paraId="27BE0E8B" w14:textId="4140A5EB" w:rsidR="00917290" w:rsidRDefault="00917290" w:rsidP="00204785">
      <w:pPr>
        <w:spacing w:after="160" w:line="259" w:lineRule="auto"/>
        <w:ind w:left="426"/>
        <w:rPr>
          <w:rFonts w:ascii="Browallia New" w:hAnsi="Browallia New" w:cs="Browallia New"/>
          <w:sz w:val="28"/>
          <w:szCs w:val="28"/>
        </w:rPr>
      </w:pPr>
    </w:p>
    <w:p w14:paraId="6829F46C" w14:textId="2C92BB16" w:rsidR="00917290" w:rsidRDefault="00917290" w:rsidP="00204785">
      <w:pPr>
        <w:spacing w:after="160" w:line="259" w:lineRule="auto"/>
        <w:ind w:left="426"/>
        <w:rPr>
          <w:rFonts w:ascii="Browallia New" w:hAnsi="Browallia New" w:cs="Browallia New"/>
          <w:sz w:val="28"/>
          <w:szCs w:val="28"/>
        </w:rPr>
      </w:pPr>
    </w:p>
    <w:p w14:paraId="14200B65" w14:textId="77777777" w:rsidR="00917290" w:rsidRDefault="00917290" w:rsidP="00204785">
      <w:pPr>
        <w:spacing w:after="160" w:line="259" w:lineRule="auto"/>
        <w:ind w:left="426"/>
        <w:rPr>
          <w:rFonts w:ascii="Browallia New" w:hAnsi="Browallia New" w:cs="Browallia New"/>
          <w:sz w:val="28"/>
          <w:szCs w:val="28"/>
        </w:rPr>
      </w:pPr>
    </w:p>
    <w:p w14:paraId="6EBA061C" w14:textId="1D4B79FC" w:rsidR="00204785" w:rsidRDefault="00204785" w:rsidP="00204785">
      <w:pPr>
        <w:spacing w:after="160" w:line="259" w:lineRule="auto"/>
        <w:ind w:left="426"/>
        <w:rPr>
          <w:rFonts w:ascii="Browallia New" w:hAnsi="Browallia New" w:cs="Browallia New"/>
          <w:sz w:val="28"/>
          <w:szCs w:val="28"/>
        </w:rPr>
      </w:pPr>
      <w:r w:rsidRPr="00826818">
        <w:rPr>
          <w:rFonts w:ascii="Browallia New" w:hAnsi="Browallia New" w:cs="Browallia New"/>
          <w:sz w:val="28"/>
          <w:szCs w:val="28"/>
          <w:cs/>
        </w:rPr>
        <w:lastRenderedPageBreak/>
        <w:t>กลุ่มบริษัทได้เปิดเผยข้อมูลการจำแนกรายได้ตามวิธีการบันทึกรายได้ ดังนี้</w:t>
      </w:r>
    </w:p>
    <w:p w14:paraId="255CE84A" w14:textId="77777777" w:rsidR="00692360" w:rsidRPr="00692360" w:rsidRDefault="00692360" w:rsidP="00204785">
      <w:pPr>
        <w:spacing w:after="160" w:line="259" w:lineRule="auto"/>
        <w:ind w:left="426"/>
        <w:rPr>
          <w:rFonts w:ascii="Browallia New" w:hAnsi="Browallia New" w:cs="Browallia New"/>
          <w:sz w:val="2"/>
          <w:szCs w:val="2"/>
        </w:rPr>
      </w:pPr>
    </w:p>
    <w:tbl>
      <w:tblPr>
        <w:tblStyle w:val="TableGrid1"/>
        <w:tblW w:w="9950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8"/>
        <w:gridCol w:w="810"/>
        <w:gridCol w:w="819"/>
        <w:gridCol w:w="801"/>
        <w:gridCol w:w="819"/>
        <w:gridCol w:w="900"/>
        <w:gridCol w:w="851"/>
        <w:gridCol w:w="850"/>
        <w:gridCol w:w="897"/>
        <w:gridCol w:w="894"/>
        <w:gridCol w:w="891"/>
      </w:tblGrid>
      <w:tr w:rsidR="000A23B0" w:rsidRPr="00D13E5A" w14:paraId="25D1972C" w14:textId="77777777" w:rsidTr="007F7583">
        <w:tc>
          <w:tcPr>
            <w:tcW w:w="1418" w:type="dxa"/>
          </w:tcPr>
          <w:p w14:paraId="718954D5" w14:textId="77777777" w:rsidR="00204785" w:rsidRPr="00D13E5A" w:rsidRDefault="00204785" w:rsidP="007A33DE">
            <w:pPr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C887414" w14:textId="77777777" w:rsidR="00204785" w:rsidRPr="00D13E5A" w:rsidRDefault="00204785" w:rsidP="007A33DE">
            <w:pPr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19" w:type="dxa"/>
          </w:tcPr>
          <w:p w14:paraId="59D9F11D" w14:textId="77777777" w:rsidR="00204785" w:rsidRPr="00D13E5A" w:rsidRDefault="00204785" w:rsidP="007A33DE">
            <w:pPr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01" w:type="dxa"/>
          </w:tcPr>
          <w:p w14:paraId="1903DB2D" w14:textId="77777777" w:rsidR="00204785" w:rsidRPr="00D13E5A" w:rsidRDefault="00204785" w:rsidP="007A33DE">
            <w:pPr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19" w:type="dxa"/>
          </w:tcPr>
          <w:p w14:paraId="43FC0791" w14:textId="77777777" w:rsidR="00204785" w:rsidRPr="00D13E5A" w:rsidRDefault="00204785" w:rsidP="007A33DE">
            <w:pPr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6BB24B0" w14:textId="77777777" w:rsidR="00204785" w:rsidRPr="00D13E5A" w:rsidRDefault="00204785" w:rsidP="007A33DE">
            <w:pPr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598" w:type="dxa"/>
            <w:gridSpan w:val="3"/>
          </w:tcPr>
          <w:p w14:paraId="447B33B4" w14:textId="77777777" w:rsidR="00204785" w:rsidRPr="00D13E5A" w:rsidRDefault="00204785" w:rsidP="007A33DE">
            <w:pPr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785" w:type="dxa"/>
            <w:gridSpan w:val="2"/>
          </w:tcPr>
          <w:p w14:paraId="457B49F8" w14:textId="77777777" w:rsidR="00204785" w:rsidRPr="00D13E5A" w:rsidRDefault="00204785" w:rsidP="007A33DE">
            <w:pPr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13E5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(หน่วย : </w:t>
            </w:r>
            <w:r w:rsidRPr="00D13E5A">
              <w:rPr>
                <w:rFonts w:ascii="Browallia New" w:hAnsi="Browallia New" w:cs="Browallia New" w:hint="cs"/>
                <w:sz w:val="20"/>
                <w:szCs w:val="20"/>
                <w:cs/>
              </w:rPr>
              <w:t>พัน</w:t>
            </w:r>
            <w:r w:rsidRPr="00D13E5A">
              <w:rPr>
                <w:rFonts w:ascii="Browallia New" w:hAnsi="Browallia New" w:cs="Browallia New"/>
                <w:sz w:val="20"/>
                <w:szCs w:val="20"/>
                <w:cs/>
              </w:rPr>
              <w:t>บาท)</w:t>
            </w:r>
          </w:p>
        </w:tc>
      </w:tr>
      <w:tr w:rsidR="006F0CB5" w:rsidRPr="00D13E5A" w14:paraId="49E026DE" w14:textId="77777777" w:rsidTr="007F7583">
        <w:tc>
          <w:tcPr>
            <w:tcW w:w="1418" w:type="dxa"/>
          </w:tcPr>
          <w:p w14:paraId="74A131EC" w14:textId="77777777" w:rsidR="00204785" w:rsidRPr="00D13E5A" w:rsidRDefault="00204785" w:rsidP="007A33DE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32" w:type="dxa"/>
            <w:gridSpan w:val="10"/>
          </w:tcPr>
          <w:p w14:paraId="67051AC0" w14:textId="77777777" w:rsidR="00204785" w:rsidRPr="00D13E5A" w:rsidRDefault="00204785" w:rsidP="007A33D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13E5A">
              <w:rPr>
                <w:rFonts w:ascii="Browallia New" w:hAnsi="Browallia New" w:cs="Browallia New"/>
                <w:sz w:val="20"/>
                <w:szCs w:val="20"/>
                <w:cs/>
              </w:rPr>
              <w:t>งบการเงินรวม</w:t>
            </w:r>
          </w:p>
        </w:tc>
      </w:tr>
      <w:tr w:rsidR="0096042B" w:rsidRPr="00D13E5A" w14:paraId="73779BDB" w14:textId="77777777" w:rsidTr="007F7583">
        <w:tc>
          <w:tcPr>
            <w:tcW w:w="1418" w:type="dxa"/>
          </w:tcPr>
          <w:p w14:paraId="373FFACD" w14:textId="77777777" w:rsidR="008E0135" w:rsidRPr="00D13E5A" w:rsidRDefault="008E0135" w:rsidP="007A33DE">
            <w:pPr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629" w:type="dxa"/>
            <w:gridSpan w:val="2"/>
            <w:vAlign w:val="bottom"/>
          </w:tcPr>
          <w:p w14:paraId="2C855062" w14:textId="77777777" w:rsidR="008E0135" w:rsidRPr="00D13E5A" w:rsidRDefault="008E0135" w:rsidP="007A33D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D13E5A">
              <w:rPr>
                <w:rFonts w:ascii="Browallia New" w:hAnsi="Browallia New" w:cs="Browallia New"/>
                <w:sz w:val="20"/>
                <w:szCs w:val="20"/>
                <w:cs/>
              </w:rPr>
              <w:t>ผลิตและจำหน่ายผลิตภัณฑ์คอนกรีตสำเร็จรูป</w:t>
            </w:r>
          </w:p>
        </w:tc>
        <w:tc>
          <w:tcPr>
            <w:tcW w:w="1620" w:type="dxa"/>
            <w:gridSpan w:val="2"/>
            <w:vAlign w:val="bottom"/>
          </w:tcPr>
          <w:p w14:paraId="11698523" w14:textId="77777777" w:rsidR="008E0135" w:rsidRPr="00D13E5A" w:rsidRDefault="008E0135" w:rsidP="007A33D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D13E5A">
              <w:rPr>
                <w:rFonts w:ascii="Browallia New" w:hAnsi="Browallia New" w:cs="Browallia New"/>
                <w:sz w:val="20"/>
                <w:szCs w:val="20"/>
                <w:cs/>
              </w:rPr>
              <w:t>ผลิตและจำหน่ายลวดแรงดึงสูงพิเศษ</w:t>
            </w:r>
          </w:p>
        </w:tc>
        <w:tc>
          <w:tcPr>
            <w:tcW w:w="1751" w:type="dxa"/>
            <w:gridSpan w:val="2"/>
            <w:vAlign w:val="bottom"/>
          </w:tcPr>
          <w:p w14:paraId="182558C6" w14:textId="77777777" w:rsidR="008E0135" w:rsidRPr="00D13E5A" w:rsidRDefault="008E0135" w:rsidP="007A33D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D13E5A">
              <w:rPr>
                <w:rFonts w:ascii="Browallia New" w:hAnsi="Browallia New" w:cs="Browallia New"/>
                <w:sz w:val="20"/>
                <w:szCs w:val="20"/>
                <w:cs/>
              </w:rPr>
              <w:t>ผลิตและจำหน่ายผลิตภัณฑ์คอนกรีตสำเร็จรูปที่ใช้ในการก่อสร้าง</w:t>
            </w:r>
          </w:p>
        </w:tc>
        <w:tc>
          <w:tcPr>
            <w:tcW w:w="1747" w:type="dxa"/>
            <w:gridSpan w:val="2"/>
            <w:tcBorders>
              <w:bottom w:val="single" w:sz="4" w:space="0" w:color="auto"/>
            </w:tcBorders>
            <w:vAlign w:val="bottom"/>
          </w:tcPr>
          <w:p w14:paraId="4586972B" w14:textId="77777777" w:rsidR="008E0135" w:rsidRPr="00D13E5A" w:rsidRDefault="008E0135" w:rsidP="00797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2AF52FD6" w14:textId="5F4E0202" w:rsidR="00823206" w:rsidRPr="00D13E5A" w:rsidRDefault="00797021" w:rsidP="00797021">
            <w:pPr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D13E5A">
              <w:rPr>
                <w:rFonts w:ascii="Browallia New" w:hAnsi="Browallia New" w:cs="Browallia New" w:hint="cs"/>
                <w:sz w:val="20"/>
                <w:szCs w:val="20"/>
                <w:cs/>
              </w:rPr>
              <w:t>ตัดรายการ</w:t>
            </w:r>
            <w:r w:rsidR="000D3417" w:rsidRPr="00D13E5A">
              <w:rPr>
                <w:rFonts w:ascii="Browallia New" w:hAnsi="Browallia New" w:cs="Browallia New" w:hint="cs"/>
                <w:sz w:val="20"/>
                <w:szCs w:val="20"/>
                <w:cs/>
              </w:rPr>
              <w:t>บัญชี</w:t>
            </w:r>
          </w:p>
          <w:p w14:paraId="507228DF" w14:textId="5F571609" w:rsidR="008E0135" w:rsidRPr="00D13E5A" w:rsidRDefault="00797021" w:rsidP="00797021">
            <w:pPr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D13E5A">
              <w:rPr>
                <w:rFonts w:ascii="Browallia New" w:hAnsi="Browallia New" w:cs="Browallia New" w:hint="cs"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1785" w:type="dxa"/>
            <w:gridSpan w:val="2"/>
            <w:vAlign w:val="bottom"/>
          </w:tcPr>
          <w:p w14:paraId="6BCB5B39" w14:textId="7E063D7F" w:rsidR="008E0135" w:rsidRPr="00D13E5A" w:rsidRDefault="008E0135" w:rsidP="007A33D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13E5A">
              <w:rPr>
                <w:rFonts w:ascii="Browallia New" w:hAnsi="Browallia New" w:cs="Browallia New"/>
                <w:sz w:val="20"/>
                <w:szCs w:val="20"/>
                <w:cs/>
              </w:rPr>
              <w:t>รวม</w:t>
            </w:r>
          </w:p>
        </w:tc>
      </w:tr>
      <w:tr w:rsidR="00030681" w:rsidRPr="00D13E5A" w14:paraId="689152FC" w14:textId="77777777" w:rsidTr="007F7583">
        <w:tc>
          <w:tcPr>
            <w:tcW w:w="1418" w:type="dxa"/>
          </w:tcPr>
          <w:p w14:paraId="4EA30E07" w14:textId="77777777" w:rsidR="008E0135" w:rsidRPr="00D13E5A" w:rsidRDefault="008E0135" w:rsidP="007A33DE">
            <w:pPr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05E0AEB" w14:textId="77777777" w:rsidR="008E0135" w:rsidRPr="00D13E5A" w:rsidRDefault="008E0135" w:rsidP="007A33D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D13E5A">
              <w:rPr>
                <w:rFonts w:ascii="Browallia New" w:hAnsi="Browallia New" w:cs="Browallia New"/>
                <w:sz w:val="20"/>
                <w:szCs w:val="20"/>
              </w:rPr>
              <w:t>2562</w:t>
            </w:r>
          </w:p>
        </w:tc>
        <w:tc>
          <w:tcPr>
            <w:tcW w:w="819" w:type="dxa"/>
          </w:tcPr>
          <w:p w14:paraId="12D5B430" w14:textId="77777777" w:rsidR="008E0135" w:rsidRPr="00D13E5A" w:rsidRDefault="008E0135" w:rsidP="007A33D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D13E5A">
              <w:rPr>
                <w:rFonts w:ascii="Browallia New" w:hAnsi="Browallia New" w:cs="Browallia New"/>
                <w:sz w:val="20"/>
                <w:szCs w:val="20"/>
              </w:rPr>
              <w:t>2561</w:t>
            </w:r>
          </w:p>
        </w:tc>
        <w:tc>
          <w:tcPr>
            <w:tcW w:w="801" w:type="dxa"/>
          </w:tcPr>
          <w:p w14:paraId="2B6E4E9C" w14:textId="77777777" w:rsidR="008E0135" w:rsidRPr="00D13E5A" w:rsidRDefault="008E0135" w:rsidP="007A33D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D13E5A">
              <w:rPr>
                <w:rFonts w:ascii="Browallia New" w:hAnsi="Browallia New" w:cs="Browallia New"/>
                <w:sz w:val="20"/>
                <w:szCs w:val="20"/>
              </w:rPr>
              <w:t>2562</w:t>
            </w:r>
          </w:p>
        </w:tc>
        <w:tc>
          <w:tcPr>
            <w:tcW w:w="819" w:type="dxa"/>
          </w:tcPr>
          <w:p w14:paraId="41CA80DA" w14:textId="77777777" w:rsidR="008E0135" w:rsidRPr="00D13E5A" w:rsidRDefault="008E0135" w:rsidP="007A33D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D13E5A">
              <w:rPr>
                <w:rFonts w:ascii="Browallia New" w:hAnsi="Browallia New" w:cs="Browallia New"/>
                <w:sz w:val="20"/>
                <w:szCs w:val="20"/>
              </w:rPr>
              <w:t>2561</w:t>
            </w:r>
          </w:p>
        </w:tc>
        <w:tc>
          <w:tcPr>
            <w:tcW w:w="900" w:type="dxa"/>
          </w:tcPr>
          <w:p w14:paraId="10BDFE4B" w14:textId="77777777" w:rsidR="008E0135" w:rsidRPr="00D13E5A" w:rsidRDefault="008E0135" w:rsidP="007A33D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D13E5A">
              <w:rPr>
                <w:rFonts w:ascii="Browallia New" w:hAnsi="Browallia New" w:cs="Browallia New"/>
                <w:sz w:val="20"/>
                <w:szCs w:val="20"/>
              </w:rPr>
              <w:t>2562</w:t>
            </w:r>
          </w:p>
        </w:tc>
        <w:tc>
          <w:tcPr>
            <w:tcW w:w="851" w:type="dxa"/>
          </w:tcPr>
          <w:p w14:paraId="63D14794" w14:textId="77777777" w:rsidR="008E0135" w:rsidRPr="00D13E5A" w:rsidRDefault="008E0135" w:rsidP="007A33D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D13E5A">
              <w:rPr>
                <w:rFonts w:ascii="Browallia New" w:hAnsi="Browallia New" w:cs="Browallia New"/>
                <w:sz w:val="20"/>
                <w:szCs w:val="20"/>
              </w:rPr>
              <w:t>2561</w:t>
            </w:r>
          </w:p>
        </w:tc>
        <w:tc>
          <w:tcPr>
            <w:tcW w:w="850" w:type="dxa"/>
          </w:tcPr>
          <w:p w14:paraId="410F847B" w14:textId="1B75EDAD" w:rsidR="008E0135" w:rsidRPr="00D13E5A" w:rsidRDefault="00797021" w:rsidP="008E0135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D13E5A">
              <w:rPr>
                <w:rFonts w:ascii="Browallia New" w:hAnsi="Browallia New" w:cs="Browallia New"/>
                <w:sz w:val="20"/>
                <w:szCs w:val="20"/>
              </w:rPr>
              <w:t>2562</w:t>
            </w:r>
          </w:p>
        </w:tc>
        <w:tc>
          <w:tcPr>
            <w:tcW w:w="897" w:type="dxa"/>
            <w:tcBorders>
              <w:left w:val="nil"/>
            </w:tcBorders>
          </w:tcPr>
          <w:p w14:paraId="6FE1A996" w14:textId="26B90280" w:rsidR="008E0135" w:rsidRPr="00D13E5A" w:rsidRDefault="00797021" w:rsidP="008E0135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D13E5A">
              <w:rPr>
                <w:rFonts w:ascii="Browallia New" w:hAnsi="Browallia New" w:cs="Browallia New"/>
                <w:sz w:val="20"/>
                <w:szCs w:val="20"/>
              </w:rPr>
              <w:t>2561</w:t>
            </w:r>
          </w:p>
        </w:tc>
        <w:tc>
          <w:tcPr>
            <w:tcW w:w="894" w:type="dxa"/>
          </w:tcPr>
          <w:p w14:paraId="6EB3EBC7" w14:textId="60A9DF20" w:rsidR="008E0135" w:rsidRPr="00D13E5A" w:rsidRDefault="008E0135" w:rsidP="007A33D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D13E5A">
              <w:rPr>
                <w:rFonts w:ascii="Browallia New" w:hAnsi="Browallia New" w:cs="Browallia New"/>
                <w:sz w:val="20"/>
                <w:szCs w:val="20"/>
              </w:rPr>
              <w:t>2562</w:t>
            </w:r>
          </w:p>
        </w:tc>
        <w:tc>
          <w:tcPr>
            <w:tcW w:w="891" w:type="dxa"/>
          </w:tcPr>
          <w:p w14:paraId="07692A88" w14:textId="77777777" w:rsidR="008E0135" w:rsidRPr="00D13E5A" w:rsidRDefault="008E0135" w:rsidP="007A33D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13E5A">
              <w:rPr>
                <w:rFonts w:ascii="Browallia New" w:hAnsi="Browallia New" w:cs="Browallia New"/>
                <w:sz w:val="20"/>
                <w:szCs w:val="20"/>
              </w:rPr>
              <w:t>2561</w:t>
            </w:r>
          </w:p>
        </w:tc>
      </w:tr>
      <w:tr w:rsidR="00030681" w:rsidRPr="00D13E5A" w14:paraId="2BE0A232" w14:textId="77777777" w:rsidTr="007F7583">
        <w:tc>
          <w:tcPr>
            <w:tcW w:w="1418" w:type="dxa"/>
          </w:tcPr>
          <w:p w14:paraId="2A297480" w14:textId="77777777" w:rsidR="008E0135" w:rsidRPr="00D13E5A" w:rsidRDefault="008E0135" w:rsidP="007A33DE">
            <w:pPr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3671C02" w14:textId="77777777" w:rsidR="008E0135" w:rsidRPr="00D13E5A" w:rsidRDefault="008E0135" w:rsidP="007A33DE">
            <w:pPr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19" w:type="dxa"/>
          </w:tcPr>
          <w:p w14:paraId="75AA3378" w14:textId="77777777" w:rsidR="008E0135" w:rsidRPr="00D13E5A" w:rsidRDefault="008E0135" w:rsidP="007A33DE">
            <w:pPr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01" w:type="dxa"/>
          </w:tcPr>
          <w:p w14:paraId="1D856C05" w14:textId="77777777" w:rsidR="008E0135" w:rsidRPr="00D13E5A" w:rsidRDefault="008E0135" w:rsidP="007A33DE">
            <w:pPr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19" w:type="dxa"/>
          </w:tcPr>
          <w:p w14:paraId="228DC52C" w14:textId="77777777" w:rsidR="008E0135" w:rsidRPr="00D13E5A" w:rsidRDefault="008E0135" w:rsidP="007A33DE">
            <w:pPr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3D1FC28" w14:textId="77777777" w:rsidR="008E0135" w:rsidRPr="00D13E5A" w:rsidRDefault="008E0135" w:rsidP="007A33DE">
            <w:pPr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</w:tcPr>
          <w:p w14:paraId="19C355D6" w14:textId="77777777" w:rsidR="008E0135" w:rsidRPr="00D13E5A" w:rsidRDefault="008E0135" w:rsidP="007A33DE">
            <w:pPr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</w:tcPr>
          <w:p w14:paraId="67F70ABF" w14:textId="77777777" w:rsidR="008E0135" w:rsidRPr="00D13E5A" w:rsidRDefault="008E0135" w:rsidP="007A33DE">
            <w:pPr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nil"/>
            </w:tcBorders>
          </w:tcPr>
          <w:p w14:paraId="174BA697" w14:textId="77777777" w:rsidR="008E0135" w:rsidRPr="00D13E5A" w:rsidRDefault="008E0135" w:rsidP="007A33DE">
            <w:pPr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94" w:type="dxa"/>
          </w:tcPr>
          <w:p w14:paraId="75C0BB45" w14:textId="118786D0" w:rsidR="008E0135" w:rsidRPr="00D13E5A" w:rsidRDefault="008E0135" w:rsidP="007A33DE">
            <w:pPr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91" w:type="dxa"/>
          </w:tcPr>
          <w:p w14:paraId="7DDD3FAC" w14:textId="77777777" w:rsidR="008E0135" w:rsidRPr="00D13E5A" w:rsidRDefault="008E0135" w:rsidP="007A33DE">
            <w:pPr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030681" w:rsidRPr="00D13E5A" w14:paraId="0127FBE4" w14:textId="77777777" w:rsidTr="007F7583">
        <w:tc>
          <w:tcPr>
            <w:tcW w:w="1418" w:type="dxa"/>
          </w:tcPr>
          <w:p w14:paraId="63BB239D" w14:textId="113E1CF3" w:rsidR="008E0135" w:rsidRPr="00D13E5A" w:rsidRDefault="008E0135" w:rsidP="007A33DE">
            <w:pPr>
              <w:rPr>
                <w:rFonts w:ascii="Browallia New" w:hAnsi="Browallia New" w:cs="Browallia New"/>
                <w:sz w:val="20"/>
                <w:szCs w:val="20"/>
              </w:rPr>
            </w:pPr>
            <w:r w:rsidRPr="00D13E5A">
              <w:rPr>
                <w:rFonts w:ascii="Browallia New" w:hAnsi="Browallia New" w:cs="Browallia New"/>
                <w:sz w:val="20"/>
                <w:szCs w:val="20"/>
                <w:cs/>
              </w:rPr>
              <w:t>ณ เวลาใดเวล</w:t>
            </w:r>
            <w:r w:rsidR="005A1D3F">
              <w:rPr>
                <w:rFonts w:ascii="Browallia New" w:hAnsi="Browallia New" w:cs="Browallia New" w:hint="cs"/>
                <w:sz w:val="20"/>
                <w:szCs w:val="20"/>
                <w:cs/>
              </w:rPr>
              <w:t>า</w:t>
            </w:r>
            <w:r w:rsidRPr="00D13E5A">
              <w:rPr>
                <w:rFonts w:ascii="Browallia New" w:hAnsi="Browallia New" w:cs="Browallia New"/>
                <w:sz w:val="20"/>
                <w:szCs w:val="20"/>
                <w:cs/>
              </w:rPr>
              <w:t>หนึ่ง</w:t>
            </w:r>
          </w:p>
        </w:tc>
        <w:tc>
          <w:tcPr>
            <w:tcW w:w="810" w:type="dxa"/>
          </w:tcPr>
          <w:p w14:paraId="1D523ADE" w14:textId="418B5EF3" w:rsidR="008E0135" w:rsidRPr="00D13E5A" w:rsidRDefault="00043403" w:rsidP="006F0CB5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13E5A">
              <w:rPr>
                <w:rFonts w:ascii="Browallia New" w:hAnsi="Browallia New" w:cs="Browallia New"/>
                <w:sz w:val="20"/>
                <w:szCs w:val="20"/>
              </w:rPr>
              <w:t>1,8</w:t>
            </w:r>
            <w:r w:rsidR="006F0CB5" w:rsidRPr="00D13E5A">
              <w:rPr>
                <w:rFonts w:ascii="Browallia New" w:hAnsi="Browallia New" w:cs="Browallia New"/>
                <w:sz w:val="20"/>
                <w:szCs w:val="20"/>
              </w:rPr>
              <w:t>74,934</w:t>
            </w:r>
          </w:p>
        </w:tc>
        <w:tc>
          <w:tcPr>
            <w:tcW w:w="819" w:type="dxa"/>
          </w:tcPr>
          <w:p w14:paraId="76A921A6" w14:textId="5038E034" w:rsidR="008E0135" w:rsidRPr="00D13E5A" w:rsidRDefault="006F0CB5" w:rsidP="006F0CB5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13E5A">
              <w:rPr>
                <w:rFonts w:ascii="Browallia New" w:hAnsi="Browallia New" w:cs="Browallia New"/>
                <w:sz w:val="20"/>
                <w:szCs w:val="20"/>
              </w:rPr>
              <w:t>1,948,024</w:t>
            </w:r>
          </w:p>
        </w:tc>
        <w:tc>
          <w:tcPr>
            <w:tcW w:w="801" w:type="dxa"/>
          </w:tcPr>
          <w:p w14:paraId="517CD6B0" w14:textId="3DF64F12" w:rsidR="008E0135" w:rsidRPr="00D13E5A" w:rsidRDefault="006F0CB5" w:rsidP="006F0CB5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13E5A">
              <w:rPr>
                <w:rFonts w:ascii="Browallia New" w:hAnsi="Browallia New" w:cs="Browallia New"/>
                <w:sz w:val="20"/>
                <w:szCs w:val="20"/>
              </w:rPr>
              <w:t>270,829</w:t>
            </w:r>
          </w:p>
        </w:tc>
        <w:tc>
          <w:tcPr>
            <w:tcW w:w="819" w:type="dxa"/>
          </w:tcPr>
          <w:p w14:paraId="3D4501AB" w14:textId="05633230" w:rsidR="008E0135" w:rsidRPr="00D13E5A" w:rsidRDefault="006F0CB5" w:rsidP="006F0CB5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13E5A">
              <w:rPr>
                <w:rFonts w:ascii="Browallia New" w:hAnsi="Browallia New" w:cs="Browallia New"/>
                <w:sz w:val="20"/>
                <w:szCs w:val="20"/>
              </w:rPr>
              <w:t>50,759</w:t>
            </w:r>
          </w:p>
        </w:tc>
        <w:tc>
          <w:tcPr>
            <w:tcW w:w="900" w:type="dxa"/>
          </w:tcPr>
          <w:p w14:paraId="1B5DCDE5" w14:textId="14ABC50E" w:rsidR="008E0135" w:rsidRPr="00D13E5A" w:rsidRDefault="00EB164A" w:rsidP="006F0CB5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13E5A">
              <w:rPr>
                <w:rFonts w:ascii="Browallia New" w:hAnsi="Browallia New" w:cs="Browallia New"/>
                <w:sz w:val="20"/>
                <w:szCs w:val="20"/>
              </w:rPr>
              <w:t>85,922</w:t>
            </w:r>
          </w:p>
        </w:tc>
        <w:tc>
          <w:tcPr>
            <w:tcW w:w="851" w:type="dxa"/>
          </w:tcPr>
          <w:p w14:paraId="78B09CAF" w14:textId="16E93E97" w:rsidR="008E0135" w:rsidRPr="00D13E5A" w:rsidRDefault="0096042B" w:rsidP="0096042B">
            <w:pPr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D13E5A">
              <w:rPr>
                <w:rFonts w:ascii="Browallia New" w:hAnsi="Browallia New" w:cs="Browallia New"/>
                <w:sz w:val="20"/>
                <w:szCs w:val="20"/>
              </w:rPr>
              <w:t xml:space="preserve">  </w:t>
            </w:r>
            <w:r w:rsidR="00EB164A" w:rsidRPr="00D13E5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1AD697DC" w14:textId="1770777E" w:rsidR="008E0135" w:rsidRPr="00D13E5A" w:rsidRDefault="00EB164A" w:rsidP="006F0CB5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13E5A">
              <w:rPr>
                <w:rFonts w:ascii="Browallia New" w:hAnsi="Browallia New" w:cs="Browallia New"/>
                <w:sz w:val="20"/>
                <w:szCs w:val="20"/>
              </w:rPr>
              <w:t>(197</w:t>
            </w:r>
            <w:r w:rsidR="000A23B0" w:rsidRPr="00D13E5A">
              <w:rPr>
                <w:rFonts w:ascii="Browallia New" w:hAnsi="Browallia New" w:cs="Browallia New"/>
                <w:sz w:val="20"/>
                <w:szCs w:val="20"/>
              </w:rPr>
              <w:t>,245</w:t>
            </w:r>
            <w:r w:rsidRPr="00D13E5A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897" w:type="dxa"/>
            <w:tcBorders>
              <w:left w:val="nil"/>
            </w:tcBorders>
          </w:tcPr>
          <w:p w14:paraId="740D6AA9" w14:textId="3EBE665A" w:rsidR="008E0135" w:rsidRPr="00D13E5A" w:rsidRDefault="000A23B0" w:rsidP="006F0CB5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13E5A">
              <w:rPr>
                <w:rFonts w:ascii="Browallia New" w:hAnsi="Browallia New" w:cs="Browallia New"/>
                <w:sz w:val="20"/>
                <w:szCs w:val="20"/>
              </w:rPr>
              <w:t>(50,768)</w:t>
            </w:r>
          </w:p>
        </w:tc>
        <w:tc>
          <w:tcPr>
            <w:tcW w:w="894" w:type="dxa"/>
          </w:tcPr>
          <w:p w14:paraId="2A77E541" w14:textId="29AB1711" w:rsidR="008E0135" w:rsidRPr="00D13E5A" w:rsidRDefault="000A23B0" w:rsidP="006F0CB5">
            <w:pPr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13E5A">
              <w:rPr>
                <w:rFonts w:ascii="Browallia New" w:hAnsi="Browallia New" w:cs="Browallia New"/>
                <w:sz w:val="20"/>
                <w:szCs w:val="20"/>
              </w:rPr>
              <w:t>2,034,</w:t>
            </w:r>
            <w:r w:rsidR="00030681" w:rsidRPr="00D13E5A">
              <w:rPr>
                <w:rFonts w:ascii="Browallia New" w:hAnsi="Browallia New" w:cs="Browallia New"/>
                <w:sz w:val="20"/>
                <w:szCs w:val="20"/>
              </w:rPr>
              <w:t>440</w:t>
            </w:r>
          </w:p>
        </w:tc>
        <w:tc>
          <w:tcPr>
            <w:tcW w:w="891" w:type="dxa"/>
          </w:tcPr>
          <w:p w14:paraId="54A2B5DF" w14:textId="53324FAD" w:rsidR="008E0135" w:rsidRPr="00D13E5A" w:rsidRDefault="00030681" w:rsidP="006F0CB5">
            <w:pPr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13E5A">
              <w:rPr>
                <w:rFonts w:ascii="Browallia New" w:hAnsi="Browallia New" w:cs="Browallia New"/>
                <w:sz w:val="20"/>
                <w:szCs w:val="20"/>
              </w:rPr>
              <w:t>1,948,015</w:t>
            </w:r>
          </w:p>
        </w:tc>
      </w:tr>
      <w:tr w:rsidR="00030681" w:rsidRPr="00D13E5A" w14:paraId="6CCC6797" w14:textId="77777777" w:rsidTr="007F7583">
        <w:tc>
          <w:tcPr>
            <w:tcW w:w="1418" w:type="dxa"/>
          </w:tcPr>
          <w:p w14:paraId="75F6FF11" w14:textId="77777777" w:rsidR="008E0135" w:rsidRPr="00D13E5A" w:rsidRDefault="008E0135" w:rsidP="007A33DE">
            <w:pPr>
              <w:rPr>
                <w:rFonts w:ascii="Browallia New" w:hAnsi="Browallia New" w:cs="Browallia New"/>
                <w:sz w:val="20"/>
                <w:szCs w:val="20"/>
              </w:rPr>
            </w:pPr>
            <w:r w:rsidRPr="00D13E5A">
              <w:rPr>
                <w:rFonts w:ascii="Browallia New" w:hAnsi="Browallia New" w:cs="Browallia New"/>
                <w:sz w:val="20"/>
                <w:szCs w:val="20"/>
                <w:cs/>
              </w:rPr>
              <w:t>ตลอดช่วงระยะเวลา</w:t>
            </w:r>
          </w:p>
        </w:tc>
        <w:tc>
          <w:tcPr>
            <w:tcW w:w="810" w:type="dxa"/>
            <w:vAlign w:val="bottom"/>
          </w:tcPr>
          <w:p w14:paraId="1FA41395" w14:textId="0D074239" w:rsidR="00030681" w:rsidRPr="00D13E5A" w:rsidRDefault="0096042B" w:rsidP="0096042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D13E5A">
              <w:rPr>
                <w:rFonts w:ascii="Browallia New" w:hAnsi="Browallia New" w:cs="Browallia New"/>
                <w:sz w:val="20"/>
                <w:szCs w:val="20"/>
              </w:rPr>
              <w:t xml:space="preserve">   -</w:t>
            </w:r>
          </w:p>
        </w:tc>
        <w:tc>
          <w:tcPr>
            <w:tcW w:w="819" w:type="dxa"/>
          </w:tcPr>
          <w:p w14:paraId="7490096D" w14:textId="44B4A59B" w:rsidR="00030681" w:rsidRPr="00D13E5A" w:rsidRDefault="0096042B" w:rsidP="0096042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D13E5A">
              <w:rPr>
                <w:rFonts w:ascii="Browallia New" w:hAnsi="Browallia New" w:cs="Browallia New"/>
                <w:sz w:val="20"/>
                <w:szCs w:val="20"/>
              </w:rPr>
              <w:t xml:space="preserve">   -</w:t>
            </w:r>
          </w:p>
        </w:tc>
        <w:tc>
          <w:tcPr>
            <w:tcW w:w="801" w:type="dxa"/>
          </w:tcPr>
          <w:p w14:paraId="54C693AE" w14:textId="60B3F5F3" w:rsidR="00030681" w:rsidRPr="00D13E5A" w:rsidRDefault="0096042B" w:rsidP="0096042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D13E5A">
              <w:rPr>
                <w:rFonts w:ascii="Browallia New" w:hAnsi="Browallia New" w:cs="Browallia New"/>
                <w:sz w:val="20"/>
                <w:szCs w:val="20"/>
              </w:rPr>
              <w:t xml:space="preserve"> -</w:t>
            </w:r>
          </w:p>
        </w:tc>
        <w:tc>
          <w:tcPr>
            <w:tcW w:w="819" w:type="dxa"/>
          </w:tcPr>
          <w:p w14:paraId="611C686E" w14:textId="7655D4E1" w:rsidR="00030681" w:rsidRPr="00D13E5A" w:rsidRDefault="0096042B" w:rsidP="0096042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D13E5A">
              <w:rPr>
                <w:rFonts w:ascii="Browallia New" w:hAnsi="Browallia New" w:cs="Browallia New"/>
                <w:sz w:val="20"/>
                <w:szCs w:val="20"/>
              </w:rPr>
              <w:t xml:space="preserve">  -</w:t>
            </w:r>
          </w:p>
        </w:tc>
        <w:tc>
          <w:tcPr>
            <w:tcW w:w="900" w:type="dxa"/>
          </w:tcPr>
          <w:p w14:paraId="19DF2538" w14:textId="3742AFD6" w:rsidR="00030681" w:rsidRPr="00D13E5A" w:rsidRDefault="0096042B" w:rsidP="0096042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D13E5A">
              <w:rPr>
                <w:rFonts w:ascii="Browallia New" w:hAnsi="Browallia New" w:cs="Browallia New"/>
                <w:sz w:val="20"/>
                <w:szCs w:val="20"/>
              </w:rPr>
              <w:t xml:space="preserve">   -</w:t>
            </w:r>
          </w:p>
        </w:tc>
        <w:tc>
          <w:tcPr>
            <w:tcW w:w="851" w:type="dxa"/>
          </w:tcPr>
          <w:p w14:paraId="20A3A658" w14:textId="4A5F562D" w:rsidR="00030681" w:rsidRPr="00D13E5A" w:rsidRDefault="0096042B" w:rsidP="0096042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D13E5A">
              <w:rPr>
                <w:rFonts w:ascii="Browallia New" w:hAnsi="Browallia New" w:cs="Browallia New"/>
                <w:sz w:val="20"/>
                <w:szCs w:val="20"/>
              </w:rPr>
              <w:t xml:space="preserve">  -</w:t>
            </w:r>
          </w:p>
        </w:tc>
        <w:tc>
          <w:tcPr>
            <w:tcW w:w="850" w:type="dxa"/>
          </w:tcPr>
          <w:p w14:paraId="4092B977" w14:textId="791F276E" w:rsidR="00030681" w:rsidRPr="00D13E5A" w:rsidRDefault="0096042B" w:rsidP="0096042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D13E5A">
              <w:rPr>
                <w:rFonts w:ascii="Browallia New" w:hAnsi="Browallia New" w:cs="Browallia New"/>
                <w:sz w:val="20"/>
                <w:szCs w:val="20"/>
              </w:rPr>
              <w:t xml:space="preserve"> -</w:t>
            </w:r>
          </w:p>
        </w:tc>
        <w:tc>
          <w:tcPr>
            <w:tcW w:w="897" w:type="dxa"/>
            <w:tcBorders>
              <w:left w:val="nil"/>
            </w:tcBorders>
          </w:tcPr>
          <w:p w14:paraId="646572CD" w14:textId="3A515FB3" w:rsidR="00030681" w:rsidRPr="00D13E5A" w:rsidRDefault="00202E5F" w:rsidP="0096042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  </w:t>
            </w:r>
            <w:r w:rsidR="0096042B" w:rsidRPr="00D13E5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94" w:type="dxa"/>
          </w:tcPr>
          <w:p w14:paraId="41313F02" w14:textId="7758AB2C" w:rsidR="00030681" w:rsidRPr="00D13E5A" w:rsidRDefault="0096042B" w:rsidP="0096042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13E5A">
              <w:rPr>
                <w:rFonts w:ascii="Browallia New" w:hAnsi="Browallia New" w:cs="Browallia New"/>
                <w:sz w:val="20"/>
                <w:szCs w:val="20"/>
              </w:rPr>
              <w:t xml:space="preserve">   -</w:t>
            </w:r>
          </w:p>
        </w:tc>
        <w:tc>
          <w:tcPr>
            <w:tcW w:w="891" w:type="dxa"/>
          </w:tcPr>
          <w:p w14:paraId="194AFCAE" w14:textId="3EA713ED" w:rsidR="00030681" w:rsidRPr="00D13E5A" w:rsidRDefault="0096042B" w:rsidP="0096042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13E5A">
              <w:rPr>
                <w:rFonts w:ascii="Browallia New" w:hAnsi="Browallia New" w:cs="Browallia New"/>
                <w:sz w:val="20"/>
                <w:szCs w:val="20"/>
              </w:rPr>
              <w:t xml:space="preserve">   -</w:t>
            </w:r>
          </w:p>
        </w:tc>
      </w:tr>
      <w:tr w:rsidR="000331F7" w:rsidRPr="00D13E5A" w14:paraId="6EE8787B" w14:textId="77777777" w:rsidTr="007F7583">
        <w:tc>
          <w:tcPr>
            <w:tcW w:w="1418" w:type="dxa"/>
          </w:tcPr>
          <w:p w14:paraId="78AEF786" w14:textId="77777777" w:rsidR="000331F7" w:rsidRPr="00D13E5A" w:rsidRDefault="000331F7" w:rsidP="000331F7">
            <w:pPr>
              <w:rPr>
                <w:rFonts w:ascii="Browallia New" w:hAnsi="Browallia New" w:cs="Browallia New"/>
                <w:sz w:val="20"/>
                <w:szCs w:val="20"/>
              </w:rPr>
            </w:pPr>
            <w:r w:rsidRPr="00D13E5A">
              <w:rPr>
                <w:rFonts w:ascii="Browallia New" w:hAnsi="Browallia New" w:cs="Browallia New"/>
                <w:sz w:val="20"/>
                <w:szCs w:val="20"/>
                <w:cs/>
              </w:rPr>
              <w:t>รวม</w:t>
            </w:r>
          </w:p>
        </w:tc>
        <w:tc>
          <w:tcPr>
            <w:tcW w:w="810" w:type="dxa"/>
          </w:tcPr>
          <w:p w14:paraId="6B5AD0A1" w14:textId="52466593" w:rsidR="000331F7" w:rsidRPr="00D13E5A" w:rsidRDefault="000331F7" w:rsidP="000331F7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13E5A">
              <w:rPr>
                <w:rFonts w:ascii="Browallia New" w:hAnsi="Browallia New" w:cs="Browallia New"/>
                <w:sz w:val="20"/>
                <w:szCs w:val="20"/>
              </w:rPr>
              <w:t>1,874,934</w:t>
            </w:r>
          </w:p>
        </w:tc>
        <w:tc>
          <w:tcPr>
            <w:tcW w:w="819" w:type="dxa"/>
          </w:tcPr>
          <w:p w14:paraId="1602A18F" w14:textId="1B5FF2F8" w:rsidR="000331F7" w:rsidRPr="00D13E5A" w:rsidRDefault="000331F7" w:rsidP="000331F7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13E5A">
              <w:rPr>
                <w:rFonts w:ascii="Browallia New" w:hAnsi="Browallia New" w:cs="Browallia New"/>
                <w:sz w:val="20"/>
                <w:szCs w:val="20"/>
              </w:rPr>
              <w:t>1,948,024</w:t>
            </w:r>
          </w:p>
        </w:tc>
        <w:tc>
          <w:tcPr>
            <w:tcW w:w="801" w:type="dxa"/>
          </w:tcPr>
          <w:p w14:paraId="7DFCA22B" w14:textId="4AF8DA4D" w:rsidR="000331F7" w:rsidRPr="00D13E5A" w:rsidRDefault="000331F7" w:rsidP="000331F7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13E5A">
              <w:rPr>
                <w:rFonts w:ascii="Browallia New" w:hAnsi="Browallia New" w:cs="Browallia New"/>
                <w:sz w:val="20"/>
                <w:szCs w:val="20"/>
              </w:rPr>
              <w:t>270,829</w:t>
            </w:r>
          </w:p>
        </w:tc>
        <w:tc>
          <w:tcPr>
            <w:tcW w:w="819" w:type="dxa"/>
          </w:tcPr>
          <w:p w14:paraId="5FE646CD" w14:textId="47DB9D61" w:rsidR="000331F7" w:rsidRPr="00D13E5A" w:rsidRDefault="000331F7" w:rsidP="000331F7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13E5A">
              <w:rPr>
                <w:rFonts w:ascii="Browallia New" w:hAnsi="Browallia New" w:cs="Browallia New"/>
                <w:sz w:val="20"/>
                <w:szCs w:val="20"/>
              </w:rPr>
              <w:t>50,759</w:t>
            </w:r>
          </w:p>
        </w:tc>
        <w:tc>
          <w:tcPr>
            <w:tcW w:w="900" w:type="dxa"/>
          </w:tcPr>
          <w:p w14:paraId="203717FE" w14:textId="4F31712C" w:rsidR="000331F7" w:rsidRPr="00D13E5A" w:rsidRDefault="000331F7" w:rsidP="000331F7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13E5A">
              <w:rPr>
                <w:rFonts w:ascii="Browallia New" w:hAnsi="Browallia New" w:cs="Browallia New"/>
                <w:sz w:val="20"/>
                <w:szCs w:val="20"/>
              </w:rPr>
              <w:t>85,922</w:t>
            </w:r>
          </w:p>
        </w:tc>
        <w:tc>
          <w:tcPr>
            <w:tcW w:w="851" w:type="dxa"/>
          </w:tcPr>
          <w:p w14:paraId="7CA025DD" w14:textId="37AF20C9" w:rsidR="000331F7" w:rsidRPr="00D13E5A" w:rsidRDefault="0096042B" w:rsidP="0096042B">
            <w:pPr>
              <w:pBdr>
                <w:bottom w:val="single" w:sz="12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D13E5A">
              <w:rPr>
                <w:rFonts w:ascii="Browallia New" w:hAnsi="Browallia New" w:cs="Browallia New"/>
                <w:sz w:val="20"/>
                <w:szCs w:val="20"/>
              </w:rPr>
              <w:t xml:space="preserve">  </w:t>
            </w:r>
            <w:r w:rsidR="000331F7" w:rsidRPr="00D13E5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4C35F417" w14:textId="520D4D24" w:rsidR="000331F7" w:rsidRPr="00D13E5A" w:rsidRDefault="000331F7" w:rsidP="000331F7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13E5A">
              <w:rPr>
                <w:rFonts w:ascii="Browallia New" w:hAnsi="Browallia New" w:cs="Browallia New"/>
                <w:sz w:val="20"/>
                <w:szCs w:val="20"/>
              </w:rPr>
              <w:t>(197,245)</w:t>
            </w:r>
          </w:p>
        </w:tc>
        <w:tc>
          <w:tcPr>
            <w:tcW w:w="897" w:type="dxa"/>
            <w:tcBorders>
              <w:left w:val="nil"/>
            </w:tcBorders>
          </w:tcPr>
          <w:p w14:paraId="071A5EC1" w14:textId="635545C7" w:rsidR="000331F7" w:rsidRPr="00D13E5A" w:rsidRDefault="000331F7" w:rsidP="000331F7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13E5A">
              <w:rPr>
                <w:rFonts w:ascii="Browallia New" w:hAnsi="Browallia New" w:cs="Browallia New"/>
                <w:sz w:val="20"/>
                <w:szCs w:val="20"/>
              </w:rPr>
              <w:t>(50,768)</w:t>
            </w:r>
          </w:p>
        </w:tc>
        <w:tc>
          <w:tcPr>
            <w:tcW w:w="894" w:type="dxa"/>
          </w:tcPr>
          <w:p w14:paraId="26D99123" w14:textId="5962CC1E" w:rsidR="000331F7" w:rsidRPr="00D13E5A" w:rsidRDefault="000331F7" w:rsidP="000331F7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13E5A">
              <w:rPr>
                <w:rFonts w:ascii="Browallia New" w:hAnsi="Browallia New" w:cs="Browallia New"/>
                <w:sz w:val="20"/>
                <w:szCs w:val="20"/>
              </w:rPr>
              <w:t>2,034,440</w:t>
            </w:r>
          </w:p>
        </w:tc>
        <w:tc>
          <w:tcPr>
            <w:tcW w:w="891" w:type="dxa"/>
          </w:tcPr>
          <w:p w14:paraId="03A1BD51" w14:textId="3E3D7929" w:rsidR="000331F7" w:rsidRPr="00D13E5A" w:rsidRDefault="000331F7" w:rsidP="000331F7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13E5A">
              <w:rPr>
                <w:rFonts w:ascii="Browallia New" w:hAnsi="Browallia New" w:cs="Browallia New"/>
                <w:sz w:val="20"/>
                <w:szCs w:val="20"/>
              </w:rPr>
              <w:t>1,948,015</w:t>
            </w:r>
          </w:p>
        </w:tc>
      </w:tr>
    </w:tbl>
    <w:p w14:paraId="6762FF64" w14:textId="77777777" w:rsidR="00204785" w:rsidRPr="00D13E5A" w:rsidRDefault="00204785" w:rsidP="00204785">
      <w:pPr>
        <w:spacing w:after="160" w:line="259" w:lineRule="auto"/>
        <w:rPr>
          <w:rFonts w:ascii="Browallia New" w:hAnsi="Browallia New" w:cs="Browallia New"/>
          <w:sz w:val="16"/>
          <w:szCs w:val="16"/>
        </w:rPr>
      </w:pPr>
    </w:p>
    <w:tbl>
      <w:tblPr>
        <w:tblStyle w:val="TableGrid1"/>
        <w:tblW w:w="9959" w:type="dxa"/>
        <w:tblInd w:w="1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93"/>
        <w:gridCol w:w="984"/>
        <w:gridCol w:w="984"/>
        <w:gridCol w:w="849"/>
        <w:gridCol w:w="797"/>
        <w:gridCol w:w="852"/>
        <w:gridCol w:w="1033"/>
        <w:gridCol w:w="974"/>
        <w:gridCol w:w="993"/>
      </w:tblGrid>
      <w:tr w:rsidR="00273988" w:rsidRPr="00D13E5A" w14:paraId="0D117FC7" w14:textId="77777777" w:rsidTr="00E6772D">
        <w:tc>
          <w:tcPr>
            <w:tcW w:w="2493" w:type="dxa"/>
          </w:tcPr>
          <w:p w14:paraId="5BEC9125" w14:textId="77777777" w:rsidR="00204785" w:rsidRPr="00D13E5A" w:rsidRDefault="00204785" w:rsidP="007A33DE">
            <w:pPr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84" w:type="dxa"/>
          </w:tcPr>
          <w:p w14:paraId="1D890EE9" w14:textId="77777777" w:rsidR="00204785" w:rsidRPr="00D13E5A" w:rsidRDefault="00204785" w:rsidP="007A33DE">
            <w:pPr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84" w:type="dxa"/>
          </w:tcPr>
          <w:p w14:paraId="2E0DCBA6" w14:textId="77777777" w:rsidR="00204785" w:rsidRPr="00D13E5A" w:rsidRDefault="00204785" w:rsidP="007A33DE">
            <w:pPr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49" w:type="dxa"/>
          </w:tcPr>
          <w:p w14:paraId="624A7253" w14:textId="77777777" w:rsidR="00204785" w:rsidRPr="00D13E5A" w:rsidRDefault="00204785" w:rsidP="007A33DE">
            <w:pPr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7" w:type="dxa"/>
          </w:tcPr>
          <w:p w14:paraId="5D10BDE1" w14:textId="77777777" w:rsidR="00204785" w:rsidRPr="00D13E5A" w:rsidRDefault="00204785" w:rsidP="007A33DE">
            <w:pPr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2" w:type="dxa"/>
          </w:tcPr>
          <w:p w14:paraId="665157DF" w14:textId="77777777" w:rsidR="00204785" w:rsidRPr="00D13E5A" w:rsidRDefault="00204785" w:rsidP="007A33DE">
            <w:pPr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33" w:type="dxa"/>
          </w:tcPr>
          <w:p w14:paraId="59A4FEDF" w14:textId="77777777" w:rsidR="00204785" w:rsidRPr="00D13E5A" w:rsidRDefault="00204785" w:rsidP="007A33DE">
            <w:pPr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967" w:type="dxa"/>
            <w:gridSpan w:val="2"/>
          </w:tcPr>
          <w:p w14:paraId="29D28A54" w14:textId="77777777" w:rsidR="00204785" w:rsidRPr="00D13E5A" w:rsidRDefault="00204785" w:rsidP="007A33DE">
            <w:pPr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13E5A">
              <w:rPr>
                <w:rFonts w:ascii="Browallia New" w:hAnsi="Browallia New" w:cs="Browallia New"/>
                <w:sz w:val="20"/>
                <w:szCs w:val="20"/>
                <w:cs/>
              </w:rPr>
              <w:t>(หน่วย : พันบาท)</w:t>
            </w:r>
          </w:p>
        </w:tc>
      </w:tr>
      <w:tr w:rsidR="00204785" w:rsidRPr="00D13E5A" w14:paraId="04EF7D2C" w14:textId="77777777" w:rsidTr="00E6772D">
        <w:tc>
          <w:tcPr>
            <w:tcW w:w="2493" w:type="dxa"/>
          </w:tcPr>
          <w:p w14:paraId="735F9ECD" w14:textId="77777777" w:rsidR="00204785" w:rsidRPr="00D13E5A" w:rsidRDefault="00204785" w:rsidP="007A33DE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466" w:type="dxa"/>
            <w:gridSpan w:val="8"/>
          </w:tcPr>
          <w:p w14:paraId="365C1071" w14:textId="77777777" w:rsidR="00204785" w:rsidRPr="00D13E5A" w:rsidRDefault="00204785" w:rsidP="007A33D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13E5A">
              <w:rPr>
                <w:rFonts w:ascii="Browallia New" w:hAnsi="Browallia New" w:cs="Browallia New"/>
                <w:sz w:val="20"/>
                <w:szCs w:val="20"/>
                <w:cs/>
              </w:rPr>
              <w:t>งบการเงินเฉพาะของบริษัท</w:t>
            </w:r>
          </w:p>
        </w:tc>
      </w:tr>
      <w:tr w:rsidR="002475AF" w:rsidRPr="00D13E5A" w14:paraId="1134CD91" w14:textId="77777777" w:rsidTr="00E6772D">
        <w:tc>
          <w:tcPr>
            <w:tcW w:w="2493" w:type="dxa"/>
          </w:tcPr>
          <w:p w14:paraId="72A1A459" w14:textId="77777777" w:rsidR="00204785" w:rsidRPr="00D13E5A" w:rsidRDefault="00204785" w:rsidP="007A33DE">
            <w:pPr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968" w:type="dxa"/>
            <w:gridSpan w:val="2"/>
            <w:vAlign w:val="bottom"/>
          </w:tcPr>
          <w:p w14:paraId="3E2AE058" w14:textId="77777777" w:rsidR="00204785" w:rsidRPr="00D13E5A" w:rsidRDefault="00204785" w:rsidP="007A33D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D13E5A">
              <w:rPr>
                <w:rFonts w:ascii="Browallia New" w:hAnsi="Browallia New" w:cs="Browallia New"/>
                <w:sz w:val="20"/>
                <w:szCs w:val="20"/>
                <w:cs/>
              </w:rPr>
              <w:t>ผลิตและจำหน่ายผลิตภัณฑ์คอนกรีตสำเร็จรูป</w:t>
            </w:r>
          </w:p>
        </w:tc>
        <w:tc>
          <w:tcPr>
            <w:tcW w:w="1646" w:type="dxa"/>
            <w:gridSpan w:val="2"/>
            <w:vAlign w:val="bottom"/>
          </w:tcPr>
          <w:p w14:paraId="0DED6D1C" w14:textId="77777777" w:rsidR="00204785" w:rsidRPr="00D13E5A" w:rsidRDefault="00204785" w:rsidP="007A33D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D13E5A">
              <w:rPr>
                <w:rFonts w:ascii="Browallia New" w:hAnsi="Browallia New" w:cs="Browallia New"/>
                <w:sz w:val="20"/>
                <w:szCs w:val="20"/>
                <w:cs/>
              </w:rPr>
              <w:t>ผลิตและจำหน่ายลวดแรงดึงสูงพิเศษ</w:t>
            </w:r>
          </w:p>
        </w:tc>
        <w:tc>
          <w:tcPr>
            <w:tcW w:w="1885" w:type="dxa"/>
            <w:gridSpan w:val="2"/>
            <w:vAlign w:val="bottom"/>
          </w:tcPr>
          <w:p w14:paraId="687F762E" w14:textId="77777777" w:rsidR="00204785" w:rsidRPr="00D13E5A" w:rsidRDefault="00204785" w:rsidP="007A33D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D13E5A">
              <w:rPr>
                <w:rFonts w:ascii="Browallia New" w:hAnsi="Browallia New" w:cs="Browallia New"/>
                <w:sz w:val="20"/>
                <w:szCs w:val="20"/>
                <w:cs/>
              </w:rPr>
              <w:t>ผลิตและจำหน่ายผลิตภัณฑ์คอนกรีตสำเร็จรูปที่ใช้ในการก่อสร้าง</w:t>
            </w:r>
          </w:p>
        </w:tc>
        <w:tc>
          <w:tcPr>
            <w:tcW w:w="1967" w:type="dxa"/>
            <w:gridSpan w:val="2"/>
            <w:vAlign w:val="bottom"/>
          </w:tcPr>
          <w:p w14:paraId="7CE5A696" w14:textId="77777777" w:rsidR="00204785" w:rsidRPr="00D13E5A" w:rsidRDefault="00204785" w:rsidP="007A33D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13E5A">
              <w:rPr>
                <w:rFonts w:ascii="Browallia New" w:hAnsi="Browallia New" w:cs="Browallia New"/>
                <w:sz w:val="20"/>
                <w:szCs w:val="20"/>
                <w:cs/>
              </w:rPr>
              <w:t>รวม</w:t>
            </w:r>
          </w:p>
        </w:tc>
      </w:tr>
      <w:tr w:rsidR="00273988" w:rsidRPr="00D13E5A" w14:paraId="54695165" w14:textId="77777777" w:rsidTr="00E6772D">
        <w:tc>
          <w:tcPr>
            <w:tcW w:w="2493" w:type="dxa"/>
          </w:tcPr>
          <w:p w14:paraId="31BEFDEE" w14:textId="77777777" w:rsidR="00204785" w:rsidRPr="00D13E5A" w:rsidRDefault="00204785" w:rsidP="007A33DE">
            <w:pPr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84" w:type="dxa"/>
          </w:tcPr>
          <w:p w14:paraId="07206D87" w14:textId="77777777" w:rsidR="00204785" w:rsidRPr="00D13E5A" w:rsidRDefault="00204785" w:rsidP="007A33D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D13E5A">
              <w:rPr>
                <w:rFonts w:ascii="Browallia New" w:hAnsi="Browallia New" w:cs="Browallia New"/>
                <w:sz w:val="20"/>
                <w:szCs w:val="20"/>
              </w:rPr>
              <w:t>2562</w:t>
            </w:r>
          </w:p>
        </w:tc>
        <w:tc>
          <w:tcPr>
            <w:tcW w:w="984" w:type="dxa"/>
          </w:tcPr>
          <w:p w14:paraId="02169443" w14:textId="77777777" w:rsidR="00204785" w:rsidRPr="00D13E5A" w:rsidRDefault="00204785" w:rsidP="007A33D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D13E5A">
              <w:rPr>
                <w:rFonts w:ascii="Browallia New" w:hAnsi="Browallia New" w:cs="Browallia New"/>
                <w:sz w:val="20"/>
                <w:szCs w:val="20"/>
              </w:rPr>
              <w:t>2561</w:t>
            </w:r>
          </w:p>
        </w:tc>
        <w:tc>
          <w:tcPr>
            <w:tcW w:w="849" w:type="dxa"/>
          </w:tcPr>
          <w:p w14:paraId="37427501" w14:textId="77777777" w:rsidR="00204785" w:rsidRPr="00D13E5A" w:rsidRDefault="00204785" w:rsidP="007A33D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D13E5A">
              <w:rPr>
                <w:rFonts w:ascii="Browallia New" w:hAnsi="Browallia New" w:cs="Browallia New"/>
                <w:sz w:val="20"/>
                <w:szCs w:val="20"/>
              </w:rPr>
              <w:t>2562</w:t>
            </w:r>
          </w:p>
        </w:tc>
        <w:tc>
          <w:tcPr>
            <w:tcW w:w="797" w:type="dxa"/>
          </w:tcPr>
          <w:p w14:paraId="0B8F76B8" w14:textId="77777777" w:rsidR="00204785" w:rsidRPr="00D13E5A" w:rsidRDefault="00204785" w:rsidP="007A33D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D13E5A">
              <w:rPr>
                <w:rFonts w:ascii="Browallia New" w:hAnsi="Browallia New" w:cs="Browallia New"/>
                <w:sz w:val="20"/>
                <w:szCs w:val="20"/>
              </w:rPr>
              <w:t>2561</w:t>
            </w:r>
          </w:p>
        </w:tc>
        <w:tc>
          <w:tcPr>
            <w:tcW w:w="852" w:type="dxa"/>
          </w:tcPr>
          <w:p w14:paraId="19CA22AC" w14:textId="77777777" w:rsidR="00204785" w:rsidRPr="00D13E5A" w:rsidRDefault="00204785" w:rsidP="007A33D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D13E5A">
              <w:rPr>
                <w:rFonts w:ascii="Browallia New" w:hAnsi="Browallia New" w:cs="Browallia New"/>
                <w:sz w:val="20"/>
                <w:szCs w:val="20"/>
              </w:rPr>
              <w:t>2562</w:t>
            </w:r>
          </w:p>
        </w:tc>
        <w:tc>
          <w:tcPr>
            <w:tcW w:w="1033" w:type="dxa"/>
          </w:tcPr>
          <w:p w14:paraId="7AA0F24E" w14:textId="77777777" w:rsidR="00204785" w:rsidRPr="00D13E5A" w:rsidRDefault="00204785" w:rsidP="007A33D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D13E5A">
              <w:rPr>
                <w:rFonts w:ascii="Browallia New" w:hAnsi="Browallia New" w:cs="Browallia New"/>
                <w:sz w:val="20"/>
                <w:szCs w:val="20"/>
              </w:rPr>
              <w:t>2561</w:t>
            </w:r>
          </w:p>
        </w:tc>
        <w:tc>
          <w:tcPr>
            <w:tcW w:w="974" w:type="dxa"/>
          </w:tcPr>
          <w:p w14:paraId="0B7C81AA" w14:textId="77777777" w:rsidR="00204785" w:rsidRPr="00D13E5A" w:rsidRDefault="00204785" w:rsidP="007A33D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D13E5A">
              <w:rPr>
                <w:rFonts w:ascii="Browallia New" w:hAnsi="Browallia New" w:cs="Browallia New"/>
                <w:sz w:val="20"/>
                <w:szCs w:val="20"/>
              </w:rPr>
              <w:t>2562</w:t>
            </w:r>
          </w:p>
        </w:tc>
        <w:tc>
          <w:tcPr>
            <w:tcW w:w="993" w:type="dxa"/>
          </w:tcPr>
          <w:p w14:paraId="42871CD1" w14:textId="77777777" w:rsidR="00204785" w:rsidRPr="00D13E5A" w:rsidRDefault="00204785" w:rsidP="007A33D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13E5A">
              <w:rPr>
                <w:rFonts w:ascii="Browallia New" w:hAnsi="Browallia New" w:cs="Browallia New"/>
                <w:sz w:val="20"/>
                <w:szCs w:val="20"/>
              </w:rPr>
              <w:t>2561</w:t>
            </w:r>
          </w:p>
        </w:tc>
      </w:tr>
      <w:tr w:rsidR="00273988" w:rsidRPr="00D13E5A" w14:paraId="351BA03A" w14:textId="77777777" w:rsidTr="00E6772D">
        <w:tc>
          <w:tcPr>
            <w:tcW w:w="2493" w:type="dxa"/>
          </w:tcPr>
          <w:p w14:paraId="676476DE" w14:textId="77777777" w:rsidR="00204785" w:rsidRPr="00D13E5A" w:rsidRDefault="00204785" w:rsidP="007A33DE">
            <w:pPr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84" w:type="dxa"/>
          </w:tcPr>
          <w:p w14:paraId="14310110" w14:textId="77777777" w:rsidR="00204785" w:rsidRPr="00D13E5A" w:rsidRDefault="00204785" w:rsidP="007A33DE">
            <w:pPr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84" w:type="dxa"/>
          </w:tcPr>
          <w:p w14:paraId="37027132" w14:textId="77777777" w:rsidR="00204785" w:rsidRPr="00D13E5A" w:rsidRDefault="00204785" w:rsidP="007A33DE">
            <w:pPr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49" w:type="dxa"/>
          </w:tcPr>
          <w:p w14:paraId="73BD4F59" w14:textId="77777777" w:rsidR="00204785" w:rsidRPr="00D13E5A" w:rsidRDefault="00204785" w:rsidP="007A33DE">
            <w:pPr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7" w:type="dxa"/>
          </w:tcPr>
          <w:p w14:paraId="4099EE69" w14:textId="77777777" w:rsidR="00204785" w:rsidRPr="00D13E5A" w:rsidRDefault="00204785" w:rsidP="007A33DE">
            <w:pPr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2" w:type="dxa"/>
          </w:tcPr>
          <w:p w14:paraId="6C5C0D54" w14:textId="77777777" w:rsidR="00204785" w:rsidRPr="00D13E5A" w:rsidRDefault="00204785" w:rsidP="007A33DE">
            <w:pPr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33" w:type="dxa"/>
          </w:tcPr>
          <w:p w14:paraId="227851E5" w14:textId="77777777" w:rsidR="00204785" w:rsidRPr="00D13E5A" w:rsidRDefault="00204785" w:rsidP="007A33DE">
            <w:pPr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74" w:type="dxa"/>
          </w:tcPr>
          <w:p w14:paraId="7CEA73C3" w14:textId="77777777" w:rsidR="00204785" w:rsidRPr="00D13E5A" w:rsidRDefault="00204785" w:rsidP="007A33DE">
            <w:pPr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93" w:type="dxa"/>
          </w:tcPr>
          <w:p w14:paraId="4967FB2C" w14:textId="77777777" w:rsidR="00204785" w:rsidRPr="00D13E5A" w:rsidRDefault="00204785" w:rsidP="007A33DE">
            <w:pPr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273988" w:rsidRPr="00D13E5A" w14:paraId="425D6F41" w14:textId="77777777" w:rsidTr="00E6772D">
        <w:tc>
          <w:tcPr>
            <w:tcW w:w="2493" w:type="dxa"/>
          </w:tcPr>
          <w:p w14:paraId="7FDE915B" w14:textId="77777777" w:rsidR="00363DF5" w:rsidRPr="00D13E5A" w:rsidRDefault="00363DF5" w:rsidP="00363DF5">
            <w:pPr>
              <w:rPr>
                <w:rFonts w:ascii="Browallia New" w:hAnsi="Browallia New" w:cs="Browallia New"/>
                <w:sz w:val="20"/>
                <w:szCs w:val="20"/>
              </w:rPr>
            </w:pPr>
            <w:r w:rsidRPr="00D13E5A">
              <w:rPr>
                <w:rFonts w:ascii="Browallia New" w:hAnsi="Browallia New" w:cs="Browallia New"/>
                <w:sz w:val="20"/>
                <w:szCs w:val="20"/>
                <w:cs/>
              </w:rPr>
              <w:t>ณ เวลาใดเวลาหนึ่ง</w:t>
            </w:r>
          </w:p>
        </w:tc>
        <w:tc>
          <w:tcPr>
            <w:tcW w:w="984" w:type="dxa"/>
          </w:tcPr>
          <w:p w14:paraId="187B4A6B" w14:textId="151C90DB" w:rsidR="00363DF5" w:rsidRPr="00D13E5A" w:rsidRDefault="00363DF5" w:rsidP="00363DF5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13E5A">
              <w:rPr>
                <w:rFonts w:ascii="Browallia New" w:hAnsi="Browallia New" w:cs="Browallia New"/>
                <w:sz w:val="20"/>
                <w:szCs w:val="20"/>
              </w:rPr>
              <w:t>1,874,934</w:t>
            </w:r>
          </w:p>
        </w:tc>
        <w:tc>
          <w:tcPr>
            <w:tcW w:w="984" w:type="dxa"/>
          </w:tcPr>
          <w:p w14:paraId="4CE2B62C" w14:textId="03EDE320" w:rsidR="00363DF5" w:rsidRPr="00D13E5A" w:rsidRDefault="00363DF5" w:rsidP="00363DF5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13E5A">
              <w:rPr>
                <w:rFonts w:ascii="Browallia New" w:hAnsi="Browallia New" w:cs="Browallia New"/>
                <w:sz w:val="20"/>
                <w:szCs w:val="20"/>
              </w:rPr>
              <w:t>1,948,024</w:t>
            </w:r>
          </w:p>
        </w:tc>
        <w:tc>
          <w:tcPr>
            <w:tcW w:w="849" w:type="dxa"/>
          </w:tcPr>
          <w:p w14:paraId="3073A4E1" w14:textId="739D4B15" w:rsidR="00363DF5" w:rsidRPr="00D13E5A" w:rsidRDefault="006C1804" w:rsidP="00094E65">
            <w:pPr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="002E51D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7" w:type="dxa"/>
          </w:tcPr>
          <w:p w14:paraId="5F891EFB" w14:textId="745666ED" w:rsidR="00363DF5" w:rsidRPr="00D13E5A" w:rsidRDefault="006C1804" w:rsidP="00094E65">
            <w:pPr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 xml:space="preserve">    -</w:t>
            </w:r>
          </w:p>
        </w:tc>
        <w:tc>
          <w:tcPr>
            <w:tcW w:w="852" w:type="dxa"/>
          </w:tcPr>
          <w:p w14:paraId="2A767BD2" w14:textId="31B78D81" w:rsidR="00363DF5" w:rsidRPr="00D13E5A" w:rsidRDefault="006C1804" w:rsidP="00094E65">
            <w:pPr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 xml:space="preserve">   -</w:t>
            </w:r>
          </w:p>
        </w:tc>
        <w:tc>
          <w:tcPr>
            <w:tcW w:w="1033" w:type="dxa"/>
          </w:tcPr>
          <w:p w14:paraId="1E78EBB3" w14:textId="239E346D" w:rsidR="00363DF5" w:rsidRPr="00D13E5A" w:rsidRDefault="00363DF5" w:rsidP="00363DF5">
            <w:pPr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D13E5A">
              <w:rPr>
                <w:rFonts w:ascii="Browallia New" w:hAnsi="Browallia New" w:cs="Browallia New"/>
                <w:sz w:val="20"/>
                <w:szCs w:val="20"/>
              </w:rPr>
              <w:t xml:space="preserve">  -</w:t>
            </w:r>
          </w:p>
        </w:tc>
        <w:tc>
          <w:tcPr>
            <w:tcW w:w="974" w:type="dxa"/>
          </w:tcPr>
          <w:p w14:paraId="1FF705A6" w14:textId="05B89C06" w:rsidR="00363DF5" w:rsidRPr="00D13E5A" w:rsidRDefault="006C1804" w:rsidP="00363DF5">
            <w:pPr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FB13F3" w:rsidRPr="00D13E5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781D4B">
              <w:rPr>
                <w:rFonts w:ascii="Browallia New" w:hAnsi="Browallia New" w:cs="Browallia New"/>
                <w:sz w:val="20"/>
                <w:szCs w:val="20"/>
              </w:rPr>
              <w:t>874</w:t>
            </w:r>
            <w:r w:rsidR="00FB13F3" w:rsidRPr="00D13E5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781D4B">
              <w:rPr>
                <w:rFonts w:ascii="Browallia New" w:hAnsi="Browallia New" w:cs="Browallia New"/>
                <w:sz w:val="20"/>
                <w:szCs w:val="20"/>
              </w:rPr>
              <w:t>934</w:t>
            </w:r>
          </w:p>
        </w:tc>
        <w:tc>
          <w:tcPr>
            <w:tcW w:w="993" w:type="dxa"/>
          </w:tcPr>
          <w:p w14:paraId="62A0800D" w14:textId="1E27EF85" w:rsidR="00363DF5" w:rsidRPr="00D13E5A" w:rsidRDefault="007E6799" w:rsidP="00363DF5">
            <w:pPr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13E5A">
              <w:rPr>
                <w:rFonts w:ascii="Browallia New" w:hAnsi="Browallia New" w:cs="Browallia New"/>
                <w:sz w:val="20"/>
                <w:szCs w:val="20"/>
              </w:rPr>
              <w:t>1,</w:t>
            </w:r>
            <w:r w:rsidR="00A32E96">
              <w:rPr>
                <w:rFonts w:ascii="Browallia New" w:hAnsi="Browallia New" w:cs="Browallia New"/>
                <w:sz w:val="20"/>
                <w:szCs w:val="20"/>
              </w:rPr>
              <w:t>948</w:t>
            </w:r>
            <w:r w:rsidRPr="00D13E5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32E96">
              <w:rPr>
                <w:rFonts w:ascii="Browallia New" w:hAnsi="Browallia New" w:cs="Browallia New"/>
                <w:sz w:val="20"/>
                <w:szCs w:val="20"/>
              </w:rPr>
              <w:t>024</w:t>
            </w:r>
          </w:p>
        </w:tc>
      </w:tr>
      <w:tr w:rsidR="00273988" w:rsidRPr="00D13E5A" w14:paraId="6FF25BBE" w14:textId="77777777" w:rsidTr="00E6772D">
        <w:tc>
          <w:tcPr>
            <w:tcW w:w="2493" w:type="dxa"/>
          </w:tcPr>
          <w:p w14:paraId="1581E61C" w14:textId="77777777" w:rsidR="002475AF" w:rsidRPr="00D13E5A" w:rsidRDefault="002475AF" w:rsidP="002475AF">
            <w:pPr>
              <w:rPr>
                <w:rFonts w:ascii="Browallia New" w:hAnsi="Browallia New" w:cs="Browallia New"/>
                <w:sz w:val="20"/>
                <w:szCs w:val="20"/>
              </w:rPr>
            </w:pPr>
            <w:r w:rsidRPr="00D13E5A">
              <w:rPr>
                <w:rFonts w:ascii="Browallia New" w:hAnsi="Browallia New" w:cs="Browallia New"/>
                <w:sz w:val="20"/>
                <w:szCs w:val="20"/>
                <w:cs/>
              </w:rPr>
              <w:t>ตลอดช่วงระยะเวลา</w:t>
            </w:r>
          </w:p>
        </w:tc>
        <w:tc>
          <w:tcPr>
            <w:tcW w:w="984" w:type="dxa"/>
          </w:tcPr>
          <w:p w14:paraId="33657D51" w14:textId="7E0C01A8" w:rsidR="002475AF" w:rsidRPr="00D13E5A" w:rsidRDefault="002475AF" w:rsidP="002475AF">
            <w:pPr>
              <w:pBdr>
                <w:bottom w:val="single" w:sz="4" w:space="1" w:color="auto"/>
              </w:pBdr>
              <w:rPr>
                <w:rFonts w:ascii="Browallia New" w:hAnsi="Browallia New" w:cs="Browallia New"/>
                <w:sz w:val="20"/>
                <w:szCs w:val="20"/>
              </w:rPr>
            </w:pPr>
            <w:r w:rsidRPr="00D13E5A">
              <w:rPr>
                <w:rFonts w:ascii="Browallia New" w:hAnsi="Browallia New" w:cs="Browallia New"/>
                <w:sz w:val="20"/>
                <w:szCs w:val="20"/>
              </w:rPr>
              <w:t xml:space="preserve">         -</w:t>
            </w:r>
          </w:p>
        </w:tc>
        <w:tc>
          <w:tcPr>
            <w:tcW w:w="984" w:type="dxa"/>
          </w:tcPr>
          <w:p w14:paraId="5785484B" w14:textId="6C2586C2" w:rsidR="002475AF" w:rsidRPr="00D13E5A" w:rsidRDefault="002475AF" w:rsidP="002475A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D13E5A">
              <w:rPr>
                <w:rFonts w:ascii="Browallia New" w:hAnsi="Browallia New" w:cs="Browallia New"/>
                <w:sz w:val="20"/>
                <w:szCs w:val="20"/>
              </w:rPr>
              <w:t xml:space="preserve">   -</w:t>
            </w:r>
          </w:p>
        </w:tc>
        <w:tc>
          <w:tcPr>
            <w:tcW w:w="849" w:type="dxa"/>
          </w:tcPr>
          <w:p w14:paraId="2F33441B" w14:textId="7A05E888" w:rsidR="002475AF" w:rsidRPr="00D13E5A" w:rsidRDefault="002475AF" w:rsidP="002475A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D13E5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6C1804">
              <w:rPr>
                <w:rFonts w:ascii="Browallia New" w:hAnsi="Browallia New" w:cs="Browallia New"/>
                <w:sz w:val="20"/>
                <w:szCs w:val="20"/>
              </w:rPr>
              <w:t xml:space="preserve">  </w:t>
            </w:r>
            <w:r w:rsidRPr="00D13E5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7" w:type="dxa"/>
          </w:tcPr>
          <w:p w14:paraId="5CC897FF" w14:textId="6DD32CC7" w:rsidR="002475AF" w:rsidRPr="00D13E5A" w:rsidRDefault="006C1804" w:rsidP="002475A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 xml:space="preserve">    </w:t>
            </w:r>
            <w:r w:rsidR="002475AF" w:rsidRPr="00D13E5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2" w:type="dxa"/>
          </w:tcPr>
          <w:p w14:paraId="167C09D3" w14:textId="70BA72E4" w:rsidR="002475AF" w:rsidRPr="00D13E5A" w:rsidRDefault="002475AF" w:rsidP="002475A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D13E5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6C1804">
              <w:rPr>
                <w:rFonts w:ascii="Browallia New" w:hAnsi="Browallia New" w:cs="Browallia New"/>
                <w:sz w:val="20"/>
                <w:szCs w:val="20"/>
              </w:rPr>
              <w:t xml:space="preserve">  </w:t>
            </w:r>
            <w:r w:rsidRPr="00D13E5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33" w:type="dxa"/>
          </w:tcPr>
          <w:p w14:paraId="2F91A49E" w14:textId="557B2D54" w:rsidR="002475AF" w:rsidRPr="00D13E5A" w:rsidRDefault="002475AF" w:rsidP="002475A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D13E5A">
              <w:rPr>
                <w:rFonts w:ascii="Browallia New" w:hAnsi="Browallia New" w:cs="Browallia New"/>
                <w:sz w:val="20"/>
                <w:szCs w:val="20"/>
              </w:rPr>
              <w:t xml:space="preserve">  -</w:t>
            </w:r>
          </w:p>
        </w:tc>
        <w:tc>
          <w:tcPr>
            <w:tcW w:w="974" w:type="dxa"/>
          </w:tcPr>
          <w:p w14:paraId="01650763" w14:textId="08A0DB51" w:rsidR="002475AF" w:rsidRPr="00D13E5A" w:rsidRDefault="002475AF" w:rsidP="002475A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13E5A">
              <w:rPr>
                <w:rFonts w:ascii="Browallia New" w:hAnsi="Browallia New" w:cs="Browallia New"/>
                <w:sz w:val="20"/>
                <w:szCs w:val="20"/>
              </w:rPr>
              <w:t xml:space="preserve">   -</w:t>
            </w:r>
          </w:p>
        </w:tc>
        <w:tc>
          <w:tcPr>
            <w:tcW w:w="993" w:type="dxa"/>
          </w:tcPr>
          <w:p w14:paraId="1BD9071B" w14:textId="19C0C4FF" w:rsidR="002475AF" w:rsidRPr="00D13E5A" w:rsidRDefault="002475AF" w:rsidP="002475A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13E5A">
              <w:rPr>
                <w:rFonts w:ascii="Browallia New" w:hAnsi="Browallia New" w:cs="Browallia New"/>
                <w:sz w:val="20"/>
                <w:szCs w:val="20"/>
              </w:rPr>
              <w:t xml:space="preserve">  </w:t>
            </w:r>
            <w:r w:rsidR="00A32E96">
              <w:rPr>
                <w:rFonts w:ascii="Browallia New" w:hAnsi="Browallia New" w:cs="Browallia New"/>
                <w:sz w:val="20"/>
                <w:szCs w:val="20"/>
              </w:rPr>
              <w:t xml:space="preserve">       </w:t>
            </w:r>
            <w:r w:rsidRPr="00D13E5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273988" w:rsidRPr="00D13E5A" w14:paraId="207183E2" w14:textId="77777777" w:rsidTr="00E6772D">
        <w:tc>
          <w:tcPr>
            <w:tcW w:w="2493" w:type="dxa"/>
          </w:tcPr>
          <w:p w14:paraId="3FB6718F" w14:textId="77777777" w:rsidR="00363DF5" w:rsidRPr="00D13E5A" w:rsidRDefault="00363DF5" w:rsidP="00363DF5">
            <w:pPr>
              <w:rPr>
                <w:rFonts w:ascii="Browallia New" w:hAnsi="Browallia New" w:cs="Browallia New"/>
                <w:sz w:val="20"/>
                <w:szCs w:val="20"/>
              </w:rPr>
            </w:pPr>
            <w:r w:rsidRPr="00D13E5A">
              <w:rPr>
                <w:rFonts w:ascii="Browallia New" w:hAnsi="Browallia New" w:cs="Browallia New"/>
                <w:sz w:val="20"/>
                <w:szCs w:val="20"/>
                <w:cs/>
              </w:rPr>
              <w:t>รวม</w:t>
            </w:r>
          </w:p>
        </w:tc>
        <w:tc>
          <w:tcPr>
            <w:tcW w:w="984" w:type="dxa"/>
          </w:tcPr>
          <w:p w14:paraId="552F61FA" w14:textId="43FAFD1C" w:rsidR="00363DF5" w:rsidRPr="00D13E5A" w:rsidRDefault="00363DF5" w:rsidP="00363DF5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13E5A">
              <w:rPr>
                <w:rFonts w:ascii="Browallia New" w:hAnsi="Browallia New" w:cs="Browallia New"/>
                <w:sz w:val="20"/>
                <w:szCs w:val="20"/>
              </w:rPr>
              <w:t>1,874,934</w:t>
            </w:r>
          </w:p>
        </w:tc>
        <w:tc>
          <w:tcPr>
            <w:tcW w:w="984" w:type="dxa"/>
          </w:tcPr>
          <w:p w14:paraId="15CE844C" w14:textId="0ECD044D" w:rsidR="00363DF5" w:rsidRPr="00D13E5A" w:rsidRDefault="00363DF5" w:rsidP="00363DF5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13E5A">
              <w:rPr>
                <w:rFonts w:ascii="Browallia New" w:hAnsi="Browallia New" w:cs="Browallia New"/>
                <w:sz w:val="20"/>
                <w:szCs w:val="20"/>
              </w:rPr>
              <w:t>1,948,024</w:t>
            </w:r>
          </w:p>
        </w:tc>
        <w:tc>
          <w:tcPr>
            <w:tcW w:w="849" w:type="dxa"/>
          </w:tcPr>
          <w:p w14:paraId="2EB60E3C" w14:textId="7D1C84AC" w:rsidR="00363DF5" w:rsidRPr="00D13E5A" w:rsidRDefault="006C1804" w:rsidP="00094E65">
            <w:pPr>
              <w:pBdr>
                <w:bottom w:val="single" w:sz="12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 xml:space="preserve">   -</w:t>
            </w:r>
          </w:p>
        </w:tc>
        <w:tc>
          <w:tcPr>
            <w:tcW w:w="797" w:type="dxa"/>
          </w:tcPr>
          <w:p w14:paraId="194CD73C" w14:textId="4A1AC600" w:rsidR="00363DF5" w:rsidRPr="00D13E5A" w:rsidRDefault="006C1804" w:rsidP="00094E65">
            <w:pPr>
              <w:pBdr>
                <w:bottom w:val="single" w:sz="12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 xml:space="preserve">    -</w:t>
            </w:r>
          </w:p>
        </w:tc>
        <w:tc>
          <w:tcPr>
            <w:tcW w:w="852" w:type="dxa"/>
          </w:tcPr>
          <w:p w14:paraId="33E9DE8E" w14:textId="002AD03C" w:rsidR="00363DF5" w:rsidRPr="00D13E5A" w:rsidRDefault="006C1804" w:rsidP="00094E65">
            <w:pPr>
              <w:pBdr>
                <w:bottom w:val="single" w:sz="12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 xml:space="preserve">   -</w:t>
            </w:r>
          </w:p>
        </w:tc>
        <w:tc>
          <w:tcPr>
            <w:tcW w:w="1033" w:type="dxa"/>
          </w:tcPr>
          <w:p w14:paraId="2E0BCB8C" w14:textId="5DD897D8" w:rsidR="00363DF5" w:rsidRPr="00D13E5A" w:rsidRDefault="00363DF5" w:rsidP="00363DF5">
            <w:pPr>
              <w:pBdr>
                <w:bottom w:val="single" w:sz="12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D13E5A">
              <w:rPr>
                <w:rFonts w:ascii="Browallia New" w:hAnsi="Browallia New" w:cs="Browallia New"/>
                <w:sz w:val="20"/>
                <w:szCs w:val="20"/>
              </w:rPr>
              <w:t xml:space="preserve">  -</w:t>
            </w:r>
          </w:p>
        </w:tc>
        <w:tc>
          <w:tcPr>
            <w:tcW w:w="974" w:type="dxa"/>
          </w:tcPr>
          <w:p w14:paraId="158C8B29" w14:textId="7EBB3FE1" w:rsidR="00363DF5" w:rsidRPr="00D13E5A" w:rsidRDefault="00781D4B" w:rsidP="00363DF5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EE4702" w:rsidRPr="00D13E5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>
              <w:rPr>
                <w:rFonts w:ascii="Browallia New" w:hAnsi="Browallia New" w:cs="Browallia New"/>
                <w:sz w:val="20"/>
                <w:szCs w:val="20"/>
              </w:rPr>
              <w:t>874</w:t>
            </w:r>
            <w:r w:rsidR="00EE4702" w:rsidRPr="00D13E5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>
              <w:rPr>
                <w:rFonts w:ascii="Browallia New" w:hAnsi="Browallia New" w:cs="Browallia New"/>
                <w:sz w:val="20"/>
                <w:szCs w:val="20"/>
              </w:rPr>
              <w:t>934</w:t>
            </w:r>
          </w:p>
        </w:tc>
        <w:tc>
          <w:tcPr>
            <w:tcW w:w="993" w:type="dxa"/>
          </w:tcPr>
          <w:p w14:paraId="4BC35A71" w14:textId="27BA29C5" w:rsidR="00363DF5" w:rsidRPr="00D13E5A" w:rsidRDefault="00EE4702" w:rsidP="00363DF5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13E5A">
              <w:rPr>
                <w:rFonts w:ascii="Browallia New" w:hAnsi="Browallia New" w:cs="Browallia New"/>
                <w:sz w:val="20"/>
                <w:szCs w:val="20"/>
              </w:rPr>
              <w:t>1,</w:t>
            </w:r>
            <w:r w:rsidR="00A32E96">
              <w:rPr>
                <w:rFonts w:ascii="Browallia New" w:hAnsi="Browallia New" w:cs="Browallia New"/>
                <w:sz w:val="20"/>
                <w:szCs w:val="20"/>
              </w:rPr>
              <w:t>948</w:t>
            </w:r>
            <w:r w:rsidRPr="00D13E5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32E96">
              <w:rPr>
                <w:rFonts w:ascii="Browallia New" w:hAnsi="Browallia New" w:cs="Browallia New"/>
                <w:sz w:val="20"/>
                <w:szCs w:val="20"/>
              </w:rPr>
              <w:t>024</w:t>
            </w:r>
          </w:p>
        </w:tc>
      </w:tr>
    </w:tbl>
    <w:p w14:paraId="0E84501C" w14:textId="77777777" w:rsidR="002475AF" w:rsidRDefault="002475AF" w:rsidP="002475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1800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09D86798" w14:textId="3215EF26" w:rsidR="003B0BCA" w:rsidRPr="006461EA" w:rsidRDefault="003B0BCA" w:rsidP="00EC2017">
      <w:pPr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450"/>
        </w:tabs>
        <w:spacing w:line="240" w:lineRule="auto"/>
        <w:ind w:left="450" w:right="1800" w:hanging="450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6461EA">
        <w:rPr>
          <w:rFonts w:ascii="Browallia New" w:hAnsi="Browallia New" w:cs="Browallia New" w:hint="cs"/>
          <w:sz w:val="28"/>
          <w:szCs w:val="28"/>
          <w:u w:val="single"/>
          <w:cs/>
        </w:rPr>
        <w:t>รายได้อื่น</w:t>
      </w:r>
    </w:p>
    <w:p w14:paraId="4E0AE7DE" w14:textId="77777777" w:rsidR="00506D94" w:rsidRPr="006461EA" w:rsidRDefault="00506D94" w:rsidP="00506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00"/>
        <w:jc w:val="thaiDistribute"/>
        <w:rPr>
          <w:rFonts w:ascii="Browallia New" w:hAnsi="Browallia New" w:cs="Browallia New"/>
          <w:b/>
          <w:bCs/>
          <w:sz w:val="24"/>
          <w:szCs w:val="24"/>
        </w:rPr>
      </w:pPr>
    </w:p>
    <w:tbl>
      <w:tblPr>
        <w:tblW w:w="8961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969"/>
        <w:gridCol w:w="1080"/>
        <w:gridCol w:w="238"/>
        <w:gridCol w:w="1048"/>
        <w:gridCol w:w="236"/>
        <w:gridCol w:w="10"/>
        <w:gridCol w:w="1048"/>
        <w:gridCol w:w="239"/>
        <w:gridCol w:w="1093"/>
      </w:tblGrid>
      <w:tr w:rsidR="00506D94" w:rsidRPr="006461EA" w14:paraId="6931DDF4" w14:textId="77777777" w:rsidTr="00EC2017">
        <w:tc>
          <w:tcPr>
            <w:tcW w:w="3969" w:type="dxa"/>
          </w:tcPr>
          <w:p w14:paraId="136E0B97" w14:textId="77777777" w:rsidR="00506D94" w:rsidRPr="006461EA" w:rsidRDefault="00506D94" w:rsidP="00EA692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4992" w:type="dxa"/>
            <w:gridSpan w:val="8"/>
            <w:hideMark/>
          </w:tcPr>
          <w:p w14:paraId="7FBF4E75" w14:textId="77777777" w:rsidR="00506D94" w:rsidRPr="006461EA" w:rsidRDefault="00506D94" w:rsidP="00EA6924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506D94" w:rsidRPr="006461EA" w14:paraId="66BC48E0" w14:textId="77777777" w:rsidTr="00EC2017">
        <w:tc>
          <w:tcPr>
            <w:tcW w:w="3969" w:type="dxa"/>
          </w:tcPr>
          <w:p w14:paraId="391CD8CB" w14:textId="77777777" w:rsidR="00506D94" w:rsidRPr="006461EA" w:rsidRDefault="00506D94" w:rsidP="00EA692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6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B5C6F4" w14:textId="77777777" w:rsidR="00506D94" w:rsidRPr="006461EA" w:rsidRDefault="00506D94" w:rsidP="00EA692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36" w:type="dxa"/>
          </w:tcPr>
          <w:p w14:paraId="329E4500" w14:textId="77777777" w:rsidR="00506D94" w:rsidRPr="006461EA" w:rsidRDefault="00506D94" w:rsidP="00EA692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9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CC9D9FA" w14:textId="77777777" w:rsidR="00506D94" w:rsidRPr="006461EA" w:rsidRDefault="00506D94" w:rsidP="00EA692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งบการเงินเฉพาะของบริษัท</w:t>
            </w:r>
          </w:p>
        </w:tc>
      </w:tr>
      <w:tr w:rsidR="00DB66B1" w:rsidRPr="006461EA" w14:paraId="47F2A917" w14:textId="77777777" w:rsidTr="00EC2017">
        <w:tc>
          <w:tcPr>
            <w:tcW w:w="3969" w:type="dxa"/>
          </w:tcPr>
          <w:p w14:paraId="6044995B" w14:textId="77777777" w:rsidR="00DB66B1" w:rsidRPr="006461EA" w:rsidRDefault="00DB66B1" w:rsidP="00EA6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  <w:tab w:val="left" w:pos="1080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992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42BC2C0C" w14:textId="77777777" w:rsidR="00DB66B1" w:rsidRPr="006461EA" w:rsidRDefault="00DB66B1" w:rsidP="00EA6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7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ธันวาคม</w:t>
            </w:r>
          </w:p>
        </w:tc>
      </w:tr>
      <w:tr w:rsidR="00506D94" w:rsidRPr="006461EA" w14:paraId="3C544B51" w14:textId="77777777" w:rsidTr="00EC2017">
        <w:tc>
          <w:tcPr>
            <w:tcW w:w="3969" w:type="dxa"/>
          </w:tcPr>
          <w:p w14:paraId="434DC44D" w14:textId="77777777" w:rsidR="00506D94" w:rsidRPr="006461EA" w:rsidRDefault="00506D94" w:rsidP="00EA6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  <w:tab w:val="left" w:pos="1080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9709BDC" w14:textId="4CF5D890" w:rsidR="00506D94" w:rsidRPr="006461EA" w:rsidRDefault="00506D94" w:rsidP="00EA6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7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782253"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181141" w14:textId="77777777" w:rsidR="00506D94" w:rsidRPr="006461EA" w:rsidRDefault="00506D94" w:rsidP="00EA692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65AA549" w14:textId="2B97931D" w:rsidR="00506D94" w:rsidRPr="006461EA" w:rsidRDefault="00506D94" w:rsidP="00EA6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7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EC2017" w:rsidRPr="006461EA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782253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246" w:type="dxa"/>
            <w:gridSpan w:val="2"/>
            <w:tcBorders>
              <w:top w:val="single" w:sz="4" w:space="0" w:color="auto"/>
            </w:tcBorders>
          </w:tcPr>
          <w:p w14:paraId="5E839D9C" w14:textId="77777777" w:rsidR="00506D94" w:rsidRPr="006461EA" w:rsidRDefault="00506D94" w:rsidP="00EA692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A425D6F" w14:textId="49532BF3" w:rsidR="00506D94" w:rsidRPr="006461EA" w:rsidRDefault="00506D94" w:rsidP="00EA6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7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782253"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075D83" w14:textId="77777777" w:rsidR="00506D94" w:rsidRPr="006461EA" w:rsidRDefault="00506D94" w:rsidP="00EA692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89B63E6" w14:textId="5796E48A" w:rsidR="00506D94" w:rsidRPr="006461EA" w:rsidRDefault="00506D94" w:rsidP="00EA6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7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EC2017" w:rsidRPr="006461EA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782253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</w:tr>
      <w:tr w:rsidR="00506D94" w:rsidRPr="006461EA" w14:paraId="09D4CC89" w14:textId="77777777" w:rsidTr="00EC2017">
        <w:trPr>
          <w:trHeight w:val="226"/>
        </w:trPr>
        <w:tc>
          <w:tcPr>
            <w:tcW w:w="3969" w:type="dxa"/>
          </w:tcPr>
          <w:p w14:paraId="08DA3753" w14:textId="77777777" w:rsidR="00506D94" w:rsidRPr="006461EA" w:rsidRDefault="00506D94" w:rsidP="00EA6924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8916E9" w14:textId="77777777" w:rsidR="00506D94" w:rsidRPr="006461EA" w:rsidRDefault="00506D94" w:rsidP="00EA692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8" w:type="dxa"/>
          </w:tcPr>
          <w:p w14:paraId="4440C57B" w14:textId="77777777" w:rsidR="00506D94" w:rsidRPr="006461EA" w:rsidRDefault="00506D94" w:rsidP="00EA692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48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03E4DB8D" w14:textId="77777777" w:rsidR="00506D94" w:rsidRPr="006461EA" w:rsidRDefault="00506D94" w:rsidP="00EA692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46" w:type="dxa"/>
            <w:gridSpan w:val="2"/>
          </w:tcPr>
          <w:p w14:paraId="7DC757DB" w14:textId="77777777" w:rsidR="00506D94" w:rsidRPr="006461EA" w:rsidRDefault="00506D94" w:rsidP="00EA692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827021" w14:textId="77777777" w:rsidR="00506D94" w:rsidRPr="006461EA" w:rsidRDefault="00506D94" w:rsidP="00EA692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9" w:type="dxa"/>
          </w:tcPr>
          <w:p w14:paraId="1E14A0B2" w14:textId="77777777" w:rsidR="00506D94" w:rsidRPr="006461EA" w:rsidRDefault="00506D94" w:rsidP="00EA692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658610" w14:textId="77777777" w:rsidR="00506D94" w:rsidRPr="006461EA" w:rsidRDefault="00506D94" w:rsidP="00EA692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</w:tr>
      <w:tr w:rsidR="00782253" w:rsidRPr="006461EA" w14:paraId="31EC02E7" w14:textId="77777777" w:rsidTr="00EC2017">
        <w:tc>
          <w:tcPr>
            <w:tcW w:w="3969" w:type="dxa"/>
            <w:hideMark/>
          </w:tcPr>
          <w:p w14:paraId="43B76A80" w14:textId="77777777" w:rsidR="00782253" w:rsidRPr="006461EA" w:rsidRDefault="00782253" w:rsidP="00782253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รายได้</w:t>
            </w: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จากการ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ขายเหล็ก</w:t>
            </w: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และคอนกรีต</w:t>
            </w:r>
          </w:p>
        </w:tc>
        <w:tc>
          <w:tcPr>
            <w:tcW w:w="1080" w:type="dxa"/>
          </w:tcPr>
          <w:p w14:paraId="6E7D9C52" w14:textId="7BAFA73F" w:rsidR="00782253" w:rsidRPr="00CB228B" w:rsidRDefault="00CB228B" w:rsidP="00782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1,919</w:t>
            </w:r>
          </w:p>
        </w:tc>
        <w:tc>
          <w:tcPr>
            <w:tcW w:w="238" w:type="dxa"/>
          </w:tcPr>
          <w:p w14:paraId="63E2DE3D" w14:textId="77777777" w:rsidR="00782253" w:rsidRPr="006461EA" w:rsidRDefault="00782253" w:rsidP="00782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48" w:type="dxa"/>
          </w:tcPr>
          <w:p w14:paraId="1174AC18" w14:textId="6054135F" w:rsidR="00782253" w:rsidRPr="006461EA" w:rsidRDefault="00782253" w:rsidP="00782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10,985 </w:t>
            </w:r>
          </w:p>
        </w:tc>
        <w:tc>
          <w:tcPr>
            <w:tcW w:w="246" w:type="dxa"/>
            <w:gridSpan w:val="2"/>
          </w:tcPr>
          <w:p w14:paraId="43FAD7B4" w14:textId="77777777" w:rsidR="00782253" w:rsidRPr="006461EA" w:rsidRDefault="00782253" w:rsidP="00782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48" w:type="dxa"/>
          </w:tcPr>
          <w:p w14:paraId="0931FD12" w14:textId="465DF5F7" w:rsidR="00782253" w:rsidRPr="006461EA" w:rsidRDefault="00361FB6" w:rsidP="00782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2,462</w:t>
            </w:r>
          </w:p>
        </w:tc>
        <w:tc>
          <w:tcPr>
            <w:tcW w:w="239" w:type="dxa"/>
          </w:tcPr>
          <w:p w14:paraId="5DC6457F" w14:textId="77777777" w:rsidR="00782253" w:rsidRPr="006461EA" w:rsidRDefault="00782253" w:rsidP="00782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93" w:type="dxa"/>
          </w:tcPr>
          <w:p w14:paraId="1A650E8D" w14:textId="73F5EACA" w:rsidR="00782253" w:rsidRPr="006461EA" w:rsidRDefault="00782253" w:rsidP="00782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10,985 </w:t>
            </w:r>
          </w:p>
        </w:tc>
      </w:tr>
      <w:tr w:rsidR="00782253" w:rsidRPr="006461EA" w14:paraId="1F54769F" w14:textId="77777777" w:rsidTr="00EC2017">
        <w:tc>
          <w:tcPr>
            <w:tcW w:w="3969" w:type="dxa"/>
            <w:hideMark/>
          </w:tcPr>
          <w:p w14:paraId="46381CED" w14:textId="77777777" w:rsidR="00782253" w:rsidRPr="006461EA" w:rsidRDefault="00782253" w:rsidP="00782253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รายได้ขายวัสดุก่อสร้าง</w:t>
            </w:r>
          </w:p>
        </w:tc>
        <w:tc>
          <w:tcPr>
            <w:tcW w:w="1080" w:type="dxa"/>
          </w:tcPr>
          <w:p w14:paraId="71BA9519" w14:textId="060E75AB" w:rsidR="00782253" w:rsidRPr="009C32BB" w:rsidRDefault="00CF0122" w:rsidP="00782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14,</w:t>
            </w:r>
            <w:r w:rsidR="00A01FF5">
              <w:rPr>
                <w:rFonts w:ascii="Browallia New" w:hAnsi="Browallia New" w:cs="Browallia New"/>
                <w:sz w:val="28"/>
                <w:szCs w:val="28"/>
                <w:lang w:val="en-GB"/>
              </w:rPr>
              <w:t>546</w:t>
            </w:r>
          </w:p>
        </w:tc>
        <w:tc>
          <w:tcPr>
            <w:tcW w:w="238" w:type="dxa"/>
          </w:tcPr>
          <w:p w14:paraId="1DF6DA98" w14:textId="77777777" w:rsidR="00782253" w:rsidRPr="006461EA" w:rsidRDefault="00782253" w:rsidP="00782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48" w:type="dxa"/>
          </w:tcPr>
          <w:p w14:paraId="222CAC19" w14:textId="2F147656" w:rsidR="00782253" w:rsidRPr="006461EA" w:rsidRDefault="00782253" w:rsidP="00782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B46650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B46650">
              <w:rPr>
                <w:rFonts w:ascii="Browallia New" w:hAnsi="Browallia New" w:cs="Browallia New"/>
                <w:sz w:val="28"/>
                <w:szCs w:val="28"/>
                <w:lang w:val="en-GB"/>
              </w:rPr>
              <w:t>738</w:t>
            </w:r>
            <w:r w:rsidR="00B46650"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246" w:type="dxa"/>
            <w:gridSpan w:val="2"/>
          </w:tcPr>
          <w:p w14:paraId="26D2FB5F" w14:textId="77777777" w:rsidR="00782253" w:rsidRPr="006461EA" w:rsidRDefault="00782253" w:rsidP="00782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48" w:type="dxa"/>
          </w:tcPr>
          <w:p w14:paraId="07023F83" w14:textId="1E4CF082" w:rsidR="00782253" w:rsidRPr="006461EA" w:rsidRDefault="00DA3C9F" w:rsidP="00782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14,870</w:t>
            </w:r>
          </w:p>
        </w:tc>
        <w:tc>
          <w:tcPr>
            <w:tcW w:w="239" w:type="dxa"/>
          </w:tcPr>
          <w:p w14:paraId="7C4B2974" w14:textId="77777777" w:rsidR="00782253" w:rsidRPr="006461EA" w:rsidRDefault="00782253" w:rsidP="00782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93" w:type="dxa"/>
          </w:tcPr>
          <w:p w14:paraId="6A822F10" w14:textId="4DDECBC8" w:rsidR="00782253" w:rsidRPr="006461EA" w:rsidRDefault="00782253" w:rsidP="00782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1</w:t>
            </w:r>
            <w:r w:rsidR="00486C7F">
              <w:rPr>
                <w:rFonts w:ascii="Browallia New" w:hAnsi="Browallia New" w:cs="Browallia New"/>
                <w:sz w:val="28"/>
                <w:szCs w:val="28"/>
                <w:lang w:val="en-GB"/>
              </w:rPr>
              <w:t>1,888</w:t>
            </w: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</w:tr>
      <w:tr w:rsidR="00782253" w:rsidRPr="006461EA" w14:paraId="078B13CA" w14:textId="77777777" w:rsidTr="00EC2017">
        <w:tc>
          <w:tcPr>
            <w:tcW w:w="3969" w:type="dxa"/>
          </w:tcPr>
          <w:p w14:paraId="06576444" w14:textId="77777777" w:rsidR="00782253" w:rsidRPr="006461EA" w:rsidRDefault="00782253" w:rsidP="00782253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รายได้</w:t>
            </w: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  <w:lang w:val="th-TH"/>
              </w:rPr>
              <w:t>ค่าบริหารจัดการ</w:t>
            </w:r>
          </w:p>
        </w:tc>
        <w:tc>
          <w:tcPr>
            <w:tcW w:w="1080" w:type="dxa"/>
          </w:tcPr>
          <w:p w14:paraId="61AE4883" w14:textId="29F0EC4E" w:rsidR="00782253" w:rsidRPr="006461EA" w:rsidRDefault="00CB228B" w:rsidP="00CB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-</w:t>
            </w:r>
          </w:p>
        </w:tc>
        <w:tc>
          <w:tcPr>
            <w:tcW w:w="238" w:type="dxa"/>
          </w:tcPr>
          <w:p w14:paraId="7620B230" w14:textId="77777777" w:rsidR="00782253" w:rsidRPr="006461EA" w:rsidRDefault="00782253" w:rsidP="00782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48" w:type="dxa"/>
          </w:tcPr>
          <w:p w14:paraId="5F60CB27" w14:textId="5C10E26A" w:rsidR="00782253" w:rsidRPr="006461EA" w:rsidRDefault="00782253" w:rsidP="00782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1,120 </w:t>
            </w:r>
          </w:p>
        </w:tc>
        <w:tc>
          <w:tcPr>
            <w:tcW w:w="246" w:type="dxa"/>
            <w:gridSpan w:val="2"/>
          </w:tcPr>
          <w:p w14:paraId="1F5E90C7" w14:textId="77777777" w:rsidR="00782253" w:rsidRPr="006461EA" w:rsidRDefault="00782253" w:rsidP="00782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48" w:type="dxa"/>
          </w:tcPr>
          <w:p w14:paraId="09E4F491" w14:textId="4A092C0F" w:rsidR="00782253" w:rsidRPr="006461EA" w:rsidRDefault="00DA3C9F" w:rsidP="00782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7,760</w:t>
            </w:r>
          </w:p>
        </w:tc>
        <w:tc>
          <w:tcPr>
            <w:tcW w:w="239" w:type="dxa"/>
          </w:tcPr>
          <w:p w14:paraId="2F872316" w14:textId="77777777" w:rsidR="00782253" w:rsidRPr="006461EA" w:rsidRDefault="00782253" w:rsidP="00782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93" w:type="dxa"/>
          </w:tcPr>
          <w:p w14:paraId="6E59D69C" w14:textId="11F68506" w:rsidR="00782253" w:rsidRPr="006461EA" w:rsidRDefault="00782253" w:rsidP="00782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8,614 </w:t>
            </w:r>
          </w:p>
        </w:tc>
      </w:tr>
      <w:tr w:rsidR="00782253" w:rsidRPr="006461EA" w14:paraId="267597CC" w14:textId="77777777" w:rsidTr="00EC2017">
        <w:tc>
          <w:tcPr>
            <w:tcW w:w="3969" w:type="dxa"/>
          </w:tcPr>
          <w:p w14:paraId="7D82DC42" w14:textId="77777777" w:rsidR="00782253" w:rsidRPr="006461EA" w:rsidRDefault="00782253" w:rsidP="00782253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รายได้ค่าเช่า</w:t>
            </w:r>
          </w:p>
        </w:tc>
        <w:tc>
          <w:tcPr>
            <w:tcW w:w="1080" w:type="dxa"/>
          </w:tcPr>
          <w:p w14:paraId="2048D2CE" w14:textId="5E5EA359" w:rsidR="00782253" w:rsidRPr="006461EA" w:rsidRDefault="00CB228B" w:rsidP="00782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-</w:t>
            </w:r>
          </w:p>
        </w:tc>
        <w:tc>
          <w:tcPr>
            <w:tcW w:w="238" w:type="dxa"/>
          </w:tcPr>
          <w:p w14:paraId="24CBE202" w14:textId="77777777" w:rsidR="00782253" w:rsidRPr="006461EA" w:rsidRDefault="00782253" w:rsidP="00782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48" w:type="dxa"/>
          </w:tcPr>
          <w:p w14:paraId="3CAA30E8" w14:textId="55CD756E" w:rsidR="00782253" w:rsidRPr="006461EA" w:rsidRDefault="00782253" w:rsidP="00782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</w:t>
            </w:r>
            <w:r w:rsidR="00864945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46" w:type="dxa"/>
            <w:gridSpan w:val="2"/>
          </w:tcPr>
          <w:p w14:paraId="68230760" w14:textId="77777777" w:rsidR="00782253" w:rsidRPr="006461EA" w:rsidRDefault="00782253" w:rsidP="00782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48" w:type="dxa"/>
          </w:tcPr>
          <w:p w14:paraId="22DED893" w14:textId="1455E34A" w:rsidR="00782253" w:rsidRPr="006461EA" w:rsidRDefault="00361FB6" w:rsidP="00782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5,000</w:t>
            </w:r>
          </w:p>
        </w:tc>
        <w:tc>
          <w:tcPr>
            <w:tcW w:w="239" w:type="dxa"/>
          </w:tcPr>
          <w:p w14:paraId="5A274C0D" w14:textId="77777777" w:rsidR="00782253" w:rsidRPr="006461EA" w:rsidRDefault="00782253" w:rsidP="00782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93" w:type="dxa"/>
          </w:tcPr>
          <w:p w14:paraId="309D87F5" w14:textId="3959F239" w:rsidR="00782253" w:rsidRPr="006461EA" w:rsidRDefault="00782253" w:rsidP="00782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5,000 </w:t>
            </w:r>
          </w:p>
        </w:tc>
      </w:tr>
      <w:tr w:rsidR="00782253" w:rsidRPr="006461EA" w14:paraId="65FE8B8C" w14:textId="77777777" w:rsidTr="00EC2017">
        <w:tc>
          <w:tcPr>
            <w:tcW w:w="3969" w:type="dxa"/>
          </w:tcPr>
          <w:p w14:paraId="084D4621" w14:textId="77777777" w:rsidR="00782253" w:rsidRPr="006461EA" w:rsidRDefault="00782253" w:rsidP="00782253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  <w:lang w:val="th-TH"/>
              </w:rPr>
              <w:t>รายได้จากการขายวัสดุสิ้นเปลือง</w:t>
            </w:r>
          </w:p>
        </w:tc>
        <w:tc>
          <w:tcPr>
            <w:tcW w:w="1080" w:type="dxa"/>
          </w:tcPr>
          <w:p w14:paraId="17880B60" w14:textId="6D531CF3" w:rsidR="00782253" w:rsidRPr="006461EA" w:rsidRDefault="00A01FF5" w:rsidP="00782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4,003</w:t>
            </w:r>
          </w:p>
        </w:tc>
        <w:tc>
          <w:tcPr>
            <w:tcW w:w="238" w:type="dxa"/>
          </w:tcPr>
          <w:p w14:paraId="59291BDE" w14:textId="77777777" w:rsidR="00782253" w:rsidRPr="006461EA" w:rsidRDefault="00782253" w:rsidP="00782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48" w:type="dxa"/>
          </w:tcPr>
          <w:p w14:paraId="191F041E" w14:textId="19EC3F35" w:rsidR="00782253" w:rsidRPr="006461EA" w:rsidRDefault="00782253" w:rsidP="00782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2,504 </w:t>
            </w:r>
          </w:p>
        </w:tc>
        <w:tc>
          <w:tcPr>
            <w:tcW w:w="246" w:type="dxa"/>
            <w:gridSpan w:val="2"/>
          </w:tcPr>
          <w:p w14:paraId="55EDBF06" w14:textId="77777777" w:rsidR="00782253" w:rsidRPr="006461EA" w:rsidRDefault="00782253" w:rsidP="00782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48" w:type="dxa"/>
          </w:tcPr>
          <w:p w14:paraId="1CC63800" w14:textId="71EF3568" w:rsidR="00782253" w:rsidRPr="006461EA" w:rsidRDefault="00361FB6" w:rsidP="00782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1,660</w:t>
            </w:r>
          </w:p>
        </w:tc>
        <w:tc>
          <w:tcPr>
            <w:tcW w:w="239" w:type="dxa"/>
          </w:tcPr>
          <w:p w14:paraId="7B5F2446" w14:textId="77777777" w:rsidR="00782253" w:rsidRPr="006461EA" w:rsidRDefault="00782253" w:rsidP="00782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93" w:type="dxa"/>
          </w:tcPr>
          <w:p w14:paraId="0BFF8E30" w14:textId="4AAE53A4" w:rsidR="00782253" w:rsidRPr="006461EA" w:rsidRDefault="00782253" w:rsidP="00782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2,561 </w:t>
            </w:r>
          </w:p>
        </w:tc>
      </w:tr>
      <w:tr w:rsidR="00782253" w:rsidRPr="006461EA" w14:paraId="1B967BEB" w14:textId="77777777" w:rsidTr="00314E20">
        <w:tc>
          <w:tcPr>
            <w:tcW w:w="3969" w:type="dxa"/>
          </w:tcPr>
          <w:p w14:paraId="33A88B7B" w14:textId="5A7C40BC" w:rsidR="00782253" w:rsidRPr="006461EA" w:rsidRDefault="00782253" w:rsidP="00782253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กำไรจากการขายหลักทรัพย์</w:t>
            </w:r>
          </w:p>
        </w:tc>
        <w:tc>
          <w:tcPr>
            <w:tcW w:w="1080" w:type="dxa"/>
          </w:tcPr>
          <w:p w14:paraId="63FBAF05" w14:textId="482F8C88" w:rsidR="00782253" w:rsidRPr="006461EA" w:rsidRDefault="00CB228B" w:rsidP="00782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5,907</w:t>
            </w:r>
          </w:p>
        </w:tc>
        <w:tc>
          <w:tcPr>
            <w:tcW w:w="238" w:type="dxa"/>
          </w:tcPr>
          <w:p w14:paraId="49763BA4" w14:textId="77777777" w:rsidR="00782253" w:rsidRPr="006461EA" w:rsidRDefault="00782253" w:rsidP="00782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48" w:type="dxa"/>
          </w:tcPr>
          <w:p w14:paraId="57DAE0D6" w14:textId="1741A4F4" w:rsidR="00782253" w:rsidRPr="006461EA" w:rsidRDefault="00782253" w:rsidP="00782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1,664 </w:t>
            </w:r>
          </w:p>
        </w:tc>
        <w:tc>
          <w:tcPr>
            <w:tcW w:w="246" w:type="dxa"/>
            <w:gridSpan w:val="2"/>
          </w:tcPr>
          <w:p w14:paraId="02F05EEB" w14:textId="77777777" w:rsidR="00782253" w:rsidRPr="006461EA" w:rsidRDefault="00782253" w:rsidP="00782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48" w:type="dxa"/>
          </w:tcPr>
          <w:p w14:paraId="5A76036F" w14:textId="38500458" w:rsidR="00782253" w:rsidRPr="006461EA" w:rsidRDefault="00361FB6" w:rsidP="00782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5,907</w:t>
            </w:r>
          </w:p>
        </w:tc>
        <w:tc>
          <w:tcPr>
            <w:tcW w:w="239" w:type="dxa"/>
          </w:tcPr>
          <w:p w14:paraId="7C6E9DA7" w14:textId="77777777" w:rsidR="00782253" w:rsidRPr="006461EA" w:rsidRDefault="00782253" w:rsidP="00782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93" w:type="dxa"/>
          </w:tcPr>
          <w:p w14:paraId="3AA308D4" w14:textId="1CCB99BD" w:rsidR="00782253" w:rsidRPr="006461EA" w:rsidRDefault="00782253" w:rsidP="00782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1,664 </w:t>
            </w:r>
          </w:p>
        </w:tc>
      </w:tr>
      <w:tr w:rsidR="00782253" w:rsidRPr="006461EA" w14:paraId="399C3A80" w14:textId="77777777" w:rsidTr="008D2476">
        <w:tc>
          <w:tcPr>
            <w:tcW w:w="3969" w:type="dxa"/>
          </w:tcPr>
          <w:p w14:paraId="713C57F7" w14:textId="77777777" w:rsidR="00782253" w:rsidRPr="006461EA" w:rsidRDefault="00782253" w:rsidP="00782253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  <w:lang w:val="th-TH"/>
              </w:rPr>
              <w:t>รายได้อื่น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307A454" w14:textId="289E133E" w:rsidR="00782253" w:rsidRPr="006461EA" w:rsidRDefault="00A01FF5" w:rsidP="00782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6,575</w:t>
            </w:r>
          </w:p>
        </w:tc>
        <w:tc>
          <w:tcPr>
            <w:tcW w:w="238" w:type="dxa"/>
          </w:tcPr>
          <w:p w14:paraId="4737FF42" w14:textId="77777777" w:rsidR="00782253" w:rsidRPr="006461EA" w:rsidRDefault="00782253" w:rsidP="00782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</w:tcPr>
          <w:p w14:paraId="4A487186" w14:textId="600858EC" w:rsidR="00782253" w:rsidRPr="006461EA" w:rsidRDefault="00782253" w:rsidP="00782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5839E7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5839E7">
              <w:rPr>
                <w:rFonts w:ascii="Browallia New" w:hAnsi="Browallia New" w:cs="Browallia New"/>
                <w:sz w:val="28"/>
                <w:szCs w:val="28"/>
                <w:lang w:val="en-GB"/>
              </w:rPr>
              <w:t>137</w:t>
            </w:r>
            <w:r w:rsidR="005839E7"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246" w:type="dxa"/>
            <w:gridSpan w:val="2"/>
          </w:tcPr>
          <w:p w14:paraId="583806C2" w14:textId="77777777" w:rsidR="00782253" w:rsidRPr="006461EA" w:rsidRDefault="00782253" w:rsidP="00782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</w:tcPr>
          <w:p w14:paraId="78681B96" w14:textId="16DA17DD" w:rsidR="00782253" w:rsidRPr="006461EA" w:rsidRDefault="008A167E" w:rsidP="00782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9,308</w:t>
            </w:r>
          </w:p>
        </w:tc>
        <w:tc>
          <w:tcPr>
            <w:tcW w:w="239" w:type="dxa"/>
          </w:tcPr>
          <w:p w14:paraId="4CF744E6" w14:textId="77777777" w:rsidR="00782253" w:rsidRPr="006461EA" w:rsidRDefault="00782253" w:rsidP="00782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14:paraId="451B0BB0" w14:textId="6EE6354D" w:rsidR="00782253" w:rsidRPr="006461EA" w:rsidRDefault="00782253" w:rsidP="00782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486C7F">
              <w:rPr>
                <w:rFonts w:ascii="Browallia New" w:hAnsi="Browallia New" w:cs="Browallia New"/>
                <w:sz w:val="28"/>
                <w:szCs w:val="28"/>
                <w:lang w:val="en-GB"/>
              </w:rPr>
              <w:t>4,857</w:t>
            </w: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</w:tr>
      <w:tr w:rsidR="00782253" w:rsidRPr="006461EA" w14:paraId="2BEA4385" w14:textId="77777777" w:rsidTr="008D2476">
        <w:trPr>
          <w:trHeight w:val="36"/>
        </w:trPr>
        <w:tc>
          <w:tcPr>
            <w:tcW w:w="3969" w:type="dxa"/>
            <w:hideMark/>
          </w:tcPr>
          <w:p w14:paraId="397D18FE" w14:textId="77777777" w:rsidR="00782253" w:rsidRPr="006461EA" w:rsidRDefault="00782253" w:rsidP="00782253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  <w:lang w:val="th-TH"/>
              </w:rPr>
              <w:t xml:space="preserve">    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0F348F9C" w14:textId="258E883D" w:rsidR="00782253" w:rsidRPr="006461EA" w:rsidRDefault="00CB228B" w:rsidP="00782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fldChar w:fldCharType="separate"/>
            </w:r>
            <w:r w:rsidR="00BA2E4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32</w:t>
            </w:r>
            <w:r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4F7D6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950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fldChar w:fldCharType="end"/>
            </w:r>
          </w:p>
        </w:tc>
        <w:tc>
          <w:tcPr>
            <w:tcW w:w="238" w:type="dxa"/>
            <w:vAlign w:val="bottom"/>
          </w:tcPr>
          <w:p w14:paraId="6E760426" w14:textId="77777777" w:rsidR="00782253" w:rsidRPr="006461EA" w:rsidRDefault="00782253" w:rsidP="00782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408A13A6" w14:textId="64477F0E" w:rsidR="00782253" w:rsidRPr="006461EA" w:rsidRDefault="00782253" w:rsidP="00782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28,148 </w:t>
            </w:r>
          </w:p>
        </w:tc>
        <w:tc>
          <w:tcPr>
            <w:tcW w:w="246" w:type="dxa"/>
            <w:gridSpan w:val="2"/>
          </w:tcPr>
          <w:p w14:paraId="0C20AC3D" w14:textId="77777777" w:rsidR="00782253" w:rsidRPr="006461EA" w:rsidRDefault="00782253" w:rsidP="00782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5C7C46F9" w14:textId="366CE438" w:rsidR="00782253" w:rsidRPr="006461EA" w:rsidRDefault="000B5139" w:rsidP="00782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46</w:t>
            </w:r>
            <w:r w:rsidR="00F503E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967</w:t>
            </w:r>
          </w:p>
        </w:tc>
        <w:tc>
          <w:tcPr>
            <w:tcW w:w="239" w:type="dxa"/>
          </w:tcPr>
          <w:p w14:paraId="26BB9BBF" w14:textId="77777777" w:rsidR="00782253" w:rsidRPr="006461EA" w:rsidRDefault="00782253" w:rsidP="00782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0652A756" w14:textId="269B7220" w:rsidR="00782253" w:rsidRPr="006461EA" w:rsidRDefault="00782253" w:rsidP="00782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45,569 </w:t>
            </w:r>
          </w:p>
        </w:tc>
      </w:tr>
    </w:tbl>
    <w:p w14:paraId="5C93BF06" w14:textId="22A8E73F" w:rsidR="00F40A6D" w:rsidRDefault="00F40A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u w:val="single"/>
        </w:rPr>
      </w:pPr>
    </w:p>
    <w:p w14:paraId="44BC120F" w14:textId="5DF7F3F1" w:rsidR="00D13E5A" w:rsidRDefault="00D13E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u w:val="single"/>
        </w:rPr>
      </w:pPr>
    </w:p>
    <w:p w14:paraId="0C565745" w14:textId="675EA910" w:rsidR="00DB72A1" w:rsidRDefault="00DB72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u w:val="single"/>
        </w:rPr>
      </w:pPr>
    </w:p>
    <w:p w14:paraId="3588B117" w14:textId="77777777" w:rsidR="00DB72A1" w:rsidRDefault="00DB72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u w:val="single"/>
        </w:rPr>
      </w:pPr>
    </w:p>
    <w:p w14:paraId="6E1E29F4" w14:textId="163C77CB" w:rsidR="00D13E5A" w:rsidRDefault="00D13E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u w:val="single"/>
        </w:rPr>
      </w:pPr>
    </w:p>
    <w:p w14:paraId="28CC6DDB" w14:textId="77777777" w:rsidR="00D13E5A" w:rsidRDefault="00D13E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u w:val="single"/>
          <w:cs/>
        </w:rPr>
      </w:pPr>
    </w:p>
    <w:p w14:paraId="4DD11A8F" w14:textId="6CC1A996" w:rsidR="00371706" w:rsidRPr="006461EA" w:rsidRDefault="00371706" w:rsidP="007D46B3">
      <w:pPr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450"/>
        </w:tabs>
        <w:spacing w:line="240" w:lineRule="auto"/>
        <w:ind w:left="450" w:right="1800" w:hanging="450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6461EA">
        <w:rPr>
          <w:rFonts w:ascii="Browallia New" w:hAnsi="Browallia New" w:cs="Browallia New"/>
          <w:sz w:val="28"/>
          <w:szCs w:val="28"/>
          <w:u w:val="single"/>
          <w:cs/>
        </w:rPr>
        <w:lastRenderedPageBreak/>
        <w:t>ค่าใช้จ่ายตามลักษณะ</w:t>
      </w:r>
    </w:p>
    <w:p w14:paraId="69F4BC7C" w14:textId="77777777" w:rsidR="0057549E" w:rsidRPr="007C19EE" w:rsidRDefault="0057549E" w:rsidP="005754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1800"/>
        <w:jc w:val="thaiDistribute"/>
        <w:rPr>
          <w:rFonts w:ascii="Browallia New" w:hAnsi="Browallia New" w:cs="Browallia New"/>
          <w:b/>
          <w:bCs/>
          <w:sz w:val="14"/>
          <w:szCs w:val="14"/>
          <w:cs/>
        </w:rPr>
      </w:pPr>
    </w:p>
    <w:tbl>
      <w:tblPr>
        <w:tblW w:w="4800" w:type="pct"/>
        <w:tblInd w:w="426" w:type="dxa"/>
        <w:tblLayout w:type="fixed"/>
        <w:tblLook w:val="01E0" w:firstRow="1" w:lastRow="1" w:firstColumn="1" w:lastColumn="1" w:noHBand="0" w:noVBand="0"/>
      </w:tblPr>
      <w:tblGrid>
        <w:gridCol w:w="3970"/>
        <w:gridCol w:w="1084"/>
        <w:gridCol w:w="238"/>
        <w:gridCol w:w="1047"/>
        <w:gridCol w:w="238"/>
        <w:gridCol w:w="1056"/>
        <w:gridCol w:w="237"/>
        <w:gridCol w:w="1092"/>
      </w:tblGrid>
      <w:tr w:rsidR="00850034" w:rsidRPr="006461EA" w14:paraId="2953F3EC" w14:textId="77777777" w:rsidTr="00C426BC">
        <w:tc>
          <w:tcPr>
            <w:tcW w:w="2215" w:type="pct"/>
          </w:tcPr>
          <w:p w14:paraId="6CEFC766" w14:textId="77777777" w:rsidR="00850034" w:rsidRPr="006461EA" w:rsidRDefault="00850034" w:rsidP="00530D0F">
            <w:pPr>
              <w:tabs>
                <w:tab w:val="clear" w:pos="454"/>
                <w:tab w:val="clear" w:pos="680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85" w:type="pct"/>
            <w:gridSpan w:val="7"/>
          </w:tcPr>
          <w:p w14:paraId="45C1728A" w14:textId="77777777" w:rsidR="00850034" w:rsidRPr="006461EA" w:rsidRDefault="00850034" w:rsidP="0053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850034" w:rsidRPr="006461EA" w14:paraId="5066A017" w14:textId="77777777" w:rsidTr="00C426BC">
        <w:trPr>
          <w:trHeight w:val="351"/>
        </w:trPr>
        <w:tc>
          <w:tcPr>
            <w:tcW w:w="2215" w:type="pct"/>
          </w:tcPr>
          <w:p w14:paraId="14C16BC5" w14:textId="77777777" w:rsidR="00850034" w:rsidRPr="006461EA" w:rsidRDefault="00850034" w:rsidP="00530D0F">
            <w:pPr>
              <w:tabs>
                <w:tab w:val="clear" w:pos="454"/>
                <w:tab w:val="clear" w:pos="680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22" w:type="pct"/>
            <w:gridSpan w:val="3"/>
            <w:tcBorders>
              <w:bottom w:val="single" w:sz="4" w:space="0" w:color="auto"/>
            </w:tcBorders>
          </w:tcPr>
          <w:p w14:paraId="5B501F89" w14:textId="77777777" w:rsidR="00850034" w:rsidRPr="006461EA" w:rsidRDefault="00850034" w:rsidP="00530D0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3" w:type="pct"/>
          </w:tcPr>
          <w:p w14:paraId="2BD6A2BD" w14:textId="77777777" w:rsidR="00850034" w:rsidRPr="006461EA" w:rsidRDefault="00850034" w:rsidP="00530D0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31" w:type="pct"/>
            <w:gridSpan w:val="3"/>
            <w:tcBorders>
              <w:bottom w:val="single" w:sz="4" w:space="0" w:color="auto"/>
            </w:tcBorders>
          </w:tcPr>
          <w:p w14:paraId="642DE993" w14:textId="77777777" w:rsidR="00850034" w:rsidRPr="006461EA" w:rsidRDefault="00850034" w:rsidP="00530D0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850034" w:rsidRPr="006461EA" w14:paraId="000060C5" w14:textId="77777777" w:rsidTr="00C426BC">
        <w:trPr>
          <w:trHeight w:val="351"/>
        </w:trPr>
        <w:tc>
          <w:tcPr>
            <w:tcW w:w="2215" w:type="pct"/>
          </w:tcPr>
          <w:p w14:paraId="0C187D95" w14:textId="77777777" w:rsidR="00850034" w:rsidRPr="006461EA" w:rsidRDefault="00850034" w:rsidP="00530D0F">
            <w:pPr>
              <w:tabs>
                <w:tab w:val="clear" w:pos="454"/>
                <w:tab w:val="clear" w:pos="680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85" w:type="pct"/>
            <w:gridSpan w:val="7"/>
            <w:tcBorders>
              <w:bottom w:val="single" w:sz="4" w:space="0" w:color="auto"/>
            </w:tcBorders>
          </w:tcPr>
          <w:p w14:paraId="22966DD6" w14:textId="77777777" w:rsidR="00850034" w:rsidRPr="006461EA" w:rsidRDefault="00850034" w:rsidP="00530D0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7E49DE" w:rsidRPr="006461EA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="00EC2017" w:rsidRPr="006461E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ธันวาคม</w:t>
            </w:r>
          </w:p>
        </w:tc>
      </w:tr>
      <w:tr w:rsidR="00C426BC" w:rsidRPr="006461EA" w14:paraId="4EC0DA9A" w14:textId="77777777" w:rsidTr="00C426BC">
        <w:trPr>
          <w:trHeight w:val="351"/>
        </w:trPr>
        <w:tc>
          <w:tcPr>
            <w:tcW w:w="2215" w:type="pct"/>
          </w:tcPr>
          <w:p w14:paraId="298D179F" w14:textId="77777777" w:rsidR="00C426BC" w:rsidRPr="006461EA" w:rsidRDefault="00C426BC" w:rsidP="00C426BC">
            <w:pPr>
              <w:tabs>
                <w:tab w:val="clear" w:pos="454"/>
                <w:tab w:val="clear" w:pos="680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24CFEF21" w14:textId="6B4685B3" w:rsidR="00C426BC" w:rsidRPr="006461EA" w:rsidRDefault="00C426BC" w:rsidP="00C426B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133" w:type="pct"/>
          </w:tcPr>
          <w:p w14:paraId="58158760" w14:textId="77777777" w:rsidR="00C426BC" w:rsidRPr="006461EA" w:rsidRDefault="00C426BC" w:rsidP="00C426B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4CF7452A" w14:textId="65D96F7D" w:rsidR="00C426BC" w:rsidRPr="006461EA" w:rsidRDefault="00C426BC" w:rsidP="00C426B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133" w:type="pct"/>
          </w:tcPr>
          <w:p w14:paraId="45254D8D" w14:textId="77777777" w:rsidR="00C426BC" w:rsidRPr="006461EA" w:rsidRDefault="00C426BC" w:rsidP="00C426B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431CE646" w14:textId="4BC653DC" w:rsidR="00C426BC" w:rsidRPr="006461EA" w:rsidRDefault="00C426BC" w:rsidP="00C426B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132" w:type="pct"/>
          </w:tcPr>
          <w:p w14:paraId="46BAF348" w14:textId="77777777" w:rsidR="00C426BC" w:rsidRPr="006461EA" w:rsidRDefault="00C426BC" w:rsidP="00C426B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</w:tcPr>
          <w:p w14:paraId="0D13E18F" w14:textId="1CCAD9EC" w:rsidR="00C426BC" w:rsidRPr="006461EA" w:rsidRDefault="00C426BC" w:rsidP="00C426B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</w:tr>
      <w:tr w:rsidR="00EC2017" w:rsidRPr="00321D64" w14:paraId="2A52FB99" w14:textId="77777777" w:rsidTr="00C426BC">
        <w:trPr>
          <w:trHeight w:val="154"/>
        </w:trPr>
        <w:tc>
          <w:tcPr>
            <w:tcW w:w="2215" w:type="pct"/>
          </w:tcPr>
          <w:p w14:paraId="578F33DD" w14:textId="77777777" w:rsidR="00850034" w:rsidRPr="00321D64" w:rsidRDefault="00850034" w:rsidP="00530D0F">
            <w:pPr>
              <w:pStyle w:val="1"/>
              <w:widowControl/>
              <w:ind w:left="252" w:right="-241" w:hanging="252"/>
              <w:rPr>
                <w:rFonts w:ascii="Browallia New" w:hAnsi="Browallia New" w:cs="Browallia New"/>
                <w:color w:val="auto"/>
                <w:sz w:val="14"/>
                <w:szCs w:val="14"/>
                <w:cs/>
              </w:rPr>
            </w:pPr>
          </w:p>
        </w:tc>
        <w:tc>
          <w:tcPr>
            <w:tcW w:w="605" w:type="pct"/>
          </w:tcPr>
          <w:p w14:paraId="2BC59109" w14:textId="77777777" w:rsidR="00850034" w:rsidRPr="00321D64" w:rsidRDefault="00850034" w:rsidP="0053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33" w:type="pct"/>
            <w:vAlign w:val="bottom"/>
          </w:tcPr>
          <w:p w14:paraId="5559C163" w14:textId="77777777" w:rsidR="00850034" w:rsidRPr="00321D64" w:rsidRDefault="00850034" w:rsidP="00530D0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584" w:type="pct"/>
          </w:tcPr>
          <w:p w14:paraId="6F5CD8DD" w14:textId="77777777" w:rsidR="00850034" w:rsidRPr="00321D64" w:rsidRDefault="00850034" w:rsidP="0053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33" w:type="pct"/>
            <w:vAlign w:val="bottom"/>
          </w:tcPr>
          <w:p w14:paraId="57F897AF" w14:textId="77777777" w:rsidR="00850034" w:rsidRPr="00321D64" w:rsidRDefault="00850034" w:rsidP="00530D0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589" w:type="pct"/>
          </w:tcPr>
          <w:p w14:paraId="76E00916" w14:textId="77777777" w:rsidR="00850034" w:rsidRPr="00321D64" w:rsidRDefault="00850034" w:rsidP="0053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32" w:type="pct"/>
            <w:vAlign w:val="bottom"/>
          </w:tcPr>
          <w:p w14:paraId="0BC97C25" w14:textId="77777777" w:rsidR="00850034" w:rsidRPr="00321D64" w:rsidRDefault="00850034" w:rsidP="00530D0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609" w:type="pct"/>
          </w:tcPr>
          <w:p w14:paraId="4BAC4153" w14:textId="77777777" w:rsidR="00850034" w:rsidRPr="00321D64" w:rsidRDefault="00850034" w:rsidP="0053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</w:tr>
      <w:tr w:rsidR="005A55BA" w:rsidRPr="006461EA" w14:paraId="7391A471" w14:textId="77777777" w:rsidTr="007F7583">
        <w:trPr>
          <w:trHeight w:val="113"/>
        </w:trPr>
        <w:tc>
          <w:tcPr>
            <w:tcW w:w="2215" w:type="pct"/>
          </w:tcPr>
          <w:p w14:paraId="4C8AEC61" w14:textId="77777777" w:rsidR="005A55BA" w:rsidRPr="006461EA" w:rsidRDefault="005A55BA" w:rsidP="005A55BA">
            <w:pPr>
              <w:pStyle w:val="1"/>
              <w:widowControl/>
              <w:ind w:left="252" w:right="-241" w:hanging="252"/>
              <w:rPr>
                <w:rFonts w:ascii="Browallia New" w:hAnsi="Browallia New" w:cs="Browallia New"/>
                <w:color w:val="auto"/>
              </w:rPr>
            </w:pPr>
            <w:r w:rsidRPr="006461EA">
              <w:rPr>
                <w:rFonts w:ascii="Browallia New" w:hAnsi="Browallia New" w:cs="Browallia New"/>
                <w:color w:val="auto"/>
                <w:cs/>
              </w:rPr>
              <w:t xml:space="preserve">การเปลี่ยนแปลงในสินค้าสำเร็จรูป               </w:t>
            </w:r>
          </w:p>
          <w:p w14:paraId="089B303D" w14:textId="77777777" w:rsidR="005A55BA" w:rsidRPr="006461EA" w:rsidRDefault="005A55BA" w:rsidP="005A55BA">
            <w:pPr>
              <w:pStyle w:val="1"/>
              <w:widowControl/>
              <w:ind w:left="252" w:right="-241" w:hanging="252"/>
              <w:rPr>
                <w:rFonts w:ascii="Browallia New" w:hAnsi="Browallia New" w:cs="Browallia New"/>
                <w:color w:val="auto"/>
                <w:lang w:val="en-GB"/>
              </w:rPr>
            </w:pPr>
            <w:r w:rsidRPr="006461EA">
              <w:rPr>
                <w:rFonts w:ascii="Browallia New" w:hAnsi="Browallia New" w:cs="Browallia New"/>
                <w:color w:val="auto"/>
                <w:cs/>
              </w:rPr>
              <w:t xml:space="preserve">    และงานระหว่างทำ</w:t>
            </w:r>
          </w:p>
        </w:tc>
        <w:tc>
          <w:tcPr>
            <w:tcW w:w="605" w:type="pct"/>
            <w:vAlign w:val="bottom"/>
          </w:tcPr>
          <w:p w14:paraId="44965652" w14:textId="244C270E" w:rsidR="005A55BA" w:rsidRPr="007F7583" w:rsidRDefault="000F4072" w:rsidP="007F7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F7583">
              <w:rPr>
                <w:rFonts w:ascii="Browallia New" w:hAnsi="Browallia New" w:cs="Browallia New"/>
                <w:sz w:val="28"/>
                <w:szCs w:val="28"/>
                <w:lang w:val="en-GB"/>
              </w:rPr>
              <w:t>47,</w:t>
            </w:r>
            <w:r w:rsidR="00A87B40" w:rsidRPr="007F7583">
              <w:rPr>
                <w:rFonts w:ascii="Browallia New" w:hAnsi="Browallia New" w:cs="Browallia New"/>
                <w:sz w:val="28"/>
                <w:szCs w:val="28"/>
                <w:lang w:val="en-GB"/>
              </w:rPr>
              <w:t>697</w:t>
            </w:r>
          </w:p>
        </w:tc>
        <w:tc>
          <w:tcPr>
            <w:tcW w:w="133" w:type="pct"/>
            <w:vAlign w:val="bottom"/>
          </w:tcPr>
          <w:p w14:paraId="567A708A" w14:textId="77777777" w:rsidR="005A55BA" w:rsidRPr="006461EA" w:rsidRDefault="005A55BA" w:rsidP="005A55B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84" w:type="pct"/>
          </w:tcPr>
          <w:p w14:paraId="1C7F7A29" w14:textId="77777777" w:rsidR="005A55BA" w:rsidRDefault="005A55BA" w:rsidP="005A5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4ADA6187" w14:textId="617E2E91" w:rsidR="005A55BA" w:rsidRPr="006461EA" w:rsidRDefault="005A55BA" w:rsidP="005A5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(201,614)</w:t>
            </w:r>
          </w:p>
        </w:tc>
        <w:tc>
          <w:tcPr>
            <w:tcW w:w="133" w:type="pct"/>
            <w:vAlign w:val="bottom"/>
          </w:tcPr>
          <w:p w14:paraId="36DC4419" w14:textId="77777777" w:rsidR="005A55BA" w:rsidRPr="006461EA" w:rsidRDefault="005A55BA" w:rsidP="005A55B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89" w:type="pct"/>
          </w:tcPr>
          <w:p w14:paraId="475DCFE2" w14:textId="77777777" w:rsidR="005A55BA" w:rsidRDefault="005A55BA" w:rsidP="005A5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3B2D3492" w14:textId="74FCF1D5" w:rsidR="005A55BA" w:rsidRPr="006461EA" w:rsidRDefault="005A55BA" w:rsidP="005A5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54,836</w:t>
            </w:r>
          </w:p>
        </w:tc>
        <w:tc>
          <w:tcPr>
            <w:tcW w:w="132" w:type="pct"/>
            <w:vAlign w:val="bottom"/>
          </w:tcPr>
          <w:p w14:paraId="50469570" w14:textId="77777777" w:rsidR="005A55BA" w:rsidRPr="006461EA" w:rsidRDefault="005A55BA" w:rsidP="005A55B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09" w:type="pct"/>
          </w:tcPr>
          <w:p w14:paraId="51644102" w14:textId="77777777" w:rsidR="005A55BA" w:rsidRDefault="005A55BA" w:rsidP="005A5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28CA4A50" w14:textId="0E1ECEBC" w:rsidR="005A55BA" w:rsidRPr="006461EA" w:rsidRDefault="005A55BA" w:rsidP="005A5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(106,284)</w:t>
            </w:r>
          </w:p>
        </w:tc>
      </w:tr>
      <w:tr w:rsidR="00D13E5A" w:rsidRPr="006461EA" w14:paraId="3F9E30D1" w14:textId="77777777" w:rsidTr="00C426BC">
        <w:trPr>
          <w:trHeight w:val="113"/>
        </w:trPr>
        <w:tc>
          <w:tcPr>
            <w:tcW w:w="2215" w:type="pct"/>
          </w:tcPr>
          <w:p w14:paraId="355E8AE6" w14:textId="77777777" w:rsidR="00D13E5A" w:rsidRPr="006461EA" w:rsidRDefault="00D13E5A" w:rsidP="00D13E5A">
            <w:pPr>
              <w:pStyle w:val="a4"/>
              <w:widowControl/>
              <w:ind w:left="252" w:right="0" w:hanging="252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 w:hint="cs"/>
                <w:cs/>
              </w:rPr>
              <w:t>ซื้อสินค้าสำเร็จรูป</w:t>
            </w:r>
          </w:p>
        </w:tc>
        <w:tc>
          <w:tcPr>
            <w:tcW w:w="605" w:type="pct"/>
          </w:tcPr>
          <w:p w14:paraId="0703592C" w14:textId="18831C35" w:rsidR="00D13E5A" w:rsidRPr="007F7583" w:rsidRDefault="00A87B40" w:rsidP="007F7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F7583">
              <w:rPr>
                <w:rFonts w:ascii="Browallia New" w:hAnsi="Browallia New" w:cs="Browallia New"/>
                <w:sz w:val="28"/>
                <w:szCs w:val="28"/>
                <w:lang w:val="en-GB"/>
              </w:rPr>
              <w:t>19,844</w:t>
            </w:r>
          </w:p>
        </w:tc>
        <w:tc>
          <w:tcPr>
            <w:tcW w:w="133" w:type="pct"/>
            <w:vAlign w:val="bottom"/>
          </w:tcPr>
          <w:p w14:paraId="2680A8A1" w14:textId="77777777" w:rsidR="00D13E5A" w:rsidRPr="006461EA" w:rsidRDefault="00D13E5A" w:rsidP="00D13E5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84" w:type="pct"/>
          </w:tcPr>
          <w:p w14:paraId="30D1F272" w14:textId="40CD48F1" w:rsidR="00D13E5A" w:rsidRPr="006461EA" w:rsidRDefault="00D13E5A" w:rsidP="00D13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9A7">
              <w:rPr>
                <w:rFonts w:ascii="Browallia New" w:hAnsi="Browallia New" w:cs="Browallia New"/>
                <w:sz w:val="28"/>
                <w:szCs w:val="28"/>
              </w:rPr>
              <w:t>142,773</w:t>
            </w:r>
          </w:p>
        </w:tc>
        <w:tc>
          <w:tcPr>
            <w:tcW w:w="133" w:type="pct"/>
            <w:vAlign w:val="bottom"/>
          </w:tcPr>
          <w:p w14:paraId="014EBD9C" w14:textId="77777777" w:rsidR="00D13E5A" w:rsidRPr="006461EA" w:rsidRDefault="00D13E5A" w:rsidP="00D13E5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89" w:type="pct"/>
          </w:tcPr>
          <w:p w14:paraId="44CCB402" w14:textId="0A6FA1D9" w:rsidR="00D13E5A" w:rsidRPr="005A55BA" w:rsidRDefault="00D13E5A" w:rsidP="00D13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A55BA">
              <w:rPr>
                <w:rFonts w:ascii="Browallia New" w:hAnsi="Browallia New" w:cs="Browallia New"/>
                <w:sz w:val="28"/>
                <w:szCs w:val="28"/>
                <w:lang w:val="en-GB"/>
              </w:rPr>
              <w:t>153,05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32" w:type="pct"/>
            <w:vAlign w:val="bottom"/>
          </w:tcPr>
          <w:p w14:paraId="7C227C41" w14:textId="77777777" w:rsidR="00D13E5A" w:rsidRPr="006461EA" w:rsidRDefault="00D13E5A" w:rsidP="00D13E5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09" w:type="pct"/>
          </w:tcPr>
          <w:p w14:paraId="5205B283" w14:textId="4EEDB014" w:rsidR="00D13E5A" w:rsidRPr="006461EA" w:rsidRDefault="00D13E5A" w:rsidP="00D13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9A7">
              <w:rPr>
                <w:rFonts w:ascii="Browallia New" w:hAnsi="Browallia New" w:cs="Browallia New"/>
                <w:sz w:val="28"/>
                <w:szCs w:val="28"/>
              </w:rPr>
              <w:t>142,773</w:t>
            </w:r>
          </w:p>
        </w:tc>
      </w:tr>
      <w:tr w:rsidR="00D13E5A" w:rsidRPr="006461EA" w14:paraId="1B4B53A7" w14:textId="77777777" w:rsidTr="00C426BC">
        <w:trPr>
          <w:trHeight w:val="113"/>
        </w:trPr>
        <w:tc>
          <w:tcPr>
            <w:tcW w:w="2215" w:type="pct"/>
          </w:tcPr>
          <w:p w14:paraId="32C3AAFA" w14:textId="77777777" w:rsidR="00D13E5A" w:rsidRPr="006461EA" w:rsidRDefault="00D13E5A" w:rsidP="00D13E5A">
            <w:pPr>
              <w:pStyle w:val="a4"/>
              <w:widowControl/>
              <w:ind w:left="252" w:right="0" w:hanging="252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605" w:type="pct"/>
          </w:tcPr>
          <w:p w14:paraId="178305A0" w14:textId="78DDD8BE" w:rsidR="00D13E5A" w:rsidRPr="007F7583" w:rsidRDefault="00A87B40" w:rsidP="007F7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F7583">
              <w:rPr>
                <w:rFonts w:ascii="Browallia New" w:hAnsi="Browallia New" w:cs="Browallia New"/>
                <w:sz w:val="28"/>
                <w:szCs w:val="28"/>
                <w:lang w:val="en-GB"/>
              </w:rPr>
              <w:t>930,</w:t>
            </w:r>
            <w:r w:rsidR="00E66A5F" w:rsidRPr="007F7583">
              <w:rPr>
                <w:rFonts w:ascii="Browallia New" w:hAnsi="Browallia New" w:cs="Browallia New"/>
                <w:sz w:val="28"/>
                <w:szCs w:val="28"/>
                <w:lang w:val="en-GB"/>
              </w:rPr>
              <w:t>659</w:t>
            </w:r>
          </w:p>
        </w:tc>
        <w:tc>
          <w:tcPr>
            <w:tcW w:w="133" w:type="pct"/>
            <w:vAlign w:val="bottom"/>
          </w:tcPr>
          <w:p w14:paraId="187B8592" w14:textId="77777777" w:rsidR="00D13E5A" w:rsidRPr="006461EA" w:rsidRDefault="00D13E5A" w:rsidP="00D13E5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84" w:type="pct"/>
          </w:tcPr>
          <w:p w14:paraId="55BFFF97" w14:textId="1E741E58" w:rsidR="00D13E5A" w:rsidRPr="006461EA" w:rsidRDefault="00D13E5A" w:rsidP="00D13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769A7">
              <w:rPr>
                <w:rFonts w:ascii="Browallia New" w:hAnsi="Browallia New" w:cs="Browallia New"/>
                <w:sz w:val="28"/>
                <w:szCs w:val="28"/>
              </w:rPr>
              <w:t>893,902</w:t>
            </w:r>
          </w:p>
        </w:tc>
        <w:tc>
          <w:tcPr>
            <w:tcW w:w="133" w:type="pct"/>
            <w:vAlign w:val="bottom"/>
          </w:tcPr>
          <w:p w14:paraId="41BD1D9F" w14:textId="77777777" w:rsidR="00D13E5A" w:rsidRPr="006461EA" w:rsidRDefault="00D13E5A" w:rsidP="00D13E5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89" w:type="pct"/>
          </w:tcPr>
          <w:p w14:paraId="0F262778" w14:textId="6C04E19C" w:rsidR="00D13E5A" w:rsidRPr="005A55BA" w:rsidRDefault="00D13E5A" w:rsidP="00D13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A55BA">
              <w:rPr>
                <w:rFonts w:ascii="Browallia New" w:hAnsi="Browallia New" w:cs="Browallia New"/>
                <w:sz w:val="28"/>
                <w:szCs w:val="28"/>
                <w:lang w:val="en-GB"/>
              </w:rPr>
              <w:t>712,74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</w:p>
        </w:tc>
        <w:tc>
          <w:tcPr>
            <w:tcW w:w="132" w:type="pct"/>
            <w:vAlign w:val="bottom"/>
          </w:tcPr>
          <w:p w14:paraId="45C4DDBE" w14:textId="77777777" w:rsidR="00D13E5A" w:rsidRPr="006461EA" w:rsidRDefault="00D13E5A" w:rsidP="00D13E5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09" w:type="pct"/>
          </w:tcPr>
          <w:p w14:paraId="2C7B8FE0" w14:textId="0F88C86F" w:rsidR="00D13E5A" w:rsidRPr="006461EA" w:rsidRDefault="00D13E5A" w:rsidP="00D13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769A7">
              <w:rPr>
                <w:rFonts w:ascii="Browallia New" w:hAnsi="Browallia New" w:cs="Browallia New"/>
                <w:sz w:val="28"/>
                <w:szCs w:val="28"/>
              </w:rPr>
              <w:t>821,926</w:t>
            </w:r>
          </w:p>
        </w:tc>
      </w:tr>
      <w:tr w:rsidR="00D13E5A" w:rsidRPr="006461EA" w14:paraId="76695EA5" w14:textId="77777777" w:rsidTr="00C426BC">
        <w:trPr>
          <w:trHeight w:val="113"/>
        </w:trPr>
        <w:tc>
          <w:tcPr>
            <w:tcW w:w="2215" w:type="pct"/>
          </w:tcPr>
          <w:p w14:paraId="33D4E7E3" w14:textId="77777777" w:rsidR="00D13E5A" w:rsidRPr="006461EA" w:rsidRDefault="00D13E5A" w:rsidP="00D13E5A">
            <w:pPr>
              <w:pStyle w:val="a4"/>
              <w:widowControl/>
              <w:ind w:left="252" w:right="0" w:hanging="252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  <w:cs/>
              </w:rPr>
              <w:t>ค่าใช้จ่ายพนักงาน</w:t>
            </w:r>
          </w:p>
        </w:tc>
        <w:tc>
          <w:tcPr>
            <w:tcW w:w="605" w:type="pct"/>
          </w:tcPr>
          <w:p w14:paraId="09D0CE7A" w14:textId="71D0F9C4" w:rsidR="00D13E5A" w:rsidRPr="007F7583" w:rsidRDefault="00E66A5F" w:rsidP="007F7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F7583">
              <w:rPr>
                <w:rFonts w:ascii="Browallia New" w:hAnsi="Browallia New" w:cs="Browallia New"/>
                <w:sz w:val="28"/>
                <w:szCs w:val="28"/>
                <w:lang w:val="en-GB"/>
              </w:rPr>
              <w:t>349,245</w:t>
            </w:r>
          </w:p>
        </w:tc>
        <w:tc>
          <w:tcPr>
            <w:tcW w:w="133" w:type="pct"/>
            <w:vAlign w:val="bottom"/>
          </w:tcPr>
          <w:p w14:paraId="2A8DDE16" w14:textId="77777777" w:rsidR="00D13E5A" w:rsidRPr="006461EA" w:rsidRDefault="00D13E5A" w:rsidP="00D13E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584" w:type="pct"/>
          </w:tcPr>
          <w:p w14:paraId="1F8DBB93" w14:textId="67BCD2CF" w:rsidR="00D13E5A" w:rsidRPr="006461EA" w:rsidRDefault="00D13E5A" w:rsidP="00D13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769A7">
              <w:rPr>
                <w:rFonts w:ascii="Browallia New" w:hAnsi="Browallia New" w:cs="Browallia New"/>
                <w:sz w:val="28"/>
                <w:szCs w:val="28"/>
              </w:rPr>
              <w:t>308,508</w:t>
            </w:r>
          </w:p>
        </w:tc>
        <w:tc>
          <w:tcPr>
            <w:tcW w:w="133" w:type="pct"/>
          </w:tcPr>
          <w:p w14:paraId="1B61B81E" w14:textId="77777777" w:rsidR="00D13E5A" w:rsidRPr="006461EA" w:rsidRDefault="00D13E5A" w:rsidP="00D13E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589" w:type="pct"/>
          </w:tcPr>
          <w:p w14:paraId="0EE115D7" w14:textId="23FC0A21" w:rsidR="00D13E5A" w:rsidRPr="005A55BA" w:rsidRDefault="00D13E5A" w:rsidP="00D13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A55BA">
              <w:rPr>
                <w:rFonts w:ascii="Browallia New" w:hAnsi="Browallia New" w:cs="Browallia New"/>
                <w:sz w:val="28"/>
                <w:szCs w:val="28"/>
                <w:lang w:val="en-GB"/>
              </w:rPr>
              <w:t>302,27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</w:p>
        </w:tc>
        <w:tc>
          <w:tcPr>
            <w:tcW w:w="132" w:type="pct"/>
            <w:vAlign w:val="bottom"/>
          </w:tcPr>
          <w:p w14:paraId="6C0FA2C2" w14:textId="77777777" w:rsidR="00D13E5A" w:rsidRPr="006461EA" w:rsidRDefault="00D13E5A" w:rsidP="00D13E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609" w:type="pct"/>
          </w:tcPr>
          <w:p w14:paraId="2EE3DB86" w14:textId="0D7E03A6" w:rsidR="00D13E5A" w:rsidRPr="006461EA" w:rsidRDefault="00D13E5A" w:rsidP="00D13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769A7">
              <w:rPr>
                <w:rFonts w:ascii="Browallia New" w:hAnsi="Browallia New" w:cs="Browallia New"/>
                <w:sz w:val="28"/>
                <w:szCs w:val="28"/>
              </w:rPr>
              <w:t xml:space="preserve">  279,932</w:t>
            </w:r>
          </w:p>
        </w:tc>
      </w:tr>
      <w:tr w:rsidR="005A55BA" w:rsidRPr="006461EA" w14:paraId="3F7119A6" w14:textId="77777777" w:rsidTr="00C426BC">
        <w:trPr>
          <w:trHeight w:val="113"/>
        </w:trPr>
        <w:tc>
          <w:tcPr>
            <w:tcW w:w="2215" w:type="pct"/>
          </w:tcPr>
          <w:p w14:paraId="4360DE45" w14:textId="77777777" w:rsidR="005A55BA" w:rsidRPr="006461EA" w:rsidRDefault="005A55BA" w:rsidP="005A55BA">
            <w:pPr>
              <w:pStyle w:val="a4"/>
              <w:widowControl/>
              <w:ind w:left="252" w:right="0" w:hanging="252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  <w:cs/>
              </w:rPr>
              <w:t>ค่าจ้างทั่วไป</w:t>
            </w:r>
          </w:p>
        </w:tc>
        <w:tc>
          <w:tcPr>
            <w:tcW w:w="605" w:type="pct"/>
          </w:tcPr>
          <w:p w14:paraId="763BE07E" w14:textId="53896C04" w:rsidR="005A55BA" w:rsidRPr="00D769A7" w:rsidRDefault="00B42C68" w:rsidP="005A5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70,331</w:t>
            </w:r>
          </w:p>
        </w:tc>
        <w:tc>
          <w:tcPr>
            <w:tcW w:w="133" w:type="pct"/>
            <w:vAlign w:val="bottom"/>
          </w:tcPr>
          <w:p w14:paraId="72204366" w14:textId="77777777" w:rsidR="005A55BA" w:rsidRPr="006461EA" w:rsidRDefault="005A55BA" w:rsidP="005A55B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84" w:type="pct"/>
          </w:tcPr>
          <w:p w14:paraId="5AC6832F" w14:textId="51F03BEB" w:rsidR="005A55BA" w:rsidRPr="006461EA" w:rsidRDefault="005A55BA" w:rsidP="005A5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769A7">
              <w:rPr>
                <w:rFonts w:ascii="Browallia New" w:hAnsi="Browallia New" w:cs="Browallia New"/>
                <w:sz w:val="28"/>
                <w:szCs w:val="28"/>
              </w:rPr>
              <w:t>76,000</w:t>
            </w:r>
          </w:p>
        </w:tc>
        <w:tc>
          <w:tcPr>
            <w:tcW w:w="133" w:type="pct"/>
            <w:vAlign w:val="bottom"/>
          </w:tcPr>
          <w:p w14:paraId="0CA387E8" w14:textId="77777777" w:rsidR="005A55BA" w:rsidRPr="006461EA" w:rsidRDefault="005A55BA" w:rsidP="005A55B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89" w:type="pct"/>
          </w:tcPr>
          <w:p w14:paraId="78A17CFC" w14:textId="12514E2F" w:rsidR="005A55BA" w:rsidRPr="005A55BA" w:rsidRDefault="005A55BA" w:rsidP="005A5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A55BA">
              <w:rPr>
                <w:rFonts w:ascii="Browallia New" w:hAnsi="Browallia New" w:cs="Browallia New"/>
                <w:sz w:val="28"/>
                <w:szCs w:val="28"/>
                <w:lang w:val="en-GB"/>
              </w:rPr>
              <w:t>68,830</w:t>
            </w:r>
          </w:p>
        </w:tc>
        <w:tc>
          <w:tcPr>
            <w:tcW w:w="132" w:type="pct"/>
            <w:vAlign w:val="bottom"/>
          </w:tcPr>
          <w:p w14:paraId="6644C81B" w14:textId="77777777" w:rsidR="005A55BA" w:rsidRPr="006461EA" w:rsidRDefault="005A55BA" w:rsidP="005A55B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09" w:type="pct"/>
          </w:tcPr>
          <w:p w14:paraId="77BD97AF" w14:textId="365EA90F" w:rsidR="005A55BA" w:rsidRPr="006461EA" w:rsidRDefault="005A55BA" w:rsidP="005A5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769A7">
              <w:rPr>
                <w:rFonts w:ascii="Browallia New" w:hAnsi="Browallia New" w:cs="Browallia New"/>
                <w:sz w:val="28"/>
                <w:szCs w:val="28"/>
              </w:rPr>
              <w:t>75,203</w:t>
            </w:r>
          </w:p>
        </w:tc>
      </w:tr>
      <w:tr w:rsidR="005A55BA" w:rsidRPr="006461EA" w14:paraId="26710D0E" w14:textId="77777777" w:rsidTr="00C426BC">
        <w:trPr>
          <w:trHeight w:val="113"/>
        </w:trPr>
        <w:tc>
          <w:tcPr>
            <w:tcW w:w="2215" w:type="pct"/>
            <w:shd w:val="clear" w:color="auto" w:fill="auto"/>
          </w:tcPr>
          <w:p w14:paraId="70F1BF8E" w14:textId="77777777" w:rsidR="005A55BA" w:rsidRPr="006461EA" w:rsidRDefault="005A55BA" w:rsidP="005A55BA">
            <w:pPr>
              <w:pStyle w:val="a4"/>
              <w:widowControl/>
              <w:ind w:left="252" w:right="0" w:hanging="252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  <w:cs/>
              </w:rPr>
              <w:t>ค่าติดตั้งผลิตภัณฑ์</w:t>
            </w:r>
          </w:p>
        </w:tc>
        <w:tc>
          <w:tcPr>
            <w:tcW w:w="605" w:type="pct"/>
            <w:shd w:val="clear" w:color="auto" w:fill="auto"/>
          </w:tcPr>
          <w:p w14:paraId="054EAB04" w14:textId="04FF749E" w:rsidR="005A55BA" w:rsidRPr="00D769A7" w:rsidRDefault="003C76EF" w:rsidP="005A5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208,048</w:t>
            </w:r>
          </w:p>
        </w:tc>
        <w:tc>
          <w:tcPr>
            <w:tcW w:w="133" w:type="pct"/>
            <w:shd w:val="clear" w:color="auto" w:fill="auto"/>
            <w:vAlign w:val="bottom"/>
          </w:tcPr>
          <w:p w14:paraId="360378D1" w14:textId="77777777" w:rsidR="005A55BA" w:rsidRPr="006461EA" w:rsidRDefault="005A55BA" w:rsidP="005A55B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84" w:type="pct"/>
            <w:shd w:val="clear" w:color="auto" w:fill="auto"/>
          </w:tcPr>
          <w:p w14:paraId="3E3EC4E4" w14:textId="083795B8" w:rsidR="005A55BA" w:rsidRPr="006461EA" w:rsidRDefault="005A55BA" w:rsidP="005A5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769A7">
              <w:rPr>
                <w:rFonts w:ascii="Browallia New" w:hAnsi="Browallia New" w:cs="Browallia New"/>
                <w:sz w:val="28"/>
                <w:szCs w:val="28"/>
              </w:rPr>
              <w:t>309,029</w:t>
            </w:r>
          </w:p>
        </w:tc>
        <w:tc>
          <w:tcPr>
            <w:tcW w:w="133" w:type="pct"/>
            <w:shd w:val="clear" w:color="auto" w:fill="auto"/>
            <w:vAlign w:val="bottom"/>
          </w:tcPr>
          <w:p w14:paraId="091425F0" w14:textId="77777777" w:rsidR="005A55BA" w:rsidRPr="006461EA" w:rsidRDefault="005A55BA" w:rsidP="005A55B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65002A1F" w14:textId="54311DEA" w:rsidR="005A55BA" w:rsidRPr="005A55BA" w:rsidRDefault="005A55BA" w:rsidP="005A5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A55BA">
              <w:rPr>
                <w:rFonts w:ascii="Browallia New" w:hAnsi="Browallia New" w:cs="Browallia New"/>
                <w:sz w:val="28"/>
                <w:szCs w:val="28"/>
                <w:lang w:val="en-GB"/>
              </w:rPr>
              <w:t>204,344</w:t>
            </w:r>
          </w:p>
        </w:tc>
        <w:tc>
          <w:tcPr>
            <w:tcW w:w="132" w:type="pct"/>
            <w:shd w:val="clear" w:color="auto" w:fill="auto"/>
            <w:vAlign w:val="bottom"/>
          </w:tcPr>
          <w:p w14:paraId="525CE178" w14:textId="77777777" w:rsidR="005A55BA" w:rsidRPr="006461EA" w:rsidRDefault="005A55BA" w:rsidP="005A55B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09" w:type="pct"/>
            <w:shd w:val="clear" w:color="auto" w:fill="auto"/>
          </w:tcPr>
          <w:p w14:paraId="50429C3F" w14:textId="68886F4D" w:rsidR="005A55BA" w:rsidRPr="006461EA" w:rsidRDefault="005A55BA" w:rsidP="005A5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769A7">
              <w:rPr>
                <w:rFonts w:ascii="Browallia New" w:hAnsi="Browallia New" w:cs="Browallia New"/>
                <w:sz w:val="28"/>
                <w:szCs w:val="28"/>
              </w:rPr>
              <w:t>309,029</w:t>
            </w:r>
          </w:p>
        </w:tc>
      </w:tr>
      <w:tr w:rsidR="005A55BA" w:rsidRPr="006461EA" w14:paraId="63EBC90E" w14:textId="77777777" w:rsidTr="00C426BC">
        <w:trPr>
          <w:trHeight w:val="113"/>
        </w:trPr>
        <w:tc>
          <w:tcPr>
            <w:tcW w:w="2215" w:type="pct"/>
            <w:shd w:val="clear" w:color="auto" w:fill="auto"/>
          </w:tcPr>
          <w:p w14:paraId="5A0EA8B4" w14:textId="77777777" w:rsidR="005A55BA" w:rsidRPr="006461EA" w:rsidRDefault="005A55BA" w:rsidP="005A55BA">
            <w:pPr>
              <w:pStyle w:val="a4"/>
              <w:widowControl/>
              <w:ind w:left="252" w:right="0" w:hanging="252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  <w:cs/>
              </w:rPr>
              <w:t>ค่าแรงงานการผลิต</w:t>
            </w:r>
          </w:p>
        </w:tc>
        <w:tc>
          <w:tcPr>
            <w:tcW w:w="605" w:type="pct"/>
            <w:shd w:val="clear" w:color="auto" w:fill="auto"/>
          </w:tcPr>
          <w:p w14:paraId="7F6ADA54" w14:textId="170F439F" w:rsidR="005A55BA" w:rsidRPr="00D769A7" w:rsidRDefault="00674D1D" w:rsidP="005A5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178,830</w:t>
            </w:r>
          </w:p>
        </w:tc>
        <w:tc>
          <w:tcPr>
            <w:tcW w:w="133" w:type="pct"/>
            <w:shd w:val="clear" w:color="auto" w:fill="auto"/>
            <w:vAlign w:val="bottom"/>
          </w:tcPr>
          <w:p w14:paraId="4146B9A8" w14:textId="77777777" w:rsidR="005A55BA" w:rsidRPr="006461EA" w:rsidRDefault="005A55BA" w:rsidP="005A55B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84" w:type="pct"/>
            <w:shd w:val="clear" w:color="auto" w:fill="auto"/>
          </w:tcPr>
          <w:p w14:paraId="514D46A9" w14:textId="5777642C" w:rsidR="005A55BA" w:rsidRPr="006461EA" w:rsidRDefault="005A55BA" w:rsidP="005A5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769A7">
              <w:rPr>
                <w:rFonts w:ascii="Browallia New" w:hAnsi="Browallia New" w:cs="Browallia New"/>
                <w:sz w:val="28"/>
                <w:szCs w:val="28"/>
              </w:rPr>
              <w:t>161,143</w:t>
            </w:r>
          </w:p>
        </w:tc>
        <w:tc>
          <w:tcPr>
            <w:tcW w:w="133" w:type="pct"/>
            <w:shd w:val="clear" w:color="auto" w:fill="auto"/>
            <w:vAlign w:val="bottom"/>
          </w:tcPr>
          <w:p w14:paraId="1C9C9910" w14:textId="77777777" w:rsidR="005A55BA" w:rsidRPr="006461EA" w:rsidRDefault="005A55BA" w:rsidP="005A55B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3EA8C238" w14:textId="7B5586BA" w:rsidR="005A55BA" w:rsidRPr="005A55BA" w:rsidRDefault="005A55BA" w:rsidP="005A5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A55BA">
              <w:rPr>
                <w:rFonts w:ascii="Browallia New" w:hAnsi="Browallia New" w:cs="Browallia New"/>
                <w:sz w:val="28"/>
                <w:szCs w:val="28"/>
                <w:lang w:val="en-GB"/>
              </w:rPr>
              <w:t>151,504</w:t>
            </w:r>
          </w:p>
        </w:tc>
        <w:tc>
          <w:tcPr>
            <w:tcW w:w="132" w:type="pct"/>
            <w:shd w:val="clear" w:color="auto" w:fill="auto"/>
            <w:vAlign w:val="bottom"/>
          </w:tcPr>
          <w:p w14:paraId="6B2FBC27" w14:textId="77777777" w:rsidR="005A55BA" w:rsidRPr="006461EA" w:rsidRDefault="005A55BA" w:rsidP="005A55B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09" w:type="pct"/>
            <w:shd w:val="clear" w:color="auto" w:fill="auto"/>
          </w:tcPr>
          <w:p w14:paraId="21520DE5" w14:textId="5522C86B" w:rsidR="005A55BA" w:rsidRPr="006461EA" w:rsidRDefault="005A55BA" w:rsidP="005A5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769A7">
              <w:rPr>
                <w:rFonts w:ascii="Browallia New" w:hAnsi="Browallia New" w:cs="Browallia New"/>
                <w:sz w:val="28"/>
                <w:szCs w:val="28"/>
              </w:rPr>
              <w:t>161,143</w:t>
            </w:r>
          </w:p>
        </w:tc>
      </w:tr>
      <w:tr w:rsidR="005A55BA" w:rsidRPr="006461EA" w14:paraId="34F1E16F" w14:textId="77777777" w:rsidTr="00C426BC">
        <w:trPr>
          <w:trHeight w:val="113"/>
        </w:trPr>
        <w:tc>
          <w:tcPr>
            <w:tcW w:w="2215" w:type="pct"/>
          </w:tcPr>
          <w:p w14:paraId="678D0722" w14:textId="3AFA333F" w:rsidR="005A55BA" w:rsidRPr="006461EA" w:rsidRDefault="005A55BA" w:rsidP="005A55BA">
            <w:pPr>
              <w:pStyle w:val="a4"/>
              <w:widowControl/>
              <w:ind w:left="252" w:right="0" w:hanging="252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  <w:cs/>
              </w:rPr>
              <w:t>ค่าเสื่อมราคา</w:t>
            </w:r>
            <w:r>
              <w:rPr>
                <w:rFonts w:ascii="Browallia New" w:hAnsi="Browallia New" w:cs="Browallia New" w:hint="cs"/>
                <w:cs/>
              </w:rPr>
              <w:t>และค่าตัดจำหน่าย</w:t>
            </w:r>
          </w:p>
        </w:tc>
        <w:tc>
          <w:tcPr>
            <w:tcW w:w="605" w:type="pct"/>
          </w:tcPr>
          <w:p w14:paraId="28579685" w14:textId="67051162" w:rsidR="005A55BA" w:rsidRPr="00D769A7" w:rsidRDefault="00674D1D" w:rsidP="005A5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="002B3C89">
              <w:rPr>
                <w:rFonts w:ascii="Browallia New" w:hAnsi="Browallia New" w:cs="Browallia New"/>
                <w:sz w:val="28"/>
                <w:szCs w:val="28"/>
              </w:rPr>
              <w:t>2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B3C89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686E66">
              <w:rPr>
                <w:rFonts w:ascii="Browallia New" w:hAnsi="Browallia New" w:cs="Browallia New"/>
                <w:sz w:val="28"/>
                <w:szCs w:val="28"/>
              </w:rPr>
              <w:t>55</w:t>
            </w:r>
          </w:p>
        </w:tc>
        <w:tc>
          <w:tcPr>
            <w:tcW w:w="133" w:type="pct"/>
            <w:vAlign w:val="bottom"/>
          </w:tcPr>
          <w:p w14:paraId="433626C3" w14:textId="77777777" w:rsidR="005A55BA" w:rsidRPr="006461EA" w:rsidRDefault="005A55BA" w:rsidP="005A55B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84" w:type="pct"/>
          </w:tcPr>
          <w:p w14:paraId="0F79D465" w14:textId="13CD74F1" w:rsidR="005A55BA" w:rsidRPr="006461EA" w:rsidRDefault="005A55BA" w:rsidP="005A5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769A7">
              <w:rPr>
                <w:rFonts w:ascii="Browallia New" w:hAnsi="Browallia New" w:cs="Browallia New"/>
                <w:sz w:val="28"/>
                <w:szCs w:val="28"/>
              </w:rPr>
              <w:t>7</w:t>
            </w:r>
            <w:r>
              <w:rPr>
                <w:rFonts w:ascii="Browallia New" w:hAnsi="Browallia New" w:cs="Browallia New"/>
                <w:sz w:val="28"/>
                <w:szCs w:val="28"/>
              </w:rPr>
              <w:t>7,</w:t>
            </w:r>
            <w:r w:rsidR="00D82097">
              <w:rPr>
                <w:rFonts w:ascii="Browallia New" w:hAnsi="Browallia New" w:cs="Browallia New"/>
                <w:sz w:val="28"/>
                <w:szCs w:val="28"/>
              </w:rPr>
              <w:t>401</w:t>
            </w:r>
          </w:p>
        </w:tc>
        <w:tc>
          <w:tcPr>
            <w:tcW w:w="133" w:type="pct"/>
            <w:vAlign w:val="bottom"/>
          </w:tcPr>
          <w:p w14:paraId="4FD5DA17" w14:textId="77777777" w:rsidR="005A55BA" w:rsidRPr="006461EA" w:rsidRDefault="005A55BA" w:rsidP="005A55B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89" w:type="pct"/>
          </w:tcPr>
          <w:p w14:paraId="5A1C956C" w14:textId="058C7A1C" w:rsidR="005A55BA" w:rsidRPr="005A55BA" w:rsidRDefault="005A55BA" w:rsidP="005A5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A55BA">
              <w:rPr>
                <w:rFonts w:ascii="Browallia New" w:hAnsi="Browallia New" w:cs="Browallia New"/>
                <w:sz w:val="28"/>
                <w:szCs w:val="28"/>
                <w:lang w:val="en-GB"/>
              </w:rPr>
              <w:t>70,</w:t>
            </w:r>
            <w:r w:rsidR="00D82097">
              <w:rPr>
                <w:rFonts w:ascii="Browallia New" w:hAnsi="Browallia New" w:cs="Browallia New"/>
                <w:sz w:val="28"/>
                <w:szCs w:val="28"/>
                <w:lang w:val="en-GB"/>
              </w:rPr>
              <w:t>953</w:t>
            </w:r>
          </w:p>
        </w:tc>
        <w:tc>
          <w:tcPr>
            <w:tcW w:w="132" w:type="pct"/>
            <w:vAlign w:val="bottom"/>
          </w:tcPr>
          <w:p w14:paraId="159D2DBF" w14:textId="77777777" w:rsidR="005A55BA" w:rsidRPr="006461EA" w:rsidRDefault="005A55BA" w:rsidP="005A55B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09" w:type="pct"/>
          </w:tcPr>
          <w:p w14:paraId="49F0C63D" w14:textId="326F9CD8" w:rsidR="005A55BA" w:rsidRPr="006461EA" w:rsidRDefault="005A55BA" w:rsidP="005A5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769A7">
              <w:rPr>
                <w:rFonts w:ascii="Browallia New" w:hAnsi="Browallia New" w:cs="Browallia New"/>
                <w:sz w:val="28"/>
                <w:szCs w:val="28"/>
              </w:rPr>
              <w:t>6</w:t>
            </w:r>
            <w:r>
              <w:rPr>
                <w:rFonts w:ascii="Browallia New" w:hAnsi="Browallia New" w:cs="Browallia New"/>
                <w:sz w:val="28"/>
                <w:szCs w:val="28"/>
              </w:rPr>
              <w:t>9,507</w:t>
            </w:r>
          </w:p>
        </w:tc>
      </w:tr>
      <w:tr w:rsidR="005A55BA" w:rsidRPr="006461EA" w14:paraId="104EF1A6" w14:textId="77777777" w:rsidTr="00C426BC">
        <w:trPr>
          <w:trHeight w:val="113"/>
        </w:trPr>
        <w:tc>
          <w:tcPr>
            <w:tcW w:w="2215" w:type="pct"/>
          </w:tcPr>
          <w:p w14:paraId="3E623FE8" w14:textId="77777777" w:rsidR="005A55BA" w:rsidRPr="006461EA" w:rsidRDefault="005A55BA" w:rsidP="005A55BA">
            <w:pPr>
              <w:pStyle w:val="a4"/>
              <w:widowControl/>
              <w:ind w:left="252" w:right="0" w:hanging="252"/>
              <w:rPr>
                <w:rFonts w:ascii="Browallia New" w:hAnsi="Browallia New" w:cs="Browallia New"/>
                <w:lang w:val="en-GB"/>
              </w:rPr>
            </w:pPr>
            <w:r w:rsidRPr="006461EA">
              <w:rPr>
                <w:rFonts w:ascii="Browallia New" w:hAnsi="Browallia New" w:cs="Browallia New"/>
                <w:cs/>
              </w:rPr>
              <w:t>ค่าขนส่ง</w:t>
            </w:r>
          </w:p>
        </w:tc>
        <w:tc>
          <w:tcPr>
            <w:tcW w:w="605" w:type="pct"/>
          </w:tcPr>
          <w:p w14:paraId="5A3A864A" w14:textId="106EB4C7" w:rsidR="005A55BA" w:rsidRPr="00D769A7" w:rsidRDefault="00233CD0" w:rsidP="005A5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101,723</w:t>
            </w:r>
          </w:p>
        </w:tc>
        <w:tc>
          <w:tcPr>
            <w:tcW w:w="133" w:type="pct"/>
            <w:vAlign w:val="bottom"/>
          </w:tcPr>
          <w:p w14:paraId="123EAB03" w14:textId="77777777" w:rsidR="005A55BA" w:rsidRPr="006461EA" w:rsidRDefault="005A55BA" w:rsidP="005A55B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84" w:type="pct"/>
          </w:tcPr>
          <w:p w14:paraId="09335BAC" w14:textId="427CD6D9" w:rsidR="005A55BA" w:rsidRPr="006461EA" w:rsidRDefault="005A55BA" w:rsidP="005A5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769A7">
              <w:rPr>
                <w:rFonts w:ascii="Browallia New" w:hAnsi="Browallia New" w:cs="Browallia New"/>
                <w:sz w:val="28"/>
                <w:szCs w:val="28"/>
              </w:rPr>
              <w:t>110,199</w:t>
            </w:r>
          </w:p>
        </w:tc>
        <w:tc>
          <w:tcPr>
            <w:tcW w:w="133" w:type="pct"/>
            <w:vAlign w:val="bottom"/>
          </w:tcPr>
          <w:p w14:paraId="12509733" w14:textId="77777777" w:rsidR="005A55BA" w:rsidRPr="006461EA" w:rsidRDefault="005A55BA" w:rsidP="005A55B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89" w:type="pct"/>
          </w:tcPr>
          <w:p w14:paraId="38C53E78" w14:textId="7BAAF3D9" w:rsidR="005A55BA" w:rsidRPr="005A55BA" w:rsidRDefault="005A55BA" w:rsidP="005A5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A55BA">
              <w:rPr>
                <w:rFonts w:ascii="Browallia New" w:hAnsi="Browallia New" w:cs="Browallia New"/>
                <w:sz w:val="28"/>
                <w:szCs w:val="28"/>
                <w:lang w:val="en-GB"/>
              </w:rPr>
              <w:t>98,506</w:t>
            </w:r>
          </w:p>
        </w:tc>
        <w:tc>
          <w:tcPr>
            <w:tcW w:w="132" w:type="pct"/>
            <w:vAlign w:val="bottom"/>
          </w:tcPr>
          <w:p w14:paraId="01FA4B41" w14:textId="77777777" w:rsidR="005A55BA" w:rsidRPr="006461EA" w:rsidRDefault="005A55BA" w:rsidP="005A55B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09" w:type="pct"/>
          </w:tcPr>
          <w:p w14:paraId="7A259EED" w14:textId="7EE0DA7D" w:rsidR="005A55BA" w:rsidRPr="006461EA" w:rsidRDefault="005A55BA" w:rsidP="005A5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769A7">
              <w:rPr>
                <w:rFonts w:ascii="Browallia New" w:hAnsi="Browallia New" w:cs="Browallia New"/>
                <w:sz w:val="28"/>
                <w:szCs w:val="28"/>
              </w:rPr>
              <w:t>109,445</w:t>
            </w:r>
          </w:p>
        </w:tc>
      </w:tr>
      <w:tr w:rsidR="005A55BA" w:rsidRPr="006461EA" w14:paraId="5A9BDD5B" w14:textId="77777777" w:rsidTr="00C426BC">
        <w:trPr>
          <w:trHeight w:val="113"/>
        </w:trPr>
        <w:tc>
          <w:tcPr>
            <w:tcW w:w="2215" w:type="pct"/>
          </w:tcPr>
          <w:p w14:paraId="14019EA9" w14:textId="43E12EF1" w:rsidR="005A55BA" w:rsidRPr="006461EA" w:rsidRDefault="005A55BA" w:rsidP="005A55BA">
            <w:pPr>
              <w:pStyle w:val="a4"/>
              <w:widowControl/>
              <w:ind w:left="252" w:right="0" w:hanging="252"/>
              <w:rPr>
                <w:rFonts w:ascii="Browallia New" w:hAnsi="Browallia New" w:cs="Browallia New"/>
                <w:cs/>
              </w:rPr>
            </w:pPr>
            <w:r w:rsidRPr="00D769A7">
              <w:rPr>
                <w:rFonts w:ascii="Browallia New" w:hAnsi="Browallia New" w:cs="Browallia New"/>
                <w:cs/>
              </w:rPr>
              <w:t>หนี้สงสัยจะสูญ</w:t>
            </w:r>
          </w:p>
        </w:tc>
        <w:tc>
          <w:tcPr>
            <w:tcW w:w="605" w:type="pct"/>
          </w:tcPr>
          <w:p w14:paraId="1D308501" w14:textId="1EFC5EEE" w:rsidR="005A55BA" w:rsidRPr="00D769A7" w:rsidRDefault="00C62563" w:rsidP="005A5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20,523</w:t>
            </w:r>
          </w:p>
        </w:tc>
        <w:tc>
          <w:tcPr>
            <w:tcW w:w="133" w:type="pct"/>
            <w:vAlign w:val="bottom"/>
          </w:tcPr>
          <w:p w14:paraId="696B260B" w14:textId="77777777" w:rsidR="005A55BA" w:rsidRPr="006461EA" w:rsidRDefault="005A55BA" w:rsidP="005A55B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84" w:type="pct"/>
          </w:tcPr>
          <w:p w14:paraId="4E9F540E" w14:textId="4A4B27AF" w:rsidR="005A55BA" w:rsidRPr="006461EA" w:rsidRDefault="005A55BA" w:rsidP="005A5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F0185">
              <w:rPr>
                <w:rFonts w:ascii="Browallia New" w:hAnsi="Browallia New" w:cs="Browallia New"/>
                <w:sz w:val="28"/>
                <w:szCs w:val="28"/>
                <w:lang w:val="en-GB"/>
              </w:rPr>
              <w:t>5,522</w:t>
            </w:r>
          </w:p>
        </w:tc>
        <w:tc>
          <w:tcPr>
            <w:tcW w:w="133" w:type="pct"/>
            <w:vAlign w:val="bottom"/>
          </w:tcPr>
          <w:p w14:paraId="516871AE" w14:textId="77777777" w:rsidR="005A55BA" w:rsidRPr="006461EA" w:rsidRDefault="005A55BA" w:rsidP="005A55B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89" w:type="pct"/>
          </w:tcPr>
          <w:p w14:paraId="2EDDFCD3" w14:textId="0B64F206" w:rsidR="005A55BA" w:rsidRPr="005A55BA" w:rsidRDefault="00C62563" w:rsidP="005A5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20,523</w:t>
            </w:r>
          </w:p>
        </w:tc>
        <w:tc>
          <w:tcPr>
            <w:tcW w:w="132" w:type="pct"/>
            <w:vAlign w:val="bottom"/>
          </w:tcPr>
          <w:p w14:paraId="1538F19D" w14:textId="77777777" w:rsidR="005A55BA" w:rsidRPr="006461EA" w:rsidRDefault="005A55BA" w:rsidP="005A55B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09" w:type="pct"/>
          </w:tcPr>
          <w:p w14:paraId="4499C809" w14:textId="132AED51" w:rsidR="005A55BA" w:rsidRPr="006461EA" w:rsidRDefault="005A55BA" w:rsidP="005A5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5,522</w:t>
            </w:r>
          </w:p>
        </w:tc>
      </w:tr>
      <w:tr w:rsidR="005A55BA" w:rsidRPr="006461EA" w14:paraId="3F0E4609" w14:textId="77777777" w:rsidTr="00C426BC">
        <w:trPr>
          <w:trHeight w:val="113"/>
        </w:trPr>
        <w:tc>
          <w:tcPr>
            <w:tcW w:w="2215" w:type="pct"/>
          </w:tcPr>
          <w:p w14:paraId="3C4DB299" w14:textId="3D7A9D3B" w:rsidR="005A55BA" w:rsidRPr="006461EA" w:rsidRDefault="005A55BA" w:rsidP="005A55BA">
            <w:pPr>
              <w:pStyle w:val="a4"/>
              <w:widowControl/>
              <w:ind w:left="252" w:right="0" w:hanging="252"/>
              <w:rPr>
                <w:rFonts w:ascii="Browallia New" w:hAnsi="Browallia New" w:cs="Browallia New"/>
                <w:cs/>
              </w:rPr>
            </w:pPr>
            <w:r w:rsidRPr="00D769A7">
              <w:rPr>
                <w:rFonts w:ascii="Browallia New" w:hAnsi="Browallia New" w:cs="Browallia New"/>
                <w:cs/>
              </w:rPr>
              <w:t>ค่าเผื่อจากการ</w:t>
            </w:r>
            <w:r>
              <w:rPr>
                <w:rFonts w:ascii="Browallia New" w:hAnsi="Browallia New" w:cs="Browallia New" w:hint="cs"/>
                <w:cs/>
              </w:rPr>
              <w:t>ลดมูล</w:t>
            </w:r>
            <w:r w:rsidRPr="00D769A7">
              <w:rPr>
                <w:rFonts w:ascii="Browallia New" w:hAnsi="Browallia New" w:cs="Browallia New"/>
                <w:cs/>
              </w:rPr>
              <w:t>ค่า</w:t>
            </w:r>
            <w:r>
              <w:rPr>
                <w:rFonts w:ascii="Browallia New" w:hAnsi="Browallia New" w:cs="Browallia New" w:hint="cs"/>
                <w:cs/>
              </w:rPr>
              <w:t>ของ</w:t>
            </w:r>
            <w:r w:rsidRPr="00D769A7">
              <w:rPr>
                <w:rFonts w:ascii="Browallia New" w:hAnsi="Browallia New" w:cs="Browallia New"/>
                <w:cs/>
              </w:rPr>
              <w:t>สินค้า</w:t>
            </w:r>
          </w:p>
        </w:tc>
        <w:tc>
          <w:tcPr>
            <w:tcW w:w="605" w:type="pct"/>
          </w:tcPr>
          <w:p w14:paraId="0BC96FB4" w14:textId="37766014" w:rsidR="005A55BA" w:rsidRPr="00D769A7" w:rsidRDefault="00B608DD" w:rsidP="005A5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608DD">
              <w:rPr>
                <w:rFonts w:ascii="Browallia New" w:hAnsi="Browallia New" w:cs="Browallia New"/>
                <w:sz w:val="28"/>
                <w:szCs w:val="28"/>
              </w:rPr>
              <w:t>21,572</w:t>
            </w:r>
          </w:p>
        </w:tc>
        <w:tc>
          <w:tcPr>
            <w:tcW w:w="133" w:type="pct"/>
            <w:vAlign w:val="bottom"/>
          </w:tcPr>
          <w:p w14:paraId="49CEF0E1" w14:textId="77777777" w:rsidR="005A55BA" w:rsidRPr="006461EA" w:rsidRDefault="005A55BA" w:rsidP="005A55B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84" w:type="pct"/>
          </w:tcPr>
          <w:p w14:paraId="22FBD330" w14:textId="403E5125" w:rsidR="005A55BA" w:rsidRPr="006461EA" w:rsidRDefault="005A55BA" w:rsidP="005A5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2554E">
              <w:rPr>
                <w:rFonts w:ascii="Browallia New" w:hAnsi="Browallia New" w:cs="Browallia New"/>
                <w:sz w:val="28"/>
                <w:szCs w:val="28"/>
              </w:rPr>
              <w:t>25,420</w:t>
            </w:r>
          </w:p>
        </w:tc>
        <w:tc>
          <w:tcPr>
            <w:tcW w:w="133" w:type="pct"/>
            <w:vAlign w:val="bottom"/>
          </w:tcPr>
          <w:p w14:paraId="31E19E0C" w14:textId="77777777" w:rsidR="005A55BA" w:rsidRPr="006461EA" w:rsidRDefault="005A55BA" w:rsidP="005A55B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89" w:type="pct"/>
          </w:tcPr>
          <w:p w14:paraId="37790262" w14:textId="553506C6" w:rsidR="005A55BA" w:rsidRPr="005A55BA" w:rsidRDefault="005A55BA" w:rsidP="005A5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A55BA">
              <w:rPr>
                <w:rFonts w:ascii="Browallia New" w:hAnsi="Browallia New" w:cs="Browallia New"/>
                <w:sz w:val="28"/>
                <w:szCs w:val="28"/>
                <w:lang w:val="en-GB"/>
              </w:rPr>
              <w:t>12,730</w:t>
            </w:r>
          </w:p>
        </w:tc>
        <w:tc>
          <w:tcPr>
            <w:tcW w:w="132" w:type="pct"/>
            <w:vAlign w:val="bottom"/>
          </w:tcPr>
          <w:p w14:paraId="385D4324" w14:textId="77777777" w:rsidR="005A55BA" w:rsidRPr="006461EA" w:rsidRDefault="005A55BA" w:rsidP="005A55B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09" w:type="pct"/>
          </w:tcPr>
          <w:p w14:paraId="6CE5983D" w14:textId="70DEF24C" w:rsidR="005A55BA" w:rsidRPr="006461EA" w:rsidRDefault="005A55BA" w:rsidP="005A5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2554E">
              <w:rPr>
                <w:rFonts w:ascii="Browallia New" w:hAnsi="Browallia New" w:cs="Browallia New"/>
                <w:sz w:val="28"/>
                <w:szCs w:val="28"/>
              </w:rPr>
              <w:t>25,420</w:t>
            </w:r>
          </w:p>
        </w:tc>
      </w:tr>
    </w:tbl>
    <w:p w14:paraId="6FCE10DC" w14:textId="15843860" w:rsidR="00851F04" w:rsidRPr="00A12C9A" w:rsidRDefault="00851F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0"/>
          <w:szCs w:val="20"/>
          <w:u w:val="single"/>
          <w:lang w:val="en-GB"/>
        </w:rPr>
      </w:pPr>
    </w:p>
    <w:p w14:paraId="413E89A0" w14:textId="0CB044EA" w:rsidR="00B86F00" w:rsidRPr="00851F04" w:rsidRDefault="007B23DF" w:rsidP="00851F04">
      <w:pPr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26" w:right="1800" w:hanging="426"/>
        <w:jc w:val="thaiDistribute"/>
        <w:rPr>
          <w:rFonts w:ascii="Browallia New" w:hAnsi="Browallia New" w:cs="Browallia New"/>
          <w:sz w:val="28"/>
          <w:szCs w:val="28"/>
          <w:u w:val="single"/>
          <w:lang w:val="en-GB"/>
        </w:rPr>
      </w:pPr>
      <w:r w:rsidRPr="00851F04">
        <w:rPr>
          <w:rFonts w:ascii="Browallia New" w:hAnsi="Browallia New" w:cs="Browallia New"/>
          <w:sz w:val="28"/>
          <w:szCs w:val="28"/>
          <w:u w:val="single"/>
          <w:cs/>
          <w:lang w:val="en-GB"/>
        </w:rPr>
        <w:t>ภาษี</w:t>
      </w:r>
      <w:r w:rsidRPr="00851F04">
        <w:rPr>
          <w:rFonts w:ascii="Browallia New" w:hAnsi="Browallia New" w:cs="Browallia New"/>
          <w:sz w:val="28"/>
          <w:szCs w:val="28"/>
          <w:u w:val="single"/>
          <w:cs/>
        </w:rPr>
        <w:t>เงิน</w:t>
      </w:r>
      <w:r w:rsidRPr="00851F04">
        <w:rPr>
          <w:rFonts w:ascii="Browallia New" w:hAnsi="Browallia New" w:cs="Browallia New"/>
          <w:sz w:val="28"/>
          <w:szCs w:val="28"/>
          <w:u w:val="single"/>
          <w:cs/>
          <w:lang w:val="en-GB"/>
        </w:rPr>
        <w:t>ได้รอการตัดบัญชีและภาษีเงินได้</w:t>
      </w:r>
    </w:p>
    <w:p w14:paraId="10180288" w14:textId="5CD2A2CF" w:rsidR="00B86F00" w:rsidRPr="004F71CE" w:rsidRDefault="00B86F00" w:rsidP="00851F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26" w:right="1800"/>
        <w:jc w:val="thaiDistribute"/>
        <w:rPr>
          <w:rFonts w:ascii="Browallia New" w:hAnsi="Browallia New" w:cs="Browallia New"/>
          <w:sz w:val="24"/>
          <w:szCs w:val="24"/>
          <w:u w:val="single"/>
          <w:lang w:val="en-GB"/>
        </w:rPr>
      </w:pPr>
    </w:p>
    <w:p w14:paraId="3BBE1F4C" w14:textId="4A6001C8" w:rsidR="007B23DF" w:rsidRPr="00851F04" w:rsidRDefault="00B86F00" w:rsidP="00851F04">
      <w:pPr>
        <w:pStyle w:val="ListParagraph"/>
        <w:numPr>
          <w:ilvl w:val="1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990"/>
        </w:tabs>
        <w:spacing w:line="240" w:lineRule="auto"/>
        <w:ind w:right="1800"/>
        <w:jc w:val="thaiDistribute"/>
        <w:rPr>
          <w:rFonts w:ascii="Browallia New" w:hAnsi="Browallia New" w:cs="Browallia New"/>
          <w:sz w:val="28"/>
          <w:szCs w:val="28"/>
          <w:u w:val="single"/>
          <w:cs/>
          <w:lang w:val="en-GB"/>
        </w:rPr>
      </w:pPr>
      <w:r w:rsidRPr="00851F04">
        <w:rPr>
          <w:rFonts w:ascii="Browallia New" w:hAnsi="Browallia New" w:cs="Browallia New"/>
          <w:sz w:val="28"/>
          <w:szCs w:val="28"/>
          <w:lang w:val="en-GB"/>
        </w:rPr>
        <w:tab/>
      </w:r>
      <w:r w:rsidR="007B23DF" w:rsidRPr="00851F04">
        <w:rPr>
          <w:rFonts w:ascii="Browallia New" w:hAnsi="Browallia New" w:cs="Browallia New"/>
          <w:sz w:val="28"/>
          <w:szCs w:val="28"/>
          <w:cs/>
          <w:lang w:val="en-GB"/>
        </w:rPr>
        <w:t>ภาษีเงินได้</w:t>
      </w:r>
    </w:p>
    <w:p w14:paraId="07C37B0F" w14:textId="77777777" w:rsidR="007B23DF" w:rsidRPr="004F71CE" w:rsidRDefault="007B23DF" w:rsidP="00851F04">
      <w:pPr>
        <w:tabs>
          <w:tab w:val="clear" w:pos="454"/>
          <w:tab w:val="left" w:pos="720"/>
        </w:tabs>
        <w:spacing w:line="240" w:lineRule="auto"/>
        <w:ind w:left="384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A12C9A">
        <w:rPr>
          <w:rFonts w:ascii="Browallia New" w:hAnsi="Browallia New" w:cs="Browallia New"/>
          <w:sz w:val="14"/>
          <w:szCs w:val="14"/>
          <w:cs/>
          <w:lang w:val="en-GB"/>
        </w:rPr>
        <w:tab/>
      </w:r>
    </w:p>
    <w:p w14:paraId="715496C2" w14:textId="55524D4E" w:rsidR="00076A7E" w:rsidRDefault="007B23DF" w:rsidP="00851F04">
      <w:pPr>
        <w:tabs>
          <w:tab w:val="clear" w:pos="454"/>
          <w:tab w:val="clear" w:pos="680"/>
          <w:tab w:val="clear" w:pos="907"/>
          <w:tab w:val="left" w:pos="963"/>
          <w:tab w:val="left" w:pos="1350"/>
        </w:tabs>
        <w:spacing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val="en-GB"/>
        </w:rPr>
      </w:pPr>
      <w:r w:rsidRPr="00851F04">
        <w:rPr>
          <w:rFonts w:ascii="Browallia New" w:hAnsi="Browallia New" w:cs="Browallia New"/>
          <w:sz w:val="28"/>
          <w:szCs w:val="28"/>
          <w:lang w:val="en-GB"/>
        </w:rPr>
        <w:tab/>
      </w:r>
      <w:r w:rsidRPr="00851F04">
        <w:rPr>
          <w:rFonts w:ascii="Browallia New" w:hAnsi="Browallia New" w:cs="Browallia New"/>
          <w:sz w:val="28"/>
          <w:szCs w:val="28"/>
          <w:lang w:val="en-GB"/>
        </w:rPr>
        <w:tab/>
      </w:r>
      <w:r w:rsidRPr="00851F04">
        <w:rPr>
          <w:rFonts w:ascii="Browallia New" w:hAnsi="Browallia New" w:cs="Browallia New"/>
          <w:i/>
          <w:iCs/>
          <w:sz w:val="28"/>
          <w:szCs w:val="28"/>
          <w:cs/>
          <w:lang w:val="en-GB"/>
        </w:rPr>
        <w:t>ภาษีเงินได้ที่รับรู้ในงบ</w:t>
      </w:r>
      <w:r w:rsidRPr="006461EA">
        <w:rPr>
          <w:rFonts w:ascii="Browallia New" w:hAnsi="Browallia New" w:cs="Browallia New"/>
          <w:i/>
          <w:iCs/>
          <w:sz w:val="28"/>
          <w:szCs w:val="28"/>
          <w:cs/>
          <w:lang w:val="en-GB"/>
        </w:rPr>
        <w:t>กำไรขาดทุน</w:t>
      </w:r>
    </w:p>
    <w:p w14:paraId="516C9A07" w14:textId="77777777" w:rsidR="004F71CE" w:rsidRPr="004F71CE" w:rsidRDefault="004F71CE" w:rsidP="00851F04">
      <w:pPr>
        <w:tabs>
          <w:tab w:val="clear" w:pos="454"/>
          <w:tab w:val="clear" w:pos="680"/>
          <w:tab w:val="clear" w:pos="907"/>
          <w:tab w:val="left" w:pos="963"/>
          <w:tab w:val="left" w:pos="1350"/>
        </w:tabs>
        <w:spacing w:line="240" w:lineRule="auto"/>
        <w:jc w:val="thaiDistribute"/>
        <w:rPr>
          <w:rFonts w:ascii="Browallia New" w:hAnsi="Browallia New" w:cs="Browallia New"/>
          <w:i/>
          <w:iCs/>
          <w:sz w:val="16"/>
          <w:szCs w:val="16"/>
          <w:lang w:val="en-GB"/>
        </w:rPr>
      </w:pPr>
    </w:p>
    <w:tbl>
      <w:tblPr>
        <w:tblW w:w="4558" w:type="pct"/>
        <w:tblInd w:w="891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3362"/>
        <w:gridCol w:w="1261"/>
        <w:gridCol w:w="1263"/>
        <w:gridCol w:w="1278"/>
        <w:gridCol w:w="1346"/>
      </w:tblGrid>
      <w:tr w:rsidR="00321D64" w:rsidRPr="004F71CE" w14:paraId="58D6C1DA" w14:textId="77777777" w:rsidTr="005F1507">
        <w:trPr>
          <w:tblHeader/>
        </w:trPr>
        <w:tc>
          <w:tcPr>
            <w:tcW w:w="1975" w:type="pct"/>
            <w:tcBorders>
              <w:top w:val="nil"/>
              <w:left w:val="nil"/>
              <w:bottom w:val="nil"/>
              <w:right w:val="nil"/>
            </w:tcBorders>
          </w:tcPr>
          <w:p w14:paraId="414F57FE" w14:textId="77777777" w:rsidR="00321D64" w:rsidRPr="004F71CE" w:rsidRDefault="00321D64" w:rsidP="005F15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F71CE">
              <w:rPr>
                <w:rFonts w:ascii="Browallia New" w:hAnsi="Browallia New" w:cs="Browallia New"/>
                <w:sz w:val="24"/>
                <w:szCs w:val="24"/>
                <w:lang w:val="en-GB"/>
              </w:rPr>
              <w:tab/>
            </w:r>
            <w:r w:rsidRPr="004F71C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ab/>
            </w:r>
          </w:p>
        </w:tc>
        <w:tc>
          <w:tcPr>
            <w:tcW w:w="148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EF71C9" w14:textId="77777777" w:rsidR="00321D64" w:rsidRPr="004F71CE" w:rsidRDefault="00321D64" w:rsidP="005F150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42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BECDC93" w14:textId="77777777" w:rsidR="00321D64" w:rsidRPr="004F71CE" w:rsidRDefault="00321D64" w:rsidP="005F150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F71C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(หน่วย </w:t>
            </w:r>
            <w:r w:rsidRPr="004F71C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: พัน</w:t>
            </w:r>
            <w:r w:rsidRPr="004F71CE">
              <w:rPr>
                <w:rFonts w:ascii="Browallia New" w:hAnsi="Browallia New" w:cs="Browallia New"/>
                <w:sz w:val="24"/>
                <w:szCs w:val="24"/>
                <w:cs/>
              </w:rPr>
              <w:t>บาท)</w:t>
            </w:r>
          </w:p>
        </w:tc>
      </w:tr>
      <w:tr w:rsidR="00321D64" w:rsidRPr="004F71CE" w14:paraId="3B85F03A" w14:textId="77777777" w:rsidTr="005F1507">
        <w:trPr>
          <w:tblHeader/>
        </w:trPr>
        <w:tc>
          <w:tcPr>
            <w:tcW w:w="1975" w:type="pct"/>
            <w:tcBorders>
              <w:top w:val="nil"/>
              <w:left w:val="nil"/>
              <w:bottom w:val="nil"/>
              <w:right w:val="nil"/>
            </w:tcBorders>
          </w:tcPr>
          <w:p w14:paraId="41D7A8DA" w14:textId="77777777" w:rsidR="00321D64" w:rsidRPr="004F71CE" w:rsidRDefault="00321D64" w:rsidP="005F15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83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975992D" w14:textId="77777777" w:rsidR="00321D64" w:rsidRPr="004F71CE" w:rsidRDefault="00321D64" w:rsidP="005F150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F71CE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542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F820EFD" w14:textId="77777777" w:rsidR="00321D64" w:rsidRPr="004F71CE" w:rsidRDefault="00321D64" w:rsidP="005F150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F71CE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321D64" w:rsidRPr="004F71CE" w14:paraId="6248BD50" w14:textId="77777777" w:rsidTr="005F1507">
        <w:trPr>
          <w:tblHeader/>
        </w:trPr>
        <w:tc>
          <w:tcPr>
            <w:tcW w:w="1975" w:type="pct"/>
            <w:tcBorders>
              <w:top w:val="nil"/>
              <w:left w:val="nil"/>
              <w:bottom w:val="nil"/>
              <w:right w:val="nil"/>
            </w:tcBorders>
          </w:tcPr>
          <w:p w14:paraId="1C5DC5B4" w14:textId="77777777" w:rsidR="00321D64" w:rsidRPr="004F71CE" w:rsidRDefault="00321D64" w:rsidP="005F15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763BB1" w14:textId="77777777" w:rsidR="00321D64" w:rsidRPr="004F71CE" w:rsidRDefault="00321D64" w:rsidP="005F150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F71CE">
              <w:rPr>
                <w:rFonts w:ascii="Browallia New" w:hAnsi="Browallia New" w:cs="Browallia New"/>
                <w:sz w:val="24"/>
                <w:szCs w:val="24"/>
              </w:rPr>
              <w:t>2562</w:t>
            </w:r>
          </w:p>
        </w:tc>
        <w:tc>
          <w:tcPr>
            <w:tcW w:w="742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6DCE312" w14:textId="77777777" w:rsidR="00321D64" w:rsidRPr="004F71CE" w:rsidRDefault="00321D64" w:rsidP="005F150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F71CE">
              <w:rPr>
                <w:rFonts w:ascii="Browallia New" w:hAnsi="Browallia New" w:cs="Browallia New"/>
                <w:sz w:val="24"/>
                <w:szCs w:val="24"/>
              </w:rPr>
              <w:t>2561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3000759" w14:textId="77777777" w:rsidR="00321D64" w:rsidRPr="004F71CE" w:rsidRDefault="00321D64" w:rsidP="005F150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F71CE">
              <w:rPr>
                <w:rFonts w:ascii="Browallia New" w:hAnsi="Browallia New" w:cs="Browallia New"/>
                <w:sz w:val="24"/>
                <w:szCs w:val="24"/>
              </w:rPr>
              <w:t>2562</w:t>
            </w:r>
          </w:p>
        </w:tc>
        <w:tc>
          <w:tcPr>
            <w:tcW w:w="79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326CB0E" w14:textId="77777777" w:rsidR="00321D64" w:rsidRPr="004F71CE" w:rsidRDefault="00321D64" w:rsidP="005F150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F71CE">
              <w:rPr>
                <w:rFonts w:ascii="Browallia New" w:hAnsi="Browallia New" w:cs="Browallia New"/>
                <w:sz w:val="24"/>
                <w:szCs w:val="24"/>
              </w:rPr>
              <w:t>2561</w:t>
            </w:r>
          </w:p>
        </w:tc>
      </w:tr>
      <w:tr w:rsidR="00321D64" w:rsidRPr="004F71CE" w14:paraId="35F01005" w14:textId="77777777" w:rsidTr="005F1507">
        <w:trPr>
          <w:tblHeader/>
        </w:trPr>
        <w:tc>
          <w:tcPr>
            <w:tcW w:w="197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938F1D" w14:textId="77777777" w:rsidR="00321D64" w:rsidRPr="004F71CE" w:rsidRDefault="00321D64" w:rsidP="005F1507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4F71CE"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61857" w14:textId="77777777" w:rsidR="00321D64" w:rsidRPr="004F71CE" w:rsidRDefault="00321D64" w:rsidP="005F15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74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07C0D" w14:textId="77777777" w:rsidR="00321D64" w:rsidRPr="004F71CE" w:rsidRDefault="00321D64" w:rsidP="005F15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3CC45" w14:textId="77777777" w:rsidR="00321D64" w:rsidRPr="004F71CE" w:rsidRDefault="00321D64" w:rsidP="005F15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7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07331" w14:textId="77777777" w:rsidR="00321D64" w:rsidRPr="004F71CE" w:rsidRDefault="00321D64" w:rsidP="005F15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321D64" w:rsidRPr="004F71CE" w14:paraId="48C5D774" w14:textId="77777777" w:rsidTr="005F1507">
        <w:trPr>
          <w:tblHeader/>
        </w:trPr>
        <w:tc>
          <w:tcPr>
            <w:tcW w:w="197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5A354E6" w14:textId="77777777" w:rsidR="00321D64" w:rsidRPr="004F71CE" w:rsidRDefault="00321D64" w:rsidP="005F1507">
            <w:pPr>
              <w:spacing w:line="240" w:lineRule="auto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F71C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ภาษีเงินได้ปัจจุบัน</w:t>
            </w: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CE786" w14:textId="77777777" w:rsidR="00321D64" w:rsidRPr="004F71CE" w:rsidRDefault="00321D64" w:rsidP="005F15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74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AF612" w14:textId="77777777" w:rsidR="00321D64" w:rsidRPr="004F71CE" w:rsidRDefault="00321D64" w:rsidP="005F15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EC3B8" w14:textId="77777777" w:rsidR="00321D64" w:rsidRPr="004F71CE" w:rsidRDefault="00321D64" w:rsidP="005F15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7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71FA4" w14:textId="77777777" w:rsidR="00321D64" w:rsidRPr="004F71CE" w:rsidRDefault="00321D64" w:rsidP="005F15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321D64" w:rsidRPr="004F71CE" w14:paraId="4F4A432B" w14:textId="77777777" w:rsidTr="005F1507">
        <w:trPr>
          <w:tblHeader/>
        </w:trPr>
        <w:tc>
          <w:tcPr>
            <w:tcW w:w="197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8E76729" w14:textId="77777777" w:rsidR="00321D64" w:rsidRPr="004F71CE" w:rsidRDefault="00321D64" w:rsidP="005F1507">
            <w:pPr>
              <w:spacing w:line="240" w:lineRule="auto"/>
              <w:ind w:right="223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F71CE">
              <w:rPr>
                <w:rFonts w:ascii="Browallia New" w:hAnsi="Browallia New" w:cs="Browallia New" w:hint="cs"/>
                <w:sz w:val="24"/>
                <w:szCs w:val="24"/>
                <w:cs/>
              </w:rPr>
              <w:t>ขาดทุน</w:t>
            </w:r>
            <w:r w:rsidRPr="004F71CE">
              <w:rPr>
                <w:rFonts w:ascii="Browallia New" w:hAnsi="Browallia New" w:cs="Browallia New"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D90ED" w14:textId="77777777" w:rsidR="00321D64" w:rsidRPr="004F71CE" w:rsidRDefault="00321D64" w:rsidP="005F15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F71CE">
              <w:rPr>
                <w:rFonts w:ascii="Browallia New" w:hAnsi="Browallia New" w:cs="Browallia New"/>
                <w:sz w:val="24"/>
                <w:szCs w:val="24"/>
                <w:lang w:val="en-GB"/>
              </w:rPr>
              <w:t>(288,205)</w:t>
            </w:r>
          </w:p>
        </w:tc>
        <w:tc>
          <w:tcPr>
            <w:tcW w:w="74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D7F55" w14:textId="77777777" w:rsidR="00321D64" w:rsidRPr="004F71CE" w:rsidRDefault="00321D64" w:rsidP="005F15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F71C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Pr="004F71CE">
              <w:rPr>
                <w:rFonts w:ascii="Browallia New" w:hAnsi="Browallia New" w:cs="Browallia New"/>
                <w:sz w:val="24"/>
                <w:szCs w:val="24"/>
                <w:lang w:val="en-GB"/>
              </w:rPr>
              <w:t>143,297</w:t>
            </w:r>
            <w:r w:rsidRPr="004F71C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</w:tcPr>
          <w:p w14:paraId="5BEAB24C" w14:textId="77777777" w:rsidR="00321D64" w:rsidRPr="004F71CE" w:rsidRDefault="00321D64" w:rsidP="005F15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F71CE">
              <w:rPr>
                <w:rFonts w:ascii="Browallia New" w:hAnsi="Browallia New" w:cs="Browallia New"/>
                <w:sz w:val="24"/>
                <w:szCs w:val="24"/>
                <w:lang w:val="en-GB"/>
              </w:rPr>
              <w:t>(142,590)</w:t>
            </w:r>
          </w:p>
        </w:tc>
        <w:tc>
          <w:tcPr>
            <w:tcW w:w="791" w:type="pct"/>
            <w:tcBorders>
              <w:top w:val="nil"/>
              <w:left w:val="nil"/>
              <w:bottom w:val="nil"/>
              <w:right w:val="nil"/>
            </w:tcBorders>
          </w:tcPr>
          <w:p w14:paraId="55C70651" w14:textId="77777777" w:rsidR="00321D64" w:rsidRPr="004F71CE" w:rsidRDefault="00321D64" w:rsidP="005F15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F71CE">
              <w:rPr>
                <w:rFonts w:ascii="Browallia New" w:hAnsi="Browallia New" w:cs="Browallia New"/>
                <w:sz w:val="24"/>
                <w:szCs w:val="24"/>
                <w:lang w:val="en-GB"/>
              </w:rPr>
              <w:t>(101,633)</w:t>
            </w:r>
          </w:p>
        </w:tc>
      </w:tr>
      <w:tr w:rsidR="00321D64" w:rsidRPr="004F71CE" w14:paraId="3667F329" w14:textId="77777777" w:rsidTr="005F1507">
        <w:trPr>
          <w:tblHeader/>
        </w:trPr>
        <w:tc>
          <w:tcPr>
            <w:tcW w:w="1975" w:type="pct"/>
            <w:tcBorders>
              <w:top w:val="nil"/>
              <w:left w:val="nil"/>
              <w:bottom w:val="nil"/>
              <w:right w:val="nil"/>
            </w:tcBorders>
          </w:tcPr>
          <w:p w14:paraId="6EFF981E" w14:textId="77777777" w:rsidR="00321D64" w:rsidRPr="004F71CE" w:rsidRDefault="00321D64" w:rsidP="005F1507">
            <w:pPr>
              <w:spacing w:line="240" w:lineRule="auto"/>
              <w:ind w:right="22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F71CE">
              <w:rPr>
                <w:rFonts w:ascii="Browallia New" w:hAnsi="Browallia New" w:cs="Browallia New"/>
                <w:sz w:val="24"/>
                <w:szCs w:val="24"/>
                <w:cs/>
              </w:rPr>
              <w:t>อัตราภาษี</w:t>
            </w:r>
            <w:r w:rsidRPr="004F71CE">
              <w:rPr>
                <w:rFonts w:ascii="Browallia New" w:hAnsi="Browallia New" w:cs="Browallia New" w:hint="cs"/>
                <w:sz w:val="24"/>
                <w:szCs w:val="24"/>
                <w:cs/>
              </w:rPr>
              <w:t>เงินได้ร้อยละ</w:t>
            </w: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BAC62" w14:textId="77777777" w:rsidR="00321D64" w:rsidRPr="004F71CE" w:rsidRDefault="00321D64" w:rsidP="005F150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F71CE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</w:p>
        </w:tc>
        <w:tc>
          <w:tcPr>
            <w:tcW w:w="74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1249C" w14:textId="77777777" w:rsidR="00321D64" w:rsidRPr="004F71CE" w:rsidRDefault="00321D64" w:rsidP="005F150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F71CE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</w:tcPr>
          <w:p w14:paraId="60365BEC" w14:textId="77777777" w:rsidR="00321D64" w:rsidRPr="004F71CE" w:rsidRDefault="00321D64" w:rsidP="005F150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F71CE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</w:p>
        </w:tc>
        <w:tc>
          <w:tcPr>
            <w:tcW w:w="791" w:type="pct"/>
            <w:tcBorders>
              <w:top w:val="nil"/>
              <w:left w:val="nil"/>
              <w:bottom w:val="nil"/>
              <w:right w:val="nil"/>
            </w:tcBorders>
          </w:tcPr>
          <w:p w14:paraId="2071521D" w14:textId="77777777" w:rsidR="00321D64" w:rsidRPr="004F71CE" w:rsidRDefault="00321D64" w:rsidP="005F150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F71CE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</w:p>
        </w:tc>
      </w:tr>
      <w:tr w:rsidR="00321D64" w:rsidRPr="004F71CE" w14:paraId="7762D311" w14:textId="77777777" w:rsidTr="005F1507">
        <w:trPr>
          <w:tblHeader/>
        </w:trPr>
        <w:tc>
          <w:tcPr>
            <w:tcW w:w="1975" w:type="pct"/>
            <w:tcBorders>
              <w:top w:val="nil"/>
              <w:left w:val="nil"/>
              <w:bottom w:val="nil"/>
              <w:right w:val="nil"/>
            </w:tcBorders>
          </w:tcPr>
          <w:p w14:paraId="4CE83074" w14:textId="77777777" w:rsidR="00321D64" w:rsidRPr="004F71CE" w:rsidRDefault="00321D64" w:rsidP="005F1507">
            <w:pPr>
              <w:spacing w:line="240" w:lineRule="auto"/>
              <w:ind w:right="22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F71CE">
              <w:rPr>
                <w:rFonts w:ascii="Browallia New" w:hAnsi="Browallia New" w:cs="Browallia New" w:hint="cs"/>
                <w:sz w:val="24"/>
                <w:szCs w:val="24"/>
                <w:cs/>
              </w:rPr>
              <w:t>จำนวนภาษีตาม</w:t>
            </w:r>
            <w:r w:rsidRPr="004F71CE">
              <w:rPr>
                <w:rFonts w:ascii="Browallia New" w:hAnsi="Browallia New" w:cs="Browallia New"/>
                <w:sz w:val="24"/>
                <w:szCs w:val="24"/>
                <w:cs/>
              </w:rPr>
              <w:t>อัตราภาษี</w:t>
            </w:r>
            <w:r w:rsidRPr="004F71CE">
              <w:rPr>
                <w:rFonts w:ascii="Browallia New" w:hAnsi="Browallia New" w:cs="Browallia New" w:hint="cs"/>
                <w:sz w:val="24"/>
                <w:szCs w:val="24"/>
                <w:cs/>
              </w:rPr>
              <w:t>เงินได้</w:t>
            </w: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</w:tcPr>
          <w:p w14:paraId="0297B3B4" w14:textId="77777777" w:rsidR="00321D64" w:rsidRPr="004F71CE" w:rsidRDefault="00321D64" w:rsidP="005F15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F71CE">
              <w:rPr>
                <w:rFonts w:ascii="Browallia New" w:hAnsi="Browallia New" w:cs="Browallia New"/>
                <w:sz w:val="24"/>
                <w:szCs w:val="24"/>
                <w:lang w:val="en-GB"/>
              </w:rPr>
              <w:t>(57,641)</w:t>
            </w:r>
          </w:p>
        </w:tc>
        <w:tc>
          <w:tcPr>
            <w:tcW w:w="742" w:type="pct"/>
            <w:tcBorders>
              <w:top w:val="nil"/>
              <w:left w:val="nil"/>
              <w:bottom w:val="nil"/>
              <w:right w:val="nil"/>
            </w:tcBorders>
          </w:tcPr>
          <w:p w14:paraId="10D5A08A" w14:textId="77777777" w:rsidR="00321D64" w:rsidRPr="004F71CE" w:rsidRDefault="00321D64" w:rsidP="005F15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F71CE">
              <w:rPr>
                <w:rFonts w:ascii="Browallia New" w:hAnsi="Browallia New" w:cs="Browallia New"/>
                <w:sz w:val="24"/>
                <w:szCs w:val="24"/>
                <w:lang w:val="en-GB"/>
              </w:rPr>
              <w:t>(28,659)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</w:tcPr>
          <w:p w14:paraId="6E7C7EB0" w14:textId="77777777" w:rsidR="00321D64" w:rsidRPr="004F71CE" w:rsidRDefault="00321D64" w:rsidP="005F15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F71CE">
              <w:rPr>
                <w:rFonts w:ascii="Browallia New" w:hAnsi="Browallia New" w:cs="Browallia New"/>
                <w:sz w:val="24"/>
                <w:szCs w:val="24"/>
                <w:lang w:val="en-GB"/>
              </w:rPr>
              <w:t>(28,518)</w:t>
            </w:r>
          </w:p>
        </w:tc>
        <w:tc>
          <w:tcPr>
            <w:tcW w:w="791" w:type="pct"/>
            <w:tcBorders>
              <w:top w:val="nil"/>
              <w:left w:val="nil"/>
              <w:bottom w:val="nil"/>
              <w:right w:val="nil"/>
            </w:tcBorders>
          </w:tcPr>
          <w:p w14:paraId="39150B64" w14:textId="77777777" w:rsidR="00321D64" w:rsidRPr="004F71CE" w:rsidRDefault="00321D64" w:rsidP="005F15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F71CE">
              <w:rPr>
                <w:rFonts w:ascii="Browallia New" w:hAnsi="Browallia New" w:cs="Browallia New"/>
                <w:sz w:val="24"/>
                <w:szCs w:val="24"/>
                <w:lang w:val="en-GB"/>
              </w:rPr>
              <w:t>(20,327)</w:t>
            </w:r>
          </w:p>
        </w:tc>
      </w:tr>
      <w:tr w:rsidR="00321D64" w:rsidRPr="004F71CE" w14:paraId="3C0073DC" w14:textId="77777777" w:rsidTr="005F1507">
        <w:trPr>
          <w:tblHeader/>
        </w:trPr>
        <w:tc>
          <w:tcPr>
            <w:tcW w:w="197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54827EB" w14:textId="77777777" w:rsidR="00321D64" w:rsidRPr="004F71CE" w:rsidRDefault="00321D64" w:rsidP="005F1507">
            <w:pPr>
              <w:tabs>
                <w:tab w:val="left" w:pos="-259"/>
                <w:tab w:val="left" w:pos="540"/>
              </w:tabs>
              <w:spacing w:line="240" w:lineRule="auto"/>
              <w:ind w:right="-18"/>
              <w:rPr>
                <w:rFonts w:ascii="Browallia New" w:hAnsi="Browallia New" w:cs="Browallia New"/>
                <w:sz w:val="24"/>
                <w:szCs w:val="24"/>
              </w:rPr>
            </w:pPr>
            <w:r w:rsidRPr="004F71CE">
              <w:rPr>
                <w:rFonts w:ascii="Browallia New" w:hAnsi="Browallia New" w:cs="Browallia New" w:hint="cs"/>
                <w:sz w:val="24"/>
                <w:szCs w:val="24"/>
                <w:cs/>
              </w:rPr>
              <w:t>ผลกระทบทางภาษี</w:t>
            </w: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</w:tcPr>
          <w:p w14:paraId="5C3015D8" w14:textId="77777777" w:rsidR="00321D64" w:rsidRPr="004F71CE" w:rsidRDefault="00321D64" w:rsidP="005F15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742" w:type="pct"/>
            <w:tcBorders>
              <w:top w:val="nil"/>
              <w:left w:val="nil"/>
              <w:bottom w:val="nil"/>
              <w:right w:val="nil"/>
            </w:tcBorders>
          </w:tcPr>
          <w:p w14:paraId="3BC2F781" w14:textId="77777777" w:rsidR="00321D64" w:rsidRPr="004F71CE" w:rsidRDefault="00321D64" w:rsidP="005F15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</w:tcPr>
          <w:p w14:paraId="419DE941" w14:textId="77777777" w:rsidR="00321D64" w:rsidRPr="004F71CE" w:rsidRDefault="00321D64" w:rsidP="005F15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791" w:type="pct"/>
            <w:tcBorders>
              <w:top w:val="nil"/>
              <w:left w:val="nil"/>
              <w:bottom w:val="nil"/>
              <w:right w:val="nil"/>
            </w:tcBorders>
          </w:tcPr>
          <w:p w14:paraId="620A30D6" w14:textId="77777777" w:rsidR="00321D64" w:rsidRPr="004F71CE" w:rsidRDefault="00321D64" w:rsidP="005F15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321D64" w:rsidRPr="004F71CE" w14:paraId="6C3D8C0A" w14:textId="77777777" w:rsidTr="005F1507">
        <w:trPr>
          <w:tblHeader/>
        </w:trPr>
        <w:tc>
          <w:tcPr>
            <w:tcW w:w="197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8698AE5" w14:textId="77777777" w:rsidR="00321D64" w:rsidRPr="004F71CE" w:rsidRDefault="00321D64" w:rsidP="005F1507">
            <w:pPr>
              <w:tabs>
                <w:tab w:val="clear" w:pos="227"/>
                <w:tab w:val="clear" w:pos="454"/>
                <w:tab w:val="left" w:pos="-259"/>
              </w:tabs>
              <w:spacing w:line="240" w:lineRule="auto"/>
              <w:ind w:right="-1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F71CE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Pr="004F71CE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4F71CE">
              <w:rPr>
                <w:rFonts w:ascii="Browallia New" w:hAnsi="Browallia New" w:cs="Browallia New" w:hint="cs"/>
                <w:sz w:val="24"/>
                <w:szCs w:val="24"/>
                <w:cs/>
              </w:rPr>
              <w:t>รายได้ที่ได้รับยกเว้น</w:t>
            </w: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</w:tcPr>
          <w:p w14:paraId="04027A71" w14:textId="77777777" w:rsidR="00321D64" w:rsidRPr="004F71CE" w:rsidRDefault="00321D64" w:rsidP="005F15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F71C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Pr="004F71CE">
              <w:rPr>
                <w:rFonts w:ascii="Browallia New" w:hAnsi="Browallia New" w:cs="Browallia New"/>
                <w:sz w:val="24"/>
                <w:szCs w:val="24"/>
                <w:lang w:val="en-GB"/>
              </w:rPr>
              <w:t>4,671</w:t>
            </w:r>
            <w:r w:rsidRPr="004F71C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742" w:type="pct"/>
            <w:tcBorders>
              <w:top w:val="nil"/>
              <w:left w:val="nil"/>
              <w:bottom w:val="nil"/>
              <w:right w:val="nil"/>
            </w:tcBorders>
          </w:tcPr>
          <w:p w14:paraId="6E1FEF47" w14:textId="77777777" w:rsidR="00321D64" w:rsidRPr="004F71CE" w:rsidRDefault="00321D64" w:rsidP="005F15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F71CE">
              <w:rPr>
                <w:rFonts w:ascii="Browallia New" w:hAnsi="Browallia New" w:cs="Browallia New"/>
                <w:sz w:val="24"/>
                <w:szCs w:val="24"/>
                <w:lang w:val="en-GB"/>
              </w:rPr>
              <w:t>(482)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</w:tcPr>
          <w:p w14:paraId="5A2B79C4" w14:textId="77777777" w:rsidR="00321D64" w:rsidRPr="004F71CE" w:rsidRDefault="00321D64" w:rsidP="005F15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F71C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Pr="004F71CE">
              <w:rPr>
                <w:rFonts w:ascii="Browallia New" w:hAnsi="Browallia New" w:cs="Browallia New"/>
                <w:sz w:val="24"/>
                <w:szCs w:val="24"/>
                <w:lang w:val="en-GB"/>
              </w:rPr>
              <w:t>4,671</w:t>
            </w:r>
            <w:r w:rsidRPr="004F71C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791" w:type="pct"/>
            <w:tcBorders>
              <w:top w:val="nil"/>
              <w:left w:val="nil"/>
              <w:bottom w:val="nil"/>
              <w:right w:val="nil"/>
            </w:tcBorders>
          </w:tcPr>
          <w:p w14:paraId="50EB4186" w14:textId="77777777" w:rsidR="00321D64" w:rsidRPr="004F71CE" w:rsidRDefault="00321D64" w:rsidP="005F15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F71CE">
              <w:rPr>
                <w:rFonts w:ascii="Browallia New" w:hAnsi="Browallia New" w:cs="Browallia New"/>
                <w:sz w:val="24"/>
                <w:szCs w:val="24"/>
                <w:lang w:val="en-GB"/>
              </w:rPr>
              <w:t>(482)</w:t>
            </w:r>
          </w:p>
        </w:tc>
      </w:tr>
      <w:tr w:rsidR="00321D64" w:rsidRPr="004F71CE" w14:paraId="1B7CD0B0" w14:textId="77777777" w:rsidTr="005F1507">
        <w:trPr>
          <w:tblHeader/>
        </w:trPr>
        <w:tc>
          <w:tcPr>
            <w:tcW w:w="197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0325E16" w14:textId="77777777" w:rsidR="00321D64" w:rsidRPr="004F71CE" w:rsidRDefault="00321D64" w:rsidP="005F1507">
            <w:pPr>
              <w:tabs>
                <w:tab w:val="clear" w:pos="227"/>
                <w:tab w:val="clear" w:pos="454"/>
                <w:tab w:val="left" w:pos="-259"/>
              </w:tabs>
              <w:spacing w:line="240" w:lineRule="auto"/>
              <w:ind w:right="-1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F71CE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Pr="004F71CE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4F71CE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ค่าใช้จ่ายที่สามารถหักได้เพิ่ม</w:t>
            </w: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</w:tcPr>
          <w:p w14:paraId="77502E9B" w14:textId="77777777" w:rsidR="00321D64" w:rsidRPr="004F71CE" w:rsidRDefault="00321D64" w:rsidP="005F15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F71C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Pr="004F71CE">
              <w:rPr>
                <w:rFonts w:ascii="Browallia New" w:hAnsi="Browallia New" w:cs="Browallia New"/>
                <w:sz w:val="24"/>
                <w:szCs w:val="24"/>
                <w:lang w:val="en-GB"/>
              </w:rPr>
              <w:t>8,063</w:t>
            </w:r>
            <w:r w:rsidRPr="004F71C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742" w:type="pct"/>
            <w:tcBorders>
              <w:top w:val="nil"/>
              <w:left w:val="nil"/>
              <w:bottom w:val="nil"/>
              <w:right w:val="nil"/>
            </w:tcBorders>
          </w:tcPr>
          <w:p w14:paraId="5A18EE7D" w14:textId="77777777" w:rsidR="00321D64" w:rsidRPr="004F71CE" w:rsidRDefault="00321D64" w:rsidP="005F15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F71CE">
              <w:rPr>
                <w:rFonts w:ascii="Browallia New" w:hAnsi="Browallia New" w:cs="Browallia New"/>
                <w:sz w:val="24"/>
                <w:szCs w:val="24"/>
                <w:lang w:val="en-GB"/>
              </w:rPr>
              <w:t>(2,546)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</w:tcPr>
          <w:p w14:paraId="098206C2" w14:textId="77777777" w:rsidR="00321D64" w:rsidRPr="004F71CE" w:rsidRDefault="00321D64" w:rsidP="005F15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F71C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Pr="004F71CE">
              <w:rPr>
                <w:rFonts w:ascii="Browallia New" w:hAnsi="Browallia New" w:cs="Browallia New"/>
                <w:sz w:val="24"/>
                <w:szCs w:val="24"/>
                <w:lang w:val="en-GB"/>
              </w:rPr>
              <w:t>2,255</w:t>
            </w:r>
            <w:r w:rsidRPr="004F71C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791" w:type="pct"/>
            <w:tcBorders>
              <w:top w:val="nil"/>
              <w:left w:val="nil"/>
              <w:bottom w:val="nil"/>
              <w:right w:val="nil"/>
            </w:tcBorders>
          </w:tcPr>
          <w:p w14:paraId="5C49EFAE" w14:textId="77777777" w:rsidR="00321D64" w:rsidRPr="004F71CE" w:rsidRDefault="00321D64" w:rsidP="005F15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F71CE">
              <w:rPr>
                <w:rFonts w:ascii="Browallia New" w:hAnsi="Browallia New" w:cs="Browallia New"/>
                <w:sz w:val="24"/>
                <w:szCs w:val="24"/>
                <w:lang w:val="en-GB"/>
              </w:rPr>
              <w:t>(2,542)</w:t>
            </w:r>
          </w:p>
        </w:tc>
      </w:tr>
      <w:tr w:rsidR="00321D64" w:rsidRPr="004F71CE" w14:paraId="15CBFBCF" w14:textId="77777777" w:rsidTr="005F1507">
        <w:trPr>
          <w:tblHeader/>
        </w:trPr>
        <w:tc>
          <w:tcPr>
            <w:tcW w:w="1975" w:type="pct"/>
            <w:tcBorders>
              <w:top w:val="nil"/>
              <w:left w:val="nil"/>
              <w:bottom w:val="nil"/>
              <w:right w:val="nil"/>
            </w:tcBorders>
          </w:tcPr>
          <w:p w14:paraId="1E5EA7B0" w14:textId="77777777" w:rsidR="00321D64" w:rsidRPr="004F71CE" w:rsidRDefault="00321D64" w:rsidP="005F1507">
            <w:pPr>
              <w:tabs>
                <w:tab w:val="clear" w:pos="227"/>
                <w:tab w:val="clear" w:pos="454"/>
                <w:tab w:val="left" w:pos="-259"/>
              </w:tabs>
              <w:spacing w:line="240" w:lineRule="auto"/>
              <w:ind w:right="-1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F71CE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Pr="004F71CE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4F71CE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ค่าใช้จ่ายต้องห้าม</w:t>
            </w: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</w:tcPr>
          <w:p w14:paraId="3053C3CF" w14:textId="77777777" w:rsidR="00321D64" w:rsidRPr="004F71CE" w:rsidRDefault="00321D64" w:rsidP="005F15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F71CE">
              <w:rPr>
                <w:rFonts w:ascii="Browallia New" w:hAnsi="Browallia New" w:cs="Browallia New"/>
                <w:sz w:val="24"/>
                <w:szCs w:val="24"/>
                <w:lang w:val="en-GB"/>
              </w:rPr>
              <w:t>16,599</w:t>
            </w:r>
          </w:p>
        </w:tc>
        <w:tc>
          <w:tcPr>
            <w:tcW w:w="742" w:type="pct"/>
            <w:tcBorders>
              <w:top w:val="nil"/>
              <w:left w:val="nil"/>
              <w:bottom w:val="nil"/>
              <w:right w:val="nil"/>
            </w:tcBorders>
          </w:tcPr>
          <w:p w14:paraId="188BB0DF" w14:textId="77777777" w:rsidR="00321D64" w:rsidRPr="004F71CE" w:rsidRDefault="00321D64" w:rsidP="005F15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F71CE">
              <w:rPr>
                <w:rFonts w:ascii="Browallia New" w:hAnsi="Browallia New" w:cs="Browallia New"/>
                <w:sz w:val="24"/>
                <w:szCs w:val="24"/>
                <w:lang w:val="en-GB"/>
              </w:rPr>
              <w:t>4,454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</w:tcPr>
          <w:p w14:paraId="420D183A" w14:textId="77777777" w:rsidR="00321D64" w:rsidRPr="004F71CE" w:rsidRDefault="00321D64" w:rsidP="005F15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F71CE">
              <w:rPr>
                <w:rFonts w:ascii="Browallia New" w:hAnsi="Browallia New" w:cs="Browallia New"/>
                <w:sz w:val="24"/>
                <w:szCs w:val="24"/>
                <w:lang w:val="en-GB"/>
              </w:rPr>
              <w:t>14,438</w:t>
            </w:r>
          </w:p>
        </w:tc>
        <w:tc>
          <w:tcPr>
            <w:tcW w:w="791" w:type="pct"/>
            <w:tcBorders>
              <w:top w:val="nil"/>
              <w:left w:val="nil"/>
              <w:bottom w:val="nil"/>
              <w:right w:val="nil"/>
            </w:tcBorders>
          </w:tcPr>
          <w:p w14:paraId="0B675246" w14:textId="77777777" w:rsidR="00321D64" w:rsidRPr="004F71CE" w:rsidRDefault="00321D64" w:rsidP="005F15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F71CE">
              <w:rPr>
                <w:rFonts w:ascii="Browallia New" w:hAnsi="Browallia New" w:cs="Browallia New"/>
                <w:sz w:val="24"/>
                <w:szCs w:val="24"/>
                <w:lang w:val="en-GB"/>
              </w:rPr>
              <w:t>4,494</w:t>
            </w:r>
          </w:p>
        </w:tc>
      </w:tr>
      <w:tr w:rsidR="00321D64" w:rsidRPr="004F71CE" w14:paraId="081EEAA1" w14:textId="77777777" w:rsidTr="005F1507">
        <w:trPr>
          <w:tblHeader/>
        </w:trPr>
        <w:tc>
          <w:tcPr>
            <w:tcW w:w="1975" w:type="pct"/>
            <w:tcBorders>
              <w:top w:val="nil"/>
              <w:left w:val="nil"/>
              <w:bottom w:val="nil"/>
              <w:right w:val="nil"/>
            </w:tcBorders>
          </w:tcPr>
          <w:p w14:paraId="4D87E667" w14:textId="77777777" w:rsidR="00321D64" w:rsidRPr="004F71CE" w:rsidRDefault="00321D64" w:rsidP="005F1507">
            <w:pPr>
              <w:tabs>
                <w:tab w:val="left" w:pos="-259"/>
                <w:tab w:val="left" w:pos="540"/>
              </w:tabs>
              <w:spacing w:line="240" w:lineRule="auto"/>
              <w:ind w:right="-1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F71CE">
              <w:rPr>
                <w:rFonts w:ascii="Browallia New" w:hAnsi="Browallia New" w:cs="Browallia New"/>
                <w:sz w:val="24"/>
                <w:szCs w:val="24"/>
                <w:cs/>
              </w:rPr>
              <w:t>ผลกระทบของรายการระหว่างกัน</w:t>
            </w: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</w:tcPr>
          <w:p w14:paraId="719ECBB7" w14:textId="77777777" w:rsidR="00321D64" w:rsidRPr="004F71CE" w:rsidRDefault="00321D64" w:rsidP="005F15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F71C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Pr="004F71CE">
              <w:rPr>
                <w:rFonts w:ascii="Browallia New" w:hAnsi="Browallia New" w:cs="Browallia New"/>
                <w:sz w:val="24"/>
                <w:szCs w:val="24"/>
                <w:lang w:val="en-GB"/>
              </w:rPr>
              <w:t>4,289</w:t>
            </w:r>
            <w:r w:rsidRPr="004F71C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742" w:type="pct"/>
            <w:tcBorders>
              <w:top w:val="nil"/>
              <w:left w:val="nil"/>
              <w:bottom w:val="nil"/>
              <w:right w:val="nil"/>
            </w:tcBorders>
          </w:tcPr>
          <w:p w14:paraId="73FA2490" w14:textId="77777777" w:rsidR="00321D64" w:rsidRPr="004F71CE" w:rsidRDefault="00321D64" w:rsidP="005F15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F71CE">
              <w:rPr>
                <w:rFonts w:ascii="Browallia New" w:hAnsi="Browallia New" w:cs="Browallia New"/>
                <w:sz w:val="24"/>
                <w:szCs w:val="24"/>
                <w:lang w:val="en-GB"/>
              </w:rPr>
              <w:t>963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99688" w14:textId="77777777" w:rsidR="00321D64" w:rsidRPr="004F71CE" w:rsidRDefault="00321D64" w:rsidP="005F1507">
            <w:pPr>
              <w:snapToGrid w:val="0"/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F71CE">
              <w:rPr>
                <w:rFonts w:ascii="Browallia New" w:hAnsi="Browallia New" w:cs="Browallia New"/>
                <w:sz w:val="24"/>
                <w:szCs w:val="24"/>
              </w:rPr>
              <w:t xml:space="preserve">         </w:t>
            </w:r>
            <w:r w:rsidRPr="004F71CE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7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0C0BD" w14:textId="77777777" w:rsidR="00321D64" w:rsidRPr="004F71CE" w:rsidRDefault="00321D64" w:rsidP="005F1507">
            <w:pPr>
              <w:snapToGrid w:val="0"/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F71CE">
              <w:rPr>
                <w:rFonts w:ascii="Browallia New" w:hAnsi="Browallia New" w:cs="Browallia New"/>
                <w:sz w:val="24"/>
                <w:szCs w:val="24"/>
              </w:rPr>
              <w:t xml:space="preserve">         </w:t>
            </w:r>
            <w:r w:rsidRPr="004F71CE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321D64" w:rsidRPr="004F71CE" w14:paraId="70795CE2" w14:textId="77777777" w:rsidTr="005F1507">
        <w:trPr>
          <w:tblHeader/>
        </w:trPr>
        <w:tc>
          <w:tcPr>
            <w:tcW w:w="1975" w:type="pct"/>
            <w:tcBorders>
              <w:top w:val="nil"/>
              <w:left w:val="nil"/>
              <w:bottom w:val="nil"/>
              <w:right w:val="nil"/>
            </w:tcBorders>
          </w:tcPr>
          <w:p w14:paraId="251BDF68" w14:textId="77777777" w:rsidR="00321D64" w:rsidRPr="004F71CE" w:rsidRDefault="00321D64" w:rsidP="005F1507">
            <w:pPr>
              <w:tabs>
                <w:tab w:val="left" w:pos="-259"/>
                <w:tab w:val="left" w:pos="540"/>
              </w:tabs>
              <w:spacing w:line="240" w:lineRule="auto"/>
              <w:ind w:right="-1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F71CE">
              <w:rPr>
                <w:rFonts w:ascii="Browallia New" w:hAnsi="Browallia New" w:cs="Browallia New" w:hint="cs"/>
                <w:sz w:val="24"/>
                <w:szCs w:val="24"/>
                <w:cs/>
              </w:rPr>
              <w:t>ขาดทุนของบริษัทย่อย</w:t>
            </w: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</w:tcPr>
          <w:p w14:paraId="3956661C" w14:textId="77777777" w:rsidR="00321D64" w:rsidRPr="004F71CE" w:rsidRDefault="00321D64" w:rsidP="005F15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F71C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Pr="004F71CE">
              <w:rPr>
                <w:rFonts w:ascii="Browallia New" w:hAnsi="Browallia New" w:cs="Browallia New"/>
                <w:sz w:val="24"/>
                <w:szCs w:val="24"/>
                <w:lang w:val="en-GB"/>
              </w:rPr>
              <w:t>28,480</w:t>
            </w:r>
            <w:r w:rsidRPr="004F71C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742" w:type="pct"/>
            <w:tcBorders>
              <w:top w:val="nil"/>
              <w:left w:val="nil"/>
              <w:bottom w:val="nil"/>
              <w:right w:val="nil"/>
            </w:tcBorders>
          </w:tcPr>
          <w:p w14:paraId="42980508" w14:textId="77777777" w:rsidR="00321D64" w:rsidRPr="004F71CE" w:rsidRDefault="00321D64" w:rsidP="005F15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F71CE">
              <w:rPr>
                <w:rFonts w:ascii="Browallia New" w:hAnsi="Browallia New" w:cs="Browallia New"/>
                <w:sz w:val="24"/>
                <w:szCs w:val="24"/>
                <w:lang w:val="en-GB"/>
              </w:rPr>
              <w:t>(9,072)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5DAF9" w14:textId="77777777" w:rsidR="00321D64" w:rsidRPr="004F71CE" w:rsidRDefault="00321D64" w:rsidP="005F1507">
            <w:pPr>
              <w:snapToGrid w:val="0"/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F71CE">
              <w:rPr>
                <w:rFonts w:ascii="Browallia New" w:hAnsi="Browallia New" w:cs="Browallia New"/>
                <w:sz w:val="24"/>
                <w:szCs w:val="24"/>
              </w:rPr>
              <w:t xml:space="preserve">         </w:t>
            </w:r>
            <w:r w:rsidRPr="004F71CE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7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E5ED8" w14:textId="77777777" w:rsidR="00321D64" w:rsidRPr="004F71CE" w:rsidRDefault="00321D64" w:rsidP="005F1507">
            <w:pPr>
              <w:snapToGrid w:val="0"/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F71CE">
              <w:rPr>
                <w:rFonts w:ascii="Browallia New" w:hAnsi="Browallia New" w:cs="Browallia New"/>
                <w:sz w:val="24"/>
                <w:szCs w:val="24"/>
              </w:rPr>
              <w:t xml:space="preserve">         </w:t>
            </w:r>
            <w:r w:rsidRPr="004F71CE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321D64" w:rsidRPr="004F71CE" w14:paraId="2089AE00" w14:textId="77777777" w:rsidTr="005F1507">
        <w:trPr>
          <w:tblHeader/>
        </w:trPr>
        <w:tc>
          <w:tcPr>
            <w:tcW w:w="1975" w:type="pct"/>
            <w:tcBorders>
              <w:top w:val="nil"/>
              <w:left w:val="nil"/>
              <w:bottom w:val="nil"/>
              <w:right w:val="nil"/>
            </w:tcBorders>
          </w:tcPr>
          <w:p w14:paraId="7AED30D3" w14:textId="77777777" w:rsidR="00321D64" w:rsidRPr="004F71CE" w:rsidRDefault="00321D64" w:rsidP="005F1507">
            <w:pPr>
              <w:tabs>
                <w:tab w:val="left" w:pos="-259"/>
                <w:tab w:val="left" w:pos="540"/>
              </w:tabs>
              <w:spacing w:line="240" w:lineRule="auto"/>
              <w:ind w:left="174" w:right="-18" w:hanging="17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F71CE">
              <w:rPr>
                <w:rFonts w:ascii="Browallia New" w:hAnsi="Browallia New" w:cs="Browallia New" w:hint="cs"/>
                <w:sz w:val="24"/>
                <w:szCs w:val="24"/>
                <w:cs/>
              </w:rPr>
              <w:t>จำนวนภาษีของผลขาดทุนในปีปัจจุบันที่ไม่รับรู้เป็นสินทรัพย์</w:t>
            </w: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</w:tcPr>
          <w:p w14:paraId="7877100D" w14:textId="77777777" w:rsidR="00321D64" w:rsidRPr="004F71CE" w:rsidRDefault="00321D64" w:rsidP="005F150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0AAFB73D" w14:textId="77777777" w:rsidR="00321D64" w:rsidRPr="004F71CE" w:rsidRDefault="00321D64" w:rsidP="005F150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F71CE">
              <w:rPr>
                <w:rFonts w:ascii="Browallia New" w:hAnsi="Browallia New" w:cs="Browallia New"/>
                <w:sz w:val="24"/>
                <w:szCs w:val="24"/>
                <w:lang w:val="en-GB"/>
              </w:rPr>
              <w:t>86,545</w:t>
            </w:r>
          </w:p>
        </w:tc>
        <w:tc>
          <w:tcPr>
            <w:tcW w:w="742" w:type="pct"/>
            <w:tcBorders>
              <w:top w:val="nil"/>
              <w:left w:val="nil"/>
              <w:bottom w:val="nil"/>
              <w:right w:val="nil"/>
            </w:tcBorders>
          </w:tcPr>
          <w:p w14:paraId="12156406" w14:textId="77777777" w:rsidR="00321D64" w:rsidRPr="004F71CE" w:rsidRDefault="00321D64" w:rsidP="005F150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59AAEAE2" w14:textId="77777777" w:rsidR="00321D64" w:rsidRPr="004F71CE" w:rsidRDefault="00321D64" w:rsidP="005F150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F71CE">
              <w:rPr>
                <w:rFonts w:ascii="Browallia New" w:hAnsi="Browallia New" w:cs="Browallia New"/>
                <w:sz w:val="24"/>
                <w:szCs w:val="24"/>
                <w:lang w:val="en-GB"/>
              </w:rPr>
              <w:t>35,342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</w:tcPr>
          <w:p w14:paraId="0D01BC7E" w14:textId="77777777" w:rsidR="00321D64" w:rsidRPr="004F71CE" w:rsidRDefault="00321D64" w:rsidP="005F150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16A8DFD4" w14:textId="77777777" w:rsidR="00321D64" w:rsidRPr="004F71CE" w:rsidRDefault="00321D64" w:rsidP="005F150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F71CE">
              <w:rPr>
                <w:rFonts w:ascii="Browallia New" w:hAnsi="Browallia New" w:cs="Browallia New"/>
                <w:sz w:val="24"/>
                <w:szCs w:val="24"/>
                <w:lang w:val="en-GB"/>
              </w:rPr>
              <w:t>21,006</w:t>
            </w:r>
          </w:p>
        </w:tc>
        <w:tc>
          <w:tcPr>
            <w:tcW w:w="791" w:type="pct"/>
            <w:tcBorders>
              <w:top w:val="nil"/>
              <w:left w:val="nil"/>
              <w:bottom w:val="nil"/>
              <w:right w:val="nil"/>
            </w:tcBorders>
          </w:tcPr>
          <w:p w14:paraId="679F8860" w14:textId="77777777" w:rsidR="00321D64" w:rsidRPr="004F71CE" w:rsidRDefault="00321D64" w:rsidP="005F150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6E3FCC33" w14:textId="77777777" w:rsidR="00321D64" w:rsidRPr="004F71CE" w:rsidRDefault="00321D64" w:rsidP="005F1507">
            <w:pPr>
              <w:pBdr>
                <w:bottom w:val="single" w:sz="4" w:space="1" w:color="auto"/>
              </w:pBdr>
              <w:snapToGrid w:val="0"/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F71CE">
              <w:rPr>
                <w:rFonts w:ascii="Browallia New" w:hAnsi="Browallia New" w:cs="Browallia New"/>
                <w:sz w:val="24"/>
                <w:szCs w:val="24"/>
              </w:rPr>
              <w:t>18,857</w:t>
            </w:r>
          </w:p>
        </w:tc>
      </w:tr>
      <w:tr w:rsidR="00321D64" w:rsidRPr="004F71CE" w14:paraId="012E268C" w14:textId="77777777" w:rsidTr="005F1507">
        <w:trPr>
          <w:tblHeader/>
        </w:trPr>
        <w:tc>
          <w:tcPr>
            <w:tcW w:w="197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CE4F803" w14:textId="77777777" w:rsidR="00321D64" w:rsidRPr="004F71CE" w:rsidRDefault="00321D64" w:rsidP="005F1507">
            <w:pPr>
              <w:tabs>
                <w:tab w:val="left" w:pos="-259"/>
                <w:tab w:val="left" w:pos="540"/>
              </w:tabs>
              <w:spacing w:line="240" w:lineRule="auto"/>
              <w:ind w:right="-18"/>
              <w:rPr>
                <w:rFonts w:ascii="Browallia New" w:hAnsi="Browallia New" w:cs="Browallia New"/>
                <w:sz w:val="24"/>
                <w:szCs w:val="24"/>
              </w:rPr>
            </w:pPr>
            <w:r w:rsidRPr="004F71CE">
              <w:rPr>
                <w:rFonts w:ascii="Browallia New" w:hAnsi="Browallia New" w:cs="Browalli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B65E7" w14:textId="77777777" w:rsidR="00321D64" w:rsidRPr="004F71CE" w:rsidRDefault="00321D64" w:rsidP="005F1507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F71CE">
              <w:rPr>
                <w:rFonts w:ascii="Browallia New" w:hAnsi="Browallia New" w:cs="Browallia New"/>
                <w:sz w:val="24"/>
                <w:szCs w:val="24"/>
              </w:rPr>
              <w:t xml:space="preserve">      </w:t>
            </w:r>
            <w:r w:rsidRPr="004F71CE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74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12E73" w14:textId="77777777" w:rsidR="00321D64" w:rsidRPr="004F71CE" w:rsidRDefault="00321D64" w:rsidP="005F1507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F71CE">
              <w:rPr>
                <w:rFonts w:ascii="Browallia New" w:hAnsi="Browallia New" w:cs="Browallia New"/>
                <w:sz w:val="24"/>
                <w:szCs w:val="24"/>
              </w:rPr>
              <w:t xml:space="preserve">      </w:t>
            </w:r>
            <w:r w:rsidRPr="004F71CE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FE252" w14:textId="77777777" w:rsidR="00321D64" w:rsidRPr="004F71CE" w:rsidRDefault="00321D64" w:rsidP="005F1507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F71CE">
              <w:rPr>
                <w:rFonts w:ascii="Browallia New" w:hAnsi="Browallia New" w:cs="Browallia New"/>
                <w:sz w:val="24"/>
                <w:szCs w:val="24"/>
              </w:rPr>
              <w:t xml:space="preserve">         </w:t>
            </w:r>
            <w:r w:rsidRPr="004F71CE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7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A3708" w14:textId="77777777" w:rsidR="00321D64" w:rsidRPr="004F71CE" w:rsidRDefault="00321D64" w:rsidP="005F1507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F71CE">
              <w:rPr>
                <w:rFonts w:ascii="Browallia New" w:hAnsi="Browallia New" w:cs="Browallia New"/>
                <w:sz w:val="24"/>
                <w:szCs w:val="24"/>
              </w:rPr>
              <w:t xml:space="preserve">         </w:t>
            </w:r>
            <w:r w:rsidRPr="004F71CE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</w:tbl>
    <w:p w14:paraId="21A3B211" w14:textId="0ED5FDF6" w:rsidR="007B23DF" w:rsidRDefault="007B23DF" w:rsidP="007B23DF">
      <w:pPr>
        <w:tabs>
          <w:tab w:val="clear" w:pos="454"/>
          <w:tab w:val="left" w:pos="720"/>
        </w:tabs>
        <w:spacing w:line="240" w:lineRule="auto"/>
        <w:ind w:left="384"/>
        <w:jc w:val="thaiDistribute"/>
        <w:rPr>
          <w:rFonts w:ascii="Browallia New" w:hAnsi="Browallia New" w:cs="Browallia New"/>
          <w:lang w:val="en-GB"/>
        </w:rPr>
      </w:pPr>
    </w:p>
    <w:p w14:paraId="427C6E44" w14:textId="3A9F091F" w:rsidR="004F71CE" w:rsidRDefault="004F71CE" w:rsidP="007B23DF">
      <w:pPr>
        <w:tabs>
          <w:tab w:val="clear" w:pos="454"/>
          <w:tab w:val="left" w:pos="720"/>
        </w:tabs>
        <w:spacing w:line="240" w:lineRule="auto"/>
        <w:ind w:left="384"/>
        <w:jc w:val="thaiDistribute"/>
        <w:rPr>
          <w:rFonts w:ascii="Browallia New" w:hAnsi="Browallia New" w:cs="Browallia New"/>
          <w:lang w:val="en-GB"/>
        </w:rPr>
      </w:pPr>
    </w:p>
    <w:tbl>
      <w:tblPr>
        <w:tblW w:w="8442" w:type="dxa"/>
        <w:tblInd w:w="89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66"/>
        <w:gridCol w:w="1134"/>
        <w:gridCol w:w="141"/>
        <w:gridCol w:w="1134"/>
        <w:gridCol w:w="142"/>
        <w:gridCol w:w="1154"/>
        <w:gridCol w:w="147"/>
        <w:gridCol w:w="1224"/>
      </w:tblGrid>
      <w:tr w:rsidR="007B23DF" w:rsidRPr="004F71CE" w14:paraId="4B1EAF75" w14:textId="77777777" w:rsidTr="00331E03">
        <w:trPr>
          <w:cantSplit/>
        </w:trPr>
        <w:tc>
          <w:tcPr>
            <w:tcW w:w="3366" w:type="dxa"/>
          </w:tcPr>
          <w:p w14:paraId="1FF2F724" w14:textId="77777777" w:rsidR="007B23DF" w:rsidRPr="004F71CE" w:rsidRDefault="007B23DF" w:rsidP="004A1EA9">
            <w:pPr>
              <w:spacing w:line="240" w:lineRule="auto"/>
              <w:ind w:left="450" w:hanging="336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  <w:gridSpan w:val="3"/>
          </w:tcPr>
          <w:p w14:paraId="46FFE610" w14:textId="77777777" w:rsidR="007B23DF" w:rsidRPr="004F71CE" w:rsidRDefault="007B23DF" w:rsidP="004A1EA9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2" w:type="dxa"/>
          </w:tcPr>
          <w:p w14:paraId="6229C050" w14:textId="77777777" w:rsidR="007B23DF" w:rsidRPr="004F71CE" w:rsidRDefault="007B23DF" w:rsidP="004A1EA9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525" w:type="dxa"/>
            <w:gridSpan w:val="3"/>
          </w:tcPr>
          <w:p w14:paraId="76C3A85B" w14:textId="77777777" w:rsidR="007B23DF" w:rsidRPr="004F71CE" w:rsidRDefault="007B23DF" w:rsidP="004A1EA9">
            <w:pPr>
              <w:tabs>
                <w:tab w:val="clear" w:pos="2580"/>
              </w:tabs>
              <w:spacing w:line="240" w:lineRule="auto"/>
              <w:ind w:right="33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F71C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(หน่วย </w:t>
            </w:r>
            <w:r w:rsidRPr="004F71C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: พันบาท)</w:t>
            </w:r>
          </w:p>
        </w:tc>
      </w:tr>
      <w:tr w:rsidR="007B23DF" w:rsidRPr="004F71CE" w14:paraId="129C03F2" w14:textId="77777777" w:rsidTr="00331E03">
        <w:trPr>
          <w:cantSplit/>
        </w:trPr>
        <w:tc>
          <w:tcPr>
            <w:tcW w:w="3366" w:type="dxa"/>
          </w:tcPr>
          <w:p w14:paraId="733DF3D7" w14:textId="77777777" w:rsidR="007B23DF" w:rsidRPr="004F71CE" w:rsidRDefault="007B23DF" w:rsidP="004A1EA9">
            <w:pPr>
              <w:spacing w:line="240" w:lineRule="auto"/>
              <w:ind w:left="450" w:hanging="336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bottom w:val="single" w:sz="4" w:space="0" w:color="auto"/>
            </w:tcBorders>
          </w:tcPr>
          <w:p w14:paraId="2AC0853B" w14:textId="77777777" w:rsidR="007B23DF" w:rsidRPr="004F71CE" w:rsidRDefault="007B23DF" w:rsidP="004A1EA9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F71CE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36C3E14E" w14:textId="77777777" w:rsidR="007B23DF" w:rsidRPr="004F71CE" w:rsidRDefault="007B23DF" w:rsidP="004A1EA9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525" w:type="dxa"/>
            <w:gridSpan w:val="3"/>
            <w:tcBorders>
              <w:bottom w:val="single" w:sz="4" w:space="0" w:color="auto"/>
            </w:tcBorders>
          </w:tcPr>
          <w:p w14:paraId="13A74202" w14:textId="77777777" w:rsidR="007B23DF" w:rsidRPr="004F71CE" w:rsidRDefault="007B23DF" w:rsidP="004A1EA9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F71CE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7B23DF" w:rsidRPr="004F71CE" w14:paraId="11B035DF" w14:textId="77777777" w:rsidTr="00331E03">
        <w:trPr>
          <w:cantSplit/>
        </w:trPr>
        <w:tc>
          <w:tcPr>
            <w:tcW w:w="3366" w:type="dxa"/>
          </w:tcPr>
          <w:p w14:paraId="06501DC1" w14:textId="77777777" w:rsidR="007B23DF" w:rsidRPr="004F71CE" w:rsidRDefault="007B23DF" w:rsidP="004A1EA9">
            <w:pPr>
              <w:spacing w:line="240" w:lineRule="auto"/>
              <w:ind w:left="450" w:hanging="336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A92297D" w14:textId="44271CCF" w:rsidR="007B23DF" w:rsidRPr="004F71CE" w:rsidRDefault="007B23DF" w:rsidP="004A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79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F71CE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050D8F" w:rsidRPr="004F71CE"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644E78F9" w14:textId="77777777" w:rsidR="007B23DF" w:rsidRPr="004F71CE" w:rsidRDefault="007B23DF" w:rsidP="004A1EA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183DD1F" w14:textId="41DE42CC" w:rsidR="007B23DF" w:rsidRPr="004F71CE" w:rsidRDefault="007B23DF" w:rsidP="004A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79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F71CE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="00331E03" w:rsidRPr="004F71CE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050D8F" w:rsidRPr="004F71CE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42" w:type="dxa"/>
          </w:tcPr>
          <w:p w14:paraId="2AC6C0FC" w14:textId="77777777" w:rsidR="007B23DF" w:rsidRPr="004F71CE" w:rsidRDefault="007B23DF" w:rsidP="004A1EA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25E64B68" w14:textId="7A1775CC" w:rsidR="007B23DF" w:rsidRPr="004F71CE" w:rsidRDefault="007B23DF" w:rsidP="004A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79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F71CE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050D8F" w:rsidRPr="004F71CE"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147" w:type="dxa"/>
          </w:tcPr>
          <w:p w14:paraId="0EE78FAE" w14:textId="77777777" w:rsidR="007B23DF" w:rsidRPr="004F71CE" w:rsidRDefault="007B23DF" w:rsidP="004A1EA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47FB0D8" w14:textId="690325A4" w:rsidR="007B23DF" w:rsidRPr="004F71CE" w:rsidRDefault="007B23DF" w:rsidP="004A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79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F71CE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="00331E03" w:rsidRPr="004F71CE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050D8F" w:rsidRPr="004F71CE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</w:tr>
      <w:tr w:rsidR="007B23DF" w:rsidRPr="004F71CE" w14:paraId="51205D2B" w14:textId="77777777" w:rsidTr="00331E03">
        <w:trPr>
          <w:cantSplit/>
        </w:trPr>
        <w:tc>
          <w:tcPr>
            <w:tcW w:w="3366" w:type="dxa"/>
          </w:tcPr>
          <w:p w14:paraId="300F78F7" w14:textId="77777777" w:rsidR="007B23DF" w:rsidRPr="004F71CE" w:rsidRDefault="007B23DF" w:rsidP="004A1EA9">
            <w:pPr>
              <w:spacing w:line="240" w:lineRule="auto"/>
              <w:ind w:left="450" w:hanging="336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CA0641C" w14:textId="77777777" w:rsidR="007B23DF" w:rsidRPr="004F71CE" w:rsidRDefault="007B23DF" w:rsidP="004A1EA9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102D71D9" w14:textId="77777777" w:rsidR="007B23DF" w:rsidRPr="004F71CE" w:rsidRDefault="007B23DF" w:rsidP="004A1EA9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A7545FC" w14:textId="77777777" w:rsidR="007B23DF" w:rsidRPr="004F71CE" w:rsidRDefault="007B23DF" w:rsidP="004A1EA9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00A9835" w14:textId="77777777" w:rsidR="007B23DF" w:rsidRPr="004F71CE" w:rsidRDefault="007B23DF" w:rsidP="004A1EA9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14:paraId="717E03EA" w14:textId="77777777" w:rsidR="007B23DF" w:rsidRPr="004F71CE" w:rsidRDefault="007B23DF" w:rsidP="004A1EA9">
            <w:pPr>
              <w:spacing w:line="240" w:lineRule="auto"/>
              <w:ind w:right="18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7" w:type="dxa"/>
          </w:tcPr>
          <w:p w14:paraId="0A691FF9" w14:textId="77777777" w:rsidR="007B23DF" w:rsidRPr="004F71CE" w:rsidRDefault="007B23DF" w:rsidP="004A1EA9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7DFC3F96" w14:textId="77777777" w:rsidR="007B23DF" w:rsidRPr="004F71CE" w:rsidRDefault="007B23DF" w:rsidP="004A1EA9">
            <w:pPr>
              <w:spacing w:line="240" w:lineRule="auto"/>
              <w:ind w:right="180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9B2F51" w:rsidRPr="004F71CE" w14:paraId="78FD7D76" w14:textId="77777777" w:rsidTr="000B7E71">
        <w:trPr>
          <w:cantSplit/>
        </w:trPr>
        <w:tc>
          <w:tcPr>
            <w:tcW w:w="3366" w:type="dxa"/>
          </w:tcPr>
          <w:p w14:paraId="61A3283D" w14:textId="77777777" w:rsidR="009B2F51" w:rsidRPr="004F71CE" w:rsidRDefault="009B2F51" w:rsidP="009B2F51">
            <w:pPr>
              <w:tabs>
                <w:tab w:val="left" w:pos="4318"/>
              </w:tabs>
              <w:spacing w:line="240" w:lineRule="auto"/>
              <w:ind w:left="450" w:hanging="336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4F71CE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ภาษีเงินได้งวดปัจจุบัน</w:t>
            </w:r>
          </w:p>
        </w:tc>
        <w:tc>
          <w:tcPr>
            <w:tcW w:w="1134" w:type="dxa"/>
            <w:vAlign w:val="bottom"/>
          </w:tcPr>
          <w:p w14:paraId="4B4BA266" w14:textId="761EB954" w:rsidR="009B2F51" w:rsidRPr="004F71CE" w:rsidRDefault="00CF1BF3" w:rsidP="009B2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F71CE">
              <w:rPr>
                <w:rFonts w:ascii="Browallia New" w:hAnsi="Browallia New" w:cs="Browallia New"/>
                <w:sz w:val="24"/>
                <w:szCs w:val="24"/>
              </w:rPr>
              <w:t xml:space="preserve">       -</w:t>
            </w:r>
          </w:p>
        </w:tc>
        <w:tc>
          <w:tcPr>
            <w:tcW w:w="141" w:type="dxa"/>
          </w:tcPr>
          <w:p w14:paraId="2FA1EEA9" w14:textId="77777777" w:rsidR="009B2F51" w:rsidRPr="004F71CE" w:rsidRDefault="009B2F51" w:rsidP="009B2F51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24D876F" w14:textId="7419E4A5" w:rsidR="009B2F51" w:rsidRPr="004F71CE" w:rsidRDefault="009B2F51" w:rsidP="009B2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F71CE">
              <w:rPr>
                <w:rFonts w:ascii="Browallia New" w:hAnsi="Browallia New" w:cs="Browallia New"/>
                <w:sz w:val="24"/>
                <w:szCs w:val="24"/>
              </w:rPr>
              <w:t xml:space="preserve">      </w:t>
            </w:r>
            <w:r w:rsidRPr="004F71CE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23519673" w14:textId="77777777" w:rsidR="009B2F51" w:rsidRPr="004F71CE" w:rsidRDefault="009B2F51" w:rsidP="009B2F51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4" w:type="dxa"/>
            <w:vAlign w:val="bottom"/>
          </w:tcPr>
          <w:p w14:paraId="0C058DA0" w14:textId="01575754" w:rsidR="009B2F51" w:rsidRPr="004F71CE" w:rsidRDefault="009B2F51" w:rsidP="009B2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F71CE">
              <w:rPr>
                <w:rFonts w:ascii="Browallia New" w:hAnsi="Browallia New" w:cs="Browallia New"/>
                <w:sz w:val="24"/>
                <w:szCs w:val="24"/>
              </w:rPr>
              <w:t xml:space="preserve">         </w:t>
            </w:r>
            <w:r w:rsidRPr="004F71CE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7" w:type="dxa"/>
          </w:tcPr>
          <w:p w14:paraId="4C16F06A" w14:textId="77777777" w:rsidR="009B2F51" w:rsidRPr="004F71CE" w:rsidRDefault="009B2F51" w:rsidP="009B2F51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271202AD" w14:textId="6A8A38AC" w:rsidR="009B2F51" w:rsidRPr="004F71CE" w:rsidRDefault="009B2F51" w:rsidP="009B2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F71CE">
              <w:rPr>
                <w:rFonts w:ascii="Browallia New" w:hAnsi="Browallia New" w:cs="Browallia New"/>
                <w:sz w:val="24"/>
                <w:szCs w:val="24"/>
              </w:rPr>
              <w:t xml:space="preserve">      </w:t>
            </w:r>
            <w:r w:rsidRPr="004F71CE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9B2F51" w:rsidRPr="004F71CE" w14:paraId="4BE35BD7" w14:textId="77777777" w:rsidTr="00331E03">
        <w:trPr>
          <w:cantSplit/>
          <w:trHeight w:val="74"/>
        </w:trPr>
        <w:tc>
          <w:tcPr>
            <w:tcW w:w="3366" w:type="dxa"/>
          </w:tcPr>
          <w:p w14:paraId="2FC3172C" w14:textId="74CE7015" w:rsidR="009B2F51" w:rsidRPr="004F71CE" w:rsidRDefault="009B2F51" w:rsidP="004F71CE">
            <w:pPr>
              <w:tabs>
                <w:tab w:val="clear" w:pos="227"/>
                <w:tab w:val="clear" w:pos="680"/>
                <w:tab w:val="left" w:pos="4318"/>
              </w:tabs>
              <w:spacing w:line="240" w:lineRule="auto"/>
              <w:ind w:left="450" w:hanging="336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4F71CE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ภาษีเงินได้รอการตัดบัญชีจากผลแตกต่างชั่วคราว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A5CBDD6" w14:textId="682405CB" w:rsidR="009B2F51" w:rsidRPr="004F71CE" w:rsidRDefault="00CF1BF3" w:rsidP="009B2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F71CE">
              <w:rPr>
                <w:rFonts w:ascii="Browallia New" w:hAnsi="Browallia New" w:cs="Browallia New"/>
                <w:sz w:val="24"/>
                <w:szCs w:val="24"/>
              </w:rPr>
              <w:t>3,247</w:t>
            </w:r>
          </w:p>
        </w:tc>
        <w:tc>
          <w:tcPr>
            <w:tcW w:w="141" w:type="dxa"/>
            <w:vAlign w:val="bottom"/>
          </w:tcPr>
          <w:p w14:paraId="02EBA632" w14:textId="77777777" w:rsidR="009B2F51" w:rsidRPr="004F71CE" w:rsidRDefault="009B2F51" w:rsidP="009B2F51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5536B69" w14:textId="790AC112" w:rsidR="009B2F51" w:rsidRPr="004F71CE" w:rsidRDefault="009B2F51" w:rsidP="009B2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F71CE">
              <w:rPr>
                <w:rFonts w:ascii="Browallia New" w:hAnsi="Browallia New" w:cs="Browallia New"/>
                <w:sz w:val="24"/>
                <w:szCs w:val="24"/>
              </w:rPr>
              <w:t>(8,</w:t>
            </w:r>
            <w:r w:rsidR="0015677A" w:rsidRPr="004F71CE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="00AD1444" w:rsidRPr="004F71CE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Pr="004F71C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2" w:type="dxa"/>
            <w:vAlign w:val="bottom"/>
          </w:tcPr>
          <w:p w14:paraId="0C4C6B2C" w14:textId="77777777" w:rsidR="009B2F51" w:rsidRPr="004F71CE" w:rsidRDefault="009B2F51" w:rsidP="009B2F51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6AB84129" w14:textId="2437212D" w:rsidR="009B2F51" w:rsidRPr="004F71CE" w:rsidRDefault="009B2F51" w:rsidP="009B2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F71CE">
              <w:rPr>
                <w:rFonts w:ascii="Browallia New" w:hAnsi="Browallia New" w:cs="Browallia New"/>
                <w:sz w:val="24"/>
                <w:szCs w:val="24"/>
                <w:lang w:val="en-GB"/>
              </w:rPr>
              <w:t>2,983</w:t>
            </w:r>
          </w:p>
        </w:tc>
        <w:tc>
          <w:tcPr>
            <w:tcW w:w="147" w:type="dxa"/>
            <w:vAlign w:val="bottom"/>
          </w:tcPr>
          <w:p w14:paraId="39A8BB5B" w14:textId="77777777" w:rsidR="009B2F51" w:rsidRPr="004F71CE" w:rsidRDefault="009B2F51" w:rsidP="009B2F51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B872D58" w14:textId="5763B0B3" w:rsidR="009B2F51" w:rsidRPr="004F71CE" w:rsidRDefault="009B2F51" w:rsidP="009B2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F71CE">
              <w:rPr>
                <w:rFonts w:ascii="Browallia New" w:hAnsi="Browallia New" w:cs="Browallia New"/>
                <w:sz w:val="24"/>
                <w:szCs w:val="24"/>
              </w:rPr>
              <w:t>(1,197)</w:t>
            </w:r>
          </w:p>
        </w:tc>
      </w:tr>
      <w:tr w:rsidR="009B2F51" w:rsidRPr="004F71CE" w14:paraId="71827671" w14:textId="77777777" w:rsidTr="00331E03">
        <w:trPr>
          <w:cantSplit/>
        </w:trPr>
        <w:tc>
          <w:tcPr>
            <w:tcW w:w="3366" w:type="dxa"/>
          </w:tcPr>
          <w:p w14:paraId="6C471CE5" w14:textId="77777777" w:rsidR="009B2F51" w:rsidRPr="004F71CE" w:rsidRDefault="009B2F51" w:rsidP="009B2F51">
            <w:pPr>
              <w:tabs>
                <w:tab w:val="left" w:pos="4318"/>
              </w:tabs>
              <w:spacing w:line="240" w:lineRule="auto"/>
              <w:ind w:left="450" w:hanging="336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4F71CE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รวมภาษีเงินได้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</w:tcPr>
          <w:p w14:paraId="7F2C7C91" w14:textId="587ADE66" w:rsidR="009B2F51" w:rsidRPr="004F71CE" w:rsidRDefault="00CF1BF3" w:rsidP="009B2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F71CE">
              <w:rPr>
                <w:rFonts w:ascii="Browallia New" w:hAnsi="Browallia New" w:cs="Browallia New"/>
                <w:sz w:val="24"/>
                <w:szCs w:val="24"/>
              </w:rPr>
              <w:t>3,247</w:t>
            </w:r>
          </w:p>
        </w:tc>
        <w:tc>
          <w:tcPr>
            <w:tcW w:w="141" w:type="dxa"/>
          </w:tcPr>
          <w:p w14:paraId="68B3BEC9" w14:textId="77777777" w:rsidR="009B2F51" w:rsidRPr="004F71CE" w:rsidRDefault="009B2F51" w:rsidP="009B2F51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</w:tcPr>
          <w:p w14:paraId="52AB0574" w14:textId="2C9DCCE5" w:rsidR="009B2F51" w:rsidRPr="004F71CE" w:rsidRDefault="009B2F51" w:rsidP="009B2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F71CE">
              <w:rPr>
                <w:rFonts w:ascii="Browallia New" w:hAnsi="Browallia New" w:cs="Browallia New"/>
                <w:sz w:val="24"/>
                <w:szCs w:val="24"/>
              </w:rPr>
              <w:t>(8,</w:t>
            </w:r>
            <w:r w:rsidR="0015677A" w:rsidRPr="004F71CE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="00AD1444" w:rsidRPr="004F71CE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Pr="004F71C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05FD0438" w14:textId="77777777" w:rsidR="009B2F51" w:rsidRPr="004F71CE" w:rsidRDefault="009B2F51" w:rsidP="009B2F51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12" w:space="0" w:color="auto"/>
            </w:tcBorders>
          </w:tcPr>
          <w:p w14:paraId="569779FC" w14:textId="4CC79F87" w:rsidR="009B2F51" w:rsidRPr="004F71CE" w:rsidRDefault="009B2F51" w:rsidP="009B2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F71CE">
              <w:rPr>
                <w:rFonts w:ascii="Browallia New" w:hAnsi="Browallia New" w:cs="Browallia New"/>
                <w:sz w:val="24"/>
                <w:szCs w:val="24"/>
                <w:lang w:val="en-GB"/>
              </w:rPr>
              <w:t>2,983</w:t>
            </w:r>
          </w:p>
        </w:tc>
        <w:tc>
          <w:tcPr>
            <w:tcW w:w="147" w:type="dxa"/>
          </w:tcPr>
          <w:p w14:paraId="0C2FA7BE" w14:textId="77777777" w:rsidR="009B2F51" w:rsidRPr="004F71CE" w:rsidRDefault="009B2F51" w:rsidP="009B2F51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12" w:space="0" w:color="auto"/>
            </w:tcBorders>
          </w:tcPr>
          <w:p w14:paraId="1B42ECC8" w14:textId="267E9EF7" w:rsidR="009B2F51" w:rsidRPr="004F71CE" w:rsidRDefault="009B2F51" w:rsidP="009B2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F71CE">
              <w:rPr>
                <w:rFonts w:ascii="Browallia New" w:hAnsi="Browallia New" w:cs="Browallia New"/>
                <w:sz w:val="24"/>
                <w:szCs w:val="24"/>
              </w:rPr>
              <w:t>(1,197)</w:t>
            </w:r>
          </w:p>
        </w:tc>
      </w:tr>
      <w:tr w:rsidR="009B2F51" w:rsidRPr="004F71CE" w14:paraId="39A29901" w14:textId="77777777" w:rsidTr="00331E03">
        <w:trPr>
          <w:cantSplit/>
        </w:trPr>
        <w:tc>
          <w:tcPr>
            <w:tcW w:w="3366" w:type="dxa"/>
          </w:tcPr>
          <w:p w14:paraId="3506B953" w14:textId="77777777" w:rsidR="009B2F51" w:rsidRPr="004F71CE" w:rsidRDefault="009B2F51" w:rsidP="009B2F51">
            <w:pPr>
              <w:tabs>
                <w:tab w:val="left" w:pos="4318"/>
              </w:tabs>
              <w:spacing w:line="240" w:lineRule="auto"/>
              <w:ind w:left="450" w:hanging="336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nil"/>
            </w:tcBorders>
          </w:tcPr>
          <w:p w14:paraId="5E006AC2" w14:textId="77777777" w:rsidR="009B2F51" w:rsidRPr="004F71CE" w:rsidRDefault="009B2F51" w:rsidP="009B2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" w:type="dxa"/>
          </w:tcPr>
          <w:p w14:paraId="510C8ADD" w14:textId="77777777" w:rsidR="009B2F51" w:rsidRPr="004F71CE" w:rsidRDefault="009B2F51" w:rsidP="009B2F51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nil"/>
            </w:tcBorders>
          </w:tcPr>
          <w:p w14:paraId="693819D3" w14:textId="77777777" w:rsidR="009B2F51" w:rsidRPr="004F71CE" w:rsidRDefault="009B2F51" w:rsidP="009B2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2" w:type="dxa"/>
          </w:tcPr>
          <w:p w14:paraId="28438FD1" w14:textId="77777777" w:rsidR="009B2F51" w:rsidRPr="004F71CE" w:rsidRDefault="009B2F51" w:rsidP="009B2F51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12" w:space="0" w:color="auto"/>
              <w:bottom w:val="nil"/>
            </w:tcBorders>
          </w:tcPr>
          <w:p w14:paraId="42F10870" w14:textId="77777777" w:rsidR="009B2F51" w:rsidRPr="004F71CE" w:rsidRDefault="009B2F51" w:rsidP="009B2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7" w:type="dxa"/>
          </w:tcPr>
          <w:p w14:paraId="33DD7D6A" w14:textId="77777777" w:rsidR="009B2F51" w:rsidRPr="004F71CE" w:rsidRDefault="009B2F51" w:rsidP="009B2F51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12" w:space="0" w:color="auto"/>
              <w:bottom w:val="nil"/>
            </w:tcBorders>
          </w:tcPr>
          <w:p w14:paraId="53212559" w14:textId="77777777" w:rsidR="009B2F51" w:rsidRPr="004F71CE" w:rsidRDefault="009B2F51" w:rsidP="009B2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B2F51" w:rsidRPr="004F71CE" w14:paraId="3787177E" w14:textId="77777777" w:rsidTr="00331E03">
        <w:trPr>
          <w:cantSplit/>
        </w:trPr>
        <w:tc>
          <w:tcPr>
            <w:tcW w:w="3366" w:type="dxa"/>
          </w:tcPr>
          <w:p w14:paraId="2DD494C1" w14:textId="77777777" w:rsidR="009B2F51" w:rsidRPr="004F71CE" w:rsidRDefault="009B2F51" w:rsidP="009B2F51">
            <w:pPr>
              <w:tabs>
                <w:tab w:val="left" w:pos="4318"/>
              </w:tabs>
              <w:spacing w:line="240" w:lineRule="auto"/>
              <w:ind w:left="450" w:hanging="336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4F71CE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ภาษีเงินได้ที่รับรู้ในกำไรขาดทุนเบ็ดเสร็จอื่น</w:t>
            </w:r>
          </w:p>
        </w:tc>
        <w:tc>
          <w:tcPr>
            <w:tcW w:w="1134" w:type="dxa"/>
            <w:tcBorders>
              <w:bottom w:val="single" w:sz="12" w:space="0" w:color="auto"/>
            </w:tcBorders>
          </w:tcPr>
          <w:p w14:paraId="4F5B7E56" w14:textId="7D102412" w:rsidR="009B2F51" w:rsidRPr="004F71CE" w:rsidRDefault="00CF1BF3" w:rsidP="009B2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F71CE">
              <w:rPr>
                <w:rFonts w:ascii="Browallia New" w:hAnsi="Browallia New" w:cs="Browallia New"/>
                <w:sz w:val="24"/>
                <w:szCs w:val="24"/>
              </w:rPr>
              <w:t>134,758</w:t>
            </w:r>
          </w:p>
        </w:tc>
        <w:tc>
          <w:tcPr>
            <w:tcW w:w="141" w:type="dxa"/>
          </w:tcPr>
          <w:p w14:paraId="040A9B5D" w14:textId="77777777" w:rsidR="009B2F51" w:rsidRPr="004F71CE" w:rsidRDefault="009B2F51" w:rsidP="009B2F51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12" w:space="0" w:color="auto"/>
            </w:tcBorders>
          </w:tcPr>
          <w:p w14:paraId="25F6E467" w14:textId="4A09CD82" w:rsidR="009B2F51" w:rsidRPr="004F71CE" w:rsidRDefault="009B2F51" w:rsidP="009B2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F71CE">
              <w:rPr>
                <w:rFonts w:ascii="Browallia New" w:hAnsi="Browallia New" w:cs="Browallia New"/>
                <w:sz w:val="24"/>
                <w:szCs w:val="24"/>
              </w:rPr>
              <w:t>15,307</w:t>
            </w:r>
          </w:p>
        </w:tc>
        <w:tc>
          <w:tcPr>
            <w:tcW w:w="142" w:type="dxa"/>
          </w:tcPr>
          <w:p w14:paraId="0BA4FDF1" w14:textId="77777777" w:rsidR="009B2F51" w:rsidRPr="004F71CE" w:rsidRDefault="009B2F51" w:rsidP="009B2F51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4" w:type="dxa"/>
            <w:tcBorders>
              <w:bottom w:val="single" w:sz="12" w:space="0" w:color="auto"/>
            </w:tcBorders>
          </w:tcPr>
          <w:p w14:paraId="53AEB4B5" w14:textId="7270B067" w:rsidR="009B2F51" w:rsidRPr="004F71CE" w:rsidRDefault="009B2F51" w:rsidP="009B2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F71CE">
              <w:rPr>
                <w:rFonts w:ascii="Browallia New" w:hAnsi="Browallia New" w:cs="Browallia New"/>
                <w:sz w:val="24"/>
                <w:szCs w:val="24"/>
              </w:rPr>
              <w:t>134,758</w:t>
            </w:r>
          </w:p>
        </w:tc>
        <w:tc>
          <w:tcPr>
            <w:tcW w:w="147" w:type="dxa"/>
          </w:tcPr>
          <w:p w14:paraId="70575965" w14:textId="77777777" w:rsidR="009B2F51" w:rsidRPr="004F71CE" w:rsidRDefault="009B2F51" w:rsidP="009B2F51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bottom w:val="single" w:sz="12" w:space="0" w:color="auto"/>
            </w:tcBorders>
          </w:tcPr>
          <w:p w14:paraId="620D6922" w14:textId="62A53EB3" w:rsidR="009B2F51" w:rsidRPr="004F71CE" w:rsidRDefault="009B2F51" w:rsidP="009B2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F71CE">
              <w:rPr>
                <w:rFonts w:ascii="Browallia New" w:hAnsi="Browallia New" w:cs="Browallia New"/>
                <w:sz w:val="24"/>
                <w:szCs w:val="24"/>
              </w:rPr>
              <w:t>15,571</w:t>
            </w:r>
          </w:p>
        </w:tc>
      </w:tr>
    </w:tbl>
    <w:p w14:paraId="5B378671" w14:textId="77777777" w:rsidR="001222CB" w:rsidRDefault="001222CB" w:rsidP="001222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i/>
          <w:iCs/>
          <w:sz w:val="28"/>
          <w:szCs w:val="28"/>
        </w:rPr>
      </w:pPr>
    </w:p>
    <w:p w14:paraId="26AD96E9" w14:textId="5B515BB1" w:rsidR="00076A7E" w:rsidRPr="006461EA" w:rsidRDefault="00076A7E" w:rsidP="001222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 w:firstLine="142"/>
        <w:rPr>
          <w:rFonts w:ascii="Browallia New" w:hAnsi="Browallia New" w:cs="Browallia New"/>
          <w:i/>
          <w:iCs/>
          <w:sz w:val="28"/>
          <w:szCs w:val="28"/>
        </w:rPr>
      </w:pPr>
      <w:r w:rsidRPr="006461EA">
        <w:rPr>
          <w:rFonts w:ascii="Browallia New" w:hAnsi="Browallia New" w:cs="Browallia New"/>
          <w:i/>
          <w:iCs/>
          <w:sz w:val="28"/>
          <w:szCs w:val="28"/>
          <w:cs/>
        </w:rPr>
        <w:t>ภาษีเงินได้ที่รับรู้ในกำไรขาดทุนเบ็ดเสร็จอื่น</w:t>
      </w:r>
    </w:p>
    <w:p w14:paraId="6C83385E" w14:textId="77777777" w:rsidR="00076A7E" w:rsidRPr="006461EA" w:rsidRDefault="00076A7E" w:rsidP="00076A7E">
      <w:pPr>
        <w:pStyle w:val="BodyText"/>
        <w:spacing w:after="0"/>
        <w:ind w:left="426"/>
        <w:rPr>
          <w:rFonts w:ascii="Browallia New" w:hAnsi="Browallia New" w:cs="Browallia New"/>
          <w:i/>
          <w:iCs/>
          <w:sz w:val="28"/>
          <w:szCs w:val="28"/>
        </w:rPr>
      </w:pPr>
    </w:p>
    <w:tbl>
      <w:tblPr>
        <w:tblW w:w="8437" w:type="dxa"/>
        <w:tblInd w:w="90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92"/>
        <w:gridCol w:w="868"/>
        <w:gridCol w:w="180"/>
        <w:gridCol w:w="990"/>
        <w:gridCol w:w="180"/>
        <w:gridCol w:w="777"/>
        <w:gridCol w:w="180"/>
        <w:gridCol w:w="842"/>
        <w:gridCol w:w="180"/>
        <w:gridCol w:w="900"/>
        <w:gridCol w:w="180"/>
        <w:gridCol w:w="868"/>
      </w:tblGrid>
      <w:tr w:rsidR="00076A7E" w:rsidRPr="006461EA" w14:paraId="5FA6FC85" w14:textId="77777777" w:rsidTr="00286BD1">
        <w:trPr>
          <w:cantSplit/>
        </w:trPr>
        <w:tc>
          <w:tcPr>
            <w:tcW w:w="2292" w:type="dxa"/>
          </w:tcPr>
          <w:p w14:paraId="0116522F" w14:textId="77777777" w:rsidR="00076A7E" w:rsidRPr="006461EA" w:rsidRDefault="00076A7E" w:rsidP="009E3944">
            <w:pPr>
              <w:ind w:left="-15" w:firstLine="15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6145" w:type="dxa"/>
            <w:gridSpan w:val="11"/>
          </w:tcPr>
          <w:p w14:paraId="505B7511" w14:textId="77777777" w:rsidR="00076A7E" w:rsidRPr="006461EA" w:rsidRDefault="00076A7E" w:rsidP="009E394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Browallia New" w:hAnsi="Browallia New" w:cs="Browallia New"/>
                <w:szCs w:val="22"/>
              </w:rPr>
            </w:pPr>
            <w:r w:rsidRPr="006461EA">
              <w:rPr>
                <w:rFonts w:ascii="Browallia New" w:hAnsi="Browallia New" w:cs="Browallia New"/>
                <w:b/>
                <w:szCs w:val="22"/>
                <w:cs/>
                <w:lang w:bidi="th-TH"/>
              </w:rPr>
              <w:t xml:space="preserve">(หน่วย </w:t>
            </w:r>
            <w:r w:rsidRPr="006461EA">
              <w:rPr>
                <w:rFonts w:ascii="Browallia New" w:hAnsi="Browallia New" w:cs="Browallia New"/>
                <w:b/>
                <w:szCs w:val="22"/>
                <w:lang w:bidi="th-TH"/>
              </w:rPr>
              <w:t xml:space="preserve">: </w:t>
            </w:r>
            <w:r w:rsidR="00D878AA" w:rsidRPr="006461EA">
              <w:rPr>
                <w:rFonts w:ascii="Browallia New" w:hAnsi="Browallia New" w:cs="Browallia New" w:hint="cs"/>
                <w:b/>
                <w:szCs w:val="22"/>
                <w:cs/>
                <w:lang w:bidi="th-TH"/>
              </w:rPr>
              <w:t>พัน</w:t>
            </w:r>
            <w:r w:rsidRPr="006461EA">
              <w:rPr>
                <w:rFonts w:ascii="Browallia New" w:hAnsi="Browallia New" w:cs="Browallia New"/>
                <w:b/>
                <w:szCs w:val="22"/>
                <w:cs/>
                <w:lang w:bidi="th-TH"/>
              </w:rPr>
              <w:t>บาท)</w:t>
            </w:r>
          </w:p>
        </w:tc>
      </w:tr>
      <w:tr w:rsidR="00076A7E" w:rsidRPr="006461EA" w14:paraId="4BDA1225" w14:textId="77777777" w:rsidTr="00286BD1">
        <w:trPr>
          <w:cantSplit/>
        </w:trPr>
        <w:tc>
          <w:tcPr>
            <w:tcW w:w="2292" w:type="dxa"/>
          </w:tcPr>
          <w:p w14:paraId="24325C79" w14:textId="77777777" w:rsidR="00076A7E" w:rsidRPr="006461EA" w:rsidRDefault="00076A7E" w:rsidP="009E3944">
            <w:pPr>
              <w:rPr>
                <w:rFonts w:ascii="Browallia New" w:hAnsi="Browallia New" w:cs="Browallia New"/>
                <w:b/>
                <w:bCs/>
                <w:color w:val="0000FF"/>
                <w:sz w:val="22"/>
                <w:szCs w:val="22"/>
                <w:cs/>
              </w:rPr>
            </w:pPr>
          </w:p>
        </w:tc>
        <w:tc>
          <w:tcPr>
            <w:tcW w:w="6145" w:type="dxa"/>
            <w:gridSpan w:val="11"/>
            <w:tcBorders>
              <w:bottom w:val="single" w:sz="4" w:space="0" w:color="auto"/>
            </w:tcBorders>
          </w:tcPr>
          <w:p w14:paraId="3B1265D9" w14:textId="333530E8" w:rsidR="00076A7E" w:rsidRPr="006461EA" w:rsidRDefault="00076A7E" w:rsidP="009E3944">
            <w:pPr>
              <w:pStyle w:val="acctfourfigures"/>
              <w:spacing w:line="240" w:lineRule="auto"/>
              <w:ind w:right="11"/>
              <w:jc w:val="center"/>
              <w:rPr>
                <w:rFonts w:ascii="Browallia New" w:hAnsi="Browallia New" w:cs="Browallia New"/>
                <w:szCs w:val="22"/>
                <w:rtl/>
                <w:cs/>
              </w:rPr>
            </w:pPr>
            <w:r w:rsidRPr="006461EA">
              <w:rPr>
                <w:rFonts w:ascii="Browallia New" w:hAnsi="Browallia New" w:cs="Browallia New"/>
                <w:szCs w:val="22"/>
                <w:cs/>
                <w:lang w:bidi="th-TH"/>
              </w:rPr>
              <w:t>งบการเงิน</w:t>
            </w:r>
            <w:r w:rsidRPr="006461EA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รวม</w:t>
            </w:r>
          </w:p>
        </w:tc>
      </w:tr>
      <w:tr w:rsidR="00076A7E" w:rsidRPr="006461EA" w14:paraId="61D56726" w14:textId="77777777" w:rsidTr="00286BD1">
        <w:trPr>
          <w:cantSplit/>
        </w:trPr>
        <w:tc>
          <w:tcPr>
            <w:tcW w:w="2292" w:type="dxa"/>
          </w:tcPr>
          <w:p w14:paraId="07F6E6E4" w14:textId="77777777" w:rsidR="00076A7E" w:rsidRPr="006461EA" w:rsidRDefault="00076A7E" w:rsidP="009E3944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99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6047D51" w14:textId="19948872" w:rsidR="00076A7E" w:rsidRPr="006461EA" w:rsidRDefault="00076A7E" w:rsidP="009E394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6461EA">
              <w:rPr>
                <w:rFonts w:ascii="Browallia New" w:hAnsi="Browallia New" w:cs="Browallia New"/>
                <w:szCs w:val="22"/>
              </w:rPr>
              <w:t>256</w:t>
            </w:r>
            <w:r w:rsidR="00D40F8B">
              <w:rPr>
                <w:rFonts w:ascii="Browallia New" w:hAnsi="Browallia New" w:cs="Browallia New"/>
                <w:szCs w:val="22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54840A7" w14:textId="77777777" w:rsidR="00076A7E" w:rsidRPr="006461EA" w:rsidRDefault="00076A7E" w:rsidP="009E394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97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FE5114D" w14:textId="166CAFDE" w:rsidR="00076A7E" w:rsidRPr="006461EA" w:rsidRDefault="00076A7E" w:rsidP="009E394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Browallia New" w:hAnsi="Browallia New" w:cs="Browallia New"/>
                <w:szCs w:val="22"/>
              </w:rPr>
            </w:pPr>
            <w:r w:rsidRPr="006461EA">
              <w:rPr>
                <w:rFonts w:ascii="Browallia New" w:hAnsi="Browallia New" w:cs="Browallia New"/>
                <w:szCs w:val="22"/>
              </w:rPr>
              <w:t>25</w:t>
            </w:r>
            <w:r w:rsidR="00331E03" w:rsidRPr="006461EA">
              <w:rPr>
                <w:rFonts w:ascii="Browallia New" w:hAnsi="Browallia New" w:cs="Browallia New"/>
                <w:szCs w:val="22"/>
              </w:rPr>
              <w:t>6</w:t>
            </w:r>
            <w:r w:rsidR="00D40F8B">
              <w:rPr>
                <w:rFonts w:ascii="Browallia New" w:hAnsi="Browallia New" w:cs="Browallia New"/>
                <w:szCs w:val="22"/>
              </w:rPr>
              <w:t>1</w:t>
            </w:r>
          </w:p>
        </w:tc>
      </w:tr>
      <w:tr w:rsidR="00076A7E" w:rsidRPr="006461EA" w14:paraId="326DC525" w14:textId="77777777" w:rsidTr="00286BD1">
        <w:trPr>
          <w:cantSplit/>
        </w:trPr>
        <w:tc>
          <w:tcPr>
            <w:tcW w:w="2292" w:type="dxa"/>
          </w:tcPr>
          <w:p w14:paraId="52E31524" w14:textId="77777777" w:rsidR="00076A7E" w:rsidRPr="006461EA" w:rsidRDefault="00076A7E" w:rsidP="009E3944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AED4FA" w14:textId="77777777" w:rsidR="00076A7E" w:rsidRPr="006461EA" w:rsidRDefault="00076A7E" w:rsidP="009E39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Cs w:val="22"/>
                <w:lang w:bidi="th-TH"/>
              </w:rPr>
            </w:pPr>
            <w:r w:rsidRPr="006461EA">
              <w:rPr>
                <w:rFonts w:ascii="Browallia New" w:hAnsi="Browallia New" w:cs="Browallia New"/>
                <w:szCs w:val="22"/>
                <w:cs/>
                <w:lang w:bidi="th-TH"/>
              </w:rPr>
              <w:t>ก่อน</w:t>
            </w:r>
          </w:p>
          <w:p w14:paraId="0A2D5EEE" w14:textId="77777777" w:rsidR="00076A7E" w:rsidRPr="006461EA" w:rsidRDefault="00076A7E" w:rsidP="009E39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Cs w:val="22"/>
              </w:rPr>
            </w:pPr>
            <w:r w:rsidRPr="006461EA">
              <w:rPr>
                <w:rFonts w:ascii="Browallia New" w:hAnsi="Browallia New" w:cs="Browallia New"/>
                <w:szCs w:val="22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099F775A" w14:textId="77777777" w:rsidR="00076A7E" w:rsidRPr="006461EA" w:rsidRDefault="00076A7E" w:rsidP="009E3944">
            <w:pPr>
              <w:pStyle w:val="acctfourfigures"/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B27596" w14:textId="77777777" w:rsidR="00076A7E" w:rsidRPr="006461EA" w:rsidRDefault="00076A7E" w:rsidP="009E39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Cs w:val="22"/>
              </w:rPr>
            </w:pPr>
            <w:r w:rsidRPr="006461EA">
              <w:rPr>
                <w:rFonts w:ascii="Browallia New" w:hAnsi="Browallia New" w:cs="Browallia New"/>
                <w:szCs w:val="22"/>
                <w:cs/>
                <w:lang w:bidi="th-TH"/>
              </w:rPr>
              <w:t xml:space="preserve">รายได้(ค่าใช้จ่าย) </w:t>
            </w:r>
            <w:r w:rsidR="00331E03" w:rsidRPr="006461EA">
              <w:rPr>
                <w:rFonts w:ascii="Browallia New" w:hAnsi="Browallia New" w:cs="Browallia New"/>
                <w:szCs w:val="22"/>
                <w:lang w:bidi="th-TH"/>
              </w:rPr>
              <w:t xml:space="preserve">       </w:t>
            </w:r>
            <w:r w:rsidRPr="006461EA">
              <w:rPr>
                <w:rFonts w:ascii="Browallia New" w:hAnsi="Browallia New" w:cs="Browallia New"/>
                <w:szCs w:val="22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6A55D6AD" w14:textId="77777777" w:rsidR="00076A7E" w:rsidRPr="006461EA" w:rsidRDefault="00076A7E" w:rsidP="009E3944">
            <w:pPr>
              <w:pStyle w:val="acctfourfigures"/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7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19AD38" w14:textId="77777777" w:rsidR="00076A7E" w:rsidRPr="006461EA" w:rsidRDefault="00076A7E" w:rsidP="009E39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Cs w:val="22"/>
                <w:lang w:bidi="th-TH"/>
              </w:rPr>
            </w:pPr>
            <w:r w:rsidRPr="006461EA">
              <w:rPr>
                <w:rFonts w:ascii="Browallia New" w:hAnsi="Browallia New" w:cs="Browallia New"/>
                <w:szCs w:val="22"/>
                <w:cs/>
                <w:lang w:bidi="th-TH"/>
              </w:rPr>
              <w:t>สุทธิจาก</w:t>
            </w:r>
          </w:p>
          <w:p w14:paraId="46173FA5" w14:textId="77777777" w:rsidR="00076A7E" w:rsidRPr="006461EA" w:rsidRDefault="00076A7E" w:rsidP="009E39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Cs w:val="22"/>
                <w:lang w:bidi="th-TH"/>
              </w:rPr>
            </w:pPr>
            <w:r w:rsidRPr="006461EA">
              <w:rPr>
                <w:rFonts w:ascii="Browallia New" w:hAnsi="Browallia New" w:cs="Browallia New"/>
                <w:szCs w:val="22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4F171FD" w14:textId="77777777" w:rsidR="00076A7E" w:rsidRPr="006461EA" w:rsidRDefault="00076A7E" w:rsidP="009E3944">
            <w:pPr>
              <w:pStyle w:val="acctfourfigures"/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8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AEB09B" w14:textId="77777777" w:rsidR="00076A7E" w:rsidRPr="006461EA" w:rsidRDefault="00076A7E" w:rsidP="009E39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Cs w:val="22"/>
                <w:lang w:bidi="th-TH"/>
              </w:rPr>
            </w:pPr>
            <w:r w:rsidRPr="006461EA">
              <w:rPr>
                <w:rFonts w:ascii="Browallia New" w:hAnsi="Browallia New" w:cs="Browallia New"/>
                <w:szCs w:val="22"/>
                <w:cs/>
                <w:lang w:bidi="th-TH"/>
              </w:rPr>
              <w:t>ก่อน</w:t>
            </w:r>
          </w:p>
          <w:p w14:paraId="71B9FEE6" w14:textId="77777777" w:rsidR="00076A7E" w:rsidRPr="006461EA" w:rsidRDefault="00076A7E" w:rsidP="009E39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Cs w:val="22"/>
              </w:rPr>
            </w:pPr>
            <w:r w:rsidRPr="006461EA">
              <w:rPr>
                <w:rFonts w:ascii="Browallia New" w:hAnsi="Browallia New" w:cs="Browallia New"/>
                <w:szCs w:val="22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0774C088" w14:textId="77777777" w:rsidR="00076A7E" w:rsidRPr="006461EA" w:rsidRDefault="00076A7E" w:rsidP="009E3944">
            <w:pPr>
              <w:pStyle w:val="acctfourfigures"/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0AE85E" w14:textId="77777777" w:rsidR="00076A7E" w:rsidRPr="006461EA" w:rsidRDefault="00076A7E" w:rsidP="009E39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Cs w:val="22"/>
              </w:rPr>
            </w:pPr>
            <w:r w:rsidRPr="006461EA">
              <w:rPr>
                <w:rFonts w:ascii="Browallia New" w:hAnsi="Browallia New" w:cs="Browallia New"/>
                <w:szCs w:val="22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2E811226" w14:textId="77777777" w:rsidR="00076A7E" w:rsidRPr="006461EA" w:rsidRDefault="00076A7E" w:rsidP="009E3944">
            <w:pPr>
              <w:pStyle w:val="acctfourfigures"/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8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A217E5" w14:textId="77777777" w:rsidR="00076A7E" w:rsidRPr="006461EA" w:rsidRDefault="00076A7E" w:rsidP="009E39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Cs w:val="22"/>
                <w:lang w:bidi="th-TH"/>
              </w:rPr>
            </w:pPr>
            <w:r w:rsidRPr="006461EA">
              <w:rPr>
                <w:rFonts w:ascii="Browallia New" w:hAnsi="Browallia New" w:cs="Browallia New"/>
                <w:szCs w:val="22"/>
                <w:cs/>
                <w:lang w:bidi="th-TH"/>
              </w:rPr>
              <w:t>สุทธิจาก</w:t>
            </w:r>
          </w:p>
          <w:p w14:paraId="6D7B68BB" w14:textId="77777777" w:rsidR="00076A7E" w:rsidRPr="006461EA" w:rsidRDefault="00076A7E" w:rsidP="009E39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Cs w:val="22"/>
                <w:lang w:bidi="th-TH"/>
              </w:rPr>
            </w:pPr>
            <w:r w:rsidRPr="006461EA">
              <w:rPr>
                <w:rFonts w:ascii="Browallia New" w:hAnsi="Browallia New" w:cs="Browallia New"/>
                <w:szCs w:val="22"/>
                <w:cs/>
                <w:lang w:bidi="th-TH"/>
              </w:rPr>
              <w:t>ภาษีเงินได้</w:t>
            </w:r>
          </w:p>
        </w:tc>
      </w:tr>
      <w:tr w:rsidR="00076A7E" w:rsidRPr="006461EA" w14:paraId="07E743B9" w14:textId="77777777" w:rsidTr="00286BD1">
        <w:trPr>
          <w:cantSplit/>
        </w:trPr>
        <w:tc>
          <w:tcPr>
            <w:tcW w:w="2292" w:type="dxa"/>
          </w:tcPr>
          <w:p w14:paraId="3830F5FB" w14:textId="77777777" w:rsidR="00076A7E" w:rsidRPr="006461EA" w:rsidRDefault="00076A7E" w:rsidP="009E3944">
            <w:pPr>
              <w:ind w:left="180" w:hanging="180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68" w:type="dxa"/>
            <w:tcBorders>
              <w:top w:val="single" w:sz="4" w:space="0" w:color="auto"/>
            </w:tcBorders>
            <w:vAlign w:val="bottom"/>
          </w:tcPr>
          <w:p w14:paraId="49597A58" w14:textId="77777777" w:rsidR="00076A7E" w:rsidRPr="006461EA" w:rsidRDefault="00076A7E" w:rsidP="009E394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8B76BD9" w14:textId="77777777" w:rsidR="00076A7E" w:rsidRPr="006461EA" w:rsidRDefault="00076A7E" w:rsidP="009E3944">
            <w:pPr>
              <w:pStyle w:val="acctfourfigures"/>
              <w:spacing w:line="240" w:lineRule="auto"/>
              <w:jc w:val="center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FB10A31" w14:textId="77777777" w:rsidR="00076A7E" w:rsidRPr="006461EA" w:rsidRDefault="00076A7E" w:rsidP="009E394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5E0FA01" w14:textId="77777777" w:rsidR="00076A7E" w:rsidRPr="006461EA" w:rsidRDefault="00076A7E" w:rsidP="009E3944">
            <w:pPr>
              <w:pStyle w:val="acctfourfigures"/>
              <w:spacing w:line="240" w:lineRule="auto"/>
              <w:jc w:val="center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777" w:type="dxa"/>
            <w:tcBorders>
              <w:top w:val="single" w:sz="4" w:space="0" w:color="auto"/>
            </w:tcBorders>
            <w:vAlign w:val="bottom"/>
          </w:tcPr>
          <w:p w14:paraId="62E3CA1C" w14:textId="77777777" w:rsidR="00076A7E" w:rsidRPr="006461EA" w:rsidRDefault="00076A7E" w:rsidP="009E394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7CD7487" w14:textId="77777777" w:rsidR="00076A7E" w:rsidRPr="006461EA" w:rsidRDefault="00076A7E" w:rsidP="009E3944">
            <w:pPr>
              <w:pStyle w:val="acctfourfigures"/>
              <w:spacing w:line="240" w:lineRule="auto"/>
              <w:jc w:val="center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842" w:type="dxa"/>
            <w:tcBorders>
              <w:top w:val="single" w:sz="4" w:space="0" w:color="auto"/>
            </w:tcBorders>
            <w:vAlign w:val="bottom"/>
          </w:tcPr>
          <w:p w14:paraId="7FFC4F82" w14:textId="77777777" w:rsidR="00076A7E" w:rsidRPr="006461EA" w:rsidRDefault="00076A7E" w:rsidP="009E394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D8320B8" w14:textId="77777777" w:rsidR="00076A7E" w:rsidRPr="006461EA" w:rsidRDefault="00076A7E" w:rsidP="009E394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A8AFB4C" w14:textId="77777777" w:rsidR="00076A7E" w:rsidRPr="006461EA" w:rsidRDefault="00076A7E" w:rsidP="009E394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0D78540" w14:textId="77777777" w:rsidR="00076A7E" w:rsidRPr="006461EA" w:rsidRDefault="00076A7E" w:rsidP="009E3944">
            <w:pPr>
              <w:pStyle w:val="acctfourfigures"/>
              <w:spacing w:line="240" w:lineRule="auto"/>
              <w:jc w:val="center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868" w:type="dxa"/>
            <w:tcBorders>
              <w:top w:val="single" w:sz="4" w:space="0" w:color="auto"/>
            </w:tcBorders>
            <w:vAlign w:val="bottom"/>
          </w:tcPr>
          <w:p w14:paraId="271FBECB" w14:textId="77777777" w:rsidR="00076A7E" w:rsidRPr="006461EA" w:rsidRDefault="00076A7E" w:rsidP="009E394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</w:tr>
      <w:tr w:rsidR="00747738" w:rsidRPr="006461EA" w14:paraId="63700BFD" w14:textId="77777777" w:rsidTr="00286BD1">
        <w:trPr>
          <w:cantSplit/>
        </w:trPr>
        <w:tc>
          <w:tcPr>
            <w:tcW w:w="2292" w:type="dxa"/>
          </w:tcPr>
          <w:p w14:paraId="4E1DB8BE" w14:textId="770D2015" w:rsidR="00747738" w:rsidRPr="006461EA" w:rsidRDefault="00747738" w:rsidP="00747738">
            <w:pPr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ขาดทุน</w:t>
            </w:r>
            <w:r w:rsidRPr="006461EA">
              <w:rPr>
                <w:rFonts w:ascii="Browallia New" w:hAnsi="Browallia New" w:cs="Browallia New"/>
                <w:sz w:val="22"/>
                <w:szCs w:val="22"/>
                <w:cs/>
              </w:rPr>
              <w:t>ที่ยังไม่เกิดขึ้นจริงใน</w:t>
            </w:r>
            <w:r w:rsidRPr="006461EA">
              <w:rPr>
                <w:rFonts w:ascii="Browallia New" w:hAnsi="Browallia New" w:cs="Browallia New"/>
                <w:sz w:val="22"/>
                <w:szCs w:val="22"/>
              </w:rPr>
              <w:t xml:space="preserve">  </w:t>
            </w:r>
          </w:p>
          <w:p w14:paraId="65453520" w14:textId="77777777" w:rsidR="00747738" w:rsidRPr="006461EA" w:rsidRDefault="00747738" w:rsidP="00747738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461EA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6461EA">
              <w:rPr>
                <w:rFonts w:ascii="Browallia New" w:hAnsi="Browallia New" w:cs="Browallia New"/>
                <w:sz w:val="22"/>
                <w:szCs w:val="22"/>
                <w:cs/>
              </w:rPr>
              <w:t>หลักทรัพย์เผื่อขาย</w:t>
            </w:r>
          </w:p>
        </w:tc>
        <w:tc>
          <w:tcPr>
            <w:tcW w:w="868" w:type="dxa"/>
            <w:vAlign w:val="bottom"/>
          </w:tcPr>
          <w:p w14:paraId="2B14003E" w14:textId="5F01C5A1" w:rsidR="00747738" w:rsidRPr="006461EA" w:rsidRDefault="00747738" w:rsidP="007477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>
              <w:rPr>
                <w:rFonts w:ascii="Browallia New" w:hAnsi="Browallia New" w:cs="Browallia New"/>
                <w:szCs w:val="22"/>
                <w:lang w:val="en-US" w:bidi="th-TH"/>
              </w:rPr>
              <w:t>(669,562)</w:t>
            </w:r>
          </w:p>
        </w:tc>
        <w:tc>
          <w:tcPr>
            <w:tcW w:w="180" w:type="dxa"/>
          </w:tcPr>
          <w:p w14:paraId="395A086A" w14:textId="77777777" w:rsidR="00747738" w:rsidRPr="006461EA" w:rsidRDefault="00747738" w:rsidP="00747738">
            <w:pPr>
              <w:pStyle w:val="acctfourfigures"/>
              <w:spacing w:line="240" w:lineRule="auto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990" w:type="dxa"/>
          </w:tcPr>
          <w:p w14:paraId="46A936E5" w14:textId="77777777" w:rsidR="00747738" w:rsidRDefault="00747738" w:rsidP="007477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  <w:p w14:paraId="4E01A5B2" w14:textId="56252233" w:rsidR="00747738" w:rsidRPr="006461EA" w:rsidRDefault="00747738" w:rsidP="007477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Browallia New" w:hAnsi="Browallia New" w:cs="Browallia New"/>
                <w:szCs w:val="22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Cs w:val="22"/>
                <w:lang w:val="en-US" w:bidi="th-TH"/>
              </w:rPr>
              <w:t>133,912</w:t>
            </w:r>
          </w:p>
        </w:tc>
        <w:tc>
          <w:tcPr>
            <w:tcW w:w="180" w:type="dxa"/>
          </w:tcPr>
          <w:p w14:paraId="303E79AD" w14:textId="77777777" w:rsidR="00747738" w:rsidRPr="006461EA" w:rsidRDefault="00747738" w:rsidP="00747738">
            <w:pPr>
              <w:pStyle w:val="acctfourfigures"/>
              <w:spacing w:line="240" w:lineRule="auto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777" w:type="dxa"/>
            <w:vAlign w:val="bottom"/>
          </w:tcPr>
          <w:p w14:paraId="67CEBDC8" w14:textId="62A72AD3" w:rsidR="00747738" w:rsidRPr="006461EA" w:rsidRDefault="00747738" w:rsidP="007477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>
              <w:rPr>
                <w:rFonts w:ascii="Browallia New" w:hAnsi="Browallia New" w:cs="Browallia New"/>
                <w:szCs w:val="22"/>
                <w:lang w:val="en-US" w:bidi="th-TH"/>
              </w:rPr>
              <w:t>(535,650)</w:t>
            </w:r>
          </w:p>
        </w:tc>
        <w:tc>
          <w:tcPr>
            <w:tcW w:w="180" w:type="dxa"/>
          </w:tcPr>
          <w:p w14:paraId="01539CFE" w14:textId="77777777" w:rsidR="00747738" w:rsidRPr="006461EA" w:rsidRDefault="00747738" w:rsidP="00747738">
            <w:pPr>
              <w:pStyle w:val="acctfourfigures"/>
              <w:spacing w:line="240" w:lineRule="auto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842" w:type="dxa"/>
          </w:tcPr>
          <w:p w14:paraId="6FF8E70A" w14:textId="77777777" w:rsidR="00747738" w:rsidRPr="006461EA" w:rsidRDefault="00747738" w:rsidP="007477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  <w:p w14:paraId="7FBA6EFF" w14:textId="3AC4678A" w:rsidR="00747738" w:rsidRPr="006461EA" w:rsidRDefault="00747738" w:rsidP="007477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6461EA">
              <w:rPr>
                <w:rFonts w:ascii="Browallia New" w:hAnsi="Browallia New" w:cs="Browallia New"/>
                <w:szCs w:val="22"/>
                <w:lang w:val="en-US" w:bidi="th-TH"/>
              </w:rPr>
              <w:t>(77,856)</w:t>
            </w:r>
          </w:p>
        </w:tc>
        <w:tc>
          <w:tcPr>
            <w:tcW w:w="180" w:type="dxa"/>
          </w:tcPr>
          <w:p w14:paraId="2E412BB8" w14:textId="77777777" w:rsidR="00747738" w:rsidRPr="006461EA" w:rsidRDefault="00747738" w:rsidP="00747738">
            <w:pPr>
              <w:pStyle w:val="acctfourfigures"/>
              <w:spacing w:line="240" w:lineRule="auto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900" w:type="dxa"/>
          </w:tcPr>
          <w:p w14:paraId="1BC4EB2F" w14:textId="77777777" w:rsidR="00747738" w:rsidRPr="006461EA" w:rsidRDefault="00747738" w:rsidP="007477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  <w:p w14:paraId="1536F342" w14:textId="6C7F1994" w:rsidR="00747738" w:rsidRPr="006461EA" w:rsidRDefault="00747738" w:rsidP="007477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Browallia New" w:hAnsi="Browallia New" w:cs="Browallia New"/>
                <w:szCs w:val="22"/>
                <w:cs/>
                <w:lang w:val="en-US" w:bidi="th-TH"/>
              </w:rPr>
            </w:pPr>
            <w:r w:rsidRPr="006461EA">
              <w:rPr>
                <w:rFonts w:ascii="Browallia New" w:hAnsi="Browallia New" w:cs="Browallia New"/>
                <w:szCs w:val="22"/>
                <w:lang w:val="en-US" w:bidi="th-TH"/>
              </w:rPr>
              <w:t>15,571</w:t>
            </w:r>
          </w:p>
        </w:tc>
        <w:tc>
          <w:tcPr>
            <w:tcW w:w="180" w:type="dxa"/>
          </w:tcPr>
          <w:p w14:paraId="781EF467" w14:textId="77777777" w:rsidR="00747738" w:rsidRPr="006461EA" w:rsidRDefault="00747738" w:rsidP="00747738">
            <w:pPr>
              <w:pStyle w:val="acctfourfigures"/>
              <w:spacing w:line="240" w:lineRule="auto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868" w:type="dxa"/>
          </w:tcPr>
          <w:p w14:paraId="630522BF" w14:textId="77777777" w:rsidR="00747738" w:rsidRPr="006461EA" w:rsidRDefault="00747738" w:rsidP="007477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  <w:p w14:paraId="569313EB" w14:textId="5712ED73" w:rsidR="00747738" w:rsidRPr="006461EA" w:rsidRDefault="00747738" w:rsidP="007477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6461EA">
              <w:rPr>
                <w:rFonts w:ascii="Browallia New" w:hAnsi="Browallia New" w:cs="Browallia New"/>
                <w:szCs w:val="22"/>
                <w:lang w:val="en-US" w:bidi="th-TH"/>
              </w:rPr>
              <w:t>(62,285)</w:t>
            </w:r>
          </w:p>
        </w:tc>
      </w:tr>
      <w:tr w:rsidR="00A5655C" w:rsidRPr="006461EA" w14:paraId="75CA5C10" w14:textId="77777777" w:rsidTr="00286BD1">
        <w:trPr>
          <w:cantSplit/>
        </w:trPr>
        <w:tc>
          <w:tcPr>
            <w:tcW w:w="2292" w:type="dxa"/>
          </w:tcPr>
          <w:p w14:paraId="5C88DF25" w14:textId="77777777" w:rsidR="00A5655C" w:rsidRPr="006461EA" w:rsidRDefault="00A5655C" w:rsidP="00A5655C">
            <w:pPr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461EA">
              <w:rPr>
                <w:rFonts w:ascii="Browallia New" w:hAnsi="Browallia New" w:cs="Browallia New"/>
                <w:sz w:val="22"/>
                <w:szCs w:val="22"/>
                <w:cs/>
              </w:rPr>
              <w:t>กำไรจากการประมาณ</w:t>
            </w:r>
          </w:p>
          <w:p w14:paraId="09E58069" w14:textId="77777777" w:rsidR="00A5655C" w:rsidRPr="006461EA" w:rsidRDefault="00A5655C" w:rsidP="00A5655C">
            <w:pPr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461E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</w:t>
            </w:r>
            <w:r w:rsidRPr="006461EA">
              <w:rPr>
                <w:rFonts w:ascii="Browallia New" w:hAnsi="Browallia New" w:cs="Browallia New"/>
                <w:sz w:val="22"/>
                <w:szCs w:val="22"/>
                <w:cs/>
              </w:rPr>
              <w:t>ตามหลักคณิตศาสตร์ประกันภัย</w:t>
            </w:r>
          </w:p>
        </w:tc>
        <w:tc>
          <w:tcPr>
            <w:tcW w:w="868" w:type="dxa"/>
          </w:tcPr>
          <w:p w14:paraId="1EDD42FF" w14:textId="77777777" w:rsidR="00A5655C" w:rsidRPr="006461EA" w:rsidRDefault="00A5655C" w:rsidP="00A5655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  <w:p w14:paraId="447BFA2F" w14:textId="1A099C89" w:rsidR="00A5655C" w:rsidRPr="006461EA" w:rsidRDefault="00A5655C" w:rsidP="00A5655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6461EA">
              <w:rPr>
                <w:rFonts w:ascii="Browallia New" w:hAnsi="Browallia New" w:cs="Browallia New"/>
                <w:szCs w:val="22"/>
                <w:lang w:val="en-US" w:bidi="th-TH"/>
              </w:rPr>
              <w:t>(</w:t>
            </w:r>
            <w:r>
              <w:rPr>
                <w:rFonts w:ascii="Browallia New" w:hAnsi="Browallia New" w:cs="Browallia New"/>
                <w:szCs w:val="22"/>
                <w:lang w:val="en-US" w:bidi="th-TH"/>
              </w:rPr>
              <w:t>4,230</w:t>
            </w:r>
            <w:r w:rsidRPr="006461EA">
              <w:rPr>
                <w:rFonts w:ascii="Browallia New" w:hAnsi="Browallia New" w:cs="Browallia New"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6339C632" w14:textId="77777777" w:rsidR="00A5655C" w:rsidRPr="006461EA" w:rsidRDefault="00A5655C" w:rsidP="00A5655C">
            <w:pPr>
              <w:pStyle w:val="acctfourfigures"/>
              <w:spacing w:line="240" w:lineRule="auto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990" w:type="dxa"/>
          </w:tcPr>
          <w:p w14:paraId="612D9C79" w14:textId="77777777" w:rsidR="00A5655C" w:rsidRPr="006461EA" w:rsidRDefault="00A5655C" w:rsidP="00A5655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  <w:p w14:paraId="3A75664C" w14:textId="1BD34869" w:rsidR="00A5655C" w:rsidRPr="006461EA" w:rsidRDefault="00A5655C" w:rsidP="00A5655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Browallia New" w:hAnsi="Browallia New" w:cs="Browallia New"/>
                <w:szCs w:val="22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Cs w:val="22"/>
                <w:lang w:val="en-US" w:bidi="th-TH"/>
              </w:rPr>
              <w:t>846</w:t>
            </w:r>
          </w:p>
        </w:tc>
        <w:tc>
          <w:tcPr>
            <w:tcW w:w="180" w:type="dxa"/>
          </w:tcPr>
          <w:p w14:paraId="44E24E4C" w14:textId="77777777" w:rsidR="00A5655C" w:rsidRPr="006461EA" w:rsidRDefault="00A5655C" w:rsidP="00A5655C">
            <w:pPr>
              <w:pStyle w:val="acctfourfigures"/>
              <w:spacing w:line="240" w:lineRule="auto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777" w:type="dxa"/>
          </w:tcPr>
          <w:p w14:paraId="183B926B" w14:textId="77777777" w:rsidR="00A5655C" w:rsidRPr="006461EA" w:rsidRDefault="00A5655C" w:rsidP="00A5655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  <w:p w14:paraId="38E28789" w14:textId="32EA1E34" w:rsidR="00A5655C" w:rsidRPr="006461EA" w:rsidRDefault="00A5655C" w:rsidP="00A5655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6461EA">
              <w:rPr>
                <w:rFonts w:ascii="Browallia New" w:hAnsi="Browallia New" w:cs="Browallia New"/>
                <w:szCs w:val="22"/>
                <w:lang w:val="en-US" w:bidi="th-TH"/>
              </w:rPr>
              <w:t>(</w:t>
            </w:r>
            <w:r>
              <w:rPr>
                <w:rFonts w:ascii="Browallia New" w:hAnsi="Browallia New" w:cs="Browallia New"/>
                <w:szCs w:val="22"/>
                <w:lang w:val="en-US" w:bidi="th-TH"/>
              </w:rPr>
              <w:t>3,384</w:t>
            </w:r>
            <w:r w:rsidRPr="006461EA">
              <w:rPr>
                <w:rFonts w:ascii="Browallia New" w:hAnsi="Browallia New" w:cs="Browallia New"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65766903" w14:textId="77777777" w:rsidR="00A5655C" w:rsidRPr="006461EA" w:rsidRDefault="00A5655C" w:rsidP="00A5655C">
            <w:pPr>
              <w:pStyle w:val="acctfourfigures"/>
              <w:spacing w:line="240" w:lineRule="auto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842" w:type="dxa"/>
          </w:tcPr>
          <w:p w14:paraId="0C2C3C7B" w14:textId="77777777" w:rsidR="00A5655C" w:rsidRPr="006461EA" w:rsidRDefault="00A5655C" w:rsidP="00A5655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  <w:p w14:paraId="0AA7748E" w14:textId="1818FD26" w:rsidR="00A5655C" w:rsidRPr="006461EA" w:rsidRDefault="00A5655C" w:rsidP="00A5655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6461EA">
              <w:rPr>
                <w:rFonts w:ascii="Browallia New" w:hAnsi="Browallia New" w:cs="Browallia New"/>
                <w:szCs w:val="22"/>
                <w:lang w:val="en-US" w:bidi="th-TH"/>
              </w:rPr>
              <w:t>1,321</w:t>
            </w:r>
          </w:p>
        </w:tc>
        <w:tc>
          <w:tcPr>
            <w:tcW w:w="180" w:type="dxa"/>
          </w:tcPr>
          <w:p w14:paraId="552F249B" w14:textId="77777777" w:rsidR="00A5655C" w:rsidRPr="006461EA" w:rsidRDefault="00A5655C" w:rsidP="00A5655C">
            <w:pPr>
              <w:pStyle w:val="acctfourfigures"/>
              <w:spacing w:line="240" w:lineRule="auto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900" w:type="dxa"/>
          </w:tcPr>
          <w:p w14:paraId="11B452B4" w14:textId="77777777" w:rsidR="00A5655C" w:rsidRPr="006461EA" w:rsidRDefault="00A5655C" w:rsidP="00A5655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  <w:p w14:paraId="0C9C30EB" w14:textId="4DD58A33" w:rsidR="00A5655C" w:rsidRPr="006461EA" w:rsidRDefault="00A5655C" w:rsidP="00A5655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Browallia New" w:hAnsi="Browallia New" w:cs="Browallia New"/>
                <w:szCs w:val="22"/>
                <w:cs/>
                <w:lang w:val="en-US" w:bidi="th-TH"/>
              </w:rPr>
            </w:pPr>
            <w:r w:rsidRPr="006461EA">
              <w:rPr>
                <w:rFonts w:ascii="Browallia New" w:hAnsi="Browallia New" w:cs="Browallia New"/>
                <w:szCs w:val="22"/>
                <w:lang w:val="en-US" w:bidi="th-TH"/>
              </w:rPr>
              <w:t>(264)</w:t>
            </w:r>
          </w:p>
        </w:tc>
        <w:tc>
          <w:tcPr>
            <w:tcW w:w="180" w:type="dxa"/>
          </w:tcPr>
          <w:p w14:paraId="5F0D5C58" w14:textId="77777777" w:rsidR="00A5655C" w:rsidRPr="006461EA" w:rsidRDefault="00A5655C" w:rsidP="00A5655C">
            <w:pPr>
              <w:pStyle w:val="acctfourfigures"/>
              <w:spacing w:line="240" w:lineRule="auto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868" w:type="dxa"/>
          </w:tcPr>
          <w:p w14:paraId="142392F5" w14:textId="77777777" w:rsidR="00A5655C" w:rsidRPr="006461EA" w:rsidRDefault="00A5655C" w:rsidP="00A5655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  <w:p w14:paraId="1E9C85EB" w14:textId="33C97EF8" w:rsidR="00A5655C" w:rsidRPr="006461EA" w:rsidRDefault="00A5655C" w:rsidP="00A5655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6461EA">
              <w:rPr>
                <w:rFonts w:ascii="Browallia New" w:hAnsi="Browallia New" w:cs="Browallia New"/>
                <w:szCs w:val="22"/>
                <w:lang w:val="en-US" w:bidi="th-TH"/>
              </w:rPr>
              <w:t>1</w:t>
            </w:r>
            <w:r>
              <w:rPr>
                <w:rFonts w:ascii="Browallia New" w:hAnsi="Browallia New" w:cs="Browallia New"/>
                <w:szCs w:val="22"/>
                <w:lang w:val="en-US" w:bidi="th-TH"/>
              </w:rPr>
              <w:t>,</w:t>
            </w:r>
            <w:r w:rsidRPr="006461EA">
              <w:rPr>
                <w:rFonts w:ascii="Browallia New" w:hAnsi="Browallia New" w:cs="Browallia New"/>
                <w:szCs w:val="22"/>
                <w:lang w:val="en-US" w:bidi="th-TH"/>
              </w:rPr>
              <w:t>057</w:t>
            </w:r>
          </w:p>
        </w:tc>
      </w:tr>
    </w:tbl>
    <w:p w14:paraId="6F3ACDE4" w14:textId="7BCE5F0E" w:rsidR="007B23DF" w:rsidRPr="006461EA" w:rsidRDefault="00FC04B5" w:rsidP="00FC04B5">
      <w:pPr>
        <w:tabs>
          <w:tab w:val="clear" w:pos="227"/>
          <w:tab w:val="clear" w:pos="454"/>
          <w:tab w:val="clear" w:pos="680"/>
          <w:tab w:val="clear" w:pos="907"/>
          <w:tab w:val="left" w:pos="954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ab/>
      </w:r>
    </w:p>
    <w:tbl>
      <w:tblPr>
        <w:tblW w:w="8437" w:type="dxa"/>
        <w:tblInd w:w="90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92"/>
        <w:gridCol w:w="868"/>
        <w:gridCol w:w="180"/>
        <w:gridCol w:w="990"/>
        <w:gridCol w:w="180"/>
        <w:gridCol w:w="777"/>
        <w:gridCol w:w="180"/>
        <w:gridCol w:w="842"/>
        <w:gridCol w:w="180"/>
        <w:gridCol w:w="900"/>
        <w:gridCol w:w="180"/>
        <w:gridCol w:w="868"/>
      </w:tblGrid>
      <w:tr w:rsidR="005C7DA8" w:rsidRPr="006461EA" w14:paraId="364BFAA2" w14:textId="77777777" w:rsidTr="00286BD1">
        <w:trPr>
          <w:cantSplit/>
        </w:trPr>
        <w:tc>
          <w:tcPr>
            <w:tcW w:w="2292" w:type="dxa"/>
          </w:tcPr>
          <w:p w14:paraId="211C21B2" w14:textId="77777777" w:rsidR="005C7DA8" w:rsidRPr="006461EA" w:rsidRDefault="005C7DA8" w:rsidP="00AE3110">
            <w:pPr>
              <w:ind w:left="-15" w:firstLine="15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6145" w:type="dxa"/>
            <w:gridSpan w:val="11"/>
          </w:tcPr>
          <w:p w14:paraId="4F4572A5" w14:textId="77777777" w:rsidR="005C7DA8" w:rsidRPr="006461EA" w:rsidRDefault="005C7DA8" w:rsidP="00AE311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Browallia New" w:hAnsi="Browallia New" w:cs="Browallia New"/>
                <w:szCs w:val="22"/>
              </w:rPr>
            </w:pPr>
            <w:r w:rsidRPr="006461EA">
              <w:rPr>
                <w:rFonts w:ascii="Browallia New" w:hAnsi="Browallia New" w:cs="Browallia New"/>
                <w:b/>
                <w:szCs w:val="22"/>
                <w:cs/>
                <w:lang w:bidi="th-TH"/>
              </w:rPr>
              <w:t xml:space="preserve">(หน่วย </w:t>
            </w:r>
            <w:r w:rsidRPr="006461EA">
              <w:rPr>
                <w:rFonts w:ascii="Browallia New" w:hAnsi="Browallia New" w:cs="Browallia New"/>
                <w:b/>
                <w:szCs w:val="22"/>
                <w:lang w:bidi="th-TH"/>
              </w:rPr>
              <w:t xml:space="preserve">: </w:t>
            </w:r>
            <w:r w:rsidRPr="006461EA">
              <w:rPr>
                <w:rFonts w:ascii="Browallia New" w:hAnsi="Browallia New" w:cs="Browallia New" w:hint="cs"/>
                <w:b/>
                <w:szCs w:val="22"/>
                <w:cs/>
                <w:lang w:bidi="th-TH"/>
              </w:rPr>
              <w:t>พัน</w:t>
            </w:r>
            <w:r w:rsidRPr="006461EA">
              <w:rPr>
                <w:rFonts w:ascii="Browallia New" w:hAnsi="Browallia New" w:cs="Browallia New"/>
                <w:b/>
                <w:szCs w:val="22"/>
                <w:cs/>
                <w:lang w:bidi="th-TH"/>
              </w:rPr>
              <w:t>บาท)</w:t>
            </w:r>
          </w:p>
        </w:tc>
      </w:tr>
      <w:tr w:rsidR="005C7DA8" w:rsidRPr="006461EA" w14:paraId="454047FD" w14:textId="77777777" w:rsidTr="00286BD1">
        <w:trPr>
          <w:cantSplit/>
        </w:trPr>
        <w:tc>
          <w:tcPr>
            <w:tcW w:w="2292" w:type="dxa"/>
          </w:tcPr>
          <w:p w14:paraId="1BDAF8C3" w14:textId="77777777" w:rsidR="005C7DA8" w:rsidRPr="006461EA" w:rsidRDefault="005C7DA8" w:rsidP="00AE3110">
            <w:pPr>
              <w:rPr>
                <w:rFonts w:ascii="Browallia New" w:hAnsi="Browallia New" w:cs="Browallia New"/>
                <w:b/>
                <w:bCs/>
                <w:color w:val="0000FF"/>
                <w:sz w:val="22"/>
                <w:szCs w:val="22"/>
                <w:cs/>
              </w:rPr>
            </w:pPr>
          </w:p>
        </w:tc>
        <w:tc>
          <w:tcPr>
            <w:tcW w:w="6145" w:type="dxa"/>
            <w:gridSpan w:val="11"/>
            <w:tcBorders>
              <w:bottom w:val="single" w:sz="4" w:space="0" w:color="auto"/>
            </w:tcBorders>
          </w:tcPr>
          <w:p w14:paraId="3A86177F" w14:textId="1AA1F5FF" w:rsidR="005C7DA8" w:rsidRPr="006461EA" w:rsidRDefault="005C7DA8" w:rsidP="00AE3110">
            <w:pPr>
              <w:pStyle w:val="acctfourfigures"/>
              <w:spacing w:line="240" w:lineRule="auto"/>
              <w:ind w:right="11"/>
              <w:jc w:val="center"/>
              <w:rPr>
                <w:rFonts w:ascii="Browallia New" w:hAnsi="Browallia New" w:cs="Browallia New"/>
                <w:szCs w:val="22"/>
                <w:rtl/>
                <w:cs/>
              </w:rPr>
            </w:pPr>
            <w:r w:rsidRPr="006461EA">
              <w:rPr>
                <w:rFonts w:ascii="Browallia New" w:hAnsi="Browallia New" w:cs="Browallia New"/>
                <w:szCs w:val="22"/>
                <w:cs/>
                <w:lang w:bidi="th-TH"/>
              </w:rPr>
              <w:t>งบการเงินเฉพาะของบริษัท</w:t>
            </w:r>
          </w:p>
        </w:tc>
      </w:tr>
      <w:tr w:rsidR="005C7DA8" w:rsidRPr="006461EA" w14:paraId="25406BB3" w14:textId="77777777" w:rsidTr="00286BD1">
        <w:trPr>
          <w:cantSplit/>
        </w:trPr>
        <w:tc>
          <w:tcPr>
            <w:tcW w:w="2292" w:type="dxa"/>
          </w:tcPr>
          <w:p w14:paraId="4E16A17B" w14:textId="77777777" w:rsidR="005C7DA8" w:rsidRPr="006461EA" w:rsidRDefault="005C7DA8" w:rsidP="00AE3110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99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53DCD17" w14:textId="622DD1C1" w:rsidR="005C7DA8" w:rsidRPr="006461EA" w:rsidRDefault="005C7DA8" w:rsidP="00AE311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6461EA">
              <w:rPr>
                <w:rFonts w:ascii="Browallia New" w:hAnsi="Browallia New" w:cs="Browallia New"/>
                <w:szCs w:val="22"/>
              </w:rPr>
              <w:t>256</w:t>
            </w:r>
            <w:r w:rsidR="00D40F8B">
              <w:rPr>
                <w:rFonts w:ascii="Browallia New" w:hAnsi="Browallia New" w:cs="Browallia New"/>
                <w:szCs w:val="22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3EF1CA4A" w14:textId="77777777" w:rsidR="005C7DA8" w:rsidRPr="006461EA" w:rsidRDefault="005C7DA8" w:rsidP="00AE311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97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CEA580A" w14:textId="074930A4" w:rsidR="005C7DA8" w:rsidRPr="006461EA" w:rsidRDefault="005C7DA8" w:rsidP="00AE311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Browallia New" w:hAnsi="Browallia New" w:cs="Browallia New"/>
                <w:szCs w:val="22"/>
              </w:rPr>
            </w:pPr>
            <w:r w:rsidRPr="006461EA">
              <w:rPr>
                <w:rFonts w:ascii="Browallia New" w:hAnsi="Browallia New" w:cs="Browallia New"/>
                <w:szCs w:val="22"/>
              </w:rPr>
              <w:t>256</w:t>
            </w:r>
            <w:r w:rsidR="00D40F8B">
              <w:rPr>
                <w:rFonts w:ascii="Browallia New" w:hAnsi="Browallia New" w:cs="Browallia New"/>
                <w:szCs w:val="22"/>
              </w:rPr>
              <w:t>1</w:t>
            </w:r>
          </w:p>
        </w:tc>
      </w:tr>
      <w:tr w:rsidR="005C7DA8" w:rsidRPr="006461EA" w14:paraId="4D06E8FF" w14:textId="77777777" w:rsidTr="00286BD1">
        <w:trPr>
          <w:cantSplit/>
        </w:trPr>
        <w:tc>
          <w:tcPr>
            <w:tcW w:w="2292" w:type="dxa"/>
          </w:tcPr>
          <w:p w14:paraId="3370735E" w14:textId="77777777" w:rsidR="005C7DA8" w:rsidRPr="006461EA" w:rsidRDefault="005C7DA8" w:rsidP="00AE3110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069F9B" w14:textId="77777777" w:rsidR="005C7DA8" w:rsidRPr="006461EA" w:rsidRDefault="005C7DA8" w:rsidP="00AE31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Cs w:val="22"/>
                <w:lang w:bidi="th-TH"/>
              </w:rPr>
            </w:pPr>
            <w:r w:rsidRPr="006461EA">
              <w:rPr>
                <w:rFonts w:ascii="Browallia New" w:hAnsi="Browallia New" w:cs="Browallia New"/>
                <w:szCs w:val="22"/>
                <w:cs/>
                <w:lang w:bidi="th-TH"/>
              </w:rPr>
              <w:t>ก่อน</w:t>
            </w:r>
          </w:p>
          <w:p w14:paraId="252601EF" w14:textId="77777777" w:rsidR="005C7DA8" w:rsidRPr="006461EA" w:rsidRDefault="005C7DA8" w:rsidP="00AE31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Cs w:val="22"/>
              </w:rPr>
            </w:pPr>
            <w:r w:rsidRPr="006461EA">
              <w:rPr>
                <w:rFonts w:ascii="Browallia New" w:hAnsi="Browallia New" w:cs="Browallia New"/>
                <w:szCs w:val="22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3E24F4C8" w14:textId="77777777" w:rsidR="005C7DA8" w:rsidRPr="006461EA" w:rsidRDefault="005C7DA8" w:rsidP="00AE3110">
            <w:pPr>
              <w:pStyle w:val="acctfourfigures"/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CF7705" w14:textId="77777777" w:rsidR="005C7DA8" w:rsidRPr="006461EA" w:rsidRDefault="005C7DA8" w:rsidP="00AE31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Cs w:val="22"/>
              </w:rPr>
            </w:pPr>
            <w:r w:rsidRPr="006461EA">
              <w:rPr>
                <w:rFonts w:ascii="Browallia New" w:hAnsi="Browallia New" w:cs="Browallia New"/>
                <w:szCs w:val="22"/>
                <w:cs/>
                <w:lang w:bidi="th-TH"/>
              </w:rPr>
              <w:t xml:space="preserve">รายได้(ค่าใช้จ่าย) </w:t>
            </w:r>
            <w:r w:rsidRPr="006461EA">
              <w:rPr>
                <w:rFonts w:ascii="Browallia New" w:hAnsi="Browallia New" w:cs="Browallia New"/>
                <w:szCs w:val="22"/>
                <w:lang w:bidi="th-TH"/>
              </w:rPr>
              <w:t xml:space="preserve">       </w:t>
            </w:r>
            <w:r w:rsidRPr="006461EA">
              <w:rPr>
                <w:rFonts w:ascii="Browallia New" w:hAnsi="Browallia New" w:cs="Browallia New"/>
                <w:szCs w:val="22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7415D6E7" w14:textId="77777777" w:rsidR="005C7DA8" w:rsidRPr="006461EA" w:rsidRDefault="005C7DA8" w:rsidP="00AE3110">
            <w:pPr>
              <w:pStyle w:val="acctfourfigures"/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7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E23ED4" w14:textId="77777777" w:rsidR="005C7DA8" w:rsidRPr="006461EA" w:rsidRDefault="005C7DA8" w:rsidP="00AE31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Cs w:val="22"/>
                <w:lang w:bidi="th-TH"/>
              </w:rPr>
            </w:pPr>
            <w:r w:rsidRPr="006461EA">
              <w:rPr>
                <w:rFonts w:ascii="Browallia New" w:hAnsi="Browallia New" w:cs="Browallia New"/>
                <w:szCs w:val="22"/>
                <w:cs/>
                <w:lang w:bidi="th-TH"/>
              </w:rPr>
              <w:t>สุทธิจาก</w:t>
            </w:r>
          </w:p>
          <w:p w14:paraId="7690F57F" w14:textId="77777777" w:rsidR="005C7DA8" w:rsidRPr="006461EA" w:rsidRDefault="005C7DA8" w:rsidP="00AE31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Cs w:val="22"/>
                <w:lang w:bidi="th-TH"/>
              </w:rPr>
            </w:pPr>
            <w:r w:rsidRPr="006461EA">
              <w:rPr>
                <w:rFonts w:ascii="Browallia New" w:hAnsi="Browallia New" w:cs="Browallia New"/>
                <w:szCs w:val="22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22708F7" w14:textId="77777777" w:rsidR="005C7DA8" w:rsidRPr="006461EA" w:rsidRDefault="005C7DA8" w:rsidP="00AE3110">
            <w:pPr>
              <w:pStyle w:val="acctfourfigures"/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8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8FC113" w14:textId="77777777" w:rsidR="005C7DA8" w:rsidRPr="006461EA" w:rsidRDefault="005C7DA8" w:rsidP="00AE31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Cs w:val="22"/>
                <w:lang w:bidi="th-TH"/>
              </w:rPr>
            </w:pPr>
            <w:r w:rsidRPr="006461EA">
              <w:rPr>
                <w:rFonts w:ascii="Browallia New" w:hAnsi="Browallia New" w:cs="Browallia New"/>
                <w:szCs w:val="22"/>
                <w:cs/>
                <w:lang w:bidi="th-TH"/>
              </w:rPr>
              <w:t>ก่อน</w:t>
            </w:r>
          </w:p>
          <w:p w14:paraId="0BEECB79" w14:textId="77777777" w:rsidR="005C7DA8" w:rsidRPr="006461EA" w:rsidRDefault="005C7DA8" w:rsidP="00AE31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Cs w:val="22"/>
              </w:rPr>
            </w:pPr>
            <w:r w:rsidRPr="006461EA">
              <w:rPr>
                <w:rFonts w:ascii="Browallia New" w:hAnsi="Browallia New" w:cs="Browallia New"/>
                <w:szCs w:val="22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6300A511" w14:textId="77777777" w:rsidR="005C7DA8" w:rsidRPr="006461EA" w:rsidRDefault="005C7DA8" w:rsidP="00AE3110">
            <w:pPr>
              <w:pStyle w:val="acctfourfigures"/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C95B4A" w14:textId="77777777" w:rsidR="005C7DA8" w:rsidRPr="006461EA" w:rsidRDefault="005C7DA8" w:rsidP="00AE31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Cs w:val="22"/>
              </w:rPr>
            </w:pPr>
            <w:r w:rsidRPr="006461EA">
              <w:rPr>
                <w:rFonts w:ascii="Browallia New" w:hAnsi="Browallia New" w:cs="Browallia New"/>
                <w:szCs w:val="22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09BFDEC2" w14:textId="77777777" w:rsidR="005C7DA8" w:rsidRPr="006461EA" w:rsidRDefault="005C7DA8" w:rsidP="00AE3110">
            <w:pPr>
              <w:pStyle w:val="acctfourfigures"/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8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D166C9" w14:textId="77777777" w:rsidR="005C7DA8" w:rsidRPr="006461EA" w:rsidRDefault="005C7DA8" w:rsidP="00AE31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Cs w:val="22"/>
                <w:lang w:bidi="th-TH"/>
              </w:rPr>
            </w:pPr>
            <w:r w:rsidRPr="006461EA">
              <w:rPr>
                <w:rFonts w:ascii="Browallia New" w:hAnsi="Browallia New" w:cs="Browallia New"/>
                <w:szCs w:val="22"/>
                <w:cs/>
                <w:lang w:bidi="th-TH"/>
              </w:rPr>
              <w:t>สุทธิจาก</w:t>
            </w:r>
          </w:p>
          <w:p w14:paraId="1C60EA3D" w14:textId="77777777" w:rsidR="005C7DA8" w:rsidRPr="006461EA" w:rsidRDefault="005C7DA8" w:rsidP="00AE31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Cs w:val="22"/>
                <w:lang w:bidi="th-TH"/>
              </w:rPr>
            </w:pPr>
            <w:r w:rsidRPr="006461EA">
              <w:rPr>
                <w:rFonts w:ascii="Browallia New" w:hAnsi="Browallia New" w:cs="Browallia New"/>
                <w:szCs w:val="22"/>
                <w:cs/>
                <w:lang w:bidi="th-TH"/>
              </w:rPr>
              <w:t>ภาษีเงินได้</w:t>
            </w:r>
          </w:p>
        </w:tc>
      </w:tr>
      <w:tr w:rsidR="005C7DA8" w:rsidRPr="006461EA" w14:paraId="7A9FE1B6" w14:textId="77777777" w:rsidTr="00286BD1">
        <w:trPr>
          <w:cantSplit/>
        </w:trPr>
        <w:tc>
          <w:tcPr>
            <w:tcW w:w="2292" w:type="dxa"/>
          </w:tcPr>
          <w:p w14:paraId="1D255961" w14:textId="77777777" w:rsidR="005C7DA8" w:rsidRPr="006461EA" w:rsidRDefault="005C7DA8" w:rsidP="00AE3110">
            <w:pPr>
              <w:ind w:left="180" w:hanging="180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68" w:type="dxa"/>
            <w:tcBorders>
              <w:top w:val="single" w:sz="4" w:space="0" w:color="auto"/>
            </w:tcBorders>
            <w:vAlign w:val="bottom"/>
          </w:tcPr>
          <w:p w14:paraId="3CE29071" w14:textId="77777777" w:rsidR="005C7DA8" w:rsidRPr="006461EA" w:rsidRDefault="005C7DA8" w:rsidP="00AE311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ACC0D59" w14:textId="77777777" w:rsidR="005C7DA8" w:rsidRPr="006461EA" w:rsidRDefault="005C7DA8" w:rsidP="00AE3110">
            <w:pPr>
              <w:pStyle w:val="acctfourfigures"/>
              <w:spacing w:line="240" w:lineRule="auto"/>
              <w:jc w:val="center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129086A" w14:textId="77777777" w:rsidR="005C7DA8" w:rsidRPr="006461EA" w:rsidRDefault="005C7DA8" w:rsidP="00AE311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E34B8B9" w14:textId="77777777" w:rsidR="005C7DA8" w:rsidRPr="006461EA" w:rsidRDefault="005C7DA8" w:rsidP="00AE3110">
            <w:pPr>
              <w:pStyle w:val="acctfourfigures"/>
              <w:spacing w:line="240" w:lineRule="auto"/>
              <w:jc w:val="center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777" w:type="dxa"/>
            <w:tcBorders>
              <w:top w:val="single" w:sz="4" w:space="0" w:color="auto"/>
            </w:tcBorders>
            <w:vAlign w:val="bottom"/>
          </w:tcPr>
          <w:p w14:paraId="479F98D4" w14:textId="77777777" w:rsidR="005C7DA8" w:rsidRPr="006461EA" w:rsidRDefault="005C7DA8" w:rsidP="00AE311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0B6CE2A" w14:textId="77777777" w:rsidR="005C7DA8" w:rsidRPr="006461EA" w:rsidRDefault="005C7DA8" w:rsidP="00AE3110">
            <w:pPr>
              <w:pStyle w:val="acctfourfigures"/>
              <w:spacing w:line="240" w:lineRule="auto"/>
              <w:jc w:val="center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842" w:type="dxa"/>
            <w:tcBorders>
              <w:top w:val="single" w:sz="4" w:space="0" w:color="auto"/>
            </w:tcBorders>
            <w:vAlign w:val="bottom"/>
          </w:tcPr>
          <w:p w14:paraId="100FF03C" w14:textId="77777777" w:rsidR="005C7DA8" w:rsidRPr="006461EA" w:rsidRDefault="005C7DA8" w:rsidP="00AE311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E7FF281" w14:textId="77777777" w:rsidR="005C7DA8" w:rsidRPr="006461EA" w:rsidRDefault="005C7DA8" w:rsidP="00AE311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D872E5C" w14:textId="77777777" w:rsidR="005C7DA8" w:rsidRPr="006461EA" w:rsidRDefault="005C7DA8" w:rsidP="00AE311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60A3DAF" w14:textId="77777777" w:rsidR="005C7DA8" w:rsidRPr="006461EA" w:rsidRDefault="005C7DA8" w:rsidP="00AE3110">
            <w:pPr>
              <w:pStyle w:val="acctfourfigures"/>
              <w:spacing w:line="240" w:lineRule="auto"/>
              <w:jc w:val="center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868" w:type="dxa"/>
            <w:tcBorders>
              <w:top w:val="single" w:sz="4" w:space="0" w:color="auto"/>
            </w:tcBorders>
            <w:vAlign w:val="bottom"/>
          </w:tcPr>
          <w:p w14:paraId="31ED609B" w14:textId="77777777" w:rsidR="005C7DA8" w:rsidRPr="006461EA" w:rsidRDefault="005C7DA8" w:rsidP="00AE311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</w:tr>
      <w:tr w:rsidR="00D40F8B" w:rsidRPr="006461EA" w14:paraId="3A92C136" w14:textId="77777777" w:rsidTr="00286BD1">
        <w:trPr>
          <w:cantSplit/>
        </w:trPr>
        <w:tc>
          <w:tcPr>
            <w:tcW w:w="2292" w:type="dxa"/>
          </w:tcPr>
          <w:p w14:paraId="44656CD9" w14:textId="6FA954AA" w:rsidR="00D40F8B" w:rsidRDefault="00D40F8B" w:rsidP="00D40F8B">
            <w:pPr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ขาดทุน</w:t>
            </w:r>
            <w:r w:rsidRPr="006461EA">
              <w:rPr>
                <w:rFonts w:ascii="Browallia New" w:hAnsi="Browallia New" w:cs="Browallia New"/>
                <w:sz w:val="22"/>
                <w:szCs w:val="22"/>
                <w:cs/>
              </w:rPr>
              <w:t>ที่ยังไม่เกิดขึ้นจริง</w:t>
            </w:r>
          </w:p>
          <w:p w14:paraId="235B8B9C" w14:textId="59D994B7" w:rsidR="00D40F8B" w:rsidRPr="006461EA" w:rsidRDefault="00D40F8B" w:rsidP="00D40F8B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6461EA">
              <w:rPr>
                <w:rFonts w:ascii="Browallia New" w:hAnsi="Browallia New" w:cs="Browallia New"/>
                <w:sz w:val="22"/>
                <w:szCs w:val="22"/>
                <w:cs/>
              </w:rPr>
              <w:t>ในหลักทรัพย์เผื่อขาย</w:t>
            </w:r>
          </w:p>
        </w:tc>
        <w:tc>
          <w:tcPr>
            <w:tcW w:w="868" w:type="dxa"/>
            <w:vAlign w:val="bottom"/>
          </w:tcPr>
          <w:p w14:paraId="0A079E77" w14:textId="2C0B79CC" w:rsidR="00D40F8B" w:rsidRPr="006461EA" w:rsidRDefault="00CB7097" w:rsidP="00D40F8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>
              <w:rPr>
                <w:rFonts w:ascii="Browallia New" w:hAnsi="Browallia New" w:cs="Browallia New"/>
                <w:szCs w:val="22"/>
                <w:lang w:val="en-US" w:bidi="th-TH"/>
              </w:rPr>
              <w:t>(669,562)</w:t>
            </w:r>
          </w:p>
        </w:tc>
        <w:tc>
          <w:tcPr>
            <w:tcW w:w="180" w:type="dxa"/>
            <w:vAlign w:val="bottom"/>
          </w:tcPr>
          <w:p w14:paraId="6156F6F2" w14:textId="77777777" w:rsidR="00D40F8B" w:rsidRPr="006461EA" w:rsidRDefault="00D40F8B" w:rsidP="00D40F8B">
            <w:pPr>
              <w:pStyle w:val="acctfourfigures"/>
              <w:spacing w:line="240" w:lineRule="auto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604C9933" w14:textId="5E81301F" w:rsidR="00D40F8B" w:rsidRPr="006461EA" w:rsidRDefault="00D25F8A" w:rsidP="00D40F8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Browallia New" w:hAnsi="Browallia New" w:cs="Browallia New"/>
                <w:szCs w:val="22"/>
                <w:cs/>
                <w:lang w:val="en-US" w:bidi="th-TH"/>
              </w:rPr>
            </w:pPr>
            <w:r w:rsidRPr="00D25F8A">
              <w:rPr>
                <w:rFonts w:ascii="Browallia New" w:hAnsi="Browallia New" w:cs="Browallia New"/>
                <w:szCs w:val="22"/>
                <w:lang w:val="en-US" w:bidi="th-TH"/>
              </w:rPr>
              <w:t>133,912</w:t>
            </w:r>
          </w:p>
        </w:tc>
        <w:tc>
          <w:tcPr>
            <w:tcW w:w="180" w:type="dxa"/>
            <w:vAlign w:val="bottom"/>
          </w:tcPr>
          <w:p w14:paraId="759E19F5" w14:textId="43FBD609" w:rsidR="00D40F8B" w:rsidRPr="006461EA" w:rsidRDefault="00D40F8B" w:rsidP="00D40F8B">
            <w:pPr>
              <w:pStyle w:val="acctfourfigures"/>
              <w:spacing w:line="240" w:lineRule="auto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777" w:type="dxa"/>
            <w:vAlign w:val="bottom"/>
          </w:tcPr>
          <w:p w14:paraId="4D56C370" w14:textId="1BD2DECE" w:rsidR="00D40F8B" w:rsidRPr="006461EA" w:rsidRDefault="00CB7097" w:rsidP="00D40F8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>
              <w:rPr>
                <w:rFonts w:ascii="Browallia New" w:hAnsi="Browallia New" w:cs="Browallia New"/>
                <w:szCs w:val="22"/>
                <w:lang w:val="en-US" w:bidi="th-TH"/>
              </w:rPr>
              <w:t>(535,650)</w:t>
            </w:r>
          </w:p>
        </w:tc>
        <w:tc>
          <w:tcPr>
            <w:tcW w:w="180" w:type="dxa"/>
            <w:vAlign w:val="bottom"/>
          </w:tcPr>
          <w:p w14:paraId="14948E36" w14:textId="77777777" w:rsidR="00D40F8B" w:rsidRPr="006461EA" w:rsidRDefault="00D40F8B" w:rsidP="00D40F8B">
            <w:pPr>
              <w:pStyle w:val="acctfourfigures"/>
              <w:spacing w:line="240" w:lineRule="auto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842" w:type="dxa"/>
            <w:vAlign w:val="bottom"/>
          </w:tcPr>
          <w:p w14:paraId="22205E06" w14:textId="3A4692D0" w:rsidR="00D40F8B" w:rsidRPr="006461EA" w:rsidRDefault="00D40F8B" w:rsidP="00D40F8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6461EA">
              <w:rPr>
                <w:rFonts w:ascii="Browallia New" w:hAnsi="Browallia New" w:cs="Browallia New"/>
                <w:szCs w:val="22"/>
                <w:lang w:val="en-US" w:bidi="th-TH"/>
              </w:rPr>
              <w:t>(77,856)</w:t>
            </w:r>
          </w:p>
        </w:tc>
        <w:tc>
          <w:tcPr>
            <w:tcW w:w="180" w:type="dxa"/>
            <w:vAlign w:val="bottom"/>
          </w:tcPr>
          <w:p w14:paraId="4EC3CCB1" w14:textId="77777777" w:rsidR="00D40F8B" w:rsidRPr="006461EA" w:rsidRDefault="00D40F8B" w:rsidP="00D40F8B">
            <w:pPr>
              <w:pStyle w:val="acctfourfigures"/>
              <w:spacing w:line="240" w:lineRule="auto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48908B33" w14:textId="1D1E2CDF" w:rsidR="00D40F8B" w:rsidRPr="006461EA" w:rsidRDefault="00D40F8B" w:rsidP="00D40F8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Browallia New" w:hAnsi="Browallia New" w:cs="Browallia New"/>
                <w:szCs w:val="22"/>
                <w:cs/>
                <w:lang w:val="en-US" w:bidi="th-TH"/>
              </w:rPr>
            </w:pPr>
            <w:r w:rsidRPr="006461EA">
              <w:rPr>
                <w:rFonts w:ascii="Browallia New" w:hAnsi="Browallia New" w:cs="Browallia New"/>
                <w:szCs w:val="22"/>
                <w:lang w:val="en-US" w:bidi="th-TH"/>
              </w:rPr>
              <w:t>15,571</w:t>
            </w:r>
          </w:p>
        </w:tc>
        <w:tc>
          <w:tcPr>
            <w:tcW w:w="180" w:type="dxa"/>
            <w:vAlign w:val="bottom"/>
          </w:tcPr>
          <w:p w14:paraId="6C3908C1" w14:textId="77777777" w:rsidR="00D40F8B" w:rsidRPr="006461EA" w:rsidRDefault="00D40F8B" w:rsidP="00D40F8B">
            <w:pPr>
              <w:pStyle w:val="acctfourfigures"/>
              <w:spacing w:line="240" w:lineRule="auto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868" w:type="dxa"/>
            <w:vAlign w:val="bottom"/>
          </w:tcPr>
          <w:p w14:paraId="6311BD29" w14:textId="49C60E37" w:rsidR="00D40F8B" w:rsidRPr="006461EA" w:rsidRDefault="00D40F8B" w:rsidP="00D40F8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6461EA">
              <w:rPr>
                <w:rFonts w:ascii="Browallia New" w:hAnsi="Browallia New" w:cs="Browallia New"/>
                <w:szCs w:val="22"/>
                <w:lang w:val="en-US" w:bidi="th-TH"/>
              </w:rPr>
              <w:t>(62,285)</w:t>
            </w:r>
          </w:p>
        </w:tc>
      </w:tr>
      <w:tr w:rsidR="00D40F8B" w:rsidRPr="006461EA" w14:paraId="38D0896F" w14:textId="77777777" w:rsidTr="00286BD1">
        <w:trPr>
          <w:cantSplit/>
        </w:trPr>
        <w:tc>
          <w:tcPr>
            <w:tcW w:w="2292" w:type="dxa"/>
          </w:tcPr>
          <w:p w14:paraId="2B0AFD00" w14:textId="5B8E5D5A" w:rsidR="00D40F8B" w:rsidRPr="006461EA" w:rsidRDefault="00CB5471" w:rsidP="00D40F8B">
            <w:pPr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ขาดทุน</w:t>
            </w:r>
            <w:r w:rsidR="00D40F8B" w:rsidRPr="006461EA">
              <w:rPr>
                <w:rFonts w:ascii="Browallia New" w:hAnsi="Browallia New" w:cs="Browallia New"/>
                <w:sz w:val="22"/>
                <w:szCs w:val="22"/>
                <w:cs/>
              </w:rPr>
              <w:t>จากการประมาณ</w:t>
            </w:r>
          </w:p>
          <w:p w14:paraId="5F98AE4F" w14:textId="77777777" w:rsidR="00D40F8B" w:rsidRPr="006461EA" w:rsidRDefault="00D40F8B" w:rsidP="00D40F8B">
            <w:pPr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461E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</w:t>
            </w:r>
            <w:r w:rsidRPr="006461EA">
              <w:rPr>
                <w:rFonts w:ascii="Browallia New" w:hAnsi="Browallia New" w:cs="Browallia New"/>
                <w:sz w:val="22"/>
                <w:szCs w:val="22"/>
                <w:cs/>
              </w:rPr>
              <w:t>ตามหลักคณิตศาสตร์ประกันภัย</w:t>
            </w:r>
          </w:p>
        </w:tc>
        <w:tc>
          <w:tcPr>
            <w:tcW w:w="868" w:type="dxa"/>
          </w:tcPr>
          <w:p w14:paraId="1C200EF1" w14:textId="77777777" w:rsidR="00D40F8B" w:rsidRDefault="00D40F8B" w:rsidP="00D40F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  <w:p w14:paraId="7F63E736" w14:textId="63F40154" w:rsidR="00CB7097" w:rsidRPr="006461EA" w:rsidRDefault="00CB7097" w:rsidP="00CB709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>
              <w:rPr>
                <w:rFonts w:ascii="Browallia New" w:hAnsi="Browallia New" w:cs="Browallia New"/>
                <w:szCs w:val="22"/>
                <w:lang w:val="en-US" w:bidi="th-TH"/>
              </w:rPr>
              <w:t>(4,230)</w:t>
            </w:r>
          </w:p>
        </w:tc>
        <w:tc>
          <w:tcPr>
            <w:tcW w:w="180" w:type="dxa"/>
          </w:tcPr>
          <w:p w14:paraId="36A9ECA4" w14:textId="77777777" w:rsidR="00D40F8B" w:rsidRPr="006461EA" w:rsidRDefault="00D40F8B" w:rsidP="00D40F8B">
            <w:pPr>
              <w:pStyle w:val="acctfourfigures"/>
              <w:spacing w:line="240" w:lineRule="auto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990" w:type="dxa"/>
          </w:tcPr>
          <w:p w14:paraId="3C44CB05" w14:textId="77777777" w:rsidR="00D40F8B" w:rsidRDefault="00D40F8B" w:rsidP="00D40F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  <w:p w14:paraId="2FE82A51" w14:textId="6504E2C2" w:rsidR="00DD28AC" w:rsidRPr="006461EA" w:rsidRDefault="008B732C" w:rsidP="008B732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Browallia New" w:hAnsi="Browallia New" w:cs="Browallia New"/>
                <w:szCs w:val="22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Cs w:val="22"/>
                <w:lang w:val="en-US" w:bidi="th-TH"/>
              </w:rPr>
              <w:t>84</w:t>
            </w:r>
            <w:r w:rsidR="00694569">
              <w:rPr>
                <w:rFonts w:ascii="Browallia New" w:hAnsi="Browallia New" w:cs="Browallia New"/>
                <w:szCs w:val="22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78AC3DFD" w14:textId="77777777" w:rsidR="00D40F8B" w:rsidRPr="006461EA" w:rsidRDefault="00D40F8B" w:rsidP="00D40F8B">
            <w:pPr>
              <w:pStyle w:val="acctfourfigures"/>
              <w:spacing w:line="240" w:lineRule="auto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777" w:type="dxa"/>
          </w:tcPr>
          <w:p w14:paraId="1C54BF2D" w14:textId="77777777" w:rsidR="00D40F8B" w:rsidRDefault="00D40F8B" w:rsidP="00D40F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  <w:p w14:paraId="02D30794" w14:textId="718A4C57" w:rsidR="00CB7097" w:rsidRPr="006461EA" w:rsidRDefault="00DA77C5" w:rsidP="00DA77C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>
              <w:rPr>
                <w:rFonts w:ascii="Browallia New" w:hAnsi="Browallia New" w:cs="Browallia New"/>
                <w:szCs w:val="22"/>
                <w:lang w:val="en-US" w:bidi="th-TH"/>
              </w:rPr>
              <w:t>(3,38</w:t>
            </w:r>
            <w:r w:rsidR="00C93443">
              <w:rPr>
                <w:rFonts w:ascii="Browallia New" w:hAnsi="Browallia New" w:cs="Browallia New"/>
                <w:szCs w:val="22"/>
                <w:lang w:val="en-US" w:bidi="th-TH"/>
              </w:rPr>
              <w:t>4</w:t>
            </w:r>
            <w:r>
              <w:rPr>
                <w:rFonts w:ascii="Browallia New" w:hAnsi="Browallia New" w:cs="Browallia New"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4D66532" w14:textId="77777777" w:rsidR="00D40F8B" w:rsidRPr="006461EA" w:rsidRDefault="00D40F8B" w:rsidP="00D40F8B">
            <w:pPr>
              <w:pStyle w:val="acctfourfigures"/>
              <w:spacing w:line="240" w:lineRule="auto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842" w:type="dxa"/>
          </w:tcPr>
          <w:p w14:paraId="4E1C21D5" w14:textId="77777777" w:rsidR="00D40F8B" w:rsidRPr="006461EA" w:rsidRDefault="00D40F8B" w:rsidP="00D40F8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  <w:p w14:paraId="5FF5245A" w14:textId="0E1AD33F" w:rsidR="00D40F8B" w:rsidRPr="006461EA" w:rsidRDefault="00D40F8B" w:rsidP="00D40F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hAnsi="Browallia New" w:cs="Browallia New"/>
                <w:szCs w:val="22"/>
                <w:lang w:val="en-US" w:bidi="th-TH"/>
              </w:rPr>
            </w:pPr>
            <w:r>
              <w:rPr>
                <w:rFonts w:ascii="Browallia New" w:hAnsi="Browallia New" w:cs="Browallia New"/>
                <w:szCs w:val="22"/>
                <w:lang w:val="en-US" w:bidi="th-TH"/>
              </w:rPr>
              <w:t xml:space="preserve"> </w:t>
            </w:r>
            <w:r w:rsidRPr="006461EA">
              <w:rPr>
                <w:rFonts w:ascii="Browallia New" w:hAnsi="Browallia New" w:cs="Browalli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A8084E8" w14:textId="77777777" w:rsidR="00D40F8B" w:rsidRPr="006461EA" w:rsidRDefault="00D40F8B" w:rsidP="00D40F8B">
            <w:pPr>
              <w:pStyle w:val="acctfourfigures"/>
              <w:spacing w:line="240" w:lineRule="auto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900" w:type="dxa"/>
          </w:tcPr>
          <w:p w14:paraId="55746240" w14:textId="77777777" w:rsidR="00D40F8B" w:rsidRPr="006461EA" w:rsidRDefault="00D40F8B" w:rsidP="00D40F8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  <w:p w14:paraId="0F77ADEC" w14:textId="330089BC" w:rsidR="00D40F8B" w:rsidRPr="006461EA" w:rsidRDefault="00D40F8B" w:rsidP="00D40F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hAnsi="Browallia New" w:cs="Browallia New"/>
                <w:szCs w:val="22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Cs w:val="22"/>
                <w:lang w:val="en-US" w:bidi="th-TH"/>
              </w:rPr>
              <w:t xml:space="preserve">   </w:t>
            </w:r>
            <w:r w:rsidR="00161E2F">
              <w:rPr>
                <w:rFonts w:ascii="Browallia New" w:hAnsi="Browallia New" w:cs="Browallia New"/>
                <w:szCs w:val="22"/>
                <w:lang w:val="en-US" w:bidi="th-TH"/>
              </w:rPr>
              <w:t xml:space="preserve">  </w:t>
            </w:r>
            <w:r w:rsidRPr="006461EA">
              <w:rPr>
                <w:rFonts w:ascii="Browallia New" w:hAnsi="Browallia New" w:cs="Browalli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D57F0F3" w14:textId="77777777" w:rsidR="00D40F8B" w:rsidRPr="006461EA" w:rsidRDefault="00D40F8B" w:rsidP="00D40F8B">
            <w:pPr>
              <w:pStyle w:val="acctfourfigures"/>
              <w:spacing w:line="240" w:lineRule="auto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868" w:type="dxa"/>
          </w:tcPr>
          <w:p w14:paraId="6A7E9A1A" w14:textId="77777777" w:rsidR="00D40F8B" w:rsidRPr="006461EA" w:rsidRDefault="00D40F8B" w:rsidP="00D40F8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  <w:p w14:paraId="31C39FA7" w14:textId="4DFE5C19" w:rsidR="00D40F8B" w:rsidRPr="006461EA" w:rsidRDefault="00D40F8B" w:rsidP="00D40F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hAnsi="Browallia New" w:cs="Browallia New"/>
                <w:szCs w:val="22"/>
                <w:lang w:val="en-US" w:bidi="th-TH"/>
              </w:rPr>
            </w:pPr>
            <w:r>
              <w:rPr>
                <w:rFonts w:ascii="Browallia New" w:hAnsi="Browallia New" w:cs="Browallia New"/>
                <w:szCs w:val="22"/>
                <w:lang w:val="en-US" w:bidi="th-TH"/>
              </w:rPr>
              <w:t xml:space="preserve">  </w:t>
            </w:r>
            <w:r w:rsidRPr="006461EA">
              <w:rPr>
                <w:rFonts w:ascii="Browallia New" w:hAnsi="Browallia New" w:cs="Browallia New"/>
                <w:szCs w:val="22"/>
                <w:lang w:val="en-US" w:bidi="th-TH"/>
              </w:rPr>
              <w:t>-</w:t>
            </w:r>
          </w:p>
        </w:tc>
      </w:tr>
    </w:tbl>
    <w:p w14:paraId="58C20B0E" w14:textId="51878E2A" w:rsidR="00F40A6D" w:rsidRDefault="00F40A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lang w:val="en-GB"/>
        </w:rPr>
      </w:pPr>
    </w:p>
    <w:p w14:paraId="5865BB9F" w14:textId="51DB9ED9" w:rsidR="004F660D" w:rsidRDefault="004F6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lang w:val="en-GB"/>
        </w:rPr>
      </w:pPr>
    </w:p>
    <w:p w14:paraId="7169CDBC" w14:textId="03069C83" w:rsidR="004F660D" w:rsidRDefault="004F6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lang w:val="en-GB"/>
        </w:rPr>
      </w:pPr>
    </w:p>
    <w:p w14:paraId="2FAF00C4" w14:textId="67BD3B5D" w:rsidR="004F660D" w:rsidRDefault="004F6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lang w:val="en-GB"/>
        </w:rPr>
      </w:pPr>
    </w:p>
    <w:p w14:paraId="619B5FA9" w14:textId="20B1C06C" w:rsidR="004F660D" w:rsidRDefault="004F6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lang w:val="en-GB"/>
        </w:rPr>
      </w:pPr>
    </w:p>
    <w:p w14:paraId="5E2FA388" w14:textId="5151708D" w:rsidR="004F660D" w:rsidRDefault="004F6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lang w:val="en-GB"/>
        </w:rPr>
      </w:pPr>
    </w:p>
    <w:p w14:paraId="3C57BADF" w14:textId="0CA8DB33" w:rsidR="00D01222" w:rsidRDefault="00D01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lang w:val="en-GB"/>
        </w:rPr>
      </w:pPr>
    </w:p>
    <w:p w14:paraId="44EDF35E" w14:textId="779E2DB1" w:rsidR="00D01222" w:rsidRDefault="00D01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lang w:val="en-GB"/>
        </w:rPr>
      </w:pPr>
    </w:p>
    <w:p w14:paraId="0A4BE99F" w14:textId="77777777" w:rsidR="00D01222" w:rsidRDefault="00D01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lang w:val="en-GB"/>
        </w:rPr>
      </w:pPr>
    </w:p>
    <w:p w14:paraId="252C3892" w14:textId="2C830B63" w:rsidR="004F660D" w:rsidRDefault="004F6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lang w:val="en-GB"/>
        </w:rPr>
      </w:pPr>
    </w:p>
    <w:p w14:paraId="3A58A058" w14:textId="77777777" w:rsidR="004F660D" w:rsidRDefault="004F6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lang w:val="en-GB"/>
        </w:rPr>
      </w:pPr>
    </w:p>
    <w:p w14:paraId="3DF99C3D" w14:textId="170292AF" w:rsidR="00F466E6" w:rsidRPr="006461EA" w:rsidRDefault="00B86F00" w:rsidP="00423678">
      <w:pPr>
        <w:pStyle w:val="ListParagraph"/>
        <w:numPr>
          <w:ilvl w:val="1"/>
          <w:numId w:val="26"/>
        </w:num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right="180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461EA">
        <w:rPr>
          <w:rFonts w:ascii="Browallia New" w:hAnsi="Browallia New" w:cs="Browallia New"/>
          <w:sz w:val="28"/>
          <w:szCs w:val="28"/>
          <w:lang w:val="en-GB"/>
        </w:rPr>
        <w:lastRenderedPageBreak/>
        <w:tab/>
      </w:r>
      <w:r w:rsidR="007B23DF" w:rsidRPr="006461EA">
        <w:rPr>
          <w:rFonts w:ascii="Browallia New" w:hAnsi="Browallia New" w:cs="Browallia New"/>
          <w:sz w:val="28"/>
          <w:szCs w:val="28"/>
          <w:cs/>
          <w:lang w:val="en-GB"/>
        </w:rPr>
        <w:t>ภาษีเงินได้รอการตัดบัญชี</w:t>
      </w:r>
    </w:p>
    <w:p w14:paraId="2BEBA61B" w14:textId="77777777" w:rsidR="00F466E6" w:rsidRPr="006461EA" w:rsidRDefault="00F466E6" w:rsidP="00F466E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81"/>
        </w:tabs>
        <w:spacing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A501A66" w14:textId="77777777" w:rsidR="007B23DF" w:rsidRPr="006461EA" w:rsidRDefault="007B23DF" w:rsidP="007B23DF">
      <w:pPr>
        <w:tabs>
          <w:tab w:val="clear" w:pos="454"/>
          <w:tab w:val="clear" w:pos="680"/>
          <w:tab w:val="left" w:pos="426"/>
          <w:tab w:val="left" w:pos="720"/>
        </w:tabs>
        <w:spacing w:line="240" w:lineRule="auto"/>
        <w:ind w:firstLine="972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3E11848F" w14:textId="77777777" w:rsidR="007B23DF" w:rsidRPr="006461EA" w:rsidRDefault="007B23DF" w:rsidP="007B23DF">
      <w:pPr>
        <w:spacing w:line="240" w:lineRule="auto"/>
        <w:ind w:left="540" w:hanging="90"/>
        <w:rPr>
          <w:rFonts w:ascii="Browallia New" w:hAnsi="Browallia New" w:cs="Browallia New"/>
          <w:spacing w:val="-4"/>
          <w:sz w:val="28"/>
          <w:szCs w:val="28"/>
        </w:rPr>
      </w:pPr>
    </w:p>
    <w:tbl>
      <w:tblPr>
        <w:tblW w:w="8397" w:type="dxa"/>
        <w:tblInd w:w="936" w:type="dxa"/>
        <w:tblLayout w:type="fixed"/>
        <w:tblLook w:val="04A0" w:firstRow="1" w:lastRow="0" w:firstColumn="1" w:lastColumn="0" w:noHBand="0" w:noVBand="1"/>
      </w:tblPr>
      <w:tblGrid>
        <w:gridCol w:w="3420"/>
        <w:gridCol w:w="1224"/>
        <w:gridCol w:w="36"/>
        <w:gridCol w:w="1260"/>
        <w:gridCol w:w="1215"/>
        <w:gridCol w:w="1242"/>
      </w:tblGrid>
      <w:tr w:rsidR="007B23DF" w:rsidRPr="006461EA" w14:paraId="6E8BFF7A" w14:textId="77777777" w:rsidTr="003A1098">
        <w:tc>
          <w:tcPr>
            <w:tcW w:w="3420" w:type="dxa"/>
          </w:tcPr>
          <w:p w14:paraId="4117430E" w14:textId="77777777" w:rsidR="007B23DF" w:rsidRPr="006461EA" w:rsidRDefault="007B23DF" w:rsidP="004A1EA9">
            <w:pPr>
              <w:spacing w:line="240" w:lineRule="auto"/>
              <w:ind w:left="540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224" w:type="dxa"/>
          </w:tcPr>
          <w:p w14:paraId="34745983" w14:textId="77777777" w:rsidR="007B23DF" w:rsidRPr="006461EA" w:rsidRDefault="007B23DF" w:rsidP="004A1E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gridSpan w:val="2"/>
          </w:tcPr>
          <w:p w14:paraId="6E9ABFDE" w14:textId="77777777" w:rsidR="007B23DF" w:rsidRPr="006461EA" w:rsidRDefault="007B23DF" w:rsidP="004A1E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2457" w:type="dxa"/>
            <w:gridSpan w:val="2"/>
            <w:hideMark/>
          </w:tcPr>
          <w:p w14:paraId="41BF9A37" w14:textId="77777777" w:rsidR="007B23DF" w:rsidRPr="006461EA" w:rsidRDefault="007B23DF" w:rsidP="004A1E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 xml:space="preserve">(หน่วย </w:t>
            </w:r>
            <w:r w:rsidRPr="006461E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  <w:t>: พันบาท)</w:t>
            </w:r>
          </w:p>
        </w:tc>
      </w:tr>
      <w:tr w:rsidR="007B23DF" w:rsidRPr="006461EA" w14:paraId="7927B838" w14:textId="77777777" w:rsidTr="00331E03">
        <w:tc>
          <w:tcPr>
            <w:tcW w:w="3420" w:type="dxa"/>
          </w:tcPr>
          <w:p w14:paraId="0BD4E0D0" w14:textId="77777777" w:rsidR="007B23DF" w:rsidRPr="006461EA" w:rsidRDefault="007B23DF" w:rsidP="004A1EA9">
            <w:pPr>
              <w:spacing w:line="240" w:lineRule="auto"/>
              <w:ind w:left="540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hideMark/>
          </w:tcPr>
          <w:p w14:paraId="00C137D9" w14:textId="77777777" w:rsidR="007B23DF" w:rsidRPr="006461EA" w:rsidRDefault="007B23DF" w:rsidP="004A1EA9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6461E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457" w:type="dxa"/>
            <w:gridSpan w:val="2"/>
            <w:hideMark/>
          </w:tcPr>
          <w:p w14:paraId="0F8840B9" w14:textId="77777777" w:rsidR="007B23DF" w:rsidRPr="006461EA" w:rsidRDefault="007B23DF" w:rsidP="004A1EA9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7B23DF" w:rsidRPr="006461EA" w14:paraId="5F0936F2" w14:textId="77777777" w:rsidTr="00331E03">
        <w:tc>
          <w:tcPr>
            <w:tcW w:w="3420" w:type="dxa"/>
          </w:tcPr>
          <w:p w14:paraId="03D33ED6" w14:textId="77777777" w:rsidR="007B23DF" w:rsidRPr="006461EA" w:rsidRDefault="007B23DF" w:rsidP="004A1EA9">
            <w:pPr>
              <w:spacing w:line="240" w:lineRule="auto"/>
              <w:ind w:left="540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  <w:hideMark/>
          </w:tcPr>
          <w:p w14:paraId="5A1E449F" w14:textId="11E54950" w:rsidR="007B23DF" w:rsidRPr="006461EA" w:rsidRDefault="007B23DF" w:rsidP="004A1EA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D40F8B"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1260" w:type="dxa"/>
            <w:vAlign w:val="bottom"/>
            <w:hideMark/>
          </w:tcPr>
          <w:p w14:paraId="563B8065" w14:textId="69107633" w:rsidR="007B23DF" w:rsidRPr="006461EA" w:rsidRDefault="007B23DF" w:rsidP="004A1EA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331E03" w:rsidRPr="006461EA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D40F8B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1215" w:type="dxa"/>
            <w:vAlign w:val="bottom"/>
            <w:hideMark/>
          </w:tcPr>
          <w:p w14:paraId="43B98D77" w14:textId="2C53C7EC" w:rsidR="007B23DF" w:rsidRPr="006461EA" w:rsidRDefault="007B23DF" w:rsidP="004A1EA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D40F8B"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1242" w:type="dxa"/>
            <w:vAlign w:val="bottom"/>
            <w:hideMark/>
          </w:tcPr>
          <w:p w14:paraId="4074E1DA" w14:textId="451E4C17" w:rsidR="007B23DF" w:rsidRPr="006461EA" w:rsidRDefault="007B23DF" w:rsidP="004A1EA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331E03" w:rsidRPr="006461EA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D40F8B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</w:tr>
      <w:tr w:rsidR="007B23DF" w:rsidRPr="006461EA" w14:paraId="3DA26E5C" w14:textId="77777777" w:rsidTr="00331E03">
        <w:tc>
          <w:tcPr>
            <w:tcW w:w="3420" w:type="dxa"/>
          </w:tcPr>
          <w:p w14:paraId="7F8DB814" w14:textId="77777777" w:rsidR="007B23DF" w:rsidRPr="006461EA" w:rsidRDefault="007B23DF" w:rsidP="004A1EA9">
            <w:pPr>
              <w:spacing w:line="240" w:lineRule="auto"/>
              <w:ind w:left="540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gridSpan w:val="2"/>
          </w:tcPr>
          <w:p w14:paraId="7ADBD31E" w14:textId="77777777" w:rsidR="007B23DF" w:rsidRPr="006461EA" w:rsidRDefault="007B23DF" w:rsidP="004A1E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E3F2FD7" w14:textId="77777777" w:rsidR="007B23DF" w:rsidRPr="006461EA" w:rsidRDefault="007B23DF" w:rsidP="004A1E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215" w:type="dxa"/>
          </w:tcPr>
          <w:p w14:paraId="391B3461" w14:textId="77777777" w:rsidR="007B23DF" w:rsidRPr="006461EA" w:rsidRDefault="007B23DF" w:rsidP="004A1E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242" w:type="dxa"/>
          </w:tcPr>
          <w:p w14:paraId="63B54EF1" w14:textId="77777777" w:rsidR="007B23DF" w:rsidRPr="006461EA" w:rsidRDefault="007B23DF" w:rsidP="004A1E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</w:tr>
      <w:tr w:rsidR="001515FE" w:rsidRPr="006461EA" w14:paraId="002EFAD9" w14:textId="77777777" w:rsidTr="00331E03">
        <w:tc>
          <w:tcPr>
            <w:tcW w:w="3420" w:type="dxa"/>
            <w:hideMark/>
          </w:tcPr>
          <w:p w14:paraId="1B708E19" w14:textId="77777777" w:rsidR="001515FE" w:rsidRPr="006461EA" w:rsidRDefault="001515FE" w:rsidP="001515FE">
            <w:pPr>
              <w:tabs>
                <w:tab w:val="clear" w:pos="454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gridSpan w:val="2"/>
          </w:tcPr>
          <w:p w14:paraId="48082448" w14:textId="7D5D1E6D" w:rsidR="001515FE" w:rsidRPr="00DB61A0" w:rsidRDefault="00DB61A0" w:rsidP="001515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159,841</w:t>
            </w:r>
          </w:p>
        </w:tc>
        <w:tc>
          <w:tcPr>
            <w:tcW w:w="1260" w:type="dxa"/>
          </w:tcPr>
          <w:p w14:paraId="7B64B7C4" w14:textId="78CE40B2" w:rsidR="001515FE" w:rsidRPr="006461EA" w:rsidRDefault="00BA0853" w:rsidP="001515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22</w:t>
            </w:r>
            <w:r w:rsidR="001515F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900</w:t>
            </w:r>
          </w:p>
        </w:tc>
        <w:tc>
          <w:tcPr>
            <w:tcW w:w="1215" w:type="dxa"/>
          </w:tcPr>
          <w:p w14:paraId="61EAE3B2" w14:textId="1D51CBA7" w:rsidR="001515FE" w:rsidRPr="006461EA" w:rsidRDefault="001515FE" w:rsidP="001515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515FE">
              <w:rPr>
                <w:rFonts w:ascii="Browallia New" w:hAnsi="Browallia New" w:cs="Browallia New"/>
                <w:sz w:val="28"/>
                <w:szCs w:val="28"/>
                <w:lang w:val="en-GB"/>
              </w:rPr>
              <w:t>159,368</w:t>
            </w:r>
          </w:p>
        </w:tc>
        <w:tc>
          <w:tcPr>
            <w:tcW w:w="1242" w:type="dxa"/>
          </w:tcPr>
          <w:p w14:paraId="0B2E097F" w14:textId="6492D529" w:rsidR="001515FE" w:rsidRPr="006461EA" w:rsidRDefault="001515FE" w:rsidP="001515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21,627</w:t>
            </w:r>
          </w:p>
        </w:tc>
      </w:tr>
      <w:tr w:rsidR="001515FE" w:rsidRPr="006461EA" w14:paraId="427EC25B" w14:textId="77777777" w:rsidTr="00331E03">
        <w:tc>
          <w:tcPr>
            <w:tcW w:w="3420" w:type="dxa"/>
          </w:tcPr>
          <w:p w14:paraId="255A02AB" w14:textId="77777777" w:rsidR="001515FE" w:rsidRPr="006461EA" w:rsidRDefault="001515FE" w:rsidP="001515FE">
            <w:pPr>
              <w:tabs>
                <w:tab w:val="clear" w:pos="454"/>
                <w:tab w:val="clear" w:pos="3515"/>
                <w:tab w:val="clear" w:pos="3742"/>
                <w:tab w:val="left" w:pos="3498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gridSpan w:val="2"/>
          </w:tcPr>
          <w:p w14:paraId="09251791" w14:textId="61879DED" w:rsidR="001515FE" w:rsidRPr="006461EA" w:rsidRDefault="00DB61A0" w:rsidP="001515F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-</w:t>
            </w:r>
          </w:p>
        </w:tc>
        <w:tc>
          <w:tcPr>
            <w:tcW w:w="1260" w:type="dxa"/>
          </w:tcPr>
          <w:p w14:paraId="6F05D570" w14:textId="05F7D623" w:rsidR="001515FE" w:rsidRPr="006461EA" w:rsidRDefault="00161E2F" w:rsidP="00161E2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 </w:t>
            </w:r>
            <w:r w:rsidR="001515FE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15" w:type="dxa"/>
          </w:tcPr>
          <w:p w14:paraId="4DDA19A1" w14:textId="122A7C98" w:rsidR="001515FE" w:rsidRPr="006461EA" w:rsidRDefault="00161E2F" w:rsidP="00161E2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</w:t>
            </w:r>
            <w:r w:rsidR="001515FE" w:rsidRPr="001515FE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42" w:type="dxa"/>
          </w:tcPr>
          <w:p w14:paraId="43161DB7" w14:textId="5F1137B7" w:rsidR="001515FE" w:rsidRPr="006461EA" w:rsidRDefault="001515FE" w:rsidP="001515F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</w:t>
            </w:r>
            <w:r w:rsidR="00161E2F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  <w:r w:rsidR="00161E2F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</w:tr>
      <w:tr w:rsidR="001515FE" w:rsidRPr="006461EA" w14:paraId="0182766D" w14:textId="77777777" w:rsidTr="00331E03">
        <w:tc>
          <w:tcPr>
            <w:tcW w:w="3420" w:type="dxa"/>
          </w:tcPr>
          <w:p w14:paraId="13F304D6" w14:textId="77777777" w:rsidR="001515FE" w:rsidRPr="006461EA" w:rsidRDefault="001515FE" w:rsidP="001515FE">
            <w:pPr>
              <w:tabs>
                <w:tab w:val="clear" w:pos="454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260" w:type="dxa"/>
            <w:gridSpan w:val="2"/>
          </w:tcPr>
          <w:p w14:paraId="6D0D4F2B" w14:textId="48CC93EE" w:rsidR="001515FE" w:rsidRPr="006461EA" w:rsidRDefault="00DB61A0" w:rsidP="001515FE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159,841</w:t>
            </w:r>
          </w:p>
        </w:tc>
        <w:tc>
          <w:tcPr>
            <w:tcW w:w="1260" w:type="dxa"/>
          </w:tcPr>
          <w:p w14:paraId="32A32520" w14:textId="3AE2974F" w:rsidR="001515FE" w:rsidRPr="006461EA" w:rsidRDefault="00BA0853" w:rsidP="001515FE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A1098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1515FE" w:rsidRPr="003A109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900</w:t>
            </w:r>
          </w:p>
        </w:tc>
        <w:tc>
          <w:tcPr>
            <w:tcW w:w="1215" w:type="dxa"/>
          </w:tcPr>
          <w:p w14:paraId="37D403E2" w14:textId="6F54C848" w:rsidR="001515FE" w:rsidRPr="006461EA" w:rsidRDefault="001515FE" w:rsidP="001515FE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515FE">
              <w:rPr>
                <w:rFonts w:ascii="Browallia New" w:hAnsi="Browallia New" w:cs="Browallia New"/>
                <w:sz w:val="28"/>
                <w:szCs w:val="28"/>
                <w:lang w:val="en-GB"/>
              </w:rPr>
              <w:t>159,368</w:t>
            </w:r>
          </w:p>
        </w:tc>
        <w:tc>
          <w:tcPr>
            <w:tcW w:w="1242" w:type="dxa"/>
          </w:tcPr>
          <w:p w14:paraId="5BA5C4F9" w14:textId="0E52E9B2" w:rsidR="001515FE" w:rsidRPr="006461EA" w:rsidRDefault="001515FE" w:rsidP="001515FE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21,627</w:t>
            </w:r>
          </w:p>
        </w:tc>
      </w:tr>
    </w:tbl>
    <w:p w14:paraId="7CBD3DE3" w14:textId="457AA7B7" w:rsidR="005C7DA8" w:rsidRPr="006461EA" w:rsidRDefault="005C7DA8" w:rsidP="005C7D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62"/>
        </w:tabs>
        <w:spacing w:line="240" w:lineRule="auto"/>
        <w:rPr>
          <w:rFonts w:ascii="Browallia New" w:hAnsi="Browallia New" w:cs="Browallia New"/>
          <w:spacing w:val="-4"/>
          <w:sz w:val="28"/>
          <w:szCs w:val="28"/>
        </w:rPr>
      </w:pPr>
      <w:r w:rsidRPr="006461EA">
        <w:rPr>
          <w:rFonts w:ascii="Browallia New" w:hAnsi="Browallia New" w:cs="Browallia New"/>
          <w:spacing w:val="-4"/>
          <w:sz w:val="28"/>
          <w:szCs w:val="28"/>
        </w:rPr>
        <w:tab/>
      </w:r>
    </w:p>
    <w:p w14:paraId="1045029C" w14:textId="7F23D769" w:rsidR="007B23DF" w:rsidRPr="006461EA" w:rsidRDefault="00DD33A5" w:rsidP="00331E03">
      <w:pPr>
        <w:tabs>
          <w:tab w:val="clear" w:pos="454"/>
          <w:tab w:val="clear" w:pos="680"/>
          <w:tab w:val="clear" w:pos="907"/>
          <w:tab w:val="left" w:pos="426"/>
          <w:tab w:val="left" w:pos="720"/>
          <w:tab w:val="left" w:pos="990"/>
        </w:tabs>
        <w:spacing w:line="240" w:lineRule="auto"/>
        <w:ind w:firstLine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461EA">
        <w:rPr>
          <w:rFonts w:ascii="Browallia New" w:hAnsi="Browallia New" w:cs="Browallia New"/>
          <w:sz w:val="28"/>
          <w:szCs w:val="28"/>
          <w:lang w:val="en-GB"/>
        </w:rPr>
        <w:tab/>
      </w:r>
      <w:r w:rsidR="00421A4F">
        <w:rPr>
          <w:rFonts w:ascii="Browallia New" w:hAnsi="Browallia New" w:cs="Browallia New"/>
          <w:sz w:val="28"/>
          <w:szCs w:val="28"/>
          <w:lang w:val="en-GB"/>
        </w:rPr>
        <w:t xml:space="preserve">    </w:t>
      </w:r>
      <w:r w:rsidR="007B23DF" w:rsidRPr="006461EA">
        <w:rPr>
          <w:rFonts w:ascii="Browallia New" w:hAnsi="Browallia New" w:cs="Browallia New"/>
          <w:sz w:val="28"/>
          <w:szCs w:val="28"/>
          <w:cs/>
          <w:lang w:val="en-GB"/>
        </w:rPr>
        <w:t>การเปลี่ยนแปลงในสินทรัพย์และหนี้สินภาษีเงินได้รอการตัดบัญชี มีรายละเอียดดังนี้</w:t>
      </w:r>
    </w:p>
    <w:p w14:paraId="4281CDA0" w14:textId="77777777" w:rsidR="007B23DF" w:rsidRPr="00D40F8B" w:rsidRDefault="007B23DF" w:rsidP="007B23DF">
      <w:pPr>
        <w:spacing w:line="240" w:lineRule="auto"/>
        <w:ind w:left="56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8315" w:type="dxa"/>
        <w:tblInd w:w="1008" w:type="dxa"/>
        <w:tblLayout w:type="fixed"/>
        <w:tblLook w:val="01E0" w:firstRow="1" w:lastRow="1" w:firstColumn="1" w:lastColumn="1" w:noHBand="0" w:noVBand="0"/>
      </w:tblPr>
      <w:tblGrid>
        <w:gridCol w:w="3456"/>
        <w:gridCol w:w="1197"/>
        <w:gridCol w:w="1242"/>
        <w:gridCol w:w="1224"/>
        <w:gridCol w:w="1196"/>
      </w:tblGrid>
      <w:tr w:rsidR="00BC0E77" w:rsidRPr="006461EA" w14:paraId="5F990236" w14:textId="77777777" w:rsidTr="00331E03">
        <w:tc>
          <w:tcPr>
            <w:tcW w:w="3456" w:type="dxa"/>
            <w:vAlign w:val="bottom"/>
          </w:tcPr>
          <w:p w14:paraId="08BA3A63" w14:textId="77777777" w:rsidR="007B23DF" w:rsidRPr="006461EA" w:rsidRDefault="007B23DF" w:rsidP="004A1EA9">
            <w:pPr>
              <w:spacing w:line="240" w:lineRule="auto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97" w:type="dxa"/>
          </w:tcPr>
          <w:p w14:paraId="6B5E9179" w14:textId="77777777" w:rsidR="007B23DF" w:rsidRPr="006461EA" w:rsidRDefault="007B23DF" w:rsidP="004A1EA9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662" w:type="dxa"/>
            <w:gridSpan w:val="3"/>
            <w:vAlign w:val="bottom"/>
            <w:hideMark/>
          </w:tcPr>
          <w:p w14:paraId="25FFC0ED" w14:textId="77777777" w:rsidR="007B23DF" w:rsidRPr="006461EA" w:rsidRDefault="007B23DF" w:rsidP="004A1EA9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(หน่วย : พันบาท)</w:t>
            </w:r>
          </w:p>
        </w:tc>
      </w:tr>
      <w:tr w:rsidR="00BC0E77" w:rsidRPr="006461EA" w14:paraId="7C126643" w14:textId="77777777" w:rsidTr="00331E03">
        <w:tc>
          <w:tcPr>
            <w:tcW w:w="3456" w:type="dxa"/>
            <w:vAlign w:val="bottom"/>
          </w:tcPr>
          <w:p w14:paraId="0BF6C1B7" w14:textId="77777777" w:rsidR="007B23DF" w:rsidRPr="006461EA" w:rsidRDefault="007B23DF" w:rsidP="004A1EA9">
            <w:pPr>
              <w:spacing w:line="240" w:lineRule="auto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859" w:type="dxa"/>
            <w:gridSpan w:val="4"/>
          </w:tcPr>
          <w:p w14:paraId="147232C5" w14:textId="77777777" w:rsidR="007B23DF" w:rsidRPr="006461EA" w:rsidRDefault="007B23DF" w:rsidP="004A1EA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</w:tr>
      <w:tr w:rsidR="00A54230" w:rsidRPr="006461EA" w14:paraId="0411475F" w14:textId="77777777" w:rsidTr="00331E03">
        <w:tc>
          <w:tcPr>
            <w:tcW w:w="3456" w:type="dxa"/>
            <w:vAlign w:val="bottom"/>
          </w:tcPr>
          <w:p w14:paraId="68EA091B" w14:textId="77777777" w:rsidR="00A54230" w:rsidRPr="006461EA" w:rsidRDefault="00A54230" w:rsidP="004A1EA9">
            <w:pPr>
              <w:spacing w:line="240" w:lineRule="auto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97" w:type="dxa"/>
            <w:vAlign w:val="bottom"/>
          </w:tcPr>
          <w:p w14:paraId="756C38E2" w14:textId="77777777" w:rsidR="00A54230" w:rsidRPr="006461EA" w:rsidRDefault="00A54230" w:rsidP="004A1EA9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66" w:type="dxa"/>
            <w:gridSpan w:val="2"/>
            <w:vAlign w:val="bottom"/>
            <w:hideMark/>
          </w:tcPr>
          <w:p w14:paraId="53CF1B67" w14:textId="4970D3B2" w:rsidR="00A54230" w:rsidRPr="006461EA" w:rsidRDefault="00A54230" w:rsidP="004A1EA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บันทึก</w:t>
            </w:r>
            <w:r w:rsidR="00302DDB">
              <w:rPr>
                <w:rFonts w:ascii="Browallia New" w:hAnsi="Browallia New" w:cs="Browallia New" w:hint="cs"/>
                <w:sz w:val="24"/>
                <w:szCs w:val="24"/>
                <w:cs/>
              </w:rPr>
              <w:t>ใน</w:t>
            </w:r>
          </w:p>
        </w:tc>
        <w:tc>
          <w:tcPr>
            <w:tcW w:w="1196" w:type="dxa"/>
            <w:vAlign w:val="bottom"/>
          </w:tcPr>
          <w:p w14:paraId="4B5B2E6F" w14:textId="77777777" w:rsidR="00A54230" w:rsidRPr="006461EA" w:rsidRDefault="00A54230" w:rsidP="004A1EA9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A54230" w:rsidRPr="006461EA" w14:paraId="22057A23" w14:textId="77777777" w:rsidTr="00331E03">
        <w:tc>
          <w:tcPr>
            <w:tcW w:w="3456" w:type="dxa"/>
            <w:vAlign w:val="bottom"/>
          </w:tcPr>
          <w:p w14:paraId="25EBC255" w14:textId="77777777" w:rsidR="00A54230" w:rsidRPr="006461EA" w:rsidRDefault="00A54230" w:rsidP="004A1EA9">
            <w:pPr>
              <w:spacing w:line="240" w:lineRule="auto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97" w:type="dxa"/>
            <w:vAlign w:val="bottom"/>
            <w:hideMark/>
          </w:tcPr>
          <w:p w14:paraId="608B00E8" w14:textId="22BC7D6B" w:rsidR="00A54230" w:rsidRPr="006461EA" w:rsidRDefault="00A54230" w:rsidP="004A1EA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มกราคม </w:t>
            </w:r>
            <w:r w:rsidRPr="006461EA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D40F8B"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1242" w:type="dxa"/>
            <w:vAlign w:val="bottom"/>
            <w:hideMark/>
          </w:tcPr>
          <w:p w14:paraId="4FAEAFCD" w14:textId="77777777" w:rsidR="00A54230" w:rsidRPr="006461EA" w:rsidRDefault="00A54230" w:rsidP="004A1EA9">
            <w:pPr>
              <w:pBdr>
                <w:bottom w:val="single" w:sz="4" w:space="1" w:color="auto"/>
              </w:pBdr>
              <w:spacing w:line="240" w:lineRule="auto"/>
              <w:ind w:hanging="24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งบกำไรขาดทุน</w:t>
            </w:r>
          </w:p>
        </w:tc>
        <w:tc>
          <w:tcPr>
            <w:tcW w:w="1224" w:type="dxa"/>
            <w:vAlign w:val="bottom"/>
            <w:hideMark/>
          </w:tcPr>
          <w:p w14:paraId="7B9B3E69" w14:textId="77777777" w:rsidR="00A54230" w:rsidRPr="006461EA" w:rsidRDefault="00141416" w:rsidP="004A1EA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1196" w:type="dxa"/>
            <w:vAlign w:val="bottom"/>
            <w:hideMark/>
          </w:tcPr>
          <w:p w14:paraId="0DB6346A" w14:textId="6C93B827" w:rsidR="00A54230" w:rsidRPr="006461EA" w:rsidRDefault="00A54230" w:rsidP="004A1EA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ธันวาคม </w:t>
            </w:r>
            <w:r w:rsidRPr="006461EA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D40F8B"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</w:tr>
      <w:tr w:rsidR="00D40F8B" w:rsidRPr="006461EA" w14:paraId="18CAB74F" w14:textId="77777777" w:rsidTr="00331E03">
        <w:tc>
          <w:tcPr>
            <w:tcW w:w="3456" w:type="dxa"/>
            <w:vAlign w:val="bottom"/>
          </w:tcPr>
          <w:p w14:paraId="36F1FA5F" w14:textId="77777777" w:rsidR="00D40F8B" w:rsidRPr="006461EA" w:rsidRDefault="00D40F8B" w:rsidP="004A1EA9">
            <w:pPr>
              <w:spacing w:line="240" w:lineRule="auto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97" w:type="dxa"/>
            <w:vAlign w:val="bottom"/>
          </w:tcPr>
          <w:p w14:paraId="7C1ED71D" w14:textId="77777777" w:rsidR="00D40F8B" w:rsidRPr="006461EA" w:rsidRDefault="00D40F8B" w:rsidP="00D40F8B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42" w:type="dxa"/>
            <w:vAlign w:val="bottom"/>
          </w:tcPr>
          <w:p w14:paraId="462F741D" w14:textId="77777777" w:rsidR="00D40F8B" w:rsidRPr="006461EA" w:rsidRDefault="00D40F8B" w:rsidP="00D40F8B">
            <w:pPr>
              <w:spacing w:line="240" w:lineRule="auto"/>
              <w:ind w:hanging="24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4" w:type="dxa"/>
            <w:vAlign w:val="bottom"/>
          </w:tcPr>
          <w:p w14:paraId="25864AB0" w14:textId="77777777" w:rsidR="00D40F8B" w:rsidRPr="006461EA" w:rsidRDefault="00D40F8B" w:rsidP="00D40F8B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6" w:type="dxa"/>
            <w:vAlign w:val="bottom"/>
          </w:tcPr>
          <w:p w14:paraId="2BEC06B9" w14:textId="77777777" w:rsidR="00D40F8B" w:rsidRPr="006461EA" w:rsidRDefault="00D40F8B" w:rsidP="00D40F8B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A54230" w:rsidRPr="006461EA" w14:paraId="178E322B" w14:textId="77777777" w:rsidTr="00331E03">
        <w:tc>
          <w:tcPr>
            <w:tcW w:w="3456" w:type="dxa"/>
            <w:vAlign w:val="bottom"/>
            <w:hideMark/>
          </w:tcPr>
          <w:p w14:paraId="472B49F6" w14:textId="77777777" w:rsidR="00A54230" w:rsidRPr="006461EA" w:rsidRDefault="00A54230" w:rsidP="004A1EA9">
            <w:pPr>
              <w:spacing w:line="240" w:lineRule="auto"/>
              <w:ind w:left="-108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สินทรัพย์ภาษีเงินได้รอการตัดบัญชีจาก : </w:t>
            </w:r>
          </w:p>
        </w:tc>
        <w:tc>
          <w:tcPr>
            <w:tcW w:w="1197" w:type="dxa"/>
            <w:vAlign w:val="bottom"/>
          </w:tcPr>
          <w:p w14:paraId="62C13383" w14:textId="77777777" w:rsidR="00A54230" w:rsidRPr="006461EA" w:rsidRDefault="00A54230" w:rsidP="004A1EA9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42" w:type="dxa"/>
            <w:vAlign w:val="bottom"/>
          </w:tcPr>
          <w:p w14:paraId="28E21DEE" w14:textId="77777777" w:rsidR="00A54230" w:rsidRPr="006461EA" w:rsidRDefault="00A54230" w:rsidP="004A1EA9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05A2F82D" w14:textId="77777777" w:rsidR="00A54230" w:rsidRPr="006461EA" w:rsidRDefault="00A54230" w:rsidP="004A1EA9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96" w:type="dxa"/>
            <w:vAlign w:val="bottom"/>
          </w:tcPr>
          <w:p w14:paraId="5817791D" w14:textId="77777777" w:rsidR="00A54230" w:rsidRPr="006461EA" w:rsidRDefault="00A54230" w:rsidP="004A1EA9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40F8B" w:rsidRPr="006461EA" w14:paraId="293EF6DD" w14:textId="77777777" w:rsidTr="00331E03">
        <w:tc>
          <w:tcPr>
            <w:tcW w:w="3456" w:type="dxa"/>
            <w:vAlign w:val="bottom"/>
          </w:tcPr>
          <w:p w14:paraId="45274CED" w14:textId="77777777" w:rsidR="00D40F8B" w:rsidRPr="006461EA" w:rsidRDefault="00D40F8B" w:rsidP="00D40F8B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หนี้สินภาระผูกพันผลประโยชน์พนักงาน</w:t>
            </w:r>
          </w:p>
        </w:tc>
        <w:tc>
          <w:tcPr>
            <w:tcW w:w="1197" w:type="dxa"/>
          </w:tcPr>
          <w:p w14:paraId="0FBEE782" w14:textId="126D68AC" w:rsidR="00D40F8B" w:rsidRPr="00B26CB5" w:rsidRDefault="00D40F8B" w:rsidP="00D40F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26CB5">
              <w:rPr>
                <w:rFonts w:ascii="Browallia New" w:hAnsi="Browallia New" w:cs="Browallia New"/>
                <w:sz w:val="24"/>
                <w:szCs w:val="24"/>
                <w:lang w:val="en-GB"/>
              </w:rPr>
              <w:t>7,369</w:t>
            </w:r>
          </w:p>
        </w:tc>
        <w:tc>
          <w:tcPr>
            <w:tcW w:w="1242" w:type="dxa"/>
          </w:tcPr>
          <w:p w14:paraId="29C41DAD" w14:textId="0DE4E1EF" w:rsidR="00D40F8B" w:rsidRPr="00B26CB5" w:rsidRDefault="00EE555D" w:rsidP="00D40F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3,247</w:t>
            </w:r>
          </w:p>
        </w:tc>
        <w:tc>
          <w:tcPr>
            <w:tcW w:w="1224" w:type="dxa"/>
            <w:vAlign w:val="bottom"/>
          </w:tcPr>
          <w:p w14:paraId="63B33935" w14:textId="045C0567" w:rsidR="00D40F8B" w:rsidRPr="00B26CB5" w:rsidRDefault="00BA1458" w:rsidP="00D40F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846</w:t>
            </w:r>
          </w:p>
        </w:tc>
        <w:tc>
          <w:tcPr>
            <w:tcW w:w="1196" w:type="dxa"/>
          </w:tcPr>
          <w:p w14:paraId="6DA68B68" w14:textId="65C52564" w:rsidR="00D40F8B" w:rsidRPr="00B26CB5" w:rsidRDefault="007B1F05" w:rsidP="00D40F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11,462</w:t>
            </w:r>
          </w:p>
        </w:tc>
      </w:tr>
      <w:tr w:rsidR="00D40F8B" w:rsidRPr="006461EA" w14:paraId="15E4146E" w14:textId="77777777" w:rsidTr="00BA5508">
        <w:tc>
          <w:tcPr>
            <w:tcW w:w="3456" w:type="dxa"/>
            <w:vAlign w:val="bottom"/>
          </w:tcPr>
          <w:p w14:paraId="2A0DDF25" w14:textId="77777777" w:rsidR="00D40F8B" w:rsidRPr="006461EA" w:rsidRDefault="00D40F8B" w:rsidP="00D40F8B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เงินลงทุนในหลักทรัพย์เผื่อขาย</w:t>
            </w:r>
          </w:p>
        </w:tc>
        <w:tc>
          <w:tcPr>
            <w:tcW w:w="1197" w:type="dxa"/>
          </w:tcPr>
          <w:p w14:paraId="7136691A" w14:textId="02D9172A" w:rsidR="00D40F8B" w:rsidRPr="00B26CB5" w:rsidRDefault="00D40F8B" w:rsidP="00D40F8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26CB5">
              <w:rPr>
                <w:rFonts w:ascii="Browallia New" w:hAnsi="Browallia New" w:cs="Browallia New"/>
                <w:sz w:val="24"/>
                <w:szCs w:val="24"/>
                <w:lang w:val="en-GB"/>
              </w:rPr>
              <w:t>14,467</w:t>
            </w:r>
          </w:p>
        </w:tc>
        <w:tc>
          <w:tcPr>
            <w:tcW w:w="1242" w:type="dxa"/>
          </w:tcPr>
          <w:p w14:paraId="4F6B0268" w14:textId="13D1BF8F" w:rsidR="00D40F8B" w:rsidRPr="00B26CB5" w:rsidRDefault="003912F4" w:rsidP="00D40F8B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 -</w:t>
            </w:r>
          </w:p>
        </w:tc>
        <w:tc>
          <w:tcPr>
            <w:tcW w:w="1224" w:type="dxa"/>
            <w:vAlign w:val="bottom"/>
          </w:tcPr>
          <w:p w14:paraId="57482247" w14:textId="78F50252" w:rsidR="00D40F8B" w:rsidRPr="00B26CB5" w:rsidRDefault="00BA1458" w:rsidP="00D40F8B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133,912</w:t>
            </w:r>
          </w:p>
        </w:tc>
        <w:tc>
          <w:tcPr>
            <w:tcW w:w="1196" w:type="dxa"/>
          </w:tcPr>
          <w:p w14:paraId="0557D71D" w14:textId="4E3906B5" w:rsidR="00D40F8B" w:rsidRPr="00B26CB5" w:rsidRDefault="00D728EA" w:rsidP="00D40F8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148,379</w:t>
            </w:r>
          </w:p>
        </w:tc>
      </w:tr>
      <w:tr w:rsidR="00D40F8B" w:rsidRPr="006461EA" w14:paraId="1B42213C" w14:textId="77777777" w:rsidTr="00BA5508">
        <w:tc>
          <w:tcPr>
            <w:tcW w:w="3456" w:type="dxa"/>
            <w:vAlign w:val="bottom"/>
          </w:tcPr>
          <w:p w14:paraId="69F08FD5" w14:textId="77777777" w:rsidR="00D40F8B" w:rsidRPr="006461EA" w:rsidRDefault="00D40F8B" w:rsidP="00D40F8B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7" w:type="dxa"/>
            <w:vAlign w:val="bottom"/>
          </w:tcPr>
          <w:p w14:paraId="4CCAD058" w14:textId="093B4206" w:rsidR="00D40F8B" w:rsidRPr="00B26CB5" w:rsidRDefault="00D40F8B" w:rsidP="00D40F8B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F7583">
              <w:rPr>
                <w:rFonts w:ascii="Browallia New" w:hAnsi="Browallia New" w:cs="Browallia New"/>
                <w:sz w:val="24"/>
                <w:szCs w:val="24"/>
                <w:lang w:val="en-GB"/>
              </w:rPr>
              <w:t>21,836</w:t>
            </w:r>
          </w:p>
        </w:tc>
        <w:tc>
          <w:tcPr>
            <w:tcW w:w="1242" w:type="dxa"/>
            <w:vAlign w:val="bottom"/>
          </w:tcPr>
          <w:p w14:paraId="1BA7A460" w14:textId="6B72496B" w:rsidR="00D40F8B" w:rsidRPr="00B26CB5" w:rsidRDefault="00BA1458" w:rsidP="00D40F8B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3,247</w:t>
            </w:r>
          </w:p>
        </w:tc>
        <w:tc>
          <w:tcPr>
            <w:tcW w:w="1224" w:type="dxa"/>
            <w:vAlign w:val="bottom"/>
          </w:tcPr>
          <w:p w14:paraId="0959B9A4" w14:textId="0AED0D14" w:rsidR="00D40F8B" w:rsidRPr="00B26CB5" w:rsidRDefault="007B1F05" w:rsidP="00D40F8B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134,758</w:t>
            </w:r>
          </w:p>
        </w:tc>
        <w:tc>
          <w:tcPr>
            <w:tcW w:w="1196" w:type="dxa"/>
            <w:vAlign w:val="bottom"/>
          </w:tcPr>
          <w:p w14:paraId="523375FC" w14:textId="0D1621CE" w:rsidR="00D40F8B" w:rsidRPr="00B26CB5" w:rsidRDefault="00D728EA" w:rsidP="00D40F8B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159,841</w:t>
            </w:r>
          </w:p>
        </w:tc>
      </w:tr>
      <w:tr w:rsidR="00D40F8B" w:rsidRPr="006461EA" w14:paraId="2E90E39B" w14:textId="77777777" w:rsidTr="00331E03">
        <w:tc>
          <w:tcPr>
            <w:tcW w:w="3456" w:type="dxa"/>
            <w:vAlign w:val="bottom"/>
            <w:hideMark/>
          </w:tcPr>
          <w:p w14:paraId="067E3774" w14:textId="60A967B2" w:rsidR="00D40F8B" w:rsidRPr="006461EA" w:rsidRDefault="00D40F8B" w:rsidP="00D40F8B">
            <w:pPr>
              <w:spacing w:line="240" w:lineRule="auto"/>
              <w:ind w:left="-108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97" w:type="dxa"/>
            <w:vAlign w:val="bottom"/>
          </w:tcPr>
          <w:p w14:paraId="3322133D" w14:textId="77777777" w:rsidR="00D40F8B" w:rsidRPr="006461EA" w:rsidRDefault="00D40F8B" w:rsidP="00D40F8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42" w:type="dxa"/>
            <w:vAlign w:val="bottom"/>
          </w:tcPr>
          <w:p w14:paraId="3D48EA8B" w14:textId="77777777" w:rsidR="00D40F8B" w:rsidRPr="006461EA" w:rsidRDefault="00D40F8B" w:rsidP="00D40F8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315AB91A" w14:textId="77777777" w:rsidR="00D40F8B" w:rsidRPr="006461EA" w:rsidRDefault="00D40F8B" w:rsidP="00D40F8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96" w:type="dxa"/>
            <w:vAlign w:val="bottom"/>
          </w:tcPr>
          <w:p w14:paraId="007BF5C9" w14:textId="77777777" w:rsidR="00D40F8B" w:rsidRPr="006461EA" w:rsidRDefault="00D40F8B" w:rsidP="00D40F8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</w:tbl>
    <w:p w14:paraId="795F7D15" w14:textId="77777777" w:rsidR="007B23DF" w:rsidRPr="006461EA" w:rsidRDefault="007B23DF" w:rsidP="00857D42">
      <w:pPr>
        <w:spacing w:line="240" w:lineRule="auto"/>
        <w:jc w:val="thaiDistribute"/>
        <w:rPr>
          <w:rFonts w:ascii="Browallia New" w:hAnsi="Browallia New" w:cs="Browallia New"/>
          <w:sz w:val="2"/>
          <w:szCs w:val="2"/>
          <w:lang w:val="en-GB"/>
        </w:rPr>
      </w:pPr>
    </w:p>
    <w:p w14:paraId="5F4E7ECC" w14:textId="77777777" w:rsidR="007B23DF" w:rsidRPr="009B1051" w:rsidRDefault="007B23DF" w:rsidP="007B23DF">
      <w:pPr>
        <w:spacing w:line="240" w:lineRule="auto"/>
        <w:ind w:left="567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072F9822" w14:textId="77777777" w:rsidR="00331E03" w:rsidRPr="006461EA" w:rsidRDefault="00331E03" w:rsidP="007B23DF">
      <w:pPr>
        <w:spacing w:line="240" w:lineRule="auto"/>
        <w:ind w:left="567"/>
        <w:jc w:val="thaiDistribute"/>
        <w:rPr>
          <w:rFonts w:ascii="Browallia New" w:hAnsi="Browallia New" w:cs="Browallia New"/>
          <w:sz w:val="6"/>
          <w:szCs w:val="6"/>
          <w:lang w:val="en-GB"/>
        </w:rPr>
      </w:pPr>
    </w:p>
    <w:tbl>
      <w:tblPr>
        <w:tblW w:w="8315" w:type="dxa"/>
        <w:tblInd w:w="1008" w:type="dxa"/>
        <w:tblLayout w:type="fixed"/>
        <w:tblLook w:val="01E0" w:firstRow="1" w:lastRow="1" w:firstColumn="1" w:lastColumn="1" w:noHBand="0" w:noVBand="0"/>
      </w:tblPr>
      <w:tblGrid>
        <w:gridCol w:w="3456"/>
        <w:gridCol w:w="1197"/>
        <w:gridCol w:w="1242"/>
        <w:gridCol w:w="1224"/>
        <w:gridCol w:w="1196"/>
      </w:tblGrid>
      <w:tr w:rsidR="00D40F8B" w:rsidRPr="006461EA" w14:paraId="107F3D2B" w14:textId="77777777" w:rsidTr="000B7E71">
        <w:tc>
          <w:tcPr>
            <w:tcW w:w="3456" w:type="dxa"/>
            <w:vAlign w:val="bottom"/>
          </w:tcPr>
          <w:p w14:paraId="00FACF8B" w14:textId="2C8A64CB" w:rsidR="00D40F8B" w:rsidRPr="006461EA" w:rsidRDefault="00D40F8B" w:rsidP="000B7E71">
            <w:pPr>
              <w:spacing w:line="240" w:lineRule="auto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97" w:type="dxa"/>
          </w:tcPr>
          <w:p w14:paraId="30F8C71D" w14:textId="77777777" w:rsidR="00D40F8B" w:rsidRPr="006461EA" w:rsidRDefault="00D40F8B" w:rsidP="000B7E71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662" w:type="dxa"/>
            <w:gridSpan w:val="3"/>
            <w:vAlign w:val="bottom"/>
            <w:hideMark/>
          </w:tcPr>
          <w:p w14:paraId="52FB5F2E" w14:textId="77777777" w:rsidR="00D40F8B" w:rsidRPr="006461EA" w:rsidRDefault="00D40F8B" w:rsidP="000B7E71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(หน่วย : พันบาท)</w:t>
            </w:r>
          </w:p>
        </w:tc>
      </w:tr>
      <w:tr w:rsidR="00D40F8B" w:rsidRPr="006461EA" w14:paraId="6D498C83" w14:textId="77777777" w:rsidTr="000B7E71">
        <w:tc>
          <w:tcPr>
            <w:tcW w:w="3456" w:type="dxa"/>
            <w:vAlign w:val="bottom"/>
          </w:tcPr>
          <w:p w14:paraId="7C5A677F" w14:textId="77777777" w:rsidR="00D40F8B" w:rsidRPr="006461EA" w:rsidRDefault="00D40F8B" w:rsidP="000B7E71">
            <w:pPr>
              <w:spacing w:line="240" w:lineRule="auto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859" w:type="dxa"/>
            <w:gridSpan w:val="4"/>
          </w:tcPr>
          <w:p w14:paraId="33415AEA" w14:textId="77777777" w:rsidR="00D40F8B" w:rsidRPr="006461EA" w:rsidRDefault="00D40F8B" w:rsidP="000B7E7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</w:tr>
      <w:tr w:rsidR="00D40F8B" w:rsidRPr="006461EA" w14:paraId="271A8C4C" w14:textId="77777777" w:rsidTr="000B7E71">
        <w:tc>
          <w:tcPr>
            <w:tcW w:w="3456" w:type="dxa"/>
            <w:vAlign w:val="bottom"/>
          </w:tcPr>
          <w:p w14:paraId="39A05EB3" w14:textId="77777777" w:rsidR="00D40F8B" w:rsidRPr="006461EA" w:rsidRDefault="00D40F8B" w:rsidP="000B7E71">
            <w:pPr>
              <w:spacing w:line="240" w:lineRule="auto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97" w:type="dxa"/>
            <w:vAlign w:val="bottom"/>
          </w:tcPr>
          <w:p w14:paraId="585DBC16" w14:textId="77777777" w:rsidR="00D40F8B" w:rsidRPr="006461EA" w:rsidRDefault="00D40F8B" w:rsidP="000B7E71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66" w:type="dxa"/>
            <w:gridSpan w:val="2"/>
            <w:vAlign w:val="bottom"/>
            <w:hideMark/>
          </w:tcPr>
          <w:p w14:paraId="1F0587A3" w14:textId="77777777" w:rsidR="00D40F8B" w:rsidRPr="006461EA" w:rsidRDefault="00D40F8B" w:rsidP="000B7E7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บันทึก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ใน</w:t>
            </w:r>
          </w:p>
        </w:tc>
        <w:tc>
          <w:tcPr>
            <w:tcW w:w="1196" w:type="dxa"/>
            <w:vAlign w:val="bottom"/>
          </w:tcPr>
          <w:p w14:paraId="3231446B" w14:textId="77777777" w:rsidR="00D40F8B" w:rsidRPr="006461EA" w:rsidRDefault="00D40F8B" w:rsidP="000B7E71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40F8B" w:rsidRPr="006461EA" w14:paraId="18294A8D" w14:textId="77777777" w:rsidTr="000B7E71">
        <w:tc>
          <w:tcPr>
            <w:tcW w:w="3456" w:type="dxa"/>
            <w:vAlign w:val="bottom"/>
          </w:tcPr>
          <w:p w14:paraId="408507C4" w14:textId="77777777" w:rsidR="00D40F8B" w:rsidRPr="006461EA" w:rsidRDefault="00D40F8B" w:rsidP="000B7E71">
            <w:pPr>
              <w:spacing w:line="240" w:lineRule="auto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97" w:type="dxa"/>
            <w:vAlign w:val="bottom"/>
            <w:hideMark/>
          </w:tcPr>
          <w:p w14:paraId="4A87C0F8" w14:textId="77777777" w:rsidR="00D40F8B" w:rsidRPr="006461EA" w:rsidRDefault="00D40F8B" w:rsidP="000B7E7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มกราคม </w:t>
            </w:r>
            <w:r w:rsidRPr="006461EA">
              <w:rPr>
                <w:rFonts w:ascii="Browallia New" w:hAnsi="Browallia New" w:cs="Browallia New"/>
                <w:sz w:val="24"/>
                <w:szCs w:val="24"/>
              </w:rPr>
              <w:t>2561</w:t>
            </w:r>
          </w:p>
        </w:tc>
        <w:tc>
          <w:tcPr>
            <w:tcW w:w="1242" w:type="dxa"/>
            <w:vAlign w:val="bottom"/>
            <w:hideMark/>
          </w:tcPr>
          <w:p w14:paraId="5502D0F8" w14:textId="77777777" w:rsidR="00D40F8B" w:rsidRPr="006461EA" w:rsidRDefault="00D40F8B" w:rsidP="000B7E71">
            <w:pPr>
              <w:pBdr>
                <w:bottom w:val="single" w:sz="4" w:space="1" w:color="auto"/>
              </w:pBdr>
              <w:spacing w:line="240" w:lineRule="auto"/>
              <w:ind w:hanging="24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งบกำไรขาดทุน</w:t>
            </w:r>
          </w:p>
        </w:tc>
        <w:tc>
          <w:tcPr>
            <w:tcW w:w="1224" w:type="dxa"/>
            <w:vAlign w:val="bottom"/>
            <w:hideMark/>
          </w:tcPr>
          <w:p w14:paraId="6817A2FE" w14:textId="77777777" w:rsidR="00D40F8B" w:rsidRPr="006461EA" w:rsidRDefault="00D40F8B" w:rsidP="000B7E7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1196" w:type="dxa"/>
            <w:vAlign w:val="bottom"/>
            <w:hideMark/>
          </w:tcPr>
          <w:p w14:paraId="6DD4CF80" w14:textId="77777777" w:rsidR="00D40F8B" w:rsidRPr="006461EA" w:rsidRDefault="00D40F8B" w:rsidP="000B7E7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ธันวาคม </w:t>
            </w:r>
            <w:r w:rsidRPr="006461EA">
              <w:rPr>
                <w:rFonts w:ascii="Browallia New" w:hAnsi="Browallia New" w:cs="Browallia New"/>
                <w:sz w:val="24"/>
                <w:szCs w:val="24"/>
              </w:rPr>
              <w:t>2561</w:t>
            </w:r>
          </w:p>
        </w:tc>
      </w:tr>
      <w:tr w:rsidR="00D40F8B" w:rsidRPr="006461EA" w14:paraId="4EE012D7" w14:textId="77777777" w:rsidTr="000B7E71">
        <w:tc>
          <w:tcPr>
            <w:tcW w:w="3456" w:type="dxa"/>
            <w:vAlign w:val="bottom"/>
          </w:tcPr>
          <w:p w14:paraId="2F2C0E57" w14:textId="77777777" w:rsidR="00D40F8B" w:rsidRPr="006461EA" w:rsidRDefault="00D40F8B" w:rsidP="000B7E71">
            <w:pPr>
              <w:spacing w:line="240" w:lineRule="auto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97" w:type="dxa"/>
            <w:vAlign w:val="bottom"/>
          </w:tcPr>
          <w:p w14:paraId="482EE763" w14:textId="77777777" w:rsidR="00D40F8B" w:rsidRPr="006461EA" w:rsidRDefault="00D40F8B" w:rsidP="00D40F8B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42" w:type="dxa"/>
            <w:vAlign w:val="bottom"/>
          </w:tcPr>
          <w:p w14:paraId="4A6F9B41" w14:textId="77777777" w:rsidR="00D40F8B" w:rsidRPr="006461EA" w:rsidRDefault="00D40F8B" w:rsidP="00D40F8B">
            <w:pPr>
              <w:spacing w:line="240" w:lineRule="auto"/>
              <w:ind w:hanging="24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4" w:type="dxa"/>
            <w:vAlign w:val="bottom"/>
          </w:tcPr>
          <w:p w14:paraId="36A3E1BC" w14:textId="77777777" w:rsidR="00D40F8B" w:rsidRPr="006461EA" w:rsidRDefault="00D40F8B" w:rsidP="00D40F8B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6" w:type="dxa"/>
            <w:vAlign w:val="bottom"/>
          </w:tcPr>
          <w:p w14:paraId="4817A9F6" w14:textId="77777777" w:rsidR="00D40F8B" w:rsidRPr="006461EA" w:rsidRDefault="00D40F8B" w:rsidP="00D40F8B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D40F8B" w:rsidRPr="006461EA" w14:paraId="18F8454B" w14:textId="77777777" w:rsidTr="000B7E71">
        <w:tc>
          <w:tcPr>
            <w:tcW w:w="3456" w:type="dxa"/>
            <w:vAlign w:val="bottom"/>
            <w:hideMark/>
          </w:tcPr>
          <w:p w14:paraId="031DD02E" w14:textId="77777777" w:rsidR="00D40F8B" w:rsidRPr="006461EA" w:rsidRDefault="00D40F8B" w:rsidP="000B7E71">
            <w:pPr>
              <w:spacing w:line="240" w:lineRule="auto"/>
              <w:ind w:left="-108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สินทรัพย์ภาษีเงินได้รอการตัดบัญชีจาก : </w:t>
            </w:r>
          </w:p>
        </w:tc>
        <w:tc>
          <w:tcPr>
            <w:tcW w:w="1197" w:type="dxa"/>
            <w:vAlign w:val="bottom"/>
          </w:tcPr>
          <w:p w14:paraId="29C816BB" w14:textId="77777777" w:rsidR="00D40F8B" w:rsidRPr="006461EA" w:rsidRDefault="00D40F8B" w:rsidP="000B7E71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42" w:type="dxa"/>
            <w:vAlign w:val="bottom"/>
          </w:tcPr>
          <w:p w14:paraId="7C1CC93E" w14:textId="77777777" w:rsidR="00D40F8B" w:rsidRPr="006461EA" w:rsidRDefault="00D40F8B" w:rsidP="000B7E71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77614109" w14:textId="77777777" w:rsidR="00D40F8B" w:rsidRPr="006461EA" w:rsidRDefault="00D40F8B" w:rsidP="000B7E71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96" w:type="dxa"/>
            <w:vAlign w:val="bottom"/>
          </w:tcPr>
          <w:p w14:paraId="6908FDAA" w14:textId="77777777" w:rsidR="00D40F8B" w:rsidRPr="006461EA" w:rsidRDefault="00D40F8B" w:rsidP="000B7E71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40F8B" w:rsidRPr="006461EA" w14:paraId="7A31551A" w14:textId="77777777" w:rsidTr="000B7E71">
        <w:tc>
          <w:tcPr>
            <w:tcW w:w="3456" w:type="dxa"/>
            <w:vAlign w:val="bottom"/>
          </w:tcPr>
          <w:p w14:paraId="0786FC41" w14:textId="77777777" w:rsidR="00D40F8B" w:rsidRPr="006461EA" w:rsidRDefault="00D40F8B" w:rsidP="000B7E71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หนี้สินภาระผูกพันผลประโยชน์พนักงาน</w:t>
            </w:r>
          </w:p>
        </w:tc>
        <w:tc>
          <w:tcPr>
            <w:tcW w:w="1197" w:type="dxa"/>
          </w:tcPr>
          <w:p w14:paraId="60881151" w14:textId="77777777" w:rsidR="00D40F8B" w:rsidRPr="00B26CB5" w:rsidRDefault="00D40F8B" w:rsidP="000B7E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26CB5">
              <w:rPr>
                <w:rFonts w:ascii="Browallia New" w:hAnsi="Browallia New" w:cs="Browallia New"/>
                <w:sz w:val="24"/>
                <w:szCs w:val="24"/>
                <w:lang w:val="en-GB"/>
              </w:rPr>
              <w:t>6,436</w:t>
            </w:r>
          </w:p>
        </w:tc>
        <w:tc>
          <w:tcPr>
            <w:tcW w:w="1242" w:type="dxa"/>
          </w:tcPr>
          <w:p w14:paraId="5F0D4A1C" w14:textId="3CCA42AF" w:rsidR="00D40F8B" w:rsidRPr="00B26CB5" w:rsidRDefault="00D40F8B" w:rsidP="000B7E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26CB5">
              <w:rPr>
                <w:rFonts w:ascii="Browallia New" w:hAnsi="Browallia New" w:cs="Browallia New"/>
                <w:sz w:val="24"/>
                <w:szCs w:val="24"/>
                <w:lang w:val="en-GB"/>
              </w:rPr>
              <w:t>1,</w:t>
            </w:r>
            <w:r w:rsidR="002604D4" w:rsidRPr="00B26CB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C46732">
              <w:rPr>
                <w:rFonts w:ascii="Browallia New" w:hAnsi="Browallia New" w:cs="Browallia New"/>
                <w:sz w:val="24"/>
                <w:szCs w:val="24"/>
                <w:lang w:val="en-GB"/>
              </w:rPr>
              <w:t>97</w:t>
            </w:r>
          </w:p>
        </w:tc>
        <w:tc>
          <w:tcPr>
            <w:tcW w:w="1224" w:type="dxa"/>
            <w:vAlign w:val="bottom"/>
          </w:tcPr>
          <w:p w14:paraId="1BE0ED6A" w14:textId="77777777" w:rsidR="00D40F8B" w:rsidRPr="00B26CB5" w:rsidRDefault="00D40F8B" w:rsidP="000B7E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26CB5">
              <w:rPr>
                <w:rFonts w:ascii="Browallia New" w:hAnsi="Browallia New" w:cs="Browallia New"/>
                <w:sz w:val="24"/>
                <w:szCs w:val="24"/>
                <w:lang w:val="en-GB"/>
              </w:rPr>
              <w:t>(264)</w:t>
            </w:r>
          </w:p>
        </w:tc>
        <w:tc>
          <w:tcPr>
            <w:tcW w:w="1196" w:type="dxa"/>
          </w:tcPr>
          <w:p w14:paraId="1F00BBCC" w14:textId="366D1714" w:rsidR="00D40F8B" w:rsidRPr="00B26CB5" w:rsidRDefault="00D40F8B" w:rsidP="000B7E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26CB5">
              <w:rPr>
                <w:rFonts w:ascii="Browallia New" w:hAnsi="Browallia New" w:cs="Browallia New"/>
                <w:sz w:val="24"/>
                <w:szCs w:val="24"/>
                <w:lang w:val="en-GB"/>
              </w:rPr>
              <w:t>7,</w:t>
            </w:r>
            <w:r w:rsidR="002604D4" w:rsidRPr="00B26CB5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8F1436">
              <w:rPr>
                <w:rFonts w:ascii="Browallia New" w:hAnsi="Browallia New" w:cs="Browallia New"/>
                <w:sz w:val="24"/>
                <w:szCs w:val="24"/>
                <w:lang w:val="en-GB"/>
              </w:rPr>
              <w:t>69</w:t>
            </w:r>
          </w:p>
        </w:tc>
      </w:tr>
      <w:tr w:rsidR="002072B3" w:rsidRPr="006461EA" w14:paraId="1876CDEE" w14:textId="77777777" w:rsidTr="000B7E71">
        <w:tc>
          <w:tcPr>
            <w:tcW w:w="3456" w:type="dxa"/>
            <w:vAlign w:val="bottom"/>
          </w:tcPr>
          <w:p w14:paraId="519AB809" w14:textId="77777777" w:rsidR="002072B3" w:rsidRPr="006461EA" w:rsidRDefault="002072B3" w:rsidP="002072B3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เงินลงทุนในบริษัทร่วมและ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กิจการร่วมค้า</w:t>
            </w:r>
          </w:p>
        </w:tc>
        <w:tc>
          <w:tcPr>
            <w:tcW w:w="1197" w:type="dxa"/>
          </w:tcPr>
          <w:p w14:paraId="37931932" w14:textId="77777777" w:rsidR="002072B3" w:rsidRPr="00B26CB5" w:rsidRDefault="002072B3" w:rsidP="002072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26CB5">
              <w:rPr>
                <w:rFonts w:ascii="Browallia New" w:hAnsi="Browallia New" w:cs="Browallia New"/>
                <w:sz w:val="24"/>
                <w:szCs w:val="24"/>
                <w:lang w:val="en-GB"/>
              </w:rPr>
              <w:t>10,107</w:t>
            </w:r>
          </w:p>
        </w:tc>
        <w:tc>
          <w:tcPr>
            <w:tcW w:w="1242" w:type="dxa"/>
            <w:vAlign w:val="bottom"/>
          </w:tcPr>
          <w:p w14:paraId="213A6A88" w14:textId="77777777" w:rsidR="002072B3" w:rsidRPr="00B26CB5" w:rsidRDefault="002072B3" w:rsidP="002072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26CB5">
              <w:rPr>
                <w:rFonts w:ascii="Browallia New" w:hAnsi="Browallia New" w:cs="Browallia New"/>
                <w:sz w:val="24"/>
                <w:szCs w:val="24"/>
                <w:lang w:val="en-GB"/>
              </w:rPr>
              <w:t>(10,107)</w:t>
            </w:r>
          </w:p>
        </w:tc>
        <w:tc>
          <w:tcPr>
            <w:tcW w:w="1224" w:type="dxa"/>
          </w:tcPr>
          <w:p w14:paraId="5915B54D" w14:textId="215F537D" w:rsidR="002072B3" w:rsidRPr="00B26CB5" w:rsidRDefault="002072B3" w:rsidP="002072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</w:t>
            </w:r>
            <w:r w:rsidR="009B723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B26CB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96" w:type="dxa"/>
          </w:tcPr>
          <w:p w14:paraId="30D93945" w14:textId="611297AF" w:rsidR="002072B3" w:rsidRPr="00B26CB5" w:rsidRDefault="002072B3" w:rsidP="002072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</w:t>
            </w:r>
            <w:r w:rsidR="009B723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</w:t>
            </w:r>
            <w:r w:rsidRPr="00B26CB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</w:tr>
      <w:tr w:rsidR="002072B3" w:rsidRPr="006461EA" w14:paraId="21D6AA59" w14:textId="77777777" w:rsidTr="000B7E71">
        <w:tc>
          <w:tcPr>
            <w:tcW w:w="3456" w:type="dxa"/>
            <w:vAlign w:val="bottom"/>
          </w:tcPr>
          <w:p w14:paraId="20C6F057" w14:textId="77777777" w:rsidR="002072B3" w:rsidRPr="006461EA" w:rsidRDefault="002072B3" w:rsidP="002072B3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เงินลงทุนในหลักทรัพย์เผื่อขาย</w:t>
            </w:r>
          </w:p>
        </w:tc>
        <w:tc>
          <w:tcPr>
            <w:tcW w:w="1197" w:type="dxa"/>
          </w:tcPr>
          <w:p w14:paraId="0AFEFB05" w14:textId="4EE40F1E" w:rsidR="002072B3" w:rsidRPr="00B26CB5" w:rsidRDefault="002072B3" w:rsidP="002072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</w:t>
            </w:r>
            <w:r w:rsidR="009B723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B26CB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42" w:type="dxa"/>
          </w:tcPr>
          <w:p w14:paraId="72F0B83E" w14:textId="121B3C80" w:rsidR="002072B3" w:rsidRPr="00B26CB5" w:rsidRDefault="00AC66BA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-</w:t>
            </w:r>
          </w:p>
        </w:tc>
        <w:tc>
          <w:tcPr>
            <w:tcW w:w="1224" w:type="dxa"/>
            <w:vAlign w:val="bottom"/>
          </w:tcPr>
          <w:p w14:paraId="17D92307" w14:textId="489BB8D4" w:rsidR="002072B3" w:rsidRPr="00B26CB5" w:rsidRDefault="00AC66BA" w:rsidP="002072B3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26CB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8F1436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2072B3" w:rsidRPr="00B26CB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8F1436">
              <w:rPr>
                <w:rFonts w:ascii="Browallia New" w:hAnsi="Browallia New" w:cs="Browallia New"/>
                <w:sz w:val="24"/>
                <w:szCs w:val="24"/>
                <w:lang w:val="en-GB"/>
              </w:rPr>
              <w:t>467</w:t>
            </w:r>
          </w:p>
        </w:tc>
        <w:tc>
          <w:tcPr>
            <w:tcW w:w="1196" w:type="dxa"/>
          </w:tcPr>
          <w:p w14:paraId="00218ACE" w14:textId="59BEEF11" w:rsidR="002072B3" w:rsidRPr="00B26CB5" w:rsidRDefault="00AC66BA" w:rsidP="002072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26CB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8F1436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2072B3" w:rsidRPr="00B26CB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8F1436">
              <w:rPr>
                <w:rFonts w:ascii="Browallia New" w:hAnsi="Browallia New" w:cs="Browallia New"/>
                <w:sz w:val="24"/>
                <w:szCs w:val="24"/>
                <w:lang w:val="en-GB"/>
              </w:rPr>
              <w:t>467</w:t>
            </w:r>
          </w:p>
        </w:tc>
      </w:tr>
      <w:tr w:rsidR="00D40F8B" w:rsidRPr="006461EA" w14:paraId="60B5565C" w14:textId="77777777" w:rsidTr="007F7583">
        <w:tc>
          <w:tcPr>
            <w:tcW w:w="3456" w:type="dxa"/>
            <w:vAlign w:val="bottom"/>
          </w:tcPr>
          <w:p w14:paraId="4351E3F0" w14:textId="77777777" w:rsidR="00D40F8B" w:rsidRPr="006461EA" w:rsidRDefault="00D40F8B" w:rsidP="000B7E71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7" w:type="dxa"/>
            <w:vAlign w:val="bottom"/>
          </w:tcPr>
          <w:p w14:paraId="37A23A9D" w14:textId="77777777" w:rsidR="00D40F8B" w:rsidRPr="00B26CB5" w:rsidRDefault="00D40F8B" w:rsidP="000B7E7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26CB5">
              <w:rPr>
                <w:rFonts w:ascii="Browallia New" w:hAnsi="Browallia New" w:cs="Browallia New"/>
                <w:sz w:val="24"/>
                <w:szCs w:val="24"/>
                <w:lang w:val="en-GB"/>
              </w:rPr>
              <w:t>16,543</w:t>
            </w:r>
          </w:p>
        </w:tc>
        <w:tc>
          <w:tcPr>
            <w:tcW w:w="1242" w:type="dxa"/>
            <w:vAlign w:val="bottom"/>
          </w:tcPr>
          <w:p w14:paraId="65AF7D5D" w14:textId="77777777" w:rsidR="00D40F8B" w:rsidRPr="00B26CB5" w:rsidRDefault="00D40F8B" w:rsidP="000B7E7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26CB5">
              <w:rPr>
                <w:rFonts w:ascii="Browallia New" w:hAnsi="Browallia New" w:cs="Browallia New"/>
                <w:sz w:val="24"/>
                <w:szCs w:val="24"/>
                <w:lang w:val="en-GB"/>
              </w:rPr>
              <w:t>(8,910)</w:t>
            </w:r>
          </w:p>
        </w:tc>
        <w:tc>
          <w:tcPr>
            <w:tcW w:w="1224" w:type="dxa"/>
            <w:vAlign w:val="bottom"/>
          </w:tcPr>
          <w:p w14:paraId="18693AF2" w14:textId="79EC202E" w:rsidR="00D40F8B" w:rsidRPr="00B26CB5" w:rsidRDefault="00AC66BA" w:rsidP="000B7E7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26CB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8F1436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D40F8B" w:rsidRPr="00B26CB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8F1436">
              <w:rPr>
                <w:rFonts w:ascii="Browallia New" w:hAnsi="Browallia New" w:cs="Browallia New"/>
                <w:sz w:val="24"/>
                <w:szCs w:val="24"/>
                <w:lang w:val="en-GB"/>
              </w:rPr>
              <w:t>199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18070772" w14:textId="5024DAC3" w:rsidR="00D40F8B" w:rsidRPr="00B26CB5" w:rsidRDefault="00AC66BA" w:rsidP="000B7E7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F7583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8F1436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D40F8B" w:rsidRPr="007F758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F7583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155329">
              <w:rPr>
                <w:rFonts w:ascii="Browallia New" w:hAnsi="Browallia New" w:cs="Browallia New"/>
                <w:sz w:val="24"/>
                <w:szCs w:val="24"/>
                <w:lang w:val="en-GB"/>
              </w:rPr>
              <w:t>36</w:t>
            </w:r>
          </w:p>
        </w:tc>
      </w:tr>
      <w:tr w:rsidR="00D40F8B" w:rsidRPr="006461EA" w14:paraId="60B8B592" w14:textId="77777777" w:rsidTr="000B7E71">
        <w:tc>
          <w:tcPr>
            <w:tcW w:w="3456" w:type="dxa"/>
            <w:vAlign w:val="bottom"/>
            <w:hideMark/>
          </w:tcPr>
          <w:p w14:paraId="27BEFF3C" w14:textId="77777777" w:rsidR="00D40F8B" w:rsidRPr="002072B3" w:rsidRDefault="00D40F8B" w:rsidP="000B7E71">
            <w:pPr>
              <w:spacing w:line="240" w:lineRule="auto"/>
              <w:ind w:left="-108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65526548" w14:textId="77777777" w:rsidR="00D40F8B" w:rsidRPr="006461EA" w:rsidRDefault="00D40F8B" w:rsidP="000B7E71">
            <w:pPr>
              <w:spacing w:line="240" w:lineRule="auto"/>
              <w:ind w:left="-108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หนี้สินภาษีเงินได้รอการตัดบัญชีจาก : </w:t>
            </w:r>
          </w:p>
        </w:tc>
        <w:tc>
          <w:tcPr>
            <w:tcW w:w="1197" w:type="dxa"/>
            <w:vAlign w:val="bottom"/>
          </w:tcPr>
          <w:p w14:paraId="250455BF" w14:textId="77777777" w:rsidR="00D40F8B" w:rsidRPr="006461EA" w:rsidRDefault="00D40F8B" w:rsidP="000B7E71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42" w:type="dxa"/>
            <w:vAlign w:val="bottom"/>
          </w:tcPr>
          <w:p w14:paraId="325A4B04" w14:textId="77777777" w:rsidR="00D40F8B" w:rsidRPr="006461EA" w:rsidRDefault="00D40F8B" w:rsidP="000B7E71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4CFCAEFF" w14:textId="77777777" w:rsidR="00D40F8B" w:rsidRPr="006461EA" w:rsidRDefault="00D40F8B" w:rsidP="000B7E71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96" w:type="dxa"/>
            <w:vAlign w:val="bottom"/>
          </w:tcPr>
          <w:p w14:paraId="14D23E9C" w14:textId="77777777" w:rsidR="00D40F8B" w:rsidRPr="006461EA" w:rsidRDefault="00D40F8B" w:rsidP="000B7E71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072B3" w:rsidRPr="006461EA" w14:paraId="4D116224" w14:textId="77777777" w:rsidTr="000B7E71">
        <w:tc>
          <w:tcPr>
            <w:tcW w:w="3456" w:type="dxa"/>
            <w:vAlign w:val="bottom"/>
          </w:tcPr>
          <w:p w14:paraId="291A8625" w14:textId="77777777" w:rsidR="002072B3" w:rsidRPr="006461EA" w:rsidRDefault="002072B3" w:rsidP="002072B3">
            <w:pPr>
              <w:tabs>
                <w:tab w:val="clear" w:pos="227"/>
                <w:tab w:val="left" w:pos="317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</w:rPr>
              <w:t>เงินลงทุนในหลักทรัพย์เผื่อขาย</w:t>
            </w:r>
          </w:p>
        </w:tc>
        <w:tc>
          <w:tcPr>
            <w:tcW w:w="1197" w:type="dxa"/>
            <w:vAlign w:val="bottom"/>
          </w:tcPr>
          <w:p w14:paraId="799906B0" w14:textId="77777777" w:rsidR="002072B3" w:rsidRPr="006461EA" w:rsidRDefault="002072B3" w:rsidP="002072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(1,104)</w:t>
            </w:r>
          </w:p>
        </w:tc>
        <w:tc>
          <w:tcPr>
            <w:tcW w:w="1242" w:type="dxa"/>
          </w:tcPr>
          <w:p w14:paraId="7EA2988D" w14:textId="693A1B85" w:rsidR="002072B3" w:rsidRPr="006461EA" w:rsidRDefault="002072B3" w:rsidP="002072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</w:t>
            </w:r>
            <w:r w:rsidRPr="00B26CB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14:paraId="3EC35AED" w14:textId="77777777" w:rsidR="002072B3" w:rsidRPr="006461EA" w:rsidRDefault="002072B3" w:rsidP="002072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1,104</w:t>
            </w:r>
          </w:p>
        </w:tc>
        <w:tc>
          <w:tcPr>
            <w:tcW w:w="1196" w:type="dxa"/>
          </w:tcPr>
          <w:p w14:paraId="6783F9C1" w14:textId="637EC162" w:rsidR="002072B3" w:rsidRPr="006461EA" w:rsidRDefault="002072B3" w:rsidP="002072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</w:t>
            </w:r>
            <w:r w:rsidRPr="00B26CB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</w:tr>
      <w:tr w:rsidR="002072B3" w:rsidRPr="006461EA" w14:paraId="36909ADB" w14:textId="77777777" w:rsidTr="000B7E71">
        <w:tc>
          <w:tcPr>
            <w:tcW w:w="3456" w:type="dxa"/>
            <w:vAlign w:val="bottom"/>
          </w:tcPr>
          <w:p w14:paraId="2EEED0AD" w14:textId="77777777" w:rsidR="002072B3" w:rsidRPr="006461EA" w:rsidRDefault="002072B3" w:rsidP="002072B3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7" w:type="dxa"/>
            <w:vAlign w:val="bottom"/>
          </w:tcPr>
          <w:p w14:paraId="1AC84F45" w14:textId="77777777" w:rsidR="002072B3" w:rsidRPr="006461EA" w:rsidRDefault="002072B3" w:rsidP="002072B3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(1,104)</w:t>
            </w:r>
          </w:p>
        </w:tc>
        <w:tc>
          <w:tcPr>
            <w:tcW w:w="1242" w:type="dxa"/>
          </w:tcPr>
          <w:p w14:paraId="1195DC6A" w14:textId="027545F2" w:rsidR="002072B3" w:rsidRPr="006461EA" w:rsidRDefault="002072B3" w:rsidP="002072B3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</w:t>
            </w:r>
            <w:r w:rsidRPr="00B26CB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14:paraId="3D3599E3" w14:textId="77777777" w:rsidR="002072B3" w:rsidRPr="006461EA" w:rsidRDefault="002072B3" w:rsidP="002072B3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1,104</w:t>
            </w:r>
          </w:p>
        </w:tc>
        <w:tc>
          <w:tcPr>
            <w:tcW w:w="1196" w:type="dxa"/>
          </w:tcPr>
          <w:p w14:paraId="4C5D68F7" w14:textId="4079408E" w:rsidR="002072B3" w:rsidRPr="006461EA" w:rsidRDefault="002072B3" w:rsidP="002072B3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</w:t>
            </w:r>
            <w:r w:rsidRPr="00B26CB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</w:tr>
    </w:tbl>
    <w:p w14:paraId="136BD4E2" w14:textId="6FA9736E" w:rsidR="00F40A6D" w:rsidRPr="006461EA" w:rsidRDefault="00F40A6D" w:rsidP="008D24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lang w:val="en-GB"/>
        </w:rPr>
      </w:pPr>
    </w:p>
    <w:p w14:paraId="33369C91" w14:textId="77777777" w:rsidR="00F86F4D" w:rsidRDefault="00F86F4D">
      <w:r>
        <w:br w:type="page"/>
      </w:r>
    </w:p>
    <w:tbl>
      <w:tblPr>
        <w:tblW w:w="8403" w:type="dxa"/>
        <w:tblInd w:w="990" w:type="dxa"/>
        <w:tblLayout w:type="fixed"/>
        <w:tblLook w:val="01E0" w:firstRow="1" w:lastRow="1" w:firstColumn="1" w:lastColumn="1" w:noHBand="0" w:noVBand="0"/>
      </w:tblPr>
      <w:tblGrid>
        <w:gridCol w:w="3690"/>
        <w:gridCol w:w="1152"/>
        <w:gridCol w:w="1179"/>
        <w:gridCol w:w="1224"/>
        <w:gridCol w:w="1158"/>
      </w:tblGrid>
      <w:tr w:rsidR="00BC0E77" w:rsidRPr="006461EA" w14:paraId="5727C385" w14:textId="77777777" w:rsidTr="00331E03">
        <w:trPr>
          <w:tblHeader/>
        </w:trPr>
        <w:tc>
          <w:tcPr>
            <w:tcW w:w="3690" w:type="dxa"/>
            <w:vAlign w:val="bottom"/>
          </w:tcPr>
          <w:p w14:paraId="17CAEA99" w14:textId="57820CEC" w:rsidR="007B23DF" w:rsidRPr="006461EA" w:rsidRDefault="007B23DF" w:rsidP="004A1EA9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713" w:type="dxa"/>
            <w:gridSpan w:val="4"/>
            <w:vAlign w:val="bottom"/>
            <w:hideMark/>
          </w:tcPr>
          <w:p w14:paraId="5E96B843" w14:textId="77777777" w:rsidR="007B23DF" w:rsidRPr="006461EA" w:rsidRDefault="007B23DF" w:rsidP="004A1EA9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BC0E77" w:rsidRPr="006461EA" w14:paraId="1A188C5F" w14:textId="77777777" w:rsidTr="00331E03">
        <w:trPr>
          <w:tblHeader/>
        </w:trPr>
        <w:tc>
          <w:tcPr>
            <w:tcW w:w="3690" w:type="dxa"/>
            <w:vAlign w:val="bottom"/>
          </w:tcPr>
          <w:p w14:paraId="2B84B5B6" w14:textId="77777777" w:rsidR="007B23DF" w:rsidRPr="006461EA" w:rsidRDefault="007B23DF" w:rsidP="004A1EA9">
            <w:pPr>
              <w:spacing w:line="240" w:lineRule="auto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713" w:type="dxa"/>
            <w:gridSpan w:val="4"/>
            <w:vAlign w:val="bottom"/>
            <w:hideMark/>
          </w:tcPr>
          <w:p w14:paraId="1D3BCC47" w14:textId="77777777" w:rsidR="007B23DF" w:rsidRPr="006461EA" w:rsidRDefault="007B23DF" w:rsidP="004A1EA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BC0E77" w:rsidRPr="006461EA" w14:paraId="165CE58C" w14:textId="77777777" w:rsidTr="00331E03">
        <w:trPr>
          <w:tblHeader/>
        </w:trPr>
        <w:tc>
          <w:tcPr>
            <w:tcW w:w="3690" w:type="dxa"/>
            <w:vAlign w:val="bottom"/>
          </w:tcPr>
          <w:p w14:paraId="3ACDE46A" w14:textId="77777777" w:rsidR="007B23DF" w:rsidRPr="006461EA" w:rsidRDefault="007B23DF" w:rsidP="004A1EA9">
            <w:pPr>
              <w:spacing w:line="240" w:lineRule="auto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07C0906D" w14:textId="77777777" w:rsidR="007B23DF" w:rsidRPr="006461EA" w:rsidRDefault="007B23DF" w:rsidP="004A1EA9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03" w:type="dxa"/>
            <w:gridSpan w:val="2"/>
            <w:vAlign w:val="bottom"/>
            <w:hideMark/>
          </w:tcPr>
          <w:p w14:paraId="017157E1" w14:textId="3BB77676" w:rsidR="007B23DF" w:rsidRPr="006461EA" w:rsidRDefault="007B23DF" w:rsidP="004A1EA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บันทึก</w:t>
            </w:r>
            <w:r w:rsidR="00302DDB">
              <w:rPr>
                <w:rFonts w:ascii="Browallia New" w:hAnsi="Browallia New" w:cs="Browallia New" w:hint="cs"/>
                <w:sz w:val="24"/>
                <w:szCs w:val="24"/>
                <w:cs/>
              </w:rPr>
              <w:t>ใน</w:t>
            </w:r>
          </w:p>
        </w:tc>
        <w:tc>
          <w:tcPr>
            <w:tcW w:w="1158" w:type="dxa"/>
            <w:vAlign w:val="bottom"/>
          </w:tcPr>
          <w:p w14:paraId="744501A4" w14:textId="77777777" w:rsidR="007B23DF" w:rsidRPr="006461EA" w:rsidRDefault="007B23DF" w:rsidP="004A1EA9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C0E77" w:rsidRPr="006461EA" w14:paraId="7C7960FE" w14:textId="77777777" w:rsidTr="00331E03">
        <w:trPr>
          <w:tblHeader/>
        </w:trPr>
        <w:tc>
          <w:tcPr>
            <w:tcW w:w="3690" w:type="dxa"/>
            <w:vAlign w:val="bottom"/>
          </w:tcPr>
          <w:p w14:paraId="04DED958" w14:textId="77777777" w:rsidR="007B23DF" w:rsidRPr="006461EA" w:rsidRDefault="007B23DF" w:rsidP="004A1EA9">
            <w:pPr>
              <w:spacing w:line="240" w:lineRule="auto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  <w:hideMark/>
          </w:tcPr>
          <w:p w14:paraId="7444C242" w14:textId="3882B0E0" w:rsidR="007B23DF" w:rsidRPr="006461EA" w:rsidRDefault="007B23DF" w:rsidP="004A1EA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มกราคม </w:t>
            </w:r>
            <w:r w:rsidRPr="006461EA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FE2265"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1179" w:type="dxa"/>
            <w:vAlign w:val="bottom"/>
            <w:hideMark/>
          </w:tcPr>
          <w:p w14:paraId="0CDD4E26" w14:textId="77777777" w:rsidR="007B23DF" w:rsidRPr="006461EA" w:rsidRDefault="007B23DF" w:rsidP="004A1EA9">
            <w:pPr>
              <w:pBdr>
                <w:bottom w:val="single" w:sz="4" w:space="1" w:color="auto"/>
              </w:pBdr>
              <w:spacing w:line="240" w:lineRule="auto"/>
              <w:ind w:hanging="24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งบกำไรขาดทุน</w:t>
            </w:r>
          </w:p>
        </w:tc>
        <w:tc>
          <w:tcPr>
            <w:tcW w:w="1224" w:type="dxa"/>
            <w:vAlign w:val="bottom"/>
            <w:hideMark/>
          </w:tcPr>
          <w:p w14:paraId="210BB823" w14:textId="77777777" w:rsidR="007B23DF" w:rsidRPr="006461EA" w:rsidRDefault="007B7010" w:rsidP="007B7010">
            <w:pPr>
              <w:pBdr>
                <w:bottom w:val="single" w:sz="4" w:space="1" w:color="auto"/>
              </w:pBdr>
              <w:spacing w:line="240" w:lineRule="auto"/>
              <w:ind w:hanging="24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1158" w:type="dxa"/>
            <w:vAlign w:val="bottom"/>
            <w:hideMark/>
          </w:tcPr>
          <w:p w14:paraId="59A3D042" w14:textId="07F02F36" w:rsidR="007B23DF" w:rsidRPr="006461EA" w:rsidRDefault="007B23DF" w:rsidP="004A1EA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ธันวาคม </w:t>
            </w:r>
            <w:r w:rsidRPr="006461EA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FE2265"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</w:tr>
      <w:tr w:rsidR="00BC0E77" w:rsidRPr="006461EA" w14:paraId="7E7C47EE" w14:textId="77777777" w:rsidTr="005B1ED7">
        <w:tc>
          <w:tcPr>
            <w:tcW w:w="3690" w:type="dxa"/>
            <w:vAlign w:val="bottom"/>
            <w:hideMark/>
          </w:tcPr>
          <w:p w14:paraId="578AFB7D" w14:textId="77777777" w:rsidR="007B23DF" w:rsidRPr="006461EA" w:rsidRDefault="007B23DF" w:rsidP="004A1EA9">
            <w:pPr>
              <w:spacing w:line="240" w:lineRule="auto"/>
              <w:ind w:left="-108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สินทรัพย์ภาษีเงินได้รอการตัดบัญชีจาก : </w:t>
            </w:r>
          </w:p>
        </w:tc>
        <w:tc>
          <w:tcPr>
            <w:tcW w:w="1152" w:type="dxa"/>
            <w:vAlign w:val="bottom"/>
          </w:tcPr>
          <w:p w14:paraId="09DED722" w14:textId="77777777" w:rsidR="007B23DF" w:rsidRPr="006461EA" w:rsidRDefault="007B23DF" w:rsidP="004A1EA9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9" w:type="dxa"/>
            <w:vAlign w:val="bottom"/>
          </w:tcPr>
          <w:p w14:paraId="44EFFC55" w14:textId="77777777" w:rsidR="007B23DF" w:rsidRPr="006461EA" w:rsidRDefault="007B23DF" w:rsidP="004A1EA9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45B01F92" w14:textId="77777777" w:rsidR="007B23DF" w:rsidRPr="006461EA" w:rsidRDefault="007B23DF" w:rsidP="004A1EA9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8" w:type="dxa"/>
            <w:vAlign w:val="bottom"/>
          </w:tcPr>
          <w:p w14:paraId="10B803F3" w14:textId="77777777" w:rsidR="007B23DF" w:rsidRPr="006461EA" w:rsidRDefault="007B23DF" w:rsidP="004A1EA9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E2265" w:rsidRPr="006461EA" w14:paraId="422250B3" w14:textId="77777777" w:rsidTr="00180CAF">
        <w:tc>
          <w:tcPr>
            <w:tcW w:w="3690" w:type="dxa"/>
            <w:vAlign w:val="bottom"/>
          </w:tcPr>
          <w:p w14:paraId="71005155" w14:textId="324BB7BF" w:rsidR="00FE2265" w:rsidRPr="006461EA" w:rsidRDefault="00FE2265" w:rsidP="00FE2265">
            <w:pPr>
              <w:tabs>
                <w:tab w:val="clear" w:pos="227"/>
                <w:tab w:val="left" w:pos="317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หนี้สิ</w:t>
            </w: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</w:rPr>
              <w:t>นภาระผูกพัน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1152" w:type="dxa"/>
          </w:tcPr>
          <w:p w14:paraId="343D1793" w14:textId="30A09919" w:rsidR="00FE2265" w:rsidRPr="006461EA" w:rsidRDefault="00FE2265" w:rsidP="00FE22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7,160</w:t>
            </w:r>
          </w:p>
        </w:tc>
        <w:tc>
          <w:tcPr>
            <w:tcW w:w="1179" w:type="dxa"/>
          </w:tcPr>
          <w:p w14:paraId="26BE393F" w14:textId="3AF2499E" w:rsidR="00FE2265" w:rsidRPr="006461EA" w:rsidRDefault="00937921" w:rsidP="00FE22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2,983</w:t>
            </w:r>
          </w:p>
        </w:tc>
        <w:tc>
          <w:tcPr>
            <w:tcW w:w="1224" w:type="dxa"/>
          </w:tcPr>
          <w:p w14:paraId="6AA6ED5E" w14:textId="3F904596" w:rsidR="00FE2265" w:rsidRPr="006461EA" w:rsidRDefault="00937921" w:rsidP="009379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846</w:t>
            </w:r>
          </w:p>
        </w:tc>
        <w:tc>
          <w:tcPr>
            <w:tcW w:w="1158" w:type="dxa"/>
          </w:tcPr>
          <w:p w14:paraId="20ED13EE" w14:textId="2F817DC3" w:rsidR="00FE2265" w:rsidRPr="006461EA" w:rsidRDefault="00937921" w:rsidP="00FE22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10,989</w:t>
            </w:r>
          </w:p>
        </w:tc>
      </w:tr>
      <w:tr w:rsidR="00223104" w:rsidRPr="006461EA" w14:paraId="6B9174E4" w14:textId="77777777" w:rsidTr="007A33DE">
        <w:tc>
          <w:tcPr>
            <w:tcW w:w="3690" w:type="dxa"/>
            <w:vAlign w:val="bottom"/>
          </w:tcPr>
          <w:p w14:paraId="2F47553D" w14:textId="7723A710" w:rsidR="00223104" w:rsidRPr="006461EA" w:rsidRDefault="00223104" w:rsidP="00223104">
            <w:pPr>
              <w:tabs>
                <w:tab w:val="clear" w:pos="227"/>
                <w:tab w:val="left" w:pos="317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</w:rPr>
              <w:t>เงินลงทุนในหลักทรัพย์เผื่อขาย</w:t>
            </w:r>
          </w:p>
        </w:tc>
        <w:tc>
          <w:tcPr>
            <w:tcW w:w="1152" w:type="dxa"/>
          </w:tcPr>
          <w:p w14:paraId="5E9DC84B" w14:textId="1C1E20A9" w:rsidR="00223104" w:rsidRPr="006461EA" w:rsidRDefault="00223104" w:rsidP="00223104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14,467</w:t>
            </w:r>
          </w:p>
        </w:tc>
        <w:tc>
          <w:tcPr>
            <w:tcW w:w="1179" w:type="dxa"/>
            <w:vAlign w:val="center"/>
          </w:tcPr>
          <w:p w14:paraId="6619DBDB" w14:textId="2151F409" w:rsidR="00223104" w:rsidRPr="006461EA" w:rsidRDefault="00223104" w:rsidP="00223104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</w:t>
            </w:r>
            <w:r w:rsidR="009B723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vAlign w:val="center"/>
          </w:tcPr>
          <w:p w14:paraId="09144F02" w14:textId="25F2A5E2" w:rsidR="00223104" w:rsidRPr="00223104" w:rsidRDefault="00223104" w:rsidP="00615495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</w:t>
            </w:r>
            <w:r w:rsidR="00615495">
              <w:rPr>
                <w:rFonts w:ascii="Browallia New" w:hAnsi="Browallia New" w:cs="Browallia New"/>
                <w:sz w:val="24"/>
                <w:szCs w:val="24"/>
                <w:lang w:val="en-GB"/>
              </w:rPr>
              <w:t>133,912</w:t>
            </w:r>
          </w:p>
        </w:tc>
        <w:tc>
          <w:tcPr>
            <w:tcW w:w="1158" w:type="dxa"/>
          </w:tcPr>
          <w:p w14:paraId="6B27A929" w14:textId="7D9A55EE" w:rsidR="00223104" w:rsidRPr="006461EA" w:rsidRDefault="00223104" w:rsidP="00223104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148,379</w:t>
            </w:r>
          </w:p>
        </w:tc>
      </w:tr>
      <w:tr w:rsidR="00223104" w:rsidRPr="006461EA" w14:paraId="05989BF0" w14:textId="77777777" w:rsidTr="007A33DE">
        <w:tc>
          <w:tcPr>
            <w:tcW w:w="3690" w:type="dxa"/>
            <w:vAlign w:val="bottom"/>
          </w:tcPr>
          <w:p w14:paraId="397EC88E" w14:textId="77777777" w:rsidR="00223104" w:rsidRPr="006461EA" w:rsidRDefault="00223104" w:rsidP="00223104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4FE0CE25" w14:textId="4AD7BF4C" w:rsidR="00223104" w:rsidRPr="006461EA" w:rsidRDefault="00223104" w:rsidP="0022310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21,627</w:t>
            </w:r>
          </w:p>
        </w:tc>
        <w:tc>
          <w:tcPr>
            <w:tcW w:w="1179" w:type="dxa"/>
            <w:vAlign w:val="center"/>
          </w:tcPr>
          <w:p w14:paraId="7E51441E" w14:textId="3200035B" w:rsidR="00223104" w:rsidRPr="006461EA" w:rsidRDefault="00223104" w:rsidP="002C1B03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</w:t>
            </w:r>
            <w:r w:rsidR="002C1B03">
              <w:rPr>
                <w:rFonts w:ascii="Browallia New" w:hAnsi="Browallia New" w:cs="Browallia New"/>
                <w:sz w:val="24"/>
                <w:szCs w:val="24"/>
                <w:lang w:val="en-GB"/>
              </w:rPr>
              <w:t>2,983</w:t>
            </w:r>
          </w:p>
        </w:tc>
        <w:tc>
          <w:tcPr>
            <w:tcW w:w="1224" w:type="dxa"/>
            <w:vAlign w:val="center"/>
          </w:tcPr>
          <w:p w14:paraId="0EAF3B92" w14:textId="4A73DF09" w:rsidR="00223104" w:rsidRPr="006461EA" w:rsidRDefault="00223104" w:rsidP="002C1B03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</w:t>
            </w:r>
            <w:r w:rsidR="00615495">
              <w:rPr>
                <w:rFonts w:ascii="Browallia New" w:hAnsi="Browallia New" w:cs="Browallia New"/>
                <w:sz w:val="24"/>
                <w:szCs w:val="24"/>
                <w:lang w:val="en-GB"/>
              </w:rPr>
              <w:t>134,758</w:t>
            </w:r>
          </w:p>
        </w:tc>
        <w:tc>
          <w:tcPr>
            <w:tcW w:w="1158" w:type="dxa"/>
          </w:tcPr>
          <w:p w14:paraId="738D0F80" w14:textId="400B765A" w:rsidR="00223104" w:rsidRPr="006461EA" w:rsidRDefault="00223104" w:rsidP="0022310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159,368</w:t>
            </w:r>
          </w:p>
        </w:tc>
      </w:tr>
    </w:tbl>
    <w:p w14:paraId="50D9AF60" w14:textId="4A29E8AA" w:rsidR="0023554E" w:rsidRPr="00FE2265" w:rsidRDefault="0023554E">
      <w:pPr>
        <w:rPr>
          <w:sz w:val="36"/>
          <w:szCs w:val="36"/>
        </w:rPr>
      </w:pPr>
    </w:p>
    <w:tbl>
      <w:tblPr>
        <w:tblW w:w="8403" w:type="dxa"/>
        <w:tblInd w:w="990" w:type="dxa"/>
        <w:tblLayout w:type="fixed"/>
        <w:tblLook w:val="01E0" w:firstRow="1" w:lastRow="1" w:firstColumn="1" w:lastColumn="1" w:noHBand="0" w:noVBand="0"/>
      </w:tblPr>
      <w:tblGrid>
        <w:gridCol w:w="3690"/>
        <w:gridCol w:w="1152"/>
        <w:gridCol w:w="1179"/>
        <w:gridCol w:w="1224"/>
        <w:gridCol w:w="1158"/>
      </w:tblGrid>
      <w:tr w:rsidR="00FE2265" w:rsidRPr="006461EA" w14:paraId="72F740BC" w14:textId="77777777" w:rsidTr="000B7E71">
        <w:trPr>
          <w:tblHeader/>
        </w:trPr>
        <w:tc>
          <w:tcPr>
            <w:tcW w:w="3690" w:type="dxa"/>
            <w:vAlign w:val="bottom"/>
          </w:tcPr>
          <w:p w14:paraId="10615943" w14:textId="5121308E" w:rsidR="00FE2265" w:rsidRPr="006461EA" w:rsidRDefault="00F40A6D" w:rsidP="000B7E71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  <w:r>
              <w:br w:type="page"/>
            </w:r>
          </w:p>
        </w:tc>
        <w:tc>
          <w:tcPr>
            <w:tcW w:w="4713" w:type="dxa"/>
            <w:gridSpan w:val="4"/>
            <w:vAlign w:val="bottom"/>
            <w:hideMark/>
          </w:tcPr>
          <w:p w14:paraId="01AA07BB" w14:textId="77777777" w:rsidR="00FE2265" w:rsidRPr="006461EA" w:rsidRDefault="00FE2265" w:rsidP="000B7E71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FE2265" w:rsidRPr="006461EA" w14:paraId="7120CBAB" w14:textId="77777777" w:rsidTr="000B7E71">
        <w:trPr>
          <w:tblHeader/>
        </w:trPr>
        <w:tc>
          <w:tcPr>
            <w:tcW w:w="3690" w:type="dxa"/>
            <w:vAlign w:val="bottom"/>
          </w:tcPr>
          <w:p w14:paraId="127B6828" w14:textId="77777777" w:rsidR="00FE2265" w:rsidRPr="006461EA" w:rsidRDefault="00FE2265" w:rsidP="000B7E71">
            <w:pPr>
              <w:spacing w:line="240" w:lineRule="auto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713" w:type="dxa"/>
            <w:gridSpan w:val="4"/>
            <w:vAlign w:val="bottom"/>
            <w:hideMark/>
          </w:tcPr>
          <w:p w14:paraId="23578F4A" w14:textId="77777777" w:rsidR="00FE2265" w:rsidRPr="006461EA" w:rsidRDefault="00FE2265" w:rsidP="000B7E7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FE2265" w:rsidRPr="006461EA" w14:paraId="3BDB0E96" w14:textId="77777777" w:rsidTr="000B7E71">
        <w:trPr>
          <w:tblHeader/>
        </w:trPr>
        <w:tc>
          <w:tcPr>
            <w:tcW w:w="3690" w:type="dxa"/>
            <w:vAlign w:val="bottom"/>
          </w:tcPr>
          <w:p w14:paraId="12324B65" w14:textId="77777777" w:rsidR="00FE2265" w:rsidRPr="006461EA" w:rsidRDefault="00FE2265" w:rsidP="000B7E71">
            <w:pPr>
              <w:spacing w:line="240" w:lineRule="auto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2E83274D" w14:textId="77777777" w:rsidR="00FE2265" w:rsidRPr="006461EA" w:rsidRDefault="00FE2265" w:rsidP="000B7E71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03" w:type="dxa"/>
            <w:gridSpan w:val="2"/>
            <w:vAlign w:val="bottom"/>
            <w:hideMark/>
          </w:tcPr>
          <w:p w14:paraId="788784FE" w14:textId="77777777" w:rsidR="00FE2265" w:rsidRPr="006461EA" w:rsidRDefault="00FE2265" w:rsidP="000B7E7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บันทึก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ใน</w:t>
            </w:r>
          </w:p>
        </w:tc>
        <w:tc>
          <w:tcPr>
            <w:tcW w:w="1158" w:type="dxa"/>
            <w:vAlign w:val="bottom"/>
          </w:tcPr>
          <w:p w14:paraId="0206042E" w14:textId="77777777" w:rsidR="00FE2265" w:rsidRPr="006461EA" w:rsidRDefault="00FE2265" w:rsidP="000B7E71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E2265" w:rsidRPr="006461EA" w14:paraId="68888428" w14:textId="77777777" w:rsidTr="000B7E71">
        <w:trPr>
          <w:tblHeader/>
        </w:trPr>
        <w:tc>
          <w:tcPr>
            <w:tcW w:w="3690" w:type="dxa"/>
            <w:vAlign w:val="bottom"/>
          </w:tcPr>
          <w:p w14:paraId="5DCB5AF9" w14:textId="77777777" w:rsidR="00FE2265" w:rsidRPr="006461EA" w:rsidRDefault="00FE2265" w:rsidP="000B7E71">
            <w:pPr>
              <w:spacing w:line="240" w:lineRule="auto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  <w:hideMark/>
          </w:tcPr>
          <w:p w14:paraId="5D6DE210" w14:textId="77777777" w:rsidR="00FE2265" w:rsidRPr="006461EA" w:rsidRDefault="00FE2265" w:rsidP="000B7E7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มกราคม </w:t>
            </w:r>
            <w:r w:rsidRPr="006461EA">
              <w:rPr>
                <w:rFonts w:ascii="Browallia New" w:hAnsi="Browallia New" w:cs="Browallia New"/>
                <w:sz w:val="24"/>
                <w:szCs w:val="24"/>
              </w:rPr>
              <w:t>2561</w:t>
            </w:r>
          </w:p>
        </w:tc>
        <w:tc>
          <w:tcPr>
            <w:tcW w:w="1179" w:type="dxa"/>
            <w:vAlign w:val="bottom"/>
            <w:hideMark/>
          </w:tcPr>
          <w:p w14:paraId="5B867752" w14:textId="77777777" w:rsidR="00FE2265" w:rsidRPr="006461EA" w:rsidRDefault="00FE2265" w:rsidP="000B7E71">
            <w:pPr>
              <w:pBdr>
                <w:bottom w:val="single" w:sz="4" w:space="1" w:color="auto"/>
              </w:pBdr>
              <w:spacing w:line="240" w:lineRule="auto"/>
              <w:ind w:hanging="24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งบกำไรขาดทุน</w:t>
            </w:r>
          </w:p>
        </w:tc>
        <w:tc>
          <w:tcPr>
            <w:tcW w:w="1224" w:type="dxa"/>
            <w:vAlign w:val="bottom"/>
            <w:hideMark/>
          </w:tcPr>
          <w:p w14:paraId="509C7A20" w14:textId="77777777" w:rsidR="00FE2265" w:rsidRPr="006461EA" w:rsidRDefault="00FE2265" w:rsidP="000B7E71">
            <w:pPr>
              <w:pBdr>
                <w:bottom w:val="single" w:sz="4" w:space="1" w:color="auto"/>
              </w:pBdr>
              <w:spacing w:line="240" w:lineRule="auto"/>
              <w:ind w:hanging="24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1158" w:type="dxa"/>
            <w:vAlign w:val="bottom"/>
            <w:hideMark/>
          </w:tcPr>
          <w:p w14:paraId="1E0608B3" w14:textId="77777777" w:rsidR="00FE2265" w:rsidRPr="006461EA" w:rsidRDefault="00FE2265" w:rsidP="000B7E7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ธันวาคม </w:t>
            </w:r>
            <w:r w:rsidRPr="006461EA">
              <w:rPr>
                <w:rFonts w:ascii="Browallia New" w:hAnsi="Browallia New" w:cs="Browallia New"/>
                <w:sz w:val="24"/>
                <w:szCs w:val="24"/>
              </w:rPr>
              <w:t>2561</w:t>
            </w:r>
          </w:p>
        </w:tc>
      </w:tr>
      <w:tr w:rsidR="00FE2265" w:rsidRPr="006461EA" w14:paraId="62608F7B" w14:textId="77777777" w:rsidTr="000B7E71">
        <w:tc>
          <w:tcPr>
            <w:tcW w:w="3690" w:type="dxa"/>
            <w:vAlign w:val="bottom"/>
            <w:hideMark/>
          </w:tcPr>
          <w:p w14:paraId="5842D729" w14:textId="77777777" w:rsidR="00FE2265" w:rsidRPr="006461EA" w:rsidRDefault="00FE2265" w:rsidP="000B7E71">
            <w:pPr>
              <w:spacing w:line="240" w:lineRule="auto"/>
              <w:ind w:left="-108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สินทรัพย์ภาษีเงินได้รอการตัดบัญชีจาก : </w:t>
            </w:r>
          </w:p>
        </w:tc>
        <w:tc>
          <w:tcPr>
            <w:tcW w:w="1152" w:type="dxa"/>
            <w:vAlign w:val="bottom"/>
          </w:tcPr>
          <w:p w14:paraId="17451790" w14:textId="77777777" w:rsidR="00FE2265" w:rsidRPr="006461EA" w:rsidRDefault="00FE2265" w:rsidP="000B7E71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9" w:type="dxa"/>
            <w:vAlign w:val="bottom"/>
          </w:tcPr>
          <w:p w14:paraId="50A5B6B8" w14:textId="77777777" w:rsidR="00FE2265" w:rsidRPr="006461EA" w:rsidRDefault="00FE2265" w:rsidP="000B7E71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005F8EA8" w14:textId="77777777" w:rsidR="00FE2265" w:rsidRPr="006461EA" w:rsidRDefault="00FE2265" w:rsidP="000B7E71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8" w:type="dxa"/>
            <w:vAlign w:val="bottom"/>
          </w:tcPr>
          <w:p w14:paraId="6CF08664" w14:textId="77777777" w:rsidR="00FE2265" w:rsidRPr="006461EA" w:rsidRDefault="00FE2265" w:rsidP="000B7E71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E2265" w:rsidRPr="006461EA" w14:paraId="06E965CF" w14:textId="77777777" w:rsidTr="000B7E71">
        <w:tc>
          <w:tcPr>
            <w:tcW w:w="3690" w:type="dxa"/>
            <w:vAlign w:val="bottom"/>
          </w:tcPr>
          <w:p w14:paraId="2D6D5227" w14:textId="77777777" w:rsidR="00FE2265" w:rsidRPr="006461EA" w:rsidRDefault="00FE2265" w:rsidP="000B7E71">
            <w:pPr>
              <w:tabs>
                <w:tab w:val="clear" w:pos="227"/>
                <w:tab w:val="left" w:pos="317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หนี้สิ</w:t>
            </w: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</w:rPr>
              <w:t>นภาระผูกพัน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1152" w:type="dxa"/>
          </w:tcPr>
          <w:p w14:paraId="55F56E4B" w14:textId="77777777" w:rsidR="00FE2265" w:rsidRPr="006461EA" w:rsidRDefault="00FE2265" w:rsidP="000B7E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5,963</w:t>
            </w:r>
          </w:p>
        </w:tc>
        <w:tc>
          <w:tcPr>
            <w:tcW w:w="1179" w:type="dxa"/>
          </w:tcPr>
          <w:p w14:paraId="43952211" w14:textId="77777777" w:rsidR="00FE2265" w:rsidRPr="006461EA" w:rsidRDefault="00FE2265" w:rsidP="000B7E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1,197</w:t>
            </w:r>
          </w:p>
        </w:tc>
        <w:tc>
          <w:tcPr>
            <w:tcW w:w="1224" w:type="dxa"/>
          </w:tcPr>
          <w:p w14:paraId="4B48B274" w14:textId="77777777" w:rsidR="00FE2265" w:rsidRPr="006461EA" w:rsidRDefault="00FE2265" w:rsidP="000B7E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 </w:t>
            </w:r>
            <w:r w:rsidRPr="006461E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8" w:type="dxa"/>
          </w:tcPr>
          <w:p w14:paraId="3EF2E289" w14:textId="77777777" w:rsidR="00FE2265" w:rsidRPr="006461EA" w:rsidRDefault="00FE2265" w:rsidP="000B7E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7,160</w:t>
            </w:r>
          </w:p>
        </w:tc>
      </w:tr>
      <w:tr w:rsidR="00FE2265" w:rsidRPr="006461EA" w14:paraId="2C846D89" w14:textId="77777777" w:rsidTr="000B7E71">
        <w:tc>
          <w:tcPr>
            <w:tcW w:w="3690" w:type="dxa"/>
            <w:vAlign w:val="bottom"/>
          </w:tcPr>
          <w:p w14:paraId="42F366FA" w14:textId="77777777" w:rsidR="00FE2265" w:rsidRPr="006461EA" w:rsidRDefault="00FE2265" w:rsidP="000B7E71">
            <w:pPr>
              <w:tabs>
                <w:tab w:val="clear" w:pos="227"/>
                <w:tab w:val="left" w:pos="317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</w:rPr>
              <w:t>เงินลงทุนในหลักทรัพย์เผื่อขาย</w:t>
            </w:r>
          </w:p>
        </w:tc>
        <w:tc>
          <w:tcPr>
            <w:tcW w:w="1152" w:type="dxa"/>
            <w:vAlign w:val="center"/>
          </w:tcPr>
          <w:p w14:paraId="0EC2682E" w14:textId="77777777" w:rsidR="00FE2265" w:rsidRPr="006461EA" w:rsidRDefault="00FE2265" w:rsidP="000B7E71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</w:t>
            </w: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79" w:type="dxa"/>
            <w:vAlign w:val="center"/>
          </w:tcPr>
          <w:p w14:paraId="53235AA4" w14:textId="77777777" w:rsidR="00FE2265" w:rsidRPr="006461EA" w:rsidRDefault="00FE2265" w:rsidP="000B7E71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</w:t>
            </w: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</w:tcPr>
          <w:p w14:paraId="0E592CAF" w14:textId="77777777" w:rsidR="00FE2265" w:rsidRDefault="00FE2265" w:rsidP="000B7E71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14,467</w:t>
            </w:r>
          </w:p>
        </w:tc>
        <w:tc>
          <w:tcPr>
            <w:tcW w:w="1158" w:type="dxa"/>
          </w:tcPr>
          <w:p w14:paraId="0E13E6A8" w14:textId="77777777" w:rsidR="00FE2265" w:rsidRPr="006461EA" w:rsidRDefault="00FE2265" w:rsidP="000B7E71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14,467</w:t>
            </w:r>
          </w:p>
        </w:tc>
      </w:tr>
      <w:tr w:rsidR="00FE2265" w:rsidRPr="006461EA" w14:paraId="4E4E1AD3" w14:textId="77777777" w:rsidTr="000B7E71">
        <w:tc>
          <w:tcPr>
            <w:tcW w:w="3690" w:type="dxa"/>
            <w:vAlign w:val="bottom"/>
          </w:tcPr>
          <w:p w14:paraId="6F6AE494" w14:textId="77777777" w:rsidR="00FE2265" w:rsidRPr="006461EA" w:rsidRDefault="00FE2265" w:rsidP="000B7E71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72CFEA5D" w14:textId="77777777" w:rsidR="00FE2265" w:rsidRPr="006461EA" w:rsidRDefault="00FE2265" w:rsidP="000B7E7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5,963</w:t>
            </w:r>
          </w:p>
        </w:tc>
        <w:tc>
          <w:tcPr>
            <w:tcW w:w="1179" w:type="dxa"/>
            <w:vAlign w:val="bottom"/>
          </w:tcPr>
          <w:p w14:paraId="2D5EE181" w14:textId="77777777" w:rsidR="00FE2265" w:rsidRPr="006461EA" w:rsidRDefault="00FE2265" w:rsidP="000B7E7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1,197</w:t>
            </w:r>
          </w:p>
        </w:tc>
        <w:tc>
          <w:tcPr>
            <w:tcW w:w="1224" w:type="dxa"/>
          </w:tcPr>
          <w:p w14:paraId="2BFDE51C" w14:textId="77777777" w:rsidR="00FE2265" w:rsidRPr="006461EA" w:rsidRDefault="00FE2265" w:rsidP="000B7E7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14,467</w:t>
            </w:r>
          </w:p>
        </w:tc>
        <w:tc>
          <w:tcPr>
            <w:tcW w:w="1158" w:type="dxa"/>
          </w:tcPr>
          <w:p w14:paraId="464B3571" w14:textId="77777777" w:rsidR="00FE2265" w:rsidRPr="006461EA" w:rsidRDefault="00FE2265" w:rsidP="000B7E7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21,627</w:t>
            </w:r>
          </w:p>
        </w:tc>
      </w:tr>
      <w:tr w:rsidR="00FE2265" w:rsidRPr="006461EA" w14:paraId="3540E26B" w14:textId="77777777" w:rsidTr="000B7E71">
        <w:tc>
          <w:tcPr>
            <w:tcW w:w="3690" w:type="dxa"/>
            <w:vAlign w:val="bottom"/>
          </w:tcPr>
          <w:p w14:paraId="2567E446" w14:textId="77777777" w:rsidR="00FE2265" w:rsidRPr="006461EA" w:rsidRDefault="00FE2265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800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1DAD202F" w14:textId="77777777" w:rsidR="00FE2265" w:rsidRPr="006461EA" w:rsidRDefault="00FE2265" w:rsidP="000B7E7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800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79" w:type="dxa"/>
            <w:vAlign w:val="bottom"/>
          </w:tcPr>
          <w:p w14:paraId="15B85AE2" w14:textId="77777777" w:rsidR="00FE2265" w:rsidRPr="006461EA" w:rsidRDefault="00FE2265" w:rsidP="000B7E7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800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5C833F3B" w14:textId="77777777" w:rsidR="00FE2265" w:rsidRPr="006461EA" w:rsidRDefault="00FE2265" w:rsidP="000B7E7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800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8" w:type="dxa"/>
          </w:tcPr>
          <w:p w14:paraId="321D9DF1" w14:textId="77777777" w:rsidR="00FE2265" w:rsidRPr="006461EA" w:rsidRDefault="00FE2265" w:rsidP="000B7E7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800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FE2265" w:rsidRPr="006461EA" w14:paraId="4305143A" w14:textId="77777777" w:rsidTr="000B7E71">
        <w:tc>
          <w:tcPr>
            <w:tcW w:w="3690" w:type="dxa"/>
            <w:vAlign w:val="bottom"/>
            <w:hideMark/>
          </w:tcPr>
          <w:p w14:paraId="153B01BC" w14:textId="77777777" w:rsidR="00FE2265" w:rsidRPr="006461EA" w:rsidRDefault="00FE2265" w:rsidP="000B7E71">
            <w:pPr>
              <w:spacing w:line="240" w:lineRule="auto"/>
              <w:ind w:left="-108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หนี้สินภาษีเงินได้รอการตัดบัญชีจาก :</w:t>
            </w:r>
          </w:p>
        </w:tc>
        <w:tc>
          <w:tcPr>
            <w:tcW w:w="1152" w:type="dxa"/>
            <w:vAlign w:val="bottom"/>
          </w:tcPr>
          <w:p w14:paraId="13BE3B21" w14:textId="77777777" w:rsidR="00FE2265" w:rsidRPr="006461EA" w:rsidRDefault="00FE2265" w:rsidP="000B7E71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9" w:type="dxa"/>
            <w:vAlign w:val="bottom"/>
          </w:tcPr>
          <w:p w14:paraId="03EF0C73" w14:textId="77777777" w:rsidR="00FE2265" w:rsidRPr="006461EA" w:rsidRDefault="00FE2265" w:rsidP="000B7E71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04BD58BE" w14:textId="77777777" w:rsidR="00FE2265" w:rsidRPr="006461EA" w:rsidRDefault="00FE2265" w:rsidP="000B7E71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8" w:type="dxa"/>
            <w:vAlign w:val="bottom"/>
          </w:tcPr>
          <w:p w14:paraId="6F023701" w14:textId="77777777" w:rsidR="00FE2265" w:rsidRPr="006461EA" w:rsidRDefault="00FE2265" w:rsidP="000B7E71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E2265" w:rsidRPr="006461EA" w14:paraId="012D30B7" w14:textId="77777777" w:rsidTr="000B7E71">
        <w:tc>
          <w:tcPr>
            <w:tcW w:w="3690" w:type="dxa"/>
            <w:vAlign w:val="center"/>
          </w:tcPr>
          <w:p w14:paraId="34E5E072" w14:textId="77777777" w:rsidR="00FE2265" w:rsidRPr="006461EA" w:rsidRDefault="00FE2265" w:rsidP="000B7E71">
            <w:pPr>
              <w:tabs>
                <w:tab w:val="clear" w:pos="227"/>
                <w:tab w:val="left" w:pos="317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</w:rPr>
              <w:t>เงินลงทุนในหลักทรัพย์เผื่อขาย</w:t>
            </w:r>
          </w:p>
        </w:tc>
        <w:tc>
          <w:tcPr>
            <w:tcW w:w="1152" w:type="dxa"/>
            <w:vAlign w:val="center"/>
          </w:tcPr>
          <w:p w14:paraId="71E0340D" w14:textId="77777777" w:rsidR="00FE2265" w:rsidRPr="006461EA" w:rsidRDefault="00FE2265" w:rsidP="000B7E71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(1,104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79" w:type="dxa"/>
            <w:vAlign w:val="center"/>
          </w:tcPr>
          <w:p w14:paraId="4139D13B" w14:textId="77777777" w:rsidR="00FE2265" w:rsidRPr="006461EA" w:rsidRDefault="00FE2265" w:rsidP="000B7E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</w:t>
            </w: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</w:tcPr>
          <w:p w14:paraId="621C9DAC" w14:textId="77777777" w:rsidR="00FE2265" w:rsidRPr="006461EA" w:rsidRDefault="00FE2265" w:rsidP="000B7E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35F5B">
              <w:rPr>
                <w:rFonts w:ascii="Browallia New" w:hAnsi="Browallia New" w:cs="Browallia New"/>
                <w:sz w:val="24"/>
                <w:szCs w:val="24"/>
              </w:rPr>
              <w:t>1,104</w:t>
            </w:r>
          </w:p>
        </w:tc>
        <w:tc>
          <w:tcPr>
            <w:tcW w:w="1158" w:type="dxa"/>
            <w:vAlign w:val="center"/>
          </w:tcPr>
          <w:p w14:paraId="7ED9B622" w14:textId="77777777" w:rsidR="00FE2265" w:rsidRPr="006461EA" w:rsidRDefault="00FE2265" w:rsidP="000B7E7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</w:t>
            </w: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FE2265" w:rsidRPr="006461EA" w14:paraId="460661FF" w14:textId="77777777" w:rsidTr="000B7E71">
        <w:tc>
          <w:tcPr>
            <w:tcW w:w="3690" w:type="dxa"/>
            <w:vAlign w:val="bottom"/>
          </w:tcPr>
          <w:p w14:paraId="3DB2816C" w14:textId="77777777" w:rsidR="00FE2265" w:rsidRPr="006461EA" w:rsidRDefault="00FE2265" w:rsidP="000B7E71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center"/>
          </w:tcPr>
          <w:p w14:paraId="041BD4C5" w14:textId="77777777" w:rsidR="00FE2265" w:rsidRPr="006461EA" w:rsidRDefault="00FE2265" w:rsidP="000B7E7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(1,104)</w:t>
            </w:r>
          </w:p>
        </w:tc>
        <w:tc>
          <w:tcPr>
            <w:tcW w:w="1179" w:type="dxa"/>
            <w:vAlign w:val="center"/>
          </w:tcPr>
          <w:p w14:paraId="3ABE41EA" w14:textId="77777777" w:rsidR="00FE2265" w:rsidRPr="006461EA" w:rsidRDefault="00FE2265" w:rsidP="000B7E7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</w:t>
            </w: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</w:tcPr>
          <w:p w14:paraId="2FF37843" w14:textId="77777777" w:rsidR="00FE2265" w:rsidRPr="006461EA" w:rsidRDefault="00FE2265" w:rsidP="000B7E7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35F5B">
              <w:rPr>
                <w:rFonts w:ascii="Browallia New" w:hAnsi="Browallia New" w:cs="Browallia New"/>
                <w:sz w:val="24"/>
                <w:szCs w:val="24"/>
              </w:rPr>
              <w:t>1,104</w:t>
            </w:r>
          </w:p>
        </w:tc>
        <w:tc>
          <w:tcPr>
            <w:tcW w:w="1158" w:type="dxa"/>
            <w:vAlign w:val="center"/>
          </w:tcPr>
          <w:p w14:paraId="2A597C68" w14:textId="77777777" w:rsidR="00FE2265" w:rsidRPr="006461EA" w:rsidRDefault="00FE2265" w:rsidP="000B7E7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</w:t>
            </w: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</w:tbl>
    <w:p w14:paraId="6C6A6814" w14:textId="77777777" w:rsidR="006F7506" w:rsidRPr="006461EA" w:rsidRDefault="006F7506" w:rsidP="007B23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00"/>
        <w:jc w:val="thaiDistribute"/>
        <w:rPr>
          <w:rFonts w:ascii="Browallia New" w:hAnsi="Browallia New" w:cs="Browallia New"/>
          <w:b/>
          <w:bCs/>
          <w:sz w:val="16"/>
          <w:szCs w:val="16"/>
        </w:rPr>
      </w:pPr>
    </w:p>
    <w:p w14:paraId="4927B81B" w14:textId="77777777" w:rsidR="006F7506" w:rsidRPr="006461EA" w:rsidRDefault="006F7506" w:rsidP="007B23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00"/>
        <w:jc w:val="thaiDistribute"/>
        <w:rPr>
          <w:rFonts w:ascii="Browallia New" w:hAnsi="Browallia New" w:cs="Browallia New"/>
          <w:b/>
          <w:bCs/>
          <w:sz w:val="16"/>
          <w:szCs w:val="16"/>
        </w:rPr>
      </w:pPr>
    </w:p>
    <w:p w14:paraId="13CED2EE" w14:textId="777924F2" w:rsidR="00BB1CFD" w:rsidRPr="006461EA" w:rsidRDefault="008850E0" w:rsidP="00843B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72"/>
        <w:jc w:val="thaiDistribute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Pr="006461EA">
        <w:rPr>
          <w:rFonts w:ascii="Browallia New" w:hAnsi="Browallia New" w:cs="Browallia New"/>
          <w:sz w:val="28"/>
          <w:szCs w:val="28"/>
        </w:rPr>
        <w:t xml:space="preserve">31 </w:t>
      </w:r>
      <w:r w:rsidRPr="006461EA">
        <w:rPr>
          <w:rFonts w:ascii="Browallia New" w:hAnsi="Browallia New" w:cs="Browallia New"/>
          <w:sz w:val="28"/>
          <w:szCs w:val="28"/>
          <w:cs/>
        </w:rPr>
        <w:t>ธันวาคม</w:t>
      </w:r>
      <w:r w:rsidRPr="006461EA">
        <w:rPr>
          <w:rFonts w:ascii="Browallia New" w:hAnsi="Browallia New" w:cs="Browallia New"/>
          <w:sz w:val="28"/>
          <w:szCs w:val="28"/>
        </w:rPr>
        <w:t xml:space="preserve"> 256</w:t>
      </w:r>
      <w:r w:rsidR="00FE2265">
        <w:rPr>
          <w:rFonts w:ascii="Browallia New" w:hAnsi="Browallia New" w:cs="Browallia New"/>
          <w:sz w:val="28"/>
          <w:szCs w:val="28"/>
        </w:rPr>
        <w:t>2</w:t>
      </w:r>
      <w:r w:rsidR="004D7D92" w:rsidRPr="006461EA">
        <w:rPr>
          <w:rFonts w:ascii="Browallia New" w:hAnsi="Browallia New" w:cs="Browallia New"/>
          <w:sz w:val="28"/>
          <w:szCs w:val="28"/>
        </w:rPr>
        <w:t xml:space="preserve"> </w:t>
      </w:r>
      <w:r w:rsidR="004D7D92" w:rsidRPr="006461EA">
        <w:rPr>
          <w:rFonts w:ascii="Browallia New" w:hAnsi="Browallia New" w:cs="Browallia New" w:hint="cs"/>
          <w:sz w:val="28"/>
          <w:szCs w:val="28"/>
          <w:cs/>
        </w:rPr>
        <w:t>ในงบการเงินรวมและงบการเงินเฉพาะของบริษัท</w:t>
      </w:r>
      <w:r w:rsidRPr="006461EA">
        <w:rPr>
          <w:rFonts w:ascii="Browallia New" w:hAnsi="Browallia New" w:cs="Browallia New" w:hint="cs"/>
          <w:sz w:val="28"/>
          <w:szCs w:val="28"/>
          <w:cs/>
        </w:rPr>
        <w:t>ยังไม่ได้บันทึกสินทรัพย์ภาษี</w:t>
      </w:r>
      <w:r w:rsidR="00843B45" w:rsidRPr="006461EA">
        <w:rPr>
          <w:rFonts w:ascii="Browallia New" w:hAnsi="Browallia New" w:cs="Browallia New"/>
          <w:sz w:val="28"/>
          <w:szCs w:val="28"/>
        </w:rPr>
        <w:t xml:space="preserve">     </w:t>
      </w:r>
      <w:r w:rsidRPr="006461EA">
        <w:rPr>
          <w:rFonts w:ascii="Browallia New" w:hAnsi="Browallia New" w:cs="Browallia New" w:hint="cs"/>
          <w:sz w:val="28"/>
          <w:szCs w:val="28"/>
          <w:cs/>
        </w:rPr>
        <w:t>เงินได้รอการตัดบัญชีจากค่าเผื่อหนี้สงสัยจะสูญและค่าเผื่อสินค้าล</w:t>
      </w:r>
      <w:r w:rsidR="001B0C3A">
        <w:rPr>
          <w:rFonts w:ascii="Browallia New" w:hAnsi="Browallia New" w:cs="Browallia New" w:hint="cs"/>
          <w:sz w:val="28"/>
          <w:szCs w:val="28"/>
          <w:cs/>
        </w:rPr>
        <w:t>้</w:t>
      </w:r>
      <w:r w:rsidRPr="006461EA">
        <w:rPr>
          <w:rFonts w:ascii="Browallia New" w:hAnsi="Browallia New" w:cs="Browallia New" w:hint="cs"/>
          <w:sz w:val="28"/>
          <w:szCs w:val="28"/>
          <w:cs/>
        </w:rPr>
        <w:t>าสมัย รวมเป็นจำนวนเงิน</w:t>
      </w:r>
      <w:r w:rsidR="00D8546C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D8546C">
        <w:rPr>
          <w:rFonts w:ascii="Browallia New" w:hAnsi="Browallia New" w:cs="Browallia New"/>
          <w:sz w:val="28"/>
          <w:szCs w:val="28"/>
        </w:rPr>
        <w:t>73.98</w:t>
      </w:r>
      <w:r w:rsidRPr="006461EA">
        <w:rPr>
          <w:rFonts w:ascii="Browallia New" w:hAnsi="Browallia New" w:cs="Browallia New" w:hint="cs"/>
          <w:sz w:val="28"/>
          <w:szCs w:val="28"/>
          <w:cs/>
        </w:rPr>
        <w:t xml:space="preserve"> ล้านบาท (วันที่ </w:t>
      </w:r>
      <w:r w:rsidRPr="006461EA">
        <w:rPr>
          <w:rFonts w:ascii="Browallia New" w:hAnsi="Browallia New" w:cs="Browallia New"/>
          <w:sz w:val="28"/>
          <w:szCs w:val="28"/>
        </w:rPr>
        <w:t xml:space="preserve">31 </w:t>
      </w:r>
      <w:r w:rsidRPr="006461EA">
        <w:rPr>
          <w:rFonts w:ascii="Browallia New" w:hAnsi="Browallia New" w:cs="Browallia New" w:hint="cs"/>
          <w:sz w:val="28"/>
          <w:szCs w:val="28"/>
          <w:cs/>
        </w:rPr>
        <w:t xml:space="preserve">ธันวาคม </w:t>
      </w:r>
      <w:r w:rsidRPr="006461EA">
        <w:rPr>
          <w:rFonts w:ascii="Browallia New" w:hAnsi="Browallia New" w:cs="Browallia New"/>
          <w:sz w:val="28"/>
          <w:szCs w:val="28"/>
        </w:rPr>
        <w:t>25</w:t>
      </w:r>
      <w:r w:rsidR="00843B45" w:rsidRPr="006461EA">
        <w:rPr>
          <w:rFonts w:ascii="Browallia New" w:hAnsi="Browallia New" w:cs="Browallia New"/>
          <w:sz w:val="28"/>
          <w:szCs w:val="28"/>
        </w:rPr>
        <w:t>6</w:t>
      </w:r>
      <w:r w:rsidR="00FE2265">
        <w:rPr>
          <w:rFonts w:ascii="Browallia New" w:hAnsi="Browallia New" w:cs="Browallia New"/>
          <w:sz w:val="28"/>
          <w:szCs w:val="28"/>
        </w:rPr>
        <w:t>1</w:t>
      </w:r>
      <w:r w:rsidRPr="006461EA">
        <w:rPr>
          <w:rFonts w:ascii="Browallia New" w:hAnsi="Browallia New" w:cs="Browallia New"/>
          <w:sz w:val="28"/>
          <w:szCs w:val="28"/>
        </w:rPr>
        <w:t xml:space="preserve"> : </w:t>
      </w:r>
      <w:r w:rsidRPr="006461EA">
        <w:rPr>
          <w:rFonts w:ascii="Browallia New" w:hAnsi="Browallia New" w:cs="Browallia New" w:hint="cs"/>
          <w:sz w:val="28"/>
          <w:szCs w:val="28"/>
          <w:cs/>
        </w:rPr>
        <w:t xml:space="preserve">รวมเป็นจำนวน </w:t>
      </w:r>
      <w:r w:rsidR="00FE2265">
        <w:rPr>
          <w:rFonts w:ascii="Browallia New" w:hAnsi="Browallia New" w:cs="Browallia New"/>
          <w:sz w:val="28"/>
          <w:szCs w:val="28"/>
        </w:rPr>
        <w:t>44.63</w:t>
      </w:r>
      <w:r w:rsidRPr="006461EA">
        <w:rPr>
          <w:rFonts w:ascii="Browallia New" w:hAnsi="Browallia New" w:cs="Browallia New"/>
          <w:sz w:val="28"/>
          <w:szCs w:val="28"/>
        </w:rPr>
        <w:t xml:space="preserve"> </w:t>
      </w:r>
      <w:r w:rsidRPr="006461EA">
        <w:rPr>
          <w:rFonts w:ascii="Browallia New" w:hAnsi="Browallia New" w:cs="Browallia New" w:hint="cs"/>
          <w:sz w:val="28"/>
          <w:szCs w:val="28"/>
          <w:cs/>
        </w:rPr>
        <w:t>ล้านบาท) เนื่องจากยังไม่มีความแน่นอนในการกลับรายการในอนาคตอันใกล้</w:t>
      </w:r>
    </w:p>
    <w:p w14:paraId="22E02677" w14:textId="62E98E5F" w:rsidR="00843B45" w:rsidRPr="006461EA" w:rsidRDefault="00843B45" w:rsidP="008551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31B30725" w14:textId="77777777" w:rsidR="00236B4A" w:rsidRPr="006461EA" w:rsidRDefault="00236B4A" w:rsidP="00843B45">
      <w:pPr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37"/>
        </w:tabs>
        <w:spacing w:line="240" w:lineRule="auto"/>
        <w:ind w:left="468" w:right="1800" w:hanging="468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6461EA">
        <w:rPr>
          <w:rFonts w:ascii="Browallia New" w:hAnsi="Browallia New" w:cs="Browallia New"/>
          <w:sz w:val="28"/>
          <w:szCs w:val="28"/>
          <w:u w:val="single"/>
          <w:cs/>
        </w:rPr>
        <w:t>สิทธิพิเศษที่ได้รับจากการส่งเสริมการลงทุน</w:t>
      </w:r>
    </w:p>
    <w:p w14:paraId="3C25D71B" w14:textId="77777777" w:rsidR="00236B4A" w:rsidRPr="006461EA" w:rsidRDefault="00236B4A" w:rsidP="00236B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0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5CA50059" w14:textId="13B54FA4" w:rsidR="00F86F4D" w:rsidRDefault="00236B4A" w:rsidP="00DB40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  <w:sectPr w:rsidR="00F86F4D" w:rsidSect="00DE6601">
          <w:footerReference w:type="even" r:id="rId11"/>
          <w:footerReference w:type="default" r:id="rId12"/>
          <w:footerReference w:type="first" r:id="rId13"/>
          <w:pgSz w:w="11909" w:h="16834" w:code="9"/>
          <w:pgMar w:top="1440" w:right="1134" w:bottom="709" w:left="1440" w:header="992" w:footer="379" w:gutter="0"/>
          <w:pgNumType w:start="10"/>
          <w:cols w:space="720"/>
          <w:rtlGutter/>
          <w:docGrid w:linePitch="245"/>
        </w:sectPr>
      </w:pPr>
      <w:r w:rsidRPr="006461EA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6461EA">
        <w:rPr>
          <w:rFonts w:ascii="Browallia New" w:hAnsi="Browallia New" w:cs="Browallia New" w:hint="cs"/>
          <w:sz w:val="28"/>
          <w:szCs w:val="28"/>
          <w:cs/>
        </w:rPr>
        <w:t>ย่อย</w:t>
      </w:r>
      <w:r w:rsidRPr="006461EA">
        <w:rPr>
          <w:rFonts w:ascii="Browallia New" w:hAnsi="Browallia New" w:cs="Browallia New"/>
          <w:sz w:val="28"/>
          <w:szCs w:val="28"/>
          <w:cs/>
        </w:rPr>
        <w:t xml:space="preserve">ได้รับบัตรส่งเสริมการลงทุนจากคณะกรรมการส่งเสริมการลงทุน เมื่อวันที่ </w:t>
      </w:r>
      <w:r w:rsidRPr="006461EA">
        <w:rPr>
          <w:rFonts w:ascii="Browallia New" w:hAnsi="Browallia New" w:cs="Browallia New"/>
          <w:sz w:val="28"/>
          <w:szCs w:val="28"/>
          <w:lang w:val="en-GB"/>
        </w:rPr>
        <w:t xml:space="preserve">15 </w:t>
      </w: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 xml:space="preserve">มกราคม </w:t>
      </w:r>
      <w:r w:rsidRPr="006461EA">
        <w:rPr>
          <w:rFonts w:ascii="Browallia New" w:hAnsi="Browallia New" w:cs="Browallia New"/>
          <w:sz w:val="28"/>
          <w:szCs w:val="28"/>
          <w:lang w:val="en-GB"/>
        </w:rPr>
        <w:t xml:space="preserve">2557 </w:t>
      </w: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 xml:space="preserve">กิจการผลิตผลิตภัณฑ์โลหะ </w:t>
      </w:r>
      <w:r w:rsidR="005B7F47" w:rsidRPr="006461EA">
        <w:rPr>
          <w:rFonts w:ascii="Browallia New" w:hAnsi="Browallia New" w:cs="Browallia New" w:hint="cs"/>
          <w:sz w:val="28"/>
          <w:szCs w:val="28"/>
          <w:cs/>
          <w:lang w:val="en-GB"/>
        </w:rPr>
        <w:t>โดย</w:t>
      </w: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>ได้รับสิทธิและประโยชน์</w:t>
      </w:r>
      <w:r w:rsidR="005B7F47" w:rsidRPr="006461EA">
        <w:rPr>
          <w:rFonts w:ascii="Browallia New" w:hAnsi="Browallia New" w:cs="Browallia New" w:hint="cs"/>
          <w:sz w:val="28"/>
          <w:szCs w:val="28"/>
          <w:cs/>
          <w:lang w:val="en-GB"/>
        </w:rPr>
        <w:t>ในการ</w:t>
      </w: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 xml:space="preserve">ยกเว้นภาษีอากรบางประเภท รวมทั้งการยกเว้นภาษีเงินได้นิติบุคคลสำหรับกำไรสุทธิตามที่กำหนดไว้ในบัตรส่งเสริมการลงทุนเป็นระยะเวลา </w:t>
      </w:r>
      <w:r w:rsidRPr="006461EA">
        <w:rPr>
          <w:rFonts w:ascii="Browallia New" w:hAnsi="Browallia New" w:cs="Browallia New"/>
          <w:sz w:val="28"/>
          <w:szCs w:val="28"/>
          <w:lang w:val="en-GB"/>
        </w:rPr>
        <w:t xml:space="preserve">7 </w:t>
      </w: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>ปี นับตั้งแต่วันที่เริ่มมีรายได้จากการประกอบกิจการนั้น ในฐานะที่ได้รับการส่งเสริมการลงทุน บริษัท</w:t>
      </w:r>
      <w:r w:rsidR="005B7F47" w:rsidRPr="006461EA">
        <w:rPr>
          <w:rFonts w:ascii="Browallia New" w:hAnsi="Browallia New" w:cs="Browallia New" w:hint="cs"/>
          <w:sz w:val="28"/>
          <w:szCs w:val="28"/>
          <w:cs/>
          <w:lang w:val="en-GB"/>
        </w:rPr>
        <w:t>ย่อย</w:t>
      </w: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>ต้อง</w:t>
      </w:r>
      <w:proofErr w:type="spellStart"/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>ปฎิบั</w:t>
      </w:r>
      <w:proofErr w:type="spellEnd"/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>ติตามเงื่อนไขและข้อกำหนด</w:t>
      </w:r>
      <w:proofErr w:type="spellStart"/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>ต่างๆ</w:t>
      </w:r>
      <w:proofErr w:type="spellEnd"/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 xml:space="preserve"> ตามที่ระบุไว้ในแต่ละบัตรส่งเสริมการลงทุน</w:t>
      </w:r>
      <w:r w:rsidR="00244412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244412">
        <w:rPr>
          <w:rFonts w:ascii="Browallia New" w:hAnsi="Browallia New" w:cs="Browallia New" w:hint="cs"/>
          <w:sz w:val="28"/>
          <w:szCs w:val="28"/>
          <w:cs/>
          <w:lang w:val="en-GB"/>
        </w:rPr>
        <w:t>บริษัทย่อยยังไม่ได้เริ่มกระบวนการผลิตจากสิทธิพิเศษดังกล่าว</w:t>
      </w:r>
    </w:p>
    <w:p w14:paraId="3DD1E8E1" w14:textId="3AAFA131" w:rsidR="007B23DF" w:rsidRPr="006461EA" w:rsidRDefault="00843B45" w:rsidP="00843B45">
      <w:pPr>
        <w:pStyle w:val="ListParagraph"/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693"/>
        </w:tabs>
        <w:spacing w:line="240" w:lineRule="auto"/>
        <w:ind w:left="396" w:right="1800" w:hanging="396"/>
        <w:jc w:val="thaiDistribute"/>
        <w:rPr>
          <w:rFonts w:ascii="Browallia New" w:hAnsi="Browallia New" w:cs="Browallia New"/>
          <w:sz w:val="28"/>
          <w:szCs w:val="28"/>
          <w:u w:val="single"/>
          <w:lang w:val="en-GB"/>
        </w:rPr>
      </w:pPr>
      <w:r w:rsidRPr="006461EA">
        <w:rPr>
          <w:rFonts w:ascii="Browallia New" w:hAnsi="Browallia New" w:cs="Browallia New"/>
          <w:b/>
          <w:bCs/>
          <w:sz w:val="28"/>
          <w:szCs w:val="28"/>
          <w:lang w:val="en-GB"/>
        </w:rPr>
        <w:lastRenderedPageBreak/>
        <w:t xml:space="preserve"> </w:t>
      </w:r>
      <w:r w:rsidR="007B23DF" w:rsidRPr="006461EA">
        <w:rPr>
          <w:rFonts w:ascii="Browallia New" w:hAnsi="Browallia New" w:cs="Browallia New"/>
          <w:sz w:val="28"/>
          <w:szCs w:val="28"/>
          <w:u w:val="single"/>
          <w:cs/>
          <w:lang w:val="en-GB"/>
        </w:rPr>
        <w:t xml:space="preserve">ส่วนงานดำเนินงาน </w:t>
      </w:r>
    </w:p>
    <w:p w14:paraId="38DFC580" w14:textId="77777777" w:rsidR="007B23DF" w:rsidRPr="006461EA" w:rsidRDefault="007B23DF" w:rsidP="007B23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1D0037C5" w14:textId="62B0E25F" w:rsidR="00F86F4D" w:rsidRDefault="00F86F4D" w:rsidP="00F86F4D">
      <w:pPr>
        <w:tabs>
          <w:tab w:val="clear" w:pos="454"/>
        </w:tabs>
        <w:spacing w:line="240" w:lineRule="auto"/>
        <w:ind w:left="486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cs/>
        </w:rPr>
        <w:t>ข้อมูลรายได้และกำไรขั้นต้นของส่วนงานของบริษัทและบริษัทย่อยสำหรับ</w:t>
      </w:r>
      <w:r>
        <w:rPr>
          <w:rFonts w:ascii="Browallia New" w:hAnsi="Browallia New" w:cs="Browallia New" w:hint="cs"/>
          <w:sz w:val="28"/>
          <w:szCs w:val="28"/>
          <w:cs/>
        </w:rPr>
        <w:t>ปี</w:t>
      </w:r>
      <w:r>
        <w:rPr>
          <w:rFonts w:ascii="Browallia New" w:hAnsi="Browallia New" w:cs="Browallia New"/>
          <w:sz w:val="28"/>
          <w:szCs w:val="28"/>
          <w:cs/>
        </w:rPr>
        <w:t xml:space="preserve">สิ้นสุดวันที่ </w:t>
      </w:r>
      <w:r>
        <w:rPr>
          <w:rFonts w:ascii="Browallia New" w:hAnsi="Browallia New" w:cs="Browallia New"/>
          <w:sz w:val="28"/>
          <w:szCs w:val="28"/>
        </w:rPr>
        <w:t xml:space="preserve">31 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ธันวาคม </w:t>
      </w:r>
      <w:r>
        <w:rPr>
          <w:rFonts w:ascii="Browallia New" w:hAnsi="Browallia New" w:cs="Browallia New"/>
          <w:sz w:val="28"/>
          <w:szCs w:val="28"/>
        </w:rPr>
        <w:t xml:space="preserve">2562 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และ </w:t>
      </w:r>
      <w:r>
        <w:rPr>
          <w:rFonts w:ascii="Browallia New" w:hAnsi="Browallia New" w:cs="Browallia New"/>
          <w:sz w:val="28"/>
          <w:szCs w:val="28"/>
        </w:rPr>
        <w:t xml:space="preserve">2561 </w:t>
      </w:r>
      <w:r>
        <w:rPr>
          <w:rFonts w:ascii="Browallia New" w:hAnsi="Browallia New" w:cs="Browallia New" w:hint="cs"/>
          <w:sz w:val="28"/>
          <w:szCs w:val="28"/>
          <w:cs/>
        </w:rPr>
        <w:t>มีดังต่อไปนี้</w:t>
      </w:r>
    </w:p>
    <w:p w14:paraId="2C6847D3" w14:textId="77777777" w:rsidR="00F86F4D" w:rsidRDefault="00F86F4D" w:rsidP="00F86F4D">
      <w:pPr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Style w:val="TableGrid"/>
        <w:tblW w:w="141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270"/>
        <w:gridCol w:w="1170"/>
        <w:gridCol w:w="1074"/>
        <w:gridCol w:w="6"/>
        <w:gridCol w:w="1164"/>
        <w:gridCol w:w="1080"/>
        <w:gridCol w:w="6"/>
        <w:gridCol w:w="1080"/>
        <w:gridCol w:w="1074"/>
        <w:gridCol w:w="6"/>
        <w:gridCol w:w="1074"/>
        <w:gridCol w:w="6"/>
        <w:gridCol w:w="1102"/>
        <w:gridCol w:w="6"/>
        <w:gridCol w:w="1136"/>
        <w:gridCol w:w="6"/>
        <w:gridCol w:w="1074"/>
        <w:gridCol w:w="6"/>
      </w:tblGrid>
      <w:tr w:rsidR="00F86F4D" w14:paraId="33155218" w14:textId="77777777" w:rsidTr="00F86F4D">
        <w:tc>
          <w:tcPr>
            <w:tcW w:w="2790" w:type="dxa"/>
          </w:tcPr>
          <w:p w14:paraId="37983987" w14:textId="77777777" w:rsidR="00F86F4D" w:rsidRDefault="00F86F4D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bookmarkStart w:id="6" w:name="_Hlk7782759"/>
          </w:p>
        </w:tc>
        <w:tc>
          <w:tcPr>
            <w:tcW w:w="270" w:type="dxa"/>
          </w:tcPr>
          <w:p w14:paraId="65E3BBA5" w14:textId="77777777" w:rsidR="00F86F4D" w:rsidRDefault="00F86F4D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070" w:type="dxa"/>
            <w:gridSpan w:val="17"/>
            <w:hideMark/>
          </w:tcPr>
          <w:p w14:paraId="6CA28D58" w14:textId="77777777" w:rsidR="00F86F4D" w:rsidRDefault="00F86F4D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หน่วย 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: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พันบาท)</w:t>
            </w:r>
          </w:p>
        </w:tc>
      </w:tr>
      <w:tr w:rsidR="00F86F4D" w14:paraId="5769122C" w14:textId="77777777" w:rsidTr="00F86F4D">
        <w:tc>
          <w:tcPr>
            <w:tcW w:w="2790" w:type="dxa"/>
          </w:tcPr>
          <w:p w14:paraId="53FB3690" w14:textId="77777777" w:rsidR="00F86F4D" w:rsidRDefault="00F86F4D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676915F7" w14:textId="77777777" w:rsidR="00F86F4D" w:rsidRDefault="00F86F4D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070" w:type="dxa"/>
            <w:gridSpan w:val="17"/>
            <w:hideMark/>
          </w:tcPr>
          <w:p w14:paraId="457C94E6" w14:textId="1C283602" w:rsidR="00F86F4D" w:rsidRDefault="00F86F4D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สำหรับ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ปี</w:t>
            </w:r>
            <w:r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สิ้นสุดวันที่ </w:t>
            </w:r>
            <w:r>
              <w:rPr>
                <w:rFonts w:ascii="Browallia New" w:hAnsi="Browallia New" w:cs="Browallia New"/>
                <w:sz w:val="24"/>
                <w:szCs w:val="24"/>
              </w:rPr>
              <w:t>31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F86F4D" w14:paraId="77D01113" w14:textId="77777777" w:rsidTr="00F86F4D">
        <w:tc>
          <w:tcPr>
            <w:tcW w:w="2790" w:type="dxa"/>
          </w:tcPr>
          <w:p w14:paraId="74EAFAEC" w14:textId="77777777" w:rsidR="00F86F4D" w:rsidRDefault="00F86F4D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5A920E0" w14:textId="77777777" w:rsidR="00F86F4D" w:rsidRDefault="00F86F4D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45F1600" w14:textId="77777777" w:rsidR="00F86F4D" w:rsidRDefault="00F86F4D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</w:rPr>
              <w:t>ผลิตและจำหน่ายผลิตภัณฑ์คอนกรีตสำเร็จรูป</w:t>
            </w:r>
          </w:p>
        </w:tc>
        <w:tc>
          <w:tcPr>
            <w:tcW w:w="225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EDBFC1A" w14:textId="77777777" w:rsidR="00F86F4D" w:rsidRDefault="00F86F4D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ผลิตและจำหน่ายลวดแรงดึงสูงพิเศษ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8636642" w14:textId="77777777" w:rsidR="00F86F4D" w:rsidRDefault="00F86F4D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ผลิตและจำหน่ายผลิตภัณฑ์คอนกรีตสำเร็จรูปที่ใช้ในการก่อสร้าง</w:t>
            </w:r>
          </w:p>
        </w:tc>
        <w:tc>
          <w:tcPr>
            <w:tcW w:w="218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856D2B5" w14:textId="77777777" w:rsidR="00F86F4D" w:rsidRDefault="00F86F4D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การตัดรายการ</w:t>
            </w:r>
          </w:p>
          <w:p w14:paraId="35DE56B3" w14:textId="77777777" w:rsidR="00F86F4D" w:rsidRDefault="00F86F4D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บัญชีระหว่างกัน</w:t>
            </w:r>
          </w:p>
        </w:tc>
        <w:tc>
          <w:tcPr>
            <w:tcW w:w="222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DB0EF10" w14:textId="77777777" w:rsidR="00F86F4D" w:rsidRDefault="00F86F4D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F86F4D" w14:paraId="7DEC7194" w14:textId="77777777" w:rsidTr="00F86F4D">
        <w:tc>
          <w:tcPr>
            <w:tcW w:w="2790" w:type="dxa"/>
          </w:tcPr>
          <w:p w14:paraId="042C050F" w14:textId="77777777" w:rsidR="00F86F4D" w:rsidRDefault="00F86F4D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27CACD5E" w14:textId="77777777" w:rsidR="00F86F4D" w:rsidRDefault="00F86F4D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hideMark/>
          </w:tcPr>
          <w:p w14:paraId="2A355C7A" w14:textId="77777777" w:rsidR="00F86F4D" w:rsidRDefault="00F86F4D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080" w:type="dxa"/>
            <w:gridSpan w:val="2"/>
            <w:hideMark/>
          </w:tcPr>
          <w:p w14:paraId="5C29792E" w14:textId="77777777" w:rsidR="00F86F4D" w:rsidRDefault="00F86F4D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2561</w:t>
            </w:r>
          </w:p>
        </w:tc>
        <w:tc>
          <w:tcPr>
            <w:tcW w:w="1164" w:type="dxa"/>
            <w:hideMark/>
          </w:tcPr>
          <w:p w14:paraId="3E1AB0C7" w14:textId="77777777" w:rsidR="00F86F4D" w:rsidRDefault="00F86F4D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086" w:type="dxa"/>
            <w:gridSpan w:val="2"/>
            <w:hideMark/>
          </w:tcPr>
          <w:p w14:paraId="20FC9EAF" w14:textId="77777777" w:rsidR="00F86F4D" w:rsidRDefault="00F86F4D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2561</w:t>
            </w:r>
          </w:p>
        </w:tc>
        <w:tc>
          <w:tcPr>
            <w:tcW w:w="1080" w:type="dxa"/>
            <w:hideMark/>
          </w:tcPr>
          <w:p w14:paraId="166051A1" w14:textId="77777777" w:rsidR="00F86F4D" w:rsidRDefault="00F86F4D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080" w:type="dxa"/>
            <w:gridSpan w:val="2"/>
            <w:hideMark/>
          </w:tcPr>
          <w:p w14:paraId="08284DDB" w14:textId="77777777" w:rsidR="00F86F4D" w:rsidRDefault="00F86F4D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2561</w:t>
            </w:r>
          </w:p>
        </w:tc>
        <w:tc>
          <w:tcPr>
            <w:tcW w:w="1080" w:type="dxa"/>
            <w:gridSpan w:val="2"/>
            <w:hideMark/>
          </w:tcPr>
          <w:p w14:paraId="0D3F7F29" w14:textId="77777777" w:rsidR="00F86F4D" w:rsidRDefault="00F86F4D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108" w:type="dxa"/>
            <w:gridSpan w:val="2"/>
            <w:hideMark/>
          </w:tcPr>
          <w:p w14:paraId="57FE0F00" w14:textId="77777777" w:rsidR="00F86F4D" w:rsidRDefault="00F86F4D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2561</w:t>
            </w:r>
          </w:p>
        </w:tc>
        <w:tc>
          <w:tcPr>
            <w:tcW w:w="1142" w:type="dxa"/>
            <w:gridSpan w:val="2"/>
            <w:hideMark/>
          </w:tcPr>
          <w:p w14:paraId="48925B4D" w14:textId="77777777" w:rsidR="00F86F4D" w:rsidRDefault="00F86F4D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080" w:type="dxa"/>
            <w:gridSpan w:val="2"/>
            <w:hideMark/>
          </w:tcPr>
          <w:p w14:paraId="31C56CD2" w14:textId="77777777" w:rsidR="00F86F4D" w:rsidRDefault="00F86F4D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2561</w:t>
            </w:r>
          </w:p>
        </w:tc>
      </w:tr>
      <w:tr w:rsidR="00F86F4D" w14:paraId="0825879B" w14:textId="77777777" w:rsidTr="00F86F4D">
        <w:tc>
          <w:tcPr>
            <w:tcW w:w="2790" w:type="dxa"/>
            <w:hideMark/>
          </w:tcPr>
          <w:p w14:paraId="72CE2AEE" w14:textId="77777777" w:rsidR="00F86F4D" w:rsidRDefault="00F86F4D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รายได้จากการขายและบริการ</w:t>
            </w:r>
          </w:p>
        </w:tc>
        <w:tc>
          <w:tcPr>
            <w:tcW w:w="270" w:type="dxa"/>
          </w:tcPr>
          <w:p w14:paraId="6A51E984" w14:textId="77777777" w:rsidR="00F86F4D" w:rsidRDefault="00F86F4D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63784CEF" w14:textId="77777777" w:rsidR="00F86F4D" w:rsidRDefault="00F86F4D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gridSpan w:val="2"/>
          </w:tcPr>
          <w:p w14:paraId="192C60D1" w14:textId="77777777" w:rsidR="00F86F4D" w:rsidRDefault="00F86F4D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64" w:type="dxa"/>
          </w:tcPr>
          <w:p w14:paraId="568AEC4B" w14:textId="77777777" w:rsidR="00F86F4D" w:rsidRDefault="00F86F4D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6" w:type="dxa"/>
            <w:gridSpan w:val="2"/>
          </w:tcPr>
          <w:p w14:paraId="2A97E632" w14:textId="77777777" w:rsidR="00F86F4D" w:rsidRDefault="00F86F4D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2066C3B0" w14:textId="77777777" w:rsidR="00F86F4D" w:rsidRDefault="00F86F4D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gridSpan w:val="2"/>
          </w:tcPr>
          <w:p w14:paraId="216E0145" w14:textId="77777777" w:rsidR="00F86F4D" w:rsidRDefault="00F86F4D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gridSpan w:val="2"/>
          </w:tcPr>
          <w:p w14:paraId="14336EBD" w14:textId="77777777" w:rsidR="00F86F4D" w:rsidRDefault="00F86F4D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08" w:type="dxa"/>
            <w:gridSpan w:val="2"/>
          </w:tcPr>
          <w:p w14:paraId="142C04C1" w14:textId="77777777" w:rsidR="00F86F4D" w:rsidRDefault="00F86F4D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42" w:type="dxa"/>
            <w:gridSpan w:val="2"/>
          </w:tcPr>
          <w:p w14:paraId="77BF2D83" w14:textId="77777777" w:rsidR="00F86F4D" w:rsidRDefault="00F86F4D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gridSpan w:val="2"/>
          </w:tcPr>
          <w:p w14:paraId="7C41ECC7" w14:textId="77777777" w:rsidR="00F86F4D" w:rsidRDefault="00F86F4D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7F0662" w14:paraId="38C8F216" w14:textId="77777777" w:rsidTr="00F86F4D">
        <w:tc>
          <w:tcPr>
            <w:tcW w:w="2790" w:type="dxa"/>
            <w:hideMark/>
          </w:tcPr>
          <w:p w14:paraId="22CFFBC9" w14:textId="77777777" w:rsidR="007F0662" w:rsidRDefault="007F0662" w:rsidP="007F0662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270" w:type="dxa"/>
          </w:tcPr>
          <w:p w14:paraId="1FFB0385" w14:textId="77777777" w:rsidR="007F0662" w:rsidRDefault="007F0662" w:rsidP="007F0662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7BC2D350" w14:textId="5C34B6AC" w:rsidR="007F0662" w:rsidRDefault="007F0662" w:rsidP="007F0662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1,874,934</w:t>
            </w:r>
          </w:p>
        </w:tc>
        <w:tc>
          <w:tcPr>
            <w:tcW w:w="1080" w:type="dxa"/>
            <w:gridSpan w:val="2"/>
          </w:tcPr>
          <w:p w14:paraId="7C31A7A2" w14:textId="254114F1" w:rsidR="007F0662" w:rsidRDefault="007F0662" w:rsidP="007F0662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1,948,024</w:t>
            </w:r>
          </w:p>
        </w:tc>
        <w:tc>
          <w:tcPr>
            <w:tcW w:w="1164" w:type="dxa"/>
          </w:tcPr>
          <w:p w14:paraId="17F8F08F" w14:textId="5C459C09" w:rsidR="007F0662" w:rsidRDefault="007F0662" w:rsidP="007F0662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270,829</w:t>
            </w:r>
          </w:p>
        </w:tc>
        <w:tc>
          <w:tcPr>
            <w:tcW w:w="1086" w:type="dxa"/>
            <w:gridSpan w:val="2"/>
          </w:tcPr>
          <w:p w14:paraId="4431576B" w14:textId="115DAF15" w:rsidR="007F0662" w:rsidRDefault="007F0662" w:rsidP="007F0662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50,759</w:t>
            </w:r>
          </w:p>
        </w:tc>
        <w:tc>
          <w:tcPr>
            <w:tcW w:w="1080" w:type="dxa"/>
          </w:tcPr>
          <w:p w14:paraId="33F389ED" w14:textId="29054F8B" w:rsidR="007F0662" w:rsidRDefault="007F0662" w:rsidP="007F0662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85,922</w:t>
            </w:r>
          </w:p>
        </w:tc>
        <w:tc>
          <w:tcPr>
            <w:tcW w:w="1080" w:type="dxa"/>
            <w:gridSpan w:val="2"/>
          </w:tcPr>
          <w:p w14:paraId="20FF0BB6" w14:textId="2DA63DA8" w:rsidR="007F0662" w:rsidRDefault="007F0662" w:rsidP="007F0662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gridSpan w:val="2"/>
          </w:tcPr>
          <w:p w14:paraId="73710AF3" w14:textId="5389CE68" w:rsidR="007F0662" w:rsidRDefault="007F0662" w:rsidP="007F0662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197,245</w:t>
            </w:r>
            <w:r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08" w:type="dxa"/>
            <w:gridSpan w:val="2"/>
          </w:tcPr>
          <w:p w14:paraId="52BDF134" w14:textId="35F7B1A5" w:rsidR="007F0662" w:rsidRDefault="007F0662" w:rsidP="007F0662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50,768</w:t>
            </w:r>
            <w:r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42" w:type="dxa"/>
            <w:gridSpan w:val="2"/>
          </w:tcPr>
          <w:p w14:paraId="5BDB4B81" w14:textId="77DFFD8C" w:rsidR="007F0662" w:rsidRDefault="007F0662" w:rsidP="007F0662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2,034,440</w:t>
            </w:r>
          </w:p>
        </w:tc>
        <w:tc>
          <w:tcPr>
            <w:tcW w:w="1080" w:type="dxa"/>
            <w:gridSpan w:val="2"/>
          </w:tcPr>
          <w:p w14:paraId="06EC781F" w14:textId="670ED4C6" w:rsidR="007F0662" w:rsidRDefault="007F0662" w:rsidP="007F0662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1,948,015</w:t>
            </w:r>
          </w:p>
        </w:tc>
      </w:tr>
      <w:tr w:rsidR="007F0662" w14:paraId="7373409D" w14:textId="77777777" w:rsidTr="00F86F4D">
        <w:tc>
          <w:tcPr>
            <w:tcW w:w="2790" w:type="dxa"/>
            <w:hideMark/>
          </w:tcPr>
          <w:p w14:paraId="0FFC1202" w14:textId="77777777" w:rsidR="007F0662" w:rsidRDefault="007F0662" w:rsidP="007F0662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ต้นทุนขาย</w:t>
            </w:r>
          </w:p>
        </w:tc>
        <w:tc>
          <w:tcPr>
            <w:tcW w:w="270" w:type="dxa"/>
          </w:tcPr>
          <w:p w14:paraId="544B8C4D" w14:textId="77777777" w:rsidR="007F0662" w:rsidRDefault="007F0662" w:rsidP="007F0662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71523AF0" w14:textId="6D50C883" w:rsidR="007F0662" w:rsidRDefault="007F0662" w:rsidP="007F0662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1,802,668</w:t>
            </w:r>
            <w:r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80" w:type="dxa"/>
            <w:gridSpan w:val="2"/>
          </w:tcPr>
          <w:p w14:paraId="7AAC08A3" w14:textId="4CCD3971" w:rsidR="007F0662" w:rsidRDefault="007F0662" w:rsidP="007F0662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1,912,095</w:t>
            </w:r>
            <w:r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64" w:type="dxa"/>
          </w:tcPr>
          <w:p w14:paraId="34D4545F" w14:textId="757FFD60" w:rsidR="007F0662" w:rsidRDefault="007F0662" w:rsidP="007F0662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297,148</w:t>
            </w:r>
            <w:r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86" w:type="dxa"/>
            <w:gridSpan w:val="2"/>
          </w:tcPr>
          <w:p w14:paraId="50B57D6D" w14:textId="52127326" w:rsidR="007F0662" w:rsidRDefault="007F0662" w:rsidP="007F0662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54,582</w:t>
            </w:r>
            <w:r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80" w:type="dxa"/>
          </w:tcPr>
          <w:p w14:paraId="5D99B249" w14:textId="4BC96202" w:rsidR="007F0662" w:rsidRDefault="007F0662" w:rsidP="007F0662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104,222</w:t>
            </w:r>
            <w:r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80" w:type="dxa"/>
            <w:gridSpan w:val="2"/>
          </w:tcPr>
          <w:p w14:paraId="6C5985BD" w14:textId="5D9827ED" w:rsidR="007F0662" w:rsidRDefault="007F0662" w:rsidP="007F066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2"/>
          </w:tcPr>
          <w:p w14:paraId="416CA117" w14:textId="68C0561A" w:rsidR="007F0662" w:rsidRDefault="007F0662" w:rsidP="007F0662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199,786</w:t>
            </w:r>
          </w:p>
        </w:tc>
        <w:tc>
          <w:tcPr>
            <w:tcW w:w="1108" w:type="dxa"/>
            <w:gridSpan w:val="2"/>
          </w:tcPr>
          <w:p w14:paraId="7F6CCBE3" w14:textId="7A66CB59" w:rsidR="007F0662" w:rsidRDefault="007F0662" w:rsidP="007F0662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52,698</w:t>
            </w:r>
          </w:p>
        </w:tc>
        <w:tc>
          <w:tcPr>
            <w:tcW w:w="1142" w:type="dxa"/>
            <w:gridSpan w:val="2"/>
          </w:tcPr>
          <w:p w14:paraId="0BD6D02F" w14:textId="3F05A5F1" w:rsidR="007F0662" w:rsidRDefault="007F0662" w:rsidP="007F0662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2,004,252</w:t>
            </w:r>
            <w:r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80" w:type="dxa"/>
            <w:gridSpan w:val="2"/>
          </w:tcPr>
          <w:p w14:paraId="4AFD5358" w14:textId="56BBEB9C" w:rsidR="007F0662" w:rsidRDefault="007F0662" w:rsidP="007F0662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1,913,979</w:t>
            </w:r>
            <w:r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</w:tr>
      <w:tr w:rsidR="007F0662" w14:paraId="7E6835DC" w14:textId="77777777" w:rsidTr="00F86F4D">
        <w:tc>
          <w:tcPr>
            <w:tcW w:w="2790" w:type="dxa"/>
            <w:hideMark/>
          </w:tcPr>
          <w:p w14:paraId="2782CB96" w14:textId="77777777" w:rsidR="007F0662" w:rsidRDefault="007F0662" w:rsidP="007F0662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กำไร </w:t>
            </w: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ขาดทุน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ขั้นต้นตามส่วนงาน</w:t>
            </w:r>
          </w:p>
        </w:tc>
        <w:tc>
          <w:tcPr>
            <w:tcW w:w="270" w:type="dxa"/>
          </w:tcPr>
          <w:p w14:paraId="5FC8F968" w14:textId="77777777" w:rsidR="007F0662" w:rsidRDefault="007F0662" w:rsidP="007F0662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3C14E24C" w14:textId="4F29363C" w:rsidR="007F0662" w:rsidRDefault="007F0662" w:rsidP="007F0662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72,266</w:t>
            </w:r>
          </w:p>
        </w:tc>
        <w:tc>
          <w:tcPr>
            <w:tcW w:w="1080" w:type="dxa"/>
            <w:gridSpan w:val="2"/>
          </w:tcPr>
          <w:p w14:paraId="083A5D72" w14:textId="7821805C" w:rsidR="007F0662" w:rsidRDefault="007F0662" w:rsidP="007F0662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35,929</w:t>
            </w:r>
          </w:p>
        </w:tc>
        <w:tc>
          <w:tcPr>
            <w:tcW w:w="1164" w:type="dxa"/>
          </w:tcPr>
          <w:p w14:paraId="421F9E1A" w14:textId="4A285299" w:rsidR="007F0662" w:rsidRDefault="007F0662" w:rsidP="007F0662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>
              <w:rPr>
                <w:rFonts w:ascii="Browallia New" w:hAnsi="Browallia New" w:cs="Browallia New"/>
                <w:sz w:val="24"/>
                <w:szCs w:val="24"/>
              </w:rPr>
              <w:t>26,319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086" w:type="dxa"/>
            <w:gridSpan w:val="2"/>
          </w:tcPr>
          <w:p w14:paraId="5201346B" w14:textId="28D84D53" w:rsidR="007F0662" w:rsidRDefault="007F0662" w:rsidP="007F0662">
            <w:pPr>
              <w:pBdr>
                <w:bottom w:val="single" w:sz="12" w:space="1" w:color="auto"/>
              </w:pBdr>
              <w:tabs>
                <w:tab w:val="clear" w:pos="907"/>
                <w:tab w:val="left" w:pos="336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3,823</w:t>
            </w:r>
            <w:r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80" w:type="dxa"/>
          </w:tcPr>
          <w:p w14:paraId="1344D912" w14:textId="11F05185" w:rsidR="007F0662" w:rsidRDefault="007F0662" w:rsidP="007F0662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18,300</w:t>
            </w:r>
            <w:r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80" w:type="dxa"/>
            <w:gridSpan w:val="2"/>
          </w:tcPr>
          <w:p w14:paraId="5348461A" w14:textId="06F7A890" w:rsidR="007F0662" w:rsidRDefault="007F0662" w:rsidP="007F0662">
            <w:pPr>
              <w:pBdr>
                <w:bottom w:val="single" w:sz="12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gridSpan w:val="2"/>
          </w:tcPr>
          <w:p w14:paraId="16B646FD" w14:textId="78695723" w:rsidR="007F0662" w:rsidRDefault="007F0662" w:rsidP="007F0662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2,541</w:t>
            </w:r>
          </w:p>
        </w:tc>
        <w:tc>
          <w:tcPr>
            <w:tcW w:w="1108" w:type="dxa"/>
            <w:gridSpan w:val="2"/>
          </w:tcPr>
          <w:p w14:paraId="69CE0ED5" w14:textId="54940F50" w:rsidR="007F0662" w:rsidRDefault="007F0662" w:rsidP="007F0662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1,930</w:t>
            </w:r>
          </w:p>
        </w:tc>
        <w:tc>
          <w:tcPr>
            <w:tcW w:w="1142" w:type="dxa"/>
            <w:gridSpan w:val="2"/>
          </w:tcPr>
          <w:p w14:paraId="211BE0B1" w14:textId="024AB071" w:rsidR="007F0662" w:rsidRDefault="007F0662" w:rsidP="007F0662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30,188</w:t>
            </w:r>
          </w:p>
        </w:tc>
        <w:tc>
          <w:tcPr>
            <w:tcW w:w="1080" w:type="dxa"/>
            <w:gridSpan w:val="2"/>
          </w:tcPr>
          <w:p w14:paraId="45879B93" w14:textId="065FA0B1" w:rsidR="007F0662" w:rsidRDefault="007F0662" w:rsidP="007F0662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34,036</w:t>
            </w:r>
          </w:p>
        </w:tc>
      </w:tr>
      <w:tr w:rsidR="00F86F4D" w14:paraId="23E35893" w14:textId="77777777" w:rsidTr="00F86F4D">
        <w:tc>
          <w:tcPr>
            <w:tcW w:w="2790" w:type="dxa"/>
          </w:tcPr>
          <w:p w14:paraId="7EE7227E" w14:textId="77777777" w:rsidR="00F86F4D" w:rsidRDefault="00F86F4D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0423396F" w14:textId="77777777" w:rsidR="00F86F4D" w:rsidRDefault="00F86F4D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</w:tcPr>
          <w:p w14:paraId="565EFBF7" w14:textId="77777777" w:rsidR="00F86F4D" w:rsidRDefault="00F86F4D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gridSpan w:val="2"/>
          </w:tcPr>
          <w:p w14:paraId="14F505C1" w14:textId="77777777" w:rsidR="00F86F4D" w:rsidRDefault="00F86F4D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64" w:type="dxa"/>
          </w:tcPr>
          <w:p w14:paraId="16EA7A7B" w14:textId="77777777" w:rsidR="00F86F4D" w:rsidRDefault="00F86F4D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6" w:type="dxa"/>
            <w:gridSpan w:val="2"/>
          </w:tcPr>
          <w:p w14:paraId="3C699175" w14:textId="77777777" w:rsidR="00F86F4D" w:rsidRDefault="00F86F4D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38FE0800" w14:textId="77777777" w:rsidR="00F86F4D" w:rsidRDefault="00F86F4D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gridSpan w:val="2"/>
          </w:tcPr>
          <w:p w14:paraId="0485C152" w14:textId="77777777" w:rsidR="00F86F4D" w:rsidRDefault="00F86F4D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gridSpan w:val="2"/>
          </w:tcPr>
          <w:p w14:paraId="1A5607AF" w14:textId="77777777" w:rsidR="00F86F4D" w:rsidRDefault="00F86F4D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08" w:type="dxa"/>
            <w:gridSpan w:val="2"/>
          </w:tcPr>
          <w:p w14:paraId="71719472" w14:textId="77777777" w:rsidR="00F86F4D" w:rsidRDefault="00F86F4D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42" w:type="dxa"/>
            <w:gridSpan w:val="2"/>
          </w:tcPr>
          <w:p w14:paraId="2D58CB62" w14:textId="77777777" w:rsidR="00F86F4D" w:rsidRDefault="00F86F4D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gridSpan w:val="2"/>
          </w:tcPr>
          <w:p w14:paraId="427F2CB8" w14:textId="77777777" w:rsidR="00F86F4D" w:rsidRDefault="00F86F4D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667183" w14:paraId="22AC644F" w14:textId="77777777" w:rsidTr="00F86F4D">
        <w:tc>
          <w:tcPr>
            <w:tcW w:w="2790" w:type="dxa"/>
            <w:hideMark/>
          </w:tcPr>
          <w:p w14:paraId="63C9CF0D" w14:textId="77777777" w:rsidR="00667183" w:rsidRDefault="00667183" w:rsidP="00667183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รายได้อื่น</w:t>
            </w:r>
          </w:p>
        </w:tc>
        <w:tc>
          <w:tcPr>
            <w:tcW w:w="270" w:type="dxa"/>
          </w:tcPr>
          <w:p w14:paraId="501902C8" w14:textId="77777777" w:rsidR="00667183" w:rsidRDefault="00667183" w:rsidP="00667183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</w:tcPr>
          <w:p w14:paraId="6A8CA36C" w14:textId="77777777" w:rsidR="00667183" w:rsidRDefault="00667183" w:rsidP="00667183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gridSpan w:val="2"/>
          </w:tcPr>
          <w:p w14:paraId="30664E3C" w14:textId="77777777" w:rsidR="00667183" w:rsidRDefault="00667183" w:rsidP="00667183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64" w:type="dxa"/>
          </w:tcPr>
          <w:p w14:paraId="5FD43221" w14:textId="77777777" w:rsidR="00667183" w:rsidRDefault="00667183" w:rsidP="00667183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6" w:type="dxa"/>
            <w:gridSpan w:val="2"/>
          </w:tcPr>
          <w:p w14:paraId="6A941020" w14:textId="77777777" w:rsidR="00667183" w:rsidRDefault="00667183" w:rsidP="00667183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4D3B8A4B" w14:textId="77777777" w:rsidR="00667183" w:rsidRDefault="00667183" w:rsidP="00667183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gridSpan w:val="2"/>
          </w:tcPr>
          <w:p w14:paraId="003543F4" w14:textId="77777777" w:rsidR="00667183" w:rsidRDefault="00667183" w:rsidP="00667183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gridSpan w:val="2"/>
          </w:tcPr>
          <w:p w14:paraId="167C9FEA" w14:textId="77777777" w:rsidR="00667183" w:rsidRDefault="00667183" w:rsidP="00667183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08" w:type="dxa"/>
            <w:gridSpan w:val="2"/>
          </w:tcPr>
          <w:p w14:paraId="460F974B" w14:textId="77777777" w:rsidR="00667183" w:rsidRDefault="00667183" w:rsidP="00667183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42" w:type="dxa"/>
            <w:gridSpan w:val="2"/>
          </w:tcPr>
          <w:p w14:paraId="5F2C04CC" w14:textId="708B0442" w:rsidR="00667183" w:rsidRDefault="00667183" w:rsidP="00667183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32,950</w:t>
            </w:r>
          </w:p>
        </w:tc>
        <w:tc>
          <w:tcPr>
            <w:tcW w:w="1080" w:type="dxa"/>
            <w:gridSpan w:val="2"/>
          </w:tcPr>
          <w:p w14:paraId="36C0EF62" w14:textId="202F4D64" w:rsidR="00667183" w:rsidRDefault="00667183" w:rsidP="00667183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28,148</w:t>
            </w:r>
          </w:p>
        </w:tc>
      </w:tr>
      <w:tr w:rsidR="009D7083" w14:paraId="621E4B93" w14:textId="77777777" w:rsidTr="00F86F4D">
        <w:trPr>
          <w:gridAfter w:val="1"/>
          <w:wAfter w:w="6" w:type="dxa"/>
        </w:trPr>
        <w:tc>
          <w:tcPr>
            <w:tcW w:w="5304" w:type="dxa"/>
            <w:gridSpan w:val="4"/>
          </w:tcPr>
          <w:p w14:paraId="4A90FF25" w14:textId="17F8F020" w:rsidR="009D7083" w:rsidRDefault="009D7083" w:rsidP="009D7083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ส่วนแบ่งกำไร(ขาดทุน) จากเงินลงทุนในบริษัทร่วมและกิจการร่วมค้า</w:t>
            </w:r>
          </w:p>
        </w:tc>
        <w:tc>
          <w:tcPr>
            <w:tcW w:w="1170" w:type="dxa"/>
            <w:gridSpan w:val="2"/>
          </w:tcPr>
          <w:p w14:paraId="3798FD1E" w14:textId="77777777" w:rsidR="009D7083" w:rsidRDefault="009D7083" w:rsidP="009D7083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0333371A" w14:textId="77777777" w:rsidR="009D7083" w:rsidRDefault="009D7083" w:rsidP="009D7083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6" w:type="dxa"/>
            <w:gridSpan w:val="2"/>
          </w:tcPr>
          <w:p w14:paraId="5ED593B2" w14:textId="77777777" w:rsidR="009D7083" w:rsidRDefault="009D7083" w:rsidP="009D7083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74" w:type="dxa"/>
          </w:tcPr>
          <w:p w14:paraId="428FF6CC" w14:textId="77777777" w:rsidR="009D7083" w:rsidRDefault="009D7083" w:rsidP="009D7083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gridSpan w:val="2"/>
          </w:tcPr>
          <w:p w14:paraId="27FBC681" w14:textId="77777777" w:rsidR="009D7083" w:rsidRDefault="009D7083" w:rsidP="009D7083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08" w:type="dxa"/>
            <w:gridSpan w:val="2"/>
          </w:tcPr>
          <w:p w14:paraId="00FB06E7" w14:textId="77777777" w:rsidR="009D7083" w:rsidRDefault="009D7083" w:rsidP="009D7083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42" w:type="dxa"/>
            <w:gridSpan w:val="2"/>
          </w:tcPr>
          <w:p w14:paraId="39447CB2" w14:textId="15EC4BC8" w:rsidR="009D7083" w:rsidRDefault="009D7083" w:rsidP="009D7083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D7083">
              <w:rPr>
                <w:rFonts w:ascii="Browallia New" w:hAnsi="Browallia New" w:cs="Browallia New"/>
                <w:sz w:val="24"/>
                <w:szCs w:val="24"/>
                <w:lang w:val="en-GB"/>
              </w:rPr>
              <w:t>(24,658)</w:t>
            </w:r>
          </w:p>
        </w:tc>
        <w:tc>
          <w:tcPr>
            <w:tcW w:w="1080" w:type="dxa"/>
            <w:gridSpan w:val="2"/>
          </w:tcPr>
          <w:p w14:paraId="13709C06" w14:textId="2523E524" w:rsidR="009D7083" w:rsidRDefault="009D7083" w:rsidP="009D7083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8,510</w:t>
            </w:r>
          </w:p>
        </w:tc>
      </w:tr>
      <w:tr w:rsidR="00D43EDF" w14:paraId="4E5B424C" w14:textId="77777777" w:rsidTr="00535C1F">
        <w:tc>
          <w:tcPr>
            <w:tcW w:w="2790" w:type="dxa"/>
            <w:hideMark/>
          </w:tcPr>
          <w:p w14:paraId="3F46257D" w14:textId="77777777" w:rsidR="00D43EDF" w:rsidRDefault="00D43EDF" w:rsidP="00D43EDF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270" w:type="dxa"/>
          </w:tcPr>
          <w:p w14:paraId="0118F326" w14:textId="77777777" w:rsidR="00D43EDF" w:rsidRDefault="00D43EDF" w:rsidP="00D43EDF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</w:tcPr>
          <w:p w14:paraId="353497E7" w14:textId="77777777" w:rsidR="00D43EDF" w:rsidRDefault="00D43EDF" w:rsidP="00D43EDF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gridSpan w:val="2"/>
          </w:tcPr>
          <w:p w14:paraId="3DB43B02" w14:textId="77777777" w:rsidR="00D43EDF" w:rsidRDefault="00D43EDF" w:rsidP="00D43EDF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64" w:type="dxa"/>
          </w:tcPr>
          <w:p w14:paraId="464882A5" w14:textId="77777777" w:rsidR="00D43EDF" w:rsidRDefault="00D43EDF" w:rsidP="00D43EDF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6" w:type="dxa"/>
            <w:gridSpan w:val="2"/>
          </w:tcPr>
          <w:p w14:paraId="66C8DE0A" w14:textId="77777777" w:rsidR="00D43EDF" w:rsidRDefault="00D43EDF" w:rsidP="00D43EDF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42FB0744" w14:textId="77777777" w:rsidR="00D43EDF" w:rsidRDefault="00D43EDF" w:rsidP="00D43EDF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gridSpan w:val="2"/>
          </w:tcPr>
          <w:p w14:paraId="3352892E" w14:textId="77777777" w:rsidR="00D43EDF" w:rsidRDefault="00D43EDF" w:rsidP="00D43EDF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gridSpan w:val="2"/>
          </w:tcPr>
          <w:p w14:paraId="00657C83" w14:textId="77777777" w:rsidR="00D43EDF" w:rsidRDefault="00D43EDF" w:rsidP="00D43EDF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08" w:type="dxa"/>
            <w:gridSpan w:val="2"/>
          </w:tcPr>
          <w:p w14:paraId="5066560D" w14:textId="77777777" w:rsidR="00D43EDF" w:rsidRDefault="00D43EDF" w:rsidP="00D43EDF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42" w:type="dxa"/>
            <w:gridSpan w:val="2"/>
            <w:shd w:val="clear" w:color="auto" w:fill="auto"/>
          </w:tcPr>
          <w:p w14:paraId="01000DDD" w14:textId="02F49EEA" w:rsidR="00D43EDF" w:rsidRDefault="00535C1F" w:rsidP="00D43EDF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(112,4</w:t>
            </w:r>
            <w:r w:rsidR="003F7DE8">
              <w:rPr>
                <w:rFonts w:ascii="Browallia New" w:hAnsi="Browallia New" w:cs="Browallia New"/>
                <w:sz w:val="24"/>
                <w:szCs w:val="24"/>
                <w:lang w:val="en-GB"/>
              </w:rPr>
              <w:t>55</w:t>
            </w:r>
            <w:bookmarkStart w:id="7" w:name="_GoBack"/>
            <w:bookmarkEnd w:id="7"/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80" w:type="dxa"/>
            <w:gridSpan w:val="2"/>
          </w:tcPr>
          <w:p w14:paraId="7A2090AD" w14:textId="0D1FDC0E" w:rsidR="00D43EDF" w:rsidRDefault="00D43EDF" w:rsidP="00D43EDF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77,904</w:t>
            </w:r>
            <w:r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</w:tr>
      <w:tr w:rsidR="00655CB7" w14:paraId="1380924E" w14:textId="77777777" w:rsidTr="00F86F4D">
        <w:trPr>
          <w:trHeight w:val="153"/>
        </w:trPr>
        <w:tc>
          <w:tcPr>
            <w:tcW w:w="2790" w:type="dxa"/>
            <w:hideMark/>
          </w:tcPr>
          <w:p w14:paraId="1E0B2FF5" w14:textId="77777777" w:rsidR="00655CB7" w:rsidRDefault="00655CB7" w:rsidP="00655CB7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ต้นทุนทางการเงิน</w:t>
            </w:r>
          </w:p>
        </w:tc>
        <w:tc>
          <w:tcPr>
            <w:tcW w:w="270" w:type="dxa"/>
          </w:tcPr>
          <w:p w14:paraId="2E3B9562" w14:textId="77777777" w:rsidR="00655CB7" w:rsidRDefault="00655CB7" w:rsidP="00655CB7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</w:tcPr>
          <w:p w14:paraId="3EDEA01A" w14:textId="77777777" w:rsidR="00655CB7" w:rsidRDefault="00655CB7" w:rsidP="00655CB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gridSpan w:val="2"/>
          </w:tcPr>
          <w:p w14:paraId="7DB0D491" w14:textId="77777777" w:rsidR="00655CB7" w:rsidRDefault="00655CB7" w:rsidP="00655CB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64" w:type="dxa"/>
          </w:tcPr>
          <w:p w14:paraId="03D7B7B0" w14:textId="77777777" w:rsidR="00655CB7" w:rsidRDefault="00655CB7" w:rsidP="00655CB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6" w:type="dxa"/>
            <w:gridSpan w:val="2"/>
          </w:tcPr>
          <w:p w14:paraId="05AE9BE7" w14:textId="77777777" w:rsidR="00655CB7" w:rsidRDefault="00655CB7" w:rsidP="00655CB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169FB2E7" w14:textId="77777777" w:rsidR="00655CB7" w:rsidRDefault="00655CB7" w:rsidP="00655CB7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gridSpan w:val="2"/>
          </w:tcPr>
          <w:p w14:paraId="079F146C" w14:textId="77777777" w:rsidR="00655CB7" w:rsidRDefault="00655CB7" w:rsidP="00655CB7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gridSpan w:val="2"/>
          </w:tcPr>
          <w:p w14:paraId="7CDF382A" w14:textId="77777777" w:rsidR="00655CB7" w:rsidRDefault="00655CB7" w:rsidP="00655CB7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08" w:type="dxa"/>
            <w:gridSpan w:val="2"/>
          </w:tcPr>
          <w:p w14:paraId="1A7AA7A9" w14:textId="77777777" w:rsidR="00655CB7" w:rsidRDefault="00655CB7" w:rsidP="00655CB7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42" w:type="dxa"/>
            <w:gridSpan w:val="2"/>
          </w:tcPr>
          <w:p w14:paraId="6E7EB05F" w14:textId="53D3D5AF" w:rsidR="00655CB7" w:rsidRDefault="00655CB7" w:rsidP="00655CB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69,469</w:t>
            </w:r>
            <w:r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80" w:type="dxa"/>
            <w:gridSpan w:val="2"/>
          </w:tcPr>
          <w:p w14:paraId="0D410C46" w14:textId="00B9849A" w:rsidR="00655CB7" w:rsidRDefault="00655CB7" w:rsidP="00655CB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41,934</w:t>
            </w:r>
            <w:r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</w:tr>
      <w:tr w:rsidR="00F86F4D" w14:paraId="10A1B1BA" w14:textId="77777777" w:rsidTr="00F86F4D">
        <w:trPr>
          <w:trHeight w:val="126"/>
        </w:trPr>
        <w:tc>
          <w:tcPr>
            <w:tcW w:w="2790" w:type="dxa"/>
          </w:tcPr>
          <w:p w14:paraId="467968A4" w14:textId="77777777" w:rsidR="00F86F4D" w:rsidRDefault="00F86F4D">
            <w:pPr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70" w:type="dxa"/>
          </w:tcPr>
          <w:p w14:paraId="3AB03F29" w14:textId="77777777" w:rsidR="00F86F4D" w:rsidRDefault="00F86F4D">
            <w:pPr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170" w:type="dxa"/>
          </w:tcPr>
          <w:p w14:paraId="1673CABC" w14:textId="77777777" w:rsidR="00F86F4D" w:rsidRDefault="00F86F4D">
            <w:pPr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gridSpan w:val="2"/>
          </w:tcPr>
          <w:p w14:paraId="733542AB" w14:textId="77777777" w:rsidR="00F86F4D" w:rsidRDefault="00F86F4D">
            <w:pPr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64" w:type="dxa"/>
          </w:tcPr>
          <w:p w14:paraId="5D4B990C" w14:textId="77777777" w:rsidR="00F86F4D" w:rsidRDefault="00F86F4D">
            <w:pPr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6" w:type="dxa"/>
            <w:gridSpan w:val="2"/>
          </w:tcPr>
          <w:p w14:paraId="383B562C" w14:textId="77777777" w:rsidR="00F86F4D" w:rsidRDefault="00F86F4D">
            <w:pPr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</w:tcPr>
          <w:p w14:paraId="5765B6A4" w14:textId="77777777" w:rsidR="00F86F4D" w:rsidRDefault="00F86F4D">
            <w:pPr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gridSpan w:val="2"/>
          </w:tcPr>
          <w:p w14:paraId="741C978D" w14:textId="77777777" w:rsidR="00F86F4D" w:rsidRDefault="00F86F4D">
            <w:pPr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gridSpan w:val="2"/>
          </w:tcPr>
          <w:p w14:paraId="07EF0499" w14:textId="77777777" w:rsidR="00F86F4D" w:rsidRDefault="00F86F4D">
            <w:pPr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08" w:type="dxa"/>
            <w:gridSpan w:val="2"/>
          </w:tcPr>
          <w:p w14:paraId="7790052B" w14:textId="77777777" w:rsidR="00F86F4D" w:rsidRDefault="00F86F4D">
            <w:pPr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42" w:type="dxa"/>
            <w:gridSpan w:val="2"/>
          </w:tcPr>
          <w:p w14:paraId="6B234D89" w14:textId="77777777" w:rsidR="00F86F4D" w:rsidRDefault="00F86F4D">
            <w:pPr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gridSpan w:val="2"/>
          </w:tcPr>
          <w:p w14:paraId="446277FB" w14:textId="77777777" w:rsidR="00F86F4D" w:rsidRDefault="00F86F4D">
            <w:pPr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C30667" w14:paraId="42EFB38A" w14:textId="77777777" w:rsidTr="00F86F4D">
        <w:trPr>
          <w:trHeight w:val="144"/>
        </w:trPr>
        <w:tc>
          <w:tcPr>
            <w:tcW w:w="2790" w:type="dxa"/>
            <w:hideMark/>
          </w:tcPr>
          <w:p w14:paraId="262BE25F" w14:textId="77777777" w:rsidR="00C30667" w:rsidRDefault="00C30667" w:rsidP="00C30667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ขาดทุนก่อนภาษีเงินได้</w:t>
            </w:r>
          </w:p>
        </w:tc>
        <w:tc>
          <w:tcPr>
            <w:tcW w:w="270" w:type="dxa"/>
          </w:tcPr>
          <w:p w14:paraId="7C981A05" w14:textId="77777777" w:rsidR="00C30667" w:rsidRDefault="00C30667" w:rsidP="00C30667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</w:tcPr>
          <w:p w14:paraId="722B24E7" w14:textId="77777777" w:rsidR="00C30667" w:rsidRDefault="00C30667" w:rsidP="00C3066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gridSpan w:val="2"/>
          </w:tcPr>
          <w:p w14:paraId="7C33B21E" w14:textId="77777777" w:rsidR="00C30667" w:rsidRDefault="00C30667" w:rsidP="00C3066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64" w:type="dxa"/>
          </w:tcPr>
          <w:p w14:paraId="66452102" w14:textId="77777777" w:rsidR="00C30667" w:rsidRDefault="00C30667" w:rsidP="00C3066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6" w:type="dxa"/>
            <w:gridSpan w:val="2"/>
          </w:tcPr>
          <w:p w14:paraId="05102A2A" w14:textId="77777777" w:rsidR="00C30667" w:rsidRDefault="00C30667" w:rsidP="00C3066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582E37F7" w14:textId="77777777" w:rsidR="00C30667" w:rsidRDefault="00C30667" w:rsidP="00C30667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gridSpan w:val="2"/>
          </w:tcPr>
          <w:p w14:paraId="0025ED1B" w14:textId="77777777" w:rsidR="00C30667" w:rsidRDefault="00C30667" w:rsidP="00C30667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gridSpan w:val="2"/>
          </w:tcPr>
          <w:p w14:paraId="4A05C746" w14:textId="77777777" w:rsidR="00C30667" w:rsidRDefault="00C30667" w:rsidP="00C30667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08" w:type="dxa"/>
            <w:gridSpan w:val="2"/>
          </w:tcPr>
          <w:p w14:paraId="5ABAB78C" w14:textId="77777777" w:rsidR="00C30667" w:rsidRDefault="00C30667" w:rsidP="00C30667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42" w:type="dxa"/>
            <w:gridSpan w:val="2"/>
          </w:tcPr>
          <w:p w14:paraId="48206C65" w14:textId="31DF0D86" w:rsidR="00C30667" w:rsidRDefault="00C30667" w:rsidP="00C30667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288,205</w:t>
            </w:r>
            <w:r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80" w:type="dxa"/>
            <w:gridSpan w:val="2"/>
          </w:tcPr>
          <w:p w14:paraId="1EEB462B" w14:textId="06590220" w:rsidR="00C30667" w:rsidRDefault="00C30667" w:rsidP="00C30667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143,297</w:t>
            </w:r>
            <w:r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</w:tr>
      <w:bookmarkEnd w:id="6"/>
    </w:tbl>
    <w:p w14:paraId="00C79FC3" w14:textId="77777777" w:rsidR="00F86F4D" w:rsidRDefault="00F86F4D" w:rsidP="00F86F4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64112195" w14:textId="156BF75C" w:rsidR="008C5882" w:rsidRPr="006461EA" w:rsidRDefault="008C5882" w:rsidP="008C588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450"/>
        <w:rPr>
          <w:rFonts w:ascii="Browallia New" w:hAnsi="Browallia New" w:cs="Browallia New"/>
          <w:sz w:val="28"/>
          <w:szCs w:val="28"/>
          <w:u w:val="single"/>
        </w:rPr>
      </w:pPr>
      <w:r w:rsidRPr="006461EA">
        <w:rPr>
          <w:rFonts w:ascii="Browallia New" w:hAnsi="Browallia New" w:cs="Browallia New"/>
          <w:sz w:val="28"/>
          <w:szCs w:val="28"/>
          <w:u w:val="single"/>
          <w:cs/>
        </w:rPr>
        <w:t>ลูกค้ารายใหญ่</w:t>
      </w:r>
    </w:p>
    <w:p w14:paraId="195D66E2" w14:textId="24256719" w:rsidR="00F86F4D" w:rsidRDefault="00302DDB" w:rsidP="008C5882">
      <w:pPr>
        <w:tabs>
          <w:tab w:val="clear" w:pos="454"/>
          <w:tab w:val="left" w:pos="851"/>
          <w:tab w:val="left" w:pos="1418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  <w:sectPr w:rsidR="00F86F4D" w:rsidSect="00614DAB">
          <w:pgSz w:w="16834" w:h="11909" w:orient="landscape" w:code="9"/>
          <w:pgMar w:top="1440" w:right="1440" w:bottom="1134" w:left="1530" w:header="992" w:footer="380" w:gutter="0"/>
          <w:cols w:space="720"/>
          <w:docGrid w:linePitch="245"/>
        </w:sectPr>
      </w:pPr>
      <w:r>
        <w:rPr>
          <w:rFonts w:ascii="Browallia New" w:hAnsi="Browallia New" w:cs="Browallia New" w:hint="cs"/>
          <w:sz w:val="28"/>
          <w:szCs w:val="28"/>
          <w:cs/>
        </w:rPr>
        <w:t>สำหรับปีสิ้นสุด</w:t>
      </w:r>
      <w:r w:rsidR="008C5882" w:rsidRPr="006461EA">
        <w:rPr>
          <w:rFonts w:ascii="Browallia New" w:hAnsi="Browallia New" w:cs="Browallia New" w:hint="cs"/>
          <w:sz w:val="28"/>
          <w:szCs w:val="28"/>
          <w:cs/>
        </w:rPr>
        <w:t>วันที่</w:t>
      </w:r>
      <w:r w:rsidR="008C5882" w:rsidRPr="006461EA">
        <w:rPr>
          <w:rFonts w:ascii="Browallia New" w:hAnsi="Browallia New" w:cs="Browallia New"/>
          <w:sz w:val="28"/>
          <w:szCs w:val="28"/>
          <w:lang w:val="en-GB"/>
        </w:rPr>
        <w:t xml:space="preserve"> 31 </w:t>
      </w:r>
      <w:r w:rsidR="008C5882" w:rsidRPr="006461EA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ธันวาคม </w:t>
      </w:r>
      <w:r w:rsidR="008C5882" w:rsidRPr="006461EA">
        <w:rPr>
          <w:rFonts w:ascii="Browallia New" w:hAnsi="Browallia New" w:cs="Browallia New"/>
          <w:sz w:val="28"/>
          <w:szCs w:val="28"/>
          <w:lang w:val="en-GB"/>
        </w:rPr>
        <w:t>256</w:t>
      </w:r>
      <w:r w:rsidR="00CB0194">
        <w:rPr>
          <w:rFonts w:ascii="Browallia New" w:hAnsi="Browallia New" w:cs="Browallia New"/>
          <w:sz w:val="28"/>
          <w:szCs w:val="28"/>
          <w:lang w:val="en-GB"/>
        </w:rPr>
        <w:t>2</w:t>
      </w:r>
      <w:r w:rsidR="008C5882" w:rsidRPr="006461EA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8C5882" w:rsidRPr="006461EA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และ </w:t>
      </w:r>
      <w:r w:rsidR="008C5882" w:rsidRPr="006461EA">
        <w:rPr>
          <w:rFonts w:ascii="Browallia New" w:hAnsi="Browallia New" w:cs="Browallia New"/>
          <w:sz w:val="28"/>
          <w:szCs w:val="28"/>
          <w:lang w:val="en-GB"/>
        </w:rPr>
        <w:t>25</w:t>
      </w:r>
      <w:r w:rsidR="00843B45" w:rsidRPr="006461EA">
        <w:rPr>
          <w:rFonts w:ascii="Browallia New" w:hAnsi="Browallia New" w:cs="Browallia New"/>
          <w:sz w:val="28"/>
          <w:szCs w:val="28"/>
          <w:lang w:val="en-GB"/>
        </w:rPr>
        <w:t>6</w:t>
      </w:r>
      <w:r w:rsidR="00CB0194">
        <w:rPr>
          <w:rFonts w:ascii="Browallia New" w:hAnsi="Browallia New" w:cs="Browallia New"/>
          <w:sz w:val="28"/>
          <w:szCs w:val="28"/>
          <w:lang w:val="en-GB"/>
        </w:rPr>
        <w:t>1</w:t>
      </w:r>
      <w:r w:rsidR="008C5882" w:rsidRPr="006461EA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8C5882" w:rsidRPr="006461EA">
        <w:rPr>
          <w:rFonts w:ascii="Browallia New" w:hAnsi="Browallia New" w:cs="Browallia New"/>
          <w:sz w:val="28"/>
          <w:szCs w:val="28"/>
          <w:cs/>
        </w:rPr>
        <w:t>บริษัทมีรายได้จากลูกค้าที่มีมูลค่ามากกว่าร้อยล</w:t>
      </w:r>
      <w:r w:rsidR="008C5882" w:rsidRPr="006461EA">
        <w:rPr>
          <w:rFonts w:ascii="Browallia New" w:hAnsi="Browallia New" w:cs="Browallia New" w:hint="cs"/>
          <w:sz w:val="28"/>
          <w:szCs w:val="28"/>
          <w:cs/>
        </w:rPr>
        <w:t xml:space="preserve">ะ </w:t>
      </w:r>
      <w:r w:rsidR="008C5882" w:rsidRPr="006461EA">
        <w:rPr>
          <w:rFonts w:ascii="Browallia New" w:hAnsi="Browallia New" w:cs="Browallia New"/>
          <w:sz w:val="28"/>
          <w:szCs w:val="28"/>
          <w:lang w:val="en-GB"/>
        </w:rPr>
        <w:t xml:space="preserve">10 </w:t>
      </w:r>
      <w:r w:rsidR="008C5882" w:rsidRPr="006461EA">
        <w:rPr>
          <w:rFonts w:ascii="Browallia New" w:hAnsi="Browallia New" w:cs="Browallia New"/>
          <w:sz w:val="28"/>
          <w:szCs w:val="28"/>
          <w:cs/>
          <w:lang w:val="en-GB"/>
        </w:rPr>
        <w:t>ของรายได้ตาม</w:t>
      </w:r>
      <w:r w:rsidR="00843B45" w:rsidRPr="006461EA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8C5882" w:rsidRPr="006461EA">
        <w:rPr>
          <w:rFonts w:ascii="Browallia New" w:hAnsi="Browallia New" w:cs="Browallia New"/>
          <w:sz w:val="28"/>
          <w:szCs w:val="28"/>
          <w:cs/>
          <w:lang w:val="en-GB"/>
        </w:rPr>
        <w:t>งบการเงินรวม</w:t>
      </w:r>
      <w:r w:rsidR="000A27FC" w:rsidRPr="006461EA">
        <w:rPr>
          <w:rFonts w:ascii="Browallia New" w:hAnsi="Browallia New" w:cs="Browallia New" w:hint="cs"/>
          <w:sz w:val="28"/>
          <w:szCs w:val="28"/>
          <w:cs/>
        </w:rPr>
        <w:t>และงบการเงินเฉพาะของบริษัท</w:t>
      </w:r>
      <w:r w:rsidR="008C5882" w:rsidRPr="006461EA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จำนวน </w:t>
      </w:r>
      <w:r w:rsidR="0036604F" w:rsidRPr="006461EA">
        <w:rPr>
          <w:rFonts w:ascii="Browallia New" w:hAnsi="Browallia New" w:cs="Browallia New"/>
          <w:sz w:val="28"/>
          <w:szCs w:val="28"/>
          <w:lang w:val="en-GB"/>
        </w:rPr>
        <w:t>1</w:t>
      </w:r>
      <w:r w:rsidR="008C5882" w:rsidRPr="006461EA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ราย และ </w:t>
      </w:r>
      <w:r w:rsidR="008C5882" w:rsidRPr="006461EA">
        <w:rPr>
          <w:rFonts w:ascii="Browallia New" w:hAnsi="Browallia New" w:cs="Browallia New"/>
          <w:sz w:val="28"/>
          <w:szCs w:val="28"/>
          <w:lang w:val="en-GB"/>
        </w:rPr>
        <w:t xml:space="preserve">2 </w:t>
      </w:r>
      <w:r w:rsidR="008C5882" w:rsidRPr="006461EA">
        <w:rPr>
          <w:rFonts w:ascii="Browallia New" w:hAnsi="Browallia New" w:cs="Browallia New" w:hint="cs"/>
          <w:sz w:val="28"/>
          <w:szCs w:val="28"/>
          <w:cs/>
          <w:lang w:val="en-GB"/>
        </w:rPr>
        <w:t>ราย เป็นจำนวนเงิน</w:t>
      </w:r>
      <w:r w:rsidR="008C5882" w:rsidRPr="006461EA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bookmarkStart w:id="8" w:name="_Hlk1863114"/>
      <w:r w:rsidR="000A1FAC" w:rsidRPr="006461EA">
        <w:rPr>
          <w:rFonts w:ascii="Browallia New" w:hAnsi="Browallia New" w:cs="Browallia New"/>
          <w:sz w:val="28"/>
          <w:szCs w:val="28"/>
          <w:lang w:val="en-GB"/>
        </w:rPr>
        <w:t>3</w:t>
      </w:r>
      <w:r w:rsidR="000A1FAC">
        <w:rPr>
          <w:rFonts w:ascii="Browallia New" w:hAnsi="Browallia New" w:cs="Browallia New"/>
          <w:sz w:val="28"/>
          <w:szCs w:val="28"/>
          <w:lang w:val="en-GB"/>
        </w:rPr>
        <w:t>38</w:t>
      </w:r>
      <w:r w:rsidR="000A1FAC" w:rsidRPr="006461EA">
        <w:rPr>
          <w:rFonts w:ascii="Browallia New" w:hAnsi="Browallia New" w:cs="Browallia New"/>
          <w:sz w:val="28"/>
          <w:szCs w:val="28"/>
          <w:lang w:val="en-GB"/>
        </w:rPr>
        <w:t>.</w:t>
      </w:r>
      <w:r w:rsidR="000A1FAC">
        <w:rPr>
          <w:rFonts w:ascii="Browallia New" w:hAnsi="Browallia New" w:cs="Browallia New"/>
          <w:sz w:val="28"/>
          <w:szCs w:val="28"/>
          <w:lang w:val="en-GB"/>
        </w:rPr>
        <w:t>78</w:t>
      </w:r>
      <w:r w:rsidR="008C5882" w:rsidRPr="006461EA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bookmarkEnd w:id="8"/>
      <w:r w:rsidR="008C5882" w:rsidRPr="006461EA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ล้านบาท </w:t>
      </w:r>
      <w:r w:rsidR="008C5882" w:rsidRPr="000A1FAC">
        <w:rPr>
          <w:rFonts w:ascii="Browallia New" w:hAnsi="Browallia New" w:cs="Browallia New" w:hint="cs"/>
          <w:sz w:val="28"/>
          <w:szCs w:val="28"/>
          <w:cs/>
          <w:lang w:val="en-GB"/>
        </w:rPr>
        <w:t>และ</w:t>
      </w:r>
      <w:r w:rsidR="000A1FAC" w:rsidRPr="000A1FAC">
        <w:rPr>
          <w:rFonts w:ascii="Browallia New" w:hAnsi="Browallia New" w:cs="Browallia New"/>
          <w:sz w:val="28"/>
          <w:szCs w:val="28"/>
          <w:lang w:val="en-GB"/>
        </w:rPr>
        <w:t xml:space="preserve"> 312.06</w:t>
      </w:r>
      <w:r w:rsidR="008C5882" w:rsidRPr="000A1FAC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ล้า</w:t>
      </w:r>
      <w:r w:rsidR="008C5882" w:rsidRPr="006461EA">
        <w:rPr>
          <w:rFonts w:ascii="Browallia New" w:hAnsi="Browallia New" w:cs="Browallia New" w:hint="cs"/>
          <w:sz w:val="28"/>
          <w:szCs w:val="28"/>
          <w:cs/>
          <w:lang w:val="en-GB"/>
        </w:rPr>
        <w:t>นบาท ตามลำดับ</w:t>
      </w:r>
    </w:p>
    <w:p w14:paraId="0D449A96" w14:textId="1DC29DBB" w:rsidR="008C5882" w:rsidRPr="006461EA" w:rsidRDefault="008C5882" w:rsidP="00843B45">
      <w:pPr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9" w:right="1800" w:hanging="450"/>
        <w:jc w:val="thaiDistribute"/>
        <w:rPr>
          <w:rFonts w:ascii="Browallia New" w:hAnsi="Browallia New" w:cs="Browallia New"/>
          <w:sz w:val="28"/>
          <w:szCs w:val="28"/>
          <w:u w:val="single"/>
          <w:lang w:val="en-GB"/>
        </w:rPr>
      </w:pPr>
      <w:r w:rsidRPr="006461EA">
        <w:rPr>
          <w:rFonts w:ascii="Browallia New" w:hAnsi="Browallia New" w:cs="Browallia New" w:hint="cs"/>
          <w:sz w:val="28"/>
          <w:szCs w:val="28"/>
          <w:u w:val="single"/>
          <w:cs/>
          <w:lang w:val="en-GB"/>
        </w:rPr>
        <w:lastRenderedPageBreak/>
        <w:t>กำไรต่อหุ้นขั้นพื้นฐาน</w:t>
      </w:r>
    </w:p>
    <w:p w14:paraId="1BEB28F4" w14:textId="77777777" w:rsidR="00843B45" w:rsidRPr="00CB0194" w:rsidRDefault="00843B45" w:rsidP="00843B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9" w:right="1800"/>
        <w:jc w:val="thaiDistribute"/>
        <w:rPr>
          <w:rFonts w:ascii="Browallia New" w:hAnsi="Browallia New" w:cs="Browallia New"/>
          <w:sz w:val="28"/>
          <w:szCs w:val="28"/>
          <w:u w:val="single"/>
          <w:lang w:val="en-GB"/>
        </w:rPr>
      </w:pPr>
    </w:p>
    <w:p w14:paraId="2D4B943F" w14:textId="6A7C1142" w:rsidR="008C5882" w:rsidRPr="006461EA" w:rsidRDefault="008C5882" w:rsidP="008C58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461EA">
        <w:rPr>
          <w:rFonts w:ascii="Browallia New" w:hAnsi="Browallia New" w:cs="Browallia New"/>
          <w:sz w:val="28"/>
          <w:szCs w:val="28"/>
          <w:cs/>
        </w:rPr>
        <w:t xml:space="preserve">กำไรต่อหุ้นขั้นพื้นฐานคำนวณโดยการหารกำไร </w:t>
      </w:r>
      <w:r w:rsidRPr="006461EA">
        <w:rPr>
          <w:rFonts w:ascii="Browallia New" w:hAnsi="Browallia New" w:cs="Browallia New" w:hint="cs"/>
          <w:sz w:val="28"/>
          <w:szCs w:val="28"/>
          <w:cs/>
        </w:rPr>
        <w:t xml:space="preserve">(ขาดทุน) </w:t>
      </w:r>
      <w:r w:rsidRPr="006461EA">
        <w:rPr>
          <w:rFonts w:ascii="Browallia New" w:hAnsi="Browallia New" w:cs="Browallia New"/>
          <w:sz w:val="28"/>
          <w:szCs w:val="28"/>
          <w:cs/>
        </w:rPr>
        <w:t>สำหรับ</w:t>
      </w:r>
      <w:r w:rsidR="00620D0C" w:rsidRPr="006461EA">
        <w:rPr>
          <w:rFonts w:ascii="Browallia New" w:hAnsi="Browallia New" w:cs="Browallia New" w:hint="cs"/>
          <w:sz w:val="28"/>
          <w:szCs w:val="28"/>
          <w:cs/>
        </w:rPr>
        <w:t>ปี</w:t>
      </w:r>
      <w:r w:rsidRPr="006461EA">
        <w:rPr>
          <w:rFonts w:ascii="Browallia New" w:hAnsi="Browallia New" w:cs="Browallia New"/>
          <w:sz w:val="28"/>
          <w:szCs w:val="28"/>
          <w:cs/>
        </w:rPr>
        <w:t>ด้วยจำนวนถัวเฉลี่ยถ่วงน้ำหนักของหุ้นสามัญที่มีอยู่ในระหว่าง</w:t>
      </w:r>
      <w:r w:rsidR="00305133" w:rsidRPr="006461EA">
        <w:rPr>
          <w:rFonts w:ascii="Browallia New" w:hAnsi="Browallia New" w:cs="Browallia New" w:hint="cs"/>
          <w:sz w:val="28"/>
          <w:szCs w:val="28"/>
          <w:cs/>
        </w:rPr>
        <w:t>ปี</w:t>
      </w:r>
      <w:r w:rsidRPr="006461EA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>รายการเคลื่อนไหวของ</w:t>
      </w:r>
      <w:r w:rsidRPr="006461EA">
        <w:rPr>
          <w:rFonts w:ascii="Browallia New" w:hAnsi="Browallia New" w:cs="Browallia New"/>
          <w:sz w:val="28"/>
          <w:szCs w:val="28"/>
          <w:cs/>
        </w:rPr>
        <w:t xml:space="preserve">จำนวนหุ้นสามัญ </w:t>
      </w: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>สำหรับ</w:t>
      </w:r>
      <w:r w:rsidR="00FA39F7" w:rsidRPr="006461EA">
        <w:rPr>
          <w:rFonts w:ascii="Browallia New" w:hAnsi="Browallia New" w:cs="Browallia New" w:hint="cs"/>
          <w:sz w:val="28"/>
          <w:szCs w:val="28"/>
          <w:cs/>
          <w:lang w:val="en-GB"/>
        </w:rPr>
        <w:t>ปี</w:t>
      </w: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 xml:space="preserve">สิ้นสุดวันที่ </w:t>
      </w:r>
      <w:r w:rsidRPr="006461EA">
        <w:rPr>
          <w:rFonts w:ascii="Browallia New" w:eastAsia="SimSun" w:hAnsi="Browallia New" w:cs="Browallia New"/>
          <w:sz w:val="28"/>
          <w:szCs w:val="28"/>
          <w:lang w:val="en-GB"/>
        </w:rPr>
        <w:t>3</w:t>
      </w:r>
      <w:r w:rsidR="00B5064B" w:rsidRPr="006461EA">
        <w:rPr>
          <w:rFonts w:ascii="Browallia New" w:eastAsia="SimSun" w:hAnsi="Browallia New" w:cs="Browallia New"/>
          <w:sz w:val="28"/>
          <w:szCs w:val="28"/>
          <w:lang w:val="en-GB"/>
        </w:rPr>
        <w:t>1</w:t>
      </w:r>
      <w:r w:rsidRPr="006461EA">
        <w:rPr>
          <w:rFonts w:ascii="Browallia New" w:eastAsia="SimSun" w:hAnsi="Browallia New" w:cs="Browallia New"/>
          <w:sz w:val="28"/>
          <w:szCs w:val="28"/>
          <w:cs/>
          <w:lang w:val="en-GB"/>
        </w:rPr>
        <w:t xml:space="preserve"> </w:t>
      </w:r>
      <w:r w:rsidR="00FA39F7" w:rsidRPr="006461EA">
        <w:rPr>
          <w:rFonts w:ascii="Browallia New" w:hAnsi="Browallia New" w:cs="Browallia New" w:hint="cs"/>
          <w:sz w:val="28"/>
          <w:szCs w:val="28"/>
          <w:cs/>
          <w:lang w:val="en-GB"/>
        </w:rPr>
        <w:t>ธันวาคม</w:t>
      </w:r>
      <w:r w:rsidRPr="006461EA">
        <w:rPr>
          <w:rFonts w:ascii="Browallia New" w:eastAsia="SimSun" w:hAnsi="Browallia New" w:cs="Browallia New" w:hint="cs"/>
          <w:sz w:val="28"/>
          <w:szCs w:val="28"/>
          <w:cs/>
          <w:lang w:val="en-GB"/>
        </w:rPr>
        <w:t xml:space="preserve"> </w:t>
      </w:r>
      <w:r w:rsidRPr="006461EA">
        <w:rPr>
          <w:rFonts w:ascii="Browallia New" w:hAnsi="Browallia New" w:cs="Browallia New"/>
          <w:sz w:val="28"/>
          <w:szCs w:val="28"/>
          <w:lang w:val="en-GB"/>
        </w:rPr>
        <w:t>25</w:t>
      </w:r>
      <w:r w:rsidRPr="006461EA">
        <w:rPr>
          <w:rFonts w:ascii="Browallia New" w:hAnsi="Browallia New" w:cs="Browallia New"/>
          <w:sz w:val="28"/>
          <w:szCs w:val="28"/>
        </w:rPr>
        <w:t>6</w:t>
      </w:r>
      <w:r w:rsidR="00C94575">
        <w:rPr>
          <w:rFonts w:ascii="Browallia New" w:hAnsi="Browallia New" w:cs="Browallia New"/>
          <w:sz w:val="28"/>
          <w:szCs w:val="28"/>
        </w:rPr>
        <w:t>2</w:t>
      </w: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6461EA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และ </w:t>
      </w:r>
      <w:r w:rsidRPr="006461EA">
        <w:rPr>
          <w:rFonts w:ascii="Browallia New" w:hAnsi="Browallia New" w:cs="Browallia New"/>
          <w:sz w:val="28"/>
          <w:szCs w:val="28"/>
          <w:lang w:val="en-GB"/>
        </w:rPr>
        <w:t>25</w:t>
      </w:r>
      <w:r w:rsidR="00843B45" w:rsidRPr="006461EA">
        <w:rPr>
          <w:rFonts w:ascii="Browallia New" w:hAnsi="Browallia New" w:cs="Browallia New"/>
          <w:sz w:val="28"/>
          <w:szCs w:val="28"/>
          <w:lang w:val="en-GB"/>
        </w:rPr>
        <w:t>6</w:t>
      </w:r>
      <w:r w:rsidR="00C94575">
        <w:rPr>
          <w:rFonts w:ascii="Browallia New" w:hAnsi="Browallia New" w:cs="Browallia New"/>
          <w:sz w:val="28"/>
          <w:szCs w:val="28"/>
          <w:lang w:val="en-GB"/>
        </w:rPr>
        <w:t>1</w:t>
      </w:r>
      <w:r w:rsidRPr="006461EA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>มีดังนี้</w:t>
      </w:r>
    </w:p>
    <w:p w14:paraId="478305BC" w14:textId="77777777" w:rsidR="002878AF" w:rsidRPr="007108D6" w:rsidRDefault="002878AF" w:rsidP="008C58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8817" w:type="dxa"/>
        <w:tblInd w:w="480" w:type="dxa"/>
        <w:tblLayout w:type="fixed"/>
        <w:tblLook w:val="0000" w:firstRow="0" w:lastRow="0" w:firstColumn="0" w:lastColumn="0" w:noHBand="0" w:noVBand="0"/>
      </w:tblPr>
      <w:tblGrid>
        <w:gridCol w:w="3570"/>
        <w:gridCol w:w="1179"/>
        <w:gridCol w:w="239"/>
        <w:gridCol w:w="1080"/>
        <w:gridCol w:w="240"/>
        <w:gridCol w:w="1105"/>
        <w:gridCol w:w="236"/>
        <w:gridCol w:w="1168"/>
      </w:tblGrid>
      <w:tr w:rsidR="008C5882" w:rsidRPr="006461EA" w14:paraId="1CFDD281" w14:textId="77777777" w:rsidTr="00E14877">
        <w:trPr>
          <w:cantSplit/>
        </w:trPr>
        <w:tc>
          <w:tcPr>
            <w:tcW w:w="3570" w:type="dxa"/>
          </w:tcPr>
          <w:p w14:paraId="087FD6C4" w14:textId="77777777" w:rsidR="008C5882" w:rsidRPr="006461EA" w:rsidRDefault="008C5882" w:rsidP="004A1EA9">
            <w:pPr>
              <w:pStyle w:val="30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498" w:type="dxa"/>
            <w:gridSpan w:val="3"/>
            <w:tcBorders>
              <w:left w:val="nil"/>
              <w:bottom w:val="single" w:sz="4" w:space="0" w:color="auto"/>
            </w:tcBorders>
          </w:tcPr>
          <w:p w14:paraId="2B5ECC09" w14:textId="77777777" w:rsidR="008C5882" w:rsidRPr="006461EA" w:rsidRDefault="008C5882" w:rsidP="004A1EA9">
            <w:pPr>
              <w:ind w:left="-108" w:right="-10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0" w:type="dxa"/>
            <w:tcBorders>
              <w:left w:val="nil"/>
            </w:tcBorders>
          </w:tcPr>
          <w:p w14:paraId="6EC63CE6" w14:textId="77777777" w:rsidR="008C5882" w:rsidRPr="006461EA" w:rsidRDefault="008C5882" w:rsidP="004A1EA9">
            <w:pPr>
              <w:ind w:right="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509" w:type="dxa"/>
            <w:gridSpan w:val="3"/>
            <w:tcBorders>
              <w:bottom w:val="single" w:sz="4" w:space="0" w:color="auto"/>
            </w:tcBorders>
          </w:tcPr>
          <w:p w14:paraId="461B3645" w14:textId="77777777" w:rsidR="008C5882" w:rsidRPr="006461EA" w:rsidRDefault="008C5882" w:rsidP="004A1EA9">
            <w:pPr>
              <w:ind w:right="20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CB0194" w:rsidRPr="006461EA" w14:paraId="7C1472C6" w14:textId="77777777" w:rsidTr="00E14877">
        <w:trPr>
          <w:cantSplit/>
        </w:trPr>
        <w:tc>
          <w:tcPr>
            <w:tcW w:w="3570" w:type="dxa"/>
          </w:tcPr>
          <w:p w14:paraId="508165BF" w14:textId="77777777" w:rsidR="00CB0194" w:rsidRPr="006461EA" w:rsidRDefault="00CB0194" w:rsidP="00CB0194">
            <w:pPr>
              <w:pStyle w:val="30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0F2923C9" w14:textId="5589486A" w:rsidR="00CB0194" w:rsidRPr="006461EA" w:rsidRDefault="00CB0194" w:rsidP="00CB0194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239" w:type="dxa"/>
            <w:vAlign w:val="center"/>
          </w:tcPr>
          <w:p w14:paraId="384E8FDD" w14:textId="77777777" w:rsidR="00CB0194" w:rsidRPr="006461EA" w:rsidRDefault="00CB0194" w:rsidP="00CB0194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38F1F3D1" w14:textId="768BB7A9" w:rsidR="00CB0194" w:rsidRPr="006461EA" w:rsidRDefault="00CB0194" w:rsidP="00CB0194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240" w:type="dxa"/>
            <w:tcBorders>
              <w:left w:val="nil"/>
            </w:tcBorders>
          </w:tcPr>
          <w:p w14:paraId="35236D4C" w14:textId="77777777" w:rsidR="00CB0194" w:rsidRPr="006461EA" w:rsidRDefault="00CB0194" w:rsidP="00CB0194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24C451" w14:textId="7ADEF1B4" w:rsidR="00CB0194" w:rsidRPr="006461EA" w:rsidRDefault="00CB0194" w:rsidP="00CB0194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3C8C2ABF" w14:textId="77777777" w:rsidR="00CB0194" w:rsidRPr="006461EA" w:rsidRDefault="00CB0194" w:rsidP="00CB0194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50BAA0" w14:textId="48635DDC" w:rsidR="00CB0194" w:rsidRPr="006461EA" w:rsidRDefault="00CB0194" w:rsidP="00CB0194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</w:tr>
      <w:tr w:rsidR="008C5882" w:rsidRPr="006461EA" w14:paraId="795D087F" w14:textId="77777777" w:rsidTr="005C07A0">
        <w:trPr>
          <w:cantSplit/>
        </w:trPr>
        <w:tc>
          <w:tcPr>
            <w:tcW w:w="3570" w:type="dxa"/>
          </w:tcPr>
          <w:p w14:paraId="3784104A" w14:textId="77777777" w:rsidR="008C5882" w:rsidRPr="006461EA" w:rsidRDefault="008C5882" w:rsidP="004A1EA9">
            <w:pPr>
              <w:snapToGrid w:val="0"/>
              <w:ind w:left="266" w:hanging="266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9" w:type="dxa"/>
            <w:tcBorders>
              <w:left w:val="nil"/>
            </w:tcBorders>
          </w:tcPr>
          <w:p w14:paraId="6071B22F" w14:textId="77777777" w:rsidR="008C5882" w:rsidRPr="006461EA" w:rsidRDefault="008C5882" w:rsidP="004A1EA9">
            <w:pPr>
              <w:snapToGrid w:val="0"/>
              <w:ind w:left="266" w:hanging="266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9" w:type="dxa"/>
          </w:tcPr>
          <w:p w14:paraId="04CDA3F9" w14:textId="77777777" w:rsidR="008C5882" w:rsidRPr="006461EA" w:rsidRDefault="008C5882" w:rsidP="004A1EA9">
            <w:pPr>
              <w:snapToGrid w:val="0"/>
              <w:ind w:left="266" w:hanging="266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</w:tcBorders>
          </w:tcPr>
          <w:p w14:paraId="60183456" w14:textId="77777777" w:rsidR="008C5882" w:rsidRPr="006461EA" w:rsidRDefault="008C5882" w:rsidP="004A1EA9">
            <w:pPr>
              <w:snapToGrid w:val="0"/>
              <w:ind w:left="266" w:hanging="266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0" w:type="dxa"/>
            <w:tcBorders>
              <w:left w:val="nil"/>
            </w:tcBorders>
          </w:tcPr>
          <w:p w14:paraId="1B9CBFE1" w14:textId="77777777" w:rsidR="008C5882" w:rsidRPr="006461EA" w:rsidRDefault="008C5882" w:rsidP="004A1EA9">
            <w:pPr>
              <w:snapToGrid w:val="0"/>
              <w:ind w:left="266" w:hanging="266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05" w:type="dxa"/>
          </w:tcPr>
          <w:p w14:paraId="6779DF25" w14:textId="77777777" w:rsidR="008C5882" w:rsidRPr="006461EA" w:rsidRDefault="008C5882" w:rsidP="004A1EA9">
            <w:pPr>
              <w:snapToGrid w:val="0"/>
              <w:ind w:left="266" w:hanging="266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972886D" w14:textId="77777777" w:rsidR="008C5882" w:rsidRPr="006461EA" w:rsidRDefault="008C5882" w:rsidP="004A1EA9">
            <w:pPr>
              <w:snapToGrid w:val="0"/>
              <w:ind w:left="266" w:hanging="266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8" w:type="dxa"/>
          </w:tcPr>
          <w:p w14:paraId="49E88C59" w14:textId="77777777" w:rsidR="008C5882" w:rsidRPr="006461EA" w:rsidRDefault="008C5882" w:rsidP="004A1EA9">
            <w:pPr>
              <w:snapToGrid w:val="0"/>
              <w:ind w:left="266" w:hanging="266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B34B1" w:rsidRPr="006461EA" w14:paraId="4348B0A6" w14:textId="77777777" w:rsidTr="005C07A0">
        <w:trPr>
          <w:cantSplit/>
        </w:trPr>
        <w:tc>
          <w:tcPr>
            <w:tcW w:w="3570" w:type="dxa"/>
          </w:tcPr>
          <w:p w14:paraId="0CFF7D22" w14:textId="77777777" w:rsidR="00EB34B1" w:rsidRPr="006461EA" w:rsidRDefault="00EB34B1" w:rsidP="00EB34B1">
            <w:pPr>
              <w:ind w:left="-108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จำนวนหุ้นสามัญ </w:t>
            </w: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(พันหุ้น) 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6461EA">
              <w:rPr>
                <w:rFonts w:ascii="Browallia New" w:eastAsia="SimSun" w:hAnsi="Browallia New" w:cs="Browallia New"/>
                <w:sz w:val="24"/>
                <w:szCs w:val="24"/>
                <w:lang w:val="en-GB"/>
              </w:rPr>
              <w:t>3</w:t>
            </w:r>
            <w:r w:rsidRPr="006461EA">
              <w:rPr>
                <w:rFonts w:ascii="Browallia New" w:eastAsia="SimSun" w:hAnsi="Browallia New" w:cs="Browallia New"/>
                <w:sz w:val="24"/>
                <w:szCs w:val="24"/>
              </w:rPr>
              <w:t>1</w:t>
            </w:r>
            <w:r w:rsidRPr="006461EA">
              <w:rPr>
                <w:rFonts w:ascii="Browallia New" w:eastAsia="SimSun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79" w:type="dxa"/>
            <w:tcBorders>
              <w:left w:val="nil"/>
            </w:tcBorders>
            <w:shd w:val="clear" w:color="auto" w:fill="auto"/>
          </w:tcPr>
          <w:p w14:paraId="4070496F" w14:textId="4426FBFD" w:rsidR="00EB34B1" w:rsidRPr="006461EA" w:rsidRDefault="00EB34B1" w:rsidP="00EB34B1">
            <w:pPr>
              <w:ind w:left="-1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 xml:space="preserve"> 5,397,877 </w:t>
            </w:r>
          </w:p>
        </w:tc>
        <w:tc>
          <w:tcPr>
            <w:tcW w:w="239" w:type="dxa"/>
            <w:shd w:val="clear" w:color="auto" w:fill="auto"/>
          </w:tcPr>
          <w:p w14:paraId="2EBDF720" w14:textId="77777777" w:rsidR="00EB34B1" w:rsidRPr="006461EA" w:rsidRDefault="00EB34B1" w:rsidP="00EB34B1">
            <w:pPr>
              <w:pStyle w:val="a6"/>
              <w:ind w:left="-157" w:right="-38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</w:tcBorders>
            <w:shd w:val="clear" w:color="auto" w:fill="auto"/>
          </w:tcPr>
          <w:p w14:paraId="48BE4B42" w14:textId="11F7F62C" w:rsidR="00EB34B1" w:rsidRPr="006461EA" w:rsidRDefault="00EB34B1" w:rsidP="00EB34B1">
            <w:pPr>
              <w:ind w:left="-1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 xml:space="preserve"> 5,397,877 </w:t>
            </w:r>
          </w:p>
        </w:tc>
        <w:tc>
          <w:tcPr>
            <w:tcW w:w="240" w:type="dxa"/>
            <w:tcBorders>
              <w:left w:val="nil"/>
            </w:tcBorders>
            <w:shd w:val="clear" w:color="auto" w:fill="auto"/>
          </w:tcPr>
          <w:p w14:paraId="475A0B80" w14:textId="77777777" w:rsidR="00EB34B1" w:rsidRPr="006461EA" w:rsidRDefault="00EB34B1" w:rsidP="00EB34B1">
            <w:pPr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05" w:type="dxa"/>
            <w:shd w:val="clear" w:color="auto" w:fill="auto"/>
          </w:tcPr>
          <w:p w14:paraId="6478163F" w14:textId="3C9E95AF" w:rsidR="00EB34B1" w:rsidRPr="006461EA" w:rsidRDefault="00EB34B1" w:rsidP="00EB34B1">
            <w:pPr>
              <w:ind w:left="-1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 xml:space="preserve"> 5,397,877 </w:t>
            </w:r>
          </w:p>
        </w:tc>
        <w:tc>
          <w:tcPr>
            <w:tcW w:w="236" w:type="dxa"/>
            <w:shd w:val="clear" w:color="auto" w:fill="auto"/>
          </w:tcPr>
          <w:p w14:paraId="6DFA6C8A" w14:textId="77777777" w:rsidR="00EB34B1" w:rsidRPr="006461EA" w:rsidRDefault="00EB34B1" w:rsidP="00EB34B1">
            <w:pPr>
              <w:pStyle w:val="a6"/>
              <w:ind w:left="-157" w:right="-38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68" w:type="dxa"/>
            <w:shd w:val="clear" w:color="auto" w:fill="auto"/>
          </w:tcPr>
          <w:p w14:paraId="3B22DB6D" w14:textId="2C586A0D" w:rsidR="00EB34B1" w:rsidRPr="006461EA" w:rsidRDefault="00EB34B1" w:rsidP="00EB34B1">
            <w:pPr>
              <w:ind w:left="-1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 xml:space="preserve"> 5,397,877 </w:t>
            </w:r>
          </w:p>
        </w:tc>
      </w:tr>
      <w:tr w:rsidR="00CB0194" w:rsidRPr="006461EA" w14:paraId="668AD9E3" w14:textId="77777777" w:rsidTr="00E14877">
        <w:trPr>
          <w:cantSplit/>
        </w:trPr>
        <w:tc>
          <w:tcPr>
            <w:tcW w:w="3570" w:type="dxa"/>
          </w:tcPr>
          <w:p w14:paraId="56ADB827" w14:textId="5C3DFB32" w:rsidR="00CB0194" w:rsidRPr="006461EA" w:rsidRDefault="00897364" w:rsidP="00CB0194">
            <w:pPr>
              <w:ind w:left="-10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ขาดทุน</w:t>
            </w:r>
            <w:r w:rsidR="00CB0194"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สำหรับ</w:t>
            </w:r>
            <w:r w:rsidR="00CB0194" w:rsidRPr="006461EA">
              <w:rPr>
                <w:rFonts w:ascii="Browallia New" w:hAnsi="Browallia New" w:cs="Browallia New" w:hint="cs"/>
                <w:sz w:val="24"/>
                <w:szCs w:val="24"/>
                <w:cs/>
              </w:rPr>
              <w:t>ปี</w:t>
            </w:r>
            <w:r w:rsidR="00CB0194" w:rsidRPr="006461E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(</w:t>
            </w:r>
            <w:r w:rsidR="00CB0194" w:rsidRPr="006461EA">
              <w:rPr>
                <w:rFonts w:ascii="Browallia New" w:hAnsi="Browallia New" w:cs="Browallia New" w:hint="cs"/>
                <w:sz w:val="24"/>
                <w:szCs w:val="24"/>
                <w:cs/>
              </w:rPr>
              <w:t>พัน</w:t>
            </w:r>
            <w:r w:rsidR="00CB0194"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บาท)</w:t>
            </w:r>
          </w:p>
        </w:tc>
        <w:tc>
          <w:tcPr>
            <w:tcW w:w="1179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617EA6ED" w14:textId="4902609F" w:rsidR="00CB0194" w:rsidRPr="006461EA" w:rsidRDefault="00D11C48" w:rsidP="00CB0194">
            <w:pPr>
              <w:ind w:left="-1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(272,906)</w:t>
            </w:r>
          </w:p>
        </w:tc>
        <w:tc>
          <w:tcPr>
            <w:tcW w:w="239" w:type="dxa"/>
            <w:shd w:val="clear" w:color="auto" w:fill="auto"/>
          </w:tcPr>
          <w:p w14:paraId="52D6CE7A" w14:textId="77777777" w:rsidR="00CB0194" w:rsidRPr="006461EA" w:rsidRDefault="00CB0194" w:rsidP="00CB0194">
            <w:pPr>
              <w:pStyle w:val="a6"/>
              <w:ind w:left="-157" w:right="-38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15BC0C3E" w14:textId="70ABB1A0" w:rsidR="00CB0194" w:rsidRPr="006461EA" w:rsidRDefault="00CB0194" w:rsidP="00CB0194">
            <w:pPr>
              <w:tabs>
                <w:tab w:val="left" w:pos="1050"/>
              </w:tabs>
              <w:ind w:left="-1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 xml:space="preserve"> (14</w:t>
            </w:r>
            <w:r>
              <w:rPr>
                <w:rFonts w:ascii="Browallia New" w:hAnsi="Browallia New" w:cs="Browallia New"/>
                <w:sz w:val="24"/>
                <w:szCs w:val="24"/>
              </w:rPr>
              <w:t>9,597</w:t>
            </w:r>
            <w:r w:rsidRPr="006461E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240" w:type="dxa"/>
            <w:tcBorders>
              <w:left w:val="nil"/>
            </w:tcBorders>
            <w:shd w:val="clear" w:color="auto" w:fill="auto"/>
          </w:tcPr>
          <w:p w14:paraId="6A2E6BE8" w14:textId="77777777" w:rsidR="00CB0194" w:rsidRPr="006461EA" w:rsidRDefault="00CB0194" w:rsidP="00CB0194">
            <w:pPr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</w:tcPr>
          <w:p w14:paraId="11EE84C4" w14:textId="773887A8" w:rsidR="00CB0194" w:rsidRPr="006461EA" w:rsidRDefault="009A16D2" w:rsidP="00CB0194">
            <w:pPr>
              <w:ind w:left="-1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(139,608)</w:t>
            </w:r>
          </w:p>
        </w:tc>
        <w:tc>
          <w:tcPr>
            <w:tcW w:w="236" w:type="dxa"/>
            <w:shd w:val="clear" w:color="auto" w:fill="auto"/>
          </w:tcPr>
          <w:p w14:paraId="066812BF" w14:textId="77777777" w:rsidR="00CB0194" w:rsidRPr="006461EA" w:rsidRDefault="00CB0194" w:rsidP="00CB0194">
            <w:pPr>
              <w:pStyle w:val="a6"/>
              <w:ind w:left="-157" w:right="-38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14:paraId="61A3DE0F" w14:textId="56E94D5D" w:rsidR="00CB0194" w:rsidRPr="006461EA" w:rsidRDefault="00CB0194" w:rsidP="00CB0194">
            <w:pPr>
              <w:tabs>
                <w:tab w:val="clear" w:pos="907"/>
                <w:tab w:val="left" w:pos="825"/>
              </w:tabs>
              <w:ind w:left="-157" w:right="-1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 xml:space="preserve"> (10</w:t>
            </w:r>
            <w:r>
              <w:rPr>
                <w:rFonts w:ascii="Browallia New" w:hAnsi="Browallia New" w:cs="Browallia New"/>
                <w:sz w:val="24"/>
                <w:szCs w:val="24"/>
              </w:rPr>
              <w:t>0,436</w:t>
            </w:r>
            <w:r w:rsidRPr="006461E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CB0194" w:rsidRPr="006461EA" w14:paraId="1230C731" w14:textId="77777777" w:rsidTr="00E14877">
        <w:trPr>
          <w:cantSplit/>
        </w:trPr>
        <w:tc>
          <w:tcPr>
            <w:tcW w:w="3570" w:type="dxa"/>
          </w:tcPr>
          <w:p w14:paraId="77D5BDA4" w14:textId="2149F05D" w:rsidR="00CB0194" w:rsidRPr="006461EA" w:rsidRDefault="00CB0194" w:rsidP="00CB0194">
            <w:pPr>
              <w:ind w:left="120" w:hanging="22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12" w:space="0" w:color="auto"/>
            </w:tcBorders>
            <w:shd w:val="clear" w:color="auto" w:fill="auto"/>
          </w:tcPr>
          <w:p w14:paraId="5DD93729" w14:textId="5E1E9BC4" w:rsidR="00CB0194" w:rsidRPr="006461EA" w:rsidRDefault="00D11C48" w:rsidP="00CB0194">
            <w:pPr>
              <w:ind w:left="-1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(0.05056)</w:t>
            </w:r>
          </w:p>
        </w:tc>
        <w:tc>
          <w:tcPr>
            <w:tcW w:w="239" w:type="dxa"/>
            <w:shd w:val="clear" w:color="auto" w:fill="auto"/>
          </w:tcPr>
          <w:p w14:paraId="71260006" w14:textId="77777777" w:rsidR="00CB0194" w:rsidRPr="006461EA" w:rsidRDefault="00CB0194" w:rsidP="00CB0194">
            <w:pPr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12" w:space="0" w:color="auto"/>
            </w:tcBorders>
            <w:shd w:val="clear" w:color="auto" w:fill="auto"/>
          </w:tcPr>
          <w:p w14:paraId="59DBE81B" w14:textId="05CA3772" w:rsidR="00CB0194" w:rsidRPr="006461EA" w:rsidRDefault="00CB0194" w:rsidP="00CB0194">
            <w:pPr>
              <w:tabs>
                <w:tab w:val="left" w:pos="1050"/>
              </w:tabs>
              <w:ind w:left="-1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 xml:space="preserve"> (0.027</w:t>
            </w:r>
            <w:r>
              <w:rPr>
                <w:rFonts w:ascii="Browallia New" w:hAnsi="Browallia New" w:cs="Browallia New"/>
                <w:sz w:val="24"/>
                <w:szCs w:val="24"/>
              </w:rPr>
              <w:t>71</w:t>
            </w:r>
            <w:r w:rsidRPr="006461E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240" w:type="dxa"/>
            <w:tcBorders>
              <w:left w:val="nil"/>
            </w:tcBorders>
            <w:shd w:val="clear" w:color="auto" w:fill="auto"/>
          </w:tcPr>
          <w:p w14:paraId="64642C72" w14:textId="77777777" w:rsidR="00CB0194" w:rsidRPr="006461EA" w:rsidRDefault="00CB0194" w:rsidP="00CB0194">
            <w:pPr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720A0D0B" w14:textId="444D366F" w:rsidR="00CB0194" w:rsidRPr="006461EA" w:rsidRDefault="00C21A94" w:rsidP="00CB0194">
            <w:pPr>
              <w:ind w:left="-1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(0.02586)</w:t>
            </w:r>
          </w:p>
        </w:tc>
        <w:tc>
          <w:tcPr>
            <w:tcW w:w="236" w:type="dxa"/>
            <w:shd w:val="clear" w:color="auto" w:fill="auto"/>
          </w:tcPr>
          <w:p w14:paraId="06A353F7" w14:textId="77777777" w:rsidR="00CB0194" w:rsidRPr="006461EA" w:rsidRDefault="00CB0194" w:rsidP="00CB0194">
            <w:pPr>
              <w:pStyle w:val="a6"/>
              <w:ind w:left="-108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2D8CCAC" w14:textId="4F49BE0E" w:rsidR="00CB0194" w:rsidRPr="006461EA" w:rsidRDefault="00CB0194" w:rsidP="00CB0194">
            <w:pPr>
              <w:tabs>
                <w:tab w:val="clear" w:pos="907"/>
                <w:tab w:val="left" w:pos="825"/>
              </w:tabs>
              <w:ind w:left="-157" w:right="-1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 xml:space="preserve"> (0.0</w:t>
            </w:r>
            <w:r>
              <w:rPr>
                <w:rFonts w:ascii="Browallia New" w:hAnsi="Browallia New" w:cs="Browallia New"/>
                <w:sz w:val="24"/>
                <w:szCs w:val="24"/>
              </w:rPr>
              <w:t>1861</w:t>
            </w:r>
            <w:r w:rsidRPr="006461E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</w:tbl>
    <w:p w14:paraId="54E0C999" w14:textId="77777777" w:rsidR="00CB0194" w:rsidRPr="006461EA" w:rsidRDefault="00CB0194" w:rsidP="00DA4F74">
      <w:pPr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p w14:paraId="64289B83" w14:textId="77777777" w:rsidR="00A928B2" w:rsidRPr="006461EA" w:rsidRDefault="00A928B2" w:rsidP="00CB0194">
      <w:pPr>
        <w:pStyle w:val="CordiaNew"/>
        <w:numPr>
          <w:ilvl w:val="0"/>
          <w:numId w:val="16"/>
        </w:numPr>
        <w:tabs>
          <w:tab w:val="clear" w:pos="360"/>
          <w:tab w:val="clear" w:pos="4153"/>
          <w:tab w:val="left" w:pos="900"/>
          <w:tab w:val="num" w:pos="1080"/>
        </w:tabs>
        <w:ind w:left="459" w:hanging="459"/>
        <w:jc w:val="thaiDistribute"/>
        <w:rPr>
          <w:rFonts w:ascii="Browallia New" w:hAnsi="Browallia New" w:cs="Browallia New"/>
          <w:color w:val="auto"/>
          <w:sz w:val="28"/>
          <w:szCs w:val="28"/>
          <w:u w:val="single"/>
          <w:lang w:val="th-TH"/>
        </w:rPr>
      </w:pPr>
      <w:r w:rsidRPr="006461EA">
        <w:rPr>
          <w:rFonts w:ascii="Browallia New" w:hAnsi="Browallia New" w:cs="Browallia New" w:hint="cs"/>
          <w:color w:val="auto"/>
          <w:sz w:val="28"/>
          <w:szCs w:val="28"/>
          <w:u w:val="single"/>
          <w:cs/>
          <w:lang w:val="th-TH"/>
        </w:rPr>
        <w:t>การปรับกระทบหนี้สินที่เกิดขึ้นจากกิจกรรมจัดหาเงิน</w:t>
      </w:r>
    </w:p>
    <w:p w14:paraId="698B499E" w14:textId="77777777" w:rsidR="005E4F34" w:rsidRPr="006461EA" w:rsidRDefault="005E4F34" w:rsidP="00CB0194">
      <w:pPr>
        <w:tabs>
          <w:tab w:val="clear" w:pos="227"/>
          <w:tab w:val="clear" w:pos="454"/>
          <w:tab w:val="left" w:pos="2160"/>
          <w:tab w:val="right" w:pos="7280"/>
          <w:tab w:val="right" w:pos="8540"/>
        </w:tabs>
        <w:spacing w:line="240" w:lineRule="auto"/>
        <w:ind w:left="468" w:right="-45"/>
        <w:jc w:val="thaiDistribute"/>
        <w:rPr>
          <w:rFonts w:ascii="Browallia New" w:hAnsi="Browallia New" w:cs="Browallia New"/>
          <w:sz w:val="28"/>
          <w:szCs w:val="28"/>
        </w:rPr>
      </w:pPr>
    </w:p>
    <w:p w14:paraId="1F942EC8" w14:textId="77777777" w:rsidR="005E4F34" w:rsidRPr="006461EA" w:rsidRDefault="005E4F34" w:rsidP="00CB0194">
      <w:pPr>
        <w:tabs>
          <w:tab w:val="clear" w:pos="227"/>
          <w:tab w:val="clear" w:pos="454"/>
          <w:tab w:val="left" w:pos="2160"/>
          <w:tab w:val="right" w:pos="7280"/>
          <w:tab w:val="right" w:pos="8540"/>
        </w:tabs>
        <w:spacing w:line="240" w:lineRule="auto"/>
        <w:ind w:left="468" w:right="-45"/>
        <w:jc w:val="thaiDistribute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 w:hint="cs"/>
          <w:sz w:val="28"/>
          <w:szCs w:val="28"/>
          <w:cs/>
        </w:rPr>
        <w:t xml:space="preserve">การเปลี่ยนแปลงต่อหนี้สินที่เกิดขึ้นจากกิจกรรมจัดหาเงินของกลุ่มบริษัทมีดังนี้ </w:t>
      </w:r>
    </w:p>
    <w:p w14:paraId="12D37637" w14:textId="77777777" w:rsidR="005E4F34" w:rsidRPr="005C44D3" w:rsidRDefault="005E4F34" w:rsidP="005E4F34">
      <w:pPr>
        <w:tabs>
          <w:tab w:val="clear" w:pos="227"/>
          <w:tab w:val="clear" w:pos="454"/>
          <w:tab w:val="left" w:pos="2160"/>
          <w:tab w:val="right" w:pos="7280"/>
          <w:tab w:val="right" w:pos="8540"/>
        </w:tabs>
        <w:spacing w:line="240" w:lineRule="auto"/>
        <w:ind w:left="360" w:right="-45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Style w:val="TableGrid"/>
        <w:tblW w:w="8975" w:type="dxa"/>
        <w:tblInd w:w="4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269"/>
        <w:gridCol w:w="1268"/>
        <w:gridCol w:w="270"/>
        <w:gridCol w:w="1350"/>
        <w:gridCol w:w="270"/>
        <w:gridCol w:w="1350"/>
        <w:gridCol w:w="270"/>
        <w:gridCol w:w="1235"/>
      </w:tblGrid>
      <w:tr w:rsidR="005E4F34" w:rsidRPr="005C44D3" w14:paraId="0104915A" w14:textId="77777777" w:rsidTr="00CB0194">
        <w:tc>
          <w:tcPr>
            <w:tcW w:w="2693" w:type="dxa"/>
          </w:tcPr>
          <w:p w14:paraId="556AE15D" w14:textId="77777777" w:rsidR="005E4F34" w:rsidRPr="005C44D3" w:rsidRDefault="005E4F34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00548E45" w14:textId="77777777" w:rsidR="005E4F34" w:rsidRPr="005C44D3" w:rsidRDefault="005E4F34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013" w:type="dxa"/>
            <w:gridSpan w:val="7"/>
          </w:tcPr>
          <w:p w14:paraId="46E2AC9B" w14:textId="77777777" w:rsidR="005E4F34" w:rsidRPr="005C44D3" w:rsidRDefault="005E4F34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C44D3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(หน่วย </w:t>
            </w:r>
            <w:r w:rsidRPr="005C44D3">
              <w:rPr>
                <w:rFonts w:ascii="Browallia New" w:hAnsi="Browallia New" w:cs="Browallia New"/>
                <w:sz w:val="24"/>
                <w:szCs w:val="24"/>
              </w:rPr>
              <w:t xml:space="preserve">: </w:t>
            </w:r>
            <w:r w:rsidRPr="005C44D3">
              <w:rPr>
                <w:rFonts w:ascii="Browallia New" w:hAnsi="Browallia New" w:cs="Browallia New" w:hint="cs"/>
                <w:sz w:val="24"/>
                <w:szCs w:val="24"/>
                <w:cs/>
              </w:rPr>
              <w:t>พันบาท)</w:t>
            </w:r>
          </w:p>
        </w:tc>
      </w:tr>
      <w:tr w:rsidR="005E4F34" w:rsidRPr="005C44D3" w14:paraId="57D020B4" w14:textId="77777777" w:rsidTr="00CB0194">
        <w:tc>
          <w:tcPr>
            <w:tcW w:w="2693" w:type="dxa"/>
          </w:tcPr>
          <w:p w14:paraId="2748DFCC" w14:textId="77777777" w:rsidR="005E4F34" w:rsidRPr="005C44D3" w:rsidRDefault="005E4F34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31BE4E22" w14:textId="77777777" w:rsidR="005E4F34" w:rsidRPr="005C44D3" w:rsidRDefault="005E4F34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013" w:type="dxa"/>
            <w:gridSpan w:val="7"/>
            <w:tcBorders>
              <w:bottom w:val="single" w:sz="4" w:space="0" w:color="auto"/>
            </w:tcBorders>
          </w:tcPr>
          <w:p w14:paraId="6CC83618" w14:textId="77777777" w:rsidR="005E4F34" w:rsidRPr="005C44D3" w:rsidRDefault="005E4F34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C44D3">
              <w:rPr>
                <w:rFonts w:ascii="Browallia New" w:hAnsi="Browallia New" w:cs="Browalli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5E4F34" w:rsidRPr="005C44D3" w14:paraId="3E1F6D2A" w14:textId="77777777" w:rsidTr="00764F1A">
        <w:tc>
          <w:tcPr>
            <w:tcW w:w="2693" w:type="dxa"/>
          </w:tcPr>
          <w:p w14:paraId="668383DD" w14:textId="77777777" w:rsidR="005E4F34" w:rsidRPr="005C44D3" w:rsidRDefault="005E4F34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5E669365" w14:textId="77777777" w:rsidR="005E4F34" w:rsidRPr="005C44D3" w:rsidRDefault="005E4F34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ABDFAB" w14:textId="77777777" w:rsidR="00E6550E" w:rsidRPr="005C44D3" w:rsidRDefault="005E4F34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C44D3">
              <w:rPr>
                <w:rFonts w:ascii="Browallia New" w:hAnsi="Browallia New" w:cs="Browallia New" w:hint="cs"/>
                <w:sz w:val="24"/>
                <w:szCs w:val="24"/>
                <w:cs/>
              </w:rPr>
              <w:t>เงินกู้ยืม</w:t>
            </w:r>
          </w:p>
          <w:p w14:paraId="203168ED" w14:textId="70ACA7BD" w:rsidR="005E4F34" w:rsidRPr="005C44D3" w:rsidRDefault="005E4F34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C44D3">
              <w:rPr>
                <w:rFonts w:ascii="Browallia New" w:hAnsi="Browallia New" w:cs="Browallia New" w:hint="cs"/>
                <w:sz w:val="24"/>
                <w:szCs w:val="24"/>
                <w:cs/>
              </w:rPr>
              <w:t>ระยะสั้น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229320C5" w14:textId="77777777" w:rsidR="005E4F34" w:rsidRPr="005C44D3" w:rsidRDefault="005E4F34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5CE2C9" w14:textId="77777777" w:rsidR="005E4F34" w:rsidRPr="005C44D3" w:rsidRDefault="005E4F34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C44D3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หนี้สินตามสัญญาเช่าการเงิน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6374FBDB" w14:textId="77777777" w:rsidR="005E4F34" w:rsidRPr="005C44D3" w:rsidRDefault="005E4F34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555674" w14:textId="77777777" w:rsidR="00E6550E" w:rsidRPr="005C44D3" w:rsidRDefault="005E4F34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C44D3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เงินกู้ยืม</w:t>
            </w:r>
          </w:p>
          <w:p w14:paraId="19EEDB4D" w14:textId="1EB06D14" w:rsidR="005E4F34" w:rsidRPr="005C44D3" w:rsidRDefault="005E4F34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C44D3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ระยะยาว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7B5FD6A3" w14:textId="77777777" w:rsidR="005E4F34" w:rsidRPr="005C44D3" w:rsidRDefault="005E4F34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BA17DD" w14:textId="77777777" w:rsidR="005E4F34" w:rsidRPr="005C44D3" w:rsidRDefault="005E4F34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C323B72" w14:textId="77777777" w:rsidR="005E4F34" w:rsidRPr="005C44D3" w:rsidRDefault="005E4F34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C44D3">
              <w:rPr>
                <w:rFonts w:ascii="Browallia New" w:hAnsi="Browallia New" w:cs="Browallia New" w:hint="cs"/>
                <w:sz w:val="24"/>
                <w:szCs w:val="24"/>
                <w:cs/>
              </w:rPr>
              <w:t>รวม</w:t>
            </w:r>
          </w:p>
        </w:tc>
      </w:tr>
      <w:tr w:rsidR="00764F1A" w:rsidRPr="005C44D3" w14:paraId="588C2824" w14:textId="77777777" w:rsidTr="00764F1A">
        <w:tc>
          <w:tcPr>
            <w:tcW w:w="2693" w:type="dxa"/>
          </w:tcPr>
          <w:p w14:paraId="2FDC0B0C" w14:textId="77777777" w:rsidR="00764F1A" w:rsidRPr="005C44D3" w:rsidRDefault="00764F1A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27A09CCF" w14:textId="77777777" w:rsidR="00764F1A" w:rsidRPr="005C44D3" w:rsidRDefault="00764F1A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14:paraId="57AC75AF" w14:textId="77777777" w:rsidR="00764F1A" w:rsidRPr="005C44D3" w:rsidRDefault="00764F1A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0E2B952A" w14:textId="77777777" w:rsidR="00764F1A" w:rsidRPr="005C44D3" w:rsidRDefault="00764F1A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90636E3" w14:textId="77777777" w:rsidR="00764F1A" w:rsidRPr="005C44D3" w:rsidRDefault="00764F1A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3E747902" w14:textId="77777777" w:rsidR="00764F1A" w:rsidRPr="005C44D3" w:rsidRDefault="00764F1A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55313B3" w14:textId="77777777" w:rsidR="00764F1A" w:rsidRPr="005C44D3" w:rsidRDefault="00764F1A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2F2788EE" w14:textId="77777777" w:rsidR="00764F1A" w:rsidRPr="005C44D3" w:rsidRDefault="00764F1A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  <w:vAlign w:val="bottom"/>
          </w:tcPr>
          <w:p w14:paraId="1ABCD034" w14:textId="77777777" w:rsidR="00764F1A" w:rsidRPr="005C44D3" w:rsidRDefault="00764F1A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F7042" w:rsidRPr="005C44D3" w14:paraId="047AEDB7" w14:textId="77777777" w:rsidTr="00764F1A">
        <w:tc>
          <w:tcPr>
            <w:tcW w:w="2693" w:type="dxa"/>
          </w:tcPr>
          <w:p w14:paraId="56ABBB8C" w14:textId="21704919" w:rsidR="001F7042" w:rsidRPr="005C44D3" w:rsidRDefault="001F7042" w:rsidP="001F704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C44D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1 </w:t>
            </w:r>
            <w:r w:rsidRPr="005C44D3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 xml:space="preserve">มกราคม </w:t>
            </w:r>
            <w:r w:rsidRPr="005C44D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269" w:type="dxa"/>
          </w:tcPr>
          <w:p w14:paraId="1546DB27" w14:textId="77777777" w:rsidR="001F7042" w:rsidRPr="005C44D3" w:rsidRDefault="001F7042" w:rsidP="001F704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5A523338" w14:textId="56AB9A5E" w:rsidR="001F7042" w:rsidRPr="005C44D3" w:rsidRDefault="001F7042" w:rsidP="001F70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C44D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292,736</w:t>
            </w:r>
          </w:p>
        </w:tc>
        <w:tc>
          <w:tcPr>
            <w:tcW w:w="270" w:type="dxa"/>
          </w:tcPr>
          <w:p w14:paraId="1E83D332" w14:textId="77777777" w:rsidR="001F7042" w:rsidRPr="005C44D3" w:rsidRDefault="001F7042" w:rsidP="001F70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249F590" w14:textId="104DEF41" w:rsidR="001F7042" w:rsidRPr="005C44D3" w:rsidRDefault="001F7042" w:rsidP="001F70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C44D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716</w:t>
            </w:r>
          </w:p>
        </w:tc>
        <w:tc>
          <w:tcPr>
            <w:tcW w:w="270" w:type="dxa"/>
          </w:tcPr>
          <w:p w14:paraId="2A5E6B55" w14:textId="77777777" w:rsidR="001F7042" w:rsidRPr="005C44D3" w:rsidRDefault="001F7042" w:rsidP="001F70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3486371" w14:textId="18E041B2" w:rsidR="001F7042" w:rsidRPr="005C44D3" w:rsidRDefault="001F7042" w:rsidP="001F70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C44D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1,009,319</w:t>
            </w:r>
          </w:p>
        </w:tc>
        <w:tc>
          <w:tcPr>
            <w:tcW w:w="270" w:type="dxa"/>
          </w:tcPr>
          <w:p w14:paraId="0B1B8513" w14:textId="77777777" w:rsidR="001F7042" w:rsidRPr="005C44D3" w:rsidRDefault="001F7042" w:rsidP="001F70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14:paraId="39CCE506" w14:textId="6E44FC2A" w:rsidR="001F7042" w:rsidRPr="005C44D3" w:rsidRDefault="001F7042" w:rsidP="001F70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C44D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1,302,771</w:t>
            </w:r>
          </w:p>
        </w:tc>
      </w:tr>
      <w:tr w:rsidR="001F7042" w:rsidRPr="005C44D3" w14:paraId="1FB36DBD" w14:textId="77777777" w:rsidTr="00CB0194">
        <w:tc>
          <w:tcPr>
            <w:tcW w:w="2693" w:type="dxa"/>
          </w:tcPr>
          <w:p w14:paraId="7AFE482A" w14:textId="77777777" w:rsidR="001F7042" w:rsidRPr="005C44D3" w:rsidRDefault="001F7042" w:rsidP="001F704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0823666D" w14:textId="77777777" w:rsidR="001F7042" w:rsidRPr="005C44D3" w:rsidRDefault="001F7042" w:rsidP="001F704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</w:tcPr>
          <w:p w14:paraId="511D1E1E" w14:textId="77777777" w:rsidR="001F7042" w:rsidRPr="005C44D3" w:rsidRDefault="001F7042" w:rsidP="001F70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6519396A" w14:textId="77777777" w:rsidR="001F7042" w:rsidRPr="005C44D3" w:rsidRDefault="001F7042" w:rsidP="001F70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3BC9384" w14:textId="77777777" w:rsidR="001F7042" w:rsidRPr="005C44D3" w:rsidRDefault="001F7042" w:rsidP="001F70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4473FA08" w14:textId="77777777" w:rsidR="001F7042" w:rsidRPr="005C44D3" w:rsidRDefault="001F7042" w:rsidP="001F70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04BDEE5" w14:textId="77777777" w:rsidR="001F7042" w:rsidRPr="005C44D3" w:rsidRDefault="001F7042" w:rsidP="001F70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69B2D6CC" w14:textId="77777777" w:rsidR="001F7042" w:rsidRPr="005C44D3" w:rsidRDefault="001F7042" w:rsidP="001F70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</w:tcPr>
          <w:p w14:paraId="0CE747A0" w14:textId="77777777" w:rsidR="001F7042" w:rsidRPr="005C44D3" w:rsidRDefault="001F7042" w:rsidP="001F70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1F7042" w:rsidRPr="005C44D3" w14:paraId="19300500" w14:textId="77777777" w:rsidTr="00CB0194">
        <w:tc>
          <w:tcPr>
            <w:tcW w:w="4230" w:type="dxa"/>
            <w:gridSpan w:val="3"/>
          </w:tcPr>
          <w:p w14:paraId="4185B05F" w14:textId="77777777" w:rsidR="001F7042" w:rsidRPr="005C44D3" w:rsidRDefault="001F7042" w:rsidP="001F70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5C44D3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รายการที่เกิดขึ้นจากกระแสเงินสด</w:t>
            </w:r>
            <w:r w:rsidRPr="005C44D3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/>
              </w:rPr>
              <w:t>:</w:t>
            </w:r>
          </w:p>
        </w:tc>
        <w:tc>
          <w:tcPr>
            <w:tcW w:w="270" w:type="dxa"/>
          </w:tcPr>
          <w:p w14:paraId="40CBF5A4" w14:textId="77777777" w:rsidR="001F7042" w:rsidRPr="005C44D3" w:rsidRDefault="001F7042" w:rsidP="001F70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</w:tcPr>
          <w:p w14:paraId="6B9B7934" w14:textId="77777777" w:rsidR="001F7042" w:rsidRPr="005C44D3" w:rsidRDefault="001F7042" w:rsidP="001F70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4685BDEC" w14:textId="77777777" w:rsidR="001F7042" w:rsidRPr="005C44D3" w:rsidRDefault="001F7042" w:rsidP="001F70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</w:tcPr>
          <w:p w14:paraId="13D3CE4B" w14:textId="77777777" w:rsidR="001F7042" w:rsidRPr="005C44D3" w:rsidRDefault="001F7042" w:rsidP="001F70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3F9DD8A1" w14:textId="77777777" w:rsidR="001F7042" w:rsidRPr="005C44D3" w:rsidRDefault="001F7042" w:rsidP="001F70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</w:tcPr>
          <w:p w14:paraId="258C79F9" w14:textId="77777777" w:rsidR="001F7042" w:rsidRPr="005C44D3" w:rsidRDefault="001F7042" w:rsidP="001F70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1F7042" w:rsidRPr="005C44D3" w14:paraId="08CE3BDB" w14:textId="77777777" w:rsidTr="00CB0194">
        <w:tc>
          <w:tcPr>
            <w:tcW w:w="2693" w:type="dxa"/>
          </w:tcPr>
          <w:p w14:paraId="623C85AC" w14:textId="77777777" w:rsidR="001F7042" w:rsidRPr="005C44D3" w:rsidRDefault="001F7042" w:rsidP="001F704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4"/>
                <w:szCs w:val="24"/>
              </w:rPr>
            </w:pPr>
            <w:r w:rsidRPr="005C44D3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การจ่ายคืน</w:t>
            </w:r>
          </w:p>
        </w:tc>
        <w:tc>
          <w:tcPr>
            <w:tcW w:w="269" w:type="dxa"/>
          </w:tcPr>
          <w:p w14:paraId="46E10BEC" w14:textId="77777777" w:rsidR="001F7042" w:rsidRPr="005C44D3" w:rsidRDefault="001F7042" w:rsidP="001F704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8" w:type="dxa"/>
          </w:tcPr>
          <w:p w14:paraId="429340EA" w14:textId="3137E2F2" w:rsidR="001F7042" w:rsidRPr="005C44D3" w:rsidRDefault="003D1266" w:rsidP="007F758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-</w:t>
            </w:r>
          </w:p>
        </w:tc>
        <w:tc>
          <w:tcPr>
            <w:tcW w:w="270" w:type="dxa"/>
          </w:tcPr>
          <w:p w14:paraId="262E253B" w14:textId="77777777" w:rsidR="001F7042" w:rsidRPr="005C44D3" w:rsidRDefault="001F7042" w:rsidP="001F70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</w:tcPr>
          <w:p w14:paraId="53570234" w14:textId="613845DD" w:rsidR="001F7042" w:rsidRPr="005C44D3" w:rsidRDefault="00B6020E" w:rsidP="001F70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(264)</w:t>
            </w:r>
          </w:p>
        </w:tc>
        <w:tc>
          <w:tcPr>
            <w:tcW w:w="270" w:type="dxa"/>
          </w:tcPr>
          <w:p w14:paraId="4BFC6074" w14:textId="77777777" w:rsidR="001F7042" w:rsidRPr="005C44D3" w:rsidRDefault="001F7042" w:rsidP="001F70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</w:tcPr>
          <w:p w14:paraId="2C0D1AA2" w14:textId="06E1C9F8" w:rsidR="001F7042" w:rsidRPr="005C44D3" w:rsidRDefault="00A94DE1" w:rsidP="001F70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(180,000)</w:t>
            </w:r>
          </w:p>
        </w:tc>
        <w:tc>
          <w:tcPr>
            <w:tcW w:w="270" w:type="dxa"/>
          </w:tcPr>
          <w:p w14:paraId="0DC38030" w14:textId="77777777" w:rsidR="001F7042" w:rsidRPr="005C44D3" w:rsidRDefault="001F7042" w:rsidP="001F70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</w:tcPr>
          <w:p w14:paraId="201961EB" w14:textId="62DB0871" w:rsidR="001F7042" w:rsidRPr="005C44D3" w:rsidRDefault="00ED7602" w:rsidP="001F70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(180,264)</w:t>
            </w:r>
          </w:p>
        </w:tc>
      </w:tr>
      <w:tr w:rsidR="001F7042" w:rsidRPr="005C44D3" w14:paraId="384DB528" w14:textId="77777777" w:rsidTr="00CB0194">
        <w:tc>
          <w:tcPr>
            <w:tcW w:w="2693" w:type="dxa"/>
          </w:tcPr>
          <w:p w14:paraId="6ADAFEF9" w14:textId="77777777" w:rsidR="001F7042" w:rsidRPr="005C44D3" w:rsidRDefault="001F7042" w:rsidP="001F704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4"/>
                <w:szCs w:val="24"/>
              </w:rPr>
            </w:pPr>
            <w:r w:rsidRPr="005C44D3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เงินสดรับ</w:t>
            </w:r>
          </w:p>
        </w:tc>
        <w:tc>
          <w:tcPr>
            <w:tcW w:w="269" w:type="dxa"/>
          </w:tcPr>
          <w:p w14:paraId="6E747C0F" w14:textId="77777777" w:rsidR="001F7042" w:rsidRPr="005C44D3" w:rsidRDefault="001F7042" w:rsidP="001F704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8" w:type="dxa"/>
          </w:tcPr>
          <w:p w14:paraId="05C830FB" w14:textId="35747C5A" w:rsidR="001F7042" w:rsidRPr="005C44D3" w:rsidRDefault="003D1266" w:rsidP="001F70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300,790</w:t>
            </w:r>
          </w:p>
        </w:tc>
        <w:tc>
          <w:tcPr>
            <w:tcW w:w="270" w:type="dxa"/>
          </w:tcPr>
          <w:p w14:paraId="6C0BC574" w14:textId="77777777" w:rsidR="001F7042" w:rsidRPr="005C44D3" w:rsidRDefault="001F7042" w:rsidP="001F70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</w:tcPr>
          <w:p w14:paraId="1AA2DCCB" w14:textId="2701158A" w:rsidR="001F7042" w:rsidRPr="005C44D3" w:rsidRDefault="00B6020E" w:rsidP="001F70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 -</w:t>
            </w:r>
          </w:p>
        </w:tc>
        <w:tc>
          <w:tcPr>
            <w:tcW w:w="270" w:type="dxa"/>
          </w:tcPr>
          <w:p w14:paraId="74FD0FB7" w14:textId="77777777" w:rsidR="001F7042" w:rsidRPr="005C44D3" w:rsidRDefault="001F7042" w:rsidP="001F70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</w:tcPr>
          <w:p w14:paraId="2B50D39F" w14:textId="227B333D" w:rsidR="001F7042" w:rsidRPr="005C44D3" w:rsidRDefault="00ED7602" w:rsidP="001F70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68,390</w:t>
            </w:r>
          </w:p>
        </w:tc>
        <w:tc>
          <w:tcPr>
            <w:tcW w:w="270" w:type="dxa"/>
          </w:tcPr>
          <w:p w14:paraId="56D34337" w14:textId="77777777" w:rsidR="001F7042" w:rsidRPr="005C44D3" w:rsidRDefault="001F7042" w:rsidP="001F70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</w:tcPr>
          <w:p w14:paraId="01C687A0" w14:textId="485CA69B" w:rsidR="001F7042" w:rsidRPr="005C44D3" w:rsidRDefault="00ED7602" w:rsidP="001F70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369,180</w:t>
            </w:r>
          </w:p>
        </w:tc>
      </w:tr>
      <w:tr w:rsidR="001F7042" w:rsidRPr="005C44D3" w14:paraId="185BC5BB" w14:textId="77777777" w:rsidTr="00CB0194">
        <w:tc>
          <w:tcPr>
            <w:tcW w:w="2693" w:type="dxa"/>
          </w:tcPr>
          <w:p w14:paraId="182B8392" w14:textId="7B01A9AD" w:rsidR="001F7042" w:rsidRPr="00DB7030" w:rsidRDefault="00DB7030" w:rsidP="001F704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ค่าธรรมเนียม</w:t>
            </w:r>
            <w:r w:rsidR="00FA17F3">
              <w:rPr>
                <w:rFonts w:ascii="Browallia New" w:hAnsi="Browallia New" w:cs="Browallia New" w:hint="cs"/>
                <w:sz w:val="24"/>
                <w:szCs w:val="24"/>
                <w:cs/>
              </w:rPr>
              <w:t>ทางการเงินตัดจ่าย</w:t>
            </w:r>
          </w:p>
        </w:tc>
        <w:tc>
          <w:tcPr>
            <w:tcW w:w="269" w:type="dxa"/>
          </w:tcPr>
          <w:p w14:paraId="58633FD2" w14:textId="77777777" w:rsidR="001F7042" w:rsidRPr="005C44D3" w:rsidRDefault="001F7042" w:rsidP="001F704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8" w:type="dxa"/>
          </w:tcPr>
          <w:p w14:paraId="72943593" w14:textId="4F6A0468" w:rsidR="001F7042" w:rsidRPr="005C44D3" w:rsidRDefault="003D1266" w:rsidP="007F758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-</w:t>
            </w:r>
          </w:p>
        </w:tc>
        <w:tc>
          <w:tcPr>
            <w:tcW w:w="270" w:type="dxa"/>
          </w:tcPr>
          <w:p w14:paraId="3AD843E3" w14:textId="77777777" w:rsidR="001F7042" w:rsidRPr="005C44D3" w:rsidRDefault="001F7042" w:rsidP="001F70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</w:tcPr>
          <w:p w14:paraId="15B11C22" w14:textId="3F73366B" w:rsidR="001F7042" w:rsidRPr="005C44D3" w:rsidRDefault="00B6020E" w:rsidP="007F758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 -</w:t>
            </w:r>
          </w:p>
        </w:tc>
        <w:tc>
          <w:tcPr>
            <w:tcW w:w="270" w:type="dxa"/>
          </w:tcPr>
          <w:p w14:paraId="4690EE76" w14:textId="77777777" w:rsidR="001F7042" w:rsidRPr="005C44D3" w:rsidRDefault="001F7042" w:rsidP="001F70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</w:tcPr>
          <w:p w14:paraId="411901DA" w14:textId="19282F6B" w:rsidR="001F7042" w:rsidRPr="007F7583" w:rsidRDefault="00FA17F3" w:rsidP="001F70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(1,463)</w:t>
            </w:r>
          </w:p>
        </w:tc>
        <w:tc>
          <w:tcPr>
            <w:tcW w:w="270" w:type="dxa"/>
          </w:tcPr>
          <w:p w14:paraId="7768F1FE" w14:textId="77777777" w:rsidR="001F7042" w:rsidRPr="005C44D3" w:rsidRDefault="001F7042" w:rsidP="001F70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</w:tcPr>
          <w:p w14:paraId="10188966" w14:textId="793EABD8" w:rsidR="001F7042" w:rsidRPr="005C44D3" w:rsidRDefault="00FA17F3" w:rsidP="001F70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(1,463)</w:t>
            </w:r>
          </w:p>
        </w:tc>
      </w:tr>
      <w:tr w:rsidR="001F7042" w:rsidRPr="005C44D3" w14:paraId="3F500CEF" w14:textId="77777777" w:rsidTr="00CB0194">
        <w:tc>
          <w:tcPr>
            <w:tcW w:w="2693" w:type="dxa"/>
          </w:tcPr>
          <w:p w14:paraId="0542FE4E" w14:textId="03406AA5" w:rsidR="001F7042" w:rsidRPr="005C44D3" w:rsidRDefault="001F7042" w:rsidP="001F704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4"/>
                <w:szCs w:val="24"/>
              </w:rPr>
            </w:pPr>
            <w:r w:rsidRPr="005C44D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31 </w:t>
            </w:r>
            <w:r w:rsidRPr="005C44D3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5C44D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269" w:type="dxa"/>
          </w:tcPr>
          <w:p w14:paraId="7622ABD5" w14:textId="77777777" w:rsidR="001F7042" w:rsidRPr="005C44D3" w:rsidRDefault="001F7042" w:rsidP="001F704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12" w:space="0" w:color="auto"/>
            </w:tcBorders>
          </w:tcPr>
          <w:p w14:paraId="2B26FEBF" w14:textId="5BF804D5" w:rsidR="001F7042" w:rsidRPr="006D029A" w:rsidRDefault="006D029A" w:rsidP="001F70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F758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593,526</w:t>
            </w:r>
          </w:p>
        </w:tc>
        <w:tc>
          <w:tcPr>
            <w:tcW w:w="270" w:type="dxa"/>
          </w:tcPr>
          <w:p w14:paraId="12079C50" w14:textId="77777777" w:rsidR="001F7042" w:rsidRPr="006D029A" w:rsidRDefault="001F7042" w:rsidP="001F70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12" w:space="0" w:color="auto"/>
            </w:tcBorders>
          </w:tcPr>
          <w:p w14:paraId="49046202" w14:textId="319150A5" w:rsidR="001F7042" w:rsidRPr="006D029A" w:rsidRDefault="006D029A" w:rsidP="001F70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452</w:t>
            </w:r>
          </w:p>
        </w:tc>
        <w:tc>
          <w:tcPr>
            <w:tcW w:w="270" w:type="dxa"/>
          </w:tcPr>
          <w:p w14:paraId="4830C25D" w14:textId="77777777" w:rsidR="001F7042" w:rsidRPr="006D029A" w:rsidRDefault="001F7042" w:rsidP="001F70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12" w:space="0" w:color="auto"/>
            </w:tcBorders>
          </w:tcPr>
          <w:p w14:paraId="119D493F" w14:textId="0FE2C5D4" w:rsidR="001F7042" w:rsidRPr="006D029A" w:rsidRDefault="00A94DE1" w:rsidP="001F70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896,246</w:t>
            </w:r>
          </w:p>
        </w:tc>
        <w:tc>
          <w:tcPr>
            <w:tcW w:w="270" w:type="dxa"/>
          </w:tcPr>
          <w:p w14:paraId="5A0FB919" w14:textId="77777777" w:rsidR="001F7042" w:rsidRPr="006D029A" w:rsidRDefault="001F7042" w:rsidP="001F70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single" w:sz="12" w:space="0" w:color="auto"/>
            </w:tcBorders>
          </w:tcPr>
          <w:p w14:paraId="283CCB4D" w14:textId="20B36746" w:rsidR="001F7042" w:rsidRPr="006D029A" w:rsidRDefault="00A94DE1" w:rsidP="001F70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1,490,224</w:t>
            </w:r>
          </w:p>
        </w:tc>
      </w:tr>
    </w:tbl>
    <w:p w14:paraId="5CC2B0A3" w14:textId="0F5AF9C1" w:rsidR="00E6550E" w:rsidRPr="005C44D3" w:rsidRDefault="00E6550E">
      <w:pPr>
        <w:rPr>
          <w:sz w:val="24"/>
          <w:szCs w:val="24"/>
        </w:rPr>
      </w:pPr>
    </w:p>
    <w:tbl>
      <w:tblPr>
        <w:tblStyle w:val="TableGrid"/>
        <w:tblW w:w="8975" w:type="dxa"/>
        <w:tblInd w:w="4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269"/>
        <w:gridCol w:w="1268"/>
        <w:gridCol w:w="270"/>
        <w:gridCol w:w="1350"/>
        <w:gridCol w:w="270"/>
        <w:gridCol w:w="1350"/>
        <w:gridCol w:w="270"/>
        <w:gridCol w:w="1235"/>
      </w:tblGrid>
      <w:tr w:rsidR="001F7042" w:rsidRPr="005C44D3" w14:paraId="20F91598" w14:textId="77777777" w:rsidTr="000B7E71">
        <w:tc>
          <w:tcPr>
            <w:tcW w:w="2693" w:type="dxa"/>
          </w:tcPr>
          <w:p w14:paraId="39FE3FCF" w14:textId="77777777" w:rsidR="001F7042" w:rsidRPr="005C44D3" w:rsidRDefault="001F7042" w:rsidP="000B7E7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69E2AE41" w14:textId="77777777" w:rsidR="001F7042" w:rsidRPr="005C44D3" w:rsidRDefault="001F7042" w:rsidP="000B7E7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013" w:type="dxa"/>
            <w:gridSpan w:val="7"/>
          </w:tcPr>
          <w:p w14:paraId="3843ED73" w14:textId="77777777" w:rsidR="001F7042" w:rsidRPr="005C44D3" w:rsidRDefault="001F7042" w:rsidP="000B7E7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C44D3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(หน่วย </w:t>
            </w:r>
            <w:r w:rsidRPr="005C44D3">
              <w:rPr>
                <w:rFonts w:ascii="Browallia New" w:hAnsi="Browallia New" w:cs="Browallia New"/>
                <w:sz w:val="24"/>
                <w:szCs w:val="24"/>
              </w:rPr>
              <w:t xml:space="preserve">: </w:t>
            </w:r>
            <w:r w:rsidRPr="005C44D3">
              <w:rPr>
                <w:rFonts w:ascii="Browallia New" w:hAnsi="Browallia New" w:cs="Browallia New" w:hint="cs"/>
                <w:sz w:val="24"/>
                <w:szCs w:val="24"/>
                <w:cs/>
              </w:rPr>
              <w:t>พันบาท)</w:t>
            </w:r>
          </w:p>
        </w:tc>
      </w:tr>
      <w:tr w:rsidR="001F7042" w:rsidRPr="005C44D3" w14:paraId="1A6BF273" w14:textId="77777777" w:rsidTr="000B7E71">
        <w:tc>
          <w:tcPr>
            <w:tcW w:w="2693" w:type="dxa"/>
          </w:tcPr>
          <w:p w14:paraId="0EBE2045" w14:textId="77777777" w:rsidR="001F7042" w:rsidRPr="005C44D3" w:rsidRDefault="001F7042" w:rsidP="000B7E7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2EE8A573" w14:textId="77777777" w:rsidR="001F7042" w:rsidRPr="005C44D3" w:rsidRDefault="001F7042" w:rsidP="000B7E7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013" w:type="dxa"/>
            <w:gridSpan w:val="7"/>
            <w:tcBorders>
              <w:bottom w:val="single" w:sz="4" w:space="0" w:color="auto"/>
            </w:tcBorders>
          </w:tcPr>
          <w:p w14:paraId="2E1FF0F7" w14:textId="77777777" w:rsidR="001F7042" w:rsidRPr="005C44D3" w:rsidRDefault="001F7042" w:rsidP="000B7E7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C44D3">
              <w:rPr>
                <w:rFonts w:ascii="Browallia New" w:hAnsi="Browallia New" w:cs="Browalli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1F7042" w:rsidRPr="005C44D3" w14:paraId="5CD563B5" w14:textId="77777777" w:rsidTr="000B7E71">
        <w:tc>
          <w:tcPr>
            <w:tcW w:w="2693" w:type="dxa"/>
          </w:tcPr>
          <w:p w14:paraId="3A40DA87" w14:textId="77777777" w:rsidR="001F7042" w:rsidRPr="005C44D3" w:rsidRDefault="001F7042" w:rsidP="000B7E7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650C4216" w14:textId="77777777" w:rsidR="001F7042" w:rsidRPr="005C44D3" w:rsidRDefault="001F7042" w:rsidP="000B7E7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50260D" w14:textId="77777777" w:rsidR="001F7042" w:rsidRPr="005C44D3" w:rsidRDefault="001F7042" w:rsidP="000B7E7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C44D3">
              <w:rPr>
                <w:rFonts w:ascii="Browallia New" w:hAnsi="Browallia New" w:cs="Browallia New" w:hint="cs"/>
                <w:sz w:val="24"/>
                <w:szCs w:val="24"/>
                <w:cs/>
              </w:rPr>
              <w:t>เงินกู้ยืม</w:t>
            </w:r>
          </w:p>
          <w:p w14:paraId="77D09550" w14:textId="77777777" w:rsidR="001F7042" w:rsidRPr="005C44D3" w:rsidRDefault="001F7042" w:rsidP="000B7E7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C44D3">
              <w:rPr>
                <w:rFonts w:ascii="Browallia New" w:hAnsi="Browallia New" w:cs="Browallia New" w:hint="cs"/>
                <w:sz w:val="24"/>
                <w:szCs w:val="24"/>
                <w:cs/>
              </w:rPr>
              <w:t>ระยะสั้น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17FD210A" w14:textId="77777777" w:rsidR="001F7042" w:rsidRPr="005C44D3" w:rsidRDefault="001F7042" w:rsidP="000B7E7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E94397" w14:textId="77777777" w:rsidR="001F7042" w:rsidRPr="005C44D3" w:rsidRDefault="001F7042" w:rsidP="000B7E7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C44D3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หนี้สินตามสัญญาเช่าการเงิน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63D2D238" w14:textId="77777777" w:rsidR="001F7042" w:rsidRPr="005C44D3" w:rsidRDefault="001F7042" w:rsidP="000B7E7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D78A6F" w14:textId="77777777" w:rsidR="001F7042" w:rsidRPr="005C44D3" w:rsidRDefault="001F7042" w:rsidP="000B7E7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C44D3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เงินกู้ยืม</w:t>
            </w:r>
          </w:p>
          <w:p w14:paraId="4CE680DE" w14:textId="77777777" w:rsidR="001F7042" w:rsidRPr="005C44D3" w:rsidRDefault="001F7042" w:rsidP="000B7E7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C44D3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ระยะยาว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1EA957F" w14:textId="77777777" w:rsidR="001F7042" w:rsidRPr="005C44D3" w:rsidRDefault="001F7042" w:rsidP="000B7E7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760299" w14:textId="77777777" w:rsidR="001F7042" w:rsidRPr="005C44D3" w:rsidRDefault="001F7042" w:rsidP="000B7E7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D4EA323" w14:textId="77777777" w:rsidR="001F7042" w:rsidRPr="005C44D3" w:rsidRDefault="001F7042" w:rsidP="000B7E7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C44D3">
              <w:rPr>
                <w:rFonts w:ascii="Browallia New" w:hAnsi="Browallia New" w:cs="Browallia New" w:hint="cs"/>
                <w:sz w:val="24"/>
                <w:szCs w:val="24"/>
                <w:cs/>
              </w:rPr>
              <w:t>รวม</w:t>
            </w:r>
          </w:p>
        </w:tc>
      </w:tr>
      <w:tr w:rsidR="001F7042" w:rsidRPr="005C44D3" w14:paraId="31B65745" w14:textId="77777777" w:rsidTr="000B7E71">
        <w:tc>
          <w:tcPr>
            <w:tcW w:w="2693" w:type="dxa"/>
          </w:tcPr>
          <w:p w14:paraId="015F0979" w14:textId="77777777" w:rsidR="001F7042" w:rsidRPr="005C44D3" w:rsidRDefault="001F7042" w:rsidP="000B7E7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35FB1DF5" w14:textId="77777777" w:rsidR="001F7042" w:rsidRPr="005C44D3" w:rsidRDefault="001F7042" w:rsidP="000B7E7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14:paraId="7DB8FFEA" w14:textId="77777777" w:rsidR="001F7042" w:rsidRPr="005C44D3" w:rsidRDefault="001F7042" w:rsidP="000B7E7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3D3EBD5A" w14:textId="77777777" w:rsidR="001F7042" w:rsidRPr="005C44D3" w:rsidRDefault="001F7042" w:rsidP="000B7E7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AF2FD96" w14:textId="77777777" w:rsidR="001F7042" w:rsidRPr="005C44D3" w:rsidRDefault="001F7042" w:rsidP="000B7E7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46F73FCE" w14:textId="77777777" w:rsidR="001F7042" w:rsidRPr="005C44D3" w:rsidRDefault="001F7042" w:rsidP="000B7E7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6579349" w14:textId="77777777" w:rsidR="001F7042" w:rsidRPr="005C44D3" w:rsidRDefault="001F7042" w:rsidP="000B7E7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38BA1C01" w14:textId="77777777" w:rsidR="001F7042" w:rsidRPr="005C44D3" w:rsidRDefault="001F7042" w:rsidP="000B7E7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  <w:vAlign w:val="bottom"/>
          </w:tcPr>
          <w:p w14:paraId="56D12CF3" w14:textId="77777777" w:rsidR="001F7042" w:rsidRPr="005C44D3" w:rsidRDefault="001F7042" w:rsidP="000B7E7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F7042" w:rsidRPr="005C44D3" w14:paraId="5E265A78" w14:textId="77777777" w:rsidTr="000B7E71">
        <w:tc>
          <w:tcPr>
            <w:tcW w:w="2693" w:type="dxa"/>
          </w:tcPr>
          <w:p w14:paraId="3B3EC89C" w14:textId="77777777" w:rsidR="001F7042" w:rsidRPr="005C44D3" w:rsidRDefault="001F7042" w:rsidP="000B7E7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C44D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1 </w:t>
            </w:r>
            <w:r w:rsidRPr="005C44D3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 xml:space="preserve">มกราคม </w:t>
            </w:r>
            <w:r w:rsidRPr="005C44D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269" w:type="dxa"/>
          </w:tcPr>
          <w:p w14:paraId="72A2DAA4" w14:textId="77777777" w:rsidR="001F7042" w:rsidRPr="005C44D3" w:rsidRDefault="001F7042" w:rsidP="000B7E7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6CAABAD7" w14:textId="77777777" w:rsidR="001F7042" w:rsidRPr="005C44D3" w:rsidRDefault="001F7042" w:rsidP="000B7E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C44D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40,682</w:t>
            </w:r>
          </w:p>
        </w:tc>
        <w:tc>
          <w:tcPr>
            <w:tcW w:w="270" w:type="dxa"/>
          </w:tcPr>
          <w:p w14:paraId="6CCEAE48" w14:textId="77777777" w:rsidR="001F7042" w:rsidRPr="005C44D3" w:rsidRDefault="001F7042" w:rsidP="000B7E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000FAD0" w14:textId="77777777" w:rsidR="001F7042" w:rsidRPr="005C44D3" w:rsidRDefault="001F7042" w:rsidP="000B7E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C44D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967</w:t>
            </w:r>
          </w:p>
        </w:tc>
        <w:tc>
          <w:tcPr>
            <w:tcW w:w="270" w:type="dxa"/>
          </w:tcPr>
          <w:p w14:paraId="50A2E4BD" w14:textId="77777777" w:rsidR="001F7042" w:rsidRPr="005C44D3" w:rsidRDefault="001F7042" w:rsidP="000B7E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42E0513" w14:textId="77777777" w:rsidR="001F7042" w:rsidRPr="005C44D3" w:rsidRDefault="001F7042" w:rsidP="000B7E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C44D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710,086</w:t>
            </w:r>
          </w:p>
        </w:tc>
        <w:tc>
          <w:tcPr>
            <w:tcW w:w="270" w:type="dxa"/>
          </w:tcPr>
          <w:p w14:paraId="44855848" w14:textId="77777777" w:rsidR="001F7042" w:rsidRPr="005C44D3" w:rsidRDefault="001F7042" w:rsidP="000B7E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14:paraId="4A98ACB4" w14:textId="77777777" w:rsidR="001F7042" w:rsidRPr="005C44D3" w:rsidRDefault="001F7042" w:rsidP="000B7E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C44D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751,735</w:t>
            </w:r>
          </w:p>
        </w:tc>
      </w:tr>
      <w:tr w:rsidR="001F7042" w:rsidRPr="005C44D3" w14:paraId="48CFC9B5" w14:textId="77777777" w:rsidTr="000B7E71">
        <w:tc>
          <w:tcPr>
            <w:tcW w:w="2693" w:type="dxa"/>
          </w:tcPr>
          <w:p w14:paraId="006988B6" w14:textId="77777777" w:rsidR="001F7042" w:rsidRPr="005C44D3" w:rsidRDefault="001F7042" w:rsidP="000B7E7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6BAE5CCC" w14:textId="77777777" w:rsidR="001F7042" w:rsidRPr="005C44D3" w:rsidRDefault="001F7042" w:rsidP="000B7E7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</w:tcPr>
          <w:p w14:paraId="1B2ADE2C" w14:textId="77777777" w:rsidR="001F7042" w:rsidRPr="005C44D3" w:rsidRDefault="001F7042" w:rsidP="000B7E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5699FA9A" w14:textId="77777777" w:rsidR="001F7042" w:rsidRPr="005C44D3" w:rsidRDefault="001F7042" w:rsidP="000B7E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C2FBDC2" w14:textId="77777777" w:rsidR="001F7042" w:rsidRPr="005C44D3" w:rsidRDefault="001F7042" w:rsidP="000B7E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7E8FB72E" w14:textId="77777777" w:rsidR="001F7042" w:rsidRPr="005C44D3" w:rsidRDefault="001F7042" w:rsidP="000B7E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A735BB7" w14:textId="77777777" w:rsidR="001F7042" w:rsidRPr="005C44D3" w:rsidRDefault="001F7042" w:rsidP="000B7E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66926CFF" w14:textId="77777777" w:rsidR="001F7042" w:rsidRPr="005C44D3" w:rsidRDefault="001F7042" w:rsidP="000B7E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</w:tcPr>
          <w:p w14:paraId="1A6C5399" w14:textId="77777777" w:rsidR="001F7042" w:rsidRPr="005C44D3" w:rsidRDefault="001F7042" w:rsidP="000B7E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1F7042" w:rsidRPr="005C44D3" w14:paraId="1044FC6E" w14:textId="77777777" w:rsidTr="000B7E71">
        <w:tc>
          <w:tcPr>
            <w:tcW w:w="4230" w:type="dxa"/>
            <w:gridSpan w:val="3"/>
          </w:tcPr>
          <w:p w14:paraId="6679F646" w14:textId="77777777" w:rsidR="001F7042" w:rsidRPr="005C44D3" w:rsidRDefault="001F7042" w:rsidP="000B7E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5C44D3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รายการที่เกิดขึ้นจากกระแสเงินสด</w:t>
            </w:r>
            <w:r w:rsidRPr="005C44D3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/>
              </w:rPr>
              <w:t>:</w:t>
            </w:r>
          </w:p>
        </w:tc>
        <w:tc>
          <w:tcPr>
            <w:tcW w:w="270" w:type="dxa"/>
          </w:tcPr>
          <w:p w14:paraId="6FE9CD3E" w14:textId="77777777" w:rsidR="001F7042" w:rsidRPr="005C44D3" w:rsidRDefault="001F7042" w:rsidP="000B7E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</w:tcPr>
          <w:p w14:paraId="7773C05A" w14:textId="77777777" w:rsidR="001F7042" w:rsidRPr="005C44D3" w:rsidRDefault="001F7042" w:rsidP="000B7E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2EA72E37" w14:textId="77777777" w:rsidR="001F7042" w:rsidRPr="005C44D3" w:rsidRDefault="001F7042" w:rsidP="000B7E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</w:tcPr>
          <w:p w14:paraId="5EA4AEA6" w14:textId="77777777" w:rsidR="001F7042" w:rsidRPr="005C44D3" w:rsidRDefault="001F7042" w:rsidP="000B7E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6ECCF8C2" w14:textId="77777777" w:rsidR="001F7042" w:rsidRPr="005C44D3" w:rsidRDefault="001F7042" w:rsidP="000B7E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</w:tcPr>
          <w:p w14:paraId="48701E3E" w14:textId="77777777" w:rsidR="001F7042" w:rsidRPr="005C44D3" w:rsidRDefault="001F7042" w:rsidP="000B7E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1F7042" w:rsidRPr="005C44D3" w14:paraId="799CCD01" w14:textId="77777777" w:rsidTr="000B7E71">
        <w:tc>
          <w:tcPr>
            <w:tcW w:w="2693" w:type="dxa"/>
          </w:tcPr>
          <w:p w14:paraId="4194BB83" w14:textId="77777777" w:rsidR="001F7042" w:rsidRPr="005C44D3" w:rsidRDefault="001F7042" w:rsidP="000B7E7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4"/>
                <w:szCs w:val="24"/>
              </w:rPr>
            </w:pPr>
            <w:r w:rsidRPr="005C44D3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การจ่ายคืน</w:t>
            </w:r>
          </w:p>
        </w:tc>
        <w:tc>
          <w:tcPr>
            <w:tcW w:w="269" w:type="dxa"/>
          </w:tcPr>
          <w:p w14:paraId="01EA693C" w14:textId="77777777" w:rsidR="001F7042" w:rsidRPr="005C44D3" w:rsidRDefault="001F7042" w:rsidP="000B7E7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8" w:type="dxa"/>
          </w:tcPr>
          <w:p w14:paraId="18D3D1B4" w14:textId="77777777" w:rsidR="001F7042" w:rsidRPr="005C44D3" w:rsidRDefault="001F7042" w:rsidP="000B7E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C44D3">
              <w:rPr>
                <w:rFonts w:ascii="Browallia New" w:hAnsi="Browallia New" w:cs="Browallia New"/>
                <w:sz w:val="24"/>
                <w:szCs w:val="24"/>
                <w:lang w:val="en-GB"/>
              </w:rPr>
              <w:t>(423,516)</w:t>
            </w:r>
          </w:p>
        </w:tc>
        <w:tc>
          <w:tcPr>
            <w:tcW w:w="270" w:type="dxa"/>
          </w:tcPr>
          <w:p w14:paraId="1120B4FF" w14:textId="77777777" w:rsidR="001F7042" w:rsidRPr="005C44D3" w:rsidRDefault="001F7042" w:rsidP="000B7E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</w:tcPr>
          <w:p w14:paraId="2ECC5382" w14:textId="77777777" w:rsidR="001F7042" w:rsidRPr="005C44D3" w:rsidRDefault="001F7042" w:rsidP="000B7E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C44D3">
              <w:rPr>
                <w:rFonts w:ascii="Browallia New" w:hAnsi="Browallia New" w:cs="Browallia New"/>
                <w:sz w:val="24"/>
                <w:szCs w:val="24"/>
                <w:lang w:val="en-GB"/>
              </w:rPr>
              <w:t>(251)</w:t>
            </w:r>
          </w:p>
        </w:tc>
        <w:tc>
          <w:tcPr>
            <w:tcW w:w="270" w:type="dxa"/>
          </w:tcPr>
          <w:p w14:paraId="6FAC76E5" w14:textId="77777777" w:rsidR="001F7042" w:rsidRPr="005C44D3" w:rsidRDefault="001F7042" w:rsidP="000B7E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</w:tcPr>
          <w:p w14:paraId="465A12C5" w14:textId="77777777" w:rsidR="001F7042" w:rsidRPr="005C44D3" w:rsidRDefault="001F7042" w:rsidP="000B7E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C44D3">
              <w:rPr>
                <w:rFonts w:ascii="Browallia New" w:hAnsi="Browallia New" w:cs="Browallia New"/>
                <w:sz w:val="24"/>
                <w:szCs w:val="24"/>
                <w:lang w:val="en-GB"/>
              </w:rPr>
              <w:t>(149,500)</w:t>
            </w:r>
          </w:p>
        </w:tc>
        <w:tc>
          <w:tcPr>
            <w:tcW w:w="270" w:type="dxa"/>
          </w:tcPr>
          <w:p w14:paraId="088EF8D8" w14:textId="77777777" w:rsidR="001F7042" w:rsidRPr="005C44D3" w:rsidRDefault="001F7042" w:rsidP="000B7E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</w:tcPr>
          <w:p w14:paraId="6FED31CF" w14:textId="77777777" w:rsidR="001F7042" w:rsidRPr="005C44D3" w:rsidRDefault="001F7042" w:rsidP="000B7E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C44D3">
              <w:rPr>
                <w:rFonts w:ascii="Browallia New" w:hAnsi="Browallia New" w:cs="Browallia New"/>
                <w:sz w:val="24"/>
                <w:szCs w:val="24"/>
                <w:lang w:val="en-GB"/>
              </w:rPr>
              <w:t>(573,267)</w:t>
            </w:r>
          </w:p>
        </w:tc>
      </w:tr>
      <w:tr w:rsidR="001F7042" w:rsidRPr="005C44D3" w14:paraId="26035449" w14:textId="77777777" w:rsidTr="000B7E71">
        <w:tc>
          <w:tcPr>
            <w:tcW w:w="2693" w:type="dxa"/>
          </w:tcPr>
          <w:p w14:paraId="0F71947B" w14:textId="77777777" w:rsidR="001F7042" w:rsidRPr="005C44D3" w:rsidRDefault="001F7042" w:rsidP="000B7E7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4"/>
                <w:szCs w:val="24"/>
              </w:rPr>
            </w:pPr>
            <w:r w:rsidRPr="005C44D3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เงินสดรับ</w:t>
            </w:r>
          </w:p>
        </w:tc>
        <w:tc>
          <w:tcPr>
            <w:tcW w:w="269" w:type="dxa"/>
          </w:tcPr>
          <w:p w14:paraId="1359E291" w14:textId="77777777" w:rsidR="001F7042" w:rsidRPr="005C44D3" w:rsidRDefault="001F7042" w:rsidP="000B7E7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8" w:type="dxa"/>
          </w:tcPr>
          <w:p w14:paraId="7A558AC5" w14:textId="77777777" w:rsidR="001F7042" w:rsidRPr="005C44D3" w:rsidRDefault="001F7042" w:rsidP="000B7E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C44D3">
              <w:rPr>
                <w:rFonts w:ascii="Browallia New" w:hAnsi="Browallia New" w:cs="Browallia New"/>
                <w:sz w:val="24"/>
                <w:szCs w:val="24"/>
                <w:lang w:val="en-GB"/>
              </w:rPr>
              <w:t>982,323</w:t>
            </w:r>
          </w:p>
        </w:tc>
        <w:tc>
          <w:tcPr>
            <w:tcW w:w="270" w:type="dxa"/>
          </w:tcPr>
          <w:p w14:paraId="3EB9AD50" w14:textId="77777777" w:rsidR="001F7042" w:rsidRPr="005C44D3" w:rsidRDefault="001F7042" w:rsidP="000B7E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</w:tcPr>
          <w:p w14:paraId="743AB8BD" w14:textId="77777777" w:rsidR="001F7042" w:rsidRPr="005C44D3" w:rsidRDefault="001F7042" w:rsidP="000B7E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C44D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 -</w:t>
            </w:r>
          </w:p>
        </w:tc>
        <w:tc>
          <w:tcPr>
            <w:tcW w:w="270" w:type="dxa"/>
          </w:tcPr>
          <w:p w14:paraId="0BCE3355" w14:textId="77777777" w:rsidR="001F7042" w:rsidRPr="005C44D3" w:rsidRDefault="001F7042" w:rsidP="000B7E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</w:tcPr>
          <w:p w14:paraId="00940359" w14:textId="77777777" w:rsidR="001F7042" w:rsidRPr="005C44D3" w:rsidRDefault="001F7042" w:rsidP="000B7E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C44D3">
              <w:rPr>
                <w:rFonts w:ascii="Browallia New" w:hAnsi="Browallia New" w:cs="Browallia New"/>
                <w:sz w:val="24"/>
                <w:szCs w:val="24"/>
                <w:lang w:val="en-GB"/>
              </w:rPr>
              <w:t>142,016</w:t>
            </w:r>
          </w:p>
        </w:tc>
        <w:tc>
          <w:tcPr>
            <w:tcW w:w="270" w:type="dxa"/>
          </w:tcPr>
          <w:p w14:paraId="49511B0A" w14:textId="77777777" w:rsidR="001F7042" w:rsidRPr="005C44D3" w:rsidRDefault="001F7042" w:rsidP="000B7E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</w:tcPr>
          <w:p w14:paraId="478720D5" w14:textId="77777777" w:rsidR="001F7042" w:rsidRPr="005C44D3" w:rsidRDefault="001F7042" w:rsidP="000B7E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C44D3">
              <w:rPr>
                <w:rFonts w:ascii="Browallia New" w:hAnsi="Browallia New" w:cs="Browallia New"/>
                <w:sz w:val="24"/>
                <w:szCs w:val="24"/>
                <w:lang w:val="en-GB"/>
              </w:rPr>
              <w:t>1,124,339</w:t>
            </w:r>
          </w:p>
        </w:tc>
      </w:tr>
      <w:tr w:rsidR="001F7042" w:rsidRPr="005C44D3" w14:paraId="2930E3BA" w14:textId="77777777" w:rsidTr="000B7E71">
        <w:tc>
          <w:tcPr>
            <w:tcW w:w="2693" w:type="dxa"/>
          </w:tcPr>
          <w:p w14:paraId="68C5443E" w14:textId="77777777" w:rsidR="001F7042" w:rsidRPr="005C44D3" w:rsidRDefault="001F7042" w:rsidP="000B7E7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4"/>
                <w:szCs w:val="24"/>
              </w:rPr>
            </w:pPr>
            <w:r w:rsidRPr="005C44D3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รายการที่ไม่ใช่กระแสเงินสด</w:t>
            </w:r>
            <w:r w:rsidRPr="005C44D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269" w:type="dxa"/>
          </w:tcPr>
          <w:p w14:paraId="72D7E28D" w14:textId="77777777" w:rsidR="001F7042" w:rsidRPr="005C44D3" w:rsidRDefault="001F7042" w:rsidP="000B7E7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8" w:type="dxa"/>
          </w:tcPr>
          <w:p w14:paraId="5F1B27DE" w14:textId="77777777" w:rsidR="001F7042" w:rsidRPr="005C44D3" w:rsidRDefault="001F7042" w:rsidP="000B7E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2FD5582D" w14:textId="77777777" w:rsidR="001F7042" w:rsidRPr="005C44D3" w:rsidRDefault="001F7042" w:rsidP="000B7E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</w:tcPr>
          <w:p w14:paraId="26A478BC" w14:textId="77777777" w:rsidR="001F7042" w:rsidRPr="005C44D3" w:rsidRDefault="001F7042" w:rsidP="000B7E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0EB89B97" w14:textId="77777777" w:rsidR="001F7042" w:rsidRPr="005C44D3" w:rsidRDefault="001F7042" w:rsidP="000B7E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</w:tcPr>
          <w:p w14:paraId="5B35BAC8" w14:textId="77777777" w:rsidR="001F7042" w:rsidRPr="005C44D3" w:rsidRDefault="001F7042" w:rsidP="000B7E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374B7D13" w14:textId="77777777" w:rsidR="001F7042" w:rsidRPr="005C44D3" w:rsidRDefault="001F7042" w:rsidP="000B7E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</w:tcPr>
          <w:p w14:paraId="660A0363" w14:textId="77777777" w:rsidR="001F7042" w:rsidRPr="005C44D3" w:rsidRDefault="001F7042" w:rsidP="000B7E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1F7042" w:rsidRPr="005C44D3" w14:paraId="761693B2" w14:textId="77777777" w:rsidTr="000B7E71">
        <w:tc>
          <w:tcPr>
            <w:tcW w:w="2693" w:type="dxa"/>
          </w:tcPr>
          <w:p w14:paraId="539D2C96" w14:textId="77777777" w:rsidR="001F7042" w:rsidRPr="005C44D3" w:rsidRDefault="001F7042" w:rsidP="000B7E7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4"/>
                <w:szCs w:val="24"/>
              </w:rPr>
            </w:pPr>
            <w:r w:rsidRPr="005C44D3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การแปลงสภาพ</w:t>
            </w:r>
          </w:p>
        </w:tc>
        <w:tc>
          <w:tcPr>
            <w:tcW w:w="269" w:type="dxa"/>
          </w:tcPr>
          <w:p w14:paraId="4FC46469" w14:textId="77777777" w:rsidR="001F7042" w:rsidRPr="005C44D3" w:rsidRDefault="001F7042" w:rsidP="000B7E7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8" w:type="dxa"/>
          </w:tcPr>
          <w:p w14:paraId="3C4CFBE4" w14:textId="77777777" w:rsidR="001F7042" w:rsidRPr="005C44D3" w:rsidRDefault="001F7042" w:rsidP="000B7E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C44D3">
              <w:rPr>
                <w:rFonts w:ascii="Browallia New" w:hAnsi="Browallia New" w:cs="Browallia New"/>
                <w:sz w:val="24"/>
                <w:szCs w:val="24"/>
                <w:lang w:val="en-GB"/>
              </w:rPr>
              <w:t>(306,717)</w:t>
            </w:r>
          </w:p>
        </w:tc>
        <w:tc>
          <w:tcPr>
            <w:tcW w:w="270" w:type="dxa"/>
          </w:tcPr>
          <w:p w14:paraId="70683B4F" w14:textId="77777777" w:rsidR="001F7042" w:rsidRPr="005C44D3" w:rsidRDefault="001F7042" w:rsidP="000B7E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</w:tcPr>
          <w:p w14:paraId="69B82B99" w14:textId="77777777" w:rsidR="001F7042" w:rsidRPr="005C44D3" w:rsidRDefault="001F7042" w:rsidP="000B7E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C44D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 -</w:t>
            </w:r>
          </w:p>
        </w:tc>
        <w:tc>
          <w:tcPr>
            <w:tcW w:w="270" w:type="dxa"/>
          </w:tcPr>
          <w:p w14:paraId="596D8DFB" w14:textId="77777777" w:rsidR="001F7042" w:rsidRPr="005C44D3" w:rsidRDefault="001F7042" w:rsidP="000B7E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</w:tcPr>
          <w:p w14:paraId="5AECCA9F" w14:textId="77777777" w:rsidR="001F7042" w:rsidRPr="005C44D3" w:rsidRDefault="001F7042" w:rsidP="000B7E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C44D3">
              <w:rPr>
                <w:rFonts w:ascii="Browallia New" w:hAnsi="Browallia New" w:cs="Browallia New"/>
                <w:sz w:val="24"/>
                <w:szCs w:val="24"/>
                <w:lang w:val="en-GB"/>
              </w:rPr>
              <w:t>306,717</w:t>
            </w:r>
          </w:p>
        </w:tc>
        <w:tc>
          <w:tcPr>
            <w:tcW w:w="270" w:type="dxa"/>
          </w:tcPr>
          <w:p w14:paraId="492619F1" w14:textId="77777777" w:rsidR="001F7042" w:rsidRPr="005C44D3" w:rsidRDefault="001F7042" w:rsidP="000B7E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</w:tcPr>
          <w:p w14:paraId="55BE06C5" w14:textId="77777777" w:rsidR="001F7042" w:rsidRPr="005C44D3" w:rsidRDefault="001F7042" w:rsidP="000B7E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C44D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-</w:t>
            </w:r>
          </w:p>
        </w:tc>
      </w:tr>
      <w:tr w:rsidR="001F7042" w:rsidRPr="005C44D3" w14:paraId="05998311" w14:textId="77777777" w:rsidTr="000B7E71">
        <w:tc>
          <w:tcPr>
            <w:tcW w:w="2693" w:type="dxa"/>
          </w:tcPr>
          <w:p w14:paraId="5B2D1597" w14:textId="77777777" w:rsidR="001F7042" w:rsidRPr="005C44D3" w:rsidRDefault="001F7042" w:rsidP="000B7E7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4"/>
                <w:szCs w:val="24"/>
              </w:rPr>
            </w:pPr>
            <w:r w:rsidRPr="005C44D3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อัตราแลกเปลี่ยน</w:t>
            </w:r>
          </w:p>
        </w:tc>
        <w:tc>
          <w:tcPr>
            <w:tcW w:w="269" w:type="dxa"/>
          </w:tcPr>
          <w:p w14:paraId="6BA21A7E" w14:textId="77777777" w:rsidR="001F7042" w:rsidRPr="005C44D3" w:rsidRDefault="001F7042" w:rsidP="000B7E7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44DF4F68" w14:textId="77777777" w:rsidR="001F7042" w:rsidRPr="005C44D3" w:rsidRDefault="001F7042" w:rsidP="000B7E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C44D3">
              <w:rPr>
                <w:rFonts w:ascii="Browallia New" w:hAnsi="Browallia New" w:cs="Browallia New"/>
                <w:sz w:val="24"/>
                <w:szCs w:val="24"/>
                <w:lang w:val="en-GB"/>
              </w:rPr>
              <w:t>(36)</w:t>
            </w:r>
          </w:p>
        </w:tc>
        <w:tc>
          <w:tcPr>
            <w:tcW w:w="270" w:type="dxa"/>
          </w:tcPr>
          <w:p w14:paraId="45F61788" w14:textId="77777777" w:rsidR="001F7042" w:rsidRPr="005C44D3" w:rsidRDefault="001F7042" w:rsidP="000B7E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CF19294" w14:textId="77777777" w:rsidR="001F7042" w:rsidRPr="005C44D3" w:rsidRDefault="001F7042" w:rsidP="000B7E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C44D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 -</w:t>
            </w:r>
          </w:p>
        </w:tc>
        <w:tc>
          <w:tcPr>
            <w:tcW w:w="270" w:type="dxa"/>
          </w:tcPr>
          <w:p w14:paraId="2A90E6E6" w14:textId="77777777" w:rsidR="001F7042" w:rsidRPr="005C44D3" w:rsidRDefault="001F7042" w:rsidP="000B7E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3F6C2B3" w14:textId="3B77CD93" w:rsidR="001F7042" w:rsidRPr="005C44D3" w:rsidRDefault="001F7042" w:rsidP="000B7E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C44D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-</w:t>
            </w:r>
          </w:p>
        </w:tc>
        <w:tc>
          <w:tcPr>
            <w:tcW w:w="270" w:type="dxa"/>
          </w:tcPr>
          <w:p w14:paraId="7C9808E4" w14:textId="77777777" w:rsidR="001F7042" w:rsidRPr="005C44D3" w:rsidRDefault="001F7042" w:rsidP="000B7E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14:paraId="6F9A180C" w14:textId="77777777" w:rsidR="001F7042" w:rsidRPr="005C44D3" w:rsidRDefault="001F7042" w:rsidP="000B7E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C44D3">
              <w:rPr>
                <w:rFonts w:ascii="Browallia New" w:hAnsi="Browallia New" w:cs="Browallia New"/>
                <w:sz w:val="24"/>
                <w:szCs w:val="24"/>
                <w:lang w:val="en-GB"/>
              </w:rPr>
              <w:t>(36)</w:t>
            </w:r>
          </w:p>
        </w:tc>
      </w:tr>
      <w:tr w:rsidR="001F7042" w:rsidRPr="005C44D3" w14:paraId="30E78C2D" w14:textId="77777777" w:rsidTr="000B7E71">
        <w:tc>
          <w:tcPr>
            <w:tcW w:w="2693" w:type="dxa"/>
          </w:tcPr>
          <w:p w14:paraId="6D45DCA5" w14:textId="77777777" w:rsidR="001F7042" w:rsidRPr="005C44D3" w:rsidRDefault="001F7042" w:rsidP="000B7E7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4"/>
                <w:szCs w:val="24"/>
              </w:rPr>
            </w:pPr>
            <w:r w:rsidRPr="005C44D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31 </w:t>
            </w:r>
            <w:r w:rsidRPr="005C44D3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5C44D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269" w:type="dxa"/>
          </w:tcPr>
          <w:p w14:paraId="2C2E8BFF" w14:textId="77777777" w:rsidR="001F7042" w:rsidRPr="005C44D3" w:rsidRDefault="001F7042" w:rsidP="000B7E7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12" w:space="0" w:color="auto"/>
            </w:tcBorders>
          </w:tcPr>
          <w:p w14:paraId="10BD7867" w14:textId="77777777" w:rsidR="001F7042" w:rsidRPr="005C44D3" w:rsidRDefault="001F7042" w:rsidP="000B7E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C44D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292,736</w:t>
            </w:r>
          </w:p>
        </w:tc>
        <w:tc>
          <w:tcPr>
            <w:tcW w:w="270" w:type="dxa"/>
          </w:tcPr>
          <w:p w14:paraId="4FC0B4D3" w14:textId="77777777" w:rsidR="001F7042" w:rsidRPr="005C44D3" w:rsidRDefault="001F7042" w:rsidP="000B7E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12" w:space="0" w:color="auto"/>
            </w:tcBorders>
          </w:tcPr>
          <w:p w14:paraId="2EE5DF57" w14:textId="77777777" w:rsidR="001F7042" w:rsidRPr="005C44D3" w:rsidRDefault="001F7042" w:rsidP="000B7E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C44D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716</w:t>
            </w:r>
          </w:p>
        </w:tc>
        <w:tc>
          <w:tcPr>
            <w:tcW w:w="270" w:type="dxa"/>
          </w:tcPr>
          <w:p w14:paraId="43B5DA88" w14:textId="77777777" w:rsidR="001F7042" w:rsidRPr="005C44D3" w:rsidRDefault="001F7042" w:rsidP="000B7E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12" w:space="0" w:color="auto"/>
            </w:tcBorders>
          </w:tcPr>
          <w:p w14:paraId="328D69A6" w14:textId="77777777" w:rsidR="001F7042" w:rsidRPr="005C44D3" w:rsidRDefault="001F7042" w:rsidP="000B7E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C44D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1,009,319</w:t>
            </w:r>
          </w:p>
        </w:tc>
        <w:tc>
          <w:tcPr>
            <w:tcW w:w="270" w:type="dxa"/>
          </w:tcPr>
          <w:p w14:paraId="761AE1C3" w14:textId="77777777" w:rsidR="001F7042" w:rsidRPr="005C44D3" w:rsidRDefault="001F7042" w:rsidP="000B7E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single" w:sz="12" w:space="0" w:color="auto"/>
            </w:tcBorders>
          </w:tcPr>
          <w:p w14:paraId="0053FB97" w14:textId="77777777" w:rsidR="001F7042" w:rsidRPr="005C44D3" w:rsidRDefault="001F7042" w:rsidP="000B7E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C44D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1,302,771</w:t>
            </w:r>
          </w:p>
        </w:tc>
      </w:tr>
      <w:tr w:rsidR="005E4F34" w:rsidRPr="005C44D3" w14:paraId="193534C4" w14:textId="77777777" w:rsidTr="001F7042">
        <w:tc>
          <w:tcPr>
            <w:tcW w:w="2693" w:type="dxa"/>
          </w:tcPr>
          <w:p w14:paraId="68C683C8" w14:textId="77777777" w:rsidR="005E4F34" w:rsidRPr="005C44D3" w:rsidRDefault="005E4F34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22BA8D03" w14:textId="77777777" w:rsidR="005E4F34" w:rsidRPr="005C44D3" w:rsidRDefault="005E4F34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013" w:type="dxa"/>
            <w:gridSpan w:val="7"/>
          </w:tcPr>
          <w:p w14:paraId="5F7A2083" w14:textId="77777777" w:rsidR="00D338FD" w:rsidRDefault="00D338FD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94D3585" w14:textId="77777777" w:rsidR="00D338FD" w:rsidRDefault="00D338FD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9C08182" w14:textId="6B3E1F8C" w:rsidR="005E4F34" w:rsidRPr="005C44D3" w:rsidRDefault="005E4F34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C44D3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(หน่วย </w:t>
            </w:r>
            <w:r w:rsidRPr="005C44D3">
              <w:rPr>
                <w:rFonts w:ascii="Browallia New" w:hAnsi="Browallia New" w:cs="Browallia New"/>
                <w:sz w:val="24"/>
                <w:szCs w:val="24"/>
              </w:rPr>
              <w:t xml:space="preserve">: </w:t>
            </w:r>
            <w:r w:rsidRPr="005C44D3">
              <w:rPr>
                <w:rFonts w:ascii="Browallia New" w:hAnsi="Browallia New" w:cs="Browallia New" w:hint="cs"/>
                <w:sz w:val="24"/>
                <w:szCs w:val="24"/>
                <w:cs/>
              </w:rPr>
              <w:t>พันบาท)</w:t>
            </w:r>
          </w:p>
        </w:tc>
      </w:tr>
      <w:tr w:rsidR="005E4F34" w:rsidRPr="005C44D3" w14:paraId="6D254EDC" w14:textId="77777777" w:rsidTr="001F7042">
        <w:tc>
          <w:tcPr>
            <w:tcW w:w="2693" w:type="dxa"/>
          </w:tcPr>
          <w:p w14:paraId="29360332" w14:textId="77777777" w:rsidR="005E4F34" w:rsidRPr="005C44D3" w:rsidRDefault="005E4F34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18254D4A" w14:textId="77777777" w:rsidR="005E4F34" w:rsidRPr="005C44D3" w:rsidRDefault="005E4F34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013" w:type="dxa"/>
            <w:gridSpan w:val="7"/>
            <w:tcBorders>
              <w:bottom w:val="single" w:sz="4" w:space="0" w:color="auto"/>
            </w:tcBorders>
          </w:tcPr>
          <w:p w14:paraId="6A12C53B" w14:textId="77777777" w:rsidR="005E4F34" w:rsidRPr="005C44D3" w:rsidRDefault="005E4F34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C44D3">
              <w:rPr>
                <w:rFonts w:ascii="Browallia New" w:hAnsi="Browallia New" w:cs="Browallia New" w:hint="cs"/>
                <w:sz w:val="24"/>
                <w:szCs w:val="24"/>
                <w:cs/>
              </w:rPr>
              <w:t>งบการเงินเฉพาะบริษัท</w:t>
            </w:r>
          </w:p>
        </w:tc>
      </w:tr>
      <w:tr w:rsidR="005E4F34" w:rsidRPr="005C44D3" w14:paraId="55B8797B" w14:textId="77777777" w:rsidTr="00BB2A0C">
        <w:tc>
          <w:tcPr>
            <w:tcW w:w="2693" w:type="dxa"/>
          </w:tcPr>
          <w:p w14:paraId="4B4F3360" w14:textId="77777777" w:rsidR="005E4F34" w:rsidRPr="005C44D3" w:rsidRDefault="005E4F34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3872C19E" w14:textId="77777777" w:rsidR="005E4F34" w:rsidRPr="005C44D3" w:rsidRDefault="005E4F34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F707FE" w14:textId="77777777" w:rsidR="00E6550E" w:rsidRPr="005C44D3" w:rsidRDefault="005E4F34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C44D3">
              <w:rPr>
                <w:rFonts w:ascii="Browallia New" w:hAnsi="Browallia New" w:cs="Browallia New" w:hint="cs"/>
                <w:sz w:val="24"/>
                <w:szCs w:val="24"/>
                <w:cs/>
              </w:rPr>
              <w:t>เงินกู้ยืม</w:t>
            </w:r>
          </w:p>
          <w:p w14:paraId="257A98C6" w14:textId="652FB31B" w:rsidR="005E4F34" w:rsidRPr="005C44D3" w:rsidRDefault="005E4F34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C44D3">
              <w:rPr>
                <w:rFonts w:ascii="Browallia New" w:hAnsi="Browallia New" w:cs="Browallia New" w:hint="cs"/>
                <w:sz w:val="24"/>
                <w:szCs w:val="24"/>
                <w:cs/>
              </w:rPr>
              <w:t>ระยะสั้น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6B43BD9E" w14:textId="77777777" w:rsidR="005E4F34" w:rsidRPr="005C44D3" w:rsidRDefault="005E4F34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CE4080" w14:textId="77777777" w:rsidR="005E4F34" w:rsidRPr="005C44D3" w:rsidRDefault="005E4F34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C44D3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หนี้สินตามสัญญาเช่าการเงิน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238D29C5" w14:textId="77777777" w:rsidR="005E4F34" w:rsidRPr="005C44D3" w:rsidRDefault="005E4F34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A9E361" w14:textId="77777777" w:rsidR="00E6550E" w:rsidRPr="005C44D3" w:rsidRDefault="005E4F34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C44D3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เงินกู้ยืม</w:t>
            </w:r>
          </w:p>
          <w:p w14:paraId="7988380A" w14:textId="2CFA9EC6" w:rsidR="005E4F34" w:rsidRPr="005C44D3" w:rsidRDefault="005E4F34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C44D3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ระยะยาว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79DAD0CA" w14:textId="77777777" w:rsidR="005E4F34" w:rsidRPr="005C44D3" w:rsidRDefault="005E4F34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88CAA5" w14:textId="77777777" w:rsidR="005E4F34" w:rsidRPr="005C44D3" w:rsidRDefault="005E4F34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CD3001F" w14:textId="77777777" w:rsidR="005E4F34" w:rsidRPr="005C44D3" w:rsidRDefault="005E4F34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C44D3">
              <w:rPr>
                <w:rFonts w:ascii="Browallia New" w:hAnsi="Browallia New" w:cs="Browallia New" w:hint="cs"/>
                <w:sz w:val="24"/>
                <w:szCs w:val="24"/>
                <w:cs/>
              </w:rPr>
              <w:t>รวม</w:t>
            </w:r>
          </w:p>
        </w:tc>
      </w:tr>
      <w:tr w:rsidR="00EF327A" w:rsidRPr="005C44D3" w14:paraId="3E46EFA3" w14:textId="77777777" w:rsidTr="00BB2A0C">
        <w:tc>
          <w:tcPr>
            <w:tcW w:w="2693" w:type="dxa"/>
          </w:tcPr>
          <w:p w14:paraId="48946934" w14:textId="77777777" w:rsidR="00EF327A" w:rsidRPr="005C44D3" w:rsidRDefault="00EF327A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0094BB0C" w14:textId="77777777" w:rsidR="00EF327A" w:rsidRPr="005C44D3" w:rsidRDefault="00EF327A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14:paraId="64D875F4" w14:textId="77777777" w:rsidR="00EF327A" w:rsidRPr="005C44D3" w:rsidRDefault="00EF327A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5F31ED21" w14:textId="77777777" w:rsidR="00EF327A" w:rsidRPr="005C44D3" w:rsidRDefault="00EF327A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962E7FA" w14:textId="77777777" w:rsidR="00EF327A" w:rsidRPr="005C44D3" w:rsidRDefault="00EF327A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026A2543" w14:textId="77777777" w:rsidR="00EF327A" w:rsidRPr="005C44D3" w:rsidRDefault="00EF327A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D241ABC" w14:textId="77777777" w:rsidR="00EF327A" w:rsidRPr="005C44D3" w:rsidRDefault="00EF327A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2D227C43" w14:textId="77777777" w:rsidR="00EF327A" w:rsidRPr="005C44D3" w:rsidRDefault="00EF327A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  <w:vAlign w:val="bottom"/>
          </w:tcPr>
          <w:p w14:paraId="1F05D847" w14:textId="77777777" w:rsidR="00EF327A" w:rsidRPr="005C44D3" w:rsidRDefault="00EF327A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B2A0C" w:rsidRPr="005C44D3" w14:paraId="3DF2A772" w14:textId="77777777" w:rsidTr="00EF327A">
        <w:tc>
          <w:tcPr>
            <w:tcW w:w="2693" w:type="dxa"/>
          </w:tcPr>
          <w:p w14:paraId="211943D2" w14:textId="5121C7F0" w:rsidR="00BB2A0C" w:rsidRPr="005C44D3" w:rsidRDefault="00BB2A0C" w:rsidP="00BB2A0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C44D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1 </w:t>
            </w:r>
            <w:r w:rsidRPr="005C44D3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 xml:space="preserve">มกราคม </w:t>
            </w:r>
            <w:r w:rsidRPr="005C44D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269" w:type="dxa"/>
          </w:tcPr>
          <w:p w14:paraId="614B847D" w14:textId="77777777" w:rsidR="00BB2A0C" w:rsidRPr="005C44D3" w:rsidRDefault="00BB2A0C" w:rsidP="00BB2A0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292687E7" w14:textId="2D0D4895" w:rsidR="00BB2A0C" w:rsidRPr="005C44D3" w:rsidRDefault="00BB2A0C" w:rsidP="00BB2A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C44D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406,365</w:t>
            </w:r>
          </w:p>
        </w:tc>
        <w:tc>
          <w:tcPr>
            <w:tcW w:w="270" w:type="dxa"/>
          </w:tcPr>
          <w:p w14:paraId="46387040" w14:textId="77777777" w:rsidR="00BB2A0C" w:rsidRPr="005C44D3" w:rsidRDefault="00BB2A0C" w:rsidP="00BB2A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E371E17" w14:textId="71A6470E" w:rsidR="00BB2A0C" w:rsidRPr="005C44D3" w:rsidRDefault="00BB2A0C" w:rsidP="00BB2A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C44D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716</w:t>
            </w:r>
          </w:p>
        </w:tc>
        <w:tc>
          <w:tcPr>
            <w:tcW w:w="270" w:type="dxa"/>
          </w:tcPr>
          <w:p w14:paraId="238A4634" w14:textId="77777777" w:rsidR="00BB2A0C" w:rsidRPr="005C44D3" w:rsidRDefault="00BB2A0C" w:rsidP="00BB2A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AB3F776" w14:textId="70D8CA30" w:rsidR="00BB2A0C" w:rsidRPr="005C44D3" w:rsidRDefault="006332C5" w:rsidP="00BB2A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C44D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302,909</w:t>
            </w:r>
          </w:p>
        </w:tc>
        <w:tc>
          <w:tcPr>
            <w:tcW w:w="270" w:type="dxa"/>
          </w:tcPr>
          <w:p w14:paraId="352910AE" w14:textId="77777777" w:rsidR="00BB2A0C" w:rsidRPr="005C44D3" w:rsidRDefault="00BB2A0C" w:rsidP="00BB2A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14:paraId="0371C080" w14:textId="2231D46D" w:rsidR="00BB2A0C" w:rsidRPr="005C44D3" w:rsidRDefault="00BB2A0C" w:rsidP="00BB2A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C44D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709,991</w:t>
            </w:r>
          </w:p>
        </w:tc>
      </w:tr>
      <w:tr w:rsidR="00BB2A0C" w:rsidRPr="005C44D3" w14:paraId="24FC69D3" w14:textId="77777777" w:rsidTr="001F7042">
        <w:tc>
          <w:tcPr>
            <w:tcW w:w="2693" w:type="dxa"/>
          </w:tcPr>
          <w:p w14:paraId="210E9C0E" w14:textId="77777777" w:rsidR="00BB2A0C" w:rsidRPr="005C44D3" w:rsidRDefault="00BB2A0C" w:rsidP="00BB2A0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48857E2E" w14:textId="77777777" w:rsidR="00BB2A0C" w:rsidRPr="005C44D3" w:rsidRDefault="00BB2A0C" w:rsidP="00BB2A0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</w:tcPr>
          <w:p w14:paraId="44469449" w14:textId="77777777" w:rsidR="00BB2A0C" w:rsidRPr="005C44D3" w:rsidRDefault="00BB2A0C" w:rsidP="00BB2A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62B38BBC" w14:textId="77777777" w:rsidR="00BB2A0C" w:rsidRPr="005C44D3" w:rsidRDefault="00BB2A0C" w:rsidP="00BB2A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D04959F" w14:textId="77777777" w:rsidR="00BB2A0C" w:rsidRPr="005C44D3" w:rsidRDefault="00BB2A0C" w:rsidP="00BB2A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53ECC4EF" w14:textId="77777777" w:rsidR="00BB2A0C" w:rsidRPr="005C44D3" w:rsidRDefault="00BB2A0C" w:rsidP="00BB2A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D4BEC4D" w14:textId="77777777" w:rsidR="00BB2A0C" w:rsidRPr="005C44D3" w:rsidRDefault="00BB2A0C" w:rsidP="00BB2A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24B519E5" w14:textId="77777777" w:rsidR="00BB2A0C" w:rsidRPr="005C44D3" w:rsidRDefault="00BB2A0C" w:rsidP="00BB2A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</w:tcPr>
          <w:p w14:paraId="52AF2A73" w14:textId="77777777" w:rsidR="00BB2A0C" w:rsidRPr="005C44D3" w:rsidRDefault="00BB2A0C" w:rsidP="00BB2A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B2A0C" w:rsidRPr="005C44D3" w14:paraId="48F5E626" w14:textId="77777777" w:rsidTr="001F7042">
        <w:tc>
          <w:tcPr>
            <w:tcW w:w="4230" w:type="dxa"/>
            <w:gridSpan w:val="3"/>
          </w:tcPr>
          <w:p w14:paraId="02749AA6" w14:textId="77777777" w:rsidR="00BB2A0C" w:rsidRPr="005C44D3" w:rsidRDefault="00BB2A0C" w:rsidP="00BB2A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5C44D3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รายการที่เกิดขึ้นจากกระแสเงินสด</w:t>
            </w:r>
            <w:r w:rsidRPr="005C44D3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/>
              </w:rPr>
              <w:t>:</w:t>
            </w:r>
          </w:p>
        </w:tc>
        <w:tc>
          <w:tcPr>
            <w:tcW w:w="270" w:type="dxa"/>
          </w:tcPr>
          <w:p w14:paraId="4E5D815C" w14:textId="77777777" w:rsidR="00BB2A0C" w:rsidRPr="005C44D3" w:rsidRDefault="00BB2A0C" w:rsidP="00BB2A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</w:tcPr>
          <w:p w14:paraId="743882F5" w14:textId="77777777" w:rsidR="00BB2A0C" w:rsidRPr="005C44D3" w:rsidRDefault="00BB2A0C" w:rsidP="00BB2A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3704EE5C" w14:textId="77777777" w:rsidR="00BB2A0C" w:rsidRPr="005C44D3" w:rsidRDefault="00BB2A0C" w:rsidP="00BB2A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</w:tcPr>
          <w:p w14:paraId="533914EA" w14:textId="77777777" w:rsidR="00BB2A0C" w:rsidRPr="005C44D3" w:rsidRDefault="00BB2A0C" w:rsidP="00BB2A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4FE43883" w14:textId="77777777" w:rsidR="00BB2A0C" w:rsidRPr="005C44D3" w:rsidRDefault="00BB2A0C" w:rsidP="00BB2A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</w:tcPr>
          <w:p w14:paraId="0158DBD3" w14:textId="77777777" w:rsidR="00BB2A0C" w:rsidRPr="005C44D3" w:rsidRDefault="00BB2A0C" w:rsidP="00BB2A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753ADC" w:rsidRPr="005C44D3" w14:paraId="447A22E1" w14:textId="77777777" w:rsidTr="001F7042">
        <w:tc>
          <w:tcPr>
            <w:tcW w:w="2693" w:type="dxa"/>
          </w:tcPr>
          <w:p w14:paraId="1C8B1800" w14:textId="77777777" w:rsidR="00753ADC" w:rsidRPr="005C44D3" w:rsidRDefault="00753ADC" w:rsidP="00753AD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4"/>
                <w:szCs w:val="24"/>
              </w:rPr>
            </w:pPr>
            <w:r w:rsidRPr="005C44D3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การจ่ายคืน</w:t>
            </w:r>
          </w:p>
        </w:tc>
        <w:tc>
          <w:tcPr>
            <w:tcW w:w="269" w:type="dxa"/>
          </w:tcPr>
          <w:p w14:paraId="1F246EED" w14:textId="77777777" w:rsidR="00753ADC" w:rsidRPr="005C44D3" w:rsidRDefault="00753ADC" w:rsidP="00753AD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8" w:type="dxa"/>
          </w:tcPr>
          <w:p w14:paraId="53C0330B" w14:textId="6059D78B" w:rsidR="00753ADC" w:rsidRPr="005C44D3" w:rsidRDefault="002E5ABB" w:rsidP="00753AD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C44D3">
              <w:rPr>
                <w:rFonts w:ascii="Browallia New" w:hAnsi="Browallia New" w:cs="Browallia New"/>
                <w:sz w:val="24"/>
                <w:szCs w:val="24"/>
                <w:lang w:val="en-GB"/>
              </w:rPr>
              <w:t>(37,134)</w:t>
            </w:r>
          </w:p>
        </w:tc>
        <w:tc>
          <w:tcPr>
            <w:tcW w:w="270" w:type="dxa"/>
          </w:tcPr>
          <w:p w14:paraId="0F7308A3" w14:textId="77777777" w:rsidR="00753ADC" w:rsidRPr="005C44D3" w:rsidRDefault="00753ADC" w:rsidP="00753AD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</w:tcPr>
          <w:p w14:paraId="4B1F0E4F" w14:textId="45559FD7" w:rsidR="00753ADC" w:rsidRPr="005C44D3" w:rsidRDefault="00753ADC" w:rsidP="00753A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C44D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Pr="005C44D3">
              <w:rPr>
                <w:rFonts w:ascii="Browallia New" w:hAnsi="Browallia New" w:cs="Browallia New"/>
                <w:sz w:val="24"/>
                <w:szCs w:val="24"/>
                <w:lang w:val="en-GB"/>
              </w:rPr>
              <w:t>264</w:t>
            </w:r>
            <w:r w:rsidRPr="005C44D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270" w:type="dxa"/>
          </w:tcPr>
          <w:p w14:paraId="0174D647" w14:textId="77777777" w:rsidR="00753ADC" w:rsidRPr="005C44D3" w:rsidRDefault="00753ADC" w:rsidP="00753A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</w:tcPr>
          <w:p w14:paraId="7A4D12A5" w14:textId="00E1D519" w:rsidR="00753ADC" w:rsidRPr="005C44D3" w:rsidRDefault="00753ADC" w:rsidP="00753A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C44D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Pr="005C44D3">
              <w:rPr>
                <w:rFonts w:ascii="Browallia New" w:hAnsi="Browallia New" w:cs="Browallia New"/>
                <w:sz w:val="24"/>
                <w:szCs w:val="24"/>
                <w:lang w:val="en-GB"/>
              </w:rPr>
              <w:t>111,600</w:t>
            </w:r>
            <w:r w:rsidRPr="005C44D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270" w:type="dxa"/>
          </w:tcPr>
          <w:p w14:paraId="79D12E43" w14:textId="77777777" w:rsidR="00753ADC" w:rsidRPr="005C44D3" w:rsidRDefault="00753ADC" w:rsidP="00753AD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</w:tcPr>
          <w:p w14:paraId="68E8C27D" w14:textId="712C24D2" w:rsidR="00753ADC" w:rsidRPr="005C44D3" w:rsidRDefault="000F0128" w:rsidP="00753AD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C44D3">
              <w:rPr>
                <w:rFonts w:ascii="Browallia New" w:hAnsi="Browallia New" w:cs="Browallia New"/>
                <w:sz w:val="24"/>
                <w:szCs w:val="24"/>
                <w:lang w:val="en-GB"/>
              </w:rPr>
              <w:t>(148,998)</w:t>
            </w:r>
          </w:p>
        </w:tc>
      </w:tr>
      <w:tr w:rsidR="00753ADC" w:rsidRPr="005C44D3" w14:paraId="0AC17DFA" w14:textId="77777777" w:rsidTr="001F7042">
        <w:tc>
          <w:tcPr>
            <w:tcW w:w="2693" w:type="dxa"/>
          </w:tcPr>
          <w:p w14:paraId="1C98FA0A" w14:textId="77777777" w:rsidR="00753ADC" w:rsidRPr="005C44D3" w:rsidRDefault="00753ADC" w:rsidP="00753AD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4"/>
                <w:szCs w:val="24"/>
              </w:rPr>
            </w:pPr>
            <w:r w:rsidRPr="005C44D3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เงินสดรับ</w:t>
            </w:r>
          </w:p>
        </w:tc>
        <w:tc>
          <w:tcPr>
            <w:tcW w:w="269" w:type="dxa"/>
          </w:tcPr>
          <w:p w14:paraId="33BD257B" w14:textId="77777777" w:rsidR="00753ADC" w:rsidRPr="005C44D3" w:rsidRDefault="00753ADC" w:rsidP="00753AD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8" w:type="dxa"/>
          </w:tcPr>
          <w:p w14:paraId="7A539CF9" w14:textId="0D2A67ED" w:rsidR="00753ADC" w:rsidRPr="005C44D3" w:rsidRDefault="002E5ABB" w:rsidP="00753AD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C44D3">
              <w:rPr>
                <w:rFonts w:ascii="Browallia New" w:hAnsi="Browallia New" w:cs="Browallia New"/>
                <w:sz w:val="24"/>
                <w:szCs w:val="24"/>
                <w:lang w:val="en-GB"/>
              </w:rPr>
              <w:t>187,157</w:t>
            </w:r>
          </w:p>
        </w:tc>
        <w:tc>
          <w:tcPr>
            <w:tcW w:w="270" w:type="dxa"/>
          </w:tcPr>
          <w:p w14:paraId="74B9EC9F" w14:textId="77777777" w:rsidR="00753ADC" w:rsidRPr="005C44D3" w:rsidRDefault="00753ADC" w:rsidP="00753AD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</w:tcPr>
          <w:p w14:paraId="1BB78CD2" w14:textId="5B11B19B" w:rsidR="00753ADC" w:rsidRPr="005C44D3" w:rsidRDefault="00A46DD1" w:rsidP="00753A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C44D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</w:t>
            </w:r>
            <w:r w:rsidR="00753ADC" w:rsidRPr="005C44D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270" w:type="dxa"/>
          </w:tcPr>
          <w:p w14:paraId="6BA20DE8" w14:textId="77777777" w:rsidR="00753ADC" w:rsidRPr="005C44D3" w:rsidRDefault="00753ADC" w:rsidP="00753A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</w:tcPr>
          <w:p w14:paraId="42FC7145" w14:textId="6AEDCFB6" w:rsidR="00753ADC" w:rsidRPr="005C44D3" w:rsidRDefault="00A46DD1" w:rsidP="00753A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C44D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</w:t>
            </w:r>
            <w:r w:rsidR="00753ADC" w:rsidRPr="005C44D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270" w:type="dxa"/>
          </w:tcPr>
          <w:p w14:paraId="699244CC" w14:textId="77777777" w:rsidR="00753ADC" w:rsidRPr="005C44D3" w:rsidRDefault="00753ADC" w:rsidP="00753AD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</w:tcPr>
          <w:p w14:paraId="2B66330F" w14:textId="26F7B614" w:rsidR="00753ADC" w:rsidRPr="005C44D3" w:rsidRDefault="000F0128" w:rsidP="00753AD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C44D3">
              <w:rPr>
                <w:rFonts w:ascii="Browallia New" w:hAnsi="Browallia New" w:cs="Browallia New"/>
                <w:sz w:val="24"/>
                <w:szCs w:val="24"/>
                <w:lang w:val="en-GB"/>
              </w:rPr>
              <w:t>187,157</w:t>
            </w:r>
          </w:p>
        </w:tc>
      </w:tr>
      <w:tr w:rsidR="00753ADC" w:rsidRPr="005C44D3" w14:paraId="69B92E91" w14:textId="77777777" w:rsidTr="001F7042">
        <w:tc>
          <w:tcPr>
            <w:tcW w:w="2693" w:type="dxa"/>
          </w:tcPr>
          <w:p w14:paraId="54C6846A" w14:textId="5714EC27" w:rsidR="00753ADC" w:rsidRPr="005C44D3" w:rsidRDefault="00753ADC" w:rsidP="00753AD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4"/>
                <w:szCs w:val="24"/>
              </w:rPr>
            </w:pPr>
            <w:r w:rsidRPr="005C44D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31 </w:t>
            </w:r>
            <w:r w:rsidRPr="005C44D3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5C44D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269" w:type="dxa"/>
          </w:tcPr>
          <w:p w14:paraId="5ED2AA94" w14:textId="77777777" w:rsidR="00753ADC" w:rsidRPr="005C44D3" w:rsidRDefault="00753ADC" w:rsidP="00753AD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12" w:space="0" w:color="auto"/>
            </w:tcBorders>
          </w:tcPr>
          <w:p w14:paraId="52E6D059" w14:textId="310957BF" w:rsidR="00753ADC" w:rsidRPr="005C44D3" w:rsidRDefault="00753ADC" w:rsidP="00753A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C44D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556,388</w:t>
            </w:r>
          </w:p>
        </w:tc>
        <w:tc>
          <w:tcPr>
            <w:tcW w:w="270" w:type="dxa"/>
          </w:tcPr>
          <w:p w14:paraId="7BD3C556" w14:textId="77777777" w:rsidR="00753ADC" w:rsidRPr="005C44D3" w:rsidRDefault="00753ADC" w:rsidP="00753A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12" w:space="0" w:color="auto"/>
            </w:tcBorders>
          </w:tcPr>
          <w:p w14:paraId="064680BD" w14:textId="0ABA73EA" w:rsidR="00753ADC" w:rsidRPr="005C44D3" w:rsidRDefault="00753ADC" w:rsidP="00753A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C44D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452</w:t>
            </w:r>
          </w:p>
        </w:tc>
        <w:tc>
          <w:tcPr>
            <w:tcW w:w="270" w:type="dxa"/>
          </w:tcPr>
          <w:p w14:paraId="59C575F3" w14:textId="77777777" w:rsidR="00753ADC" w:rsidRPr="005C44D3" w:rsidRDefault="00753ADC" w:rsidP="00753A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12" w:space="0" w:color="auto"/>
            </w:tcBorders>
          </w:tcPr>
          <w:p w14:paraId="074ADA53" w14:textId="2DFD839E" w:rsidR="00753ADC" w:rsidRPr="005C44D3" w:rsidRDefault="00753ADC" w:rsidP="00753A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C44D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191,309</w:t>
            </w:r>
          </w:p>
        </w:tc>
        <w:tc>
          <w:tcPr>
            <w:tcW w:w="270" w:type="dxa"/>
          </w:tcPr>
          <w:p w14:paraId="5DA65CF8" w14:textId="77777777" w:rsidR="00753ADC" w:rsidRPr="005C44D3" w:rsidRDefault="00753ADC" w:rsidP="00753A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single" w:sz="12" w:space="0" w:color="auto"/>
            </w:tcBorders>
          </w:tcPr>
          <w:p w14:paraId="5249867C" w14:textId="36BB50B2" w:rsidR="00753ADC" w:rsidRPr="005C44D3" w:rsidRDefault="0035707B" w:rsidP="00753A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C44D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748,150</w:t>
            </w:r>
          </w:p>
        </w:tc>
      </w:tr>
    </w:tbl>
    <w:p w14:paraId="37783348" w14:textId="2ED0CBF9" w:rsidR="00FE29E8" w:rsidRPr="005C44D3" w:rsidRDefault="00FE29E8">
      <w:pPr>
        <w:rPr>
          <w:sz w:val="28"/>
          <w:szCs w:val="28"/>
        </w:rPr>
      </w:pPr>
    </w:p>
    <w:tbl>
      <w:tblPr>
        <w:tblStyle w:val="TableGrid"/>
        <w:tblW w:w="8975" w:type="dxa"/>
        <w:tblInd w:w="4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269"/>
        <w:gridCol w:w="1268"/>
        <w:gridCol w:w="270"/>
        <w:gridCol w:w="1350"/>
        <w:gridCol w:w="270"/>
        <w:gridCol w:w="1350"/>
        <w:gridCol w:w="270"/>
        <w:gridCol w:w="1235"/>
      </w:tblGrid>
      <w:tr w:rsidR="00BB2A0C" w:rsidRPr="005C44D3" w14:paraId="4C231FEE" w14:textId="77777777" w:rsidTr="000B7E71">
        <w:tc>
          <w:tcPr>
            <w:tcW w:w="2693" w:type="dxa"/>
          </w:tcPr>
          <w:p w14:paraId="5A86653E" w14:textId="77777777" w:rsidR="00BB2A0C" w:rsidRPr="005C44D3" w:rsidRDefault="00BB2A0C" w:rsidP="000B7E7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70E6E04D" w14:textId="77777777" w:rsidR="00BB2A0C" w:rsidRPr="005C44D3" w:rsidRDefault="00BB2A0C" w:rsidP="000B7E7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013" w:type="dxa"/>
            <w:gridSpan w:val="7"/>
          </w:tcPr>
          <w:p w14:paraId="6437CF93" w14:textId="77777777" w:rsidR="00BB2A0C" w:rsidRPr="005C44D3" w:rsidRDefault="00BB2A0C" w:rsidP="000B7E7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C44D3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(หน่วย </w:t>
            </w:r>
            <w:r w:rsidRPr="005C44D3">
              <w:rPr>
                <w:rFonts w:ascii="Browallia New" w:hAnsi="Browallia New" w:cs="Browallia New"/>
                <w:sz w:val="24"/>
                <w:szCs w:val="24"/>
              </w:rPr>
              <w:t xml:space="preserve">: </w:t>
            </w:r>
            <w:r w:rsidRPr="005C44D3">
              <w:rPr>
                <w:rFonts w:ascii="Browallia New" w:hAnsi="Browallia New" w:cs="Browallia New" w:hint="cs"/>
                <w:sz w:val="24"/>
                <w:szCs w:val="24"/>
                <w:cs/>
              </w:rPr>
              <w:t>พันบาท)</w:t>
            </w:r>
          </w:p>
        </w:tc>
      </w:tr>
      <w:tr w:rsidR="00BB2A0C" w:rsidRPr="005C44D3" w14:paraId="66E2E4BF" w14:textId="77777777" w:rsidTr="000B7E71">
        <w:tc>
          <w:tcPr>
            <w:tcW w:w="2693" w:type="dxa"/>
          </w:tcPr>
          <w:p w14:paraId="7A8CCC04" w14:textId="77777777" w:rsidR="00BB2A0C" w:rsidRPr="005C44D3" w:rsidRDefault="00BB2A0C" w:rsidP="000B7E7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067BBE80" w14:textId="77777777" w:rsidR="00BB2A0C" w:rsidRPr="005C44D3" w:rsidRDefault="00BB2A0C" w:rsidP="000B7E7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013" w:type="dxa"/>
            <w:gridSpan w:val="7"/>
            <w:tcBorders>
              <w:bottom w:val="single" w:sz="4" w:space="0" w:color="auto"/>
            </w:tcBorders>
          </w:tcPr>
          <w:p w14:paraId="5447F084" w14:textId="77777777" w:rsidR="00BB2A0C" w:rsidRPr="005C44D3" w:rsidRDefault="00BB2A0C" w:rsidP="000B7E7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C44D3">
              <w:rPr>
                <w:rFonts w:ascii="Browallia New" w:hAnsi="Browallia New" w:cs="Browallia New" w:hint="cs"/>
                <w:sz w:val="24"/>
                <w:szCs w:val="24"/>
                <w:cs/>
              </w:rPr>
              <w:t>งบการเงินเฉพาะบริษัท</w:t>
            </w:r>
          </w:p>
        </w:tc>
      </w:tr>
      <w:tr w:rsidR="00BB2A0C" w:rsidRPr="005C44D3" w14:paraId="73D3B2A9" w14:textId="77777777" w:rsidTr="000B7E71">
        <w:tc>
          <w:tcPr>
            <w:tcW w:w="2693" w:type="dxa"/>
          </w:tcPr>
          <w:p w14:paraId="296E69B3" w14:textId="77777777" w:rsidR="00BB2A0C" w:rsidRPr="005C44D3" w:rsidRDefault="00BB2A0C" w:rsidP="000B7E7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0BD9CA9A" w14:textId="77777777" w:rsidR="00BB2A0C" w:rsidRPr="005C44D3" w:rsidRDefault="00BB2A0C" w:rsidP="000B7E7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3E2FDE" w14:textId="77777777" w:rsidR="00BB2A0C" w:rsidRPr="005C44D3" w:rsidRDefault="00BB2A0C" w:rsidP="000B7E7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C44D3">
              <w:rPr>
                <w:rFonts w:ascii="Browallia New" w:hAnsi="Browallia New" w:cs="Browallia New" w:hint="cs"/>
                <w:sz w:val="24"/>
                <w:szCs w:val="24"/>
                <w:cs/>
              </w:rPr>
              <w:t>เงินกู้ยืม</w:t>
            </w:r>
          </w:p>
          <w:p w14:paraId="15BF1AC9" w14:textId="77777777" w:rsidR="00BB2A0C" w:rsidRPr="005C44D3" w:rsidRDefault="00BB2A0C" w:rsidP="000B7E7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C44D3">
              <w:rPr>
                <w:rFonts w:ascii="Browallia New" w:hAnsi="Browallia New" w:cs="Browallia New" w:hint="cs"/>
                <w:sz w:val="24"/>
                <w:szCs w:val="24"/>
                <w:cs/>
              </w:rPr>
              <w:t>ระยะสั้น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5F736144" w14:textId="77777777" w:rsidR="00BB2A0C" w:rsidRPr="005C44D3" w:rsidRDefault="00BB2A0C" w:rsidP="000B7E7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675C25" w14:textId="77777777" w:rsidR="00BB2A0C" w:rsidRPr="005C44D3" w:rsidRDefault="00BB2A0C" w:rsidP="000B7E7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C44D3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หนี้สินตามสัญญาเช่าการเงิน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6046ED9A" w14:textId="77777777" w:rsidR="00BB2A0C" w:rsidRPr="005C44D3" w:rsidRDefault="00BB2A0C" w:rsidP="000B7E7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1617F2" w14:textId="77777777" w:rsidR="00BB2A0C" w:rsidRPr="005C44D3" w:rsidRDefault="00BB2A0C" w:rsidP="000B7E7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C44D3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เงินกู้ยืม</w:t>
            </w:r>
          </w:p>
          <w:p w14:paraId="16A16114" w14:textId="77777777" w:rsidR="00BB2A0C" w:rsidRPr="005C44D3" w:rsidRDefault="00BB2A0C" w:rsidP="000B7E7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C44D3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ระยะยาว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815FEA7" w14:textId="77777777" w:rsidR="00BB2A0C" w:rsidRPr="005C44D3" w:rsidRDefault="00BB2A0C" w:rsidP="000B7E7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D723F6" w14:textId="77777777" w:rsidR="00BB2A0C" w:rsidRPr="005C44D3" w:rsidRDefault="00BB2A0C" w:rsidP="000B7E7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E8B5F4B" w14:textId="77777777" w:rsidR="00BB2A0C" w:rsidRPr="005C44D3" w:rsidRDefault="00BB2A0C" w:rsidP="000B7E7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C44D3">
              <w:rPr>
                <w:rFonts w:ascii="Browallia New" w:hAnsi="Browallia New" w:cs="Browallia New" w:hint="cs"/>
                <w:sz w:val="24"/>
                <w:szCs w:val="24"/>
                <w:cs/>
              </w:rPr>
              <w:t>รวม</w:t>
            </w:r>
          </w:p>
        </w:tc>
      </w:tr>
      <w:tr w:rsidR="00BB2A0C" w:rsidRPr="005C44D3" w14:paraId="434FEFEE" w14:textId="77777777" w:rsidTr="000B7E71">
        <w:tc>
          <w:tcPr>
            <w:tcW w:w="2693" w:type="dxa"/>
          </w:tcPr>
          <w:p w14:paraId="1B79E553" w14:textId="77777777" w:rsidR="00BB2A0C" w:rsidRPr="005C44D3" w:rsidRDefault="00BB2A0C" w:rsidP="000B7E7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2E5F523B" w14:textId="77777777" w:rsidR="00BB2A0C" w:rsidRPr="005C44D3" w:rsidRDefault="00BB2A0C" w:rsidP="000B7E7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14:paraId="19E27A4D" w14:textId="77777777" w:rsidR="00BB2A0C" w:rsidRPr="005C44D3" w:rsidRDefault="00BB2A0C" w:rsidP="000B7E7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207A9FC9" w14:textId="77777777" w:rsidR="00BB2A0C" w:rsidRPr="005C44D3" w:rsidRDefault="00BB2A0C" w:rsidP="000B7E7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B50A442" w14:textId="77777777" w:rsidR="00BB2A0C" w:rsidRPr="005C44D3" w:rsidRDefault="00BB2A0C" w:rsidP="000B7E7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7FBA4154" w14:textId="77777777" w:rsidR="00BB2A0C" w:rsidRPr="005C44D3" w:rsidRDefault="00BB2A0C" w:rsidP="000B7E7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7692D0D" w14:textId="77777777" w:rsidR="00BB2A0C" w:rsidRPr="005C44D3" w:rsidRDefault="00BB2A0C" w:rsidP="000B7E7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08F2172E" w14:textId="77777777" w:rsidR="00BB2A0C" w:rsidRPr="005C44D3" w:rsidRDefault="00BB2A0C" w:rsidP="000B7E7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  <w:vAlign w:val="bottom"/>
          </w:tcPr>
          <w:p w14:paraId="4A6FEFD1" w14:textId="77777777" w:rsidR="00BB2A0C" w:rsidRPr="005C44D3" w:rsidRDefault="00BB2A0C" w:rsidP="000B7E7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B2A0C" w:rsidRPr="005C44D3" w14:paraId="40FFAAF0" w14:textId="77777777" w:rsidTr="000B7E71">
        <w:tc>
          <w:tcPr>
            <w:tcW w:w="2693" w:type="dxa"/>
          </w:tcPr>
          <w:p w14:paraId="6CB4507B" w14:textId="77777777" w:rsidR="00BB2A0C" w:rsidRPr="005C44D3" w:rsidRDefault="00BB2A0C" w:rsidP="000B7E7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C44D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1 </w:t>
            </w:r>
            <w:r w:rsidRPr="005C44D3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 xml:space="preserve">มกราคม </w:t>
            </w:r>
            <w:r w:rsidRPr="005C44D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269" w:type="dxa"/>
          </w:tcPr>
          <w:p w14:paraId="5C806269" w14:textId="77777777" w:rsidR="00BB2A0C" w:rsidRPr="005C44D3" w:rsidRDefault="00BB2A0C" w:rsidP="000B7E7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444C4D5B" w14:textId="77777777" w:rsidR="00BB2A0C" w:rsidRPr="005C44D3" w:rsidRDefault="00BB2A0C" w:rsidP="000B7E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C44D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291,463</w:t>
            </w:r>
          </w:p>
        </w:tc>
        <w:tc>
          <w:tcPr>
            <w:tcW w:w="270" w:type="dxa"/>
          </w:tcPr>
          <w:p w14:paraId="3E407586" w14:textId="77777777" w:rsidR="00BB2A0C" w:rsidRPr="005C44D3" w:rsidRDefault="00BB2A0C" w:rsidP="000B7E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9E96ADF" w14:textId="77777777" w:rsidR="00BB2A0C" w:rsidRPr="005C44D3" w:rsidRDefault="00BB2A0C" w:rsidP="000B7E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C44D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967</w:t>
            </w:r>
          </w:p>
        </w:tc>
        <w:tc>
          <w:tcPr>
            <w:tcW w:w="270" w:type="dxa"/>
          </w:tcPr>
          <w:p w14:paraId="1AB5DB02" w14:textId="77777777" w:rsidR="00BB2A0C" w:rsidRPr="005C44D3" w:rsidRDefault="00BB2A0C" w:rsidP="000B7E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D9FA814" w14:textId="37C5ABED" w:rsidR="00BB2A0C" w:rsidRPr="005C44D3" w:rsidRDefault="00442A4F" w:rsidP="000B7E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C44D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386,679</w:t>
            </w:r>
          </w:p>
        </w:tc>
        <w:tc>
          <w:tcPr>
            <w:tcW w:w="270" w:type="dxa"/>
          </w:tcPr>
          <w:p w14:paraId="00FFE4A1" w14:textId="77777777" w:rsidR="00BB2A0C" w:rsidRPr="005C44D3" w:rsidRDefault="00BB2A0C" w:rsidP="000B7E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14:paraId="73F2B466" w14:textId="77777777" w:rsidR="00BB2A0C" w:rsidRPr="005C44D3" w:rsidRDefault="00BB2A0C" w:rsidP="000B7E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C44D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679,108</w:t>
            </w:r>
          </w:p>
        </w:tc>
      </w:tr>
      <w:tr w:rsidR="00BB2A0C" w:rsidRPr="005C44D3" w14:paraId="1A9AB33B" w14:textId="77777777" w:rsidTr="000B7E71">
        <w:tc>
          <w:tcPr>
            <w:tcW w:w="2693" w:type="dxa"/>
          </w:tcPr>
          <w:p w14:paraId="2B4D7E33" w14:textId="77777777" w:rsidR="00BB2A0C" w:rsidRPr="005C44D3" w:rsidRDefault="00BB2A0C" w:rsidP="000B7E7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56EF292B" w14:textId="77777777" w:rsidR="00BB2A0C" w:rsidRPr="005C44D3" w:rsidRDefault="00BB2A0C" w:rsidP="000B7E7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</w:tcPr>
          <w:p w14:paraId="300B2AC4" w14:textId="77777777" w:rsidR="00BB2A0C" w:rsidRPr="005C44D3" w:rsidRDefault="00BB2A0C" w:rsidP="000B7E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37747A5E" w14:textId="77777777" w:rsidR="00BB2A0C" w:rsidRPr="005C44D3" w:rsidRDefault="00BB2A0C" w:rsidP="000B7E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A8747D6" w14:textId="77777777" w:rsidR="00BB2A0C" w:rsidRPr="005C44D3" w:rsidRDefault="00BB2A0C" w:rsidP="000B7E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02DB8E80" w14:textId="77777777" w:rsidR="00BB2A0C" w:rsidRPr="005C44D3" w:rsidRDefault="00BB2A0C" w:rsidP="000B7E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BF668FE" w14:textId="77777777" w:rsidR="00BB2A0C" w:rsidRPr="005C44D3" w:rsidRDefault="00BB2A0C" w:rsidP="000B7E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77269D5B" w14:textId="77777777" w:rsidR="00BB2A0C" w:rsidRPr="005C44D3" w:rsidRDefault="00BB2A0C" w:rsidP="000B7E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</w:tcPr>
          <w:p w14:paraId="1F6FAF09" w14:textId="77777777" w:rsidR="00BB2A0C" w:rsidRPr="005C44D3" w:rsidRDefault="00BB2A0C" w:rsidP="000B7E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B2A0C" w:rsidRPr="005C44D3" w14:paraId="08D2C6FC" w14:textId="77777777" w:rsidTr="000B7E71">
        <w:tc>
          <w:tcPr>
            <w:tcW w:w="4230" w:type="dxa"/>
            <w:gridSpan w:val="3"/>
          </w:tcPr>
          <w:p w14:paraId="3BDA926F" w14:textId="77777777" w:rsidR="00BB2A0C" w:rsidRPr="005C44D3" w:rsidRDefault="00BB2A0C" w:rsidP="000B7E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5C44D3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รายการที่เกิดขึ้นจากกระแสเงินสด</w:t>
            </w:r>
            <w:r w:rsidRPr="005C44D3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/>
              </w:rPr>
              <w:t>:</w:t>
            </w:r>
          </w:p>
        </w:tc>
        <w:tc>
          <w:tcPr>
            <w:tcW w:w="270" w:type="dxa"/>
          </w:tcPr>
          <w:p w14:paraId="4B308869" w14:textId="77777777" w:rsidR="00BB2A0C" w:rsidRPr="005C44D3" w:rsidRDefault="00BB2A0C" w:rsidP="000B7E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</w:tcPr>
          <w:p w14:paraId="1FEE070D" w14:textId="77777777" w:rsidR="00BB2A0C" w:rsidRPr="005C44D3" w:rsidRDefault="00BB2A0C" w:rsidP="000B7E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09914E93" w14:textId="77777777" w:rsidR="00BB2A0C" w:rsidRPr="005C44D3" w:rsidRDefault="00BB2A0C" w:rsidP="000B7E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</w:tcPr>
          <w:p w14:paraId="26801081" w14:textId="77777777" w:rsidR="00BB2A0C" w:rsidRPr="005C44D3" w:rsidRDefault="00BB2A0C" w:rsidP="000B7E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1A05FA0F" w14:textId="77777777" w:rsidR="00BB2A0C" w:rsidRPr="005C44D3" w:rsidRDefault="00BB2A0C" w:rsidP="000B7E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</w:tcPr>
          <w:p w14:paraId="7256D914" w14:textId="77777777" w:rsidR="00BB2A0C" w:rsidRPr="005C44D3" w:rsidRDefault="00BB2A0C" w:rsidP="000B7E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B2A0C" w:rsidRPr="005C44D3" w14:paraId="1DCB8F81" w14:textId="77777777" w:rsidTr="000B7E71">
        <w:tc>
          <w:tcPr>
            <w:tcW w:w="2693" w:type="dxa"/>
          </w:tcPr>
          <w:p w14:paraId="1928689F" w14:textId="77777777" w:rsidR="00BB2A0C" w:rsidRPr="005C44D3" w:rsidRDefault="00BB2A0C" w:rsidP="000B7E7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4"/>
                <w:szCs w:val="24"/>
              </w:rPr>
            </w:pPr>
            <w:r w:rsidRPr="005C44D3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การจ่ายคืน</w:t>
            </w:r>
          </w:p>
        </w:tc>
        <w:tc>
          <w:tcPr>
            <w:tcW w:w="269" w:type="dxa"/>
          </w:tcPr>
          <w:p w14:paraId="3E4262A5" w14:textId="77777777" w:rsidR="00BB2A0C" w:rsidRPr="005C44D3" w:rsidRDefault="00BB2A0C" w:rsidP="000B7E7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8" w:type="dxa"/>
          </w:tcPr>
          <w:p w14:paraId="13CF2757" w14:textId="77777777" w:rsidR="00BB2A0C" w:rsidRPr="005C44D3" w:rsidRDefault="00BB2A0C" w:rsidP="000B7E7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C44D3">
              <w:rPr>
                <w:rFonts w:ascii="Browallia New" w:hAnsi="Browallia New" w:cs="Browallia New"/>
                <w:sz w:val="24"/>
                <w:szCs w:val="24"/>
                <w:lang w:val="en-GB"/>
              </w:rPr>
              <w:t>(669,677)</w:t>
            </w:r>
          </w:p>
        </w:tc>
        <w:tc>
          <w:tcPr>
            <w:tcW w:w="270" w:type="dxa"/>
          </w:tcPr>
          <w:p w14:paraId="0D24EE74" w14:textId="77777777" w:rsidR="00BB2A0C" w:rsidRPr="005C44D3" w:rsidRDefault="00BB2A0C" w:rsidP="000B7E7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</w:tcPr>
          <w:p w14:paraId="5CDC944E" w14:textId="77777777" w:rsidR="00BB2A0C" w:rsidRPr="005C44D3" w:rsidRDefault="00BB2A0C" w:rsidP="000B7E7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C44D3">
              <w:rPr>
                <w:rFonts w:ascii="Browallia New" w:hAnsi="Browallia New" w:cs="Browallia New"/>
                <w:sz w:val="24"/>
                <w:szCs w:val="24"/>
                <w:lang w:val="en-GB"/>
              </w:rPr>
              <w:t>(251)</w:t>
            </w:r>
          </w:p>
        </w:tc>
        <w:tc>
          <w:tcPr>
            <w:tcW w:w="270" w:type="dxa"/>
          </w:tcPr>
          <w:p w14:paraId="15326F12" w14:textId="77777777" w:rsidR="00BB2A0C" w:rsidRPr="005C44D3" w:rsidRDefault="00BB2A0C" w:rsidP="000B7E7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</w:tcPr>
          <w:p w14:paraId="4ADBCD3F" w14:textId="77777777" w:rsidR="00BB2A0C" w:rsidRPr="005C44D3" w:rsidRDefault="00BB2A0C" w:rsidP="000B7E7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C44D3">
              <w:rPr>
                <w:rFonts w:ascii="Browallia New" w:hAnsi="Browallia New" w:cs="Browallia New"/>
                <w:sz w:val="24"/>
                <w:szCs w:val="24"/>
                <w:lang w:val="en-GB"/>
              </w:rPr>
              <w:t>(103,200)</w:t>
            </w:r>
          </w:p>
        </w:tc>
        <w:tc>
          <w:tcPr>
            <w:tcW w:w="270" w:type="dxa"/>
          </w:tcPr>
          <w:p w14:paraId="6D5DBD34" w14:textId="77777777" w:rsidR="00BB2A0C" w:rsidRPr="005C44D3" w:rsidRDefault="00BB2A0C" w:rsidP="000B7E7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</w:tcPr>
          <w:p w14:paraId="4030737E" w14:textId="77777777" w:rsidR="00BB2A0C" w:rsidRPr="005C44D3" w:rsidRDefault="00BB2A0C" w:rsidP="000B7E7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C44D3">
              <w:rPr>
                <w:rFonts w:ascii="Browallia New" w:hAnsi="Browallia New" w:cs="Browallia New"/>
                <w:sz w:val="24"/>
                <w:szCs w:val="24"/>
                <w:lang w:val="en-GB"/>
              </w:rPr>
              <w:t>(752,512)</w:t>
            </w:r>
          </w:p>
        </w:tc>
      </w:tr>
      <w:tr w:rsidR="00BB2A0C" w:rsidRPr="005C44D3" w14:paraId="60D19128" w14:textId="77777777" w:rsidTr="000B7E71">
        <w:tc>
          <w:tcPr>
            <w:tcW w:w="2693" w:type="dxa"/>
          </w:tcPr>
          <w:p w14:paraId="254CFC77" w14:textId="77777777" w:rsidR="00BB2A0C" w:rsidRPr="005C44D3" w:rsidRDefault="00BB2A0C" w:rsidP="000B7E7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4"/>
                <w:szCs w:val="24"/>
              </w:rPr>
            </w:pPr>
            <w:r w:rsidRPr="005C44D3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เงินสดรับ</w:t>
            </w:r>
          </w:p>
        </w:tc>
        <w:tc>
          <w:tcPr>
            <w:tcW w:w="269" w:type="dxa"/>
          </w:tcPr>
          <w:p w14:paraId="157E2857" w14:textId="77777777" w:rsidR="00BB2A0C" w:rsidRPr="005C44D3" w:rsidRDefault="00BB2A0C" w:rsidP="000B7E7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8" w:type="dxa"/>
          </w:tcPr>
          <w:p w14:paraId="23DE538B" w14:textId="77777777" w:rsidR="00BB2A0C" w:rsidRPr="005C44D3" w:rsidRDefault="00BB2A0C" w:rsidP="000B7E7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C44D3">
              <w:rPr>
                <w:rFonts w:ascii="Browallia New" w:hAnsi="Browallia New" w:cs="Browallia New"/>
                <w:sz w:val="24"/>
                <w:szCs w:val="24"/>
                <w:lang w:val="en-GB"/>
              </w:rPr>
              <w:t>784,616</w:t>
            </w:r>
          </w:p>
        </w:tc>
        <w:tc>
          <w:tcPr>
            <w:tcW w:w="270" w:type="dxa"/>
          </w:tcPr>
          <w:p w14:paraId="2337CF58" w14:textId="77777777" w:rsidR="00BB2A0C" w:rsidRPr="005C44D3" w:rsidRDefault="00BB2A0C" w:rsidP="000B7E7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</w:tcPr>
          <w:p w14:paraId="2F1A2043" w14:textId="77777777" w:rsidR="00BB2A0C" w:rsidRPr="005C44D3" w:rsidRDefault="00BB2A0C" w:rsidP="000B7E7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C44D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 -</w:t>
            </w:r>
          </w:p>
        </w:tc>
        <w:tc>
          <w:tcPr>
            <w:tcW w:w="270" w:type="dxa"/>
          </w:tcPr>
          <w:p w14:paraId="18547426" w14:textId="77777777" w:rsidR="00BB2A0C" w:rsidRPr="005C44D3" w:rsidRDefault="00BB2A0C" w:rsidP="000B7E7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</w:tcPr>
          <w:p w14:paraId="7AF8860E" w14:textId="77777777" w:rsidR="00BB2A0C" w:rsidRPr="005C44D3" w:rsidRDefault="00BB2A0C" w:rsidP="000B7E7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C44D3">
              <w:rPr>
                <w:rFonts w:ascii="Browallia New" w:hAnsi="Browallia New" w:cs="Browallia New"/>
                <w:sz w:val="24"/>
                <w:szCs w:val="24"/>
                <w:lang w:val="en-GB"/>
              </w:rPr>
              <w:t>19,431</w:t>
            </w:r>
          </w:p>
        </w:tc>
        <w:tc>
          <w:tcPr>
            <w:tcW w:w="270" w:type="dxa"/>
          </w:tcPr>
          <w:p w14:paraId="2B3BC664" w14:textId="77777777" w:rsidR="00BB2A0C" w:rsidRPr="005C44D3" w:rsidRDefault="00BB2A0C" w:rsidP="000B7E7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</w:tcPr>
          <w:p w14:paraId="2F36B52F" w14:textId="77777777" w:rsidR="00BB2A0C" w:rsidRPr="005C44D3" w:rsidRDefault="00BB2A0C" w:rsidP="000B7E7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C44D3">
              <w:rPr>
                <w:rFonts w:ascii="Browallia New" w:hAnsi="Browallia New" w:cs="Browallia New"/>
                <w:sz w:val="24"/>
                <w:szCs w:val="24"/>
                <w:lang w:val="en-GB"/>
              </w:rPr>
              <w:t>783,431</w:t>
            </w:r>
          </w:p>
        </w:tc>
      </w:tr>
      <w:tr w:rsidR="00BB2A0C" w:rsidRPr="005C44D3" w14:paraId="781EFE7A" w14:textId="77777777" w:rsidTr="000B7E71">
        <w:tc>
          <w:tcPr>
            <w:tcW w:w="2693" w:type="dxa"/>
          </w:tcPr>
          <w:p w14:paraId="62BA9780" w14:textId="77777777" w:rsidR="00BB2A0C" w:rsidRPr="005C44D3" w:rsidRDefault="00BB2A0C" w:rsidP="000B7E7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4"/>
                <w:szCs w:val="24"/>
              </w:rPr>
            </w:pPr>
            <w:r w:rsidRPr="005C44D3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รายการที่ไม่ใช่กระแสเงินสด</w:t>
            </w:r>
            <w:r w:rsidRPr="005C44D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269" w:type="dxa"/>
          </w:tcPr>
          <w:p w14:paraId="2B52FFE3" w14:textId="77777777" w:rsidR="00BB2A0C" w:rsidRPr="005C44D3" w:rsidRDefault="00BB2A0C" w:rsidP="000B7E7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8" w:type="dxa"/>
          </w:tcPr>
          <w:p w14:paraId="2A2F8101" w14:textId="77777777" w:rsidR="00BB2A0C" w:rsidRPr="005C44D3" w:rsidRDefault="00BB2A0C" w:rsidP="000B7E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7B74DF86" w14:textId="77777777" w:rsidR="00BB2A0C" w:rsidRPr="005C44D3" w:rsidRDefault="00BB2A0C" w:rsidP="000B7E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</w:tcPr>
          <w:p w14:paraId="4DB0018E" w14:textId="77777777" w:rsidR="00BB2A0C" w:rsidRPr="005C44D3" w:rsidRDefault="00BB2A0C" w:rsidP="000B7E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74387162" w14:textId="77777777" w:rsidR="00BB2A0C" w:rsidRPr="005C44D3" w:rsidRDefault="00BB2A0C" w:rsidP="000B7E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</w:tcPr>
          <w:p w14:paraId="3462C3C6" w14:textId="77777777" w:rsidR="00BB2A0C" w:rsidRPr="005C44D3" w:rsidRDefault="00BB2A0C" w:rsidP="000B7E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4BFD507B" w14:textId="77777777" w:rsidR="00BB2A0C" w:rsidRPr="005C44D3" w:rsidRDefault="00BB2A0C" w:rsidP="000B7E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</w:tcPr>
          <w:p w14:paraId="50055872" w14:textId="77777777" w:rsidR="00BB2A0C" w:rsidRPr="005C44D3" w:rsidRDefault="00BB2A0C" w:rsidP="000B7E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B2A0C" w:rsidRPr="005C44D3" w14:paraId="6B454C32" w14:textId="77777777" w:rsidTr="000B7E71">
        <w:tc>
          <w:tcPr>
            <w:tcW w:w="2693" w:type="dxa"/>
          </w:tcPr>
          <w:p w14:paraId="58159231" w14:textId="77777777" w:rsidR="00BB2A0C" w:rsidRPr="005C44D3" w:rsidRDefault="00BB2A0C" w:rsidP="000B7E7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4"/>
                <w:szCs w:val="24"/>
              </w:rPr>
            </w:pPr>
            <w:r w:rsidRPr="005C44D3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อัตราแลกเปลี่ยน</w:t>
            </w:r>
          </w:p>
        </w:tc>
        <w:tc>
          <w:tcPr>
            <w:tcW w:w="269" w:type="dxa"/>
          </w:tcPr>
          <w:p w14:paraId="4E965604" w14:textId="77777777" w:rsidR="00BB2A0C" w:rsidRPr="005C44D3" w:rsidRDefault="00BB2A0C" w:rsidP="000B7E7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786EA6B9" w14:textId="77777777" w:rsidR="00BB2A0C" w:rsidRPr="005C44D3" w:rsidRDefault="00BB2A0C" w:rsidP="000B7E7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C44D3">
              <w:rPr>
                <w:rFonts w:ascii="Browallia New" w:hAnsi="Browallia New" w:cs="Browallia New"/>
                <w:sz w:val="24"/>
                <w:szCs w:val="24"/>
                <w:lang w:val="en-GB"/>
              </w:rPr>
              <w:t>(36)</w:t>
            </w:r>
          </w:p>
        </w:tc>
        <w:tc>
          <w:tcPr>
            <w:tcW w:w="270" w:type="dxa"/>
          </w:tcPr>
          <w:p w14:paraId="47FF0E27" w14:textId="77777777" w:rsidR="00BB2A0C" w:rsidRPr="005C44D3" w:rsidRDefault="00BB2A0C" w:rsidP="000B7E7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ECECD41" w14:textId="77777777" w:rsidR="00BB2A0C" w:rsidRPr="005C44D3" w:rsidRDefault="00BB2A0C" w:rsidP="000B7E7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C44D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 -</w:t>
            </w:r>
          </w:p>
        </w:tc>
        <w:tc>
          <w:tcPr>
            <w:tcW w:w="270" w:type="dxa"/>
          </w:tcPr>
          <w:p w14:paraId="7EA4FD58" w14:textId="77777777" w:rsidR="00BB2A0C" w:rsidRPr="005C44D3" w:rsidRDefault="00BB2A0C" w:rsidP="000B7E7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A9804CB" w14:textId="2EE27107" w:rsidR="00BB2A0C" w:rsidRPr="005C44D3" w:rsidRDefault="00BB2A0C" w:rsidP="000B7E7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C44D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-</w:t>
            </w:r>
          </w:p>
        </w:tc>
        <w:tc>
          <w:tcPr>
            <w:tcW w:w="270" w:type="dxa"/>
          </w:tcPr>
          <w:p w14:paraId="54FCA1E8" w14:textId="77777777" w:rsidR="00BB2A0C" w:rsidRPr="005C44D3" w:rsidRDefault="00BB2A0C" w:rsidP="000B7E7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14:paraId="7ADC2A07" w14:textId="77777777" w:rsidR="00BB2A0C" w:rsidRPr="005C44D3" w:rsidRDefault="00BB2A0C" w:rsidP="000B7E7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C44D3">
              <w:rPr>
                <w:rFonts w:ascii="Browallia New" w:hAnsi="Browallia New" w:cs="Browallia New"/>
                <w:sz w:val="24"/>
                <w:szCs w:val="24"/>
                <w:lang w:val="en-GB"/>
              </w:rPr>
              <w:t>(36)</w:t>
            </w:r>
          </w:p>
        </w:tc>
      </w:tr>
      <w:tr w:rsidR="00BB2A0C" w:rsidRPr="005C44D3" w14:paraId="40050739" w14:textId="77777777" w:rsidTr="000B7E71">
        <w:tc>
          <w:tcPr>
            <w:tcW w:w="2693" w:type="dxa"/>
          </w:tcPr>
          <w:p w14:paraId="5C890B87" w14:textId="77777777" w:rsidR="00BB2A0C" w:rsidRPr="005C44D3" w:rsidRDefault="00BB2A0C" w:rsidP="000B7E7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4"/>
                <w:szCs w:val="24"/>
              </w:rPr>
            </w:pPr>
            <w:r w:rsidRPr="005C44D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31 </w:t>
            </w:r>
            <w:r w:rsidRPr="005C44D3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5C44D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269" w:type="dxa"/>
          </w:tcPr>
          <w:p w14:paraId="108C3381" w14:textId="77777777" w:rsidR="00BB2A0C" w:rsidRPr="005C44D3" w:rsidRDefault="00BB2A0C" w:rsidP="000B7E7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12" w:space="0" w:color="auto"/>
            </w:tcBorders>
          </w:tcPr>
          <w:p w14:paraId="6DA0A032" w14:textId="77777777" w:rsidR="00BB2A0C" w:rsidRPr="005C44D3" w:rsidRDefault="00BB2A0C" w:rsidP="000B7E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C44D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406,365</w:t>
            </w:r>
          </w:p>
        </w:tc>
        <w:tc>
          <w:tcPr>
            <w:tcW w:w="270" w:type="dxa"/>
          </w:tcPr>
          <w:p w14:paraId="462E912E" w14:textId="77777777" w:rsidR="00BB2A0C" w:rsidRPr="005C44D3" w:rsidRDefault="00BB2A0C" w:rsidP="000B7E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12" w:space="0" w:color="auto"/>
            </w:tcBorders>
          </w:tcPr>
          <w:p w14:paraId="038464A9" w14:textId="77777777" w:rsidR="00BB2A0C" w:rsidRPr="005C44D3" w:rsidRDefault="00BB2A0C" w:rsidP="000B7E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C44D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716</w:t>
            </w:r>
          </w:p>
        </w:tc>
        <w:tc>
          <w:tcPr>
            <w:tcW w:w="270" w:type="dxa"/>
          </w:tcPr>
          <w:p w14:paraId="09165DCC" w14:textId="77777777" w:rsidR="00BB2A0C" w:rsidRPr="005C44D3" w:rsidRDefault="00BB2A0C" w:rsidP="000B7E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12" w:space="0" w:color="auto"/>
            </w:tcBorders>
          </w:tcPr>
          <w:p w14:paraId="3A1909A4" w14:textId="37ED46C3" w:rsidR="00BB2A0C" w:rsidRPr="005C44D3" w:rsidRDefault="00442A4F" w:rsidP="000B7E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C44D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302,909</w:t>
            </w:r>
          </w:p>
        </w:tc>
        <w:tc>
          <w:tcPr>
            <w:tcW w:w="270" w:type="dxa"/>
          </w:tcPr>
          <w:p w14:paraId="6D93AAB2" w14:textId="77777777" w:rsidR="00BB2A0C" w:rsidRPr="005C44D3" w:rsidRDefault="00BB2A0C" w:rsidP="000B7E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single" w:sz="12" w:space="0" w:color="auto"/>
            </w:tcBorders>
          </w:tcPr>
          <w:p w14:paraId="550871DD" w14:textId="77777777" w:rsidR="00BB2A0C" w:rsidRPr="005C44D3" w:rsidRDefault="00BB2A0C" w:rsidP="000B7E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C44D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709,991</w:t>
            </w:r>
          </w:p>
        </w:tc>
      </w:tr>
    </w:tbl>
    <w:p w14:paraId="63857E70" w14:textId="77777777" w:rsidR="00EF327A" w:rsidRPr="006461EA" w:rsidRDefault="00EF32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u w:val="single"/>
          <w:cs/>
        </w:rPr>
      </w:pPr>
    </w:p>
    <w:p w14:paraId="41AFD9CE" w14:textId="74523A33" w:rsidR="005E4F34" w:rsidRDefault="00371706" w:rsidP="005E4F34">
      <w:pPr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450"/>
        </w:tabs>
        <w:spacing w:line="240" w:lineRule="auto"/>
        <w:ind w:left="426" w:right="1800" w:hanging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6461EA">
        <w:rPr>
          <w:rFonts w:ascii="Browallia New" w:hAnsi="Browallia New" w:cs="Browallia New"/>
          <w:sz w:val="28"/>
          <w:szCs w:val="28"/>
          <w:u w:val="single"/>
          <w:cs/>
        </w:rPr>
        <w:t>การเปิดเผยข้อมูลเครื่องมือทางการเงิน</w:t>
      </w:r>
    </w:p>
    <w:p w14:paraId="118FAF3D" w14:textId="77777777" w:rsidR="00C56844" w:rsidRPr="00BB2A0C" w:rsidRDefault="00C56844" w:rsidP="00C568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44115327" w14:textId="148E6258" w:rsidR="00CA3DC0" w:rsidRPr="005E4F34" w:rsidRDefault="00CA3DC0" w:rsidP="00BB2A0C">
      <w:pPr>
        <w:pStyle w:val="ListParagraph"/>
        <w:numPr>
          <w:ilvl w:val="1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1800" w:hanging="540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5E4F34">
        <w:rPr>
          <w:rFonts w:ascii="Browallia New" w:hAnsi="Browallia New" w:cs="Browallia New"/>
          <w:sz w:val="28"/>
          <w:szCs w:val="28"/>
          <w:cs/>
        </w:rPr>
        <w:t>นโยบายจัดการความเสี่ยงทางด้านการเงิน</w:t>
      </w:r>
    </w:p>
    <w:p w14:paraId="67AFDDCD" w14:textId="77777777" w:rsidR="00CA3DC0" w:rsidRPr="006461EA" w:rsidRDefault="00CA3DC0" w:rsidP="00530D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both"/>
        <w:rPr>
          <w:rFonts w:ascii="Browallia New" w:hAnsi="Browallia New" w:cs="Browallia New"/>
          <w:b/>
          <w:bCs/>
          <w:sz w:val="28"/>
          <w:szCs w:val="28"/>
        </w:rPr>
      </w:pPr>
    </w:p>
    <w:p w14:paraId="60DCEB1F" w14:textId="26B4D600" w:rsidR="00CA3DC0" w:rsidRPr="006461EA" w:rsidRDefault="00E21524" w:rsidP="00530D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 w:hint="cs"/>
          <w:sz w:val="28"/>
          <w:szCs w:val="28"/>
          <w:cs/>
        </w:rPr>
        <w:t>กลุ่ม</w:t>
      </w:r>
      <w:r w:rsidR="00CA3DC0" w:rsidRPr="006461EA">
        <w:rPr>
          <w:rFonts w:ascii="Browallia New" w:hAnsi="Browallia New" w:cs="Browallia New"/>
          <w:sz w:val="28"/>
          <w:szCs w:val="28"/>
          <w:cs/>
        </w:rPr>
        <w:t xml:space="preserve">บริษัท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และจากการไม่ปฏิบัติตามข้อกำหนดตามสัญญาของคู่สัญญา </w:t>
      </w:r>
      <w:r w:rsidRPr="006461EA">
        <w:rPr>
          <w:rFonts w:ascii="Browallia New" w:hAnsi="Browallia New" w:cs="Browallia New" w:hint="cs"/>
          <w:sz w:val="28"/>
          <w:szCs w:val="28"/>
          <w:cs/>
        </w:rPr>
        <w:t>กลุ่ม</w:t>
      </w:r>
      <w:r w:rsidR="00CA3DC0" w:rsidRPr="006461EA">
        <w:rPr>
          <w:rFonts w:ascii="Browallia New" w:hAnsi="Browallia New" w:cs="Browallia New"/>
          <w:sz w:val="28"/>
          <w:szCs w:val="28"/>
          <w:cs/>
        </w:rPr>
        <w:t>บริษัทไม่มีการออก หรือถือเครื่องมือทางการเงินที่เป็นตราสารอนุพันธ์ เพื่อการเก็งกำไรหรือการค้า</w:t>
      </w:r>
    </w:p>
    <w:p w14:paraId="01118607" w14:textId="77777777" w:rsidR="005E4F34" w:rsidRDefault="005E4F34" w:rsidP="005E4F3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990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05E0159F" w14:textId="2272AF60" w:rsidR="00CA3DC0" w:rsidRPr="006461EA" w:rsidRDefault="00CA3DC0" w:rsidP="00BB2A0C">
      <w:pPr>
        <w:pStyle w:val="ListParagraph"/>
        <w:numPr>
          <w:ilvl w:val="1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1800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/>
          <w:sz w:val="28"/>
          <w:szCs w:val="28"/>
          <w:cs/>
        </w:rPr>
        <w:t>ความเสี่ยงด้านสภาพคล่อง</w:t>
      </w:r>
    </w:p>
    <w:p w14:paraId="00AA1EF3" w14:textId="77777777" w:rsidR="00CA3DC0" w:rsidRPr="006461EA" w:rsidRDefault="00CA3DC0" w:rsidP="00530D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both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19720DDF" w14:textId="33CCF323" w:rsidR="00CA3DC0" w:rsidRPr="006461EA" w:rsidRDefault="00E21524" w:rsidP="00530D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 w:hint="cs"/>
          <w:sz w:val="28"/>
          <w:szCs w:val="28"/>
          <w:cs/>
        </w:rPr>
        <w:t>กลุ่ม</w:t>
      </w:r>
      <w:r w:rsidR="00CA3DC0" w:rsidRPr="006461EA">
        <w:rPr>
          <w:rFonts w:ascii="Browallia New" w:hAnsi="Browallia New" w:cs="Browallia New"/>
          <w:sz w:val="28"/>
          <w:szCs w:val="28"/>
          <w:cs/>
        </w:rPr>
        <w:t>บริษัท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กิจการและเพื่อทำให้ผลกระทบจากความผันผวนของกระแสเงินสดลดลง</w:t>
      </w:r>
    </w:p>
    <w:p w14:paraId="478AE354" w14:textId="53444A4D" w:rsidR="0010401C" w:rsidRDefault="0010401C" w:rsidP="00530D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</w:p>
    <w:p w14:paraId="7DE34C1A" w14:textId="19CCB3C2" w:rsidR="005C44D3" w:rsidRDefault="005C44D3" w:rsidP="00530D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</w:p>
    <w:p w14:paraId="5D18CD2D" w14:textId="77777777" w:rsidR="006C33BD" w:rsidRPr="006461EA" w:rsidRDefault="006C33BD" w:rsidP="00530D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</w:p>
    <w:p w14:paraId="363FDF27" w14:textId="77777777" w:rsidR="00CA3DC0" w:rsidRPr="006461EA" w:rsidRDefault="00CA3DC0" w:rsidP="00BB2A0C">
      <w:pPr>
        <w:pStyle w:val="ListParagraph"/>
        <w:numPr>
          <w:ilvl w:val="1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1800" w:hanging="54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6461EA">
        <w:rPr>
          <w:rFonts w:ascii="Browallia New" w:hAnsi="Browallia New" w:cs="Browallia New"/>
          <w:sz w:val="28"/>
          <w:szCs w:val="28"/>
          <w:cs/>
        </w:rPr>
        <w:lastRenderedPageBreak/>
        <w:t>ความเสี่ยงจากการให้สินเชื่อ</w:t>
      </w:r>
    </w:p>
    <w:p w14:paraId="4B609DDB" w14:textId="77777777" w:rsidR="00CA3DC0" w:rsidRPr="006461EA" w:rsidRDefault="00CA3DC0" w:rsidP="00530D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both"/>
        <w:rPr>
          <w:rFonts w:ascii="Browallia New" w:hAnsi="Browallia New" w:cs="Browallia New"/>
          <w:b/>
          <w:bCs/>
          <w:sz w:val="28"/>
          <w:szCs w:val="28"/>
        </w:rPr>
      </w:pPr>
    </w:p>
    <w:p w14:paraId="5494A75C" w14:textId="03DCE5F3" w:rsidR="00CA3DC0" w:rsidRPr="006461EA" w:rsidRDefault="00CA3DC0" w:rsidP="00530D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/>
          <w:sz w:val="28"/>
          <w:szCs w:val="28"/>
          <w:cs/>
        </w:rPr>
        <w:t>ความเสี่ยงด้านการให้สินเชื่อเกิดจากการที่คู่สัญญาไม่สามารถหรือไม่ประสงค์จะปฏิบัติตามข้อตกลงที่ให้ไว้</w:t>
      </w:r>
      <w:r w:rsidR="00843B45" w:rsidRPr="006461EA">
        <w:rPr>
          <w:rFonts w:ascii="Browallia New" w:hAnsi="Browallia New" w:cs="Browallia New"/>
          <w:sz w:val="28"/>
          <w:szCs w:val="28"/>
        </w:rPr>
        <w:t xml:space="preserve">    </w:t>
      </w:r>
      <w:r w:rsidRPr="006461EA">
        <w:rPr>
          <w:rFonts w:ascii="Browallia New" w:hAnsi="Browallia New" w:cs="Browallia New"/>
          <w:sz w:val="28"/>
          <w:szCs w:val="28"/>
          <w:cs/>
        </w:rPr>
        <w:t>กับบริษัทและบริษัทย่อย ซึ่ง</w:t>
      </w:r>
      <w:r w:rsidR="00E21524" w:rsidRPr="006461EA">
        <w:rPr>
          <w:rFonts w:ascii="Browallia New" w:hAnsi="Browallia New" w:cs="Browallia New" w:hint="cs"/>
          <w:sz w:val="28"/>
          <w:szCs w:val="28"/>
          <w:cs/>
        </w:rPr>
        <w:t>กลุ่ม</w:t>
      </w:r>
      <w:r w:rsidRPr="006461EA">
        <w:rPr>
          <w:rFonts w:ascii="Browallia New" w:hAnsi="Browallia New" w:cs="Browallia New"/>
          <w:sz w:val="28"/>
          <w:szCs w:val="28"/>
          <w:cs/>
        </w:rPr>
        <w:t>บริษัทได้มีนโยบายในการป้องกันความเสี่ยงนี้โดยการวิเคราะห์ฐานะทางการเงินของคู่ค้าและจำกัดการอนุมัติวงเงินสินเชื่อ มูลค่าสูงสุดของความเสี่ยงด้านการให้สินเชื่อ</w:t>
      </w:r>
      <w:r w:rsidR="00E21524" w:rsidRPr="006461EA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6461EA">
        <w:rPr>
          <w:rFonts w:ascii="Browallia New" w:hAnsi="Browallia New" w:cs="Browallia New"/>
          <w:sz w:val="28"/>
          <w:szCs w:val="28"/>
          <w:cs/>
        </w:rPr>
        <w:t>คือมูลค่าที่แสดงไว้ในราคาตามบัญชี ณ วันที่ในงบแสดงฐานะการเงิน</w:t>
      </w:r>
    </w:p>
    <w:p w14:paraId="2D307FBF" w14:textId="13EB8360" w:rsidR="00BC6FC6" w:rsidRDefault="00BC6F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cs/>
        </w:rPr>
      </w:pPr>
    </w:p>
    <w:p w14:paraId="2A0385FC" w14:textId="6BE0E14F" w:rsidR="00CA3DC0" w:rsidRPr="006461EA" w:rsidRDefault="00CA3DC0" w:rsidP="00423678">
      <w:pPr>
        <w:pStyle w:val="ListParagraph"/>
        <w:numPr>
          <w:ilvl w:val="1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990"/>
        </w:tabs>
        <w:spacing w:line="240" w:lineRule="auto"/>
        <w:ind w:left="1080" w:hanging="720"/>
        <w:jc w:val="thaiDistribute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/>
          <w:sz w:val="28"/>
          <w:szCs w:val="28"/>
          <w:cs/>
        </w:rPr>
        <w:t>ความเสี่ยงของอัตราแลกเปลี่ยนเงินตราต่างประเทศ</w:t>
      </w:r>
    </w:p>
    <w:p w14:paraId="6437EE4F" w14:textId="77777777" w:rsidR="00CA3DC0" w:rsidRPr="006461EA" w:rsidRDefault="00CA3DC0" w:rsidP="00530D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both"/>
        <w:rPr>
          <w:rFonts w:ascii="Browallia New" w:hAnsi="Browallia New" w:cs="Browallia New"/>
          <w:b/>
          <w:bCs/>
          <w:sz w:val="28"/>
          <w:szCs w:val="28"/>
        </w:rPr>
      </w:pPr>
    </w:p>
    <w:p w14:paraId="50BE3DC4" w14:textId="0BEBA4D3" w:rsidR="00CA3DC0" w:rsidRPr="006461EA" w:rsidRDefault="000239ED" w:rsidP="00530D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 w:hint="cs"/>
          <w:sz w:val="28"/>
          <w:szCs w:val="28"/>
          <w:cs/>
        </w:rPr>
        <w:t>กลุ่ม</w:t>
      </w:r>
      <w:r w:rsidR="00CA3DC0" w:rsidRPr="006461EA">
        <w:rPr>
          <w:rFonts w:ascii="Browallia New" w:hAnsi="Browallia New" w:cs="Browallia New"/>
          <w:sz w:val="28"/>
          <w:szCs w:val="28"/>
          <w:cs/>
        </w:rPr>
        <w:t>บริษัทมีรายการบางรายการเป็นเงินตราต่างประเทศ ซึ่งทำให้เกิดความเสี่ยงจากการเปลี่ยนแปลงของอัตราแลกเปลี่ยนเงินตราต่างประเทศ อย่างไรก็ตาม ผู้บริหารเชื่อว่าความเสี่ยงจากอัตราแลกเปลี่ยนเงินตราต่างประเทศไม่เป็นสาระสำคัญ</w:t>
      </w:r>
    </w:p>
    <w:p w14:paraId="2D5465B7" w14:textId="77777777" w:rsidR="003E4154" w:rsidRPr="006461EA" w:rsidRDefault="003E4154" w:rsidP="00530D0F">
      <w:pPr>
        <w:tabs>
          <w:tab w:val="clear" w:pos="454"/>
          <w:tab w:val="clear" w:pos="907"/>
          <w:tab w:val="left" w:pos="450"/>
          <w:tab w:val="left" w:pos="630"/>
          <w:tab w:val="left" w:pos="2160"/>
          <w:tab w:val="left" w:pos="6120"/>
          <w:tab w:val="left" w:pos="648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956BF36" w14:textId="642D9D8F" w:rsidR="00371706" w:rsidRPr="006461EA" w:rsidRDefault="00371706" w:rsidP="00530D0F">
      <w:pPr>
        <w:tabs>
          <w:tab w:val="clear" w:pos="454"/>
          <w:tab w:val="clear" w:pos="907"/>
          <w:tab w:val="left" w:pos="2160"/>
          <w:tab w:val="left" w:pos="6120"/>
          <w:tab w:val="left" w:pos="6480"/>
        </w:tabs>
        <w:spacing w:line="240" w:lineRule="auto"/>
        <w:ind w:left="990" w:firstLine="6"/>
        <w:jc w:val="thaiDistribute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7E49DE" w:rsidRPr="006461EA">
        <w:rPr>
          <w:rFonts w:ascii="Browallia New" w:hAnsi="Browallia New" w:cs="Browallia New"/>
          <w:sz w:val="28"/>
          <w:szCs w:val="28"/>
        </w:rPr>
        <w:t>31</w:t>
      </w:r>
      <w:r w:rsidR="00812CA0" w:rsidRPr="006461EA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CA3DC0" w:rsidRPr="006461EA">
        <w:rPr>
          <w:rFonts w:ascii="Browallia New" w:hAnsi="Browallia New" w:cs="Browallia New"/>
          <w:sz w:val="28"/>
          <w:szCs w:val="28"/>
          <w:cs/>
        </w:rPr>
        <w:t xml:space="preserve">ธันวาคม </w:t>
      </w:r>
      <w:r w:rsidR="007E49DE" w:rsidRPr="006461EA">
        <w:rPr>
          <w:rFonts w:ascii="Browallia New" w:hAnsi="Browallia New" w:cs="Browallia New"/>
          <w:sz w:val="28"/>
          <w:szCs w:val="28"/>
        </w:rPr>
        <w:t>25</w:t>
      </w:r>
      <w:r w:rsidR="005E4B81" w:rsidRPr="006461EA">
        <w:rPr>
          <w:rFonts w:ascii="Browallia New" w:hAnsi="Browallia New" w:cs="Browallia New"/>
          <w:sz w:val="28"/>
          <w:szCs w:val="28"/>
        </w:rPr>
        <w:t>6</w:t>
      </w:r>
      <w:r w:rsidR="00E01069">
        <w:rPr>
          <w:rFonts w:ascii="Browallia New" w:hAnsi="Browallia New" w:cs="Browallia New"/>
          <w:sz w:val="28"/>
          <w:szCs w:val="28"/>
        </w:rPr>
        <w:t>2</w:t>
      </w:r>
      <w:r w:rsidR="00812CA0" w:rsidRPr="006461EA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0239ED" w:rsidRPr="006461EA">
        <w:rPr>
          <w:rFonts w:ascii="Browallia New" w:hAnsi="Browallia New" w:cs="Browallia New" w:hint="cs"/>
          <w:sz w:val="28"/>
          <w:szCs w:val="28"/>
          <w:cs/>
        </w:rPr>
        <w:t>กลุ่ม</w:t>
      </w:r>
      <w:r w:rsidRPr="006461EA">
        <w:rPr>
          <w:rFonts w:ascii="Browallia New" w:hAnsi="Browallia New" w:cs="Browallia New"/>
          <w:sz w:val="28"/>
          <w:szCs w:val="28"/>
          <w:cs/>
        </w:rPr>
        <w:t>บริษัทมีสินทรัพย์และหนี้สินทางการเงินที่เป็นสกุลเงินตราต่างประเทศที่ไม่ได้ทำการป้องกันความเสี่ยง</w:t>
      </w:r>
      <w:r w:rsidR="00A14A44" w:rsidRPr="006461EA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6461EA">
        <w:rPr>
          <w:rFonts w:ascii="Browallia New" w:hAnsi="Browallia New" w:cs="Browallia New"/>
          <w:sz w:val="28"/>
          <w:szCs w:val="28"/>
          <w:cs/>
        </w:rPr>
        <w:t xml:space="preserve">ดังนี้  </w:t>
      </w:r>
    </w:p>
    <w:p w14:paraId="4C47714A" w14:textId="6BD21399" w:rsidR="00DB40FA" w:rsidRPr="006461EA" w:rsidRDefault="00DB40FA" w:rsidP="00530D0F">
      <w:pPr>
        <w:tabs>
          <w:tab w:val="clear" w:pos="454"/>
          <w:tab w:val="clear" w:pos="907"/>
          <w:tab w:val="left" w:pos="2160"/>
          <w:tab w:val="left" w:pos="6120"/>
          <w:tab w:val="left" w:pos="6480"/>
        </w:tabs>
        <w:spacing w:line="240" w:lineRule="auto"/>
        <w:ind w:left="990" w:firstLine="6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325" w:type="dxa"/>
        <w:tblInd w:w="945" w:type="dxa"/>
        <w:tblLayout w:type="fixed"/>
        <w:tblLook w:val="0000" w:firstRow="0" w:lastRow="0" w:firstColumn="0" w:lastColumn="0" w:noHBand="0" w:noVBand="0"/>
      </w:tblPr>
      <w:tblGrid>
        <w:gridCol w:w="2174"/>
        <w:gridCol w:w="13"/>
        <w:gridCol w:w="1548"/>
        <w:gridCol w:w="1530"/>
        <w:gridCol w:w="1530"/>
        <w:gridCol w:w="1530"/>
      </w:tblGrid>
      <w:tr w:rsidR="00DB40FA" w:rsidRPr="006461EA" w14:paraId="5FA1E125" w14:textId="77777777" w:rsidTr="00E01069">
        <w:trPr>
          <w:cantSplit/>
        </w:trPr>
        <w:tc>
          <w:tcPr>
            <w:tcW w:w="2174" w:type="dxa"/>
            <w:vAlign w:val="bottom"/>
          </w:tcPr>
          <w:p w14:paraId="7D107F1A" w14:textId="77777777" w:rsidR="00DB40FA" w:rsidRPr="006461EA" w:rsidRDefault="00DB40FA" w:rsidP="00AD0C01">
            <w:pPr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3091" w:type="dxa"/>
            <w:gridSpan w:val="3"/>
            <w:vAlign w:val="bottom"/>
          </w:tcPr>
          <w:p w14:paraId="7CE8F576" w14:textId="77777777" w:rsidR="00DB40FA" w:rsidRPr="006461EA" w:rsidRDefault="00DB40FA" w:rsidP="00AD0C01">
            <w:pPr>
              <w:pBdr>
                <w:bottom w:val="single" w:sz="4" w:space="1" w:color="auto"/>
              </w:pBdr>
              <w:tabs>
                <w:tab w:val="clear" w:pos="907"/>
              </w:tabs>
              <w:ind w:firstLine="1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3060" w:type="dxa"/>
            <w:gridSpan w:val="2"/>
            <w:vAlign w:val="bottom"/>
          </w:tcPr>
          <w:p w14:paraId="101DBB2A" w14:textId="77777777" w:rsidR="00DB40FA" w:rsidRPr="006461EA" w:rsidRDefault="00DB40FA" w:rsidP="00AD0C01">
            <w:pPr>
              <w:pBdr>
                <w:bottom w:val="single" w:sz="4" w:space="1" w:color="auto"/>
              </w:pBdr>
              <w:tabs>
                <w:tab w:val="clear" w:pos="907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งบการเงินเฉพาะของ</w:t>
            </w:r>
            <w:r w:rsidRPr="006461EA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บริษัท</w:t>
            </w:r>
          </w:p>
        </w:tc>
      </w:tr>
      <w:tr w:rsidR="00DB40FA" w:rsidRPr="006461EA" w14:paraId="20D9E5A9" w14:textId="77777777" w:rsidTr="00E01069">
        <w:tc>
          <w:tcPr>
            <w:tcW w:w="2174" w:type="dxa"/>
            <w:vAlign w:val="bottom"/>
          </w:tcPr>
          <w:p w14:paraId="60472CB2" w14:textId="77777777" w:rsidR="00DB40FA" w:rsidRPr="006461EA" w:rsidRDefault="00DB40FA" w:rsidP="00AD0C01">
            <w:pPr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61" w:type="dxa"/>
            <w:gridSpan w:val="2"/>
            <w:vAlign w:val="bottom"/>
          </w:tcPr>
          <w:p w14:paraId="258A83DB" w14:textId="77777777" w:rsidR="00DB40FA" w:rsidRPr="006461EA" w:rsidRDefault="00DB40FA" w:rsidP="00AD0C01">
            <w:pPr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530" w:type="dxa"/>
            <w:vAlign w:val="bottom"/>
          </w:tcPr>
          <w:p w14:paraId="4DF11E35" w14:textId="77777777" w:rsidR="00DB40FA" w:rsidRPr="006461EA" w:rsidRDefault="00DB40FA" w:rsidP="00AD0C01">
            <w:pPr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530" w:type="dxa"/>
            <w:vAlign w:val="bottom"/>
          </w:tcPr>
          <w:p w14:paraId="3620B331" w14:textId="77777777" w:rsidR="00DB40FA" w:rsidRPr="006461EA" w:rsidRDefault="00DB40FA" w:rsidP="00AD0C01">
            <w:pPr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530" w:type="dxa"/>
            <w:vAlign w:val="bottom"/>
          </w:tcPr>
          <w:p w14:paraId="1F8733C6" w14:textId="77777777" w:rsidR="00DB40FA" w:rsidRPr="006461EA" w:rsidRDefault="00DB40FA" w:rsidP="00AD0C01">
            <w:pPr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หนี้สิน</w:t>
            </w:r>
          </w:p>
        </w:tc>
      </w:tr>
      <w:tr w:rsidR="00DB40FA" w:rsidRPr="006461EA" w14:paraId="318786DC" w14:textId="77777777" w:rsidTr="00E01069">
        <w:tc>
          <w:tcPr>
            <w:tcW w:w="2174" w:type="dxa"/>
            <w:vAlign w:val="bottom"/>
          </w:tcPr>
          <w:p w14:paraId="624C36BF" w14:textId="77777777" w:rsidR="00DB40FA" w:rsidRPr="006461EA" w:rsidRDefault="00DB40FA" w:rsidP="00AD0C01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561" w:type="dxa"/>
            <w:gridSpan w:val="2"/>
            <w:vAlign w:val="bottom"/>
          </w:tcPr>
          <w:p w14:paraId="20DD19A0" w14:textId="77777777" w:rsidR="00DB40FA" w:rsidRPr="006461EA" w:rsidRDefault="00DB40FA" w:rsidP="00AD0C01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530" w:type="dxa"/>
            <w:vAlign w:val="bottom"/>
          </w:tcPr>
          <w:p w14:paraId="5D2CD99A" w14:textId="77777777" w:rsidR="00DB40FA" w:rsidRPr="006461EA" w:rsidRDefault="00DB40FA" w:rsidP="00AD0C01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530" w:type="dxa"/>
            <w:vAlign w:val="bottom"/>
          </w:tcPr>
          <w:p w14:paraId="1CA4D7EB" w14:textId="77777777" w:rsidR="00DB40FA" w:rsidRPr="006461EA" w:rsidRDefault="00DB40FA" w:rsidP="00AD0C01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530" w:type="dxa"/>
            <w:vAlign w:val="bottom"/>
          </w:tcPr>
          <w:p w14:paraId="7AFC0638" w14:textId="77777777" w:rsidR="00DB40FA" w:rsidRPr="006461EA" w:rsidRDefault="00DB40FA" w:rsidP="00AD0C01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ทางการเงิน</w:t>
            </w:r>
          </w:p>
        </w:tc>
      </w:tr>
      <w:tr w:rsidR="00DB40FA" w:rsidRPr="006461EA" w14:paraId="239F42BB" w14:textId="77777777" w:rsidTr="00E01069">
        <w:tc>
          <w:tcPr>
            <w:tcW w:w="2174" w:type="dxa"/>
            <w:vAlign w:val="bottom"/>
          </w:tcPr>
          <w:p w14:paraId="374D6AC8" w14:textId="77777777" w:rsidR="00DB40FA" w:rsidRPr="006461EA" w:rsidRDefault="00DB40FA" w:rsidP="00AD0C01">
            <w:pPr>
              <w:pStyle w:val="Heading2"/>
              <w:ind w:right="-108"/>
              <w:rPr>
                <w:rFonts w:ascii="Browallia New" w:hAnsi="Browallia New" w:cs="Browallia New"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561" w:type="dxa"/>
            <w:gridSpan w:val="2"/>
            <w:vAlign w:val="bottom"/>
          </w:tcPr>
          <w:p w14:paraId="300651B9" w14:textId="77777777" w:rsidR="00DB40FA" w:rsidRPr="006461EA" w:rsidRDefault="00DB40FA" w:rsidP="00AD0C01">
            <w:pPr>
              <w:tabs>
                <w:tab w:val="decimal" w:pos="1152"/>
              </w:tabs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7D7A0297" w14:textId="77777777" w:rsidR="00DB40FA" w:rsidRPr="006461EA" w:rsidRDefault="00DB40FA" w:rsidP="00AD0C01">
            <w:pPr>
              <w:tabs>
                <w:tab w:val="decimal" w:pos="1152"/>
              </w:tabs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CC259A2" w14:textId="77777777" w:rsidR="00DB40FA" w:rsidRPr="006461EA" w:rsidRDefault="00DB40FA" w:rsidP="00AD0C01">
            <w:pPr>
              <w:tabs>
                <w:tab w:val="clear" w:pos="907"/>
                <w:tab w:val="decimal" w:pos="882"/>
              </w:tabs>
              <w:ind w:left="34" w:right="-20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56F58294" w14:textId="77777777" w:rsidR="00DB40FA" w:rsidRPr="006461EA" w:rsidRDefault="00DB40FA" w:rsidP="00AD0C01">
            <w:pPr>
              <w:tabs>
                <w:tab w:val="clear" w:pos="907"/>
                <w:tab w:val="decimal" w:pos="882"/>
              </w:tabs>
              <w:ind w:left="34" w:right="-20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A57892" w:rsidRPr="006461EA" w14:paraId="5B726270" w14:textId="77777777" w:rsidTr="00614DAB">
        <w:tc>
          <w:tcPr>
            <w:tcW w:w="2174" w:type="dxa"/>
            <w:vAlign w:val="bottom"/>
          </w:tcPr>
          <w:p w14:paraId="2FCFC70B" w14:textId="77777777" w:rsidR="00A57892" w:rsidRPr="006461EA" w:rsidRDefault="00A57892" w:rsidP="00A57892">
            <w:pPr>
              <w:pStyle w:val="Heading2"/>
              <w:ind w:right="-108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 w:hint="cs"/>
                <w:b w:val="0"/>
                <w:bCs w:val="0"/>
                <w:color w:val="000000"/>
                <w:sz w:val="28"/>
                <w:szCs w:val="28"/>
                <w:cs/>
              </w:rPr>
              <w:t>เยน</w:t>
            </w:r>
          </w:p>
        </w:tc>
        <w:tc>
          <w:tcPr>
            <w:tcW w:w="1561" w:type="dxa"/>
            <w:gridSpan w:val="2"/>
          </w:tcPr>
          <w:p w14:paraId="5113B2EF" w14:textId="4E9AF724" w:rsidR="00A57892" w:rsidRPr="006461EA" w:rsidRDefault="00A57892" w:rsidP="00A57892">
            <w:pPr>
              <w:tabs>
                <w:tab w:val="clear" w:pos="907"/>
                <w:tab w:val="decimal" w:pos="882"/>
              </w:tabs>
              <w:ind w:left="34" w:right="-20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    </w:t>
            </w:r>
            <w:r w:rsidRPr="00A57892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7BC44EAA" w14:textId="56EEFC99" w:rsidR="00A57892" w:rsidRPr="006461EA" w:rsidRDefault="00A57892" w:rsidP="00A57892">
            <w:pPr>
              <w:tabs>
                <w:tab w:val="clear" w:pos="907"/>
                <w:tab w:val="decimal" w:pos="882"/>
              </w:tabs>
              <w:ind w:left="34" w:right="-20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57892">
              <w:rPr>
                <w:rFonts w:ascii="Browallia New" w:hAnsi="Browallia New" w:cs="Browallia New"/>
                <w:color w:val="000000"/>
                <w:sz w:val="28"/>
                <w:szCs w:val="28"/>
              </w:rPr>
              <w:t>26,868,000</w:t>
            </w:r>
          </w:p>
        </w:tc>
        <w:tc>
          <w:tcPr>
            <w:tcW w:w="1530" w:type="dxa"/>
            <w:vAlign w:val="bottom"/>
          </w:tcPr>
          <w:p w14:paraId="350AD9C7" w14:textId="277B99D5" w:rsidR="00A57892" w:rsidRPr="006461EA" w:rsidRDefault="00A57892" w:rsidP="00A57892">
            <w:pPr>
              <w:tabs>
                <w:tab w:val="clear" w:pos="907"/>
                <w:tab w:val="decimal" w:pos="882"/>
              </w:tabs>
              <w:ind w:left="34" w:right="-20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     -</w:t>
            </w:r>
          </w:p>
        </w:tc>
        <w:tc>
          <w:tcPr>
            <w:tcW w:w="1530" w:type="dxa"/>
            <w:vAlign w:val="bottom"/>
          </w:tcPr>
          <w:p w14:paraId="7C51713E" w14:textId="68F33960" w:rsidR="00A57892" w:rsidRPr="006461EA" w:rsidRDefault="00A57892" w:rsidP="00A57892">
            <w:pPr>
              <w:tabs>
                <w:tab w:val="clear" w:pos="907"/>
                <w:tab w:val="decimal" w:pos="882"/>
              </w:tabs>
              <w:ind w:left="34" w:right="-20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>268,000</w:t>
            </w:r>
          </w:p>
        </w:tc>
      </w:tr>
      <w:tr w:rsidR="00A57892" w:rsidRPr="006461EA" w14:paraId="1E4A9550" w14:textId="77777777" w:rsidTr="00614DAB">
        <w:trPr>
          <w:trHeight w:val="366"/>
        </w:trPr>
        <w:tc>
          <w:tcPr>
            <w:tcW w:w="2187" w:type="dxa"/>
            <w:gridSpan w:val="2"/>
            <w:vAlign w:val="bottom"/>
          </w:tcPr>
          <w:p w14:paraId="4E3759E6" w14:textId="77777777" w:rsidR="00A57892" w:rsidRPr="006461EA" w:rsidRDefault="00A57892" w:rsidP="00A57892">
            <w:pPr>
              <w:pStyle w:val="Heading2"/>
              <w:ind w:right="-108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 w:hint="cs"/>
                <w:b w:val="0"/>
                <w:bCs w:val="0"/>
                <w:color w:val="000000"/>
                <w:sz w:val="28"/>
                <w:szCs w:val="28"/>
                <w:cs/>
              </w:rPr>
              <w:t>เหรียญสหรัฐฯ</w:t>
            </w:r>
          </w:p>
        </w:tc>
        <w:tc>
          <w:tcPr>
            <w:tcW w:w="1548" w:type="dxa"/>
          </w:tcPr>
          <w:p w14:paraId="3C80A605" w14:textId="351DADA2" w:rsidR="00A57892" w:rsidRPr="006461EA" w:rsidRDefault="00A57892" w:rsidP="00A57892">
            <w:pPr>
              <w:ind w:left="-157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cs="Arial"/>
                <w:color w:val="000000"/>
                <w:sz w:val="19"/>
                <w:szCs w:val="19"/>
              </w:rPr>
              <w:t xml:space="preserve">            -</w:t>
            </w:r>
          </w:p>
        </w:tc>
        <w:tc>
          <w:tcPr>
            <w:tcW w:w="1530" w:type="dxa"/>
          </w:tcPr>
          <w:p w14:paraId="2E6DE303" w14:textId="00443AA5" w:rsidR="00A57892" w:rsidRPr="00A57892" w:rsidRDefault="00A57892" w:rsidP="00A57892">
            <w:pPr>
              <w:tabs>
                <w:tab w:val="clear" w:pos="907"/>
                <w:tab w:val="decimal" w:pos="882"/>
              </w:tabs>
              <w:ind w:left="34" w:right="-20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57892">
              <w:rPr>
                <w:rFonts w:ascii="Browallia New" w:hAnsi="Browallia New" w:cs="Browallia New"/>
                <w:color w:val="000000"/>
                <w:sz w:val="28"/>
                <w:szCs w:val="28"/>
              </w:rPr>
              <w:t>1,011,845</w:t>
            </w:r>
          </w:p>
        </w:tc>
        <w:tc>
          <w:tcPr>
            <w:tcW w:w="1530" w:type="dxa"/>
            <w:vAlign w:val="bottom"/>
          </w:tcPr>
          <w:p w14:paraId="48AAB1B9" w14:textId="034A7C4B" w:rsidR="00A57892" w:rsidRPr="00DD5A71" w:rsidRDefault="00A57892" w:rsidP="00A57892">
            <w:pPr>
              <w:tabs>
                <w:tab w:val="clear" w:pos="907"/>
                <w:tab w:val="decimal" w:pos="882"/>
              </w:tabs>
              <w:ind w:left="34" w:right="-20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     -</w:t>
            </w:r>
          </w:p>
        </w:tc>
        <w:tc>
          <w:tcPr>
            <w:tcW w:w="1530" w:type="dxa"/>
            <w:vAlign w:val="bottom"/>
          </w:tcPr>
          <w:p w14:paraId="5770D28F" w14:textId="07BB1492" w:rsidR="00A57892" w:rsidRPr="001A0282" w:rsidRDefault="00A57892" w:rsidP="00A57892">
            <w:pPr>
              <w:tabs>
                <w:tab w:val="clear" w:pos="907"/>
                <w:tab w:val="decimal" w:pos="882"/>
              </w:tabs>
              <w:ind w:left="34" w:right="-20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        -</w:t>
            </w:r>
          </w:p>
        </w:tc>
      </w:tr>
    </w:tbl>
    <w:p w14:paraId="1FDBCBE7" w14:textId="3B82BD3C" w:rsidR="00FD2374" w:rsidRPr="006461EA" w:rsidRDefault="00FD23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cs/>
        </w:rPr>
      </w:pPr>
    </w:p>
    <w:p w14:paraId="1B6F11CA" w14:textId="5A4EE609" w:rsidR="00CA3DC0" w:rsidRPr="006461EA" w:rsidRDefault="00CA3DC0" w:rsidP="00E01069">
      <w:pPr>
        <w:pStyle w:val="ListParagraph"/>
        <w:numPr>
          <w:ilvl w:val="1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990"/>
        </w:tabs>
        <w:spacing w:line="240" w:lineRule="auto"/>
        <w:ind w:left="1080" w:hanging="720"/>
        <w:jc w:val="thaiDistribute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/>
          <w:sz w:val="28"/>
          <w:szCs w:val="28"/>
          <w:cs/>
        </w:rPr>
        <w:t>ความเสี่ยงของอัตราดอกเบี้ย</w:t>
      </w:r>
    </w:p>
    <w:p w14:paraId="0F0A3440" w14:textId="77777777" w:rsidR="00CA3DC0" w:rsidRPr="00E01069" w:rsidRDefault="00CA3DC0" w:rsidP="00530D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both"/>
        <w:rPr>
          <w:rFonts w:ascii="Browallia New" w:hAnsi="Browallia New" w:cs="Browallia New"/>
          <w:b/>
          <w:bCs/>
          <w:sz w:val="28"/>
          <w:szCs w:val="28"/>
        </w:rPr>
      </w:pPr>
    </w:p>
    <w:p w14:paraId="158321C4" w14:textId="3E7A09FD" w:rsidR="00CA3DC0" w:rsidRPr="006461EA" w:rsidRDefault="00CA3DC0" w:rsidP="00530D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/>
          <w:sz w:val="28"/>
          <w:szCs w:val="28"/>
          <w:cs/>
        </w:rPr>
        <w:t>ความเสี่ยงจากอัตราดอกเบี้ย หมายถึง ความเสี่ยงที่เกิดจากการเปลี่ยนแปลงของอัตราดอกเบี้ยในตลาด</w:t>
      </w:r>
      <w:r w:rsidR="00843B45" w:rsidRPr="006461EA">
        <w:rPr>
          <w:rFonts w:ascii="Browallia New" w:hAnsi="Browallia New" w:cs="Browallia New"/>
          <w:sz w:val="28"/>
          <w:szCs w:val="28"/>
        </w:rPr>
        <w:t xml:space="preserve">          </w:t>
      </w:r>
      <w:r w:rsidRPr="006461EA">
        <w:rPr>
          <w:rFonts w:ascii="Browallia New" w:hAnsi="Browallia New" w:cs="Browallia New"/>
          <w:sz w:val="28"/>
          <w:szCs w:val="28"/>
          <w:cs/>
        </w:rPr>
        <w:t>ในอนาคต ซึ่งส่งผลกระทบต่อกระแสเงินสดของ</w:t>
      </w:r>
      <w:r w:rsidR="000239ED" w:rsidRPr="006461EA">
        <w:rPr>
          <w:rFonts w:ascii="Browallia New" w:hAnsi="Browallia New" w:cs="Browallia New" w:hint="cs"/>
          <w:sz w:val="28"/>
          <w:szCs w:val="28"/>
          <w:cs/>
        </w:rPr>
        <w:t>กลุ่ม</w:t>
      </w:r>
      <w:r w:rsidRPr="006461EA">
        <w:rPr>
          <w:rFonts w:ascii="Browallia New" w:hAnsi="Browallia New" w:cs="Browallia New"/>
          <w:sz w:val="28"/>
          <w:szCs w:val="28"/>
          <w:cs/>
        </w:rPr>
        <w:t>บริษัท</w:t>
      </w:r>
      <w:r w:rsidR="000239ED" w:rsidRPr="006461EA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6461EA">
        <w:rPr>
          <w:rFonts w:ascii="Browallia New" w:hAnsi="Browallia New" w:cs="Browallia New"/>
          <w:sz w:val="28"/>
          <w:szCs w:val="28"/>
          <w:cs/>
        </w:rPr>
        <w:t xml:space="preserve">เนื่องจากเงินกู้ยืมส่วนใหญ่มีอัตราดอกเบี้ยแบบลอยตัว </w:t>
      </w:r>
      <w:r w:rsidR="000239ED" w:rsidRPr="006461EA">
        <w:rPr>
          <w:rFonts w:ascii="Browallia New" w:hAnsi="Browallia New" w:cs="Browallia New" w:hint="cs"/>
          <w:sz w:val="28"/>
          <w:szCs w:val="28"/>
          <w:cs/>
        </w:rPr>
        <w:t>กลุ่ม</w:t>
      </w:r>
      <w:r w:rsidRPr="006461EA">
        <w:rPr>
          <w:rFonts w:ascii="Browallia New" w:hAnsi="Browallia New" w:cs="Browallia New"/>
          <w:sz w:val="28"/>
          <w:szCs w:val="28"/>
          <w:cs/>
        </w:rPr>
        <w:t>บริษัทมีความเสี่ยงด้านอัตราดอกเบี้ยของกระแสเงินสดที่เกิดจากเงินกู้ยืม โดยความเสี่ยงจากอัตราดอกเบี้ยดังกล่าวเกิดจากความเปลี่ยนแปลงของอัตราดอกเบี้ยในตลาด</w:t>
      </w:r>
    </w:p>
    <w:p w14:paraId="62B31D9D" w14:textId="77777777" w:rsidR="005E24DB" w:rsidRPr="006461EA" w:rsidRDefault="005E24DB" w:rsidP="00530D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0C83FFD5" w14:textId="4860AA1D" w:rsidR="00CA3DC0" w:rsidRPr="006461EA" w:rsidRDefault="00CA3DC0" w:rsidP="00530D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7E49DE" w:rsidRPr="006461EA">
        <w:rPr>
          <w:rFonts w:ascii="Browallia New" w:hAnsi="Browallia New" w:cs="Browallia New"/>
          <w:sz w:val="28"/>
          <w:szCs w:val="28"/>
        </w:rPr>
        <w:t>31</w:t>
      </w:r>
      <w:r w:rsidRPr="006461EA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="007E49DE" w:rsidRPr="006461EA">
        <w:rPr>
          <w:rFonts w:ascii="Browallia New" w:hAnsi="Browallia New" w:cs="Browallia New"/>
          <w:sz w:val="28"/>
          <w:szCs w:val="28"/>
        </w:rPr>
        <w:t>25</w:t>
      </w:r>
      <w:r w:rsidR="00B63587" w:rsidRPr="006461EA">
        <w:rPr>
          <w:rFonts w:ascii="Browallia New" w:hAnsi="Browallia New" w:cs="Browallia New"/>
          <w:sz w:val="28"/>
          <w:szCs w:val="28"/>
        </w:rPr>
        <w:t>6</w:t>
      </w:r>
      <w:r w:rsidR="00E01069">
        <w:rPr>
          <w:rFonts w:ascii="Browallia New" w:hAnsi="Browallia New" w:cs="Browallia New"/>
          <w:sz w:val="28"/>
          <w:szCs w:val="28"/>
        </w:rPr>
        <w:t>2</w:t>
      </w:r>
      <w:r w:rsidRPr="006461EA">
        <w:rPr>
          <w:rFonts w:ascii="Browallia New" w:hAnsi="Browallia New" w:cs="Browallia New"/>
          <w:sz w:val="28"/>
          <w:szCs w:val="28"/>
          <w:cs/>
        </w:rPr>
        <w:t xml:space="preserve"> และ </w:t>
      </w:r>
      <w:r w:rsidR="007E49DE" w:rsidRPr="006461EA">
        <w:rPr>
          <w:rFonts w:ascii="Browallia New" w:hAnsi="Browallia New" w:cs="Browallia New"/>
          <w:sz w:val="28"/>
          <w:szCs w:val="28"/>
        </w:rPr>
        <w:t>25</w:t>
      </w:r>
      <w:r w:rsidR="00843B45" w:rsidRPr="006461EA">
        <w:rPr>
          <w:rFonts w:ascii="Browallia New" w:hAnsi="Browallia New" w:cs="Browallia New"/>
          <w:sz w:val="28"/>
          <w:szCs w:val="28"/>
        </w:rPr>
        <w:t>6</w:t>
      </w:r>
      <w:r w:rsidR="00E01069">
        <w:rPr>
          <w:rFonts w:ascii="Browallia New" w:hAnsi="Browallia New" w:cs="Browallia New"/>
          <w:sz w:val="28"/>
          <w:szCs w:val="28"/>
        </w:rPr>
        <w:t>1</w:t>
      </w:r>
      <w:r w:rsidRPr="006461EA">
        <w:rPr>
          <w:rFonts w:ascii="Browallia New" w:hAnsi="Browallia New" w:cs="Browallia New"/>
          <w:sz w:val="28"/>
          <w:szCs w:val="28"/>
          <w:cs/>
        </w:rPr>
        <w:t xml:space="preserve"> สินทรัพย์ทางการเงินและหนี้สินทางการเงินที่มีความเสี่ยงด้านราคา และด้านกระแสเงินสดอันเกิดจากการเปลี่ยนแปลงอัตราดอกเบี้ยสรุปได้ดังนี้</w:t>
      </w:r>
    </w:p>
    <w:p w14:paraId="7EC92066" w14:textId="62DD3A13" w:rsidR="002933C9" w:rsidRPr="006461EA" w:rsidRDefault="002933C9" w:rsidP="00530D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00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  <w:sectPr w:rsidR="002933C9" w:rsidRPr="006461EA" w:rsidSect="005C44D3">
          <w:pgSz w:w="11909" w:h="16834" w:code="9"/>
          <w:pgMar w:top="1350" w:right="1134" w:bottom="1440" w:left="1440" w:header="992" w:footer="380" w:gutter="0"/>
          <w:cols w:space="720"/>
          <w:docGrid w:linePitch="245"/>
        </w:sectPr>
      </w:pPr>
    </w:p>
    <w:tbl>
      <w:tblPr>
        <w:tblW w:w="14614" w:type="dxa"/>
        <w:tblInd w:w="360" w:type="dxa"/>
        <w:tblLook w:val="01E0" w:firstRow="1" w:lastRow="1" w:firstColumn="1" w:lastColumn="1" w:noHBand="0" w:noVBand="0"/>
      </w:tblPr>
      <w:tblGrid>
        <w:gridCol w:w="2295"/>
        <w:gridCol w:w="1272"/>
        <w:gridCol w:w="1148"/>
        <w:gridCol w:w="1138"/>
        <w:gridCol w:w="1413"/>
        <w:gridCol w:w="1172"/>
        <w:gridCol w:w="1260"/>
        <w:gridCol w:w="1196"/>
        <w:gridCol w:w="1141"/>
        <w:gridCol w:w="1440"/>
        <w:gridCol w:w="1123"/>
        <w:gridCol w:w="16"/>
      </w:tblGrid>
      <w:tr w:rsidR="00260527" w:rsidRPr="006461EA" w14:paraId="3F338CC0" w14:textId="77777777" w:rsidTr="003A73FF">
        <w:tc>
          <w:tcPr>
            <w:tcW w:w="2295" w:type="dxa"/>
            <w:shd w:val="clear" w:color="auto" w:fill="auto"/>
          </w:tcPr>
          <w:p w14:paraId="04ECE2F8" w14:textId="77777777" w:rsidR="00260527" w:rsidRPr="006461EA" w:rsidRDefault="00260527" w:rsidP="00B9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252" w:hanging="25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319" w:type="dxa"/>
            <w:gridSpan w:val="11"/>
            <w:shd w:val="clear" w:color="auto" w:fill="auto"/>
          </w:tcPr>
          <w:p w14:paraId="0ECBE597" w14:textId="77777777" w:rsidR="00260527" w:rsidRPr="006461EA" w:rsidRDefault="00260527" w:rsidP="00B9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(หน่วย : พันบาท)</w:t>
            </w:r>
          </w:p>
        </w:tc>
      </w:tr>
      <w:tr w:rsidR="00260527" w:rsidRPr="006461EA" w14:paraId="79EB4255" w14:textId="77777777" w:rsidTr="003A73FF">
        <w:tc>
          <w:tcPr>
            <w:tcW w:w="2295" w:type="dxa"/>
            <w:shd w:val="clear" w:color="auto" w:fill="auto"/>
          </w:tcPr>
          <w:p w14:paraId="37AB72C0" w14:textId="77777777" w:rsidR="00260527" w:rsidRPr="006461EA" w:rsidRDefault="00260527" w:rsidP="00B9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252" w:hanging="25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319" w:type="dxa"/>
            <w:gridSpan w:val="11"/>
            <w:shd w:val="clear" w:color="auto" w:fill="auto"/>
            <w:vAlign w:val="bottom"/>
          </w:tcPr>
          <w:p w14:paraId="475DF0CA" w14:textId="681E75C0" w:rsidR="00260527" w:rsidRPr="006461EA" w:rsidRDefault="00260527" w:rsidP="00B907F6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E01069"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</w:tr>
      <w:tr w:rsidR="00260527" w:rsidRPr="006461EA" w14:paraId="1A6C0B8D" w14:textId="77777777" w:rsidTr="003A73FF">
        <w:trPr>
          <w:gridAfter w:val="1"/>
          <w:wAfter w:w="16" w:type="dxa"/>
        </w:trPr>
        <w:tc>
          <w:tcPr>
            <w:tcW w:w="2295" w:type="dxa"/>
            <w:shd w:val="clear" w:color="auto" w:fill="auto"/>
          </w:tcPr>
          <w:p w14:paraId="515CA59F" w14:textId="77777777" w:rsidR="00260527" w:rsidRPr="006461EA" w:rsidRDefault="00260527" w:rsidP="00B9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252" w:hanging="25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6143" w:type="dxa"/>
            <w:gridSpan w:val="5"/>
            <w:shd w:val="clear" w:color="auto" w:fill="auto"/>
            <w:vAlign w:val="bottom"/>
          </w:tcPr>
          <w:p w14:paraId="6A4AB095" w14:textId="77777777" w:rsidR="00260527" w:rsidRPr="006461EA" w:rsidRDefault="00260527" w:rsidP="00B907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6160" w:type="dxa"/>
            <w:gridSpan w:val="5"/>
            <w:shd w:val="clear" w:color="auto" w:fill="auto"/>
            <w:vAlign w:val="bottom"/>
          </w:tcPr>
          <w:p w14:paraId="4E652C94" w14:textId="77777777" w:rsidR="00260527" w:rsidRPr="006461EA" w:rsidRDefault="00260527" w:rsidP="00B907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งบการเงินเฉพาะของบริษัท</w:t>
            </w:r>
          </w:p>
        </w:tc>
      </w:tr>
      <w:tr w:rsidR="00260527" w:rsidRPr="006461EA" w14:paraId="5D6BE2C1" w14:textId="77777777" w:rsidTr="003A73FF">
        <w:trPr>
          <w:gridAfter w:val="1"/>
          <w:wAfter w:w="16" w:type="dxa"/>
        </w:trPr>
        <w:tc>
          <w:tcPr>
            <w:tcW w:w="2295" w:type="dxa"/>
            <w:shd w:val="clear" w:color="auto" w:fill="auto"/>
          </w:tcPr>
          <w:p w14:paraId="3E03D546" w14:textId="77777777" w:rsidR="00260527" w:rsidRPr="006461EA" w:rsidRDefault="00260527" w:rsidP="00B9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252" w:hanging="25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558" w:type="dxa"/>
            <w:gridSpan w:val="3"/>
            <w:shd w:val="clear" w:color="auto" w:fill="auto"/>
            <w:vAlign w:val="bottom"/>
          </w:tcPr>
          <w:p w14:paraId="3419A8FC" w14:textId="77777777" w:rsidR="00260527" w:rsidRPr="006461EA" w:rsidRDefault="00260527" w:rsidP="00B907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เงินต้น</w:t>
            </w:r>
          </w:p>
        </w:tc>
        <w:tc>
          <w:tcPr>
            <w:tcW w:w="2585" w:type="dxa"/>
            <w:gridSpan w:val="2"/>
            <w:shd w:val="clear" w:color="auto" w:fill="auto"/>
            <w:vAlign w:val="bottom"/>
          </w:tcPr>
          <w:p w14:paraId="57749B1F" w14:textId="77777777" w:rsidR="00260527" w:rsidRPr="006461EA" w:rsidRDefault="00260527" w:rsidP="00B907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อัตราดอกเบี้ยถัวเฉลี่ย (ร้อยละ)</w:t>
            </w:r>
          </w:p>
        </w:tc>
        <w:tc>
          <w:tcPr>
            <w:tcW w:w="3597" w:type="dxa"/>
            <w:gridSpan w:val="3"/>
            <w:shd w:val="clear" w:color="auto" w:fill="auto"/>
            <w:vAlign w:val="bottom"/>
          </w:tcPr>
          <w:p w14:paraId="2F6FCA5B" w14:textId="77777777" w:rsidR="00260527" w:rsidRPr="006461EA" w:rsidRDefault="00260527" w:rsidP="00B907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เงินต้น</w:t>
            </w:r>
          </w:p>
        </w:tc>
        <w:tc>
          <w:tcPr>
            <w:tcW w:w="2563" w:type="dxa"/>
            <w:gridSpan w:val="2"/>
            <w:shd w:val="clear" w:color="auto" w:fill="auto"/>
            <w:vAlign w:val="bottom"/>
          </w:tcPr>
          <w:p w14:paraId="6EB2D395" w14:textId="77777777" w:rsidR="00260527" w:rsidRPr="006461EA" w:rsidRDefault="00260527" w:rsidP="00B907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อัตราดอกเบี้ยถัวเฉลี่ย (ร้อยละ)</w:t>
            </w:r>
          </w:p>
        </w:tc>
      </w:tr>
      <w:tr w:rsidR="00260527" w:rsidRPr="006461EA" w14:paraId="02878376" w14:textId="77777777" w:rsidTr="003A73FF">
        <w:trPr>
          <w:gridAfter w:val="1"/>
          <w:wAfter w:w="16" w:type="dxa"/>
        </w:trPr>
        <w:tc>
          <w:tcPr>
            <w:tcW w:w="2295" w:type="dxa"/>
            <w:shd w:val="clear" w:color="auto" w:fill="auto"/>
          </w:tcPr>
          <w:p w14:paraId="0EE6E80C" w14:textId="77777777" w:rsidR="00260527" w:rsidRPr="006461EA" w:rsidRDefault="00260527" w:rsidP="00B907F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252" w:hanging="25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4B60D758" w14:textId="77777777" w:rsidR="00260527" w:rsidRPr="006461EA" w:rsidRDefault="00260527" w:rsidP="00B907F6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อัตราดอกเบี้ยปรับขึ้นลงตามอัตราตลาด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5D3233A4" w14:textId="77777777" w:rsidR="00260527" w:rsidRPr="006461EA" w:rsidRDefault="00260527" w:rsidP="00B907F6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69F41143" w14:textId="77777777" w:rsidR="00260527" w:rsidRPr="006461EA" w:rsidRDefault="00260527" w:rsidP="00B907F6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53472CC0" w14:textId="77777777" w:rsidR="00260527" w:rsidRPr="006461EA" w:rsidRDefault="00260527" w:rsidP="00B907F6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ปรับขึ้นลงตามอัตราตลาด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6C8CB3CA" w14:textId="77777777" w:rsidR="00260527" w:rsidRPr="006461EA" w:rsidRDefault="00260527" w:rsidP="00B907F6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clear" w:pos="3515"/>
                <w:tab w:val="left" w:pos="0"/>
                <w:tab w:val="left" w:pos="3402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คงที่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CDA37C1" w14:textId="77777777" w:rsidR="00260527" w:rsidRPr="006461EA" w:rsidRDefault="00260527" w:rsidP="00B907F6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อัตราดอกเบี้ยปรับขึ้นลงตามอัตราตลาด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0A99CC32" w14:textId="77777777" w:rsidR="00260527" w:rsidRPr="006461EA" w:rsidRDefault="00260527" w:rsidP="00B907F6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493B4EFD" w14:textId="77777777" w:rsidR="00260527" w:rsidRPr="006461EA" w:rsidRDefault="00260527" w:rsidP="00B907F6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521BED" w14:textId="77777777" w:rsidR="00260527" w:rsidRPr="006461EA" w:rsidRDefault="00260527" w:rsidP="00B907F6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ปรับขึ้นลงตามอัตราตลาด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00608AD" w14:textId="77777777" w:rsidR="00260527" w:rsidRPr="006461EA" w:rsidRDefault="00260527" w:rsidP="00B907F6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คงที่</w:t>
            </w:r>
          </w:p>
        </w:tc>
      </w:tr>
      <w:tr w:rsidR="00260527" w:rsidRPr="006461EA" w14:paraId="6342A98F" w14:textId="77777777" w:rsidTr="003A73FF">
        <w:trPr>
          <w:gridAfter w:val="1"/>
          <w:wAfter w:w="16" w:type="dxa"/>
        </w:trPr>
        <w:tc>
          <w:tcPr>
            <w:tcW w:w="2295" w:type="dxa"/>
            <w:shd w:val="clear" w:color="auto" w:fill="auto"/>
          </w:tcPr>
          <w:p w14:paraId="23CAE93B" w14:textId="77777777" w:rsidR="00260527" w:rsidRPr="006461EA" w:rsidRDefault="00260527" w:rsidP="00B9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8" w:hanging="25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272" w:type="dxa"/>
            <w:shd w:val="clear" w:color="auto" w:fill="auto"/>
          </w:tcPr>
          <w:p w14:paraId="3A623B1D" w14:textId="77777777" w:rsidR="00260527" w:rsidRPr="006461EA" w:rsidRDefault="00260527" w:rsidP="00B9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48" w:type="dxa"/>
            <w:shd w:val="clear" w:color="auto" w:fill="auto"/>
          </w:tcPr>
          <w:p w14:paraId="6582A2FC" w14:textId="77777777" w:rsidR="00260527" w:rsidRPr="006461EA" w:rsidRDefault="00260527" w:rsidP="00B9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8" w:type="dxa"/>
            <w:shd w:val="clear" w:color="auto" w:fill="auto"/>
          </w:tcPr>
          <w:p w14:paraId="5FB37ECD" w14:textId="77777777" w:rsidR="00260527" w:rsidRPr="006461EA" w:rsidRDefault="00260527" w:rsidP="00B9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3" w:type="dxa"/>
            <w:shd w:val="clear" w:color="auto" w:fill="auto"/>
          </w:tcPr>
          <w:p w14:paraId="041475D6" w14:textId="77777777" w:rsidR="00260527" w:rsidRPr="006461EA" w:rsidRDefault="00260527" w:rsidP="00B9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2" w:type="dxa"/>
            <w:shd w:val="clear" w:color="auto" w:fill="auto"/>
          </w:tcPr>
          <w:p w14:paraId="1FF953C8" w14:textId="77777777" w:rsidR="00260527" w:rsidRPr="006461EA" w:rsidRDefault="00260527" w:rsidP="00B9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3B0FEC9C" w14:textId="77777777" w:rsidR="00260527" w:rsidRPr="006461EA" w:rsidRDefault="00260527" w:rsidP="00B9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6" w:type="dxa"/>
            <w:shd w:val="clear" w:color="auto" w:fill="auto"/>
          </w:tcPr>
          <w:p w14:paraId="6CF4E50D" w14:textId="77777777" w:rsidR="00260527" w:rsidRPr="006461EA" w:rsidRDefault="00260527" w:rsidP="00B9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41" w:type="dxa"/>
            <w:shd w:val="clear" w:color="auto" w:fill="auto"/>
          </w:tcPr>
          <w:p w14:paraId="0A040F66" w14:textId="77777777" w:rsidR="00260527" w:rsidRPr="006461EA" w:rsidRDefault="00260527" w:rsidP="00B9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58CF7047" w14:textId="77777777" w:rsidR="00260527" w:rsidRPr="006461EA" w:rsidRDefault="00260527" w:rsidP="00B9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3" w:type="dxa"/>
            <w:shd w:val="clear" w:color="auto" w:fill="auto"/>
          </w:tcPr>
          <w:p w14:paraId="291344C9" w14:textId="77777777" w:rsidR="00260527" w:rsidRPr="006461EA" w:rsidRDefault="00260527" w:rsidP="00B9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260527" w:rsidRPr="006461EA" w14:paraId="19995DFA" w14:textId="77777777" w:rsidTr="003A73FF">
        <w:trPr>
          <w:gridAfter w:val="1"/>
          <w:wAfter w:w="16" w:type="dxa"/>
        </w:trPr>
        <w:tc>
          <w:tcPr>
            <w:tcW w:w="2295" w:type="dxa"/>
            <w:shd w:val="clear" w:color="auto" w:fill="auto"/>
          </w:tcPr>
          <w:p w14:paraId="0F6FCB4A" w14:textId="77777777" w:rsidR="00260527" w:rsidRPr="006461EA" w:rsidRDefault="00260527" w:rsidP="00B9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8" w:hanging="25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เงินฝากธนาคาร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4ED67E6B" w14:textId="77777777" w:rsidR="00260527" w:rsidRPr="006461EA" w:rsidRDefault="00260527" w:rsidP="00B9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15BCB2FA" w14:textId="77777777" w:rsidR="00260527" w:rsidRPr="006461EA" w:rsidRDefault="00260527" w:rsidP="00B9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032AEE13" w14:textId="77777777" w:rsidR="00260527" w:rsidRPr="006461EA" w:rsidRDefault="00260527" w:rsidP="00B9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20FC0CCC" w14:textId="77777777" w:rsidR="00260527" w:rsidRPr="006461EA" w:rsidRDefault="00260527" w:rsidP="00B9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083A2F1" w14:textId="77777777" w:rsidR="00260527" w:rsidRPr="006461EA" w:rsidRDefault="00260527" w:rsidP="00B9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50E9DD7" w14:textId="77777777" w:rsidR="00260527" w:rsidRPr="005C1AC3" w:rsidRDefault="00260527" w:rsidP="00B9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2CCA13FB" w14:textId="77777777" w:rsidR="00260527" w:rsidRPr="006461EA" w:rsidRDefault="00260527" w:rsidP="00B9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5F6D3F13" w14:textId="77777777" w:rsidR="00260527" w:rsidRPr="006461EA" w:rsidRDefault="00260527" w:rsidP="00B9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D19B342" w14:textId="77777777" w:rsidR="00260527" w:rsidRPr="006461EA" w:rsidRDefault="00260527" w:rsidP="00B9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5DFEF8BD" w14:textId="77777777" w:rsidR="00260527" w:rsidRPr="006461EA" w:rsidRDefault="00260527" w:rsidP="00B9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C0ACC" w:rsidRPr="006461EA" w14:paraId="1E1740DB" w14:textId="77777777" w:rsidTr="003A73FF">
        <w:trPr>
          <w:gridAfter w:val="1"/>
          <w:wAfter w:w="16" w:type="dxa"/>
        </w:trPr>
        <w:tc>
          <w:tcPr>
            <w:tcW w:w="2295" w:type="dxa"/>
            <w:shd w:val="clear" w:color="auto" w:fill="auto"/>
          </w:tcPr>
          <w:p w14:paraId="2BB70834" w14:textId="77777777" w:rsidR="00BC0ACC" w:rsidRPr="006461EA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- เงินฝากออมทรัพย์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27C27833" w14:textId="2B667D06" w:rsidR="00BC0ACC" w:rsidRPr="006461EA" w:rsidRDefault="0073720D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="0054646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</w:rPr>
              <w:t>016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6A8A170A" w14:textId="74A08ED3" w:rsidR="00BC0ACC" w:rsidRPr="006461EA" w:rsidRDefault="00F23207" w:rsidP="0009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-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4EA2C4A8" w14:textId="7D567337" w:rsidR="00BC0ACC" w:rsidRPr="006461EA" w:rsidRDefault="001A751D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="00D549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</w:rPr>
              <w:t>016</w:t>
            </w:r>
          </w:p>
        </w:tc>
        <w:tc>
          <w:tcPr>
            <w:tcW w:w="1413" w:type="dxa"/>
            <w:shd w:val="clear" w:color="auto" w:fill="auto"/>
          </w:tcPr>
          <w:p w14:paraId="555F3BB2" w14:textId="418CDEC4" w:rsidR="00BC0ACC" w:rsidRPr="00BA5508" w:rsidRDefault="0075758E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right" w:pos="122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0.</w:t>
            </w:r>
            <w:r w:rsidR="00B80FCC">
              <w:rPr>
                <w:rFonts w:ascii="Browallia New" w:hAnsi="Browallia New" w:cs="Browallia New"/>
                <w:sz w:val="24"/>
                <w:szCs w:val="24"/>
              </w:rPr>
              <w:t xml:space="preserve">10 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="001A751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781EBD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E816F0">
              <w:rPr>
                <w:rFonts w:ascii="Browallia New" w:hAnsi="Browallia New" w:cs="Browallia New"/>
                <w:sz w:val="24"/>
                <w:szCs w:val="24"/>
              </w:rPr>
              <w:t>75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4181ED43" w14:textId="2D05B503" w:rsidR="00BC0ACC" w:rsidRPr="006461EA" w:rsidRDefault="008268EB" w:rsidP="00BC0AC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077F5C3" w14:textId="544AD1A1" w:rsidR="00BC0ACC" w:rsidRPr="006461EA" w:rsidRDefault="00395137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="00EB4F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="000868AA">
              <w:rPr>
                <w:rFonts w:ascii="Browallia New" w:hAnsi="Browallia New" w:cs="Browallia New"/>
                <w:sz w:val="24"/>
                <w:szCs w:val="24"/>
              </w:rPr>
              <w:t>68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051C0C31" w14:textId="6DA5A16D" w:rsidR="00BC0ACC" w:rsidRPr="006461EA" w:rsidRDefault="00BA0619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</w:t>
            </w:r>
            <w:r w:rsidR="00094641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200C58D1" w14:textId="5558F1D1" w:rsidR="00BC0ACC" w:rsidRPr="006461EA" w:rsidRDefault="00395137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="00094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="00D679EA">
              <w:rPr>
                <w:rFonts w:ascii="Browallia New" w:hAnsi="Browallia New" w:cs="Browallia New"/>
                <w:sz w:val="24"/>
                <w:szCs w:val="24"/>
              </w:rPr>
              <w:t>68</w:t>
            </w:r>
          </w:p>
        </w:tc>
        <w:tc>
          <w:tcPr>
            <w:tcW w:w="1440" w:type="dxa"/>
            <w:shd w:val="clear" w:color="auto" w:fill="auto"/>
          </w:tcPr>
          <w:p w14:paraId="14B8196D" w14:textId="5D9B3CA0" w:rsidR="00BC0ACC" w:rsidRPr="00BA5508" w:rsidRDefault="00C446F0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right" w:pos="122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0.</w:t>
            </w:r>
            <w:r w:rsidR="00B74080">
              <w:rPr>
                <w:rFonts w:ascii="Browallia New" w:hAnsi="Browallia New" w:cs="Browallia New"/>
                <w:sz w:val="24"/>
                <w:szCs w:val="24"/>
              </w:rPr>
              <w:t>22</w:t>
            </w:r>
            <w:r w:rsidR="00AA58D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="003D0E38">
              <w:rPr>
                <w:rFonts w:ascii="Browallia New" w:hAnsi="Browallia New" w:cs="Browallia New"/>
                <w:sz w:val="24"/>
                <w:szCs w:val="24"/>
              </w:rPr>
              <w:t>0</w:t>
            </w:r>
            <w:r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3D0E38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055C87">
              <w:rPr>
                <w:rFonts w:ascii="Browallia New" w:hAnsi="Browallia New" w:cs="Browallia New"/>
                <w:sz w:val="24"/>
                <w:szCs w:val="24"/>
              </w:rPr>
              <w:t>75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5B439B8" w14:textId="5F4C5818" w:rsidR="00BC0ACC" w:rsidRPr="006461EA" w:rsidRDefault="00772CCB" w:rsidP="00BC0AC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-</w:t>
            </w:r>
          </w:p>
        </w:tc>
      </w:tr>
      <w:tr w:rsidR="00BC0ACC" w:rsidRPr="006461EA" w14:paraId="5E7036E1" w14:textId="77777777" w:rsidTr="003A73FF">
        <w:trPr>
          <w:gridAfter w:val="1"/>
          <w:wAfter w:w="16" w:type="dxa"/>
        </w:trPr>
        <w:tc>
          <w:tcPr>
            <w:tcW w:w="2295" w:type="dxa"/>
            <w:shd w:val="clear" w:color="auto" w:fill="auto"/>
          </w:tcPr>
          <w:p w14:paraId="4402680F" w14:textId="77777777" w:rsidR="00BC0ACC" w:rsidRPr="006461EA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05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2B5EDBBF" w14:textId="77777777" w:rsidR="00BC0ACC" w:rsidRPr="00BA5508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7120EF1F" w14:textId="77777777" w:rsidR="00BC0ACC" w:rsidRPr="00BA5508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17827612" w14:textId="77777777" w:rsidR="00BC0ACC" w:rsidRPr="00BA5508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3" w:type="dxa"/>
            <w:shd w:val="clear" w:color="auto" w:fill="auto"/>
          </w:tcPr>
          <w:p w14:paraId="02F8431F" w14:textId="77777777" w:rsidR="00BC0ACC" w:rsidRPr="00BA5508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right" w:pos="122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933A0AE" w14:textId="77777777" w:rsidR="00BC0ACC" w:rsidRPr="00BA5508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CA7F155" w14:textId="77777777" w:rsidR="00BC0ACC" w:rsidRPr="00BA5508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71E2043C" w14:textId="77777777" w:rsidR="00BC0ACC" w:rsidRPr="00BA5508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06C975DD" w14:textId="77777777" w:rsidR="00BC0ACC" w:rsidRPr="00BA5508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79BB451F" w14:textId="77777777" w:rsidR="00BC0ACC" w:rsidRPr="00BA5508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right" w:pos="122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2057AC0D" w14:textId="172F15D8" w:rsidR="00BC0ACC" w:rsidRPr="00BA5508" w:rsidRDefault="00772CCB" w:rsidP="0009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-</w:t>
            </w:r>
          </w:p>
        </w:tc>
      </w:tr>
      <w:tr w:rsidR="00BC0ACC" w:rsidRPr="006461EA" w14:paraId="7319D6A7" w14:textId="77777777" w:rsidTr="003A73FF">
        <w:trPr>
          <w:gridAfter w:val="1"/>
          <w:wAfter w:w="16" w:type="dxa"/>
        </w:trPr>
        <w:tc>
          <w:tcPr>
            <w:tcW w:w="2295" w:type="dxa"/>
            <w:shd w:val="clear" w:color="auto" w:fill="auto"/>
          </w:tcPr>
          <w:p w14:paraId="11F62C82" w14:textId="77777777" w:rsidR="00BC0ACC" w:rsidRPr="006461EA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05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2C1637BE" w14:textId="77777777" w:rsidR="00BC0ACC" w:rsidRPr="006461EA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6B65368F" w14:textId="77777777" w:rsidR="00BC0ACC" w:rsidRPr="006461EA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24EAF12E" w14:textId="77777777" w:rsidR="00BC0ACC" w:rsidRPr="006461EA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3" w:type="dxa"/>
            <w:shd w:val="clear" w:color="auto" w:fill="auto"/>
          </w:tcPr>
          <w:p w14:paraId="64333478" w14:textId="77777777" w:rsidR="00BC0ACC" w:rsidRPr="00BA5508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right" w:pos="122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B70D9BB" w14:textId="77777777" w:rsidR="00BC0ACC" w:rsidRPr="006461EA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35D9141" w14:textId="77777777" w:rsidR="00BC0ACC" w:rsidRPr="006461EA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479A5EE7" w14:textId="77777777" w:rsidR="00BC0ACC" w:rsidRPr="006461EA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08379A2A" w14:textId="77777777" w:rsidR="00BC0ACC" w:rsidRPr="006461EA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5821F35B" w14:textId="77777777" w:rsidR="00BC0ACC" w:rsidRPr="00BA5508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right" w:pos="122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2981C972" w14:textId="65B94F12" w:rsidR="00BC0ACC" w:rsidRPr="006461EA" w:rsidRDefault="00772CCB" w:rsidP="0009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-</w:t>
            </w:r>
          </w:p>
        </w:tc>
      </w:tr>
      <w:tr w:rsidR="00BC0ACC" w:rsidRPr="006461EA" w14:paraId="63220C56" w14:textId="77777777" w:rsidTr="00094E65">
        <w:trPr>
          <w:gridAfter w:val="1"/>
          <w:wAfter w:w="16" w:type="dxa"/>
        </w:trPr>
        <w:tc>
          <w:tcPr>
            <w:tcW w:w="2295" w:type="dxa"/>
            <w:shd w:val="clear" w:color="auto" w:fill="auto"/>
          </w:tcPr>
          <w:p w14:paraId="414CC65E" w14:textId="77777777" w:rsidR="00BC0ACC" w:rsidRPr="006461EA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05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3962EE2C" w14:textId="1B60A2A0" w:rsidR="00BC0ACC" w:rsidRPr="006461EA" w:rsidRDefault="007B1745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593</w:t>
            </w:r>
            <w:r w:rsidR="0054646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</w:rPr>
              <w:t>526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2357E8A6" w14:textId="2FC8F741" w:rsidR="00BC0ACC" w:rsidRPr="006461EA" w:rsidRDefault="00F23207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-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7E84F9E6" w14:textId="12FBA203" w:rsidR="00BC0ACC" w:rsidRPr="006461EA" w:rsidRDefault="001A751D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593</w:t>
            </w:r>
            <w:r w:rsidR="00D549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</w:rPr>
              <w:t>526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4F320CF3" w14:textId="68F6D0DB" w:rsidR="00BC0ACC" w:rsidRPr="00BD099F" w:rsidRDefault="00781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right" w:pos="122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MLR-1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4E27B805" w14:textId="35838E14" w:rsidR="00BC0ACC" w:rsidRPr="006461EA" w:rsidRDefault="008268EB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4CB6750" w14:textId="2771BDF0" w:rsidR="00BC0ACC" w:rsidRPr="006461EA" w:rsidRDefault="00395137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380</w:t>
            </w:r>
            <w:r w:rsidR="00BA061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34BB6">
              <w:rPr>
                <w:rFonts w:ascii="Browallia New" w:hAnsi="Browallia New" w:cs="Browallia New"/>
                <w:sz w:val="24"/>
                <w:szCs w:val="24"/>
              </w:rPr>
              <w:t>081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6A475D8C" w14:textId="0FA5086B" w:rsidR="00BC0ACC" w:rsidRPr="006461EA" w:rsidRDefault="00094641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 -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4EDCBCDE" w14:textId="519064AC" w:rsidR="00BC0ACC" w:rsidRPr="006461EA" w:rsidRDefault="00395137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380</w:t>
            </w:r>
            <w:r w:rsidR="00C446F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65737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="0096229D">
              <w:rPr>
                <w:rFonts w:ascii="Browallia New" w:hAnsi="Browallia New" w:cs="Browallia New"/>
                <w:sz w:val="24"/>
                <w:szCs w:val="24"/>
              </w:rPr>
              <w:t>81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7297EE" w14:textId="06030597" w:rsidR="00BC0ACC" w:rsidRPr="00BD099F" w:rsidRDefault="003D0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right" w:pos="122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MLR-1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63B7C72" w14:textId="5F5D5C42" w:rsidR="00BC0ACC" w:rsidRPr="006461EA" w:rsidRDefault="00772CCB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-</w:t>
            </w:r>
          </w:p>
        </w:tc>
      </w:tr>
      <w:tr w:rsidR="00BC0ACC" w:rsidRPr="006461EA" w14:paraId="427C07E2" w14:textId="77777777" w:rsidTr="00094E65">
        <w:trPr>
          <w:gridAfter w:val="1"/>
          <w:wAfter w:w="16" w:type="dxa"/>
        </w:trPr>
        <w:tc>
          <w:tcPr>
            <w:tcW w:w="2295" w:type="dxa"/>
            <w:shd w:val="clear" w:color="auto" w:fill="auto"/>
          </w:tcPr>
          <w:p w14:paraId="2C4020E0" w14:textId="77777777" w:rsidR="00BC0ACC" w:rsidRPr="006461EA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05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3339FEDA" w14:textId="1F3FB30E" w:rsidR="00BC0ACC" w:rsidRPr="006461EA" w:rsidRDefault="007B1745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896</w:t>
            </w:r>
            <w:r w:rsidR="0054646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</w:rPr>
              <w:t>246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52F2C3FE" w14:textId="1D123541" w:rsidR="00BC0ACC" w:rsidRPr="006461EA" w:rsidRDefault="006C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-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4655B619" w14:textId="69DD435B" w:rsidR="00BC0ACC" w:rsidRPr="006461EA" w:rsidRDefault="001A751D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896</w:t>
            </w:r>
            <w:r w:rsidR="00D549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</w:rPr>
              <w:t>246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31EFC7B8" w14:textId="190BC911" w:rsidR="00BC0ACC" w:rsidRPr="00BD099F" w:rsidRDefault="00757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right" w:pos="122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MLR</w:t>
            </w:r>
            <w:r w:rsidR="00781EBD">
              <w:rPr>
                <w:rFonts w:ascii="Browallia New" w:hAnsi="Browallia New" w:cs="Browallia New"/>
                <w:sz w:val="24"/>
                <w:szCs w:val="24"/>
              </w:rPr>
              <w:t>-</w:t>
            </w:r>
            <w:r>
              <w:rPr>
                <w:rFonts w:ascii="Browallia New" w:hAnsi="Browallia New" w:cs="Browallia New"/>
                <w:sz w:val="24"/>
                <w:szCs w:val="24"/>
              </w:rPr>
              <w:t>0.5 - 2.00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56CD9B5C" w14:textId="587C403A" w:rsidR="00BC0ACC" w:rsidRPr="006461EA" w:rsidRDefault="008268EB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8CDF722" w14:textId="6BB41F2E" w:rsidR="00BC0ACC" w:rsidRPr="006461EA" w:rsidRDefault="00395137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191</w:t>
            </w:r>
            <w:r w:rsidR="00BA061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</w:rPr>
              <w:t>309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008E9D9C" w14:textId="55D5C314" w:rsidR="00BC0ACC" w:rsidRPr="006461EA" w:rsidRDefault="00094641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 -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7A411D5F" w14:textId="6F4FBA64" w:rsidR="00BC0ACC" w:rsidRPr="006461EA" w:rsidRDefault="00395137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191</w:t>
            </w:r>
            <w:r w:rsidR="00C446F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</w:rPr>
              <w:t>309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A6C6FF" w14:textId="6570E8CA" w:rsidR="00BC0ACC" w:rsidRPr="00BD099F" w:rsidRDefault="00C44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right" w:pos="122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MLR</w:t>
            </w:r>
            <w:r w:rsidR="003D0E38">
              <w:rPr>
                <w:rFonts w:ascii="Browallia New" w:hAnsi="Browallia New" w:cs="Browallia New"/>
                <w:sz w:val="24"/>
                <w:szCs w:val="24"/>
              </w:rPr>
              <w:t>-</w:t>
            </w:r>
            <w:r>
              <w:rPr>
                <w:rFonts w:ascii="Browallia New" w:hAnsi="Browallia New" w:cs="Browallia New"/>
                <w:sz w:val="24"/>
                <w:szCs w:val="24"/>
              </w:rPr>
              <w:t>0.5 - 1.00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22CF9E7" w14:textId="7CA44FDE" w:rsidR="00BC0ACC" w:rsidRPr="006461EA" w:rsidRDefault="00B10A7B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-</w:t>
            </w:r>
          </w:p>
        </w:tc>
      </w:tr>
      <w:tr w:rsidR="00BC0ACC" w:rsidRPr="006461EA" w14:paraId="3BBF1658" w14:textId="77777777" w:rsidTr="00094E65">
        <w:trPr>
          <w:gridAfter w:val="1"/>
          <w:wAfter w:w="16" w:type="dxa"/>
        </w:trPr>
        <w:tc>
          <w:tcPr>
            <w:tcW w:w="2295" w:type="dxa"/>
            <w:shd w:val="clear" w:color="auto" w:fill="auto"/>
          </w:tcPr>
          <w:p w14:paraId="2B473169" w14:textId="77777777" w:rsidR="00BC0ACC" w:rsidRPr="006461EA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05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653F477C" w14:textId="0A7E3B8E" w:rsidR="00BC0ACC" w:rsidRPr="006461EA" w:rsidRDefault="0054646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 -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47A63EAE" w14:textId="76C62C7C" w:rsidR="00BC0ACC" w:rsidRPr="006461EA" w:rsidRDefault="00F2320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</w:t>
            </w:r>
            <w:r w:rsidR="001A751D">
              <w:rPr>
                <w:rFonts w:ascii="Browallia New" w:hAnsi="Browallia New" w:cs="Browallia New"/>
                <w:sz w:val="24"/>
                <w:szCs w:val="24"/>
              </w:rPr>
              <w:t>452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4FBF82DC" w14:textId="74B710C0" w:rsidR="00BC0ACC" w:rsidRPr="006461EA" w:rsidRDefault="001A751D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452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010C101C" w14:textId="10279F8D" w:rsidR="00BC0ACC" w:rsidRPr="00BD099F" w:rsidRDefault="00757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right" w:pos="1224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-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46D2C203" w14:textId="23C8BAB6" w:rsidR="00BC0ACC" w:rsidRPr="006461EA" w:rsidRDefault="006E7688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3.05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E69BDA4" w14:textId="6E583792" w:rsidR="00BC0ACC" w:rsidRPr="006461EA" w:rsidRDefault="00BA0619" w:rsidP="0009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-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599D05A2" w14:textId="5166F4F3" w:rsidR="00BC0ACC" w:rsidRPr="006461EA" w:rsidRDefault="00395137" w:rsidP="00BC0AC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452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77EDF582" w14:textId="02A04181" w:rsidR="00BC0ACC" w:rsidRPr="006461EA" w:rsidRDefault="00395137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452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F07E60" w14:textId="0C774A8B" w:rsidR="00BC0ACC" w:rsidRPr="00BD099F" w:rsidRDefault="00C446F0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right" w:pos="1224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-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B2D1658" w14:textId="2CF522ED" w:rsidR="00BC0ACC" w:rsidRPr="006461EA" w:rsidRDefault="00B10A7B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3.05</w:t>
            </w:r>
          </w:p>
        </w:tc>
      </w:tr>
      <w:tr w:rsidR="00BC0ACC" w:rsidRPr="006461EA" w14:paraId="4FAC53B6" w14:textId="77777777" w:rsidTr="003A73FF">
        <w:trPr>
          <w:gridAfter w:val="1"/>
          <w:wAfter w:w="16" w:type="dxa"/>
        </w:trPr>
        <w:tc>
          <w:tcPr>
            <w:tcW w:w="2295" w:type="dxa"/>
            <w:shd w:val="clear" w:color="auto" w:fill="auto"/>
          </w:tcPr>
          <w:p w14:paraId="2CC908DC" w14:textId="77777777" w:rsidR="00BC0ACC" w:rsidRPr="006461EA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05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เงินกู้ยืม 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- </w:t>
            </w: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3765A010" w14:textId="68EBEE59" w:rsidR="00BC0ACC" w:rsidRPr="00BD099F" w:rsidRDefault="0054646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</w:t>
            </w:r>
            <w:r w:rsidR="00F2320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 -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50BA4BDF" w14:textId="28F32D96" w:rsidR="00BC0ACC" w:rsidRPr="006461EA" w:rsidRDefault="0075758E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-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15FD7D7C" w14:textId="553EEF93" w:rsidR="00BC0ACC" w:rsidRPr="006461EA" w:rsidRDefault="0075758E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-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38C3BEDC" w14:textId="57BBB31A" w:rsidR="00BC0ACC" w:rsidRPr="00BD099F" w:rsidRDefault="0075758E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right" w:pos="1224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-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487DDC55" w14:textId="6EED460A" w:rsidR="00BC0ACC" w:rsidRPr="006461EA" w:rsidRDefault="006E7688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F7A7DA0" w14:textId="194D7452" w:rsidR="00BC0ACC" w:rsidRPr="006461EA" w:rsidRDefault="00BA0619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395137">
              <w:rPr>
                <w:rFonts w:ascii="Browallia New" w:hAnsi="Browallia New" w:cs="Browallia New"/>
                <w:sz w:val="24"/>
                <w:szCs w:val="24"/>
              </w:rPr>
              <w:t>71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95137">
              <w:rPr>
                <w:rFonts w:ascii="Browallia New" w:hAnsi="Browallia New" w:cs="Browallia New"/>
                <w:sz w:val="24"/>
                <w:szCs w:val="24"/>
              </w:rPr>
              <w:t>689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3932274F" w14:textId="357147A1" w:rsidR="00BC0ACC" w:rsidRPr="006461EA" w:rsidRDefault="00094641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 -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541AE6C7" w14:textId="43337F0E" w:rsidR="00BC0ACC" w:rsidRPr="006461EA" w:rsidRDefault="00C446F0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395137">
              <w:rPr>
                <w:rFonts w:ascii="Browallia New" w:hAnsi="Browallia New" w:cs="Browallia New"/>
                <w:sz w:val="24"/>
                <w:szCs w:val="24"/>
              </w:rPr>
              <w:t>71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95137">
              <w:rPr>
                <w:rFonts w:ascii="Browallia New" w:hAnsi="Browallia New" w:cs="Browallia New"/>
                <w:sz w:val="24"/>
                <w:szCs w:val="24"/>
              </w:rPr>
              <w:t>689</w:t>
            </w:r>
          </w:p>
        </w:tc>
        <w:tc>
          <w:tcPr>
            <w:tcW w:w="1440" w:type="dxa"/>
            <w:shd w:val="clear" w:color="auto" w:fill="auto"/>
          </w:tcPr>
          <w:p w14:paraId="27143B68" w14:textId="79C081F2" w:rsidR="00BC0ACC" w:rsidRPr="00BD099F" w:rsidRDefault="000B2EA7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right" w:pos="122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MLR</w:t>
            </w:r>
            <w:r w:rsidR="003D0E38">
              <w:rPr>
                <w:rFonts w:ascii="Browallia New" w:hAnsi="Browallia New" w:cs="Browallia New"/>
                <w:sz w:val="24"/>
                <w:szCs w:val="24"/>
              </w:rPr>
              <w:t>-</w:t>
            </w:r>
            <w:r>
              <w:rPr>
                <w:rFonts w:ascii="Browallia New" w:hAnsi="Browallia New" w:cs="Browallia New"/>
                <w:sz w:val="24"/>
                <w:szCs w:val="24"/>
              </w:rPr>
              <w:t>0.50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E37D9D3" w14:textId="34833881" w:rsidR="00BC0ACC" w:rsidRPr="006461EA" w:rsidRDefault="00B10A7B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-</w:t>
            </w:r>
          </w:p>
        </w:tc>
      </w:tr>
    </w:tbl>
    <w:p w14:paraId="211441B7" w14:textId="77777777" w:rsidR="00B63587" w:rsidRPr="006461EA" w:rsidRDefault="00B63587" w:rsidP="00E20E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0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2129BFBB" w14:textId="77777777" w:rsidR="00E20E49" w:rsidRPr="006461EA" w:rsidRDefault="00E20E49" w:rsidP="00E20E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0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59AD2FE4" w14:textId="77777777" w:rsidR="00E20E49" w:rsidRPr="006461EA" w:rsidRDefault="00E20E49" w:rsidP="00E20E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0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64131831" w14:textId="77777777" w:rsidR="00E20E49" w:rsidRPr="006461EA" w:rsidRDefault="00E20E49" w:rsidP="00E20E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0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4B93EBE3" w14:textId="77777777" w:rsidR="00E20E49" w:rsidRPr="006461EA" w:rsidRDefault="00E20E49" w:rsidP="00E20E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0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04CD4660" w14:textId="77777777" w:rsidR="00E20E49" w:rsidRPr="006461EA" w:rsidRDefault="00E20E49" w:rsidP="00E20E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0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1E0613F3" w14:textId="6A38128A" w:rsidR="00260527" w:rsidRPr="006461EA" w:rsidRDefault="008D2476" w:rsidP="008D24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6461EA">
        <w:rPr>
          <w:rFonts w:ascii="Browallia New" w:hAnsi="Browallia New" w:cs="Browallia New"/>
          <w:b/>
          <w:bCs/>
          <w:sz w:val="28"/>
          <w:szCs w:val="28"/>
          <w:lang w:val="en-GB"/>
        </w:rPr>
        <w:br w:type="page"/>
      </w:r>
    </w:p>
    <w:p w14:paraId="60360EC2" w14:textId="77777777" w:rsidR="00B63587" w:rsidRPr="006461EA" w:rsidRDefault="00B63587" w:rsidP="00530D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1800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</w:pPr>
    </w:p>
    <w:tbl>
      <w:tblPr>
        <w:tblW w:w="14614" w:type="dxa"/>
        <w:tblInd w:w="360" w:type="dxa"/>
        <w:tblLook w:val="01E0" w:firstRow="1" w:lastRow="1" w:firstColumn="1" w:lastColumn="1" w:noHBand="0" w:noVBand="0"/>
      </w:tblPr>
      <w:tblGrid>
        <w:gridCol w:w="2295"/>
        <w:gridCol w:w="1272"/>
        <w:gridCol w:w="1148"/>
        <w:gridCol w:w="1138"/>
        <w:gridCol w:w="1413"/>
        <w:gridCol w:w="1172"/>
        <w:gridCol w:w="1260"/>
        <w:gridCol w:w="1196"/>
        <w:gridCol w:w="1141"/>
        <w:gridCol w:w="1440"/>
        <w:gridCol w:w="1123"/>
        <w:gridCol w:w="16"/>
      </w:tblGrid>
      <w:tr w:rsidR="00E01069" w:rsidRPr="006461EA" w14:paraId="2912870C" w14:textId="77777777" w:rsidTr="003A73FF">
        <w:tc>
          <w:tcPr>
            <w:tcW w:w="2295" w:type="dxa"/>
            <w:shd w:val="clear" w:color="auto" w:fill="auto"/>
          </w:tcPr>
          <w:p w14:paraId="7FD7C776" w14:textId="77777777" w:rsidR="00E01069" w:rsidRPr="006461EA" w:rsidRDefault="00E01069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252" w:hanging="25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319" w:type="dxa"/>
            <w:gridSpan w:val="11"/>
            <w:shd w:val="clear" w:color="auto" w:fill="auto"/>
          </w:tcPr>
          <w:p w14:paraId="140BF068" w14:textId="77777777" w:rsidR="00E01069" w:rsidRPr="006461EA" w:rsidRDefault="00E01069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(หน่วย : พันบาท)</w:t>
            </w:r>
          </w:p>
        </w:tc>
      </w:tr>
      <w:tr w:rsidR="00E01069" w:rsidRPr="006461EA" w14:paraId="7A84CF32" w14:textId="77777777" w:rsidTr="003A73FF">
        <w:tc>
          <w:tcPr>
            <w:tcW w:w="2295" w:type="dxa"/>
            <w:shd w:val="clear" w:color="auto" w:fill="auto"/>
          </w:tcPr>
          <w:p w14:paraId="46D392DA" w14:textId="77777777" w:rsidR="00E01069" w:rsidRPr="006461EA" w:rsidRDefault="00E01069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252" w:hanging="25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319" w:type="dxa"/>
            <w:gridSpan w:val="11"/>
            <w:shd w:val="clear" w:color="auto" w:fill="auto"/>
            <w:vAlign w:val="bottom"/>
          </w:tcPr>
          <w:p w14:paraId="3DB59794" w14:textId="132CAAD9" w:rsidR="00E01069" w:rsidRPr="00F05DAE" w:rsidRDefault="00E01069" w:rsidP="000B7E71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D33453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F05DAE" w:rsidRPr="00D33453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</w:tr>
      <w:tr w:rsidR="00E01069" w:rsidRPr="006461EA" w14:paraId="006A3191" w14:textId="77777777" w:rsidTr="003A73FF">
        <w:trPr>
          <w:gridAfter w:val="1"/>
          <w:wAfter w:w="16" w:type="dxa"/>
        </w:trPr>
        <w:tc>
          <w:tcPr>
            <w:tcW w:w="2295" w:type="dxa"/>
            <w:shd w:val="clear" w:color="auto" w:fill="auto"/>
          </w:tcPr>
          <w:p w14:paraId="540DA77A" w14:textId="77777777" w:rsidR="00E01069" w:rsidRPr="006461EA" w:rsidRDefault="00E01069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252" w:hanging="25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6143" w:type="dxa"/>
            <w:gridSpan w:val="5"/>
            <w:shd w:val="clear" w:color="auto" w:fill="auto"/>
            <w:vAlign w:val="bottom"/>
          </w:tcPr>
          <w:p w14:paraId="2ADEC5F8" w14:textId="77777777" w:rsidR="00E01069" w:rsidRPr="006461EA" w:rsidRDefault="00E01069" w:rsidP="000B7E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6160" w:type="dxa"/>
            <w:gridSpan w:val="5"/>
            <w:shd w:val="clear" w:color="auto" w:fill="auto"/>
            <w:vAlign w:val="bottom"/>
          </w:tcPr>
          <w:p w14:paraId="3F5D7BFB" w14:textId="77777777" w:rsidR="00E01069" w:rsidRPr="006461EA" w:rsidRDefault="00E01069" w:rsidP="000B7E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งบการเงินเฉพาะของบริษัท</w:t>
            </w:r>
          </w:p>
        </w:tc>
      </w:tr>
      <w:tr w:rsidR="00E01069" w:rsidRPr="006461EA" w14:paraId="7D3289F8" w14:textId="77777777" w:rsidTr="003A73FF">
        <w:trPr>
          <w:gridAfter w:val="1"/>
          <w:wAfter w:w="16" w:type="dxa"/>
        </w:trPr>
        <w:tc>
          <w:tcPr>
            <w:tcW w:w="2295" w:type="dxa"/>
            <w:shd w:val="clear" w:color="auto" w:fill="auto"/>
          </w:tcPr>
          <w:p w14:paraId="04FC31F0" w14:textId="77777777" w:rsidR="00E01069" w:rsidRPr="006461EA" w:rsidRDefault="00E01069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252" w:hanging="25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558" w:type="dxa"/>
            <w:gridSpan w:val="3"/>
            <w:shd w:val="clear" w:color="auto" w:fill="auto"/>
            <w:vAlign w:val="bottom"/>
          </w:tcPr>
          <w:p w14:paraId="5A1488BF" w14:textId="77777777" w:rsidR="00E01069" w:rsidRPr="006461EA" w:rsidRDefault="00E01069" w:rsidP="000B7E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เงินต้น</w:t>
            </w:r>
          </w:p>
        </w:tc>
        <w:tc>
          <w:tcPr>
            <w:tcW w:w="2585" w:type="dxa"/>
            <w:gridSpan w:val="2"/>
            <w:shd w:val="clear" w:color="auto" w:fill="auto"/>
            <w:vAlign w:val="bottom"/>
          </w:tcPr>
          <w:p w14:paraId="60CEF470" w14:textId="77777777" w:rsidR="00E01069" w:rsidRPr="006461EA" w:rsidRDefault="00E01069" w:rsidP="000B7E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อัตราดอกเบี้ยถัวเฉลี่ย (ร้อยละ)</w:t>
            </w:r>
          </w:p>
        </w:tc>
        <w:tc>
          <w:tcPr>
            <w:tcW w:w="3597" w:type="dxa"/>
            <w:gridSpan w:val="3"/>
            <w:shd w:val="clear" w:color="auto" w:fill="auto"/>
            <w:vAlign w:val="bottom"/>
          </w:tcPr>
          <w:p w14:paraId="7E846099" w14:textId="77777777" w:rsidR="00E01069" w:rsidRPr="006461EA" w:rsidRDefault="00E01069" w:rsidP="000B7E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เงินต้น</w:t>
            </w:r>
          </w:p>
        </w:tc>
        <w:tc>
          <w:tcPr>
            <w:tcW w:w="2563" w:type="dxa"/>
            <w:gridSpan w:val="2"/>
            <w:shd w:val="clear" w:color="auto" w:fill="auto"/>
            <w:vAlign w:val="bottom"/>
          </w:tcPr>
          <w:p w14:paraId="377ACDB6" w14:textId="77777777" w:rsidR="00E01069" w:rsidRPr="006461EA" w:rsidRDefault="00E01069" w:rsidP="000B7E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อัตราดอกเบี้ยถัวเฉลี่ย (ร้อยละ)</w:t>
            </w:r>
          </w:p>
        </w:tc>
      </w:tr>
      <w:tr w:rsidR="00E01069" w:rsidRPr="006461EA" w14:paraId="77BAC276" w14:textId="77777777" w:rsidTr="003A73FF">
        <w:trPr>
          <w:gridAfter w:val="1"/>
          <w:wAfter w:w="16" w:type="dxa"/>
        </w:trPr>
        <w:tc>
          <w:tcPr>
            <w:tcW w:w="2295" w:type="dxa"/>
            <w:shd w:val="clear" w:color="auto" w:fill="auto"/>
          </w:tcPr>
          <w:p w14:paraId="16E3DA8B" w14:textId="77777777" w:rsidR="00E01069" w:rsidRPr="006461EA" w:rsidRDefault="00E01069" w:rsidP="000B7E7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252" w:hanging="25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3E43CC41" w14:textId="77777777" w:rsidR="00E01069" w:rsidRPr="006461EA" w:rsidRDefault="00E01069" w:rsidP="000B7E71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อัตราดอกเบี้ยปรับขึ้นลงตามอัตราตลาด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49FFB793" w14:textId="77777777" w:rsidR="00E01069" w:rsidRPr="006461EA" w:rsidRDefault="00E01069" w:rsidP="000B7E71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723253B2" w14:textId="77777777" w:rsidR="00E01069" w:rsidRPr="006461EA" w:rsidRDefault="00E01069" w:rsidP="000B7E71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0FC1D6F1" w14:textId="77777777" w:rsidR="00E01069" w:rsidRPr="006461EA" w:rsidRDefault="00E01069" w:rsidP="000B7E71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ปรับขึ้นลงตามอัตราตลาด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1A5F9805" w14:textId="77777777" w:rsidR="00E01069" w:rsidRPr="006461EA" w:rsidRDefault="00E01069" w:rsidP="000B7E71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clear" w:pos="3515"/>
                <w:tab w:val="left" w:pos="0"/>
                <w:tab w:val="left" w:pos="3402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คงที่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057C1B2" w14:textId="77777777" w:rsidR="00E01069" w:rsidRPr="006461EA" w:rsidRDefault="00E01069" w:rsidP="000B7E71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อัตราดอกเบี้ยปรับขึ้นลงตามอัตราตลาด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21AEA740" w14:textId="77777777" w:rsidR="00E01069" w:rsidRPr="006461EA" w:rsidRDefault="00E01069" w:rsidP="000B7E71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44531712" w14:textId="77777777" w:rsidR="00E01069" w:rsidRPr="006461EA" w:rsidRDefault="00E01069" w:rsidP="000B7E71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A8D8B1" w14:textId="77777777" w:rsidR="00E01069" w:rsidRPr="006461EA" w:rsidRDefault="00E01069" w:rsidP="000B7E71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ปรับขึ้นลงตามอัตราตลาด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28DDF42" w14:textId="77777777" w:rsidR="00E01069" w:rsidRPr="006461EA" w:rsidRDefault="00E01069" w:rsidP="000B7E71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คงที่</w:t>
            </w:r>
          </w:p>
        </w:tc>
      </w:tr>
      <w:tr w:rsidR="00E01069" w:rsidRPr="006461EA" w14:paraId="359CF6E3" w14:textId="77777777" w:rsidTr="003A73FF">
        <w:trPr>
          <w:gridAfter w:val="1"/>
          <w:wAfter w:w="16" w:type="dxa"/>
        </w:trPr>
        <w:tc>
          <w:tcPr>
            <w:tcW w:w="2295" w:type="dxa"/>
            <w:shd w:val="clear" w:color="auto" w:fill="auto"/>
          </w:tcPr>
          <w:p w14:paraId="52C320C0" w14:textId="77777777" w:rsidR="00E01069" w:rsidRPr="006461EA" w:rsidRDefault="00E01069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8" w:hanging="25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272" w:type="dxa"/>
            <w:shd w:val="clear" w:color="auto" w:fill="auto"/>
          </w:tcPr>
          <w:p w14:paraId="22CC5791" w14:textId="77777777" w:rsidR="00E01069" w:rsidRPr="006461EA" w:rsidRDefault="00E01069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48" w:type="dxa"/>
            <w:shd w:val="clear" w:color="auto" w:fill="auto"/>
          </w:tcPr>
          <w:p w14:paraId="14482C25" w14:textId="77777777" w:rsidR="00E01069" w:rsidRPr="006461EA" w:rsidRDefault="00E01069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8" w:type="dxa"/>
            <w:shd w:val="clear" w:color="auto" w:fill="auto"/>
          </w:tcPr>
          <w:p w14:paraId="2FD25272" w14:textId="77777777" w:rsidR="00E01069" w:rsidRPr="006461EA" w:rsidRDefault="00E01069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3" w:type="dxa"/>
            <w:shd w:val="clear" w:color="auto" w:fill="auto"/>
          </w:tcPr>
          <w:p w14:paraId="32B1B270" w14:textId="77777777" w:rsidR="00E01069" w:rsidRPr="006461EA" w:rsidRDefault="00E01069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2" w:type="dxa"/>
            <w:shd w:val="clear" w:color="auto" w:fill="auto"/>
          </w:tcPr>
          <w:p w14:paraId="6617300D" w14:textId="77777777" w:rsidR="00E01069" w:rsidRPr="006461EA" w:rsidRDefault="00E01069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229B59DC" w14:textId="77777777" w:rsidR="00E01069" w:rsidRPr="006461EA" w:rsidRDefault="00E01069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6" w:type="dxa"/>
            <w:shd w:val="clear" w:color="auto" w:fill="auto"/>
          </w:tcPr>
          <w:p w14:paraId="3CD31F6B" w14:textId="77777777" w:rsidR="00E01069" w:rsidRPr="006461EA" w:rsidRDefault="00E01069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41" w:type="dxa"/>
            <w:shd w:val="clear" w:color="auto" w:fill="auto"/>
          </w:tcPr>
          <w:p w14:paraId="0A692530" w14:textId="77777777" w:rsidR="00E01069" w:rsidRPr="006461EA" w:rsidRDefault="00E01069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7EC469B1" w14:textId="77777777" w:rsidR="00E01069" w:rsidRPr="006461EA" w:rsidRDefault="00E01069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3" w:type="dxa"/>
            <w:shd w:val="clear" w:color="auto" w:fill="auto"/>
          </w:tcPr>
          <w:p w14:paraId="5017A189" w14:textId="77777777" w:rsidR="00E01069" w:rsidRPr="006461EA" w:rsidRDefault="00E01069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E01069" w:rsidRPr="006461EA" w14:paraId="313AC122" w14:textId="77777777" w:rsidTr="003A73FF">
        <w:trPr>
          <w:gridAfter w:val="1"/>
          <w:wAfter w:w="16" w:type="dxa"/>
        </w:trPr>
        <w:tc>
          <w:tcPr>
            <w:tcW w:w="2295" w:type="dxa"/>
            <w:shd w:val="clear" w:color="auto" w:fill="auto"/>
          </w:tcPr>
          <w:p w14:paraId="61B82E71" w14:textId="77777777" w:rsidR="00E01069" w:rsidRPr="006461EA" w:rsidRDefault="00E01069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8" w:hanging="25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เงินฝากธนาคาร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71DA85EE" w14:textId="77777777" w:rsidR="00E01069" w:rsidRPr="006461EA" w:rsidRDefault="00E01069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6750F657" w14:textId="77777777" w:rsidR="00E01069" w:rsidRPr="006461EA" w:rsidRDefault="00E01069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2807639D" w14:textId="77777777" w:rsidR="00E01069" w:rsidRPr="006461EA" w:rsidRDefault="00E01069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3E85491D" w14:textId="77777777" w:rsidR="00E01069" w:rsidRPr="006461EA" w:rsidRDefault="00E01069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A52B787" w14:textId="77777777" w:rsidR="00E01069" w:rsidRPr="006461EA" w:rsidRDefault="00E01069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2576F49" w14:textId="77777777" w:rsidR="00E01069" w:rsidRPr="006461EA" w:rsidRDefault="00E01069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1F553B08" w14:textId="77777777" w:rsidR="00E01069" w:rsidRPr="006461EA" w:rsidRDefault="00E01069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23C670F5" w14:textId="77777777" w:rsidR="00E01069" w:rsidRPr="006461EA" w:rsidRDefault="00E01069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EE832AF" w14:textId="77777777" w:rsidR="00E01069" w:rsidRPr="006461EA" w:rsidRDefault="00E01069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7CED2894" w14:textId="77777777" w:rsidR="00E01069" w:rsidRPr="006461EA" w:rsidRDefault="00E01069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E01069" w:rsidRPr="006461EA" w14:paraId="0AE92B90" w14:textId="77777777" w:rsidTr="003A73FF">
        <w:trPr>
          <w:gridAfter w:val="1"/>
          <w:wAfter w:w="16" w:type="dxa"/>
        </w:trPr>
        <w:tc>
          <w:tcPr>
            <w:tcW w:w="2295" w:type="dxa"/>
            <w:shd w:val="clear" w:color="auto" w:fill="auto"/>
          </w:tcPr>
          <w:p w14:paraId="3610097F" w14:textId="77777777" w:rsidR="00E01069" w:rsidRPr="006461EA" w:rsidRDefault="00E01069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- เงินฝากออมทรัพย์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2049264E" w14:textId="77777777" w:rsidR="00E01069" w:rsidRPr="006461EA" w:rsidRDefault="00E01069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37,782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314F37A8" w14:textId="64018BBB" w:rsidR="00E01069" w:rsidRPr="006461EA" w:rsidRDefault="00747EB4" w:rsidP="00747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  </w:t>
            </w:r>
            <w:r w:rsidR="00E01069" w:rsidRPr="00BF0185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47170026" w14:textId="77777777" w:rsidR="00E01069" w:rsidRPr="006461EA" w:rsidRDefault="00E01069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37,782</w:t>
            </w:r>
          </w:p>
        </w:tc>
        <w:tc>
          <w:tcPr>
            <w:tcW w:w="1413" w:type="dxa"/>
            <w:shd w:val="clear" w:color="auto" w:fill="auto"/>
          </w:tcPr>
          <w:p w14:paraId="586D7CA8" w14:textId="77777777" w:rsidR="00E01069" w:rsidRPr="00BA5508" w:rsidRDefault="00E01069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right" w:pos="122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5508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A5508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BA5508">
              <w:rPr>
                <w:rFonts w:ascii="Browallia New" w:hAnsi="Browallia New" w:cs="Browallia New"/>
                <w:sz w:val="24"/>
                <w:szCs w:val="24"/>
              </w:rPr>
              <w:t xml:space="preserve">25 </w:t>
            </w:r>
            <w:r w:rsidRPr="00BA550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- </w:t>
            </w:r>
            <w:r w:rsidRPr="00BA5508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BA5508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BA5508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7B54247A" w14:textId="77777777" w:rsidR="00E01069" w:rsidRPr="006461EA" w:rsidRDefault="00E01069" w:rsidP="000B7E71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    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608484A" w14:textId="77777777" w:rsidR="00E01069" w:rsidRPr="006461EA" w:rsidRDefault="00E01069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37,341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66CA3558" w14:textId="77777777" w:rsidR="00E01069" w:rsidRPr="006461EA" w:rsidRDefault="00E01069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    -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766D5179" w14:textId="77777777" w:rsidR="00E01069" w:rsidRPr="006461EA" w:rsidRDefault="00E01069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37,341</w:t>
            </w:r>
          </w:p>
        </w:tc>
        <w:tc>
          <w:tcPr>
            <w:tcW w:w="1440" w:type="dxa"/>
            <w:shd w:val="clear" w:color="auto" w:fill="auto"/>
          </w:tcPr>
          <w:p w14:paraId="5ADB8D5C" w14:textId="77777777" w:rsidR="00E01069" w:rsidRPr="00BA5508" w:rsidRDefault="00E01069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right" w:pos="122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5508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A5508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BA5508">
              <w:rPr>
                <w:rFonts w:ascii="Browallia New" w:hAnsi="Browallia New" w:cs="Browallia New"/>
                <w:sz w:val="24"/>
                <w:szCs w:val="24"/>
              </w:rPr>
              <w:t xml:space="preserve">25 </w:t>
            </w:r>
            <w:r w:rsidRPr="00BA550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- </w:t>
            </w:r>
            <w:r w:rsidRPr="00BA5508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BA5508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BA5508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3CAECBF" w14:textId="2AE33487" w:rsidR="00E01069" w:rsidRPr="006461EA" w:rsidRDefault="00E01069" w:rsidP="000B7E71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  -</w:t>
            </w:r>
          </w:p>
        </w:tc>
      </w:tr>
      <w:tr w:rsidR="00E01069" w:rsidRPr="006461EA" w14:paraId="76E90668" w14:textId="77777777" w:rsidTr="003A73FF">
        <w:trPr>
          <w:gridAfter w:val="1"/>
          <w:wAfter w:w="16" w:type="dxa"/>
        </w:trPr>
        <w:tc>
          <w:tcPr>
            <w:tcW w:w="2295" w:type="dxa"/>
            <w:shd w:val="clear" w:color="auto" w:fill="auto"/>
          </w:tcPr>
          <w:p w14:paraId="2E38F46D" w14:textId="77777777" w:rsidR="00E01069" w:rsidRPr="006461EA" w:rsidRDefault="00E01069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05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เงินฝาก</w:t>
            </w: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</w:rPr>
              <w:t>ธนาคาร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ที่มีข้อจำกัด</w:t>
            </w:r>
          </w:p>
          <w:p w14:paraId="5A05CD84" w14:textId="77777777" w:rsidR="00E01069" w:rsidRPr="006461EA" w:rsidRDefault="00E01069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05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ในการใช้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2BAA2B94" w14:textId="77777777" w:rsidR="00E01069" w:rsidRPr="006461EA" w:rsidRDefault="00E01069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    -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3A569273" w14:textId="6B709B61" w:rsidR="00E01069" w:rsidRPr="006461EA" w:rsidRDefault="00E01069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  -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263D1CC5" w14:textId="77777777" w:rsidR="00E01069" w:rsidRPr="006461EA" w:rsidRDefault="00E01069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    -</w:t>
            </w:r>
          </w:p>
        </w:tc>
        <w:tc>
          <w:tcPr>
            <w:tcW w:w="1413" w:type="dxa"/>
            <w:shd w:val="clear" w:color="auto" w:fill="auto"/>
          </w:tcPr>
          <w:p w14:paraId="118586FD" w14:textId="77777777" w:rsidR="00E01069" w:rsidRPr="00BA5508" w:rsidRDefault="00E01069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right" w:pos="122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A984E15" w14:textId="77777777" w:rsidR="00E01069" w:rsidRPr="00BA5508" w:rsidRDefault="00E01069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right" w:pos="122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5508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A5508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BA5508">
              <w:rPr>
                <w:rFonts w:ascii="Browallia New" w:hAnsi="Browallia New" w:cs="Browallia New"/>
                <w:sz w:val="24"/>
                <w:szCs w:val="24"/>
              </w:rPr>
              <w:t>87</w:t>
            </w:r>
            <w:r w:rsidRPr="00BA550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- </w:t>
            </w:r>
            <w:r w:rsidRPr="00BA5508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BA5508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BA5508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4FF861FB" w14:textId="77777777" w:rsidR="00E01069" w:rsidRPr="006461EA" w:rsidRDefault="00E01069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    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6D3B8AC" w14:textId="77777777" w:rsidR="00E01069" w:rsidRPr="006461EA" w:rsidRDefault="00E01069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    -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036053D6" w14:textId="77777777" w:rsidR="00E01069" w:rsidRPr="006461EA" w:rsidRDefault="00E01069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    -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217CF8CF" w14:textId="77777777" w:rsidR="00E01069" w:rsidRPr="006461EA" w:rsidRDefault="00E01069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    -</w:t>
            </w:r>
          </w:p>
        </w:tc>
        <w:tc>
          <w:tcPr>
            <w:tcW w:w="1440" w:type="dxa"/>
            <w:shd w:val="clear" w:color="auto" w:fill="auto"/>
          </w:tcPr>
          <w:p w14:paraId="5261DC4A" w14:textId="77777777" w:rsidR="00E01069" w:rsidRPr="00BA5508" w:rsidRDefault="00E01069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right" w:pos="122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F4CDA7A" w14:textId="77777777" w:rsidR="00E01069" w:rsidRPr="00BA5508" w:rsidRDefault="00E01069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right" w:pos="122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5508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A5508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BA5508">
              <w:rPr>
                <w:rFonts w:ascii="Browallia New" w:hAnsi="Browallia New" w:cs="Browallia New"/>
                <w:sz w:val="24"/>
                <w:szCs w:val="24"/>
              </w:rPr>
              <w:t>87</w:t>
            </w:r>
            <w:r w:rsidRPr="00BA550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- </w:t>
            </w:r>
            <w:r w:rsidRPr="00BA5508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BA5508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BA5508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2663AC3" w14:textId="156E6237" w:rsidR="00E01069" w:rsidRPr="006461EA" w:rsidRDefault="00E01069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  -</w:t>
            </w:r>
          </w:p>
        </w:tc>
      </w:tr>
      <w:tr w:rsidR="00E01069" w:rsidRPr="006461EA" w14:paraId="25BA57F1" w14:textId="77777777" w:rsidTr="003A73FF">
        <w:trPr>
          <w:gridAfter w:val="1"/>
          <w:wAfter w:w="16" w:type="dxa"/>
        </w:trPr>
        <w:tc>
          <w:tcPr>
            <w:tcW w:w="2295" w:type="dxa"/>
            <w:shd w:val="clear" w:color="auto" w:fill="auto"/>
          </w:tcPr>
          <w:p w14:paraId="64A7AD21" w14:textId="77777777" w:rsidR="00E01069" w:rsidRPr="006461EA" w:rsidRDefault="00E01069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05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0FA9B3D1" w14:textId="77777777" w:rsidR="00E01069" w:rsidRPr="00BA5508" w:rsidRDefault="00E01069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7C6410D2" w14:textId="77777777" w:rsidR="00E01069" w:rsidRPr="00BA5508" w:rsidRDefault="00E01069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25E63576" w14:textId="77777777" w:rsidR="00E01069" w:rsidRPr="00BA5508" w:rsidRDefault="00E01069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3" w:type="dxa"/>
            <w:shd w:val="clear" w:color="auto" w:fill="auto"/>
          </w:tcPr>
          <w:p w14:paraId="0B9DBC5F" w14:textId="77777777" w:rsidR="00E01069" w:rsidRPr="00BA5508" w:rsidRDefault="00E01069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right" w:pos="122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D504D72" w14:textId="77777777" w:rsidR="00E01069" w:rsidRPr="00BA5508" w:rsidRDefault="00E01069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CB7EC73" w14:textId="77777777" w:rsidR="00E01069" w:rsidRPr="00BA5508" w:rsidRDefault="00E01069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46F6D00B" w14:textId="77777777" w:rsidR="00E01069" w:rsidRPr="00BA5508" w:rsidRDefault="00E01069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05980ECA" w14:textId="77777777" w:rsidR="00E01069" w:rsidRPr="00BA5508" w:rsidRDefault="00E01069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357C183A" w14:textId="77777777" w:rsidR="00E01069" w:rsidRPr="00BA5508" w:rsidRDefault="00E01069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right" w:pos="122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74BA2F6D" w14:textId="77777777" w:rsidR="00E01069" w:rsidRPr="00BA5508" w:rsidRDefault="00E01069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01069" w:rsidRPr="006461EA" w14:paraId="2FAA75F5" w14:textId="77777777" w:rsidTr="003A73FF">
        <w:trPr>
          <w:gridAfter w:val="1"/>
          <w:wAfter w:w="16" w:type="dxa"/>
        </w:trPr>
        <w:tc>
          <w:tcPr>
            <w:tcW w:w="2295" w:type="dxa"/>
            <w:shd w:val="clear" w:color="auto" w:fill="auto"/>
          </w:tcPr>
          <w:p w14:paraId="78CC8F64" w14:textId="77777777" w:rsidR="00E01069" w:rsidRPr="006461EA" w:rsidRDefault="00E01069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05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5AA5DD2C" w14:textId="77777777" w:rsidR="00E01069" w:rsidRPr="006461EA" w:rsidRDefault="00E01069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2822C5EA" w14:textId="77777777" w:rsidR="00E01069" w:rsidRPr="006461EA" w:rsidRDefault="00E01069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590F6F2F" w14:textId="77777777" w:rsidR="00E01069" w:rsidRPr="006461EA" w:rsidRDefault="00E01069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3" w:type="dxa"/>
            <w:shd w:val="clear" w:color="auto" w:fill="auto"/>
          </w:tcPr>
          <w:p w14:paraId="40293B5C" w14:textId="77777777" w:rsidR="00E01069" w:rsidRPr="00BA5508" w:rsidRDefault="00E01069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right" w:pos="122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8D717BC" w14:textId="77777777" w:rsidR="00E01069" w:rsidRPr="006461EA" w:rsidRDefault="00E01069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EB63C92" w14:textId="77777777" w:rsidR="00E01069" w:rsidRPr="006461EA" w:rsidRDefault="00E01069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703E8C7F" w14:textId="77777777" w:rsidR="00E01069" w:rsidRPr="006461EA" w:rsidRDefault="00E01069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2AA0CDB6" w14:textId="77777777" w:rsidR="00E01069" w:rsidRPr="006461EA" w:rsidRDefault="00E01069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76009668" w14:textId="77777777" w:rsidR="00E01069" w:rsidRPr="00BA5508" w:rsidRDefault="00E01069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right" w:pos="122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0F970513" w14:textId="77777777" w:rsidR="00E01069" w:rsidRPr="006461EA" w:rsidRDefault="00E01069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01069" w:rsidRPr="006461EA" w14:paraId="3BAFB097" w14:textId="77777777" w:rsidTr="003A73FF">
        <w:trPr>
          <w:gridAfter w:val="1"/>
          <w:wAfter w:w="16" w:type="dxa"/>
        </w:trPr>
        <w:tc>
          <w:tcPr>
            <w:tcW w:w="2295" w:type="dxa"/>
            <w:shd w:val="clear" w:color="auto" w:fill="auto"/>
          </w:tcPr>
          <w:p w14:paraId="397BF97E" w14:textId="77777777" w:rsidR="00E01069" w:rsidRPr="006461EA" w:rsidRDefault="00E01069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05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641F272B" w14:textId="77777777" w:rsidR="00E01069" w:rsidRPr="006461EA" w:rsidRDefault="00E01069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0185">
              <w:rPr>
                <w:rFonts w:ascii="Browallia New" w:hAnsi="Browallia New" w:cs="Browallia New"/>
                <w:sz w:val="24"/>
                <w:szCs w:val="24"/>
              </w:rPr>
              <w:t>292,736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1A2E9901" w14:textId="77777777" w:rsidR="00E01069" w:rsidRPr="006461EA" w:rsidRDefault="00E01069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    -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08B082EC" w14:textId="77777777" w:rsidR="00E01069" w:rsidRPr="006461EA" w:rsidRDefault="00E01069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0185">
              <w:rPr>
                <w:rFonts w:ascii="Browallia New" w:hAnsi="Browallia New" w:cs="Browallia New"/>
                <w:sz w:val="24"/>
                <w:szCs w:val="24"/>
              </w:rPr>
              <w:t>292,736</w:t>
            </w:r>
          </w:p>
        </w:tc>
        <w:tc>
          <w:tcPr>
            <w:tcW w:w="1413" w:type="dxa"/>
            <w:shd w:val="clear" w:color="auto" w:fill="auto"/>
          </w:tcPr>
          <w:p w14:paraId="769B5D1D" w14:textId="77777777" w:rsidR="00E01069" w:rsidRPr="00BA5508" w:rsidRDefault="00E01069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right" w:pos="122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1502961" w14:textId="77777777" w:rsidR="00E01069" w:rsidRPr="00BD099F" w:rsidRDefault="00E01069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right" w:pos="122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5508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BA5508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BA5508">
              <w:rPr>
                <w:rFonts w:ascii="Browallia New" w:hAnsi="Browallia New" w:cs="Browallia New"/>
                <w:sz w:val="24"/>
                <w:szCs w:val="24"/>
              </w:rPr>
              <w:t xml:space="preserve">75 </w:t>
            </w:r>
            <w:r w:rsidRPr="00BA550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- </w:t>
            </w:r>
            <w:r w:rsidRPr="00BA5508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Pr="00BA5508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BA5508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3B505437" w14:textId="77777777" w:rsidR="00E01069" w:rsidRPr="006461EA" w:rsidRDefault="00E01069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    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3BBA3FD" w14:textId="77777777" w:rsidR="00E01069" w:rsidRPr="006461EA" w:rsidRDefault="00E01069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0185">
              <w:rPr>
                <w:rFonts w:ascii="Browallia New" w:hAnsi="Browallia New" w:cs="Browallia New"/>
                <w:sz w:val="24"/>
                <w:szCs w:val="24"/>
              </w:rPr>
              <w:t>203,496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208EEADE" w14:textId="77777777" w:rsidR="00E01069" w:rsidRPr="006461EA" w:rsidRDefault="00E01069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    -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25D504D7" w14:textId="77777777" w:rsidR="00E01069" w:rsidRPr="006461EA" w:rsidRDefault="00E01069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0185">
              <w:rPr>
                <w:rFonts w:ascii="Browallia New" w:hAnsi="Browallia New" w:cs="Browallia New"/>
                <w:sz w:val="24"/>
                <w:szCs w:val="24"/>
              </w:rPr>
              <w:t>203,496</w:t>
            </w:r>
          </w:p>
        </w:tc>
        <w:tc>
          <w:tcPr>
            <w:tcW w:w="1440" w:type="dxa"/>
            <w:shd w:val="clear" w:color="auto" w:fill="auto"/>
          </w:tcPr>
          <w:p w14:paraId="78277CCD" w14:textId="77777777" w:rsidR="00E01069" w:rsidRPr="00BA5508" w:rsidRDefault="00E01069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right" w:pos="122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DEBB65E" w14:textId="77777777" w:rsidR="00E01069" w:rsidRPr="00BD099F" w:rsidRDefault="00E01069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right" w:pos="122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5508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BA5508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BA5508">
              <w:rPr>
                <w:rFonts w:ascii="Browallia New" w:hAnsi="Browallia New" w:cs="Browallia New"/>
                <w:sz w:val="24"/>
                <w:szCs w:val="24"/>
              </w:rPr>
              <w:t xml:space="preserve">75 </w:t>
            </w:r>
            <w:r w:rsidRPr="00BA550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– </w:t>
            </w:r>
            <w:r w:rsidRPr="00BA5508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Pr="00BA5508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BA5508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6BFEB38" w14:textId="7FA420BB" w:rsidR="00E01069" w:rsidRPr="006461EA" w:rsidRDefault="00E01069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  -</w:t>
            </w:r>
          </w:p>
        </w:tc>
      </w:tr>
      <w:tr w:rsidR="00E01069" w:rsidRPr="006461EA" w14:paraId="4562F3EA" w14:textId="77777777" w:rsidTr="003A73FF">
        <w:trPr>
          <w:gridAfter w:val="1"/>
          <w:wAfter w:w="16" w:type="dxa"/>
        </w:trPr>
        <w:tc>
          <w:tcPr>
            <w:tcW w:w="2295" w:type="dxa"/>
            <w:shd w:val="clear" w:color="auto" w:fill="auto"/>
          </w:tcPr>
          <w:p w14:paraId="5E166466" w14:textId="77777777" w:rsidR="00E01069" w:rsidRPr="006461EA" w:rsidRDefault="00E01069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05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1C168B34" w14:textId="77777777" w:rsidR="00E01069" w:rsidRPr="006461EA" w:rsidRDefault="00E01069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0185">
              <w:rPr>
                <w:rFonts w:ascii="Browallia New" w:hAnsi="Browallia New" w:cs="Browallia New"/>
                <w:sz w:val="24"/>
                <w:szCs w:val="24"/>
              </w:rPr>
              <w:t>1,009,319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27E6FDD1" w14:textId="77777777" w:rsidR="00E01069" w:rsidRPr="006461EA" w:rsidRDefault="00E01069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    -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63A4100B" w14:textId="77777777" w:rsidR="00E01069" w:rsidRPr="006461EA" w:rsidRDefault="00E01069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0185">
              <w:rPr>
                <w:rFonts w:ascii="Browallia New" w:hAnsi="Browallia New" w:cs="Browallia New"/>
                <w:sz w:val="24"/>
                <w:szCs w:val="24"/>
              </w:rPr>
              <w:t>1,009,319</w:t>
            </w:r>
          </w:p>
        </w:tc>
        <w:tc>
          <w:tcPr>
            <w:tcW w:w="1413" w:type="dxa"/>
            <w:shd w:val="clear" w:color="auto" w:fill="auto"/>
          </w:tcPr>
          <w:p w14:paraId="28085D06" w14:textId="77777777" w:rsidR="00E01069" w:rsidRPr="00BA5508" w:rsidRDefault="00E01069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right" w:pos="122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3E57FA7" w14:textId="77777777" w:rsidR="00E01069" w:rsidRPr="00BD099F" w:rsidRDefault="00E01069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right" w:pos="122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5508">
              <w:rPr>
                <w:rFonts w:ascii="Browallia New" w:hAnsi="Browallia New" w:cs="Browallia New"/>
                <w:sz w:val="24"/>
                <w:szCs w:val="24"/>
              </w:rPr>
              <w:t xml:space="preserve">MLR </w:t>
            </w:r>
            <w:r w:rsidRPr="00BA550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- </w:t>
            </w:r>
            <w:r w:rsidRPr="00BA5508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A5508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BA5508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BA5508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BA550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- </w:t>
            </w:r>
            <w:r w:rsidRPr="00BA5508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BA5508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BA5508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765F06A7" w14:textId="77777777" w:rsidR="00E01069" w:rsidRPr="006461EA" w:rsidRDefault="00E01069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    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68F1E78" w14:textId="77777777" w:rsidR="00E01069" w:rsidRPr="006461EA" w:rsidRDefault="00E01069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0185">
              <w:rPr>
                <w:rFonts w:ascii="Browallia New" w:hAnsi="Browallia New" w:cs="Browallia New"/>
                <w:sz w:val="24"/>
                <w:szCs w:val="24"/>
              </w:rPr>
              <w:t>302,909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2B90A75B" w14:textId="77777777" w:rsidR="00E01069" w:rsidRPr="006461EA" w:rsidRDefault="00E01069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    -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677105A7" w14:textId="77777777" w:rsidR="00E01069" w:rsidRPr="006461EA" w:rsidRDefault="00E01069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0185">
              <w:rPr>
                <w:rFonts w:ascii="Browallia New" w:hAnsi="Browallia New" w:cs="Browallia New"/>
                <w:sz w:val="24"/>
                <w:szCs w:val="24"/>
              </w:rPr>
              <w:t>302,909</w:t>
            </w:r>
          </w:p>
        </w:tc>
        <w:tc>
          <w:tcPr>
            <w:tcW w:w="1440" w:type="dxa"/>
            <w:shd w:val="clear" w:color="auto" w:fill="auto"/>
          </w:tcPr>
          <w:p w14:paraId="75F2CF53" w14:textId="77777777" w:rsidR="00E01069" w:rsidRPr="00BA5508" w:rsidRDefault="00E01069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right" w:pos="122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F08A66C" w14:textId="77777777" w:rsidR="00E01069" w:rsidRPr="00BD099F" w:rsidRDefault="00E01069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right" w:pos="122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5508">
              <w:rPr>
                <w:rFonts w:ascii="Browallia New" w:hAnsi="Browallia New" w:cs="Browallia New"/>
                <w:sz w:val="24"/>
                <w:szCs w:val="24"/>
              </w:rPr>
              <w:t xml:space="preserve">MLR </w:t>
            </w:r>
            <w:r w:rsidRPr="00BA550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- </w:t>
            </w:r>
            <w:r w:rsidRPr="00BA5508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A5508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BA5508">
              <w:rPr>
                <w:rFonts w:ascii="Browallia New" w:hAnsi="Browallia New" w:cs="Browallia New"/>
                <w:sz w:val="24"/>
                <w:szCs w:val="24"/>
              </w:rPr>
              <w:t xml:space="preserve">5 </w:t>
            </w:r>
            <w:r w:rsidRPr="00BA550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- </w:t>
            </w:r>
            <w:r w:rsidRPr="00BA5508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BA5508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BA5508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9E5866F" w14:textId="518B935B" w:rsidR="00E01069" w:rsidRPr="006461EA" w:rsidRDefault="00E01069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  -</w:t>
            </w:r>
          </w:p>
        </w:tc>
      </w:tr>
      <w:tr w:rsidR="00E01069" w:rsidRPr="006461EA" w14:paraId="6CDB0D28" w14:textId="77777777" w:rsidTr="003A73FF">
        <w:trPr>
          <w:gridAfter w:val="1"/>
          <w:wAfter w:w="16" w:type="dxa"/>
        </w:trPr>
        <w:tc>
          <w:tcPr>
            <w:tcW w:w="2295" w:type="dxa"/>
            <w:shd w:val="clear" w:color="auto" w:fill="auto"/>
          </w:tcPr>
          <w:p w14:paraId="00343C91" w14:textId="77777777" w:rsidR="00E01069" w:rsidRPr="006461EA" w:rsidRDefault="00E01069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05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6F043102" w14:textId="77777777" w:rsidR="00E01069" w:rsidRPr="006461EA" w:rsidRDefault="00E01069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    -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0ED90B9F" w14:textId="77777777" w:rsidR="00E01069" w:rsidRPr="006461EA" w:rsidRDefault="00E01069" w:rsidP="000B7E71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0185">
              <w:rPr>
                <w:rFonts w:ascii="Browallia New" w:hAnsi="Browallia New" w:cs="Browallia New"/>
                <w:sz w:val="24"/>
                <w:szCs w:val="24"/>
              </w:rPr>
              <w:t>716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379F9839" w14:textId="77777777" w:rsidR="00E01069" w:rsidRPr="006461EA" w:rsidRDefault="00E01069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0185">
              <w:rPr>
                <w:rFonts w:ascii="Browallia New" w:hAnsi="Browallia New" w:cs="Browallia New"/>
                <w:sz w:val="24"/>
                <w:szCs w:val="24"/>
              </w:rPr>
              <w:t>716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009F84CC" w14:textId="77777777" w:rsidR="00E01069" w:rsidRPr="00BD099F" w:rsidRDefault="00E01069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right" w:pos="1224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    -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02B64188" w14:textId="77777777" w:rsidR="00E01069" w:rsidRPr="006461EA" w:rsidRDefault="00E01069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0185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BF0185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BF0185">
              <w:rPr>
                <w:rFonts w:ascii="Browallia New" w:hAnsi="Browallia New" w:cs="Browallia New"/>
                <w:sz w:val="24"/>
                <w:szCs w:val="24"/>
              </w:rPr>
              <w:t>05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4FCB375" w14:textId="77777777" w:rsidR="00E01069" w:rsidRPr="006461EA" w:rsidRDefault="00E01069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0185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0D7D658F" w14:textId="77777777" w:rsidR="00E01069" w:rsidRPr="006461EA" w:rsidRDefault="00E01069" w:rsidP="000B7E71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0185">
              <w:rPr>
                <w:rFonts w:ascii="Browallia New" w:hAnsi="Browallia New" w:cs="Browallia New"/>
                <w:sz w:val="24"/>
                <w:szCs w:val="24"/>
              </w:rPr>
              <w:t>716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1EADE62C" w14:textId="77777777" w:rsidR="00E01069" w:rsidRPr="006461EA" w:rsidRDefault="00E01069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0185">
              <w:rPr>
                <w:rFonts w:ascii="Browallia New" w:hAnsi="Browallia New" w:cs="Browallia New"/>
                <w:sz w:val="24"/>
                <w:szCs w:val="24"/>
              </w:rPr>
              <w:t>716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63DF32" w14:textId="77777777" w:rsidR="00E01069" w:rsidRPr="00BD099F" w:rsidRDefault="00E01069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right" w:pos="1224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    -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2763BA5" w14:textId="77777777" w:rsidR="00E01069" w:rsidRPr="006461EA" w:rsidRDefault="00E01069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0185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BF0185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BF0185">
              <w:rPr>
                <w:rFonts w:ascii="Browallia New" w:hAnsi="Browallia New" w:cs="Browallia New"/>
                <w:sz w:val="24"/>
                <w:szCs w:val="24"/>
              </w:rPr>
              <w:t>05</w:t>
            </w:r>
          </w:p>
        </w:tc>
      </w:tr>
      <w:tr w:rsidR="00E01069" w:rsidRPr="006461EA" w14:paraId="7CE0D050" w14:textId="77777777" w:rsidTr="003A73FF">
        <w:trPr>
          <w:gridAfter w:val="1"/>
          <w:wAfter w:w="16" w:type="dxa"/>
        </w:trPr>
        <w:tc>
          <w:tcPr>
            <w:tcW w:w="2295" w:type="dxa"/>
            <w:shd w:val="clear" w:color="auto" w:fill="auto"/>
          </w:tcPr>
          <w:p w14:paraId="2A94A261" w14:textId="77777777" w:rsidR="00E01069" w:rsidRPr="006461EA" w:rsidRDefault="00E01069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05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เงินกู้ยืม 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- </w:t>
            </w: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23263DFB" w14:textId="77777777" w:rsidR="00E01069" w:rsidRPr="00BD099F" w:rsidRDefault="00E01069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    -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0D247864" w14:textId="77777777" w:rsidR="00E01069" w:rsidRPr="006461EA" w:rsidRDefault="00E01069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    -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4B2B3C44" w14:textId="77777777" w:rsidR="00E01069" w:rsidRPr="006461EA" w:rsidRDefault="00E01069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    -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54B3CF6C" w14:textId="77777777" w:rsidR="00E01069" w:rsidRPr="00BD099F" w:rsidRDefault="00E01069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right" w:pos="1224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    -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11295075" w14:textId="77777777" w:rsidR="00E01069" w:rsidRPr="006461EA" w:rsidRDefault="00E01069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    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9005365" w14:textId="77777777" w:rsidR="00E01069" w:rsidRPr="006461EA" w:rsidRDefault="00E01069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0185">
              <w:rPr>
                <w:rFonts w:ascii="Browallia New" w:hAnsi="Browallia New" w:cs="Browallia New"/>
                <w:sz w:val="24"/>
                <w:szCs w:val="24"/>
              </w:rPr>
              <w:t>198,000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1C8C410E" w14:textId="77777777" w:rsidR="00E01069" w:rsidRPr="006461EA" w:rsidRDefault="00E01069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    -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4BA87733" w14:textId="77777777" w:rsidR="00E01069" w:rsidRPr="006461EA" w:rsidRDefault="00E01069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0185">
              <w:rPr>
                <w:rFonts w:ascii="Browallia New" w:hAnsi="Browallia New" w:cs="Browallia New"/>
                <w:sz w:val="24"/>
                <w:szCs w:val="24"/>
              </w:rPr>
              <w:t>198,000</w:t>
            </w:r>
          </w:p>
        </w:tc>
        <w:tc>
          <w:tcPr>
            <w:tcW w:w="1440" w:type="dxa"/>
            <w:shd w:val="clear" w:color="auto" w:fill="auto"/>
          </w:tcPr>
          <w:p w14:paraId="18F1B373" w14:textId="77777777" w:rsidR="00E01069" w:rsidRPr="00BD099F" w:rsidRDefault="00E01069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right" w:pos="122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5508">
              <w:rPr>
                <w:rFonts w:ascii="Browallia New" w:hAnsi="Browallia New" w:cs="Browallia New"/>
                <w:sz w:val="24"/>
                <w:szCs w:val="24"/>
              </w:rPr>
              <w:t xml:space="preserve">MLR </w:t>
            </w:r>
            <w:r w:rsidRPr="00BA550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– </w:t>
            </w:r>
            <w:r w:rsidRPr="00BA5508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A5508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BA5508">
              <w:rPr>
                <w:rFonts w:ascii="Browallia New" w:hAnsi="Browallia New" w:cs="Browallia New"/>
                <w:sz w:val="24"/>
                <w:szCs w:val="24"/>
              </w:rPr>
              <w:t>50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B7E070A" w14:textId="250B356C" w:rsidR="00E01069" w:rsidRPr="006461EA" w:rsidRDefault="00E01069" w:rsidP="000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  -</w:t>
            </w:r>
          </w:p>
        </w:tc>
      </w:tr>
    </w:tbl>
    <w:p w14:paraId="18B7FCDE" w14:textId="77777777" w:rsidR="00A44461" w:rsidRPr="006461EA" w:rsidRDefault="00A44461" w:rsidP="000B46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00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sectPr w:rsidR="00A44461" w:rsidRPr="006461EA" w:rsidSect="00DE6601">
          <w:pgSz w:w="16834" w:h="11909" w:orient="landscape" w:code="9"/>
          <w:pgMar w:top="1560" w:right="1083" w:bottom="990" w:left="1170" w:header="720" w:footer="431" w:gutter="0"/>
          <w:cols w:space="720"/>
        </w:sectPr>
      </w:pPr>
    </w:p>
    <w:p w14:paraId="7113DD50" w14:textId="77777777" w:rsidR="00371706" w:rsidRPr="006461EA" w:rsidRDefault="00371706" w:rsidP="007D46B3">
      <w:pPr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450"/>
        </w:tabs>
        <w:spacing w:line="240" w:lineRule="auto"/>
        <w:ind w:left="426" w:right="1800" w:hanging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6461EA">
        <w:rPr>
          <w:rFonts w:ascii="Browallia New" w:hAnsi="Browallia New" w:cs="Browallia New"/>
          <w:sz w:val="28"/>
          <w:szCs w:val="28"/>
          <w:u w:val="single"/>
          <w:cs/>
        </w:rPr>
        <w:lastRenderedPageBreak/>
        <w:t>ภาระผูกพัน</w:t>
      </w:r>
      <w:r w:rsidRPr="006461EA">
        <w:rPr>
          <w:rFonts w:ascii="Browallia New" w:hAnsi="Browallia New" w:cs="Browallia New"/>
          <w:sz w:val="28"/>
          <w:szCs w:val="28"/>
          <w:u w:val="single"/>
          <w:cs/>
          <w:lang w:val="en-GB"/>
        </w:rPr>
        <w:t>และหนี้สินที่อาจเกิดขึ้น</w:t>
      </w:r>
    </w:p>
    <w:p w14:paraId="221E2AEB" w14:textId="77777777" w:rsidR="001A3520" w:rsidRPr="006461EA" w:rsidRDefault="001A3520" w:rsidP="001A35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3034D311" w14:textId="7BA404FB" w:rsidR="000B1EAF" w:rsidRPr="00BF6684" w:rsidRDefault="001A3520" w:rsidP="005E4F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6461EA">
        <w:rPr>
          <w:rFonts w:ascii="Browallia New" w:hAnsi="Browallia New" w:cs="Browallia New"/>
          <w:spacing w:val="-4"/>
          <w:sz w:val="28"/>
          <w:szCs w:val="28"/>
        </w:rPr>
        <w:t xml:space="preserve">       </w:t>
      </w:r>
      <w:r w:rsidRPr="006461EA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ณ วันที่ </w:t>
      </w:r>
      <w:r w:rsidRPr="006461EA">
        <w:rPr>
          <w:rFonts w:ascii="Browallia New" w:hAnsi="Browallia New" w:cs="Browallia New"/>
          <w:spacing w:val="-4"/>
          <w:sz w:val="28"/>
          <w:szCs w:val="28"/>
        </w:rPr>
        <w:t xml:space="preserve">31 </w:t>
      </w:r>
      <w:r w:rsidRPr="006461EA">
        <w:rPr>
          <w:rFonts w:ascii="Browallia New" w:hAnsi="Browallia New" w:cs="Browallia New" w:hint="cs"/>
          <w:spacing w:val="-4"/>
          <w:sz w:val="28"/>
          <w:szCs w:val="28"/>
          <w:cs/>
        </w:rPr>
        <w:t>ธันวาค</w:t>
      </w:r>
      <w:r w:rsidRPr="0000702A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ม </w:t>
      </w:r>
      <w:r w:rsidRPr="0000702A">
        <w:rPr>
          <w:rFonts w:ascii="Browallia New" w:hAnsi="Browallia New" w:cs="Browallia New"/>
          <w:spacing w:val="-4"/>
          <w:sz w:val="28"/>
          <w:szCs w:val="28"/>
        </w:rPr>
        <w:t>256</w:t>
      </w:r>
      <w:r w:rsidR="00BF6684" w:rsidRPr="0000702A">
        <w:rPr>
          <w:rFonts w:ascii="Browallia New" w:hAnsi="Browallia New" w:cs="Browallia New"/>
          <w:spacing w:val="-4"/>
          <w:sz w:val="28"/>
          <w:szCs w:val="28"/>
        </w:rPr>
        <w:t>2</w:t>
      </w:r>
    </w:p>
    <w:p w14:paraId="11566615" w14:textId="77777777" w:rsidR="000B1EAF" w:rsidRDefault="000B1EAF" w:rsidP="005E4F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019413DB" w14:textId="686F5FA2" w:rsidR="00217A40" w:rsidRPr="0076593C" w:rsidRDefault="0014679D" w:rsidP="00217A40">
      <w:pPr>
        <w:pStyle w:val="ListParagraph"/>
        <w:numPr>
          <w:ilvl w:val="1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ind w:left="990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76593C">
        <w:rPr>
          <w:rFonts w:ascii="Browallia New" w:hAnsi="Browallia New" w:cs="Browallia New" w:hint="cs"/>
          <w:sz w:val="28"/>
          <w:szCs w:val="28"/>
          <w:cs/>
        </w:rPr>
        <w:t>กลุ่ม</w:t>
      </w:r>
      <w:r w:rsidR="00217A40" w:rsidRPr="0076593C">
        <w:rPr>
          <w:rFonts w:ascii="Browallia New" w:hAnsi="Browallia New" w:cs="Browallia New" w:hint="cs"/>
          <w:sz w:val="28"/>
          <w:szCs w:val="28"/>
          <w:cs/>
        </w:rPr>
        <w:t>บริษัท</w:t>
      </w:r>
      <w:r w:rsidR="00217A40" w:rsidRPr="0076593C">
        <w:rPr>
          <w:rFonts w:ascii="Browallia New" w:hAnsi="Browallia New" w:cs="Browallia New"/>
          <w:sz w:val="28"/>
          <w:szCs w:val="28"/>
          <w:cs/>
        </w:rPr>
        <w:t xml:space="preserve">มีสัญญาขายสินค้าและให้บริการกับลูกค้าซึ่งยังไม่ได้ส่งมอบสินค้าหรือยังไม่ได้ส่งมอบงานบริการเป็นจำนวนเงินรวม </w:t>
      </w:r>
      <w:r w:rsidR="00217A40" w:rsidRPr="0076593C">
        <w:rPr>
          <w:rFonts w:ascii="Browallia New" w:hAnsi="Browallia New" w:cs="Browallia New"/>
          <w:sz w:val="28"/>
          <w:szCs w:val="28"/>
        </w:rPr>
        <w:t>1,</w:t>
      </w:r>
      <w:r w:rsidR="00DF46F7" w:rsidRPr="0076593C">
        <w:rPr>
          <w:rFonts w:ascii="Browallia New" w:hAnsi="Browallia New" w:cs="Browallia New"/>
          <w:sz w:val="28"/>
          <w:szCs w:val="28"/>
        </w:rPr>
        <w:t>916</w:t>
      </w:r>
      <w:r w:rsidR="00217A40" w:rsidRPr="0076593C">
        <w:rPr>
          <w:rFonts w:ascii="Browallia New" w:hAnsi="Browallia New" w:cs="Browallia New"/>
          <w:sz w:val="28"/>
          <w:szCs w:val="28"/>
        </w:rPr>
        <w:t xml:space="preserve"> </w:t>
      </w:r>
      <w:r w:rsidR="00217A40" w:rsidRPr="0076593C">
        <w:rPr>
          <w:rFonts w:ascii="Browallia New" w:hAnsi="Browallia New" w:cs="Browallia New"/>
          <w:sz w:val="28"/>
          <w:szCs w:val="28"/>
          <w:cs/>
        </w:rPr>
        <w:t>ล้านบา</w:t>
      </w:r>
      <w:r w:rsidR="00217A40" w:rsidRPr="0076593C">
        <w:rPr>
          <w:rFonts w:ascii="Browallia New" w:hAnsi="Browallia New" w:cs="Browallia New" w:hint="cs"/>
          <w:sz w:val="28"/>
          <w:szCs w:val="28"/>
          <w:cs/>
        </w:rPr>
        <w:t>ท</w:t>
      </w:r>
      <w:r w:rsidR="00217A40" w:rsidRPr="0076593C">
        <w:rPr>
          <w:rFonts w:ascii="Browallia New" w:hAnsi="Browallia New" w:cs="Browallia New"/>
          <w:sz w:val="28"/>
          <w:szCs w:val="28"/>
        </w:rPr>
        <w:t xml:space="preserve"> </w:t>
      </w:r>
      <w:r w:rsidR="00217A40" w:rsidRPr="0076593C">
        <w:rPr>
          <w:rFonts w:ascii="Browallia New" w:hAnsi="Browallia New" w:cs="Browallia New" w:hint="cs"/>
          <w:sz w:val="28"/>
          <w:szCs w:val="28"/>
          <w:cs/>
        </w:rPr>
        <w:t xml:space="preserve">(ส่วนของบริษัท </w:t>
      </w:r>
      <w:r w:rsidR="00217A40" w:rsidRPr="0076593C">
        <w:rPr>
          <w:rFonts w:ascii="Browallia New" w:hAnsi="Browallia New" w:cs="Browallia New"/>
          <w:sz w:val="28"/>
          <w:szCs w:val="28"/>
        </w:rPr>
        <w:t xml:space="preserve">: </w:t>
      </w:r>
      <w:r w:rsidR="00217A40" w:rsidRPr="0076593C">
        <w:rPr>
          <w:rFonts w:ascii="Browallia New" w:hAnsi="Browallia New" w:cs="Browallia New"/>
          <w:color w:val="000000" w:themeColor="text1"/>
          <w:sz w:val="28"/>
          <w:szCs w:val="28"/>
        </w:rPr>
        <w:t>1,</w:t>
      </w:r>
      <w:r w:rsidR="0000702A" w:rsidRPr="0076593C">
        <w:rPr>
          <w:rFonts w:ascii="Browallia New" w:hAnsi="Browallia New" w:cs="Browallia New"/>
          <w:color w:val="000000" w:themeColor="text1"/>
          <w:sz w:val="28"/>
          <w:szCs w:val="28"/>
        </w:rPr>
        <w:t>814</w:t>
      </w:r>
      <w:r w:rsidR="00217A40" w:rsidRPr="0076593C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 xml:space="preserve"> ล้านบาท</w:t>
      </w:r>
      <w:r w:rsidR="00217A40" w:rsidRPr="0076593C">
        <w:rPr>
          <w:rFonts w:ascii="Browallia New" w:hAnsi="Browallia New" w:cs="Browallia New" w:hint="cs"/>
          <w:sz w:val="28"/>
          <w:szCs w:val="28"/>
          <w:cs/>
        </w:rPr>
        <w:t>)</w:t>
      </w:r>
    </w:p>
    <w:p w14:paraId="6C0B08FF" w14:textId="77777777" w:rsidR="00E01069" w:rsidRPr="002454E1" w:rsidRDefault="00E01069" w:rsidP="00E0106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81"/>
        </w:tabs>
        <w:spacing w:line="240" w:lineRule="auto"/>
        <w:ind w:left="999"/>
        <w:jc w:val="thaiDistribute"/>
        <w:rPr>
          <w:rFonts w:ascii="Browallia New" w:hAnsi="Browallia New" w:cs="Browallia New"/>
          <w:sz w:val="28"/>
          <w:szCs w:val="28"/>
          <w:highlight w:val="yellow"/>
        </w:rPr>
      </w:pPr>
    </w:p>
    <w:p w14:paraId="5522DBAF" w14:textId="659C5E91" w:rsidR="00924647" w:rsidRPr="0000702A" w:rsidRDefault="00E16B0B" w:rsidP="0014679D">
      <w:pPr>
        <w:pStyle w:val="ListParagraph"/>
        <w:numPr>
          <w:ilvl w:val="1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81"/>
        </w:tabs>
        <w:spacing w:line="240" w:lineRule="auto"/>
        <w:ind w:left="990" w:hanging="54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00702A">
        <w:rPr>
          <w:rFonts w:ascii="Browallia New" w:hAnsi="Browallia New" w:cs="Browallia New"/>
          <w:sz w:val="28"/>
          <w:szCs w:val="28"/>
          <w:cs/>
        </w:rPr>
        <w:t>บริษัทมีหนี้สินที่อาจเกิดขึ้นจากการที่ธนาคารออกหนังสือค้ำประกันสำหรับการปฏิบัติตามสัญญาและการใช้ไฟฟ้า พร้อมทั้งได้นำที่ดินบางส่วนพร้อมสิ่งปลูกสร้างของบริษัทไปเป็นหลักประกันหนังสือค้ำประกันดังกล</w:t>
      </w:r>
      <w:r w:rsidRPr="0000702A">
        <w:rPr>
          <w:rFonts w:ascii="Browallia New" w:hAnsi="Browallia New" w:cs="Browallia New" w:hint="cs"/>
          <w:sz w:val="28"/>
          <w:szCs w:val="28"/>
          <w:cs/>
        </w:rPr>
        <w:t>่าว ดังต่อไปนี้</w:t>
      </w:r>
    </w:p>
    <w:p w14:paraId="0578DF4E" w14:textId="77777777" w:rsidR="00E57A58" w:rsidRPr="007F7583" w:rsidRDefault="00E57A58" w:rsidP="00675E47">
      <w:pPr>
        <w:pStyle w:val="ListParagraph"/>
        <w:rPr>
          <w:rFonts w:ascii="Browallia New" w:hAnsi="Browallia New" w:cs="Browallia New"/>
          <w:sz w:val="28"/>
          <w:szCs w:val="28"/>
        </w:rPr>
      </w:pPr>
    </w:p>
    <w:tbl>
      <w:tblPr>
        <w:tblW w:w="8358" w:type="dxa"/>
        <w:tblInd w:w="993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957"/>
        <w:gridCol w:w="2160"/>
        <w:gridCol w:w="171"/>
        <w:gridCol w:w="2070"/>
      </w:tblGrid>
      <w:tr w:rsidR="00E17085" w:rsidRPr="007D1251" w14:paraId="51EA51EF" w14:textId="77777777" w:rsidTr="00EC7F75">
        <w:trPr>
          <w:cantSplit/>
          <w:trHeight w:val="240"/>
        </w:trPr>
        <w:tc>
          <w:tcPr>
            <w:tcW w:w="3957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0E268393" w14:textId="77777777" w:rsidR="00E17085" w:rsidRPr="007F7583" w:rsidRDefault="00E17085" w:rsidP="00EC7F75">
            <w:pPr>
              <w:spacing w:line="240" w:lineRule="auto"/>
              <w:ind w:left="277" w:hanging="277"/>
              <w:rPr>
                <w:rFonts w:ascii="Browallia New" w:hAnsi="Browallia New" w:cs="Browallia New"/>
                <w:sz w:val="28"/>
                <w:szCs w:val="28"/>
              </w:rPr>
            </w:pPr>
            <w:bookmarkStart w:id="9" w:name="_Hlk513819362"/>
          </w:p>
        </w:tc>
        <w:tc>
          <w:tcPr>
            <w:tcW w:w="2160" w:type="dxa"/>
          </w:tcPr>
          <w:p w14:paraId="769253C0" w14:textId="77777777" w:rsidR="00E17085" w:rsidRPr="007F7583" w:rsidRDefault="00E17085" w:rsidP="00EC7F75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1" w:type="dxa"/>
            <w:tcBorders>
              <w:right w:val="nil"/>
            </w:tcBorders>
          </w:tcPr>
          <w:p w14:paraId="66A3D32D" w14:textId="77777777" w:rsidR="00E17085" w:rsidRPr="007F7583" w:rsidRDefault="00E17085" w:rsidP="00EC7F75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070" w:type="dxa"/>
            <w:tcBorders>
              <w:left w:val="nil"/>
            </w:tcBorders>
          </w:tcPr>
          <w:p w14:paraId="35E94AE0" w14:textId="77777777" w:rsidR="00E17085" w:rsidRPr="007D1251" w:rsidRDefault="00E17085" w:rsidP="00EC7F75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D1251">
              <w:rPr>
                <w:rFonts w:ascii="Browallia New" w:hAnsi="Browallia New" w:cs="Browalli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E17085" w:rsidRPr="007D1251" w14:paraId="07892BE7" w14:textId="77777777" w:rsidTr="00EC7F75">
        <w:trPr>
          <w:cantSplit/>
        </w:trPr>
        <w:tc>
          <w:tcPr>
            <w:tcW w:w="3957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25562082" w14:textId="77777777" w:rsidR="00E17085" w:rsidRPr="007F7583" w:rsidRDefault="00E17085" w:rsidP="00EC7F75">
            <w:pPr>
              <w:spacing w:line="240" w:lineRule="auto"/>
              <w:ind w:left="277" w:hanging="277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vAlign w:val="bottom"/>
          </w:tcPr>
          <w:p w14:paraId="7429D72B" w14:textId="77777777" w:rsidR="00E17085" w:rsidRPr="007F7583" w:rsidRDefault="00E17085" w:rsidP="00EC7F75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F7583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1" w:type="dxa"/>
          </w:tcPr>
          <w:p w14:paraId="04307274" w14:textId="77777777" w:rsidR="00E17085" w:rsidRPr="007F7583" w:rsidRDefault="00E17085" w:rsidP="00EC7F75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7886FFA" w14:textId="77777777" w:rsidR="008C6C23" w:rsidRPr="007D1251" w:rsidRDefault="00E17085" w:rsidP="00EC7F75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7D1251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</w:t>
            </w:r>
          </w:p>
          <w:p w14:paraId="51A379EC" w14:textId="3A98808D" w:rsidR="00E17085" w:rsidRPr="007D1251" w:rsidRDefault="00E17085" w:rsidP="00EC7F75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D1251">
              <w:rPr>
                <w:rFonts w:ascii="Browallia New" w:hAnsi="Browallia New" w:cs="Browallia New"/>
                <w:sz w:val="28"/>
                <w:szCs w:val="28"/>
                <w:cs/>
              </w:rPr>
              <w:t>ของบริษัท</w:t>
            </w:r>
          </w:p>
        </w:tc>
      </w:tr>
      <w:tr w:rsidR="00E17085" w:rsidRPr="007D1251" w14:paraId="2767D2F0" w14:textId="77777777" w:rsidTr="00EC7F75">
        <w:trPr>
          <w:cantSplit/>
          <w:trHeight w:val="345"/>
        </w:trPr>
        <w:tc>
          <w:tcPr>
            <w:tcW w:w="3957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3465F63D" w14:textId="77777777" w:rsidR="00E17085" w:rsidRPr="007F7583" w:rsidRDefault="00E17085" w:rsidP="00EC7F7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3"/>
              </w:tabs>
              <w:spacing w:line="240" w:lineRule="auto"/>
              <w:ind w:left="993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46A45A47" w14:textId="77777777" w:rsidR="00E17085" w:rsidRPr="007F7583" w:rsidRDefault="00E17085" w:rsidP="00EC7F7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3"/>
              </w:tabs>
              <w:spacing w:line="240" w:lineRule="auto"/>
              <w:ind w:left="993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71" w:type="dxa"/>
          </w:tcPr>
          <w:p w14:paraId="2A2820A6" w14:textId="77777777" w:rsidR="00E17085" w:rsidRPr="007F7583" w:rsidRDefault="00E17085" w:rsidP="00EC7F7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3"/>
              </w:tabs>
              <w:spacing w:line="240" w:lineRule="auto"/>
              <w:ind w:left="993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tcMar>
              <w:top w:w="0" w:type="dxa"/>
              <w:left w:w="72" w:type="dxa"/>
              <w:bottom w:w="0" w:type="dxa"/>
              <w:right w:w="72" w:type="dxa"/>
            </w:tcMar>
          </w:tcPr>
          <w:p w14:paraId="60794563" w14:textId="77777777" w:rsidR="00E17085" w:rsidRPr="007D1251" w:rsidRDefault="00E17085" w:rsidP="00EC7F7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3"/>
              </w:tabs>
              <w:spacing w:line="240" w:lineRule="auto"/>
              <w:ind w:left="993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</w:tr>
      <w:tr w:rsidR="00E17085" w:rsidRPr="007D1251" w14:paraId="54B5BAD1" w14:textId="77777777" w:rsidTr="00EC7F75">
        <w:trPr>
          <w:cantSplit/>
          <w:trHeight w:val="355"/>
        </w:trPr>
        <w:tc>
          <w:tcPr>
            <w:tcW w:w="3957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55141136" w14:textId="77777777" w:rsidR="00E17085" w:rsidRPr="007F7583" w:rsidRDefault="00E17085" w:rsidP="00EC7F75">
            <w:pPr>
              <w:tabs>
                <w:tab w:val="center" w:pos="1609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F7583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หนี้สินที่อาจเกิดขึ้นจากการค้ำประกัน</w:t>
            </w:r>
          </w:p>
        </w:tc>
        <w:tc>
          <w:tcPr>
            <w:tcW w:w="2160" w:type="dxa"/>
          </w:tcPr>
          <w:p w14:paraId="7DE51E27" w14:textId="7430A487" w:rsidR="00E17085" w:rsidRPr="007F7583" w:rsidRDefault="00E43BB7" w:rsidP="00EC7F75">
            <w:pPr>
              <w:ind w:left="-157" w:right="9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312</w:t>
            </w:r>
            <w:r w:rsidR="00821235" w:rsidRPr="007F758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>
              <w:rPr>
                <w:rFonts w:ascii="Browallia New" w:hAnsi="Browallia New" w:cs="Browallia New"/>
                <w:sz w:val="28"/>
                <w:szCs w:val="28"/>
              </w:rPr>
              <w:t>998</w:t>
            </w:r>
          </w:p>
        </w:tc>
        <w:tc>
          <w:tcPr>
            <w:tcW w:w="171" w:type="dxa"/>
          </w:tcPr>
          <w:p w14:paraId="59C2C0B1" w14:textId="77777777" w:rsidR="00E17085" w:rsidRPr="007F7583" w:rsidRDefault="00E17085" w:rsidP="00EC7F75">
            <w:pPr>
              <w:spacing w:line="240" w:lineRule="auto"/>
              <w:ind w:left="426"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070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1F673054" w14:textId="7B31FC3D" w:rsidR="00E17085" w:rsidRPr="007D1251" w:rsidRDefault="00D12E08" w:rsidP="00431C89">
            <w:pPr>
              <w:tabs>
                <w:tab w:val="clear" w:pos="1871"/>
                <w:tab w:val="center" w:pos="1609"/>
                <w:tab w:val="left" w:pos="1695"/>
              </w:tabs>
              <w:spacing w:line="240" w:lineRule="auto"/>
              <w:ind w:right="10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D1251">
              <w:rPr>
                <w:rFonts w:ascii="Browallia New" w:hAnsi="Browallia New" w:cs="Browallia New"/>
                <w:sz w:val="28"/>
                <w:szCs w:val="28"/>
              </w:rPr>
              <w:t>250,182</w:t>
            </w:r>
          </w:p>
        </w:tc>
      </w:tr>
      <w:bookmarkEnd w:id="9"/>
    </w:tbl>
    <w:p w14:paraId="62CDF010" w14:textId="77777777" w:rsidR="000B1EAF" w:rsidRPr="007F7583" w:rsidRDefault="000B1EAF" w:rsidP="000B1EA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ind w:left="993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31B1653C" w14:textId="043DE40A" w:rsidR="00371706" w:rsidRPr="007F7583" w:rsidRDefault="000B1EAF" w:rsidP="0014679D">
      <w:pPr>
        <w:pStyle w:val="ListParagraph"/>
        <w:numPr>
          <w:ilvl w:val="1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81"/>
        </w:tabs>
        <w:spacing w:line="240" w:lineRule="auto"/>
        <w:ind w:left="990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7F7583">
        <w:rPr>
          <w:rFonts w:ascii="Browallia New" w:hAnsi="Browallia New" w:cs="Browallia New"/>
          <w:sz w:val="28"/>
          <w:szCs w:val="28"/>
        </w:rPr>
        <w:tab/>
      </w:r>
      <w:r w:rsidR="0014679D" w:rsidRPr="007F7583">
        <w:rPr>
          <w:rFonts w:ascii="Browallia New" w:hAnsi="Browallia New" w:cs="Browallia New"/>
          <w:sz w:val="28"/>
          <w:szCs w:val="28"/>
          <w:cs/>
        </w:rPr>
        <w:t>กลุ่ม</w:t>
      </w:r>
      <w:r w:rsidR="00D12DAD" w:rsidRPr="007F7583">
        <w:rPr>
          <w:rFonts w:ascii="Browallia New" w:hAnsi="Browallia New" w:cs="Browallia New"/>
          <w:sz w:val="28"/>
          <w:szCs w:val="28"/>
          <w:cs/>
        </w:rPr>
        <w:t>บริษัทมีภาระผูกพันเกี่ยวกับสัญญาเช่าที่ดินและรถยนต์ จำนวนเงินที่ต้องจ่ายในอนาคตตามสัญญาเช่าดำเนินงานที่ไม่สามารถยกเลิกได้ มีดังนี้</w:t>
      </w:r>
    </w:p>
    <w:p w14:paraId="7D85729B" w14:textId="77777777" w:rsidR="00371706" w:rsidRPr="007F7583" w:rsidRDefault="00371706" w:rsidP="00436AB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ind w:left="993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tbl>
      <w:tblPr>
        <w:tblW w:w="8367" w:type="dxa"/>
        <w:tblInd w:w="993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969"/>
        <w:gridCol w:w="2160"/>
        <w:gridCol w:w="180"/>
        <w:gridCol w:w="2058"/>
      </w:tblGrid>
      <w:tr w:rsidR="00F95339" w:rsidRPr="007D1251" w14:paraId="3EB21128" w14:textId="77777777" w:rsidTr="00331463">
        <w:trPr>
          <w:cantSplit/>
          <w:trHeight w:val="240"/>
        </w:trPr>
        <w:tc>
          <w:tcPr>
            <w:tcW w:w="3969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038A8CEA" w14:textId="77777777" w:rsidR="00F95339" w:rsidRPr="007F7583" w:rsidRDefault="00F95339" w:rsidP="001E34F0">
            <w:pPr>
              <w:spacing w:line="240" w:lineRule="auto"/>
              <w:ind w:left="277" w:hanging="277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398" w:type="dxa"/>
            <w:gridSpan w:val="3"/>
          </w:tcPr>
          <w:p w14:paraId="657B1A6F" w14:textId="77777777" w:rsidR="00F95339" w:rsidRPr="007F7583" w:rsidRDefault="00F95339" w:rsidP="00F95339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F758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        (หน่วย : พันบาท)</w:t>
            </w:r>
          </w:p>
        </w:tc>
      </w:tr>
      <w:tr w:rsidR="002D25EA" w:rsidRPr="007D1251" w14:paraId="30145732" w14:textId="77777777" w:rsidTr="00F95339">
        <w:trPr>
          <w:cantSplit/>
        </w:trPr>
        <w:tc>
          <w:tcPr>
            <w:tcW w:w="3969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5048F689" w14:textId="77777777" w:rsidR="002D25EA" w:rsidRPr="007F7583" w:rsidRDefault="002D25EA" w:rsidP="001E34F0">
            <w:pPr>
              <w:spacing w:line="240" w:lineRule="auto"/>
              <w:ind w:left="277" w:hanging="277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177081AA" w14:textId="77777777" w:rsidR="00F95339" w:rsidRPr="007F7583" w:rsidRDefault="00F95339" w:rsidP="001E34F0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1A26B8CB" w14:textId="60C5984C" w:rsidR="002D25EA" w:rsidRPr="007F7583" w:rsidRDefault="002D25EA" w:rsidP="001E34F0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F7583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5A8C011C" w14:textId="77777777" w:rsidR="002D25EA" w:rsidRPr="007F7583" w:rsidRDefault="002D25EA" w:rsidP="001E34F0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813864F" w14:textId="669E44E3" w:rsidR="002D25EA" w:rsidRPr="007F7583" w:rsidRDefault="002D25EA" w:rsidP="001E34F0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F7583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</w:t>
            </w:r>
            <w:r w:rsidR="00F95339" w:rsidRPr="007F7583">
              <w:rPr>
                <w:rFonts w:ascii="Browallia New" w:hAnsi="Browallia New" w:cs="Browallia New"/>
                <w:sz w:val="28"/>
                <w:szCs w:val="28"/>
              </w:rPr>
              <w:t xml:space="preserve">            </w:t>
            </w:r>
            <w:r w:rsidRPr="007F7583">
              <w:rPr>
                <w:rFonts w:ascii="Browallia New" w:hAnsi="Browallia New" w:cs="Browallia New"/>
                <w:sz w:val="28"/>
                <w:szCs w:val="28"/>
                <w:cs/>
              </w:rPr>
              <w:t>ของบริษัท</w:t>
            </w:r>
          </w:p>
        </w:tc>
      </w:tr>
      <w:tr w:rsidR="002D25EA" w:rsidRPr="007D1251" w14:paraId="6A4B35EE" w14:textId="77777777" w:rsidTr="00F95339">
        <w:trPr>
          <w:cantSplit/>
          <w:trHeight w:val="80"/>
        </w:trPr>
        <w:tc>
          <w:tcPr>
            <w:tcW w:w="3969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1761F27B" w14:textId="77777777" w:rsidR="002D25EA" w:rsidRPr="007F7583" w:rsidRDefault="002D25EA" w:rsidP="001E34F0">
            <w:pPr>
              <w:tabs>
                <w:tab w:val="center" w:pos="1609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23A01FF1" w14:textId="77777777" w:rsidR="002D25EA" w:rsidRPr="007F7583" w:rsidRDefault="002D25EA" w:rsidP="001E34F0">
            <w:pPr>
              <w:tabs>
                <w:tab w:val="center" w:pos="1609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0F6306C" w14:textId="77777777" w:rsidR="002D25EA" w:rsidRPr="007F7583" w:rsidRDefault="002D25EA" w:rsidP="001E34F0">
            <w:pPr>
              <w:tabs>
                <w:tab w:val="center" w:pos="1609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058" w:type="dxa"/>
            <w:tcBorders>
              <w:top w:val="single" w:sz="4" w:space="0" w:color="auto"/>
            </w:tcBorders>
            <w:tcMar>
              <w:top w:w="0" w:type="dxa"/>
              <w:left w:w="72" w:type="dxa"/>
              <w:bottom w:w="0" w:type="dxa"/>
              <w:right w:w="72" w:type="dxa"/>
            </w:tcMar>
          </w:tcPr>
          <w:p w14:paraId="0FAC9134" w14:textId="77777777" w:rsidR="002D25EA" w:rsidRPr="007F7583" w:rsidRDefault="002D25EA" w:rsidP="001E34F0">
            <w:pPr>
              <w:tabs>
                <w:tab w:val="center" w:pos="1609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31C89" w:rsidRPr="007D1251" w14:paraId="3102FCD6" w14:textId="77777777" w:rsidTr="00F95339">
        <w:trPr>
          <w:cantSplit/>
          <w:trHeight w:val="80"/>
        </w:trPr>
        <w:tc>
          <w:tcPr>
            <w:tcW w:w="3969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6260D495" w14:textId="77777777" w:rsidR="00431C89" w:rsidRPr="007F7583" w:rsidRDefault="00431C89" w:rsidP="00431C89">
            <w:pPr>
              <w:tabs>
                <w:tab w:val="center" w:pos="1609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F7583">
              <w:rPr>
                <w:rFonts w:ascii="Browallia New" w:hAnsi="Browallia New" w:cs="Browallia New"/>
                <w:sz w:val="28"/>
                <w:szCs w:val="28"/>
                <w:cs/>
              </w:rPr>
              <w:t>ภายใน</w:t>
            </w:r>
            <w:r w:rsidRPr="007F7583">
              <w:rPr>
                <w:rFonts w:ascii="Browallia New" w:hAnsi="Browallia New" w:cs="Browallia New"/>
                <w:sz w:val="28"/>
                <w:szCs w:val="28"/>
              </w:rPr>
              <w:t xml:space="preserve"> 1 </w:t>
            </w:r>
            <w:r w:rsidRPr="007F7583">
              <w:rPr>
                <w:rFonts w:ascii="Browallia New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2160" w:type="dxa"/>
          </w:tcPr>
          <w:p w14:paraId="37C85243" w14:textId="35CB2619" w:rsidR="00431C89" w:rsidRPr="007F7583" w:rsidRDefault="00431C89" w:rsidP="00431C89">
            <w:pPr>
              <w:tabs>
                <w:tab w:val="clear" w:pos="1871"/>
                <w:tab w:val="center" w:pos="1609"/>
                <w:tab w:val="left" w:pos="1695"/>
              </w:tabs>
              <w:spacing w:line="240" w:lineRule="auto"/>
              <w:ind w:right="10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F7583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F64309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7F758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64309">
              <w:rPr>
                <w:rFonts w:ascii="Browallia New" w:hAnsi="Browallia New" w:cs="Browallia New"/>
                <w:sz w:val="28"/>
                <w:szCs w:val="28"/>
              </w:rPr>
              <w:t>834</w:t>
            </w:r>
          </w:p>
        </w:tc>
        <w:tc>
          <w:tcPr>
            <w:tcW w:w="180" w:type="dxa"/>
          </w:tcPr>
          <w:p w14:paraId="1B08B107" w14:textId="77777777" w:rsidR="00431C89" w:rsidRPr="007F7583" w:rsidRDefault="00431C89" w:rsidP="00431C89">
            <w:pPr>
              <w:spacing w:line="240" w:lineRule="auto"/>
              <w:ind w:left="426" w:right="70"/>
              <w:jc w:val="both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058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377C2778" w14:textId="413CFDF3" w:rsidR="00431C89" w:rsidRPr="007D1251" w:rsidRDefault="00431C89" w:rsidP="00431C89">
            <w:pPr>
              <w:tabs>
                <w:tab w:val="clear" w:pos="1871"/>
                <w:tab w:val="center" w:pos="1609"/>
                <w:tab w:val="left" w:pos="1695"/>
              </w:tabs>
              <w:spacing w:line="240" w:lineRule="auto"/>
              <w:ind w:right="10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D1251">
              <w:rPr>
                <w:rFonts w:ascii="Browallia New" w:hAnsi="Browallia New" w:cs="Browallia New"/>
                <w:sz w:val="28"/>
                <w:szCs w:val="28"/>
              </w:rPr>
              <w:t>15,550</w:t>
            </w:r>
          </w:p>
        </w:tc>
      </w:tr>
      <w:tr w:rsidR="00431C89" w:rsidRPr="007D1251" w14:paraId="58BA5442" w14:textId="77777777" w:rsidTr="00F95339">
        <w:trPr>
          <w:cantSplit/>
        </w:trPr>
        <w:tc>
          <w:tcPr>
            <w:tcW w:w="3969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5AAA7A34" w14:textId="77777777" w:rsidR="00431C89" w:rsidRPr="007F7583" w:rsidRDefault="00431C89" w:rsidP="00431C89">
            <w:pPr>
              <w:tabs>
                <w:tab w:val="center" w:pos="1609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F758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Pr="007F7583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7F758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 แต่ไม่เกิน </w:t>
            </w:r>
            <w:r w:rsidRPr="007F7583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7F758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591EFC46" w14:textId="795EB181" w:rsidR="00431C89" w:rsidRPr="007F7583" w:rsidRDefault="00431C89" w:rsidP="00431C89">
            <w:pPr>
              <w:tabs>
                <w:tab w:val="clear" w:pos="1871"/>
                <w:tab w:val="center" w:pos="1609"/>
                <w:tab w:val="left" w:pos="1695"/>
              </w:tabs>
              <w:spacing w:line="240" w:lineRule="auto"/>
              <w:ind w:right="10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F7583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F64309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Pr="007F758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213F7">
              <w:rPr>
                <w:rFonts w:ascii="Browallia New" w:hAnsi="Browallia New" w:cs="Browallia New"/>
                <w:sz w:val="28"/>
                <w:szCs w:val="28"/>
              </w:rPr>
              <w:t>847</w:t>
            </w:r>
          </w:p>
        </w:tc>
        <w:tc>
          <w:tcPr>
            <w:tcW w:w="180" w:type="dxa"/>
          </w:tcPr>
          <w:p w14:paraId="14C0EC0A" w14:textId="77777777" w:rsidR="00431C89" w:rsidRPr="007F7583" w:rsidRDefault="00431C89" w:rsidP="00431C89">
            <w:pPr>
              <w:spacing w:line="240" w:lineRule="auto"/>
              <w:ind w:left="426" w:right="70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058" w:type="dxa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72" w:type="dxa"/>
              <w:bottom w:w="0" w:type="dxa"/>
              <w:right w:w="72" w:type="dxa"/>
            </w:tcMar>
          </w:tcPr>
          <w:p w14:paraId="482BF09B" w14:textId="4E02B1D9" w:rsidR="00431C89" w:rsidRPr="007D1251" w:rsidRDefault="00431C89" w:rsidP="00431C89">
            <w:pPr>
              <w:tabs>
                <w:tab w:val="clear" w:pos="1871"/>
                <w:tab w:val="center" w:pos="1609"/>
                <w:tab w:val="left" w:pos="1695"/>
              </w:tabs>
              <w:spacing w:line="240" w:lineRule="auto"/>
              <w:ind w:right="10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D1251">
              <w:rPr>
                <w:rFonts w:ascii="Browallia New" w:hAnsi="Browallia New" w:cs="Browallia New"/>
                <w:sz w:val="28"/>
                <w:szCs w:val="28"/>
              </w:rPr>
              <w:t>1,363</w:t>
            </w:r>
          </w:p>
        </w:tc>
      </w:tr>
      <w:tr w:rsidR="00431C89" w:rsidRPr="007D1251" w14:paraId="118F2512" w14:textId="77777777" w:rsidTr="00F95339">
        <w:trPr>
          <w:cantSplit/>
        </w:trPr>
        <w:tc>
          <w:tcPr>
            <w:tcW w:w="3969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7F3F3BAB" w14:textId="77777777" w:rsidR="00431C89" w:rsidRPr="007F7583" w:rsidRDefault="00431C89" w:rsidP="00431C89">
            <w:pPr>
              <w:tabs>
                <w:tab w:val="center" w:pos="1609"/>
              </w:tabs>
              <w:spacing w:line="240" w:lineRule="auto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7F758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รวม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12" w:space="0" w:color="auto"/>
            </w:tcBorders>
          </w:tcPr>
          <w:p w14:paraId="37E10B34" w14:textId="40CCA61D" w:rsidR="00431C89" w:rsidRPr="007F7583" w:rsidRDefault="002213F7" w:rsidP="00431C89">
            <w:pPr>
              <w:tabs>
                <w:tab w:val="clear" w:pos="1871"/>
                <w:tab w:val="center" w:pos="1609"/>
                <w:tab w:val="left" w:pos="1695"/>
              </w:tabs>
              <w:spacing w:line="240" w:lineRule="auto"/>
              <w:ind w:right="10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fldChar w:fldCharType="begin"/>
            </w:r>
            <w:r>
              <w:rPr>
                <w:rFonts w:ascii="Browallia New" w:hAnsi="Browallia New" w:cs="Browallia New"/>
                <w:sz w:val="28"/>
                <w:szCs w:val="28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8"/>
                <w:szCs w:val="28"/>
              </w:rPr>
              <w:fldChar w:fldCharType="separate"/>
            </w:r>
            <w:r>
              <w:rPr>
                <w:rFonts w:ascii="Browallia New" w:hAnsi="Browallia New" w:cs="Browallia New"/>
                <w:noProof/>
                <w:sz w:val="28"/>
                <w:szCs w:val="28"/>
              </w:rPr>
              <w:t>39,681</w:t>
            </w:r>
            <w:r>
              <w:rPr>
                <w:rFonts w:ascii="Browallia New" w:hAnsi="Browallia New" w:cs="Browallia New"/>
                <w:sz w:val="28"/>
                <w:szCs w:val="28"/>
              </w:rPr>
              <w:fldChar w:fldCharType="end"/>
            </w:r>
          </w:p>
        </w:tc>
        <w:tc>
          <w:tcPr>
            <w:tcW w:w="180" w:type="dxa"/>
          </w:tcPr>
          <w:p w14:paraId="4F779BF0" w14:textId="77777777" w:rsidR="00431C89" w:rsidRPr="007F7583" w:rsidRDefault="00431C89" w:rsidP="00431C89">
            <w:pPr>
              <w:spacing w:line="240" w:lineRule="auto"/>
              <w:ind w:left="426" w:right="70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058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tcMar>
              <w:top w:w="0" w:type="dxa"/>
              <w:left w:w="72" w:type="dxa"/>
              <w:bottom w:w="0" w:type="dxa"/>
              <w:right w:w="72" w:type="dxa"/>
            </w:tcMar>
          </w:tcPr>
          <w:p w14:paraId="3AA61C0E" w14:textId="01968037" w:rsidR="00431C89" w:rsidRPr="007D1251" w:rsidRDefault="00431C89" w:rsidP="00431C89">
            <w:pPr>
              <w:tabs>
                <w:tab w:val="clear" w:pos="1871"/>
                <w:tab w:val="center" w:pos="1609"/>
                <w:tab w:val="left" w:pos="1695"/>
              </w:tabs>
              <w:spacing w:line="240" w:lineRule="auto"/>
              <w:ind w:right="10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D1251">
              <w:rPr>
                <w:rFonts w:ascii="Browallia New" w:hAnsi="Browallia New" w:cs="Browallia New"/>
                <w:sz w:val="28"/>
                <w:szCs w:val="28"/>
              </w:rPr>
              <w:t>16,913</w:t>
            </w:r>
          </w:p>
        </w:tc>
      </w:tr>
    </w:tbl>
    <w:p w14:paraId="79610E42" w14:textId="77777777" w:rsidR="000B1EAF" w:rsidRPr="007F7583" w:rsidRDefault="000B1EAF" w:rsidP="000B1EA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ind w:left="993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4F69B8FD" w14:textId="0DD50221" w:rsidR="00371706" w:rsidRPr="007F7583" w:rsidRDefault="00371706" w:rsidP="0014679D">
      <w:pPr>
        <w:pStyle w:val="ListParagraph"/>
        <w:numPr>
          <w:ilvl w:val="1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ind w:left="990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7F7583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6E7830" w:rsidRPr="007F7583">
        <w:rPr>
          <w:rFonts w:ascii="Browallia New" w:hAnsi="Browallia New" w:cs="Browallia New"/>
          <w:sz w:val="28"/>
          <w:szCs w:val="28"/>
        </w:rPr>
        <w:t xml:space="preserve">31 </w:t>
      </w:r>
      <w:r w:rsidR="006E7830" w:rsidRPr="007F7583">
        <w:rPr>
          <w:rFonts w:ascii="Browallia New" w:hAnsi="Browallia New" w:cs="Browallia New"/>
          <w:sz w:val="28"/>
          <w:szCs w:val="28"/>
          <w:cs/>
        </w:rPr>
        <w:t>ธันวาคม</w:t>
      </w:r>
      <w:r w:rsidR="001A5A62" w:rsidRPr="007F7583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7E49DE" w:rsidRPr="007F7583">
        <w:rPr>
          <w:rFonts w:ascii="Browallia New" w:hAnsi="Browallia New" w:cs="Browallia New"/>
          <w:sz w:val="28"/>
          <w:szCs w:val="28"/>
        </w:rPr>
        <w:t>25</w:t>
      </w:r>
      <w:r w:rsidR="00B63587" w:rsidRPr="007F7583">
        <w:rPr>
          <w:rFonts w:ascii="Browallia New" w:hAnsi="Browallia New" w:cs="Browallia New"/>
          <w:sz w:val="28"/>
          <w:szCs w:val="28"/>
        </w:rPr>
        <w:t>6</w:t>
      </w:r>
      <w:r w:rsidR="00A23446" w:rsidRPr="007F7583">
        <w:rPr>
          <w:rFonts w:ascii="Browallia New" w:hAnsi="Browallia New" w:cs="Browallia New"/>
          <w:sz w:val="28"/>
          <w:szCs w:val="28"/>
        </w:rPr>
        <w:t>2</w:t>
      </w:r>
      <w:r w:rsidR="001A5A62" w:rsidRPr="007F7583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7F7583">
        <w:rPr>
          <w:rFonts w:ascii="Browallia New" w:hAnsi="Browallia New" w:cs="Browallia New"/>
          <w:sz w:val="28"/>
          <w:szCs w:val="28"/>
          <w:cs/>
        </w:rPr>
        <w:t xml:space="preserve">และ </w:t>
      </w:r>
      <w:r w:rsidR="007E49DE" w:rsidRPr="007F7583">
        <w:rPr>
          <w:rFonts w:ascii="Browallia New" w:hAnsi="Browallia New" w:cs="Browallia New"/>
          <w:sz w:val="28"/>
          <w:szCs w:val="28"/>
        </w:rPr>
        <w:t>25</w:t>
      </w:r>
      <w:r w:rsidR="00260527" w:rsidRPr="007F7583">
        <w:rPr>
          <w:rFonts w:ascii="Browallia New" w:hAnsi="Browallia New" w:cs="Browallia New"/>
          <w:sz w:val="28"/>
          <w:szCs w:val="28"/>
        </w:rPr>
        <w:t>6</w:t>
      </w:r>
      <w:r w:rsidR="00A23446" w:rsidRPr="007F7583">
        <w:rPr>
          <w:rFonts w:ascii="Browallia New" w:hAnsi="Browallia New" w:cs="Browallia New"/>
          <w:sz w:val="28"/>
          <w:szCs w:val="28"/>
        </w:rPr>
        <w:t>1</w:t>
      </w:r>
      <w:r w:rsidRPr="007F7583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0B4630" w:rsidRPr="007F7583">
        <w:rPr>
          <w:rFonts w:ascii="Browallia New" w:hAnsi="Browallia New" w:cs="Browallia New"/>
          <w:sz w:val="28"/>
          <w:szCs w:val="28"/>
          <w:cs/>
        </w:rPr>
        <w:t>กลุ่ม</w:t>
      </w:r>
      <w:r w:rsidRPr="007F7583">
        <w:rPr>
          <w:rFonts w:ascii="Browallia New" w:hAnsi="Browallia New" w:cs="Browallia New"/>
          <w:sz w:val="28"/>
          <w:szCs w:val="28"/>
          <w:cs/>
        </w:rPr>
        <w:t>บริษัทมีวงเงินสินเชื่อ ดังต่อไปนี้</w:t>
      </w:r>
    </w:p>
    <w:p w14:paraId="25EAAEDC" w14:textId="77777777" w:rsidR="00371706" w:rsidRPr="007F7583" w:rsidRDefault="00371706" w:rsidP="00530D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num" w:pos="993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8367" w:type="dxa"/>
        <w:tblInd w:w="993" w:type="dxa"/>
        <w:tblLayout w:type="fixed"/>
        <w:tblLook w:val="0000" w:firstRow="0" w:lastRow="0" w:firstColumn="0" w:lastColumn="0" w:noHBand="0" w:noVBand="0"/>
      </w:tblPr>
      <w:tblGrid>
        <w:gridCol w:w="2427"/>
        <w:gridCol w:w="720"/>
        <w:gridCol w:w="900"/>
        <w:gridCol w:w="900"/>
        <w:gridCol w:w="810"/>
        <w:gridCol w:w="900"/>
        <w:gridCol w:w="900"/>
        <w:gridCol w:w="810"/>
      </w:tblGrid>
      <w:tr w:rsidR="00947B85" w:rsidRPr="007D1251" w14:paraId="05B42A0F" w14:textId="77777777" w:rsidTr="00172F56">
        <w:trPr>
          <w:cantSplit/>
          <w:trHeight w:val="279"/>
        </w:trPr>
        <w:tc>
          <w:tcPr>
            <w:tcW w:w="2427" w:type="dxa"/>
            <w:tcBorders>
              <w:top w:val="nil"/>
              <w:left w:val="nil"/>
              <w:bottom w:val="nil"/>
            </w:tcBorders>
            <w:vAlign w:val="center"/>
          </w:tcPr>
          <w:p w14:paraId="3742E572" w14:textId="77777777" w:rsidR="00371706" w:rsidRPr="007F7583" w:rsidRDefault="00371706" w:rsidP="00530D0F">
            <w:pPr>
              <w:spacing w:line="240" w:lineRule="auto"/>
              <w:ind w:left="72" w:right="-8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59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6910BF" w14:textId="77777777" w:rsidR="00371706" w:rsidRPr="007F7583" w:rsidRDefault="00371706" w:rsidP="00530D0F">
            <w:pPr>
              <w:spacing w:line="240" w:lineRule="auto"/>
              <w:ind w:left="993" w:right="-21" w:hanging="567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F7583">
              <w:rPr>
                <w:rFonts w:ascii="Browallia New" w:hAnsi="Browallia New" w:cs="Browallia New"/>
                <w:sz w:val="24"/>
                <w:szCs w:val="24"/>
                <w:cs/>
              </w:rPr>
              <w:t>(หน่วย : พันบาท)</w:t>
            </w:r>
          </w:p>
        </w:tc>
      </w:tr>
      <w:tr w:rsidR="00947B85" w:rsidRPr="007D1251" w14:paraId="02B3A576" w14:textId="77777777" w:rsidTr="00172F56">
        <w:trPr>
          <w:cantSplit/>
          <w:trHeight w:val="279"/>
        </w:trPr>
        <w:tc>
          <w:tcPr>
            <w:tcW w:w="2427" w:type="dxa"/>
            <w:tcBorders>
              <w:top w:val="nil"/>
              <w:left w:val="nil"/>
              <w:bottom w:val="nil"/>
            </w:tcBorders>
            <w:vAlign w:val="center"/>
          </w:tcPr>
          <w:p w14:paraId="6BBE3D8A" w14:textId="77777777" w:rsidR="00371706" w:rsidRPr="007F7583" w:rsidRDefault="00371706" w:rsidP="00530D0F">
            <w:pPr>
              <w:spacing w:line="240" w:lineRule="auto"/>
              <w:ind w:left="72" w:right="-8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59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BCAE5" w14:textId="77777777" w:rsidR="00371706" w:rsidRPr="007F7583" w:rsidRDefault="00371706" w:rsidP="00530D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</w:tabs>
              <w:spacing w:line="240" w:lineRule="auto"/>
              <w:ind w:left="-18" w:right="-3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F7583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</w:tr>
      <w:tr w:rsidR="00947B85" w:rsidRPr="007D1251" w14:paraId="13E26CB7" w14:textId="77777777" w:rsidTr="00172F56">
        <w:trPr>
          <w:cantSplit/>
          <w:trHeight w:val="243"/>
        </w:trPr>
        <w:tc>
          <w:tcPr>
            <w:tcW w:w="2427" w:type="dxa"/>
            <w:tcBorders>
              <w:top w:val="nil"/>
              <w:left w:val="nil"/>
              <w:bottom w:val="nil"/>
            </w:tcBorders>
            <w:vAlign w:val="center"/>
          </w:tcPr>
          <w:p w14:paraId="40DF537E" w14:textId="77777777" w:rsidR="00371706" w:rsidRPr="007F7583" w:rsidRDefault="00371706" w:rsidP="00530D0F">
            <w:pPr>
              <w:spacing w:line="240" w:lineRule="auto"/>
              <w:ind w:left="72" w:right="-8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92E862" w14:textId="77777777" w:rsidR="00371706" w:rsidRPr="007F7583" w:rsidRDefault="00371706" w:rsidP="00530D0F">
            <w:pPr>
              <w:tabs>
                <w:tab w:val="clear" w:pos="227"/>
                <w:tab w:val="clear" w:pos="454"/>
              </w:tabs>
              <w:spacing w:line="240" w:lineRule="auto"/>
              <w:ind w:left="-18" w:right="-3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9DFC0" w14:textId="6B381DA6" w:rsidR="00371706" w:rsidRPr="007F7583" w:rsidRDefault="007E49DE" w:rsidP="00530D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2580"/>
                <w:tab w:val="clear" w:pos="2807"/>
              </w:tabs>
              <w:spacing w:line="240" w:lineRule="auto"/>
              <w:ind w:left="-18" w:right="-39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F7583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="00B63587" w:rsidRPr="007F7583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A23446" w:rsidRPr="007F7583"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9B505" w14:textId="527B815C" w:rsidR="00371706" w:rsidRPr="007F7583" w:rsidRDefault="007E49DE" w:rsidP="00530D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2580"/>
                <w:tab w:val="clear" w:pos="2807"/>
              </w:tabs>
              <w:spacing w:line="240" w:lineRule="auto"/>
              <w:ind w:left="-18" w:right="-3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F7583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="00260527" w:rsidRPr="007F7583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A23446" w:rsidRPr="007F7583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</w:tr>
      <w:tr w:rsidR="00947B85" w:rsidRPr="007D1251" w14:paraId="4CC55797" w14:textId="77777777" w:rsidTr="00587644">
        <w:trPr>
          <w:cantSplit/>
          <w:trHeight w:val="288"/>
        </w:trPr>
        <w:tc>
          <w:tcPr>
            <w:tcW w:w="2427" w:type="dxa"/>
            <w:tcBorders>
              <w:top w:val="nil"/>
              <w:left w:val="nil"/>
              <w:bottom w:val="nil"/>
            </w:tcBorders>
          </w:tcPr>
          <w:p w14:paraId="70717188" w14:textId="77777777" w:rsidR="00371706" w:rsidRPr="007F7583" w:rsidRDefault="00371706" w:rsidP="00530D0F">
            <w:pPr>
              <w:spacing w:line="240" w:lineRule="auto"/>
              <w:ind w:left="72" w:right="-86" w:firstLine="35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D726E" w14:textId="77777777" w:rsidR="00371706" w:rsidRPr="007F7583" w:rsidRDefault="00371706" w:rsidP="00530D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</w:tabs>
              <w:spacing w:line="240" w:lineRule="auto"/>
              <w:ind w:left="-18" w:right="-3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F7583">
              <w:rPr>
                <w:rFonts w:ascii="Browallia New" w:hAnsi="Browallia New" w:cs="Browallia New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BC1E6" w14:textId="77777777" w:rsidR="00371706" w:rsidRPr="007F7583" w:rsidRDefault="00371706" w:rsidP="00530D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</w:tabs>
              <w:spacing w:line="240" w:lineRule="auto"/>
              <w:ind w:left="-18" w:right="-3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F7583">
              <w:rPr>
                <w:rFonts w:ascii="Browallia New" w:hAnsi="Browallia New" w:cs="Browallia New"/>
                <w:sz w:val="24"/>
                <w:szCs w:val="24"/>
                <w:cs/>
              </w:rPr>
              <w:t>วงเงินทั้งสิ้น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A6987" w14:textId="77777777" w:rsidR="00371706" w:rsidRPr="007F7583" w:rsidRDefault="00371706" w:rsidP="00530D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</w:tabs>
              <w:spacing w:line="240" w:lineRule="auto"/>
              <w:ind w:left="-18" w:right="-3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F7583">
              <w:rPr>
                <w:rFonts w:ascii="Browallia New" w:hAnsi="Browallia New" w:cs="Browallia New"/>
                <w:sz w:val="24"/>
                <w:szCs w:val="24"/>
                <w:cs/>
              </w:rPr>
              <w:t>วงเงินใช้ไป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F12C5" w14:textId="77777777" w:rsidR="00371706" w:rsidRPr="007F7583" w:rsidRDefault="00371706" w:rsidP="00530D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</w:tabs>
              <w:spacing w:line="240" w:lineRule="auto"/>
              <w:ind w:left="-18" w:right="-3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F7583">
              <w:rPr>
                <w:rFonts w:ascii="Browallia New" w:hAnsi="Browallia New" w:cs="Browallia New"/>
                <w:sz w:val="24"/>
                <w:szCs w:val="24"/>
                <w:cs/>
              </w:rPr>
              <w:t>วงเงินคงเหลือ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FE848" w14:textId="77777777" w:rsidR="00371706" w:rsidRPr="007F7583" w:rsidRDefault="00371706" w:rsidP="00530D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</w:tabs>
              <w:spacing w:line="240" w:lineRule="auto"/>
              <w:ind w:left="-18" w:right="-3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F7583">
              <w:rPr>
                <w:rFonts w:ascii="Browallia New" w:hAnsi="Browallia New" w:cs="Browallia New"/>
                <w:sz w:val="24"/>
                <w:szCs w:val="24"/>
                <w:cs/>
              </w:rPr>
              <w:t>วงเงินทั้งสิ้น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EEE65" w14:textId="77777777" w:rsidR="00371706" w:rsidRPr="007F7583" w:rsidRDefault="00371706" w:rsidP="00530D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</w:tabs>
              <w:spacing w:line="240" w:lineRule="auto"/>
              <w:ind w:left="-18" w:right="-3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F7583">
              <w:rPr>
                <w:rFonts w:ascii="Browallia New" w:hAnsi="Browallia New" w:cs="Browallia New"/>
                <w:sz w:val="24"/>
                <w:szCs w:val="24"/>
                <w:cs/>
              </w:rPr>
              <w:t>วงเงินใช้ไป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C632C" w14:textId="77777777" w:rsidR="00371706" w:rsidRPr="007F7583" w:rsidRDefault="00371706" w:rsidP="00530D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</w:tabs>
              <w:spacing w:line="240" w:lineRule="auto"/>
              <w:ind w:left="-18" w:right="-3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F7583">
              <w:rPr>
                <w:rFonts w:ascii="Browallia New" w:hAnsi="Browallia New" w:cs="Browallia New"/>
                <w:sz w:val="24"/>
                <w:szCs w:val="24"/>
                <w:cs/>
              </w:rPr>
              <w:t>วงเงินคงเหลือ</w:t>
            </w:r>
          </w:p>
        </w:tc>
      </w:tr>
      <w:tr w:rsidR="00947B85" w:rsidRPr="007D1251" w14:paraId="4397165C" w14:textId="77777777" w:rsidTr="00587644">
        <w:trPr>
          <w:trHeight w:val="171"/>
        </w:trPr>
        <w:tc>
          <w:tcPr>
            <w:tcW w:w="2427" w:type="dxa"/>
            <w:tcBorders>
              <w:top w:val="nil"/>
              <w:left w:val="nil"/>
              <w:bottom w:val="nil"/>
            </w:tcBorders>
            <w:vAlign w:val="bottom"/>
          </w:tcPr>
          <w:p w14:paraId="49BE1612" w14:textId="77777777" w:rsidR="00371706" w:rsidRPr="007F7583" w:rsidRDefault="00371706" w:rsidP="00530D0F">
            <w:pPr>
              <w:spacing w:line="240" w:lineRule="auto"/>
              <w:ind w:left="-108" w:right="-86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17EB1" w14:textId="77777777" w:rsidR="00371706" w:rsidRPr="007F7583" w:rsidRDefault="00371706" w:rsidP="00530D0F">
            <w:pPr>
              <w:tabs>
                <w:tab w:val="clear" w:pos="227"/>
                <w:tab w:val="clear" w:pos="454"/>
              </w:tabs>
              <w:spacing w:line="240" w:lineRule="auto"/>
              <w:ind w:left="-18" w:right="-39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3461115" w14:textId="77777777" w:rsidR="00371706" w:rsidRPr="007F7583" w:rsidRDefault="00371706" w:rsidP="00530D0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39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20A4918" w14:textId="77777777" w:rsidR="00371706" w:rsidRPr="007F7583" w:rsidRDefault="00371706" w:rsidP="00530D0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39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FA2D7DD" w14:textId="77777777" w:rsidR="00371706" w:rsidRPr="007F7583" w:rsidRDefault="00371706" w:rsidP="0053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360"/>
              </w:tabs>
              <w:spacing w:line="240" w:lineRule="auto"/>
              <w:ind w:left="-18" w:right="-39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5401154" w14:textId="77777777" w:rsidR="00371706" w:rsidRPr="007F7583" w:rsidRDefault="00371706" w:rsidP="00530D0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39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5E58766" w14:textId="77777777" w:rsidR="00371706" w:rsidRPr="007F7583" w:rsidRDefault="00371706" w:rsidP="00530D0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39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188439F" w14:textId="77777777" w:rsidR="00371706" w:rsidRPr="007F7583" w:rsidRDefault="00371706" w:rsidP="0053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360"/>
              </w:tabs>
              <w:spacing w:line="240" w:lineRule="auto"/>
              <w:ind w:left="-18" w:right="-39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A23446" w:rsidRPr="007D1251" w14:paraId="449D5344" w14:textId="77777777" w:rsidTr="00587644">
        <w:trPr>
          <w:trHeight w:val="171"/>
        </w:trPr>
        <w:tc>
          <w:tcPr>
            <w:tcW w:w="2427" w:type="dxa"/>
            <w:tcBorders>
              <w:top w:val="nil"/>
              <w:left w:val="nil"/>
              <w:bottom w:val="nil"/>
            </w:tcBorders>
            <w:vAlign w:val="bottom"/>
          </w:tcPr>
          <w:p w14:paraId="16419AF8" w14:textId="77777777" w:rsidR="00A23446" w:rsidRPr="007F7583" w:rsidRDefault="00A23446" w:rsidP="00A23446">
            <w:pPr>
              <w:spacing w:line="240" w:lineRule="auto"/>
              <w:ind w:left="-108" w:right="-86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F7583">
              <w:rPr>
                <w:rFonts w:ascii="Browallia New" w:hAnsi="Browallia New" w:cs="Browallia New"/>
                <w:sz w:val="24"/>
                <w:szCs w:val="24"/>
                <w:cs/>
              </w:rPr>
              <w:t>หนังสือค้ำประกัน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2E3DF" w14:textId="77777777" w:rsidR="00A23446" w:rsidRPr="007F7583" w:rsidRDefault="00A23446" w:rsidP="00A23446">
            <w:pPr>
              <w:tabs>
                <w:tab w:val="clear" w:pos="227"/>
                <w:tab w:val="clear" w:pos="454"/>
              </w:tabs>
              <w:spacing w:line="240" w:lineRule="auto"/>
              <w:ind w:left="-18" w:right="-3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F7583">
              <w:rPr>
                <w:rFonts w:ascii="Browalli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44CE2AA" w14:textId="584525E8" w:rsidR="00A23446" w:rsidRPr="007F7583" w:rsidRDefault="00BA74B5" w:rsidP="00A234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741,</w:t>
            </w:r>
            <w:r w:rsidR="002C3D27">
              <w:rPr>
                <w:rFonts w:ascii="Browallia New" w:hAnsi="Browallia New" w:cs="Browallia New"/>
                <w:sz w:val="24"/>
                <w:szCs w:val="24"/>
              </w:rPr>
              <w:t>325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4A068F5" w14:textId="3985E83E" w:rsidR="00A23446" w:rsidRPr="007F7583" w:rsidRDefault="009502A5" w:rsidP="00A234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(312,998)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8E72046" w14:textId="41F59485" w:rsidR="00A23446" w:rsidRPr="007F7583" w:rsidRDefault="009502A5" w:rsidP="00A234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428,</w:t>
            </w:r>
            <w:r w:rsidR="00634A6C">
              <w:rPr>
                <w:rFonts w:ascii="Browallia New" w:hAnsi="Browallia New" w:cs="Browallia New"/>
                <w:sz w:val="24"/>
                <w:szCs w:val="24"/>
              </w:rPr>
              <w:t>327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5CDE9C7" w14:textId="3C01697B" w:rsidR="00A23446" w:rsidRPr="007F7583" w:rsidRDefault="00A23446" w:rsidP="00A234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F7583">
              <w:rPr>
                <w:rFonts w:ascii="Browallia New" w:hAnsi="Browallia New" w:cs="Browallia New"/>
                <w:sz w:val="24"/>
                <w:szCs w:val="24"/>
              </w:rPr>
              <w:t>585,643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78E7B04" w14:textId="1D3868A8" w:rsidR="00A23446" w:rsidRPr="007F7583" w:rsidRDefault="00A23446" w:rsidP="00A234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F7583">
              <w:rPr>
                <w:rFonts w:ascii="Browallia New" w:hAnsi="Browallia New" w:cs="Browallia New"/>
                <w:sz w:val="24"/>
                <w:szCs w:val="24"/>
              </w:rPr>
              <w:t>(269,835)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0122EE2" w14:textId="1813A7C3" w:rsidR="00A23446" w:rsidRPr="007F7583" w:rsidRDefault="00A23446" w:rsidP="00A234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F7583">
              <w:rPr>
                <w:rFonts w:ascii="Browallia New" w:hAnsi="Browallia New" w:cs="Browallia New"/>
                <w:sz w:val="24"/>
                <w:szCs w:val="24"/>
              </w:rPr>
              <w:t>315,808</w:t>
            </w:r>
          </w:p>
        </w:tc>
      </w:tr>
      <w:tr w:rsidR="00A23446" w:rsidRPr="006461EA" w14:paraId="2857997A" w14:textId="77777777" w:rsidTr="00587644">
        <w:trPr>
          <w:trHeight w:val="287"/>
        </w:trPr>
        <w:tc>
          <w:tcPr>
            <w:tcW w:w="2427" w:type="dxa"/>
            <w:tcBorders>
              <w:top w:val="nil"/>
              <w:left w:val="nil"/>
              <w:bottom w:val="nil"/>
            </w:tcBorders>
          </w:tcPr>
          <w:p w14:paraId="62903643" w14:textId="77777777" w:rsidR="00A23446" w:rsidRPr="007F7583" w:rsidRDefault="00A23446" w:rsidP="00A23446">
            <w:pPr>
              <w:spacing w:line="240" w:lineRule="auto"/>
              <w:ind w:left="-108" w:right="-86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F7583">
              <w:rPr>
                <w:rFonts w:ascii="Browallia New" w:hAnsi="Browallia New" w:cs="Browallia New"/>
                <w:sz w:val="24"/>
                <w:szCs w:val="24"/>
                <w:cs/>
              </w:rPr>
              <w:t>วงเงินเบิกเกินบัญชีและ</w:t>
            </w:r>
            <w:proofErr w:type="spellStart"/>
            <w:r w:rsidRPr="007F7583">
              <w:rPr>
                <w:rFonts w:ascii="Browallia New" w:hAnsi="Browallia New" w:cs="Browallia New"/>
                <w:sz w:val="24"/>
                <w:szCs w:val="24"/>
                <w:cs/>
              </w:rPr>
              <w:t>อื่นๆ</w:t>
            </w:r>
            <w:proofErr w:type="spellEnd"/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17E8B05" w14:textId="77777777" w:rsidR="00A23446" w:rsidRPr="007F7583" w:rsidRDefault="00A23446" w:rsidP="00A23446">
            <w:pPr>
              <w:tabs>
                <w:tab w:val="clear" w:pos="227"/>
                <w:tab w:val="clear" w:pos="454"/>
              </w:tabs>
              <w:spacing w:line="240" w:lineRule="auto"/>
              <w:ind w:left="-18" w:right="-3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F7583">
              <w:rPr>
                <w:rFonts w:ascii="Browalli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EA8211E" w14:textId="2ECA49A6" w:rsidR="00A23446" w:rsidRPr="007F7583" w:rsidRDefault="002C3D27" w:rsidP="00A23446">
            <w:pP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2,038,000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30B8818" w14:textId="47BC888C" w:rsidR="00A23446" w:rsidRPr="007F7583" w:rsidRDefault="009502A5" w:rsidP="00A234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(2,000,663)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C70AE80" w14:textId="52E3AD2C" w:rsidR="00A23446" w:rsidRPr="007F7583" w:rsidRDefault="00634A6C" w:rsidP="00A234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37,337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9E33DAA" w14:textId="45179631" w:rsidR="00A23446" w:rsidRPr="007F7583" w:rsidRDefault="00A23446" w:rsidP="00A23446">
            <w:pP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F7583">
              <w:rPr>
                <w:rFonts w:ascii="Browallia New" w:hAnsi="Browallia New" w:cs="Browallia New"/>
                <w:sz w:val="24"/>
                <w:szCs w:val="24"/>
              </w:rPr>
              <w:t>1,885,000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DC18271" w14:textId="34E9B20A" w:rsidR="00A23446" w:rsidRPr="007F7583" w:rsidRDefault="00A23446" w:rsidP="00A234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F7583">
              <w:rPr>
                <w:rFonts w:ascii="Browallia New" w:hAnsi="Browallia New" w:cs="Browallia New"/>
                <w:sz w:val="24"/>
                <w:szCs w:val="24"/>
              </w:rPr>
              <w:t>(1,624,863)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3B6012A" w14:textId="045FF41E" w:rsidR="00A23446" w:rsidRPr="006461EA" w:rsidRDefault="00A23446" w:rsidP="00A234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F7583">
              <w:rPr>
                <w:rFonts w:ascii="Browallia New" w:hAnsi="Browallia New" w:cs="Browallia New"/>
                <w:sz w:val="24"/>
                <w:szCs w:val="24"/>
              </w:rPr>
              <w:t>260,137</w:t>
            </w:r>
          </w:p>
        </w:tc>
      </w:tr>
    </w:tbl>
    <w:p w14:paraId="43A7A27B" w14:textId="4CF53170" w:rsidR="009A1DB3" w:rsidRDefault="009A1DB3" w:rsidP="00675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32"/>
          <w:szCs w:val="32"/>
          <w:lang w:val="en-GB"/>
        </w:rPr>
      </w:pPr>
    </w:p>
    <w:p w14:paraId="75766EED" w14:textId="5B8A60C0" w:rsidR="00A23446" w:rsidRDefault="00A23446" w:rsidP="00F953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rPr>
          <w:rFonts w:ascii="Browallia New" w:hAnsi="Browallia New" w:cs="Browallia New"/>
          <w:sz w:val="32"/>
          <w:szCs w:val="32"/>
          <w:lang w:val="en-GB"/>
        </w:rPr>
      </w:pPr>
    </w:p>
    <w:tbl>
      <w:tblPr>
        <w:tblW w:w="8367" w:type="dxa"/>
        <w:tblInd w:w="993" w:type="dxa"/>
        <w:tblLayout w:type="fixed"/>
        <w:tblLook w:val="0000" w:firstRow="0" w:lastRow="0" w:firstColumn="0" w:lastColumn="0" w:noHBand="0" w:noVBand="0"/>
      </w:tblPr>
      <w:tblGrid>
        <w:gridCol w:w="2427"/>
        <w:gridCol w:w="720"/>
        <w:gridCol w:w="900"/>
        <w:gridCol w:w="810"/>
        <w:gridCol w:w="900"/>
        <w:gridCol w:w="900"/>
        <w:gridCol w:w="900"/>
        <w:gridCol w:w="810"/>
      </w:tblGrid>
      <w:tr w:rsidR="00947B85" w:rsidRPr="006461EA" w14:paraId="04105F71" w14:textId="77777777" w:rsidTr="00172F56">
        <w:trPr>
          <w:cantSplit/>
          <w:trHeight w:val="279"/>
        </w:trPr>
        <w:tc>
          <w:tcPr>
            <w:tcW w:w="2427" w:type="dxa"/>
            <w:tcBorders>
              <w:top w:val="nil"/>
              <w:left w:val="nil"/>
              <w:bottom w:val="nil"/>
            </w:tcBorders>
            <w:vAlign w:val="center"/>
          </w:tcPr>
          <w:p w14:paraId="11111543" w14:textId="77777777" w:rsidR="00371706" w:rsidRPr="006461EA" w:rsidRDefault="00371706" w:rsidP="00530D0F">
            <w:pPr>
              <w:spacing w:line="240" w:lineRule="auto"/>
              <w:ind w:left="72" w:right="-8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59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69773E" w14:textId="77777777" w:rsidR="00371706" w:rsidRPr="006461EA" w:rsidRDefault="00371706" w:rsidP="00530D0F">
            <w:pPr>
              <w:tabs>
                <w:tab w:val="clear" w:pos="907"/>
              </w:tabs>
              <w:spacing w:line="240" w:lineRule="auto"/>
              <w:ind w:right="-21" w:hanging="1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(หน่วย : พันบาท)</w:t>
            </w:r>
          </w:p>
        </w:tc>
      </w:tr>
      <w:tr w:rsidR="00947B85" w:rsidRPr="006461EA" w14:paraId="2DF310A0" w14:textId="77777777" w:rsidTr="00172F56">
        <w:trPr>
          <w:cantSplit/>
          <w:trHeight w:val="279"/>
        </w:trPr>
        <w:tc>
          <w:tcPr>
            <w:tcW w:w="2427" w:type="dxa"/>
            <w:tcBorders>
              <w:top w:val="nil"/>
              <w:left w:val="nil"/>
              <w:bottom w:val="nil"/>
            </w:tcBorders>
            <w:vAlign w:val="center"/>
          </w:tcPr>
          <w:p w14:paraId="032A2455" w14:textId="77777777" w:rsidR="00371706" w:rsidRPr="006461EA" w:rsidRDefault="00371706" w:rsidP="00530D0F">
            <w:pPr>
              <w:spacing w:line="240" w:lineRule="auto"/>
              <w:ind w:left="72" w:right="-8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59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07FCA" w14:textId="77777777" w:rsidR="00371706" w:rsidRPr="006461EA" w:rsidRDefault="00371706" w:rsidP="00530D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right="-21" w:hanging="1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947B85" w:rsidRPr="006461EA" w14:paraId="5959057E" w14:textId="77777777" w:rsidTr="00172F56">
        <w:trPr>
          <w:cantSplit/>
          <w:trHeight w:val="243"/>
        </w:trPr>
        <w:tc>
          <w:tcPr>
            <w:tcW w:w="2427" w:type="dxa"/>
            <w:tcBorders>
              <w:top w:val="nil"/>
              <w:left w:val="nil"/>
              <w:bottom w:val="nil"/>
            </w:tcBorders>
            <w:vAlign w:val="center"/>
          </w:tcPr>
          <w:p w14:paraId="60D182FD" w14:textId="77777777" w:rsidR="00371706" w:rsidRPr="006461EA" w:rsidRDefault="00371706" w:rsidP="00530D0F">
            <w:pPr>
              <w:spacing w:line="240" w:lineRule="auto"/>
              <w:ind w:left="72" w:right="-8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9B174C" w14:textId="77777777" w:rsidR="00371706" w:rsidRPr="006461EA" w:rsidRDefault="00371706" w:rsidP="00530D0F">
            <w:pP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right="-21" w:hanging="1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9B453" w14:textId="16E3DE71" w:rsidR="00371706" w:rsidRPr="006461EA" w:rsidRDefault="007E49DE" w:rsidP="00530D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2580"/>
                <w:tab w:val="clear" w:pos="2807"/>
              </w:tabs>
              <w:spacing w:line="240" w:lineRule="auto"/>
              <w:ind w:right="-21" w:hanging="1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="00B63587" w:rsidRPr="006461EA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A23446"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79558" w14:textId="3127B00F" w:rsidR="00371706" w:rsidRPr="006461EA" w:rsidRDefault="007E49DE" w:rsidP="00530D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2580"/>
                <w:tab w:val="clear" w:pos="2807"/>
              </w:tabs>
              <w:spacing w:line="240" w:lineRule="auto"/>
              <w:ind w:right="-21" w:hanging="1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="00260527" w:rsidRPr="006461EA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A23446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</w:tr>
      <w:tr w:rsidR="00947B85" w:rsidRPr="006461EA" w14:paraId="07A45F00" w14:textId="77777777" w:rsidTr="00172F56">
        <w:trPr>
          <w:cantSplit/>
          <w:trHeight w:val="288"/>
        </w:trPr>
        <w:tc>
          <w:tcPr>
            <w:tcW w:w="2427" w:type="dxa"/>
            <w:tcBorders>
              <w:top w:val="nil"/>
              <w:left w:val="nil"/>
              <w:bottom w:val="nil"/>
            </w:tcBorders>
          </w:tcPr>
          <w:p w14:paraId="47349946" w14:textId="77777777" w:rsidR="00371706" w:rsidRPr="006461EA" w:rsidRDefault="00371706" w:rsidP="00530D0F">
            <w:pPr>
              <w:spacing w:line="240" w:lineRule="auto"/>
              <w:ind w:left="72" w:right="-86" w:firstLine="35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8FEDA" w14:textId="77777777" w:rsidR="00371706" w:rsidRPr="006461EA" w:rsidRDefault="00371706" w:rsidP="00530D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right="-21" w:hanging="1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5C4AA" w14:textId="77777777" w:rsidR="00371706" w:rsidRPr="006461EA" w:rsidRDefault="00371706" w:rsidP="00530D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right="-21" w:hanging="1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วงเงินทั้งสิ้น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694EF" w14:textId="77777777" w:rsidR="00371706" w:rsidRPr="006461EA" w:rsidRDefault="00371706" w:rsidP="00530D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right="-21" w:hanging="1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วงเงินใช้ไป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C733B" w14:textId="77777777" w:rsidR="00371706" w:rsidRPr="006461EA" w:rsidRDefault="00371706" w:rsidP="00530D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right="-21" w:hanging="1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วงเงินคงเหลือ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D998B" w14:textId="77777777" w:rsidR="00371706" w:rsidRPr="006461EA" w:rsidRDefault="00371706" w:rsidP="00530D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right="-21" w:hanging="1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วงเงินทั้งสิ้น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82DAE" w14:textId="77777777" w:rsidR="00371706" w:rsidRPr="006461EA" w:rsidRDefault="00371706" w:rsidP="00530D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right="-21" w:hanging="1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วงเงินใช้ไป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D5149" w14:textId="77777777" w:rsidR="00371706" w:rsidRPr="006461EA" w:rsidRDefault="00371706" w:rsidP="00530D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right="-21" w:hanging="1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วงเงินคงเหลือ</w:t>
            </w:r>
          </w:p>
        </w:tc>
      </w:tr>
      <w:tr w:rsidR="00947B85" w:rsidRPr="006461EA" w14:paraId="65518416" w14:textId="77777777" w:rsidTr="00172F56">
        <w:trPr>
          <w:trHeight w:val="171"/>
        </w:trPr>
        <w:tc>
          <w:tcPr>
            <w:tcW w:w="2427" w:type="dxa"/>
            <w:tcBorders>
              <w:top w:val="nil"/>
              <w:left w:val="nil"/>
              <w:bottom w:val="nil"/>
            </w:tcBorders>
            <w:vAlign w:val="bottom"/>
          </w:tcPr>
          <w:p w14:paraId="47DD31AE" w14:textId="77777777" w:rsidR="00371706" w:rsidRPr="006461EA" w:rsidRDefault="00371706" w:rsidP="00530D0F">
            <w:pPr>
              <w:spacing w:line="240" w:lineRule="auto"/>
              <w:ind w:left="-108" w:right="-86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7C046" w14:textId="77777777" w:rsidR="00371706" w:rsidRPr="006461EA" w:rsidRDefault="00371706" w:rsidP="00530D0F">
            <w:pPr>
              <w:tabs>
                <w:tab w:val="clear" w:pos="227"/>
                <w:tab w:val="clear" w:pos="454"/>
              </w:tabs>
              <w:spacing w:line="240" w:lineRule="auto"/>
              <w:ind w:left="-123" w:right="-39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927EBAA" w14:textId="77777777" w:rsidR="00371706" w:rsidRPr="006461EA" w:rsidRDefault="00371706" w:rsidP="00530D0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B888F01" w14:textId="77777777" w:rsidR="00371706" w:rsidRPr="006461EA" w:rsidRDefault="00371706" w:rsidP="00530D0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0E306B0" w14:textId="77777777" w:rsidR="00371706" w:rsidRPr="006461EA" w:rsidRDefault="00371706" w:rsidP="0053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360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08441F0" w14:textId="77777777" w:rsidR="00371706" w:rsidRPr="006461EA" w:rsidRDefault="00371706" w:rsidP="00530D0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CE27047" w14:textId="77777777" w:rsidR="00371706" w:rsidRPr="006461EA" w:rsidRDefault="00371706" w:rsidP="00530D0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5FA1057" w14:textId="77777777" w:rsidR="00371706" w:rsidRPr="006461EA" w:rsidRDefault="00371706" w:rsidP="0053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360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2D06F1" w:rsidRPr="006461EA" w14:paraId="22F61329" w14:textId="77777777" w:rsidTr="00172F56">
        <w:trPr>
          <w:trHeight w:val="171"/>
        </w:trPr>
        <w:tc>
          <w:tcPr>
            <w:tcW w:w="2427" w:type="dxa"/>
            <w:tcBorders>
              <w:top w:val="nil"/>
              <w:left w:val="nil"/>
              <w:bottom w:val="nil"/>
            </w:tcBorders>
            <w:vAlign w:val="bottom"/>
          </w:tcPr>
          <w:p w14:paraId="03453FD3" w14:textId="77777777" w:rsidR="002D06F1" w:rsidRPr="006461EA" w:rsidRDefault="002D06F1" w:rsidP="002D06F1">
            <w:pPr>
              <w:spacing w:line="240" w:lineRule="auto"/>
              <w:ind w:left="-108" w:right="-86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หนังสือค้ำประกัน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E307C" w14:textId="77777777" w:rsidR="002D06F1" w:rsidRPr="006461EA" w:rsidRDefault="002D06F1" w:rsidP="002D06F1">
            <w:pPr>
              <w:tabs>
                <w:tab w:val="clear" w:pos="227"/>
                <w:tab w:val="clear" w:pos="454"/>
              </w:tabs>
              <w:spacing w:line="240" w:lineRule="auto"/>
              <w:ind w:left="-123" w:right="-3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F86CCAE" w14:textId="7A2256CC" w:rsidR="002D06F1" w:rsidRPr="006461EA" w:rsidRDefault="002D06F1" w:rsidP="002D06F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408,000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1671291" w14:textId="1268C2D4" w:rsidR="002D06F1" w:rsidRPr="006461EA" w:rsidRDefault="002D06F1" w:rsidP="002D06F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(250</w:t>
            </w:r>
            <w:r>
              <w:rPr>
                <w:rFonts w:ascii="Browallia New" w:hAnsi="Browallia New" w:cs="Browallia New"/>
                <w:sz w:val="24"/>
                <w:szCs w:val="24"/>
              </w:rPr>
              <w:t>,182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A4018F8" w14:textId="5806F616" w:rsidR="002D06F1" w:rsidRPr="006461EA" w:rsidRDefault="002D06F1" w:rsidP="002D06F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157</w:t>
            </w:r>
            <w:r>
              <w:rPr>
                <w:rFonts w:ascii="Browallia New" w:hAnsi="Browallia New" w:cs="Browallia New"/>
                <w:sz w:val="24"/>
                <w:szCs w:val="24"/>
              </w:rPr>
              <w:t>,818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80AC931" w14:textId="13CDC79C" w:rsidR="002D06F1" w:rsidRPr="006461EA" w:rsidRDefault="002D06F1" w:rsidP="002D06F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305,000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0D55A9C" w14:textId="586F6AFC" w:rsidR="002D06F1" w:rsidRPr="006461EA" w:rsidRDefault="002D06F1" w:rsidP="002D06F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(255,392)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401C52D" w14:textId="4568320B" w:rsidR="002D06F1" w:rsidRPr="006461EA" w:rsidRDefault="002D06F1" w:rsidP="002D06F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49,608</w:t>
            </w:r>
          </w:p>
        </w:tc>
      </w:tr>
      <w:tr w:rsidR="002D06F1" w:rsidRPr="006461EA" w14:paraId="6CA64762" w14:textId="77777777" w:rsidTr="00172F56">
        <w:trPr>
          <w:trHeight w:val="287"/>
        </w:trPr>
        <w:tc>
          <w:tcPr>
            <w:tcW w:w="2427" w:type="dxa"/>
            <w:tcBorders>
              <w:top w:val="nil"/>
              <w:left w:val="nil"/>
              <w:bottom w:val="nil"/>
            </w:tcBorders>
          </w:tcPr>
          <w:p w14:paraId="5549D9A2" w14:textId="77777777" w:rsidR="002D06F1" w:rsidRPr="006461EA" w:rsidRDefault="002D06F1" w:rsidP="002D06F1">
            <w:pPr>
              <w:spacing w:line="240" w:lineRule="auto"/>
              <w:ind w:left="-108" w:right="-86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วงเงินเบิกเกินบัญชีและ</w:t>
            </w:r>
            <w:proofErr w:type="spellStart"/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อื่นๆ</w:t>
            </w:r>
            <w:proofErr w:type="spellEnd"/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D2EF3DC" w14:textId="77777777" w:rsidR="002D06F1" w:rsidRPr="006461EA" w:rsidRDefault="002D06F1" w:rsidP="002D06F1">
            <w:pPr>
              <w:tabs>
                <w:tab w:val="clear" w:pos="227"/>
                <w:tab w:val="clear" w:pos="454"/>
              </w:tabs>
              <w:spacing w:line="240" w:lineRule="auto"/>
              <w:ind w:left="-123" w:right="-3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D4DEC2D" w14:textId="1E1B973D" w:rsidR="002D06F1" w:rsidRPr="006461EA" w:rsidRDefault="002D06F1" w:rsidP="002D06F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1,011,000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16A6F77" w14:textId="2385D28F" w:rsidR="002D06F1" w:rsidRPr="006461EA" w:rsidRDefault="002D06F1" w:rsidP="002D06F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(</w:t>
            </w:r>
            <w:r>
              <w:rPr>
                <w:rFonts w:ascii="Browallia New" w:hAnsi="Browallia New" w:cs="Browallia New"/>
                <w:sz w:val="24"/>
                <w:szCs w:val="24"/>
              </w:rPr>
              <w:t>995,466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B42D809" w14:textId="5FEB71CB" w:rsidR="002D06F1" w:rsidRPr="006461EA" w:rsidRDefault="002D06F1" w:rsidP="002D06F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15,534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E66A6C4" w14:textId="4954AA6F" w:rsidR="002D06F1" w:rsidRPr="006461EA" w:rsidRDefault="002D06F1" w:rsidP="002D0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84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895,000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3186A59" w14:textId="501B4761" w:rsidR="002D06F1" w:rsidRPr="006461EA" w:rsidRDefault="002D06F1" w:rsidP="002D06F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(783,033)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AB49434" w14:textId="418E3306" w:rsidR="002D06F1" w:rsidRPr="006461EA" w:rsidRDefault="002D06F1" w:rsidP="002D06F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111,967</w:t>
            </w:r>
          </w:p>
        </w:tc>
      </w:tr>
    </w:tbl>
    <w:p w14:paraId="420D7928" w14:textId="77777777" w:rsidR="00371706" w:rsidRPr="006461EA" w:rsidRDefault="00371706" w:rsidP="00530D0F">
      <w:pPr>
        <w:tabs>
          <w:tab w:val="clear" w:pos="227"/>
          <w:tab w:val="clear" w:pos="454"/>
          <w:tab w:val="clear" w:pos="907"/>
          <w:tab w:val="clear" w:pos="5387"/>
          <w:tab w:val="left" w:pos="450"/>
          <w:tab w:val="left" w:pos="72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line="240" w:lineRule="auto"/>
        <w:rPr>
          <w:rFonts w:ascii="Browallia New" w:hAnsi="Browallia New" w:cs="Browallia New"/>
          <w:sz w:val="2"/>
          <w:szCs w:val="2"/>
          <w:lang w:val="en-GB"/>
        </w:rPr>
      </w:pPr>
    </w:p>
    <w:p w14:paraId="2DE3170E" w14:textId="77777777" w:rsidR="001D7A9A" w:rsidRPr="006461EA" w:rsidRDefault="001D7A9A" w:rsidP="001D7A9A">
      <w:pPr>
        <w:tabs>
          <w:tab w:val="clear" w:pos="227"/>
          <w:tab w:val="clear" w:pos="454"/>
          <w:tab w:val="clear" w:pos="907"/>
          <w:tab w:val="clear" w:pos="5387"/>
          <w:tab w:val="left" w:pos="72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line="240" w:lineRule="auto"/>
        <w:jc w:val="thaiDistribute"/>
        <w:rPr>
          <w:rFonts w:ascii="Browallia New" w:hAnsi="Browallia New" w:cs="Browallia New"/>
          <w:spacing w:val="-4"/>
          <w:sz w:val="28"/>
          <w:szCs w:val="28"/>
          <w:cs/>
        </w:rPr>
      </w:pPr>
    </w:p>
    <w:p w14:paraId="7BF840F6" w14:textId="4CB28F30" w:rsidR="00E90C2A" w:rsidRPr="00B5152A" w:rsidRDefault="00B608E2" w:rsidP="0014679D">
      <w:pPr>
        <w:pStyle w:val="ListParagraph"/>
        <w:numPr>
          <w:ilvl w:val="1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ind w:left="990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B5152A">
        <w:rPr>
          <w:rFonts w:ascii="Browallia New" w:hAnsi="Browallia New" w:cs="Browallia New" w:hint="cs"/>
          <w:sz w:val="28"/>
          <w:szCs w:val="28"/>
          <w:cs/>
        </w:rPr>
        <w:t>บริษัทมีภาระผูกพันจากการออกหนังสือค้ำประกัน (</w:t>
      </w:r>
      <w:r w:rsidRPr="00B5152A">
        <w:rPr>
          <w:rFonts w:ascii="Browallia New" w:hAnsi="Browallia New" w:cs="Browallia New"/>
          <w:sz w:val="28"/>
          <w:szCs w:val="28"/>
        </w:rPr>
        <w:t>Letter of credit</w:t>
      </w:r>
      <w:r w:rsidRPr="00B5152A">
        <w:rPr>
          <w:rFonts w:ascii="Browallia New" w:hAnsi="Browallia New" w:cs="Browallia New" w:hint="cs"/>
          <w:sz w:val="28"/>
          <w:szCs w:val="28"/>
          <w:cs/>
        </w:rPr>
        <w:t>)</w:t>
      </w:r>
      <w:r w:rsidRPr="00B5152A">
        <w:rPr>
          <w:rFonts w:ascii="Browallia New" w:hAnsi="Browallia New" w:cs="Browallia New"/>
          <w:sz w:val="28"/>
          <w:szCs w:val="28"/>
        </w:rPr>
        <w:t xml:space="preserve"> </w:t>
      </w:r>
      <w:r w:rsidRPr="00B5152A">
        <w:rPr>
          <w:rFonts w:ascii="Browallia New" w:hAnsi="Browallia New" w:cs="Browallia New" w:hint="cs"/>
          <w:sz w:val="28"/>
          <w:szCs w:val="28"/>
          <w:cs/>
        </w:rPr>
        <w:t>กับธนาคารแห่งหนึ่งร่วมกับบริษัท</w:t>
      </w:r>
      <w:r w:rsidRPr="00B5152A">
        <w:rPr>
          <w:rFonts w:ascii="Browallia New" w:hAnsi="Browallia New" w:cs="Browallia New"/>
          <w:sz w:val="28"/>
          <w:szCs w:val="28"/>
        </w:rPr>
        <w:t xml:space="preserve">                     </w:t>
      </w:r>
      <w:r w:rsidRPr="00B5152A">
        <w:rPr>
          <w:rFonts w:ascii="Browallia New" w:hAnsi="Browallia New" w:cs="Browallia New" w:hint="cs"/>
          <w:sz w:val="28"/>
          <w:szCs w:val="28"/>
          <w:cs/>
        </w:rPr>
        <w:t xml:space="preserve">ที่เกี่ยวข้องกันจำนวน </w:t>
      </w:r>
      <w:r w:rsidR="00A02723">
        <w:rPr>
          <w:rFonts w:ascii="Browallia New" w:hAnsi="Browallia New" w:cs="Browallia New"/>
          <w:sz w:val="28"/>
          <w:szCs w:val="28"/>
        </w:rPr>
        <w:t>5</w:t>
      </w:r>
      <w:r w:rsidRPr="00B5152A">
        <w:rPr>
          <w:rFonts w:ascii="Browallia New" w:hAnsi="Browallia New" w:cs="Browallia New"/>
          <w:sz w:val="28"/>
          <w:szCs w:val="28"/>
        </w:rPr>
        <w:t>.</w:t>
      </w:r>
      <w:r w:rsidR="00A02723">
        <w:rPr>
          <w:rFonts w:ascii="Browallia New" w:hAnsi="Browallia New" w:cs="Browallia New"/>
          <w:sz w:val="28"/>
          <w:szCs w:val="28"/>
        </w:rPr>
        <w:t>83</w:t>
      </w:r>
      <w:r w:rsidRPr="00B5152A">
        <w:rPr>
          <w:rFonts w:ascii="Browallia New" w:hAnsi="Browallia New" w:cs="Browallia New"/>
          <w:sz w:val="28"/>
          <w:szCs w:val="28"/>
        </w:rPr>
        <w:t xml:space="preserve"> </w:t>
      </w:r>
      <w:r w:rsidRPr="00B5152A">
        <w:rPr>
          <w:rFonts w:ascii="Browallia New" w:hAnsi="Browallia New" w:cs="Browallia New" w:hint="cs"/>
          <w:sz w:val="28"/>
          <w:szCs w:val="28"/>
          <w:cs/>
        </w:rPr>
        <w:t>ล้านเหรียญสหรัฐ เพื่อค้ำประกันวงเงินสินเชื่อของการร่วมค้า วงเงินดังกล่าว</w:t>
      </w:r>
      <w:r w:rsidRPr="00B5152A">
        <w:rPr>
          <w:rFonts w:ascii="Browallia New" w:hAnsi="Browallia New" w:cs="Browallia New"/>
          <w:sz w:val="28"/>
          <w:szCs w:val="28"/>
        </w:rPr>
        <w:t xml:space="preserve">                   </w:t>
      </w:r>
      <w:r w:rsidRPr="00B5152A">
        <w:rPr>
          <w:rFonts w:ascii="Browallia New" w:hAnsi="Browallia New" w:cs="Browallia New" w:hint="cs"/>
          <w:sz w:val="28"/>
          <w:szCs w:val="28"/>
          <w:cs/>
        </w:rPr>
        <w:t>ค้ำประกันโดยหุ้นสามัญในกิจการร่วมค้า</w:t>
      </w:r>
    </w:p>
    <w:p w14:paraId="019652FD" w14:textId="77777777" w:rsidR="000B1EAF" w:rsidRPr="00B5152A" w:rsidRDefault="000B1EAF" w:rsidP="001467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p w14:paraId="7CE4A4C6" w14:textId="316A832C" w:rsidR="00737039" w:rsidRPr="00B5152A" w:rsidRDefault="004B5CEE" w:rsidP="0014679D">
      <w:pPr>
        <w:pStyle w:val="ListParagraph"/>
        <w:numPr>
          <w:ilvl w:val="1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ind w:left="990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B5152A">
        <w:rPr>
          <w:rFonts w:ascii="Browallia New" w:hAnsi="Browallia New" w:cs="Browallia New" w:hint="cs"/>
          <w:sz w:val="28"/>
          <w:szCs w:val="28"/>
          <w:cs/>
        </w:rPr>
        <w:t>กลุ่ม</w:t>
      </w:r>
      <w:r w:rsidR="009D44E9" w:rsidRPr="00B5152A">
        <w:rPr>
          <w:rFonts w:ascii="Browallia New" w:hAnsi="Browallia New" w:cs="Browallia New" w:hint="cs"/>
          <w:sz w:val="28"/>
          <w:szCs w:val="28"/>
          <w:cs/>
        </w:rPr>
        <w:t>บริษัท</w:t>
      </w:r>
      <w:r w:rsidR="00371706" w:rsidRPr="00B5152A">
        <w:rPr>
          <w:rFonts w:ascii="Browallia New" w:hAnsi="Browallia New" w:cs="Browallia New"/>
          <w:sz w:val="28"/>
          <w:szCs w:val="28"/>
          <w:cs/>
        </w:rPr>
        <w:t>มีภาระผูกพันในการจ่ายชำระค่า</w:t>
      </w:r>
      <w:r w:rsidR="00737039" w:rsidRPr="00B5152A">
        <w:rPr>
          <w:rFonts w:ascii="Browallia New" w:hAnsi="Browallia New" w:cs="Browallia New" w:hint="cs"/>
          <w:sz w:val="28"/>
          <w:szCs w:val="28"/>
          <w:cs/>
        </w:rPr>
        <w:t>สินทรัพย์</w:t>
      </w:r>
      <w:r w:rsidR="00260527" w:rsidRPr="00B5152A">
        <w:rPr>
          <w:rFonts w:ascii="Browallia New" w:hAnsi="Browallia New" w:cs="Browallia New"/>
          <w:sz w:val="28"/>
          <w:szCs w:val="28"/>
        </w:rPr>
        <w:t xml:space="preserve"> </w:t>
      </w:r>
      <w:r w:rsidR="00737039" w:rsidRPr="00B5152A">
        <w:rPr>
          <w:rFonts w:ascii="Browallia New" w:hAnsi="Browallia New" w:cs="Browallia New" w:hint="cs"/>
          <w:sz w:val="28"/>
          <w:szCs w:val="28"/>
          <w:cs/>
        </w:rPr>
        <w:t>ดังนี้</w:t>
      </w:r>
    </w:p>
    <w:p w14:paraId="6A923BDC" w14:textId="77777777" w:rsidR="009D44E9" w:rsidRPr="00B5152A" w:rsidRDefault="009D44E9" w:rsidP="009D44E9">
      <w:pPr>
        <w:pStyle w:val="ListParagraph"/>
        <w:spacing w:line="240" w:lineRule="auto"/>
        <w:ind w:left="993"/>
        <w:jc w:val="thaiDistribute"/>
        <w:rPr>
          <w:rFonts w:ascii="Browallia New" w:hAnsi="Browallia New" w:cs="Browallia New"/>
          <w:sz w:val="28"/>
          <w:szCs w:val="28"/>
        </w:rPr>
      </w:pPr>
      <w:bookmarkStart w:id="10" w:name="_Hlk507250541"/>
    </w:p>
    <w:tbl>
      <w:tblPr>
        <w:tblW w:w="8342" w:type="dxa"/>
        <w:tblInd w:w="99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87"/>
        <w:gridCol w:w="1170"/>
        <w:gridCol w:w="180"/>
        <w:gridCol w:w="1890"/>
        <w:gridCol w:w="180"/>
        <w:gridCol w:w="2135"/>
      </w:tblGrid>
      <w:tr w:rsidR="009D44E9" w:rsidRPr="00B5152A" w14:paraId="7FB23E16" w14:textId="77777777" w:rsidTr="00526642">
        <w:trPr>
          <w:cantSplit/>
        </w:trPr>
        <w:tc>
          <w:tcPr>
            <w:tcW w:w="2787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070F518C" w14:textId="77777777" w:rsidR="009D44E9" w:rsidRPr="00B5152A" w:rsidRDefault="009D44E9">
            <w:pPr>
              <w:spacing w:line="240" w:lineRule="auto"/>
              <w:ind w:left="277" w:hanging="277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B82D8A" w14:textId="77777777" w:rsidR="009D44E9" w:rsidRPr="00B5152A" w:rsidRDefault="009D44E9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B5152A">
              <w:rPr>
                <w:rFonts w:ascii="Browallia New" w:hAnsi="Browallia New" w:cs="Browalli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80" w:type="dxa"/>
          </w:tcPr>
          <w:p w14:paraId="41B8047D" w14:textId="77777777" w:rsidR="009D44E9" w:rsidRPr="00B5152A" w:rsidRDefault="009D44E9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B9104E7" w14:textId="77777777" w:rsidR="009D44E9" w:rsidRPr="00B5152A" w:rsidRDefault="009D44E9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B5152A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1575F56D" w14:textId="77777777" w:rsidR="009D44E9" w:rsidRPr="00B5152A" w:rsidRDefault="009D44E9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9551277" w14:textId="77777777" w:rsidR="009D44E9" w:rsidRPr="00B5152A" w:rsidRDefault="009D44E9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5152A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9D44E9" w:rsidRPr="00B5152A" w14:paraId="35991636" w14:textId="77777777" w:rsidTr="00526642">
        <w:trPr>
          <w:cantSplit/>
          <w:trHeight w:val="80"/>
        </w:trPr>
        <w:tc>
          <w:tcPr>
            <w:tcW w:w="2787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7404D08B" w14:textId="77777777" w:rsidR="009D44E9" w:rsidRPr="00B5152A" w:rsidRDefault="009D44E9">
            <w:pPr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7C15CC1" w14:textId="77777777" w:rsidR="009D44E9" w:rsidRPr="00B5152A" w:rsidRDefault="009D44E9">
            <w:pPr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5010467B" w14:textId="77777777" w:rsidR="009D44E9" w:rsidRPr="00B5152A" w:rsidRDefault="009D44E9">
            <w:pPr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tcMar>
              <w:top w:w="0" w:type="dxa"/>
              <w:left w:w="72" w:type="dxa"/>
              <w:bottom w:w="0" w:type="dxa"/>
              <w:right w:w="72" w:type="dxa"/>
            </w:tcMar>
          </w:tcPr>
          <w:p w14:paraId="1B6CCBF4" w14:textId="77777777" w:rsidR="009D44E9" w:rsidRPr="00B5152A" w:rsidRDefault="009D44E9">
            <w:pPr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7D91F5D" w14:textId="77777777" w:rsidR="009D44E9" w:rsidRPr="00B5152A" w:rsidRDefault="009D44E9">
            <w:pPr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135" w:type="dxa"/>
            <w:tcBorders>
              <w:top w:val="single" w:sz="4" w:space="0" w:color="auto"/>
            </w:tcBorders>
          </w:tcPr>
          <w:p w14:paraId="1F9516D1" w14:textId="77777777" w:rsidR="009D44E9" w:rsidRPr="00B5152A" w:rsidRDefault="009D44E9">
            <w:pPr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bookmarkEnd w:id="10"/>
      <w:tr w:rsidR="002D06F1" w:rsidRPr="00B5152A" w14:paraId="4268C98E" w14:textId="77777777" w:rsidTr="009D44E9">
        <w:trPr>
          <w:cantSplit/>
          <w:trHeight w:val="80"/>
        </w:trPr>
        <w:tc>
          <w:tcPr>
            <w:tcW w:w="2787" w:type="dxa"/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14:paraId="4CF5D7A1" w14:textId="6689D29B" w:rsidR="002D06F1" w:rsidRPr="00B5152A" w:rsidRDefault="002D06F1" w:rsidP="002D06F1">
            <w:pPr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B5152A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การก่อสร้างโรงงาน</w:t>
            </w:r>
          </w:p>
        </w:tc>
        <w:tc>
          <w:tcPr>
            <w:tcW w:w="1170" w:type="dxa"/>
            <w:hideMark/>
          </w:tcPr>
          <w:p w14:paraId="0E5E164E" w14:textId="43726D6C" w:rsidR="002D06F1" w:rsidRPr="00B5152A" w:rsidRDefault="002D06F1" w:rsidP="002D06F1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B5152A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80" w:type="dxa"/>
          </w:tcPr>
          <w:p w14:paraId="4A8A6782" w14:textId="77777777" w:rsidR="002D06F1" w:rsidRPr="00B5152A" w:rsidRDefault="002D06F1" w:rsidP="002D06F1">
            <w:pPr>
              <w:spacing w:line="240" w:lineRule="auto"/>
              <w:ind w:left="426"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890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3AB1B068" w14:textId="23F5D26F" w:rsidR="002D06F1" w:rsidRPr="00B5152A" w:rsidRDefault="002D06F1" w:rsidP="002D06F1">
            <w:pPr>
              <w:spacing w:line="240" w:lineRule="auto"/>
              <w:ind w:left="426" w:right="7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5152A">
              <w:rPr>
                <w:rFonts w:ascii="Browallia New" w:hAnsi="Browallia New" w:cs="Browallia New"/>
                <w:sz w:val="28"/>
                <w:szCs w:val="28"/>
              </w:rPr>
              <w:t>19</w:t>
            </w:r>
            <w:r w:rsidRPr="00B5152A">
              <w:rPr>
                <w:rFonts w:ascii="Browallia New" w:hAnsi="Browallia New" w:cs="Browallia New"/>
                <w:sz w:val="28"/>
                <w:szCs w:val="28"/>
                <w:cs/>
              </w:rPr>
              <w:t>.</w:t>
            </w:r>
            <w:r w:rsidRPr="00B5152A">
              <w:rPr>
                <w:rFonts w:ascii="Browallia New" w:hAnsi="Browallia New" w:cs="Browallia New"/>
                <w:sz w:val="28"/>
                <w:szCs w:val="28"/>
              </w:rPr>
              <w:t>06</w:t>
            </w:r>
          </w:p>
        </w:tc>
        <w:tc>
          <w:tcPr>
            <w:tcW w:w="180" w:type="dxa"/>
          </w:tcPr>
          <w:p w14:paraId="4DC958E0" w14:textId="77777777" w:rsidR="002D06F1" w:rsidRPr="00B5152A" w:rsidRDefault="002D06F1" w:rsidP="002D06F1">
            <w:pPr>
              <w:spacing w:line="240" w:lineRule="auto"/>
              <w:ind w:left="426"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135" w:type="dxa"/>
          </w:tcPr>
          <w:p w14:paraId="40637413" w14:textId="63C0F6D9" w:rsidR="002D06F1" w:rsidRPr="00B5152A" w:rsidRDefault="00B5152A" w:rsidP="00B5152A">
            <w:pPr>
              <w:spacing w:line="240" w:lineRule="auto"/>
              <w:ind w:left="426" w:right="70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             </w:t>
            </w:r>
            <w:r w:rsidR="002D06F1" w:rsidRPr="00B5152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</w:tr>
      <w:tr w:rsidR="002D06F1" w:rsidRPr="00B5152A" w14:paraId="590D4A44" w14:textId="77777777" w:rsidTr="009D44E9">
        <w:trPr>
          <w:cantSplit/>
        </w:trPr>
        <w:tc>
          <w:tcPr>
            <w:tcW w:w="2787" w:type="dxa"/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14:paraId="49091F75" w14:textId="6121E19F" w:rsidR="002D06F1" w:rsidRPr="00B5152A" w:rsidRDefault="002D06F1" w:rsidP="002D06F1">
            <w:pPr>
              <w:spacing w:line="240" w:lineRule="auto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B5152A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ซื้ออุปกรณ์และเครื่องจักร</w:t>
            </w:r>
          </w:p>
        </w:tc>
        <w:tc>
          <w:tcPr>
            <w:tcW w:w="1170" w:type="dxa"/>
            <w:hideMark/>
          </w:tcPr>
          <w:p w14:paraId="7E08A14B" w14:textId="0EBEBFEB" w:rsidR="002D06F1" w:rsidRPr="00B5152A" w:rsidRDefault="002D06F1" w:rsidP="002D06F1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B5152A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80" w:type="dxa"/>
          </w:tcPr>
          <w:p w14:paraId="2C20B9A0" w14:textId="77777777" w:rsidR="002D06F1" w:rsidRPr="00B5152A" w:rsidRDefault="002D06F1" w:rsidP="002D06F1">
            <w:pPr>
              <w:spacing w:line="240" w:lineRule="auto"/>
              <w:ind w:left="426" w:right="7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90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7E7E00DE" w14:textId="5D009550" w:rsidR="002D06F1" w:rsidRPr="00B5152A" w:rsidRDefault="002D06F1" w:rsidP="002D06F1">
            <w:pPr>
              <w:spacing w:line="240" w:lineRule="auto"/>
              <w:ind w:left="426" w:right="7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5152A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B5152A">
              <w:rPr>
                <w:rFonts w:ascii="Browallia New" w:hAnsi="Browallia New" w:cs="Browallia New"/>
                <w:sz w:val="28"/>
                <w:szCs w:val="28"/>
                <w:cs/>
              </w:rPr>
              <w:t>.</w:t>
            </w:r>
            <w:r w:rsidRPr="00B5152A">
              <w:rPr>
                <w:rFonts w:ascii="Browallia New" w:hAnsi="Browallia New" w:cs="Browallia New"/>
                <w:sz w:val="28"/>
                <w:szCs w:val="28"/>
              </w:rPr>
              <w:t>11</w:t>
            </w:r>
          </w:p>
        </w:tc>
        <w:tc>
          <w:tcPr>
            <w:tcW w:w="180" w:type="dxa"/>
          </w:tcPr>
          <w:p w14:paraId="42F44B5F" w14:textId="77777777" w:rsidR="002D06F1" w:rsidRPr="00B5152A" w:rsidRDefault="002D06F1" w:rsidP="002D06F1">
            <w:pPr>
              <w:spacing w:line="240" w:lineRule="auto"/>
              <w:ind w:left="426" w:right="7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135" w:type="dxa"/>
          </w:tcPr>
          <w:p w14:paraId="30FC45C4" w14:textId="43EA6E02" w:rsidR="002D06F1" w:rsidRPr="00B5152A" w:rsidRDefault="002D06F1" w:rsidP="002D06F1">
            <w:pPr>
              <w:spacing w:line="240" w:lineRule="auto"/>
              <w:ind w:left="426" w:right="7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5152A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B5152A">
              <w:rPr>
                <w:rFonts w:ascii="Browallia New" w:hAnsi="Browallia New" w:cs="Browallia New"/>
                <w:sz w:val="28"/>
                <w:szCs w:val="28"/>
                <w:cs/>
              </w:rPr>
              <w:t>.</w:t>
            </w:r>
            <w:r w:rsidRPr="00B5152A">
              <w:rPr>
                <w:rFonts w:ascii="Browallia New" w:hAnsi="Browallia New" w:cs="Browallia New"/>
                <w:sz w:val="28"/>
                <w:szCs w:val="28"/>
              </w:rPr>
              <w:t>88</w:t>
            </w:r>
          </w:p>
        </w:tc>
      </w:tr>
    </w:tbl>
    <w:p w14:paraId="255B2F37" w14:textId="77777777" w:rsidR="000B1EAF" w:rsidRPr="00B5152A" w:rsidRDefault="000B1EAF" w:rsidP="000B1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1800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24E875A7" w14:textId="362F1667" w:rsidR="00031ABC" w:rsidRPr="00B5152A" w:rsidRDefault="00B9179F" w:rsidP="00B9179F">
      <w:pPr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 w:hanging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B5152A">
        <w:rPr>
          <w:rFonts w:ascii="Browallia New" w:hAnsi="Browallia New" w:cs="Browallia New" w:hint="cs"/>
          <w:sz w:val="28"/>
          <w:szCs w:val="28"/>
          <w:u w:val="single"/>
          <w:cs/>
        </w:rPr>
        <w:t>การอนุมัติงบการเงิน</w:t>
      </w:r>
    </w:p>
    <w:p w14:paraId="04F63CCC" w14:textId="77777777" w:rsidR="00B9179F" w:rsidRPr="00B5152A" w:rsidRDefault="00B9179F" w:rsidP="00B917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</w:p>
    <w:p w14:paraId="053AB277" w14:textId="2E6C34DA" w:rsidR="00982981" w:rsidRPr="00EC29A1" w:rsidRDefault="0083780C" w:rsidP="004B5CEE">
      <w:pPr>
        <w:ind w:left="426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B5152A">
        <w:rPr>
          <w:rFonts w:ascii="Browallia New" w:hAnsi="Browallia New" w:cs="Browallia New"/>
          <w:sz w:val="28"/>
          <w:szCs w:val="28"/>
          <w:cs/>
          <w:lang w:val="th-TH"/>
        </w:rPr>
        <w:t xml:space="preserve">งบการเงินรวมและงบการเงินเฉพาะของบริษัทสำหรับปีสิ้นสุดวันที่ </w:t>
      </w:r>
      <w:r w:rsidRPr="00B5152A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B5152A">
        <w:rPr>
          <w:rFonts w:ascii="Browallia New" w:hAnsi="Browallia New" w:cs="Browallia New"/>
          <w:sz w:val="28"/>
          <w:szCs w:val="28"/>
          <w:cs/>
          <w:lang w:val="th-TH"/>
        </w:rPr>
        <w:t xml:space="preserve"> ธันวาคม </w:t>
      </w:r>
      <w:r w:rsidRPr="00B5152A">
        <w:rPr>
          <w:rFonts w:ascii="Browallia New" w:hAnsi="Browallia New" w:cs="Browallia New"/>
          <w:sz w:val="28"/>
          <w:szCs w:val="28"/>
          <w:lang w:val="en-GB"/>
        </w:rPr>
        <w:t>256</w:t>
      </w:r>
      <w:r w:rsidR="00A23446" w:rsidRPr="00B5152A">
        <w:rPr>
          <w:rFonts w:ascii="Browallia New" w:hAnsi="Browallia New" w:cs="Browallia New"/>
          <w:sz w:val="28"/>
          <w:szCs w:val="28"/>
          <w:lang w:val="en-GB"/>
        </w:rPr>
        <w:t>2</w:t>
      </w:r>
      <w:r w:rsidRPr="00B5152A">
        <w:rPr>
          <w:rFonts w:ascii="Browallia New" w:hAnsi="Browallia New" w:cs="Browallia New"/>
          <w:sz w:val="28"/>
          <w:szCs w:val="28"/>
          <w:cs/>
          <w:lang w:val="th-TH"/>
        </w:rPr>
        <w:t xml:space="preserve"> ได้รับอนุมัติจากคณะกรรมการของบริษัท เมื่อวันที่ </w:t>
      </w:r>
      <w:r w:rsidR="00CC2D44" w:rsidRPr="00B5152A">
        <w:rPr>
          <w:rFonts w:ascii="Browallia New" w:hAnsi="Browallia New" w:cs="Browallia New"/>
          <w:sz w:val="28"/>
          <w:szCs w:val="28"/>
        </w:rPr>
        <w:t xml:space="preserve">2 </w:t>
      </w:r>
      <w:r w:rsidR="00003CE4" w:rsidRPr="00B5152A">
        <w:rPr>
          <w:rFonts w:ascii="Browallia New" w:hAnsi="Browallia New" w:cs="Browallia New" w:hint="cs"/>
          <w:sz w:val="28"/>
          <w:szCs w:val="28"/>
          <w:cs/>
        </w:rPr>
        <w:t>มีนาคม</w:t>
      </w:r>
      <w:r w:rsidR="00A23446" w:rsidRPr="00B5152A">
        <w:rPr>
          <w:rFonts w:ascii="Browallia New" w:hAnsi="Browallia New" w:cs="Browallia New"/>
          <w:sz w:val="28"/>
          <w:szCs w:val="28"/>
          <w:lang w:val="en-GB"/>
        </w:rPr>
        <w:t xml:space="preserve"> 2563</w:t>
      </w:r>
    </w:p>
    <w:sectPr w:rsidR="00982981" w:rsidRPr="00EC29A1" w:rsidSect="00DE6601">
      <w:pgSz w:w="11909" w:h="16834" w:code="9"/>
      <w:pgMar w:top="1616" w:right="1134" w:bottom="709" w:left="1440" w:header="992" w:footer="371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292BBA" w14:textId="77777777" w:rsidR="001D006D" w:rsidRDefault="001D006D">
      <w:r>
        <w:separator/>
      </w:r>
    </w:p>
  </w:endnote>
  <w:endnote w:type="continuationSeparator" w:id="0">
    <w:p w14:paraId="5C4362D8" w14:textId="77777777" w:rsidR="001D006D" w:rsidRDefault="001D00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C8BFB7" w14:textId="77777777" w:rsidR="00614DAB" w:rsidRDefault="00614DAB">
    <w:pPr>
      <w:pStyle w:val="Footer"/>
      <w:framePr w:wrap="around" w:vAnchor="text" w:hAnchor="margin" w:xAlign="right" w:y="1"/>
      <w:rPr>
        <w:rStyle w:val="PageNumber"/>
        <w:rFonts w:cs="Angsana New"/>
      </w:rPr>
    </w:pPr>
    <w:r>
      <w:rPr>
        <w:rStyle w:val="PageNumber"/>
        <w:rFonts w:cs="Angsana New"/>
      </w:rPr>
      <w:fldChar w:fldCharType="begin"/>
    </w:r>
    <w:r>
      <w:rPr>
        <w:rStyle w:val="PageNumber"/>
        <w:rFonts w:cs="Angsana New"/>
      </w:rPr>
      <w:instrText xml:space="preserve">PAGE  </w:instrText>
    </w:r>
    <w:r>
      <w:rPr>
        <w:rStyle w:val="PageNumber"/>
        <w:rFonts w:cs="Angsana New"/>
      </w:rPr>
      <w:fldChar w:fldCharType="end"/>
    </w:r>
  </w:p>
  <w:p w14:paraId="2D6F9863" w14:textId="77777777" w:rsidR="00614DAB" w:rsidRDefault="00614DA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868CF8" w14:textId="77777777" w:rsidR="00614DAB" w:rsidRPr="004D5A33" w:rsidRDefault="00614DAB">
    <w:pPr>
      <w:pStyle w:val="Footer"/>
      <w:framePr w:wrap="around" w:vAnchor="text" w:hAnchor="margin" w:xAlign="right" w:y="1"/>
      <w:rPr>
        <w:rStyle w:val="PageNumber"/>
        <w:rFonts w:ascii="Browallia New" w:hAnsi="Browallia New" w:cs="Browallia New"/>
        <w:sz w:val="28"/>
        <w:szCs w:val="28"/>
      </w:rPr>
    </w:pPr>
    <w:r w:rsidRPr="004D5A33">
      <w:rPr>
        <w:rStyle w:val="PageNumber"/>
        <w:rFonts w:ascii="Browallia New" w:hAnsi="Browallia New" w:cs="Browallia New"/>
        <w:sz w:val="28"/>
        <w:szCs w:val="28"/>
      </w:rPr>
      <w:fldChar w:fldCharType="begin"/>
    </w:r>
    <w:r w:rsidRPr="004D5A33">
      <w:rPr>
        <w:rStyle w:val="PageNumber"/>
        <w:rFonts w:ascii="Browallia New" w:hAnsi="Browallia New" w:cs="Browallia New"/>
        <w:sz w:val="28"/>
        <w:szCs w:val="28"/>
      </w:rPr>
      <w:instrText xml:space="preserve">PAGE  </w:instrText>
    </w:r>
    <w:r w:rsidRPr="004D5A33">
      <w:rPr>
        <w:rStyle w:val="PageNumber"/>
        <w:rFonts w:ascii="Browallia New" w:hAnsi="Browallia New" w:cs="Browallia New"/>
        <w:sz w:val="28"/>
        <w:szCs w:val="28"/>
      </w:rPr>
      <w:fldChar w:fldCharType="separate"/>
    </w:r>
    <w:r>
      <w:rPr>
        <w:rStyle w:val="PageNumber"/>
        <w:rFonts w:ascii="Browallia New" w:hAnsi="Browallia New" w:cs="Browallia New"/>
        <w:noProof/>
        <w:sz w:val="28"/>
        <w:szCs w:val="28"/>
      </w:rPr>
      <w:t>62</w:t>
    </w:r>
    <w:r w:rsidRPr="004D5A33">
      <w:rPr>
        <w:rStyle w:val="PageNumber"/>
        <w:rFonts w:ascii="Browallia New" w:hAnsi="Browallia New" w:cs="Browallia New"/>
        <w:sz w:val="28"/>
        <w:szCs w:val="28"/>
      </w:rPr>
      <w:fldChar w:fldCharType="end"/>
    </w:r>
  </w:p>
  <w:p w14:paraId="72DACC60" w14:textId="77777777" w:rsidR="00614DAB" w:rsidRDefault="00614DAB" w:rsidP="00055141">
    <w:pPr>
      <w:pStyle w:val="Footer"/>
      <w:tabs>
        <w:tab w:val="clear" w:pos="227"/>
        <w:tab w:val="clear" w:pos="454"/>
        <w:tab w:val="clear" w:pos="9072"/>
        <w:tab w:val="right" w:pos="9360"/>
      </w:tabs>
      <w:ind w:left="426" w:right="360"/>
      <w:rPr>
        <w:rFonts w:ascii="Browallia New" w:hAnsi="Browallia New" w:cs="Browallia New"/>
        <w:sz w:val="28"/>
        <w:szCs w:val="28"/>
      </w:rPr>
    </w:pPr>
    <w:r>
      <w:rPr>
        <w:rFonts w:ascii="Browallia New" w:hAnsi="Browallia New" w:cs="Browallia New" w:hint="cs"/>
        <w:sz w:val="28"/>
        <w:szCs w:val="28"/>
        <w:u w:val="single"/>
        <w:cs/>
      </w:rPr>
      <w:t xml:space="preserve">                                            </w:t>
    </w:r>
    <w:r>
      <w:rPr>
        <w:rFonts w:ascii="Browallia New" w:hAnsi="Browallia New" w:cs="Browallia New"/>
        <w:sz w:val="28"/>
        <w:szCs w:val="28"/>
        <w:cs/>
      </w:rPr>
      <w:t xml:space="preserve"> กรรมการ</w:t>
    </w:r>
    <w:r>
      <w:rPr>
        <w:rFonts w:ascii="Browallia New" w:hAnsi="Browallia New" w:cs="Browallia New"/>
        <w:sz w:val="28"/>
        <w:szCs w:val="28"/>
        <w:cs/>
      </w:rPr>
      <w:tab/>
    </w:r>
    <w:r>
      <w:rPr>
        <w:rFonts w:ascii="Browallia New" w:hAnsi="Browallia New" w:cs="Browallia New"/>
        <w:sz w:val="28"/>
        <w:szCs w:val="28"/>
        <w:cs/>
      </w:rPr>
      <w:tab/>
    </w:r>
    <w:r>
      <w:rPr>
        <w:rFonts w:ascii="Browallia New" w:hAnsi="Browallia New" w:cs="Browallia New"/>
        <w:sz w:val="28"/>
        <w:szCs w:val="28"/>
        <w:cs/>
      </w:rPr>
      <w:tab/>
    </w:r>
    <w:r>
      <w:rPr>
        <w:rFonts w:ascii="Browallia New" w:hAnsi="Browallia New" w:cs="Browallia New"/>
        <w:sz w:val="28"/>
        <w:szCs w:val="28"/>
        <w:cs/>
      </w:rPr>
      <w:tab/>
    </w:r>
    <w:r>
      <w:rPr>
        <w:rFonts w:ascii="Browallia New" w:hAnsi="Browallia New" w:cs="Browallia New"/>
        <w:sz w:val="28"/>
        <w:szCs w:val="28"/>
        <w:cs/>
      </w:rPr>
      <w:tab/>
    </w:r>
    <w:r>
      <w:rPr>
        <w:rFonts w:ascii="Browallia New" w:hAnsi="Browallia New" w:cs="Browallia New"/>
        <w:sz w:val="28"/>
        <w:szCs w:val="28"/>
        <w:cs/>
      </w:rPr>
      <w:tab/>
    </w:r>
    <w:r>
      <w:rPr>
        <w:rFonts w:ascii="Browallia New" w:hAnsi="Browallia New" w:cs="Browallia New"/>
        <w:sz w:val="28"/>
        <w:szCs w:val="28"/>
        <w:cs/>
      </w:rPr>
      <w:tab/>
    </w:r>
    <w:r>
      <w:rPr>
        <w:rFonts w:ascii="Browallia New" w:hAnsi="Browallia New" w:cs="Browallia New"/>
        <w:sz w:val="28"/>
        <w:szCs w:val="28"/>
        <w:cs/>
      </w:rPr>
      <w:tab/>
    </w:r>
  </w:p>
  <w:p w14:paraId="4EDF6740" w14:textId="77777777" w:rsidR="00614DAB" w:rsidRDefault="00614DAB" w:rsidP="0005514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13892"/>
      </w:tabs>
      <w:ind w:left="426" w:right="-25"/>
      <w:rPr>
        <w:rFonts w:ascii="Angsana New" w:hAnsi="Angsana New"/>
        <w:sz w:val="28"/>
        <w:szCs w:val="28"/>
      </w:rPr>
    </w:pPr>
    <w:r>
      <w:rPr>
        <w:rFonts w:ascii="Browallia New" w:hAnsi="Browallia New" w:cs="Browallia New"/>
        <w:sz w:val="28"/>
        <w:szCs w:val="28"/>
        <w:cs/>
      </w:rPr>
      <w:t>(                                        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986E37" w14:textId="77777777" w:rsidR="00614DAB" w:rsidRDefault="00614DAB">
    <w:pPr>
      <w:pStyle w:val="Footer"/>
      <w:rPr>
        <w:rFonts w:ascii="Angsana New" w:hAnsi="Angsana New"/>
        <w:sz w:val="28"/>
        <w:szCs w:val="28"/>
      </w:rPr>
    </w:pP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rStyle w:val="PageNumber"/>
        <w:rFonts w:ascii="Angsana New" w:hAnsi="Angsana New" w:cs="Angsana New"/>
        <w:sz w:val="28"/>
        <w:szCs w:val="28"/>
      </w:rPr>
      <w:fldChar w:fldCharType="begin"/>
    </w:r>
    <w:r>
      <w:rPr>
        <w:rStyle w:val="PageNumber"/>
        <w:rFonts w:ascii="Angsana New" w:hAnsi="Angsana New" w:cs="Angsana New"/>
        <w:sz w:val="28"/>
        <w:szCs w:val="28"/>
      </w:rPr>
      <w:instrText xml:space="preserve"> PAGE </w:instrText>
    </w:r>
    <w:r>
      <w:rPr>
        <w:rStyle w:val="PageNumber"/>
        <w:rFonts w:ascii="Angsana New" w:hAnsi="Angsana New" w:cs="Angsana New"/>
        <w:sz w:val="28"/>
        <w:szCs w:val="28"/>
      </w:rPr>
      <w:fldChar w:fldCharType="separate"/>
    </w:r>
    <w:r>
      <w:rPr>
        <w:rStyle w:val="PageNumber"/>
        <w:rFonts w:ascii="Angsana New" w:hAnsi="Angsana New" w:cs="Angsana New"/>
        <w:noProof/>
        <w:sz w:val="28"/>
        <w:szCs w:val="28"/>
      </w:rPr>
      <w:t>54</w:t>
    </w:r>
    <w:r>
      <w:rPr>
        <w:rStyle w:val="PageNumber"/>
        <w:rFonts w:ascii="Angsana New" w:hAnsi="Angsana New" w:cs="Angsana New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8A0D3F" w14:textId="77777777" w:rsidR="001D006D" w:rsidRDefault="001D006D">
      <w:r>
        <w:separator/>
      </w:r>
    </w:p>
  </w:footnote>
  <w:footnote w:type="continuationSeparator" w:id="0">
    <w:p w14:paraId="791985DD" w14:textId="77777777" w:rsidR="001D006D" w:rsidRDefault="001D00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Times New Roman" w:hint="default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2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Times New Roman" w:hint="default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Times New Roman" w:hint="default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4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Times New Roman" w:hint="default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042A74A9"/>
    <w:multiLevelType w:val="multilevel"/>
    <w:tmpl w:val="639E1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i w:val="0"/>
        <w:iCs w:val="0"/>
        <w:sz w:val="28"/>
        <w:szCs w:val="28"/>
      </w:rPr>
    </w:lvl>
    <w:lvl w:ilvl="1">
      <w:start w:val="1"/>
      <w:numFmt w:val="decimal"/>
      <w:lvlText w:val="3.%2"/>
      <w:lvlJc w:val="left"/>
      <w:pPr>
        <w:tabs>
          <w:tab w:val="num" w:pos="990"/>
        </w:tabs>
        <w:ind w:left="990" w:hanging="540"/>
      </w:pPr>
      <w:rPr>
        <w:rFonts w:ascii="Browallia New" w:hAnsi="Browallia New" w:cs="Browallia New" w:hint="default"/>
        <w:b w:val="0"/>
        <w:bCs w:val="0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11" w15:restartNumberingAfterBreak="0">
    <w:nsid w:val="085D7D10"/>
    <w:multiLevelType w:val="multilevel"/>
    <w:tmpl w:val="4FC6CEB8"/>
    <w:lvl w:ilvl="0">
      <w:start w:val="3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4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2" w15:restartNumberingAfterBreak="0">
    <w:nsid w:val="08A67593"/>
    <w:multiLevelType w:val="multilevel"/>
    <w:tmpl w:val="0FC454F0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4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3" w15:restartNumberingAfterBreak="0">
    <w:nsid w:val="0CC6308C"/>
    <w:multiLevelType w:val="multilevel"/>
    <w:tmpl w:val="58B0B276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5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0DCD2E91"/>
    <w:multiLevelType w:val="hybridMultilevel"/>
    <w:tmpl w:val="E390884E"/>
    <w:lvl w:ilvl="0" w:tplc="3D729F2A">
      <w:start w:val="17"/>
      <w:numFmt w:val="bullet"/>
      <w:lvlText w:val="-"/>
      <w:lvlJc w:val="left"/>
      <w:pPr>
        <w:ind w:left="1267" w:hanging="360"/>
      </w:pPr>
      <w:rPr>
        <w:rFonts w:ascii="Garamond" w:eastAsia="Times New Roman" w:hAnsi="Garamond" w:hint="default"/>
      </w:rPr>
    </w:lvl>
    <w:lvl w:ilvl="1" w:tplc="08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5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 w15:restartNumberingAfterBreak="0">
    <w:nsid w:val="1B38602F"/>
    <w:multiLevelType w:val="multilevel"/>
    <w:tmpl w:val="CCBE12FC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5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7" w15:restartNumberingAfterBreak="0">
    <w:nsid w:val="220B34F8"/>
    <w:multiLevelType w:val="multilevel"/>
    <w:tmpl w:val="B3F0A462"/>
    <w:lvl w:ilvl="0">
      <w:start w:val="3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18" w15:restartNumberingAfterBreak="0">
    <w:nsid w:val="254D3AA8"/>
    <w:multiLevelType w:val="hybridMultilevel"/>
    <w:tmpl w:val="5C4085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63084D"/>
    <w:multiLevelType w:val="hybridMultilevel"/>
    <w:tmpl w:val="3E0E0AB6"/>
    <w:lvl w:ilvl="0" w:tplc="F0F8E46C">
      <w:start w:val="1"/>
      <w:numFmt w:val="decimal"/>
      <w:lvlText w:val="4.%1"/>
      <w:lvlJc w:val="left"/>
      <w:pPr>
        <w:ind w:left="900" w:hanging="360"/>
      </w:pPr>
      <w:rPr>
        <w:rFonts w:cs="Times New Roman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21" w15:restartNumberingAfterBreak="0">
    <w:nsid w:val="2CFD2EBC"/>
    <w:multiLevelType w:val="hybridMultilevel"/>
    <w:tmpl w:val="7E481844"/>
    <w:lvl w:ilvl="0" w:tplc="0409000F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22" w15:restartNumberingAfterBreak="0">
    <w:nsid w:val="2D3472BB"/>
    <w:multiLevelType w:val="multilevel"/>
    <w:tmpl w:val="BA18C85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6"/>
        </w:tabs>
        <w:ind w:left="786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36"/>
        </w:tabs>
        <w:ind w:left="36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848"/>
        </w:tabs>
        <w:ind w:left="4848" w:hanging="1440"/>
      </w:pPr>
      <w:rPr>
        <w:rFonts w:hint="default"/>
      </w:rPr>
    </w:lvl>
  </w:abstractNum>
  <w:abstractNum w:abstractNumId="2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4" w15:restartNumberingAfterBreak="0">
    <w:nsid w:val="34944A3F"/>
    <w:multiLevelType w:val="hybridMultilevel"/>
    <w:tmpl w:val="4BB84718"/>
    <w:lvl w:ilvl="0" w:tplc="5F5A71E8">
      <w:numFmt w:val="bullet"/>
      <w:lvlText w:val="-"/>
      <w:lvlJc w:val="left"/>
      <w:pPr>
        <w:tabs>
          <w:tab w:val="num" w:pos="1665"/>
        </w:tabs>
        <w:ind w:left="1665" w:hanging="360"/>
      </w:pPr>
      <w:rPr>
        <w:rFonts w:ascii="Browallia New" w:eastAsia="SimSun" w:hAnsi="Browallia New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7492502"/>
    <w:multiLevelType w:val="multilevel"/>
    <w:tmpl w:val="F7DA0204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2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Times New Roman" w:hint="default"/>
      </w:rPr>
    </w:lvl>
  </w:abstractNum>
  <w:abstractNum w:abstractNumId="27" w15:restartNumberingAfterBreak="0">
    <w:nsid w:val="3CBF3275"/>
    <w:multiLevelType w:val="hybridMultilevel"/>
    <w:tmpl w:val="B1D26D50"/>
    <w:lvl w:ilvl="0" w:tplc="E2CAF07E">
      <w:start w:val="1"/>
      <w:numFmt w:val="decimal"/>
      <w:lvlText w:val="35.%1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Times New Roman" w:hint="default"/>
      </w:rPr>
    </w:lvl>
  </w:abstractNum>
  <w:abstractNum w:abstractNumId="29" w15:restartNumberingAfterBreak="0">
    <w:nsid w:val="554F0524"/>
    <w:multiLevelType w:val="multilevel"/>
    <w:tmpl w:val="5F34BB86"/>
    <w:lvl w:ilvl="0">
      <w:start w:val="1"/>
      <w:numFmt w:val="decimal"/>
      <w:lvlText w:val="2.%1"/>
      <w:lvlJc w:val="left"/>
      <w:pPr>
        <w:tabs>
          <w:tab w:val="num" w:pos="360"/>
        </w:tabs>
        <w:ind w:left="360" w:hanging="360"/>
      </w:pPr>
      <w:rPr>
        <w:lang w:val="en-US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ascii="Browallia New" w:hAnsi="Browallia New" w:cs="Browallia New" w:hint="default"/>
        <w:b w:val="0"/>
        <w:bCs w:val="0"/>
        <w:sz w:val="28"/>
        <w:szCs w:val="28"/>
      </w:rPr>
    </w:lvl>
    <w:lvl w:ilvl="2">
      <w:start w:val="1"/>
      <w:numFmt w:val="decimal"/>
      <w:lvlText w:val="%1.2.%3"/>
      <w:lvlJc w:val="left"/>
      <w:pPr>
        <w:tabs>
          <w:tab w:val="num" w:pos="1440"/>
        </w:tabs>
        <w:ind w:left="1224" w:hanging="504"/>
      </w:pPr>
      <w:rPr>
        <w:rFonts w:cs="Times New Roman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0" w15:restartNumberingAfterBreak="0">
    <w:nsid w:val="65151253"/>
    <w:multiLevelType w:val="hybridMultilevel"/>
    <w:tmpl w:val="C44C4D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0D51AA"/>
    <w:multiLevelType w:val="hybridMultilevel"/>
    <w:tmpl w:val="8EB64F88"/>
    <w:lvl w:ilvl="0" w:tplc="310296C6">
      <w:start w:val="1"/>
      <w:numFmt w:val="decimal"/>
      <w:lvlText w:val="6.%1"/>
      <w:lvlJc w:val="left"/>
      <w:pPr>
        <w:ind w:left="1170" w:hanging="360"/>
      </w:pPr>
      <w:rPr>
        <w:rFonts w:cs="Times New Roman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2" w15:restartNumberingAfterBreak="0">
    <w:nsid w:val="666E61B6"/>
    <w:multiLevelType w:val="multilevel"/>
    <w:tmpl w:val="587AB83E"/>
    <w:lvl w:ilvl="0">
      <w:start w:val="2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9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3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34" w15:restartNumberingAfterBreak="0">
    <w:nsid w:val="7A1D7A67"/>
    <w:multiLevelType w:val="multilevel"/>
    <w:tmpl w:val="AEEC46C8"/>
    <w:lvl w:ilvl="0">
      <w:start w:val="3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5.4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6"/>
  </w:num>
  <w:num w:numId="12">
    <w:abstractNumId w:val="20"/>
  </w:num>
  <w:num w:numId="13">
    <w:abstractNumId w:val="33"/>
  </w:num>
  <w:num w:numId="14">
    <w:abstractNumId w:val="23"/>
  </w:num>
  <w:num w:numId="15">
    <w:abstractNumId w:val="28"/>
  </w:num>
  <w:num w:numId="16">
    <w:abstractNumId w:val="10"/>
  </w:num>
  <w:num w:numId="17">
    <w:abstractNumId w:val="24"/>
  </w:num>
  <w:num w:numId="18">
    <w:abstractNumId w:val="14"/>
  </w:num>
  <w:num w:numId="19">
    <w:abstractNumId w:val="22"/>
  </w:num>
  <w:num w:numId="20">
    <w:abstractNumId w:val="34"/>
  </w:num>
  <w:num w:numId="21">
    <w:abstractNumId w:val="19"/>
  </w:num>
  <w:num w:numId="22">
    <w:abstractNumId w:val="31"/>
  </w:num>
  <w:num w:numId="23">
    <w:abstractNumId w:val="25"/>
  </w:num>
  <w:num w:numId="24">
    <w:abstractNumId w:val="12"/>
  </w:num>
  <w:num w:numId="25">
    <w:abstractNumId w:val="16"/>
  </w:num>
  <w:num w:numId="26">
    <w:abstractNumId w:val="32"/>
  </w:num>
  <w:num w:numId="27">
    <w:abstractNumId w:val="11"/>
  </w:num>
  <w:num w:numId="28">
    <w:abstractNumId w:val="17"/>
  </w:num>
  <w:num w:numId="29">
    <w:abstractNumId w:val="27"/>
  </w:num>
  <w:num w:numId="30">
    <w:abstractNumId w:val="13"/>
  </w:num>
  <w:num w:numId="3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0"/>
  </w:num>
  <w:num w:numId="33">
    <w:abstractNumId w:val="15"/>
  </w:num>
  <w:num w:numId="34">
    <w:abstractNumId w:val="21"/>
  </w:num>
  <w:num w:numId="35">
    <w:abstractNumId w:val="18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gutterAtTop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3FC9"/>
    <w:rsid w:val="000003D0"/>
    <w:rsid w:val="0000082D"/>
    <w:rsid w:val="0000086B"/>
    <w:rsid w:val="000015A8"/>
    <w:rsid w:val="00001DCB"/>
    <w:rsid w:val="00002045"/>
    <w:rsid w:val="0000209B"/>
    <w:rsid w:val="000028E7"/>
    <w:rsid w:val="000030A8"/>
    <w:rsid w:val="0000344E"/>
    <w:rsid w:val="00003CE4"/>
    <w:rsid w:val="00004AB9"/>
    <w:rsid w:val="00004DC8"/>
    <w:rsid w:val="00004FCC"/>
    <w:rsid w:val="00004FD8"/>
    <w:rsid w:val="00005C27"/>
    <w:rsid w:val="0000608E"/>
    <w:rsid w:val="00006714"/>
    <w:rsid w:val="00006965"/>
    <w:rsid w:val="00006AC0"/>
    <w:rsid w:val="00006E8A"/>
    <w:rsid w:val="0000702A"/>
    <w:rsid w:val="000071C3"/>
    <w:rsid w:val="000078F8"/>
    <w:rsid w:val="00010346"/>
    <w:rsid w:val="000107DA"/>
    <w:rsid w:val="00010808"/>
    <w:rsid w:val="00010873"/>
    <w:rsid w:val="0001139C"/>
    <w:rsid w:val="0001182A"/>
    <w:rsid w:val="00011A1D"/>
    <w:rsid w:val="00011B14"/>
    <w:rsid w:val="000121FD"/>
    <w:rsid w:val="0001223E"/>
    <w:rsid w:val="000128FA"/>
    <w:rsid w:val="00012ECC"/>
    <w:rsid w:val="00013288"/>
    <w:rsid w:val="0001339E"/>
    <w:rsid w:val="000138E1"/>
    <w:rsid w:val="00013BD9"/>
    <w:rsid w:val="00013FC5"/>
    <w:rsid w:val="00014838"/>
    <w:rsid w:val="00014A22"/>
    <w:rsid w:val="00014C5F"/>
    <w:rsid w:val="00014FD4"/>
    <w:rsid w:val="00015D2C"/>
    <w:rsid w:val="00016131"/>
    <w:rsid w:val="0001621F"/>
    <w:rsid w:val="000164BD"/>
    <w:rsid w:val="00016777"/>
    <w:rsid w:val="00016CF3"/>
    <w:rsid w:val="000201A4"/>
    <w:rsid w:val="00020200"/>
    <w:rsid w:val="0002025E"/>
    <w:rsid w:val="000207D1"/>
    <w:rsid w:val="00020CE2"/>
    <w:rsid w:val="00021705"/>
    <w:rsid w:val="0002174D"/>
    <w:rsid w:val="000219F2"/>
    <w:rsid w:val="00021D07"/>
    <w:rsid w:val="0002208E"/>
    <w:rsid w:val="0002228C"/>
    <w:rsid w:val="0002245C"/>
    <w:rsid w:val="00023380"/>
    <w:rsid w:val="00023763"/>
    <w:rsid w:val="000239ED"/>
    <w:rsid w:val="00023CCC"/>
    <w:rsid w:val="000244F1"/>
    <w:rsid w:val="00024602"/>
    <w:rsid w:val="00024B4F"/>
    <w:rsid w:val="0002717D"/>
    <w:rsid w:val="0002720A"/>
    <w:rsid w:val="000276EA"/>
    <w:rsid w:val="000277DA"/>
    <w:rsid w:val="00027E09"/>
    <w:rsid w:val="0003038B"/>
    <w:rsid w:val="00030681"/>
    <w:rsid w:val="00030BF3"/>
    <w:rsid w:val="00030E07"/>
    <w:rsid w:val="00030E46"/>
    <w:rsid w:val="00031350"/>
    <w:rsid w:val="00031ABC"/>
    <w:rsid w:val="000325B8"/>
    <w:rsid w:val="000325C3"/>
    <w:rsid w:val="00032637"/>
    <w:rsid w:val="000326E3"/>
    <w:rsid w:val="000327EE"/>
    <w:rsid w:val="00032BA4"/>
    <w:rsid w:val="00032F2F"/>
    <w:rsid w:val="00033041"/>
    <w:rsid w:val="000331F7"/>
    <w:rsid w:val="00033410"/>
    <w:rsid w:val="0003453B"/>
    <w:rsid w:val="000346AC"/>
    <w:rsid w:val="00034741"/>
    <w:rsid w:val="00034C7F"/>
    <w:rsid w:val="00034CA0"/>
    <w:rsid w:val="00034EE2"/>
    <w:rsid w:val="00034F52"/>
    <w:rsid w:val="00034F7A"/>
    <w:rsid w:val="00035318"/>
    <w:rsid w:val="00035678"/>
    <w:rsid w:val="000357CE"/>
    <w:rsid w:val="00036C74"/>
    <w:rsid w:val="00037249"/>
    <w:rsid w:val="000373FF"/>
    <w:rsid w:val="0004010C"/>
    <w:rsid w:val="000408A6"/>
    <w:rsid w:val="000418DD"/>
    <w:rsid w:val="00041946"/>
    <w:rsid w:val="00041EF9"/>
    <w:rsid w:val="000423CB"/>
    <w:rsid w:val="00042723"/>
    <w:rsid w:val="00042F8E"/>
    <w:rsid w:val="00043403"/>
    <w:rsid w:val="000435DE"/>
    <w:rsid w:val="0004361D"/>
    <w:rsid w:val="00043DF3"/>
    <w:rsid w:val="0004427E"/>
    <w:rsid w:val="00044FCA"/>
    <w:rsid w:val="00045146"/>
    <w:rsid w:val="00045633"/>
    <w:rsid w:val="00045A67"/>
    <w:rsid w:val="00046060"/>
    <w:rsid w:val="00046865"/>
    <w:rsid w:val="000468BB"/>
    <w:rsid w:val="00046DAE"/>
    <w:rsid w:val="00047995"/>
    <w:rsid w:val="00050A67"/>
    <w:rsid w:val="00050A77"/>
    <w:rsid w:val="00050D8F"/>
    <w:rsid w:val="00052A28"/>
    <w:rsid w:val="00052F90"/>
    <w:rsid w:val="0005390F"/>
    <w:rsid w:val="00053C98"/>
    <w:rsid w:val="00053F76"/>
    <w:rsid w:val="00054AE8"/>
    <w:rsid w:val="00055141"/>
    <w:rsid w:val="00055B4C"/>
    <w:rsid w:val="00055C87"/>
    <w:rsid w:val="00055D7D"/>
    <w:rsid w:val="000563D7"/>
    <w:rsid w:val="000565C3"/>
    <w:rsid w:val="00056791"/>
    <w:rsid w:val="000567C4"/>
    <w:rsid w:val="000575FD"/>
    <w:rsid w:val="0005780C"/>
    <w:rsid w:val="00057E91"/>
    <w:rsid w:val="000603E3"/>
    <w:rsid w:val="000607F4"/>
    <w:rsid w:val="00060AB9"/>
    <w:rsid w:val="00060AEC"/>
    <w:rsid w:val="0006109E"/>
    <w:rsid w:val="0006131C"/>
    <w:rsid w:val="00061783"/>
    <w:rsid w:val="00061C20"/>
    <w:rsid w:val="00061C4D"/>
    <w:rsid w:val="00061C62"/>
    <w:rsid w:val="00061CFE"/>
    <w:rsid w:val="000620C7"/>
    <w:rsid w:val="00062636"/>
    <w:rsid w:val="00062AFC"/>
    <w:rsid w:val="00062D2B"/>
    <w:rsid w:val="0006359D"/>
    <w:rsid w:val="00063BFE"/>
    <w:rsid w:val="000649C3"/>
    <w:rsid w:val="00064BAD"/>
    <w:rsid w:val="00064E6C"/>
    <w:rsid w:val="00065005"/>
    <w:rsid w:val="00065555"/>
    <w:rsid w:val="00065567"/>
    <w:rsid w:val="000657A3"/>
    <w:rsid w:val="0006628D"/>
    <w:rsid w:val="0006684B"/>
    <w:rsid w:val="0006699D"/>
    <w:rsid w:val="00066DB4"/>
    <w:rsid w:val="000676DF"/>
    <w:rsid w:val="00067CB4"/>
    <w:rsid w:val="00067E17"/>
    <w:rsid w:val="000704D4"/>
    <w:rsid w:val="00070546"/>
    <w:rsid w:val="0007099E"/>
    <w:rsid w:val="00070F21"/>
    <w:rsid w:val="00071529"/>
    <w:rsid w:val="0007175C"/>
    <w:rsid w:val="00071776"/>
    <w:rsid w:val="0007181A"/>
    <w:rsid w:val="00071846"/>
    <w:rsid w:val="00071B38"/>
    <w:rsid w:val="00071D5D"/>
    <w:rsid w:val="00071DB4"/>
    <w:rsid w:val="000729E9"/>
    <w:rsid w:val="00073685"/>
    <w:rsid w:val="000737B8"/>
    <w:rsid w:val="000739A4"/>
    <w:rsid w:val="00073B12"/>
    <w:rsid w:val="00073ED7"/>
    <w:rsid w:val="000749DE"/>
    <w:rsid w:val="00074A0B"/>
    <w:rsid w:val="00074AA5"/>
    <w:rsid w:val="00074BC4"/>
    <w:rsid w:val="00074C5E"/>
    <w:rsid w:val="00074D28"/>
    <w:rsid w:val="00075357"/>
    <w:rsid w:val="00075711"/>
    <w:rsid w:val="0007590C"/>
    <w:rsid w:val="00075AA5"/>
    <w:rsid w:val="000767F0"/>
    <w:rsid w:val="000768AA"/>
    <w:rsid w:val="00076A01"/>
    <w:rsid w:val="00076A22"/>
    <w:rsid w:val="00076A64"/>
    <w:rsid w:val="00076A7E"/>
    <w:rsid w:val="00076A94"/>
    <w:rsid w:val="000771FF"/>
    <w:rsid w:val="00077299"/>
    <w:rsid w:val="00077630"/>
    <w:rsid w:val="00077B83"/>
    <w:rsid w:val="000807A5"/>
    <w:rsid w:val="000808AE"/>
    <w:rsid w:val="00080C2E"/>
    <w:rsid w:val="00080C71"/>
    <w:rsid w:val="0008140E"/>
    <w:rsid w:val="0008172E"/>
    <w:rsid w:val="000818B2"/>
    <w:rsid w:val="00081D62"/>
    <w:rsid w:val="00081D65"/>
    <w:rsid w:val="00081E2D"/>
    <w:rsid w:val="00082258"/>
    <w:rsid w:val="00082E2B"/>
    <w:rsid w:val="00082E8A"/>
    <w:rsid w:val="00083520"/>
    <w:rsid w:val="00083752"/>
    <w:rsid w:val="00083BB8"/>
    <w:rsid w:val="00083D56"/>
    <w:rsid w:val="00084484"/>
    <w:rsid w:val="00085205"/>
    <w:rsid w:val="000858DE"/>
    <w:rsid w:val="00085CEC"/>
    <w:rsid w:val="000863BC"/>
    <w:rsid w:val="000865B8"/>
    <w:rsid w:val="000868AA"/>
    <w:rsid w:val="000877B8"/>
    <w:rsid w:val="00087BA2"/>
    <w:rsid w:val="000900E7"/>
    <w:rsid w:val="00090C2F"/>
    <w:rsid w:val="00091529"/>
    <w:rsid w:val="000915D2"/>
    <w:rsid w:val="0009178F"/>
    <w:rsid w:val="00091C5C"/>
    <w:rsid w:val="00091D4F"/>
    <w:rsid w:val="00091E58"/>
    <w:rsid w:val="00092288"/>
    <w:rsid w:val="000925F2"/>
    <w:rsid w:val="00093975"/>
    <w:rsid w:val="00093C33"/>
    <w:rsid w:val="00093DC4"/>
    <w:rsid w:val="00093DF3"/>
    <w:rsid w:val="00094169"/>
    <w:rsid w:val="000944BD"/>
    <w:rsid w:val="00094641"/>
    <w:rsid w:val="00094E65"/>
    <w:rsid w:val="00095C95"/>
    <w:rsid w:val="000964EA"/>
    <w:rsid w:val="00096679"/>
    <w:rsid w:val="00096F50"/>
    <w:rsid w:val="00097E3D"/>
    <w:rsid w:val="00097FC3"/>
    <w:rsid w:val="000A00B4"/>
    <w:rsid w:val="000A01F0"/>
    <w:rsid w:val="000A03A3"/>
    <w:rsid w:val="000A0782"/>
    <w:rsid w:val="000A135D"/>
    <w:rsid w:val="000A1A35"/>
    <w:rsid w:val="000A1FAC"/>
    <w:rsid w:val="000A20F5"/>
    <w:rsid w:val="000A218C"/>
    <w:rsid w:val="000A21B4"/>
    <w:rsid w:val="000A23A5"/>
    <w:rsid w:val="000A23B0"/>
    <w:rsid w:val="000A27FC"/>
    <w:rsid w:val="000A2D12"/>
    <w:rsid w:val="000A3AE8"/>
    <w:rsid w:val="000A4362"/>
    <w:rsid w:val="000A5333"/>
    <w:rsid w:val="000A54BE"/>
    <w:rsid w:val="000A5C2F"/>
    <w:rsid w:val="000A6BFF"/>
    <w:rsid w:val="000A6C85"/>
    <w:rsid w:val="000A6E21"/>
    <w:rsid w:val="000A732B"/>
    <w:rsid w:val="000A7505"/>
    <w:rsid w:val="000A7768"/>
    <w:rsid w:val="000A77CE"/>
    <w:rsid w:val="000A7826"/>
    <w:rsid w:val="000A78CD"/>
    <w:rsid w:val="000A79C6"/>
    <w:rsid w:val="000A7E0A"/>
    <w:rsid w:val="000B028F"/>
    <w:rsid w:val="000B1828"/>
    <w:rsid w:val="000B1EAF"/>
    <w:rsid w:val="000B221A"/>
    <w:rsid w:val="000B25A4"/>
    <w:rsid w:val="000B2CFA"/>
    <w:rsid w:val="000B2EA7"/>
    <w:rsid w:val="000B350E"/>
    <w:rsid w:val="000B36A1"/>
    <w:rsid w:val="000B3742"/>
    <w:rsid w:val="000B394F"/>
    <w:rsid w:val="000B3A26"/>
    <w:rsid w:val="000B3E74"/>
    <w:rsid w:val="000B40B1"/>
    <w:rsid w:val="000B4630"/>
    <w:rsid w:val="000B4B47"/>
    <w:rsid w:val="000B5042"/>
    <w:rsid w:val="000B5139"/>
    <w:rsid w:val="000B55EE"/>
    <w:rsid w:val="000B560A"/>
    <w:rsid w:val="000B5E03"/>
    <w:rsid w:val="000B5E5A"/>
    <w:rsid w:val="000B6F57"/>
    <w:rsid w:val="000B7094"/>
    <w:rsid w:val="000B741C"/>
    <w:rsid w:val="000B7A68"/>
    <w:rsid w:val="000B7B9E"/>
    <w:rsid w:val="000B7E71"/>
    <w:rsid w:val="000C06FE"/>
    <w:rsid w:val="000C0D06"/>
    <w:rsid w:val="000C1122"/>
    <w:rsid w:val="000C11A2"/>
    <w:rsid w:val="000C12EF"/>
    <w:rsid w:val="000C1804"/>
    <w:rsid w:val="000C1DF0"/>
    <w:rsid w:val="000C236B"/>
    <w:rsid w:val="000C2438"/>
    <w:rsid w:val="000C24FC"/>
    <w:rsid w:val="000C2615"/>
    <w:rsid w:val="000C2707"/>
    <w:rsid w:val="000C2CCE"/>
    <w:rsid w:val="000C3B07"/>
    <w:rsid w:val="000C3CF5"/>
    <w:rsid w:val="000C3E61"/>
    <w:rsid w:val="000C4167"/>
    <w:rsid w:val="000C41EC"/>
    <w:rsid w:val="000C4301"/>
    <w:rsid w:val="000C4F8D"/>
    <w:rsid w:val="000C4FF1"/>
    <w:rsid w:val="000C641E"/>
    <w:rsid w:val="000C6472"/>
    <w:rsid w:val="000C6751"/>
    <w:rsid w:val="000C6898"/>
    <w:rsid w:val="000C6A8F"/>
    <w:rsid w:val="000C6B88"/>
    <w:rsid w:val="000C75CA"/>
    <w:rsid w:val="000C7A09"/>
    <w:rsid w:val="000C7C2C"/>
    <w:rsid w:val="000D00E2"/>
    <w:rsid w:val="000D0132"/>
    <w:rsid w:val="000D11EC"/>
    <w:rsid w:val="000D1593"/>
    <w:rsid w:val="000D1648"/>
    <w:rsid w:val="000D2550"/>
    <w:rsid w:val="000D27F7"/>
    <w:rsid w:val="000D2B79"/>
    <w:rsid w:val="000D2D6A"/>
    <w:rsid w:val="000D2E75"/>
    <w:rsid w:val="000D326E"/>
    <w:rsid w:val="000D3400"/>
    <w:rsid w:val="000D3417"/>
    <w:rsid w:val="000D36B4"/>
    <w:rsid w:val="000D36E5"/>
    <w:rsid w:val="000D385D"/>
    <w:rsid w:val="000D3BA6"/>
    <w:rsid w:val="000D42A2"/>
    <w:rsid w:val="000D49FC"/>
    <w:rsid w:val="000D52DE"/>
    <w:rsid w:val="000D5DD3"/>
    <w:rsid w:val="000D710F"/>
    <w:rsid w:val="000D7E4A"/>
    <w:rsid w:val="000E0A70"/>
    <w:rsid w:val="000E1205"/>
    <w:rsid w:val="000E21A2"/>
    <w:rsid w:val="000E2537"/>
    <w:rsid w:val="000E2571"/>
    <w:rsid w:val="000E300E"/>
    <w:rsid w:val="000E34D7"/>
    <w:rsid w:val="000E3920"/>
    <w:rsid w:val="000E40A4"/>
    <w:rsid w:val="000E4441"/>
    <w:rsid w:val="000E4A00"/>
    <w:rsid w:val="000E5321"/>
    <w:rsid w:val="000E5725"/>
    <w:rsid w:val="000E6657"/>
    <w:rsid w:val="000E6B33"/>
    <w:rsid w:val="000E6E34"/>
    <w:rsid w:val="000E7ACB"/>
    <w:rsid w:val="000E7D98"/>
    <w:rsid w:val="000F0128"/>
    <w:rsid w:val="000F0274"/>
    <w:rsid w:val="000F07D5"/>
    <w:rsid w:val="000F0925"/>
    <w:rsid w:val="000F0D4D"/>
    <w:rsid w:val="000F1431"/>
    <w:rsid w:val="000F1BB6"/>
    <w:rsid w:val="000F2E76"/>
    <w:rsid w:val="000F3567"/>
    <w:rsid w:val="000F35F6"/>
    <w:rsid w:val="000F369D"/>
    <w:rsid w:val="000F3C9A"/>
    <w:rsid w:val="000F3CFA"/>
    <w:rsid w:val="000F3F08"/>
    <w:rsid w:val="000F4072"/>
    <w:rsid w:val="000F41E5"/>
    <w:rsid w:val="000F4998"/>
    <w:rsid w:val="000F4F18"/>
    <w:rsid w:val="000F527F"/>
    <w:rsid w:val="000F5496"/>
    <w:rsid w:val="000F5906"/>
    <w:rsid w:val="000F5F52"/>
    <w:rsid w:val="000F6888"/>
    <w:rsid w:val="000F6CDC"/>
    <w:rsid w:val="000F71C6"/>
    <w:rsid w:val="000F72E9"/>
    <w:rsid w:val="0010043F"/>
    <w:rsid w:val="0010082A"/>
    <w:rsid w:val="00100BC2"/>
    <w:rsid w:val="00100C8A"/>
    <w:rsid w:val="00100DA3"/>
    <w:rsid w:val="00100DF4"/>
    <w:rsid w:val="001019BA"/>
    <w:rsid w:val="00102292"/>
    <w:rsid w:val="001022F0"/>
    <w:rsid w:val="00104015"/>
    <w:rsid w:val="0010401C"/>
    <w:rsid w:val="00104843"/>
    <w:rsid w:val="00104E6C"/>
    <w:rsid w:val="00105686"/>
    <w:rsid w:val="001060DB"/>
    <w:rsid w:val="001060F5"/>
    <w:rsid w:val="001064A4"/>
    <w:rsid w:val="001069F3"/>
    <w:rsid w:val="00107012"/>
    <w:rsid w:val="00107136"/>
    <w:rsid w:val="0010750F"/>
    <w:rsid w:val="001077F5"/>
    <w:rsid w:val="00107EEA"/>
    <w:rsid w:val="00111A58"/>
    <w:rsid w:val="00111B78"/>
    <w:rsid w:val="00111C57"/>
    <w:rsid w:val="00111E93"/>
    <w:rsid w:val="00111F4C"/>
    <w:rsid w:val="001122FD"/>
    <w:rsid w:val="001124BA"/>
    <w:rsid w:val="00112629"/>
    <w:rsid w:val="00112A59"/>
    <w:rsid w:val="00112C13"/>
    <w:rsid w:val="00112EBD"/>
    <w:rsid w:val="001132C2"/>
    <w:rsid w:val="00113572"/>
    <w:rsid w:val="00113772"/>
    <w:rsid w:val="0011409B"/>
    <w:rsid w:val="00114A34"/>
    <w:rsid w:val="00114AF8"/>
    <w:rsid w:val="00114B33"/>
    <w:rsid w:val="00114CC8"/>
    <w:rsid w:val="001150A1"/>
    <w:rsid w:val="00115199"/>
    <w:rsid w:val="00115351"/>
    <w:rsid w:val="001159A3"/>
    <w:rsid w:val="00115E65"/>
    <w:rsid w:val="001162E6"/>
    <w:rsid w:val="00116306"/>
    <w:rsid w:val="001167A7"/>
    <w:rsid w:val="001167AA"/>
    <w:rsid w:val="00116B6C"/>
    <w:rsid w:val="001172BA"/>
    <w:rsid w:val="0011757D"/>
    <w:rsid w:val="001176BE"/>
    <w:rsid w:val="00117CAD"/>
    <w:rsid w:val="00117D00"/>
    <w:rsid w:val="00120597"/>
    <w:rsid w:val="001206FF"/>
    <w:rsid w:val="00120CC9"/>
    <w:rsid w:val="001214C8"/>
    <w:rsid w:val="0012174C"/>
    <w:rsid w:val="00122210"/>
    <w:rsid w:val="001222CB"/>
    <w:rsid w:val="0012268A"/>
    <w:rsid w:val="00122876"/>
    <w:rsid w:val="001230A1"/>
    <w:rsid w:val="00123289"/>
    <w:rsid w:val="00123ED6"/>
    <w:rsid w:val="00124509"/>
    <w:rsid w:val="00124725"/>
    <w:rsid w:val="00124D96"/>
    <w:rsid w:val="0012500B"/>
    <w:rsid w:val="00125243"/>
    <w:rsid w:val="001252BA"/>
    <w:rsid w:val="001253E3"/>
    <w:rsid w:val="00125834"/>
    <w:rsid w:val="001259F6"/>
    <w:rsid w:val="001261CD"/>
    <w:rsid w:val="0012690B"/>
    <w:rsid w:val="00126B32"/>
    <w:rsid w:val="001275F3"/>
    <w:rsid w:val="001305E9"/>
    <w:rsid w:val="00130E65"/>
    <w:rsid w:val="00130ED8"/>
    <w:rsid w:val="001312C0"/>
    <w:rsid w:val="00131375"/>
    <w:rsid w:val="001324FA"/>
    <w:rsid w:val="00132BB8"/>
    <w:rsid w:val="00133048"/>
    <w:rsid w:val="001333FC"/>
    <w:rsid w:val="001335AC"/>
    <w:rsid w:val="00133EC9"/>
    <w:rsid w:val="001344BB"/>
    <w:rsid w:val="00134679"/>
    <w:rsid w:val="0013476A"/>
    <w:rsid w:val="001347A8"/>
    <w:rsid w:val="00134B29"/>
    <w:rsid w:val="00134BBD"/>
    <w:rsid w:val="00135035"/>
    <w:rsid w:val="00136966"/>
    <w:rsid w:val="001371FC"/>
    <w:rsid w:val="00137CEC"/>
    <w:rsid w:val="00137D74"/>
    <w:rsid w:val="001403EC"/>
    <w:rsid w:val="00140584"/>
    <w:rsid w:val="00140DCB"/>
    <w:rsid w:val="00141202"/>
    <w:rsid w:val="00141416"/>
    <w:rsid w:val="00141AE3"/>
    <w:rsid w:val="00142225"/>
    <w:rsid w:val="00142529"/>
    <w:rsid w:val="0014255B"/>
    <w:rsid w:val="0014258D"/>
    <w:rsid w:val="00142D28"/>
    <w:rsid w:val="00142DB5"/>
    <w:rsid w:val="001434D6"/>
    <w:rsid w:val="0014388D"/>
    <w:rsid w:val="00143C5B"/>
    <w:rsid w:val="00143E1A"/>
    <w:rsid w:val="0014454A"/>
    <w:rsid w:val="00144A02"/>
    <w:rsid w:val="00144C14"/>
    <w:rsid w:val="00144FB4"/>
    <w:rsid w:val="001460BA"/>
    <w:rsid w:val="001460E7"/>
    <w:rsid w:val="001463BA"/>
    <w:rsid w:val="001464A2"/>
    <w:rsid w:val="001466C1"/>
    <w:rsid w:val="0014679D"/>
    <w:rsid w:val="0014696A"/>
    <w:rsid w:val="00146E78"/>
    <w:rsid w:val="00147262"/>
    <w:rsid w:val="0014757A"/>
    <w:rsid w:val="0014782A"/>
    <w:rsid w:val="00147A4A"/>
    <w:rsid w:val="00147FCA"/>
    <w:rsid w:val="0015001F"/>
    <w:rsid w:val="0015138B"/>
    <w:rsid w:val="001515FE"/>
    <w:rsid w:val="00151AFA"/>
    <w:rsid w:val="00151C58"/>
    <w:rsid w:val="001520C7"/>
    <w:rsid w:val="001525EE"/>
    <w:rsid w:val="0015277E"/>
    <w:rsid w:val="00152975"/>
    <w:rsid w:val="00152B1F"/>
    <w:rsid w:val="00152EEC"/>
    <w:rsid w:val="001530F0"/>
    <w:rsid w:val="00153DC0"/>
    <w:rsid w:val="00154393"/>
    <w:rsid w:val="0015478B"/>
    <w:rsid w:val="00154C8A"/>
    <w:rsid w:val="001550D3"/>
    <w:rsid w:val="00155252"/>
    <w:rsid w:val="00155329"/>
    <w:rsid w:val="001556E9"/>
    <w:rsid w:val="00155BF8"/>
    <w:rsid w:val="00155CE4"/>
    <w:rsid w:val="0015677A"/>
    <w:rsid w:val="00157B91"/>
    <w:rsid w:val="00157DF3"/>
    <w:rsid w:val="001600CB"/>
    <w:rsid w:val="00160642"/>
    <w:rsid w:val="00160646"/>
    <w:rsid w:val="00161E2F"/>
    <w:rsid w:val="0016249E"/>
    <w:rsid w:val="001628D8"/>
    <w:rsid w:val="0016323C"/>
    <w:rsid w:val="00163984"/>
    <w:rsid w:val="00163AC6"/>
    <w:rsid w:val="00164151"/>
    <w:rsid w:val="0016423E"/>
    <w:rsid w:val="00164266"/>
    <w:rsid w:val="00165195"/>
    <w:rsid w:val="00165649"/>
    <w:rsid w:val="00165810"/>
    <w:rsid w:val="00165D71"/>
    <w:rsid w:val="001664E4"/>
    <w:rsid w:val="00166860"/>
    <w:rsid w:val="00166BBB"/>
    <w:rsid w:val="00166C88"/>
    <w:rsid w:val="00166FFF"/>
    <w:rsid w:val="0016772F"/>
    <w:rsid w:val="00167C7C"/>
    <w:rsid w:val="00170156"/>
    <w:rsid w:val="00170378"/>
    <w:rsid w:val="00171412"/>
    <w:rsid w:val="001719D1"/>
    <w:rsid w:val="00172874"/>
    <w:rsid w:val="00172897"/>
    <w:rsid w:val="001729DF"/>
    <w:rsid w:val="00172C11"/>
    <w:rsid w:val="00172D62"/>
    <w:rsid w:val="00172F56"/>
    <w:rsid w:val="00173013"/>
    <w:rsid w:val="00173756"/>
    <w:rsid w:val="00174665"/>
    <w:rsid w:val="0017472A"/>
    <w:rsid w:val="001748F3"/>
    <w:rsid w:val="00174B27"/>
    <w:rsid w:val="00174C68"/>
    <w:rsid w:val="00174E2A"/>
    <w:rsid w:val="001752B8"/>
    <w:rsid w:val="00175633"/>
    <w:rsid w:val="001757FE"/>
    <w:rsid w:val="0017645A"/>
    <w:rsid w:val="00176B91"/>
    <w:rsid w:val="00177030"/>
    <w:rsid w:val="00177FEB"/>
    <w:rsid w:val="001804A7"/>
    <w:rsid w:val="0018059F"/>
    <w:rsid w:val="001805DA"/>
    <w:rsid w:val="00180A4B"/>
    <w:rsid w:val="00180A9E"/>
    <w:rsid w:val="00180CAF"/>
    <w:rsid w:val="00181A3A"/>
    <w:rsid w:val="00181AFB"/>
    <w:rsid w:val="00181B99"/>
    <w:rsid w:val="00181BFF"/>
    <w:rsid w:val="00181FE2"/>
    <w:rsid w:val="0018286A"/>
    <w:rsid w:val="00182B0B"/>
    <w:rsid w:val="00182BB7"/>
    <w:rsid w:val="00182C17"/>
    <w:rsid w:val="0018303F"/>
    <w:rsid w:val="00183926"/>
    <w:rsid w:val="00184008"/>
    <w:rsid w:val="00184011"/>
    <w:rsid w:val="001853CF"/>
    <w:rsid w:val="00186081"/>
    <w:rsid w:val="00186C51"/>
    <w:rsid w:val="00186D14"/>
    <w:rsid w:val="001871DA"/>
    <w:rsid w:val="001879B4"/>
    <w:rsid w:val="00187A91"/>
    <w:rsid w:val="001902E6"/>
    <w:rsid w:val="00190319"/>
    <w:rsid w:val="001905CA"/>
    <w:rsid w:val="0019063E"/>
    <w:rsid w:val="00190DAF"/>
    <w:rsid w:val="00190EDE"/>
    <w:rsid w:val="001910FE"/>
    <w:rsid w:val="001912C3"/>
    <w:rsid w:val="0019167C"/>
    <w:rsid w:val="00191ECE"/>
    <w:rsid w:val="001923F1"/>
    <w:rsid w:val="0019260E"/>
    <w:rsid w:val="0019284D"/>
    <w:rsid w:val="00192996"/>
    <w:rsid w:val="00192AA2"/>
    <w:rsid w:val="00192BF9"/>
    <w:rsid w:val="00192CCD"/>
    <w:rsid w:val="001931FB"/>
    <w:rsid w:val="001933F9"/>
    <w:rsid w:val="00193700"/>
    <w:rsid w:val="001939B2"/>
    <w:rsid w:val="00193E9A"/>
    <w:rsid w:val="00194342"/>
    <w:rsid w:val="00194431"/>
    <w:rsid w:val="00194E14"/>
    <w:rsid w:val="00195295"/>
    <w:rsid w:val="00195673"/>
    <w:rsid w:val="00195D93"/>
    <w:rsid w:val="001964ED"/>
    <w:rsid w:val="0019677F"/>
    <w:rsid w:val="001969A0"/>
    <w:rsid w:val="0019708D"/>
    <w:rsid w:val="00197450"/>
    <w:rsid w:val="00197676"/>
    <w:rsid w:val="00197FE6"/>
    <w:rsid w:val="001A00D2"/>
    <w:rsid w:val="001A0282"/>
    <w:rsid w:val="001A08A7"/>
    <w:rsid w:val="001A14DB"/>
    <w:rsid w:val="001A16B9"/>
    <w:rsid w:val="001A1F75"/>
    <w:rsid w:val="001A28BF"/>
    <w:rsid w:val="001A296E"/>
    <w:rsid w:val="001A3520"/>
    <w:rsid w:val="001A357F"/>
    <w:rsid w:val="001A4651"/>
    <w:rsid w:val="001A4AF4"/>
    <w:rsid w:val="001A5344"/>
    <w:rsid w:val="001A596B"/>
    <w:rsid w:val="001A59BF"/>
    <w:rsid w:val="001A5A62"/>
    <w:rsid w:val="001A5CAA"/>
    <w:rsid w:val="001A6182"/>
    <w:rsid w:val="001A662E"/>
    <w:rsid w:val="001A66D6"/>
    <w:rsid w:val="001A68E1"/>
    <w:rsid w:val="001A729A"/>
    <w:rsid w:val="001A7458"/>
    <w:rsid w:val="001A751D"/>
    <w:rsid w:val="001A7E25"/>
    <w:rsid w:val="001B0112"/>
    <w:rsid w:val="001B0C3A"/>
    <w:rsid w:val="001B0DC6"/>
    <w:rsid w:val="001B1055"/>
    <w:rsid w:val="001B12AA"/>
    <w:rsid w:val="001B151E"/>
    <w:rsid w:val="001B1940"/>
    <w:rsid w:val="001B1CDA"/>
    <w:rsid w:val="001B1DB7"/>
    <w:rsid w:val="001B1F66"/>
    <w:rsid w:val="001B20E6"/>
    <w:rsid w:val="001B3801"/>
    <w:rsid w:val="001B3B99"/>
    <w:rsid w:val="001B42FE"/>
    <w:rsid w:val="001B4700"/>
    <w:rsid w:val="001B504E"/>
    <w:rsid w:val="001B619B"/>
    <w:rsid w:val="001B63CF"/>
    <w:rsid w:val="001B760D"/>
    <w:rsid w:val="001B7D47"/>
    <w:rsid w:val="001C002C"/>
    <w:rsid w:val="001C0B96"/>
    <w:rsid w:val="001C1A45"/>
    <w:rsid w:val="001C2226"/>
    <w:rsid w:val="001C247A"/>
    <w:rsid w:val="001C376E"/>
    <w:rsid w:val="001C3C2B"/>
    <w:rsid w:val="001C43CD"/>
    <w:rsid w:val="001C461E"/>
    <w:rsid w:val="001C5070"/>
    <w:rsid w:val="001C586F"/>
    <w:rsid w:val="001C6799"/>
    <w:rsid w:val="001C68D1"/>
    <w:rsid w:val="001C6B26"/>
    <w:rsid w:val="001C6D0C"/>
    <w:rsid w:val="001C6FD5"/>
    <w:rsid w:val="001C6FEE"/>
    <w:rsid w:val="001C7D4B"/>
    <w:rsid w:val="001D006D"/>
    <w:rsid w:val="001D0138"/>
    <w:rsid w:val="001D037A"/>
    <w:rsid w:val="001D06B8"/>
    <w:rsid w:val="001D08BF"/>
    <w:rsid w:val="001D0A17"/>
    <w:rsid w:val="001D164E"/>
    <w:rsid w:val="001D19C1"/>
    <w:rsid w:val="001D2976"/>
    <w:rsid w:val="001D2EC7"/>
    <w:rsid w:val="001D3177"/>
    <w:rsid w:val="001D3232"/>
    <w:rsid w:val="001D41B6"/>
    <w:rsid w:val="001D4A80"/>
    <w:rsid w:val="001D5767"/>
    <w:rsid w:val="001D5BF3"/>
    <w:rsid w:val="001D5E0B"/>
    <w:rsid w:val="001D5E0F"/>
    <w:rsid w:val="001D5E25"/>
    <w:rsid w:val="001D5EA6"/>
    <w:rsid w:val="001D61D0"/>
    <w:rsid w:val="001D62A2"/>
    <w:rsid w:val="001D6B43"/>
    <w:rsid w:val="001D6C03"/>
    <w:rsid w:val="001D6D10"/>
    <w:rsid w:val="001D6DE7"/>
    <w:rsid w:val="001D7696"/>
    <w:rsid w:val="001D7881"/>
    <w:rsid w:val="001D7A9A"/>
    <w:rsid w:val="001E05B8"/>
    <w:rsid w:val="001E0676"/>
    <w:rsid w:val="001E0942"/>
    <w:rsid w:val="001E0DE2"/>
    <w:rsid w:val="001E0E8A"/>
    <w:rsid w:val="001E1334"/>
    <w:rsid w:val="001E1C8E"/>
    <w:rsid w:val="001E1CA0"/>
    <w:rsid w:val="001E21C7"/>
    <w:rsid w:val="001E25B3"/>
    <w:rsid w:val="001E26E2"/>
    <w:rsid w:val="001E288E"/>
    <w:rsid w:val="001E2D0D"/>
    <w:rsid w:val="001E2F89"/>
    <w:rsid w:val="001E316F"/>
    <w:rsid w:val="001E34F0"/>
    <w:rsid w:val="001E3796"/>
    <w:rsid w:val="001E3CE0"/>
    <w:rsid w:val="001E3F8A"/>
    <w:rsid w:val="001E482B"/>
    <w:rsid w:val="001E508C"/>
    <w:rsid w:val="001E5381"/>
    <w:rsid w:val="001E55CD"/>
    <w:rsid w:val="001E5690"/>
    <w:rsid w:val="001E5A49"/>
    <w:rsid w:val="001E5B56"/>
    <w:rsid w:val="001E5F1E"/>
    <w:rsid w:val="001E618D"/>
    <w:rsid w:val="001E6459"/>
    <w:rsid w:val="001E66A8"/>
    <w:rsid w:val="001E70F6"/>
    <w:rsid w:val="001E7910"/>
    <w:rsid w:val="001F14AF"/>
    <w:rsid w:val="001F17AC"/>
    <w:rsid w:val="001F2503"/>
    <w:rsid w:val="001F2BAF"/>
    <w:rsid w:val="001F3641"/>
    <w:rsid w:val="001F41C7"/>
    <w:rsid w:val="001F4582"/>
    <w:rsid w:val="001F4DA1"/>
    <w:rsid w:val="001F537F"/>
    <w:rsid w:val="001F5488"/>
    <w:rsid w:val="001F55D3"/>
    <w:rsid w:val="001F6595"/>
    <w:rsid w:val="001F6619"/>
    <w:rsid w:val="001F662B"/>
    <w:rsid w:val="001F6877"/>
    <w:rsid w:val="001F6DE8"/>
    <w:rsid w:val="001F7042"/>
    <w:rsid w:val="001F70FF"/>
    <w:rsid w:val="001F767B"/>
    <w:rsid w:val="002005CD"/>
    <w:rsid w:val="00200709"/>
    <w:rsid w:val="00200CFC"/>
    <w:rsid w:val="0020141A"/>
    <w:rsid w:val="002015D5"/>
    <w:rsid w:val="0020186A"/>
    <w:rsid w:val="00201C0C"/>
    <w:rsid w:val="002021FC"/>
    <w:rsid w:val="002023E5"/>
    <w:rsid w:val="00202E5F"/>
    <w:rsid w:val="00203569"/>
    <w:rsid w:val="00203B20"/>
    <w:rsid w:val="00203DFB"/>
    <w:rsid w:val="00204639"/>
    <w:rsid w:val="00204785"/>
    <w:rsid w:val="00204B57"/>
    <w:rsid w:val="00204D0D"/>
    <w:rsid w:val="00204FAA"/>
    <w:rsid w:val="00205083"/>
    <w:rsid w:val="002059A0"/>
    <w:rsid w:val="00205CB8"/>
    <w:rsid w:val="00205F5E"/>
    <w:rsid w:val="002065E3"/>
    <w:rsid w:val="002067EE"/>
    <w:rsid w:val="002067FE"/>
    <w:rsid w:val="002070B7"/>
    <w:rsid w:val="002072B3"/>
    <w:rsid w:val="00207575"/>
    <w:rsid w:val="00207CAF"/>
    <w:rsid w:val="002101E7"/>
    <w:rsid w:val="00210A9E"/>
    <w:rsid w:val="00210CE8"/>
    <w:rsid w:val="00210E5D"/>
    <w:rsid w:val="00210F4A"/>
    <w:rsid w:val="00211204"/>
    <w:rsid w:val="002114C3"/>
    <w:rsid w:val="00211D25"/>
    <w:rsid w:val="002122CF"/>
    <w:rsid w:val="00212500"/>
    <w:rsid w:val="0021258A"/>
    <w:rsid w:val="00212709"/>
    <w:rsid w:val="00212964"/>
    <w:rsid w:val="00212AF1"/>
    <w:rsid w:val="0021321A"/>
    <w:rsid w:val="00213CAF"/>
    <w:rsid w:val="00214286"/>
    <w:rsid w:val="0021499B"/>
    <w:rsid w:val="00214E42"/>
    <w:rsid w:val="002156C7"/>
    <w:rsid w:val="00215832"/>
    <w:rsid w:val="0021583C"/>
    <w:rsid w:val="002158DC"/>
    <w:rsid w:val="00215DBC"/>
    <w:rsid w:val="002160B1"/>
    <w:rsid w:val="00216185"/>
    <w:rsid w:val="002161F7"/>
    <w:rsid w:val="002169B0"/>
    <w:rsid w:val="00216B45"/>
    <w:rsid w:val="00217681"/>
    <w:rsid w:val="00217A40"/>
    <w:rsid w:val="00217F2B"/>
    <w:rsid w:val="002205AF"/>
    <w:rsid w:val="00220733"/>
    <w:rsid w:val="00220765"/>
    <w:rsid w:val="002207C5"/>
    <w:rsid w:val="002213F7"/>
    <w:rsid w:val="0022173B"/>
    <w:rsid w:val="00221807"/>
    <w:rsid w:val="002223F0"/>
    <w:rsid w:val="00222B2C"/>
    <w:rsid w:val="00223104"/>
    <w:rsid w:val="002232ED"/>
    <w:rsid w:val="00223799"/>
    <w:rsid w:val="0022391D"/>
    <w:rsid w:val="002239DC"/>
    <w:rsid w:val="00224737"/>
    <w:rsid w:val="002257D6"/>
    <w:rsid w:val="00225D4B"/>
    <w:rsid w:val="00225FD6"/>
    <w:rsid w:val="00226B3B"/>
    <w:rsid w:val="00227FB0"/>
    <w:rsid w:val="002301B7"/>
    <w:rsid w:val="0023088C"/>
    <w:rsid w:val="00230B29"/>
    <w:rsid w:val="00230E6A"/>
    <w:rsid w:val="00230EC8"/>
    <w:rsid w:val="00230F6F"/>
    <w:rsid w:val="00232276"/>
    <w:rsid w:val="002324F3"/>
    <w:rsid w:val="0023259D"/>
    <w:rsid w:val="00232934"/>
    <w:rsid w:val="00232940"/>
    <w:rsid w:val="00232CDF"/>
    <w:rsid w:val="00232ECA"/>
    <w:rsid w:val="00233CD0"/>
    <w:rsid w:val="00233F66"/>
    <w:rsid w:val="0023415F"/>
    <w:rsid w:val="00234B67"/>
    <w:rsid w:val="00234BC6"/>
    <w:rsid w:val="00234CBB"/>
    <w:rsid w:val="002352CF"/>
    <w:rsid w:val="002352F6"/>
    <w:rsid w:val="00235361"/>
    <w:rsid w:val="0023554E"/>
    <w:rsid w:val="0023666D"/>
    <w:rsid w:val="002368B1"/>
    <w:rsid w:val="00236B4A"/>
    <w:rsid w:val="0023733D"/>
    <w:rsid w:val="002378C9"/>
    <w:rsid w:val="00237AAF"/>
    <w:rsid w:val="00237AEC"/>
    <w:rsid w:val="00237D74"/>
    <w:rsid w:val="00240CEF"/>
    <w:rsid w:val="00240DB3"/>
    <w:rsid w:val="00240FCD"/>
    <w:rsid w:val="00241C9A"/>
    <w:rsid w:val="0024216A"/>
    <w:rsid w:val="002423B9"/>
    <w:rsid w:val="00242B1D"/>
    <w:rsid w:val="00243332"/>
    <w:rsid w:val="002434E1"/>
    <w:rsid w:val="00243BB9"/>
    <w:rsid w:val="00243BC4"/>
    <w:rsid w:val="00243C9C"/>
    <w:rsid w:val="002440D8"/>
    <w:rsid w:val="0024419B"/>
    <w:rsid w:val="00244412"/>
    <w:rsid w:val="002453EB"/>
    <w:rsid w:val="002454E1"/>
    <w:rsid w:val="00245501"/>
    <w:rsid w:val="002458FD"/>
    <w:rsid w:val="002466C5"/>
    <w:rsid w:val="0024699E"/>
    <w:rsid w:val="002471D8"/>
    <w:rsid w:val="002473D9"/>
    <w:rsid w:val="002475AF"/>
    <w:rsid w:val="00247E09"/>
    <w:rsid w:val="0025043D"/>
    <w:rsid w:val="002508AE"/>
    <w:rsid w:val="002512C7"/>
    <w:rsid w:val="00251332"/>
    <w:rsid w:val="00251B22"/>
    <w:rsid w:val="00251EAF"/>
    <w:rsid w:val="0025213D"/>
    <w:rsid w:val="002525BD"/>
    <w:rsid w:val="002527B9"/>
    <w:rsid w:val="00252BA8"/>
    <w:rsid w:val="00252CF1"/>
    <w:rsid w:val="00253151"/>
    <w:rsid w:val="0025332D"/>
    <w:rsid w:val="00253CF7"/>
    <w:rsid w:val="002546C6"/>
    <w:rsid w:val="00254D77"/>
    <w:rsid w:val="00254EF8"/>
    <w:rsid w:val="00254F64"/>
    <w:rsid w:val="00254FA7"/>
    <w:rsid w:val="0025619B"/>
    <w:rsid w:val="002562C7"/>
    <w:rsid w:val="002568BB"/>
    <w:rsid w:val="00256C4F"/>
    <w:rsid w:val="00257171"/>
    <w:rsid w:val="00257831"/>
    <w:rsid w:val="00257B4B"/>
    <w:rsid w:val="00257BE5"/>
    <w:rsid w:val="00257CB2"/>
    <w:rsid w:val="002602FB"/>
    <w:rsid w:val="0026034D"/>
    <w:rsid w:val="002603C1"/>
    <w:rsid w:val="002604D4"/>
    <w:rsid w:val="00260527"/>
    <w:rsid w:val="00260DDF"/>
    <w:rsid w:val="002613BD"/>
    <w:rsid w:val="00261650"/>
    <w:rsid w:val="00262034"/>
    <w:rsid w:val="00262496"/>
    <w:rsid w:val="00262AC5"/>
    <w:rsid w:val="00262C82"/>
    <w:rsid w:val="002632A0"/>
    <w:rsid w:val="00263A42"/>
    <w:rsid w:val="00264119"/>
    <w:rsid w:val="00264265"/>
    <w:rsid w:val="002642F3"/>
    <w:rsid w:val="0026474B"/>
    <w:rsid w:val="0026488C"/>
    <w:rsid w:val="00264966"/>
    <w:rsid w:val="002649AC"/>
    <w:rsid w:val="00264DAD"/>
    <w:rsid w:val="00265138"/>
    <w:rsid w:val="002652F8"/>
    <w:rsid w:val="00265797"/>
    <w:rsid w:val="0026580E"/>
    <w:rsid w:val="00265E75"/>
    <w:rsid w:val="00265F3D"/>
    <w:rsid w:val="0026661B"/>
    <w:rsid w:val="002667BD"/>
    <w:rsid w:val="00266CC1"/>
    <w:rsid w:val="00266F3D"/>
    <w:rsid w:val="00267235"/>
    <w:rsid w:val="0026723C"/>
    <w:rsid w:val="00267373"/>
    <w:rsid w:val="00267792"/>
    <w:rsid w:val="00267859"/>
    <w:rsid w:val="00267A03"/>
    <w:rsid w:val="00267BF4"/>
    <w:rsid w:val="0027061D"/>
    <w:rsid w:val="00270D79"/>
    <w:rsid w:val="00271798"/>
    <w:rsid w:val="00271B4F"/>
    <w:rsid w:val="00271F38"/>
    <w:rsid w:val="00272313"/>
    <w:rsid w:val="002725ED"/>
    <w:rsid w:val="0027268F"/>
    <w:rsid w:val="00272A07"/>
    <w:rsid w:val="00272C30"/>
    <w:rsid w:val="0027330D"/>
    <w:rsid w:val="00273988"/>
    <w:rsid w:val="00273E57"/>
    <w:rsid w:val="00273EC1"/>
    <w:rsid w:val="002749F4"/>
    <w:rsid w:val="00274BCA"/>
    <w:rsid w:val="00275095"/>
    <w:rsid w:val="0027510B"/>
    <w:rsid w:val="002751C8"/>
    <w:rsid w:val="00275579"/>
    <w:rsid w:val="002757DE"/>
    <w:rsid w:val="00275B21"/>
    <w:rsid w:val="00276311"/>
    <w:rsid w:val="00276B2B"/>
    <w:rsid w:val="002770E0"/>
    <w:rsid w:val="0027762B"/>
    <w:rsid w:val="002777F1"/>
    <w:rsid w:val="00277CEB"/>
    <w:rsid w:val="00280382"/>
    <w:rsid w:val="002806A4"/>
    <w:rsid w:val="00280E18"/>
    <w:rsid w:val="0028118F"/>
    <w:rsid w:val="002822E3"/>
    <w:rsid w:val="0028273C"/>
    <w:rsid w:val="002827BF"/>
    <w:rsid w:val="002850F2"/>
    <w:rsid w:val="002857C4"/>
    <w:rsid w:val="0028587C"/>
    <w:rsid w:val="002858EA"/>
    <w:rsid w:val="00286091"/>
    <w:rsid w:val="00286BD1"/>
    <w:rsid w:val="00286DD5"/>
    <w:rsid w:val="00287070"/>
    <w:rsid w:val="00287251"/>
    <w:rsid w:val="002874E7"/>
    <w:rsid w:val="002878AF"/>
    <w:rsid w:val="00287C47"/>
    <w:rsid w:val="00287D7F"/>
    <w:rsid w:val="00287E61"/>
    <w:rsid w:val="00290739"/>
    <w:rsid w:val="002907DE"/>
    <w:rsid w:val="00290B8F"/>
    <w:rsid w:val="00291700"/>
    <w:rsid w:val="0029199F"/>
    <w:rsid w:val="002919CF"/>
    <w:rsid w:val="00291CA1"/>
    <w:rsid w:val="00291CC6"/>
    <w:rsid w:val="00292072"/>
    <w:rsid w:val="00292211"/>
    <w:rsid w:val="00292AE1"/>
    <w:rsid w:val="00292CCC"/>
    <w:rsid w:val="0029326C"/>
    <w:rsid w:val="002933C9"/>
    <w:rsid w:val="0029340D"/>
    <w:rsid w:val="00293D8C"/>
    <w:rsid w:val="0029459D"/>
    <w:rsid w:val="00294642"/>
    <w:rsid w:val="00295B60"/>
    <w:rsid w:val="00295BEE"/>
    <w:rsid w:val="00296044"/>
    <w:rsid w:val="00296805"/>
    <w:rsid w:val="00296933"/>
    <w:rsid w:val="002969ED"/>
    <w:rsid w:val="00296F8F"/>
    <w:rsid w:val="002974FD"/>
    <w:rsid w:val="0029754F"/>
    <w:rsid w:val="002979F4"/>
    <w:rsid w:val="00297B73"/>
    <w:rsid w:val="00297E27"/>
    <w:rsid w:val="002A1406"/>
    <w:rsid w:val="002A1885"/>
    <w:rsid w:val="002A1C30"/>
    <w:rsid w:val="002A2418"/>
    <w:rsid w:val="002A28DE"/>
    <w:rsid w:val="002A29AB"/>
    <w:rsid w:val="002A2A6A"/>
    <w:rsid w:val="002A2E4A"/>
    <w:rsid w:val="002A3929"/>
    <w:rsid w:val="002A4307"/>
    <w:rsid w:val="002A4640"/>
    <w:rsid w:val="002A4AA4"/>
    <w:rsid w:val="002A4CF6"/>
    <w:rsid w:val="002A519D"/>
    <w:rsid w:val="002A5D62"/>
    <w:rsid w:val="002A5D78"/>
    <w:rsid w:val="002A6146"/>
    <w:rsid w:val="002A6249"/>
    <w:rsid w:val="002A63B8"/>
    <w:rsid w:val="002A6C4D"/>
    <w:rsid w:val="002A6F10"/>
    <w:rsid w:val="002A7AFC"/>
    <w:rsid w:val="002A7C83"/>
    <w:rsid w:val="002B0071"/>
    <w:rsid w:val="002B0240"/>
    <w:rsid w:val="002B0398"/>
    <w:rsid w:val="002B070C"/>
    <w:rsid w:val="002B0933"/>
    <w:rsid w:val="002B1218"/>
    <w:rsid w:val="002B162E"/>
    <w:rsid w:val="002B16B4"/>
    <w:rsid w:val="002B24B4"/>
    <w:rsid w:val="002B27F5"/>
    <w:rsid w:val="002B2B49"/>
    <w:rsid w:val="002B38DC"/>
    <w:rsid w:val="002B3C89"/>
    <w:rsid w:val="002B3D6C"/>
    <w:rsid w:val="002B427E"/>
    <w:rsid w:val="002B4408"/>
    <w:rsid w:val="002B447C"/>
    <w:rsid w:val="002B4775"/>
    <w:rsid w:val="002B4A58"/>
    <w:rsid w:val="002B4AD8"/>
    <w:rsid w:val="002B4FEA"/>
    <w:rsid w:val="002B5103"/>
    <w:rsid w:val="002B5234"/>
    <w:rsid w:val="002B58C2"/>
    <w:rsid w:val="002B5937"/>
    <w:rsid w:val="002B5D33"/>
    <w:rsid w:val="002B60A3"/>
    <w:rsid w:val="002B62A4"/>
    <w:rsid w:val="002B63FD"/>
    <w:rsid w:val="002B6CD0"/>
    <w:rsid w:val="002B7396"/>
    <w:rsid w:val="002B73D1"/>
    <w:rsid w:val="002B7A95"/>
    <w:rsid w:val="002C0052"/>
    <w:rsid w:val="002C0AA3"/>
    <w:rsid w:val="002C104A"/>
    <w:rsid w:val="002C1130"/>
    <w:rsid w:val="002C1903"/>
    <w:rsid w:val="002C1B03"/>
    <w:rsid w:val="002C2122"/>
    <w:rsid w:val="002C2F50"/>
    <w:rsid w:val="002C31EA"/>
    <w:rsid w:val="002C3232"/>
    <w:rsid w:val="002C3D27"/>
    <w:rsid w:val="002C4C80"/>
    <w:rsid w:val="002C4D4C"/>
    <w:rsid w:val="002C517E"/>
    <w:rsid w:val="002C5351"/>
    <w:rsid w:val="002C551D"/>
    <w:rsid w:val="002C557B"/>
    <w:rsid w:val="002C59B8"/>
    <w:rsid w:val="002C5AE4"/>
    <w:rsid w:val="002C5DED"/>
    <w:rsid w:val="002C5E13"/>
    <w:rsid w:val="002C5E62"/>
    <w:rsid w:val="002C63EC"/>
    <w:rsid w:val="002C672D"/>
    <w:rsid w:val="002C6A80"/>
    <w:rsid w:val="002C6EF3"/>
    <w:rsid w:val="002C6FED"/>
    <w:rsid w:val="002C72E0"/>
    <w:rsid w:val="002C7877"/>
    <w:rsid w:val="002D01DD"/>
    <w:rsid w:val="002D02EA"/>
    <w:rsid w:val="002D061C"/>
    <w:rsid w:val="002D06F1"/>
    <w:rsid w:val="002D08C2"/>
    <w:rsid w:val="002D127D"/>
    <w:rsid w:val="002D1A54"/>
    <w:rsid w:val="002D256C"/>
    <w:rsid w:val="002D25EA"/>
    <w:rsid w:val="002D2758"/>
    <w:rsid w:val="002D39A2"/>
    <w:rsid w:val="002D3B99"/>
    <w:rsid w:val="002D3E6C"/>
    <w:rsid w:val="002D40B0"/>
    <w:rsid w:val="002D443D"/>
    <w:rsid w:val="002D446B"/>
    <w:rsid w:val="002D4E1E"/>
    <w:rsid w:val="002D5624"/>
    <w:rsid w:val="002D5F51"/>
    <w:rsid w:val="002D5F73"/>
    <w:rsid w:val="002D61A8"/>
    <w:rsid w:val="002D625F"/>
    <w:rsid w:val="002D6299"/>
    <w:rsid w:val="002D6308"/>
    <w:rsid w:val="002D6802"/>
    <w:rsid w:val="002D7697"/>
    <w:rsid w:val="002D77FA"/>
    <w:rsid w:val="002D7AE0"/>
    <w:rsid w:val="002E003D"/>
    <w:rsid w:val="002E0986"/>
    <w:rsid w:val="002E0D1B"/>
    <w:rsid w:val="002E1244"/>
    <w:rsid w:val="002E1438"/>
    <w:rsid w:val="002E1479"/>
    <w:rsid w:val="002E161A"/>
    <w:rsid w:val="002E17B0"/>
    <w:rsid w:val="002E1A91"/>
    <w:rsid w:val="002E1F66"/>
    <w:rsid w:val="002E25A6"/>
    <w:rsid w:val="002E26C2"/>
    <w:rsid w:val="002E2A3C"/>
    <w:rsid w:val="002E3050"/>
    <w:rsid w:val="002E35CC"/>
    <w:rsid w:val="002E35FD"/>
    <w:rsid w:val="002E3BB0"/>
    <w:rsid w:val="002E3C88"/>
    <w:rsid w:val="002E3ECF"/>
    <w:rsid w:val="002E3FC9"/>
    <w:rsid w:val="002E4172"/>
    <w:rsid w:val="002E4DE0"/>
    <w:rsid w:val="002E51D9"/>
    <w:rsid w:val="002E540C"/>
    <w:rsid w:val="002E5ABB"/>
    <w:rsid w:val="002E5BE5"/>
    <w:rsid w:val="002E5C25"/>
    <w:rsid w:val="002E5C4C"/>
    <w:rsid w:val="002E6832"/>
    <w:rsid w:val="002E6B0B"/>
    <w:rsid w:val="002E7306"/>
    <w:rsid w:val="002E7AE1"/>
    <w:rsid w:val="002E7D0E"/>
    <w:rsid w:val="002E7D7C"/>
    <w:rsid w:val="002E7DE6"/>
    <w:rsid w:val="002F0111"/>
    <w:rsid w:val="002F04B9"/>
    <w:rsid w:val="002F0ED9"/>
    <w:rsid w:val="002F18FF"/>
    <w:rsid w:val="002F206C"/>
    <w:rsid w:val="002F2A36"/>
    <w:rsid w:val="002F2DF5"/>
    <w:rsid w:val="002F3311"/>
    <w:rsid w:val="002F33D8"/>
    <w:rsid w:val="002F3A5C"/>
    <w:rsid w:val="002F3ECE"/>
    <w:rsid w:val="002F4050"/>
    <w:rsid w:val="002F42E6"/>
    <w:rsid w:val="002F4BC7"/>
    <w:rsid w:val="002F50BD"/>
    <w:rsid w:val="002F5CE9"/>
    <w:rsid w:val="002F607C"/>
    <w:rsid w:val="002F775E"/>
    <w:rsid w:val="003003B1"/>
    <w:rsid w:val="00300E2B"/>
    <w:rsid w:val="0030185E"/>
    <w:rsid w:val="00301C46"/>
    <w:rsid w:val="0030289B"/>
    <w:rsid w:val="00302DDB"/>
    <w:rsid w:val="00302E4A"/>
    <w:rsid w:val="0030351B"/>
    <w:rsid w:val="003037DB"/>
    <w:rsid w:val="00304903"/>
    <w:rsid w:val="00304BD5"/>
    <w:rsid w:val="00304F83"/>
    <w:rsid w:val="00305133"/>
    <w:rsid w:val="003051D6"/>
    <w:rsid w:val="00306004"/>
    <w:rsid w:val="0030619E"/>
    <w:rsid w:val="00306449"/>
    <w:rsid w:val="00306B2C"/>
    <w:rsid w:val="00306E51"/>
    <w:rsid w:val="00306F66"/>
    <w:rsid w:val="0030731E"/>
    <w:rsid w:val="0030749E"/>
    <w:rsid w:val="003074AF"/>
    <w:rsid w:val="00307733"/>
    <w:rsid w:val="00307FCA"/>
    <w:rsid w:val="00310028"/>
    <w:rsid w:val="0031050C"/>
    <w:rsid w:val="00311017"/>
    <w:rsid w:val="003112C7"/>
    <w:rsid w:val="00311443"/>
    <w:rsid w:val="003118F5"/>
    <w:rsid w:val="003119C1"/>
    <w:rsid w:val="00311E99"/>
    <w:rsid w:val="00312411"/>
    <w:rsid w:val="00313BD2"/>
    <w:rsid w:val="00313FA1"/>
    <w:rsid w:val="003149D6"/>
    <w:rsid w:val="00314A85"/>
    <w:rsid w:val="00314C96"/>
    <w:rsid w:val="00314E20"/>
    <w:rsid w:val="00315864"/>
    <w:rsid w:val="00315D12"/>
    <w:rsid w:val="00316029"/>
    <w:rsid w:val="003167F6"/>
    <w:rsid w:val="00317531"/>
    <w:rsid w:val="0031771A"/>
    <w:rsid w:val="00317FB8"/>
    <w:rsid w:val="00320735"/>
    <w:rsid w:val="003208B0"/>
    <w:rsid w:val="00320B08"/>
    <w:rsid w:val="00320F6F"/>
    <w:rsid w:val="0032114C"/>
    <w:rsid w:val="00321D64"/>
    <w:rsid w:val="00321F47"/>
    <w:rsid w:val="00322713"/>
    <w:rsid w:val="003228AD"/>
    <w:rsid w:val="0032384F"/>
    <w:rsid w:val="00324263"/>
    <w:rsid w:val="003250AD"/>
    <w:rsid w:val="003252C5"/>
    <w:rsid w:val="00325CC4"/>
    <w:rsid w:val="00325D51"/>
    <w:rsid w:val="00325FB2"/>
    <w:rsid w:val="00326500"/>
    <w:rsid w:val="003269B3"/>
    <w:rsid w:val="00326A91"/>
    <w:rsid w:val="00326EA7"/>
    <w:rsid w:val="0032739A"/>
    <w:rsid w:val="00327770"/>
    <w:rsid w:val="003302B4"/>
    <w:rsid w:val="00330D23"/>
    <w:rsid w:val="00330D27"/>
    <w:rsid w:val="00330E4D"/>
    <w:rsid w:val="00331126"/>
    <w:rsid w:val="00331E03"/>
    <w:rsid w:val="003320F9"/>
    <w:rsid w:val="003321FA"/>
    <w:rsid w:val="003328F3"/>
    <w:rsid w:val="003329DC"/>
    <w:rsid w:val="00332F60"/>
    <w:rsid w:val="00334296"/>
    <w:rsid w:val="003348E8"/>
    <w:rsid w:val="00334FFC"/>
    <w:rsid w:val="003355CA"/>
    <w:rsid w:val="00335FF0"/>
    <w:rsid w:val="00336015"/>
    <w:rsid w:val="00336489"/>
    <w:rsid w:val="0033692E"/>
    <w:rsid w:val="00336E26"/>
    <w:rsid w:val="00336FF6"/>
    <w:rsid w:val="00337512"/>
    <w:rsid w:val="003376AC"/>
    <w:rsid w:val="00337858"/>
    <w:rsid w:val="00337C3E"/>
    <w:rsid w:val="00337D1A"/>
    <w:rsid w:val="0034002B"/>
    <w:rsid w:val="00340061"/>
    <w:rsid w:val="0034008E"/>
    <w:rsid w:val="003403A1"/>
    <w:rsid w:val="003407E5"/>
    <w:rsid w:val="00340E45"/>
    <w:rsid w:val="00340FCB"/>
    <w:rsid w:val="0034103F"/>
    <w:rsid w:val="0034140C"/>
    <w:rsid w:val="00341D20"/>
    <w:rsid w:val="00341E29"/>
    <w:rsid w:val="00342712"/>
    <w:rsid w:val="003427EE"/>
    <w:rsid w:val="00342DDC"/>
    <w:rsid w:val="00343320"/>
    <w:rsid w:val="0034423E"/>
    <w:rsid w:val="003448A8"/>
    <w:rsid w:val="003450CF"/>
    <w:rsid w:val="0034518E"/>
    <w:rsid w:val="0034540E"/>
    <w:rsid w:val="00345647"/>
    <w:rsid w:val="003460B2"/>
    <w:rsid w:val="00346405"/>
    <w:rsid w:val="003465DA"/>
    <w:rsid w:val="00346FAD"/>
    <w:rsid w:val="00347146"/>
    <w:rsid w:val="003471AC"/>
    <w:rsid w:val="0034779D"/>
    <w:rsid w:val="00347BB7"/>
    <w:rsid w:val="00350020"/>
    <w:rsid w:val="00350139"/>
    <w:rsid w:val="003507ED"/>
    <w:rsid w:val="00350A20"/>
    <w:rsid w:val="00350E5A"/>
    <w:rsid w:val="00351129"/>
    <w:rsid w:val="0035123A"/>
    <w:rsid w:val="00351C51"/>
    <w:rsid w:val="00352020"/>
    <w:rsid w:val="00352695"/>
    <w:rsid w:val="00352EAB"/>
    <w:rsid w:val="0035334E"/>
    <w:rsid w:val="003537B5"/>
    <w:rsid w:val="003542A3"/>
    <w:rsid w:val="00354A66"/>
    <w:rsid w:val="00355101"/>
    <w:rsid w:val="00355512"/>
    <w:rsid w:val="00355C6A"/>
    <w:rsid w:val="0035697B"/>
    <w:rsid w:val="0035707B"/>
    <w:rsid w:val="00357324"/>
    <w:rsid w:val="003575D4"/>
    <w:rsid w:val="00357EBA"/>
    <w:rsid w:val="003607AB"/>
    <w:rsid w:val="003609D9"/>
    <w:rsid w:val="00360EFB"/>
    <w:rsid w:val="00361283"/>
    <w:rsid w:val="0036137C"/>
    <w:rsid w:val="00361FB6"/>
    <w:rsid w:val="00361FC5"/>
    <w:rsid w:val="003631B8"/>
    <w:rsid w:val="003635A3"/>
    <w:rsid w:val="00363896"/>
    <w:rsid w:val="00363DF5"/>
    <w:rsid w:val="00364367"/>
    <w:rsid w:val="0036446B"/>
    <w:rsid w:val="00364492"/>
    <w:rsid w:val="00364AD8"/>
    <w:rsid w:val="00364B80"/>
    <w:rsid w:val="00364B9B"/>
    <w:rsid w:val="00364CF5"/>
    <w:rsid w:val="00365050"/>
    <w:rsid w:val="00365503"/>
    <w:rsid w:val="00365B15"/>
    <w:rsid w:val="00365DEE"/>
    <w:rsid w:val="00365F59"/>
    <w:rsid w:val="00365F5D"/>
    <w:rsid w:val="0036604F"/>
    <w:rsid w:val="00366381"/>
    <w:rsid w:val="003664D7"/>
    <w:rsid w:val="00366846"/>
    <w:rsid w:val="00366C10"/>
    <w:rsid w:val="00366E85"/>
    <w:rsid w:val="00367226"/>
    <w:rsid w:val="00367F54"/>
    <w:rsid w:val="0037041C"/>
    <w:rsid w:val="00370B2D"/>
    <w:rsid w:val="003710C3"/>
    <w:rsid w:val="00371706"/>
    <w:rsid w:val="00371802"/>
    <w:rsid w:val="00371F4D"/>
    <w:rsid w:val="003720D3"/>
    <w:rsid w:val="003723F3"/>
    <w:rsid w:val="00372573"/>
    <w:rsid w:val="003729EB"/>
    <w:rsid w:val="00372B76"/>
    <w:rsid w:val="00372EE6"/>
    <w:rsid w:val="00373042"/>
    <w:rsid w:val="003733BD"/>
    <w:rsid w:val="00373441"/>
    <w:rsid w:val="00373B2A"/>
    <w:rsid w:val="003751DB"/>
    <w:rsid w:val="0037560F"/>
    <w:rsid w:val="0037594E"/>
    <w:rsid w:val="00375DD2"/>
    <w:rsid w:val="003764AE"/>
    <w:rsid w:val="00376631"/>
    <w:rsid w:val="00376A1E"/>
    <w:rsid w:val="00376B4E"/>
    <w:rsid w:val="003771E3"/>
    <w:rsid w:val="00377627"/>
    <w:rsid w:val="003801A2"/>
    <w:rsid w:val="003804EB"/>
    <w:rsid w:val="00380839"/>
    <w:rsid w:val="003819E6"/>
    <w:rsid w:val="003821A1"/>
    <w:rsid w:val="00382442"/>
    <w:rsid w:val="00382D4D"/>
    <w:rsid w:val="00382F12"/>
    <w:rsid w:val="00382F46"/>
    <w:rsid w:val="003831B3"/>
    <w:rsid w:val="00383999"/>
    <w:rsid w:val="00383E64"/>
    <w:rsid w:val="00383ED4"/>
    <w:rsid w:val="00384458"/>
    <w:rsid w:val="003846DB"/>
    <w:rsid w:val="0038488E"/>
    <w:rsid w:val="00384E78"/>
    <w:rsid w:val="00385141"/>
    <w:rsid w:val="00385685"/>
    <w:rsid w:val="00385733"/>
    <w:rsid w:val="00385BD6"/>
    <w:rsid w:val="00386331"/>
    <w:rsid w:val="00387040"/>
    <w:rsid w:val="00390455"/>
    <w:rsid w:val="003906FB"/>
    <w:rsid w:val="00390709"/>
    <w:rsid w:val="003907FD"/>
    <w:rsid w:val="003912F4"/>
    <w:rsid w:val="00391960"/>
    <w:rsid w:val="003926F9"/>
    <w:rsid w:val="003928F8"/>
    <w:rsid w:val="00392973"/>
    <w:rsid w:val="00392981"/>
    <w:rsid w:val="00392AB1"/>
    <w:rsid w:val="00393EF5"/>
    <w:rsid w:val="00394C75"/>
    <w:rsid w:val="00394FA5"/>
    <w:rsid w:val="00395137"/>
    <w:rsid w:val="00395792"/>
    <w:rsid w:val="00395906"/>
    <w:rsid w:val="00396059"/>
    <w:rsid w:val="003965DF"/>
    <w:rsid w:val="0039684A"/>
    <w:rsid w:val="00396AC5"/>
    <w:rsid w:val="003972F9"/>
    <w:rsid w:val="003978E3"/>
    <w:rsid w:val="003A0263"/>
    <w:rsid w:val="003A0757"/>
    <w:rsid w:val="003A0C97"/>
    <w:rsid w:val="003A0C9F"/>
    <w:rsid w:val="003A0D62"/>
    <w:rsid w:val="003A1098"/>
    <w:rsid w:val="003A14D7"/>
    <w:rsid w:val="003A15DD"/>
    <w:rsid w:val="003A1E5A"/>
    <w:rsid w:val="003A1ED3"/>
    <w:rsid w:val="003A2CFB"/>
    <w:rsid w:val="003A30C9"/>
    <w:rsid w:val="003A34DF"/>
    <w:rsid w:val="003A43F2"/>
    <w:rsid w:val="003A44CF"/>
    <w:rsid w:val="003A4AD2"/>
    <w:rsid w:val="003A4D7F"/>
    <w:rsid w:val="003A4F13"/>
    <w:rsid w:val="003A509E"/>
    <w:rsid w:val="003A5551"/>
    <w:rsid w:val="003A5A94"/>
    <w:rsid w:val="003A6A62"/>
    <w:rsid w:val="003A6C7E"/>
    <w:rsid w:val="003A73FF"/>
    <w:rsid w:val="003A76CA"/>
    <w:rsid w:val="003A7D2F"/>
    <w:rsid w:val="003A7D69"/>
    <w:rsid w:val="003B08B0"/>
    <w:rsid w:val="003B0BCA"/>
    <w:rsid w:val="003B0FE9"/>
    <w:rsid w:val="003B10D4"/>
    <w:rsid w:val="003B1250"/>
    <w:rsid w:val="003B1553"/>
    <w:rsid w:val="003B1B72"/>
    <w:rsid w:val="003B22B8"/>
    <w:rsid w:val="003B3078"/>
    <w:rsid w:val="003B37A2"/>
    <w:rsid w:val="003B37C3"/>
    <w:rsid w:val="003B454D"/>
    <w:rsid w:val="003B49D8"/>
    <w:rsid w:val="003B4E0F"/>
    <w:rsid w:val="003B612E"/>
    <w:rsid w:val="003B6472"/>
    <w:rsid w:val="003B6CBC"/>
    <w:rsid w:val="003B726D"/>
    <w:rsid w:val="003B7AF8"/>
    <w:rsid w:val="003B7E53"/>
    <w:rsid w:val="003B7EFA"/>
    <w:rsid w:val="003C0401"/>
    <w:rsid w:val="003C0C27"/>
    <w:rsid w:val="003C0C8B"/>
    <w:rsid w:val="003C187D"/>
    <w:rsid w:val="003C1D19"/>
    <w:rsid w:val="003C24D1"/>
    <w:rsid w:val="003C25AA"/>
    <w:rsid w:val="003C25DE"/>
    <w:rsid w:val="003C3055"/>
    <w:rsid w:val="003C43B0"/>
    <w:rsid w:val="003C4537"/>
    <w:rsid w:val="003C48EF"/>
    <w:rsid w:val="003C4A3E"/>
    <w:rsid w:val="003C5766"/>
    <w:rsid w:val="003C59A1"/>
    <w:rsid w:val="003C61E4"/>
    <w:rsid w:val="003C6615"/>
    <w:rsid w:val="003C68E2"/>
    <w:rsid w:val="003C6941"/>
    <w:rsid w:val="003C6D5D"/>
    <w:rsid w:val="003C7607"/>
    <w:rsid w:val="003C7673"/>
    <w:rsid w:val="003C76EF"/>
    <w:rsid w:val="003C772C"/>
    <w:rsid w:val="003D0E38"/>
    <w:rsid w:val="003D0ED1"/>
    <w:rsid w:val="003D102E"/>
    <w:rsid w:val="003D122B"/>
    <w:rsid w:val="003D1266"/>
    <w:rsid w:val="003D143B"/>
    <w:rsid w:val="003D1A9F"/>
    <w:rsid w:val="003D2582"/>
    <w:rsid w:val="003D27F8"/>
    <w:rsid w:val="003D2FBE"/>
    <w:rsid w:val="003D3665"/>
    <w:rsid w:val="003D493C"/>
    <w:rsid w:val="003D4BA4"/>
    <w:rsid w:val="003D4F87"/>
    <w:rsid w:val="003D5310"/>
    <w:rsid w:val="003D55A6"/>
    <w:rsid w:val="003D588A"/>
    <w:rsid w:val="003D58CB"/>
    <w:rsid w:val="003D5A69"/>
    <w:rsid w:val="003D66F1"/>
    <w:rsid w:val="003D6AC2"/>
    <w:rsid w:val="003D6B53"/>
    <w:rsid w:val="003D6BF5"/>
    <w:rsid w:val="003D6D16"/>
    <w:rsid w:val="003D7103"/>
    <w:rsid w:val="003E020A"/>
    <w:rsid w:val="003E076C"/>
    <w:rsid w:val="003E10DC"/>
    <w:rsid w:val="003E1D41"/>
    <w:rsid w:val="003E1EBC"/>
    <w:rsid w:val="003E1ED8"/>
    <w:rsid w:val="003E21D1"/>
    <w:rsid w:val="003E28AF"/>
    <w:rsid w:val="003E338E"/>
    <w:rsid w:val="003E345A"/>
    <w:rsid w:val="003E34F2"/>
    <w:rsid w:val="003E3CE1"/>
    <w:rsid w:val="003E4154"/>
    <w:rsid w:val="003E41DD"/>
    <w:rsid w:val="003E46B2"/>
    <w:rsid w:val="003E4E71"/>
    <w:rsid w:val="003E51B1"/>
    <w:rsid w:val="003E5EBC"/>
    <w:rsid w:val="003E782B"/>
    <w:rsid w:val="003F0ADF"/>
    <w:rsid w:val="003F0B0F"/>
    <w:rsid w:val="003F0C72"/>
    <w:rsid w:val="003F0D6B"/>
    <w:rsid w:val="003F0FB4"/>
    <w:rsid w:val="003F1067"/>
    <w:rsid w:val="003F1175"/>
    <w:rsid w:val="003F1D03"/>
    <w:rsid w:val="003F1F7F"/>
    <w:rsid w:val="003F2013"/>
    <w:rsid w:val="003F216A"/>
    <w:rsid w:val="003F2E97"/>
    <w:rsid w:val="003F2FA6"/>
    <w:rsid w:val="003F3892"/>
    <w:rsid w:val="003F3E43"/>
    <w:rsid w:val="003F417F"/>
    <w:rsid w:val="003F5EEA"/>
    <w:rsid w:val="003F6BB2"/>
    <w:rsid w:val="003F6C3C"/>
    <w:rsid w:val="003F6CA7"/>
    <w:rsid w:val="003F7670"/>
    <w:rsid w:val="003F7DE8"/>
    <w:rsid w:val="00400311"/>
    <w:rsid w:val="004007BA"/>
    <w:rsid w:val="00400ACC"/>
    <w:rsid w:val="00400AFB"/>
    <w:rsid w:val="00401972"/>
    <w:rsid w:val="00401F97"/>
    <w:rsid w:val="00401FBF"/>
    <w:rsid w:val="004029F8"/>
    <w:rsid w:val="00402B88"/>
    <w:rsid w:val="00402EA0"/>
    <w:rsid w:val="00402EC5"/>
    <w:rsid w:val="00402FB8"/>
    <w:rsid w:val="00403212"/>
    <w:rsid w:val="0040333F"/>
    <w:rsid w:val="0040470C"/>
    <w:rsid w:val="0040476E"/>
    <w:rsid w:val="004051D9"/>
    <w:rsid w:val="00405D46"/>
    <w:rsid w:val="0040639E"/>
    <w:rsid w:val="00406885"/>
    <w:rsid w:val="00406B40"/>
    <w:rsid w:val="00407496"/>
    <w:rsid w:val="00407A59"/>
    <w:rsid w:val="00407CCB"/>
    <w:rsid w:val="00410493"/>
    <w:rsid w:val="0041099F"/>
    <w:rsid w:val="00410B6E"/>
    <w:rsid w:val="00410EE5"/>
    <w:rsid w:val="004113BA"/>
    <w:rsid w:val="0041153E"/>
    <w:rsid w:val="00411ABF"/>
    <w:rsid w:val="00411BCB"/>
    <w:rsid w:val="00411E3B"/>
    <w:rsid w:val="004122F1"/>
    <w:rsid w:val="004124D1"/>
    <w:rsid w:val="00412EDD"/>
    <w:rsid w:val="004138BC"/>
    <w:rsid w:val="00413A9F"/>
    <w:rsid w:val="00413C07"/>
    <w:rsid w:val="00413EF1"/>
    <w:rsid w:val="0041481D"/>
    <w:rsid w:val="00414878"/>
    <w:rsid w:val="00415194"/>
    <w:rsid w:val="00415300"/>
    <w:rsid w:val="00415690"/>
    <w:rsid w:val="00415755"/>
    <w:rsid w:val="00415892"/>
    <w:rsid w:val="004159E0"/>
    <w:rsid w:val="004163A3"/>
    <w:rsid w:val="004164B8"/>
    <w:rsid w:val="00416829"/>
    <w:rsid w:val="004171A4"/>
    <w:rsid w:val="004173E0"/>
    <w:rsid w:val="00417B00"/>
    <w:rsid w:val="00417B0A"/>
    <w:rsid w:val="0042027D"/>
    <w:rsid w:val="00420310"/>
    <w:rsid w:val="00420530"/>
    <w:rsid w:val="004205CF"/>
    <w:rsid w:val="004208A5"/>
    <w:rsid w:val="00420ACC"/>
    <w:rsid w:val="00420DEB"/>
    <w:rsid w:val="00421041"/>
    <w:rsid w:val="0042162D"/>
    <w:rsid w:val="00421A4F"/>
    <w:rsid w:val="00421EF1"/>
    <w:rsid w:val="004223BB"/>
    <w:rsid w:val="00422A69"/>
    <w:rsid w:val="00422F7C"/>
    <w:rsid w:val="00423112"/>
    <w:rsid w:val="00423678"/>
    <w:rsid w:val="00423977"/>
    <w:rsid w:val="0042414E"/>
    <w:rsid w:val="00424791"/>
    <w:rsid w:val="00424DEA"/>
    <w:rsid w:val="00425046"/>
    <w:rsid w:val="004252FF"/>
    <w:rsid w:val="004259CB"/>
    <w:rsid w:val="00425E34"/>
    <w:rsid w:val="00426972"/>
    <w:rsid w:val="00427147"/>
    <w:rsid w:val="004272B7"/>
    <w:rsid w:val="00427356"/>
    <w:rsid w:val="00427AEC"/>
    <w:rsid w:val="00427FF3"/>
    <w:rsid w:val="00430335"/>
    <w:rsid w:val="00430AAC"/>
    <w:rsid w:val="00430CFD"/>
    <w:rsid w:val="00431142"/>
    <w:rsid w:val="004313D1"/>
    <w:rsid w:val="00431C89"/>
    <w:rsid w:val="00431CF7"/>
    <w:rsid w:val="00432720"/>
    <w:rsid w:val="00432A0A"/>
    <w:rsid w:val="00432FDB"/>
    <w:rsid w:val="004334F7"/>
    <w:rsid w:val="0043435D"/>
    <w:rsid w:val="00434A53"/>
    <w:rsid w:val="00434DA8"/>
    <w:rsid w:val="00435EEB"/>
    <w:rsid w:val="00436523"/>
    <w:rsid w:val="00436AB4"/>
    <w:rsid w:val="00436E3C"/>
    <w:rsid w:val="00436F55"/>
    <w:rsid w:val="004370BD"/>
    <w:rsid w:val="00437323"/>
    <w:rsid w:val="00437965"/>
    <w:rsid w:val="00437AA6"/>
    <w:rsid w:val="00437DC6"/>
    <w:rsid w:val="00437F9B"/>
    <w:rsid w:val="004403CB"/>
    <w:rsid w:val="004408B3"/>
    <w:rsid w:val="00440D17"/>
    <w:rsid w:val="00441E2A"/>
    <w:rsid w:val="00442A4F"/>
    <w:rsid w:val="00443060"/>
    <w:rsid w:val="004439B7"/>
    <w:rsid w:val="00443E9E"/>
    <w:rsid w:val="00444031"/>
    <w:rsid w:val="004440C3"/>
    <w:rsid w:val="004441BA"/>
    <w:rsid w:val="0044439A"/>
    <w:rsid w:val="004454D1"/>
    <w:rsid w:val="00445BC6"/>
    <w:rsid w:val="00445C51"/>
    <w:rsid w:val="004460A0"/>
    <w:rsid w:val="004465CA"/>
    <w:rsid w:val="00446815"/>
    <w:rsid w:val="00446853"/>
    <w:rsid w:val="004468EA"/>
    <w:rsid w:val="004469A1"/>
    <w:rsid w:val="00447175"/>
    <w:rsid w:val="0044731C"/>
    <w:rsid w:val="00447380"/>
    <w:rsid w:val="0044743D"/>
    <w:rsid w:val="00447979"/>
    <w:rsid w:val="00447B6D"/>
    <w:rsid w:val="00447B79"/>
    <w:rsid w:val="0045024E"/>
    <w:rsid w:val="004504B6"/>
    <w:rsid w:val="0045082C"/>
    <w:rsid w:val="00451415"/>
    <w:rsid w:val="0045141F"/>
    <w:rsid w:val="0045161F"/>
    <w:rsid w:val="004520CB"/>
    <w:rsid w:val="0045288A"/>
    <w:rsid w:val="004537A1"/>
    <w:rsid w:val="004546B0"/>
    <w:rsid w:val="004546BC"/>
    <w:rsid w:val="004547D0"/>
    <w:rsid w:val="004548F5"/>
    <w:rsid w:val="00454A81"/>
    <w:rsid w:val="00454DC5"/>
    <w:rsid w:val="004554A9"/>
    <w:rsid w:val="004556F0"/>
    <w:rsid w:val="00455C11"/>
    <w:rsid w:val="0045606B"/>
    <w:rsid w:val="00456755"/>
    <w:rsid w:val="004568EA"/>
    <w:rsid w:val="004576CF"/>
    <w:rsid w:val="00457798"/>
    <w:rsid w:val="00457AE1"/>
    <w:rsid w:val="00457AF4"/>
    <w:rsid w:val="0046027F"/>
    <w:rsid w:val="0046034D"/>
    <w:rsid w:val="00460431"/>
    <w:rsid w:val="00460910"/>
    <w:rsid w:val="0046098A"/>
    <w:rsid w:val="00460DD5"/>
    <w:rsid w:val="00460F5D"/>
    <w:rsid w:val="00461389"/>
    <w:rsid w:val="004615DD"/>
    <w:rsid w:val="00461F67"/>
    <w:rsid w:val="00462642"/>
    <w:rsid w:val="00462BCF"/>
    <w:rsid w:val="00462F41"/>
    <w:rsid w:val="00462F65"/>
    <w:rsid w:val="0046347F"/>
    <w:rsid w:val="00463509"/>
    <w:rsid w:val="00463BE9"/>
    <w:rsid w:val="0046406B"/>
    <w:rsid w:val="00464BC6"/>
    <w:rsid w:val="00464F0C"/>
    <w:rsid w:val="00466563"/>
    <w:rsid w:val="00466765"/>
    <w:rsid w:val="00466F93"/>
    <w:rsid w:val="00467100"/>
    <w:rsid w:val="00467263"/>
    <w:rsid w:val="004673D3"/>
    <w:rsid w:val="0046773B"/>
    <w:rsid w:val="00467A5F"/>
    <w:rsid w:val="00467C10"/>
    <w:rsid w:val="0047010D"/>
    <w:rsid w:val="0047018B"/>
    <w:rsid w:val="004709CF"/>
    <w:rsid w:val="004709E9"/>
    <w:rsid w:val="004711AE"/>
    <w:rsid w:val="004713E4"/>
    <w:rsid w:val="004714C7"/>
    <w:rsid w:val="00471651"/>
    <w:rsid w:val="00471748"/>
    <w:rsid w:val="00471E5F"/>
    <w:rsid w:val="00471F9F"/>
    <w:rsid w:val="00472201"/>
    <w:rsid w:val="0047256C"/>
    <w:rsid w:val="0047258C"/>
    <w:rsid w:val="0047280C"/>
    <w:rsid w:val="00472CDA"/>
    <w:rsid w:val="00472F5E"/>
    <w:rsid w:val="00473D92"/>
    <w:rsid w:val="004745F4"/>
    <w:rsid w:val="0047485E"/>
    <w:rsid w:val="00474C9B"/>
    <w:rsid w:val="00475696"/>
    <w:rsid w:val="00475B19"/>
    <w:rsid w:val="00476ED1"/>
    <w:rsid w:val="00477470"/>
    <w:rsid w:val="00477B1F"/>
    <w:rsid w:val="00477FA3"/>
    <w:rsid w:val="00480156"/>
    <w:rsid w:val="0048033C"/>
    <w:rsid w:val="004806A7"/>
    <w:rsid w:val="004808E1"/>
    <w:rsid w:val="00480A16"/>
    <w:rsid w:val="00481A60"/>
    <w:rsid w:val="004820CF"/>
    <w:rsid w:val="00482328"/>
    <w:rsid w:val="0048286D"/>
    <w:rsid w:val="004835E8"/>
    <w:rsid w:val="00483838"/>
    <w:rsid w:val="004839C5"/>
    <w:rsid w:val="00483E27"/>
    <w:rsid w:val="004840CF"/>
    <w:rsid w:val="00484140"/>
    <w:rsid w:val="004845A6"/>
    <w:rsid w:val="00485138"/>
    <w:rsid w:val="00485335"/>
    <w:rsid w:val="004859BA"/>
    <w:rsid w:val="00485B1A"/>
    <w:rsid w:val="004860EE"/>
    <w:rsid w:val="0048616E"/>
    <w:rsid w:val="004869C1"/>
    <w:rsid w:val="00486B2F"/>
    <w:rsid w:val="00486C0A"/>
    <w:rsid w:val="00486C7F"/>
    <w:rsid w:val="00486CE2"/>
    <w:rsid w:val="0048784B"/>
    <w:rsid w:val="00487DA8"/>
    <w:rsid w:val="00487F98"/>
    <w:rsid w:val="00490985"/>
    <w:rsid w:val="004909A3"/>
    <w:rsid w:val="004918E5"/>
    <w:rsid w:val="0049191C"/>
    <w:rsid w:val="00491EC6"/>
    <w:rsid w:val="0049206E"/>
    <w:rsid w:val="0049224D"/>
    <w:rsid w:val="0049265E"/>
    <w:rsid w:val="00492BCD"/>
    <w:rsid w:val="00493095"/>
    <w:rsid w:val="00493D9A"/>
    <w:rsid w:val="00495483"/>
    <w:rsid w:val="00495787"/>
    <w:rsid w:val="00495ECE"/>
    <w:rsid w:val="00496AD3"/>
    <w:rsid w:val="004A043C"/>
    <w:rsid w:val="004A0774"/>
    <w:rsid w:val="004A0874"/>
    <w:rsid w:val="004A0BB3"/>
    <w:rsid w:val="004A0D7C"/>
    <w:rsid w:val="004A0D95"/>
    <w:rsid w:val="004A103E"/>
    <w:rsid w:val="004A1214"/>
    <w:rsid w:val="004A15CA"/>
    <w:rsid w:val="004A1EA9"/>
    <w:rsid w:val="004A20CA"/>
    <w:rsid w:val="004A212E"/>
    <w:rsid w:val="004A2200"/>
    <w:rsid w:val="004A366E"/>
    <w:rsid w:val="004A376D"/>
    <w:rsid w:val="004A3DC0"/>
    <w:rsid w:val="004A43D8"/>
    <w:rsid w:val="004A4EF2"/>
    <w:rsid w:val="004A5142"/>
    <w:rsid w:val="004A51DA"/>
    <w:rsid w:val="004A532B"/>
    <w:rsid w:val="004A5A93"/>
    <w:rsid w:val="004A5B3E"/>
    <w:rsid w:val="004A5CEF"/>
    <w:rsid w:val="004A6723"/>
    <w:rsid w:val="004A6798"/>
    <w:rsid w:val="004A6A52"/>
    <w:rsid w:val="004A7625"/>
    <w:rsid w:val="004A7BAC"/>
    <w:rsid w:val="004A7C61"/>
    <w:rsid w:val="004A7DBE"/>
    <w:rsid w:val="004A7FAF"/>
    <w:rsid w:val="004B03B8"/>
    <w:rsid w:val="004B0684"/>
    <w:rsid w:val="004B09D7"/>
    <w:rsid w:val="004B0C01"/>
    <w:rsid w:val="004B0CEA"/>
    <w:rsid w:val="004B1012"/>
    <w:rsid w:val="004B25E4"/>
    <w:rsid w:val="004B26BC"/>
    <w:rsid w:val="004B2CED"/>
    <w:rsid w:val="004B2D9C"/>
    <w:rsid w:val="004B2DFC"/>
    <w:rsid w:val="004B3083"/>
    <w:rsid w:val="004B3453"/>
    <w:rsid w:val="004B39F4"/>
    <w:rsid w:val="004B42DB"/>
    <w:rsid w:val="004B443F"/>
    <w:rsid w:val="004B48BB"/>
    <w:rsid w:val="004B4A0D"/>
    <w:rsid w:val="004B4AB9"/>
    <w:rsid w:val="004B560B"/>
    <w:rsid w:val="004B5CEE"/>
    <w:rsid w:val="004B629F"/>
    <w:rsid w:val="004B69A6"/>
    <w:rsid w:val="004B6CA0"/>
    <w:rsid w:val="004B6DE2"/>
    <w:rsid w:val="004B71CA"/>
    <w:rsid w:val="004B74BB"/>
    <w:rsid w:val="004B7FEF"/>
    <w:rsid w:val="004C0116"/>
    <w:rsid w:val="004C016A"/>
    <w:rsid w:val="004C11A9"/>
    <w:rsid w:val="004C11EC"/>
    <w:rsid w:val="004C185E"/>
    <w:rsid w:val="004C21FF"/>
    <w:rsid w:val="004C2AF7"/>
    <w:rsid w:val="004C2EF6"/>
    <w:rsid w:val="004C3057"/>
    <w:rsid w:val="004C498D"/>
    <w:rsid w:val="004C4B41"/>
    <w:rsid w:val="004C4BD8"/>
    <w:rsid w:val="004C4F23"/>
    <w:rsid w:val="004C52BD"/>
    <w:rsid w:val="004C560F"/>
    <w:rsid w:val="004C5734"/>
    <w:rsid w:val="004C6784"/>
    <w:rsid w:val="004C6C06"/>
    <w:rsid w:val="004C6D61"/>
    <w:rsid w:val="004C6FF1"/>
    <w:rsid w:val="004C7164"/>
    <w:rsid w:val="004C760B"/>
    <w:rsid w:val="004D006C"/>
    <w:rsid w:val="004D00B3"/>
    <w:rsid w:val="004D0A87"/>
    <w:rsid w:val="004D0DAC"/>
    <w:rsid w:val="004D15CE"/>
    <w:rsid w:val="004D2170"/>
    <w:rsid w:val="004D243F"/>
    <w:rsid w:val="004D2544"/>
    <w:rsid w:val="004D25B8"/>
    <w:rsid w:val="004D2921"/>
    <w:rsid w:val="004D3070"/>
    <w:rsid w:val="004D3344"/>
    <w:rsid w:val="004D3424"/>
    <w:rsid w:val="004D35EC"/>
    <w:rsid w:val="004D3753"/>
    <w:rsid w:val="004D3CE6"/>
    <w:rsid w:val="004D3CEF"/>
    <w:rsid w:val="004D4064"/>
    <w:rsid w:val="004D4134"/>
    <w:rsid w:val="004D4172"/>
    <w:rsid w:val="004D41E7"/>
    <w:rsid w:val="004D4584"/>
    <w:rsid w:val="004D4774"/>
    <w:rsid w:val="004D4D7C"/>
    <w:rsid w:val="004D54A6"/>
    <w:rsid w:val="004D55AE"/>
    <w:rsid w:val="004D575F"/>
    <w:rsid w:val="004D5A33"/>
    <w:rsid w:val="004D5ADD"/>
    <w:rsid w:val="004D60A5"/>
    <w:rsid w:val="004D63CC"/>
    <w:rsid w:val="004D6477"/>
    <w:rsid w:val="004D661F"/>
    <w:rsid w:val="004D68FC"/>
    <w:rsid w:val="004D6A06"/>
    <w:rsid w:val="004D6E92"/>
    <w:rsid w:val="004D6FDE"/>
    <w:rsid w:val="004D716D"/>
    <w:rsid w:val="004D7B40"/>
    <w:rsid w:val="004D7BF9"/>
    <w:rsid w:val="004D7C4F"/>
    <w:rsid w:val="004D7D92"/>
    <w:rsid w:val="004E0C49"/>
    <w:rsid w:val="004E1472"/>
    <w:rsid w:val="004E150E"/>
    <w:rsid w:val="004E17F1"/>
    <w:rsid w:val="004E25CD"/>
    <w:rsid w:val="004E2828"/>
    <w:rsid w:val="004E2A5E"/>
    <w:rsid w:val="004E2AA4"/>
    <w:rsid w:val="004E2CDE"/>
    <w:rsid w:val="004E2E4D"/>
    <w:rsid w:val="004E2FFB"/>
    <w:rsid w:val="004E3A7A"/>
    <w:rsid w:val="004E3B38"/>
    <w:rsid w:val="004E3B43"/>
    <w:rsid w:val="004E3DCD"/>
    <w:rsid w:val="004E48CF"/>
    <w:rsid w:val="004E4A4C"/>
    <w:rsid w:val="004E50C4"/>
    <w:rsid w:val="004E55A3"/>
    <w:rsid w:val="004E577A"/>
    <w:rsid w:val="004E5E39"/>
    <w:rsid w:val="004E5F13"/>
    <w:rsid w:val="004E5F14"/>
    <w:rsid w:val="004E5FCF"/>
    <w:rsid w:val="004E68D8"/>
    <w:rsid w:val="004E697F"/>
    <w:rsid w:val="004E6DD4"/>
    <w:rsid w:val="004E7836"/>
    <w:rsid w:val="004E7970"/>
    <w:rsid w:val="004F0A58"/>
    <w:rsid w:val="004F0BCB"/>
    <w:rsid w:val="004F1CE2"/>
    <w:rsid w:val="004F1D0B"/>
    <w:rsid w:val="004F1EAA"/>
    <w:rsid w:val="004F2DB4"/>
    <w:rsid w:val="004F2F3B"/>
    <w:rsid w:val="004F338F"/>
    <w:rsid w:val="004F3FC2"/>
    <w:rsid w:val="004F4497"/>
    <w:rsid w:val="004F4607"/>
    <w:rsid w:val="004F46F6"/>
    <w:rsid w:val="004F4817"/>
    <w:rsid w:val="004F55EF"/>
    <w:rsid w:val="004F58A8"/>
    <w:rsid w:val="004F60AF"/>
    <w:rsid w:val="004F60CA"/>
    <w:rsid w:val="004F60F7"/>
    <w:rsid w:val="004F660D"/>
    <w:rsid w:val="004F6904"/>
    <w:rsid w:val="004F7032"/>
    <w:rsid w:val="004F71CE"/>
    <w:rsid w:val="004F7214"/>
    <w:rsid w:val="004F7A88"/>
    <w:rsid w:val="004F7AB1"/>
    <w:rsid w:val="004F7D6E"/>
    <w:rsid w:val="005000E5"/>
    <w:rsid w:val="005004AC"/>
    <w:rsid w:val="00500783"/>
    <w:rsid w:val="00500AE4"/>
    <w:rsid w:val="00500C65"/>
    <w:rsid w:val="00500D79"/>
    <w:rsid w:val="005012E5"/>
    <w:rsid w:val="00501447"/>
    <w:rsid w:val="0050153E"/>
    <w:rsid w:val="00501ECA"/>
    <w:rsid w:val="005022C5"/>
    <w:rsid w:val="00502398"/>
    <w:rsid w:val="005025C7"/>
    <w:rsid w:val="0050261E"/>
    <w:rsid w:val="00502798"/>
    <w:rsid w:val="0050280D"/>
    <w:rsid w:val="00502CAA"/>
    <w:rsid w:val="00503170"/>
    <w:rsid w:val="005037B0"/>
    <w:rsid w:val="00503C48"/>
    <w:rsid w:val="00503DBF"/>
    <w:rsid w:val="00503EB9"/>
    <w:rsid w:val="0050414D"/>
    <w:rsid w:val="005042CD"/>
    <w:rsid w:val="005042F1"/>
    <w:rsid w:val="005043FB"/>
    <w:rsid w:val="00504980"/>
    <w:rsid w:val="00504CA8"/>
    <w:rsid w:val="00504E25"/>
    <w:rsid w:val="00505041"/>
    <w:rsid w:val="005052C0"/>
    <w:rsid w:val="0050547F"/>
    <w:rsid w:val="005055B3"/>
    <w:rsid w:val="00506D94"/>
    <w:rsid w:val="00507178"/>
    <w:rsid w:val="005074FC"/>
    <w:rsid w:val="00507CF8"/>
    <w:rsid w:val="00510313"/>
    <w:rsid w:val="00510DB3"/>
    <w:rsid w:val="00511223"/>
    <w:rsid w:val="00511F50"/>
    <w:rsid w:val="0051280E"/>
    <w:rsid w:val="00513511"/>
    <w:rsid w:val="005136AF"/>
    <w:rsid w:val="005139EC"/>
    <w:rsid w:val="00513AA1"/>
    <w:rsid w:val="00513F2C"/>
    <w:rsid w:val="00513FE9"/>
    <w:rsid w:val="005145A0"/>
    <w:rsid w:val="00514939"/>
    <w:rsid w:val="00514980"/>
    <w:rsid w:val="00514CDB"/>
    <w:rsid w:val="005155F0"/>
    <w:rsid w:val="00515930"/>
    <w:rsid w:val="00515AB0"/>
    <w:rsid w:val="00516C57"/>
    <w:rsid w:val="005172DC"/>
    <w:rsid w:val="0051733C"/>
    <w:rsid w:val="005174B5"/>
    <w:rsid w:val="005174E7"/>
    <w:rsid w:val="00517F5E"/>
    <w:rsid w:val="005204D6"/>
    <w:rsid w:val="005206A1"/>
    <w:rsid w:val="00520BC0"/>
    <w:rsid w:val="00520FF6"/>
    <w:rsid w:val="00521400"/>
    <w:rsid w:val="0052171F"/>
    <w:rsid w:val="005218C4"/>
    <w:rsid w:val="00521CFE"/>
    <w:rsid w:val="00521F09"/>
    <w:rsid w:val="005224A0"/>
    <w:rsid w:val="005228B1"/>
    <w:rsid w:val="005230CE"/>
    <w:rsid w:val="005233E3"/>
    <w:rsid w:val="0052368B"/>
    <w:rsid w:val="005237F4"/>
    <w:rsid w:val="0052394A"/>
    <w:rsid w:val="0052409C"/>
    <w:rsid w:val="005241AA"/>
    <w:rsid w:val="005245CE"/>
    <w:rsid w:val="00524803"/>
    <w:rsid w:val="0052496C"/>
    <w:rsid w:val="00524B40"/>
    <w:rsid w:val="00524FB3"/>
    <w:rsid w:val="00524FBF"/>
    <w:rsid w:val="00525FE1"/>
    <w:rsid w:val="005261CA"/>
    <w:rsid w:val="005262C8"/>
    <w:rsid w:val="00526642"/>
    <w:rsid w:val="00526D34"/>
    <w:rsid w:val="00527261"/>
    <w:rsid w:val="00527BBA"/>
    <w:rsid w:val="005302F2"/>
    <w:rsid w:val="0053094D"/>
    <w:rsid w:val="00530C48"/>
    <w:rsid w:val="00530D0F"/>
    <w:rsid w:val="00530FF3"/>
    <w:rsid w:val="005311C6"/>
    <w:rsid w:val="005314CD"/>
    <w:rsid w:val="00531B0E"/>
    <w:rsid w:val="00532479"/>
    <w:rsid w:val="00532793"/>
    <w:rsid w:val="005336F3"/>
    <w:rsid w:val="005338E4"/>
    <w:rsid w:val="005339EF"/>
    <w:rsid w:val="00533B3F"/>
    <w:rsid w:val="00533C6F"/>
    <w:rsid w:val="00533E01"/>
    <w:rsid w:val="005342B5"/>
    <w:rsid w:val="00534B13"/>
    <w:rsid w:val="00534BF0"/>
    <w:rsid w:val="00534D7D"/>
    <w:rsid w:val="0053518E"/>
    <w:rsid w:val="0053567B"/>
    <w:rsid w:val="00535890"/>
    <w:rsid w:val="00535B4C"/>
    <w:rsid w:val="00535C1F"/>
    <w:rsid w:val="00535D8D"/>
    <w:rsid w:val="00535D9D"/>
    <w:rsid w:val="00536423"/>
    <w:rsid w:val="00536969"/>
    <w:rsid w:val="00536CBB"/>
    <w:rsid w:val="00537479"/>
    <w:rsid w:val="005379C7"/>
    <w:rsid w:val="00537AE6"/>
    <w:rsid w:val="005407C6"/>
    <w:rsid w:val="00540A93"/>
    <w:rsid w:val="00540AFE"/>
    <w:rsid w:val="00541550"/>
    <w:rsid w:val="00541EC6"/>
    <w:rsid w:val="0054200C"/>
    <w:rsid w:val="005422FE"/>
    <w:rsid w:val="005428A8"/>
    <w:rsid w:val="005428BB"/>
    <w:rsid w:val="00542E9F"/>
    <w:rsid w:val="00542EEA"/>
    <w:rsid w:val="00542F62"/>
    <w:rsid w:val="00543B79"/>
    <w:rsid w:val="00543DF5"/>
    <w:rsid w:val="00543ED5"/>
    <w:rsid w:val="00544085"/>
    <w:rsid w:val="0054409D"/>
    <w:rsid w:val="0054419C"/>
    <w:rsid w:val="005441BB"/>
    <w:rsid w:val="00544278"/>
    <w:rsid w:val="00544C47"/>
    <w:rsid w:val="00544C9F"/>
    <w:rsid w:val="00544CAA"/>
    <w:rsid w:val="005456D8"/>
    <w:rsid w:val="00545A2B"/>
    <w:rsid w:val="00546214"/>
    <w:rsid w:val="0054646C"/>
    <w:rsid w:val="00546E7A"/>
    <w:rsid w:val="00547E13"/>
    <w:rsid w:val="005507E5"/>
    <w:rsid w:val="00550C1F"/>
    <w:rsid w:val="00550D7A"/>
    <w:rsid w:val="00550E4D"/>
    <w:rsid w:val="005511B7"/>
    <w:rsid w:val="00551294"/>
    <w:rsid w:val="00552ED6"/>
    <w:rsid w:val="0055344A"/>
    <w:rsid w:val="00553495"/>
    <w:rsid w:val="005537AE"/>
    <w:rsid w:val="00553FC9"/>
    <w:rsid w:val="0055468E"/>
    <w:rsid w:val="00554750"/>
    <w:rsid w:val="00554AAB"/>
    <w:rsid w:val="00554E46"/>
    <w:rsid w:val="005554F1"/>
    <w:rsid w:val="0055555F"/>
    <w:rsid w:val="005557EF"/>
    <w:rsid w:val="00555822"/>
    <w:rsid w:val="005564AA"/>
    <w:rsid w:val="00556CF0"/>
    <w:rsid w:val="00556DF4"/>
    <w:rsid w:val="00556E17"/>
    <w:rsid w:val="00557472"/>
    <w:rsid w:val="005575D8"/>
    <w:rsid w:val="00557616"/>
    <w:rsid w:val="00557B08"/>
    <w:rsid w:val="00557EEB"/>
    <w:rsid w:val="00560554"/>
    <w:rsid w:val="0056103E"/>
    <w:rsid w:val="005610D3"/>
    <w:rsid w:val="0056195F"/>
    <w:rsid w:val="00561B47"/>
    <w:rsid w:val="00563599"/>
    <w:rsid w:val="00563D60"/>
    <w:rsid w:val="005648D0"/>
    <w:rsid w:val="00564D65"/>
    <w:rsid w:val="005658E2"/>
    <w:rsid w:val="00565A68"/>
    <w:rsid w:val="00565B08"/>
    <w:rsid w:val="00565BCC"/>
    <w:rsid w:val="00566026"/>
    <w:rsid w:val="00566128"/>
    <w:rsid w:val="005665DB"/>
    <w:rsid w:val="005668C0"/>
    <w:rsid w:val="00566D52"/>
    <w:rsid w:val="0056742A"/>
    <w:rsid w:val="0056764A"/>
    <w:rsid w:val="00567742"/>
    <w:rsid w:val="00567C7E"/>
    <w:rsid w:val="005700CC"/>
    <w:rsid w:val="00570427"/>
    <w:rsid w:val="005709FC"/>
    <w:rsid w:val="00570CBB"/>
    <w:rsid w:val="00571493"/>
    <w:rsid w:val="005717D3"/>
    <w:rsid w:val="005728C8"/>
    <w:rsid w:val="00572C0C"/>
    <w:rsid w:val="00572E8C"/>
    <w:rsid w:val="0057335C"/>
    <w:rsid w:val="005733C6"/>
    <w:rsid w:val="00573EB6"/>
    <w:rsid w:val="005740A0"/>
    <w:rsid w:val="005745E2"/>
    <w:rsid w:val="0057472A"/>
    <w:rsid w:val="00574A8F"/>
    <w:rsid w:val="00574F1E"/>
    <w:rsid w:val="0057549E"/>
    <w:rsid w:val="00575594"/>
    <w:rsid w:val="00576290"/>
    <w:rsid w:val="00576313"/>
    <w:rsid w:val="005771A2"/>
    <w:rsid w:val="0057740D"/>
    <w:rsid w:val="00577C92"/>
    <w:rsid w:val="00577C94"/>
    <w:rsid w:val="00580258"/>
    <w:rsid w:val="00580AC4"/>
    <w:rsid w:val="00581068"/>
    <w:rsid w:val="0058380D"/>
    <w:rsid w:val="005839E7"/>
    <w:rsid w:val="00583C18"/>
    <w:rsid w:val="00583FA3"/>
    <w:rsid w:val="005840B3"/>
    <w:rsid w:val="00584A64"/>
    <w:rsid w:val="00584A6B"/>
    <w:rsid w:val="00585322"/>
    <w:rsid w:val="0058633F"/>
    <w:rsid w:val="0058637E"/>
    <w:rsid w:val="005863D2"/>
    <w:rsid w:val="005866BE"/>
    <w:rsid w:val="00586D9A"/>
    <w:rsid w:val="00586E6E"/>
    <w:rsid w:val="0058715F"/>
    <w:rsid w:val="005871CA"/>
    <w:rsid w:val="005875DA"/>
    <w:rsid w:val="00587644"/>
    <w:rsid w:val="0058764C"/>
    <w:rsid w:val="0058785D"/>
    <w:rsid w:val="00590CC2"/>
    <w:rsid w:val="00590FD5"/>
    <w:rsid w:val="005910C0"/>
    <w:rsid w:val="005916D0"/>
    <w:rsid w:val="005917B8"/>
    <w:rsid w:val="005919AA"/>
    <w:rsid w:val="00591D2E"/>
    <w:rsid w:val="00592CB5"/>
    <w:rsid w:val="00593897"/>
    <w:rsid w:val="0059424C"/>
    <w:rsid w:val="00594722"/>
    <w:rsid w:val="005948FA"/>
    <w:rsid w:val="00594AF2"/>
    <w:rsid w:val="00594EFD"/>
    <w:rsid w:val="00594F95"/>
    <w:rsid w:val="00595257"/>
    <w:rsid w:val="00595F56"/>
    <w:rsid w:val="0059607E"/>
    <w:rsid w:val="00596831"/>
    <w:rsid w:val="00597552"/>
    <w:rsid w:val="00597783"/>
    <w:rsid w:val="00597E60"/>
    <w:rsid w:val="005A0315"/>
    <w:rsid w:val="005A047C"/>
    <w:rsid w:val="005A08DC"/>
    <w:rsid w:val="005A0D99"/>
    <w:rsid w:val="005A1084"/>
    <w:rsid w:val="005A13E8"/>
    <w:rsid w:val="005A1D3F"/>
    <w:rsid w:val="005A1F19"/>
    <w:rsid w:val="005A1F7B"/>
    <w:rsid w:val="005A27D8"/>
    <w:rsid w:val="005A32F0"/>
    <w:rsid w:val="005A375F"/>
    <w:rsid w:val="005A405B"/>
    <w:rsid w:val="005A417A"/>
    <w:rsid w:val="005A450C"/>
    <w:rsid w:val="005A45BC"/>
    <w:rsid w:val="005A4BC2"/>
    <w:rsid w:val="005A5162"/>
    <w:rsid w:val="005A53E1"/>
    <w:rsid w:val="005A55BA"/>
    <w:rsid w:val="005A573A"/>
    <w:rsid w:val="005A5AEA"/>
    <w:rsid w:val="005A6055"/>
    <w:rsid w:val="005A6573"/>
    <w:rsid w:val="005A6F6F"/>
    <w:rsid w:val="005A787E"/>
    <w:rsid w:val="005A79D7"/>
    <w:rsid w:val="005B0302"/>
    <w:rsid w:val="005B03BC"/>
    <w:rsid w:val="005B04B0"/>
    <w:rsid w:val="005B06F9"/>
    <w:rsid w:val="005B0AA1"/>
    <w:rsid w:val="005B0CED"/>
    <w:rsid w:val="005B0E35"/>
    <w:rsid w:val="005B1593"/>
    <w:rsid w:val="005B1ED7"/>
    <w:rsid w:val="005B21D6"/>
    <w:rsid w:val="005B2275"/>
    <w:rsid w:val="005B237C"/>
    <w:rsid w:val="005B2470"/>
    <w:rsid w:val="005B2594"/>
    <w:rsid w:val="005B2953"/>
    <w:rsid w:val="005B2D8C"/>
    <w:rsid w:val="005B305C"/>
    <w:rsid w:val="005B3846"/>
    <w:rsid w:val="005B4137"/>
    <w:rsid w:val="005B4159"/>
    <w:rsid w:val="005B42F6"/>
    <w:rsid w:val="005B49A7"/>
    <w:rsid w:val="005B4CCE"/>
    <w:rsid w:val="005B4DD8"/>
    <w:rsid w:val="005B53F4"/>
    <w:rsid w:val="005B56EB"/>
    <w:rsid w:val="005B57B4"/>
    <w:rsid w:val="005B5867"/>
    <w:rsid w:val="005B5D42"/>
    <w:rsid w:val="005B61CF"/>
    <w:rsid w:val="005B62B8"/>
    <w:rsid w:val="005B632F"/>
    <w:rsid w:val="005B6385"/>
    <w:rsid w:val="005B6627"/>
    <w:rsid w:val="005B68C5"/>
    <w:rsid w:val="005B6A80"/>
    <w:rsid w:val="005B7331"/>
    <w:rsid w:val="005B7517"/>
    <w:rsid w:val="005B77FB"/>
    <w:rsid w:val="005B7E3E"/>
    <w:rsid w:val="005B7F47"/>
    <w:rsid w:val="005C02F7"/>
    <w:rsid w:val="005C05E8"/>
    <w:rsid w:val="005C07A0"/>
    <w:rsid w:val="005C0F16"/>
    <w:rsid w:val="005C1AC3"/>
    <w:rsid w:val="005C1AEF"/>
    <w:rsid w:val="005C23DA"/>
    <w:rsid w:val="005C2850"/>
    <w:rsid w:val="005C318D"/>
    <w:rsid w:val="005C3217"/>
    <w:rsid w:val="005C329D"/>
    <w:rsid w:val="005C3768"/>
    <w:rsid w:val="005C3D37"/>
    <w:rsid w:val="005C405C"/>
    <w:rsid w:val="005C44D3"/>
    <w:rsid w:val="005C44EA"/>
    <w:rsid w:val="005C471E"/>
    <w:rsid w:val="005C4BE1"/>
    <w:rsid w:val="005C4E38"/>
    <w:rsid w:val="005C530D"/>
    <w:rsid w:val="005C605A"/>
    <w:rsid w:val="005C60F4"/>
    <w:rsid w:val="005C6DFE"/>
    <w:rsid w:val="005C7455"/>
    <w:rsid w:val="005C7469"/>
    <w:rsid w:val="005C7BFE"/>
    <w:rsid w:val="005C7DA8"/>
    <w:rsid w:val="005D17D8"/>
    <w:rsid w:val="005D19C4"/>
    <w:rsid w:val="005D1F5B"/>
    <w:rsid w:val="005D23E6"/>
    <w:rsid w:val="005D2515"/>
    <w:rsid w:val="005D2524"/>
    <w:rsid w:val="005D267D"/>
    <w:rsid w:val="005D3030"/>
    <w:rsid w:val="005D33CB"/>
    <w:rsid w:val="005D3913"/>
    <w:rsid w:val="005D3921"/>
    <w:rsid w:val="005D46EF"/>
    <w:rsid w:val="005D4A14"/>
    <w:rsid w:val="005D5277"/>
    <w:rsid w:val="005D565D"/>
    <w:rsid w:val="005D576C"/>
    <w:rsid w:val="005D6040"/>
    <w:rsid w:val="005D6189"/>
    <w:rsid w:val="005D6361"/>
    <w:rsid w:val="005D6580"/>
    <w:rsid w:val="005D66DA"/>
    <w:rsid w:val="005E010A"/>
    <w:rsid w:val="005E080B"/>
    <w:rsid w:val="005E09F4"/>
    <w:rsid w:val="005E120C"/>
    <w:rsid w:val="005E14BC"/>
    <w:rsid w:val="005E1F6A"/>
    <w:rsid w:val="005E24DB"/>
    <w:rsid w:val="005E24F2"/>
    <w:rsid w:val="005E2E27"/>
    <w:rsid w:val="005E3063"/>
    <w:rsid w:val="005E3220"/>
    <w:rsid w:val="005E3635"/>
    <w:rsid w:val="005E3778"/>
    <w:rsid w:val="005E3E1A"/>
    <w:rsid w:val="005E3E96"/>
    <w:rsid w:val="005E3FE8"/>
    <w:rsid w:val="005E4416"/>
    <w:rsid w:val="005E4B81"/>
    <w:rsid w:val="005E4D8A"/>
    <w:rsid w:val="005E4F34"/>
    <w:rsid w:val="005E5BA1"/>
    <w:rsid w:val="005E645A"/>
    <w:rsid w:val="005E69DE"/>
    <w:rsid w:val="005E6D61"/>
    <w:rsid w:val="005E75F8"/>
    <w:rsid w:val="005E76D8"/>
    <w:rsid w:val="005E790E"/>
    <w:rsid w:val="005E79B9"/>
    <w:rsid w:val="005E7B4D"/>
    <w:rsid w:val="005E7E18"/>
    <w:rsid w:val="005F0203"/>
    <w:rsid w:val="005F0332"/>
    <w:rsid w:val="005F14FB"/>
    <w:rsid w:val="005F216E"/>
    <w:rsid w:val="005F2C31"/>
    <w:rsid w:val="005F35DE"/>
    <w:rsid w:val="005F36CF"/>
    <w:rsid w:val="005F3F56"/>
    <w:rsid w:val="005F4450"/>
    <w:rsid w:val="005F475E"/>
    <w:rsid w:val="005F5245"/>
    <w:rsid w:val="005F59DA"/>
    <w:rsid w:val="005F63AE"/>
    <w:rsid w:val="005F6681"/>
    <w:rsid w:val="005F67D0"/>
    <w:rsid w:val="005F6910"/>
    <w:rsid w:val="005F6F4F"/>
    <w:rsid w:val="005F709B"/>
    <w:rsid w:val="005F7491"/>
    <w:rsid w:val="005F76F3"/>
    <w:rsid w:val="005F7C82"/>
    <w:rsid w:val="005F7DC2"/>
    <w:rsid w:val="005F7F12"/>
    <w:rsid w:val="006003CA"/>
    <w:rsid w:val="00600AE3"/>
    <w:rsid w:val="00600EB4"/>
    <w:rsid w:val="00601071"/>
    <w:rsid w:val="00601324"/>
    <w:rsid w:val="00601356"/>
    <w:rsid w:val="00601410"/>
    <w:rsid w:val="0060168F"/>
    <w:rsid w:val="00601959"/>
    <w:rsid w:val="00602169"/>
    <w:rsid w:val="006021A0"/>
    <w:rsid w:val="0060246B"/>
    <w:rsid w:val="00602C93"/>
    <w:rsid w:val="00602CC7"/>
    <w:rsid w:val="00602D76"/>
    <w:rsid w:val="00603235"/>
    <w:rsid w:val="006034C2"/>
    <w:rsid w:val="006034F7"/>
    <w:rsid w:val="0060378F"/>
    <w:rsid w:val="006047E7"/>
    <w:rsid w:val="00604924"/>
    <w:rsid w:val="006055F3"/>
    <w:rsid w:val="00605609"/>
    <w:rsid w:val="00605D29"/>
    <w:rsid w:val="00605DCE"/>
    <w:rsid w:val="00605E2A"/>
    <w:rsid w:val="00606001"/>
    <w:rsid w:val="0060610F"/>
    <w:rsid w:val="00606345"/>
    <w:rsid w:val="00606746"/>
    <w:rsid w:val="00606AC1"/>
    <w:rsid w:val="00607147"/>
    <w:rsid w:val="00607822"/>
    <w:rsid w:val="00610213"/>
    <w:rsid w:val="006102A3"/>
    <w:rsid w:val="006104E9"/>
    <w:rsid w:val="006109AE"/>
    <w:rsid w:val="006122A4"/>
    <w:rsid w:val="00612DA7"/>
    <w:rsid w:val="0061341C"/>
    <w:rsid w:val="0061358B"/>
    <w:rsid w:val="006138C0"/>
    <w:rsid w:val="00613CB6"/>
    <w:rsid w:val="00613DF1"/>
    <w:rsid w:val="00613F63"/>
    <w:rsid w:val="006143A8"/>
    <w:rsid w:val="006144D9"/>
    <w:rsid w:val="00614B2B"/>
    <w:rsid w:val="00614DAB"/>
    <w:rsid w:val="00615094"/>
    <w:rsid w:val="00615237"/>
    <w:rsid w:val="0061527A"/>
    <w:rsid w:val="006152B0"/>
    <w:rsid w:val="00615495"/>
    <w:rsid w:val="00615808"/>
    <w:rsid w:val="00616113"/>
    <w:rsid w:val="00616A53"/>
    <w:rsid w:val="00616A61"/>
    <w:rsid w:val="00616DA9"/>
    <w:rsid w:val="00617142"/>
    <w:rsid w:val="00617442"/>
    <w:rsid w:val="00617825"/>
    <w:rsid w:val="00617A52"/>
    <w:rsid w:val="00617BDF"/>
    <w:rsid w:val="0062019E"/>
    <w:rsid w:val="00620A95"/>
    <w:rsid w:val="00620B48"/>
    <w:rsid w:val="00620D0C"/>
    <w:rsid w:val="0062159C"/>
    <w:rsid w:val="00621729"/>
    <w:rsid w:val="00621841"/>
    <w:rsid w:val="0062209B"/>
    <w:rsid w:val="0062268A"/>
    <w:rsid w:val="00622BA2"/>
    <w:rsid w:val="00622BE7"/>
    <w:rsid w:val="00623736"/>
    <w:rsid w:val="006237ED"/>
    <w:rsid w:val="00623BEF"/>
    <w:rsid w:val="00623DEF"/>
    <w:rsid w:val="00623F91"/>
    <w:rsid w:val="0062402E"/>
    <w:rsid w:val="0062419C"/>
    <w:rsid w:val="00624812"/>
    <w:rsid w:val="0062482A"/>
    <w:rsid w:val="00624EFF"/>
    <w:rsid w:val="00625173"/>
    <w:rsid w:val="006252AD"/>
    <w:rsid w:val="006264C8"/>
    <w:rsid w:val="00626C3C"/>
    <w:rsid w:val="00626D20"/>
    <w:rsid w:val="00627113"/>
    <w:rsid w:val="006271A4"/>
    <w:rsid w:val="00627738"/>
    <w:rsid w:val="00627860"/>
    <w:rsid w:val="00630553"/>
    <w:rsid w:val="00631281"/>
    <w:rsid w:val="00631298"/>
    <w:rsid w:val="0063184C"/>
    <w:rsid w:val="00631913"/>
    <w:rsid w:val="00631A00"/>
    <w:rsid w:val="00631C87"/>
    <w:rsid w:val="00631E83"/>
    <w:rsid w:val="00631F7A"/>
    <w:rsid w:val="006328FC"/>
    <w:rsid w:val="00633234"/>
    <w:rsid w:val="006332C5"/>
    <w:rsid w:val="0063355A"/>
    <w:rsid w:val="006341CF"/>
    <w:rsid w:val="0063457B"/>
    <w:rsid w:val="00634A6C"/>
    <w:rsid w:val="00634AA7"/>
    <w:rsid w:val="00634D75"/>
    <w:rsid w:val="00635614"/>
    <w:rsid w:val="006362DA"/>
    <w:rsid w:val="0063632E"/>
    <w:rsid w:val="006365A0"/>
    <w:rsid w:val="00637942"/>
    <w:rsid w:val="00637D8E"/>
    <w:rsid w:val="00640608"/>
    <w:rsid w:val="00640666"/>
    <w:rsid w:val="00640F04"/>
    <w:rsid w:val="0064162C"/>
    <w:rsid w:val="0064163A"/>
    <w:rsid w:val="00641819"/>
    <w:rsid w:val="00641D23"/>
    <w:rsid w:val="006422F3"/>
    <w:rsid w:val="0064230E"/>
    <w:rsid w:val="006425F3"/>
    <w:rsid w:val="00642B9C"/>
    <w:rsid w:val="00642F4D"/>
    <w:rsid w:val="00643B5B"/>
    <w:rsid w:val="00643E52"/>
    <w:rsid w:val="0064460F"/>
    <w:rsid w:val="00644A43"/>
    <w:rsid w:val="00644A69"/>
    <w:rsid w:val="00644E16"/>
    <w:rsid w:val="00645053"/>
    <w:rsid w:val="006451FD"/>
    <w:rsid w:val="006455B5"/>
    <w:rsid w:val="00645926"/>
    <w:rsid w:val="00645CD6"/>
    <w:rsid w:val="00645CE9"/>
    <w:rsid w:val="006461EA"/>
    <w:rsid w:val="00646255"/>
    <w:rsid w:val="006468B1"/>
    <w:rsid w:val="00646CE9"/>
    <w:rsid w:val="00646F12"/>
    <w:rsid w:val="00646FA9"/>
    <w:rsid w:val="00647DC2"/>
    <w:rsid w:val="00647E70"/>
    <w:rsid w:val="0065009E"/>
    <w:rsid w:val="006501A0"/>
    <w:rsid w:val="00650533"/>
    <w:rsid w:val="00650DE0"/>
    <w:rsid w:val="006512E9"/>
    <w:rsid w:val="00651377"/>
    <w:rsid w:val="00651780"/>
    <w:rsid w:val="0065186D"/>
    <w:rsid w:val="006520CB"/>
    <w:rsid w:val="0065244C"/>
    <w:rsid w:val="00652822"/>
    <w:rsid w:val="00652A9F"/>
    <w:rsid w:val="00652BB1"/>
    <w:rsid w:val="00652DC0"/>
    <w:rsid w:val="006530CD"/>
    <w:rsid w:val="006539CB"/>
    <w:rsid w:val="00653B2C"/>
    <w:rsid w:val="00653FB1"/>
    <w:rsid w:val="00653FEF"/>
    <w:rsid w:val="006541DA"/>
    <w:rsid w:val="00654757"/>
    <w:rsid w:val="00654BDC"/>
    <w:rsid w:val="00654E61"/>
    <w:rsid w:val="00654F21"/>
    <w:rsid w:val="00655CB7"/>
    <w:rsid w:val="006560BD"/>
    <w:rsid w:val="00657020"/>
    <w:rsid w:val="006571DA"/>
    <w:rsid w:val="0065737E"/>
    <w:rsid w:val="006573CE"/>
    <w:rsid w:val="006577EA"/>
    <w:rsid w:val="00657CED"/>
    <w:rsid w:val="00660016"/>
    <w:rsid w:val="0066005E"/>
    <w:rsid w:val="00660596"/>
    <w:rsid w:val="006607EC"/>
    <w:rsid w:val="00662E8E"/>
    <w:rsid w:val="00663EAB"/>
    <w:rsid w:val="00664F3D"/>
    <w:rsid w:val="00666662"/>
    <w:rsid w:val="00667183"/>
    <w:rsid w:val="006673CF"/>
    <w:rsid w:val="00667C7D"/>
    <w:rsid w:val="006708F0"/>
    <w:rsid w:val="00670979"/>
    <w:rsid w:val="00670AA2"/>
    <w:rsid w:val="00670FE5"/>
    <w:rsid w:val="00671188"/>
    <w:rsid w:val="00671283"/>
    <w:rsid w:val="00671319"/>
    <w:rsid w:val="00671329"/>
    <w:rsid w:val="0067175B"/>
    <w:rsid w:val="00672146"/>
    <w:rsid w:val="006721D1"/>
    <w:rsid w:val="00672A1C"/>
    <w:rsid w:val="00672B99"/>
    <w:rsid w:val="00672F40"/>
    <w:rsid w:val="00674D1D"/>
    <w:rsid w:val="00674E06"/>
    <w:rsid w:val="00675B2B"/>
    <w:rsid w:val="00675DC1"/>
    <w:rsid w:val="00675DEE"/>
    <w:rsid w:val="00675DF5"/>
    <w:rsid w:val="00675E47"/>
    <w:rsid w:val="00676115"/>
    <w:rsid w:val="0067625E"/>
    <w:rsid w:val="00676CC8"/>
    <w:rsid w:val="00677983"/>
    <w:rsid w:val="00677B0D"/>
    <w:rsid w:val="00680308"/>
    <w:rsid w:val="006804B2"/>
    <w:rsid w:val="00680C40"/>
    <w:rsid w:val="00680C7E"/>
    <w:rsid w:val="006811F2"/>
    <w:rsid w:val="00681AA9"/>
    <w:rsid w:val="00681B8F"/>
    <w:rsid w:val="00681F32"/>
    <w:rsid w:val="00681F80"/>
    <w:rsid w:val="006820CA"/>
    <w:rsid w:val="006824D9"/>
    <w:rsid w:val="00682F42"/>
    <w:rsid w:val="00683502"/>
    <w:rsid w:val="00683B94"/>
    <w:rsid w:val="00683BA9"/>
    <w:rsid w:val="00683C77"/>
    <w:rsid w:val="00683E1F"/>
    <w:rsid w:val="0068450D"/>
    <w:rsid w:val="006846AC"/>
    <w:rsid w:val="00685A62"/>
    <w:rsid w:val="00686E66"/>
    <w:rsid w:val="006873A6"/>
    <w:rsid w:val="00687E0C"/>
    <w:rsid w:val="00690055"/>
    <w:rsid w:val="00690FE6"/>
    <w:rsid w:val="006915DD"/>
    <w:rsid w:val="006916CB"/>
    <w:rsid w:val="00691D0E"/>
    <w:rsid w:val="00692360"/>
    <w:rsid w:val="00692849"/>
    <w:rsid w:val="00692D65"/>
    <w:rsid w:val="00692D8F"/>
    <w:rsid w:val="006936A3"/>
    <w:rsid w:val="00693907"/>
    <w:rsid w:val="006942C1"/>
    <w:rsid w:val="006943B1"/>
    <w:rsid w:val="00694510"/>
    <w:rsid w:val="00694569"/>
    <w:rsid w:val="006957BA"/>
    <w:rsid w:val="0069596C"/>
    <w:rsid w:val="00695B24"/>
    <w:rsid w:val="00695D48"/>
    <w:rsid w:val="006966C8"/>
    <w:rsid w:val="00696D40"/>
    <w:rsid w:val="00696F6F"/>
    <w:rsid w:val="00697220"/>
    <w:rsid w:val="006A0111"/>
    <w:rsid w:val="006A03D7"/>
    <w:rsid w:val="006A099F"/>
    <w:rsid w:val="006A145F"/>
    <w:rsid w:val="006A17A2"/>
    <w:rsid w:val="006A1AD5"/>
    <w:rsid w:val="006A2411"/>
    <w:rsid w:val="006A2A18"/>
    <w:rsid w:val="006A2B03"/>
    <w:rsid w:val="006A2C84"/>
    <w:rsid w:val="006A2FCB"/>
    <w:rsid w:val="006A361A"/>
    <w:rsid w:val="006A3E6E"/>
    <w:rsid w:val="006A41E8"/>
    <w:rsid w:val="006A524E"/>
    <w:rsid w:val="006A5B9D"/>
    <w:rsid w:val="006A6646"/>
    <w:rsid w:val="006A691F"/>
    <w:rsid w:val="006A7230"/>
    <w:rsid w:val="006A7400"/>
    <w:rsid w:val="006A761C"/>
    <w:rsid w:val="006A7771"/>
    <w:rsid w:val="006A7E9B"/>
    <w:rsid w:val="006B02B7"/>
    <w:rsid w:val="006B09EC"/>
    <w:rsid w:val="006B0ABA"/>
    <w:rsid w:val="006B0D9C"/>
    <w:rsid w:val="006B0FF6"/>
    <w:rsid w:val="006B1B18"/>
    <w:rsid w:val="006B23DC"/>
    <w:rsid w:val="006B2B2C"/>
    <w:rsid w:val="006B2EC0"/>
    <w:rsid w:val="006B3306"/>
    <w:rsid w:val="006B4B03"/>
    <w:rsid w:val="006B5197"/>
    <w:rsid w:val="006B5886"/>
    <w:rsid w:val="006B5D35"/>
    <w:rsid w:val="006B5EB6"/>
    <w:rsid w:val="006B66F0"/>
    <w:rsid w:val="006C0215"/>
    <w:rsid w:val="006C06F0"/>
    <w:rsid w:val="006C0859"/>
    <w:rsid w:val="006C17F4"/>
    <w:rsid w:val="006C1804"/>
    <w:rsid w:val="006C1890"/>
    <w:rsid w:val="006C1C97"/>
    <w:rsid w:val="006C29B2"/>
    <w:rsid w:val="006C2C41"/>
    <w:rsid w:val="006C2C67"/>
    <w:rsid w:val="006C33BD"/>
    <w:rsid w:val="006C3763"/>
    <w:rsid w:val="006C3DC4"/>
    <w:rsid w:val="006C3E23"/>
    <w:rsid w:val="006C40A9"/>
    <w:rsid w:val="006C4AE1"/>
    <w:rsid w:val="006C4E0C"/>
    <w:rsid w:val="006C4EA8"/>
    <w:rsid w:val="006C512C"/>
    <w:rsid w:val="006C5309"/>
    <w:rsid w:val="006C54BA"/>
    <w:rsid w:val="006C54FD"/>
    <w:rsid w:val="006C576F"/>
    <w:rsid w:val="006C5E2B"/>
    <w:rsid w:val="006C6167"/>
    <w:rsid w:val="006C6BAE"/>
    <w:rsid w:val="006C71C5"/>
    <w:rsid w:val="006C750A"/>
    <w:rsid w:val="006C776F"/>
    <w:rsid w:val="006C7772"/>
    <w:rsid w:val="006D029A"/>
    <w:rsid w:val="006D0836"/>
    <w:rsid w:val="006D2C98"/>
    <w:rsid w:val="006D32A7"/>
    <w:rsid w:val="006D394B"/>
    <w:rsid w:val="006D3BF9"/>
    <w:rsid w:val="006D42E4"/>
    <w:rsid w:val="006D48CE"/>
    <w:rsid w:val="006D4E8A"/>
    <w:rsid w:val="006D4F17"/>
    <w:rsid w:val="006D5260"/>
    <w:rsid w:val="006D5861"/>
    <w:rsid w:val="006D58A4"/>
    <w:rsid w:val="006D5AD2"/>
    <w:rsid w:val="006D5FD4"/>
    <w:rsid w:val="006D6036"/>
    <w:rsid w:val="006D6042"/>
    <w:rsid w:val="006D6181"/>
    <w:rsid w:val="006D6638"/>
    <w:rsid w:val="006D66C9"/>
    <w:rsid w:val="006D6826"/>
    <w:rsid w:val="006D6874"/>
    <w:rsid w:val="006D6A63"/>
    <w:rsid w:val="006D6D7E"/>
    <w:rsid w:val="006D72CD"/>
    <w:rsid w:val="006D742A"/>
    <w:rsid w:val="006D746A"/>
    <w:rsid w:val="006D7EE8"/>
    <w:rsid w:val="006E050E"/>
    <w:rsid w:val="006E0D5A"/>
    <w:rsid w:val="006E0E7B"/>
    <w:rsid w:val="006E1C21"/>
    <w:rsid w:val="006E1D81"/>
    <w:rsid w:val="006E1E00"/>
    <w:rsid w:val="006E1E6C"/>
    <w:rsid w:val="006E21C7"/>
    <w:rsid w:val="006E22E5"/>
    <w:rsid w:val="006E26CE"/>
    <w:rsid w:val="006E2C04"/>
    <w:rsid w:val="006E2E9E"/>
    <w:rsid w:val="006E33C6"/>
    <w:rsid w:val="006E3681"/>
    <w:rsid w:val="006E3D11"/>
    <w:rsid w:val="006E3FC5"/>
    <w:rsid w:val="006E409C"/>
    <w:rsid w:val="006E4B87"/>
    <w:rsid w:val="006E5B19"/>
    <w:rsid w:val="006E679A"/>
    <w:rsid w:val="006E67E6"/>
    <w:rsid w:val="006E6859"/>
    <w:rsid w:val="006E6BD7"/>
    <w:rsid w:val="006E7688"/>
    <w:rsid w:val="006E7830"/>
    <w:rsid w:val="006E7A1D"/>
    <w:rsid w:val="006F0438"/>
    <w:rsid w:val="006F0BED"/>
    <w:rsid w:val="006F0CB5"/>
    <w:rsid w:val="006F0D7B"/>
    <w:rsid w:val="006F22F5"/>
    <w:rsid w:val="006F2E8F"/>
    <w:rsid w:val="006F3093"/>
    <w:rsid w:val="006F3749"/>
    <w:rsid w:val="006F3E47"/>
    <w:rsid w:val="006F3FCF"/>
    <w:rsid w:val="006F42CA"/>
    <w:rsid w:val="006F4772"/>
    <w:rsid w:val="006F543F"/>
    <w:rsid w:val="006F5855"/>
    <w:rsid w:val="006F58E7"/>
    <w:rsid w:val="006F5911"/>
    <w:rsid w:val="006F6738"/>
    <w:rsid w:val="006F6CFB"/>
    <w:rsid w:val="006F73FD"/>
    <w:rsid w:val="006F7506"/>
    <w:rsid w:val="006F772E"/>
    <w:rsid w:val="006F7961"/>
    <w:rsid w:val="006F7D71"/>
    <w:rsid w:val="0070065D"/>
    <w:rsid w:val="00700B76"/>
    <w:rsid w:val="00700D23"/>
    <w:rsid w:val="007011B1"/>
    <w:rsid w:val="00701342"/>
    <w:rsid w:val="00701EF7"/>
    <w:rsid w:val="007020A5"/>
    <w:rsid w:val="00702139"/>
    <w:rsid w:val="007024FD"/>
    <w:rsid w:val="0070250F"/>
    <w:rsid w:val="00702B5F"/>
    <w:rsid w:val="00702CC0"/>
    <w:rsid w:val="0070323B"/>
    <w:rsid w:val="007033AF"/>
    <w:rsid w:val="007033C5"/>
    <w:rsid w:val="007033DE"/>
    <w:rsid w:val="0070385D"/>
    <w:rsid w:val="00703C0B"/>
    <w:rsid w:val="007043D4"/>
    <w:rsid w:val="00704532"/>
    <w:rsid w:val="007046C9"/>
    <w:rsid w:val="00704760"/>
    <w:rsid w:val="007049BA"/>
    <w:rsid w:val="00704A21"/>
    <w:rsid w:val="00705341"/>
    <w:rsid w:val="0070548C"/>
    <w:rsid w:val="00705C29"/>
    <w:rsid w:val="0070658A"/>
    <w:rsid w:val="00706884"/>
    <w:rsid w:val="00706A6D"/>
    <w:rsid w:val="00706B18"/>
    <w:rsid w:val="00707629"/>
    <w:rsid w:val="00710040"/>
    <w:rsid w:val="007103CF"/>
    <w:rsid w:val="007104F7"/>
    <w:rsid w:val="007108D6"/>
    <w:rsid w:val="00711079"/>
    <w:rsid w:val="007116F1"/>
    <w:rsid w:val="00711B06"/>
    <w:rsid w:val="00711EBB"/>
    <w:rsid w:val="00712679"/>
    <w:rsid w:val="00713348"/>
    <w:rsid w:val="007133FC"/>
    <w:rsid w:val="00713DE5"/>
    <w:rsid w:val="00713FA4"/>
    <w:rsid w:val="00713FD5"/>
    <w:rsid w:val="00713FD6"/>
    <w:rsid w:val="00713FE8"/>
    <w:rsid w:val="00714D23"/>
    <w:rsid w:val="007156CC"/>
    <w:rsid w:val="0071588A"/>
    <w:rsid w:val="0071588C"/>
    <w:rsid w:val="0071598F"/>
    <w:rsid w:val="007161E2"/>
    <w:rsid w:val="00716774"/>
    <w:rsid w:val="00716B2C"/>
    <w:rsid w:val="00716E7A"/>
    <w:rsid w:val="00717AB0"/>
    <w:rsid w:val="00720A34"/>
    <w:rsid w:val="00720C2B"/>
    <w:rsid w:val="007213C2"/>
    <w:rsid w:val="00721547"/>
    <w:rsid w:val="007215A3"/>
    <w:rsid w:val="00721ABC"/>
    <w:rsid w:val="00721E18"/>
    <w:rsid w:val="00721EFE"/>
    <w:rsid w:val="00721F26"/>
    <w:rsid w:val="00722005"/>
    <w:rsid w:val="0072211B"/>
    <w:rsid w:val="007229B7"/>
    <w:rsid w:val="007234BF"/>
    <w:rsid w:val="00724E04"/>
    <w:rsid w:val="00724E2D"/>
    <w:rsid w:val="00725062"/>
    <w:rsid w:val="00725334"/>
    <w:rsid w:val="00725652"/>
    <w:rsid w:val="0072576D"/>
    <w:rsid w:val="0072617A"/>
    <w:rsid w:val="00726ABF"/>
    <w:rsid w:val="00726F01"/>
    <w:rsid w:val="007272D0"/>
    <w:rsid w:val="00727774"/>
    <w:rsid w:val="00727860"/>
    <w:rsid w:val="00727F1F"/>
    <w:rsid w:val="007300A5"/>
    <w:rsid w:val="007304A6"/>
    <w:rsid w:val="00730506"/>
    <w:rsid w:val="0073071D"/>
    <w:rsid w:val="00730759"/>
    <w:rsid w:val="0073245D"/>
    <w:rsid w:val="00732707"/>
    <w:rsid w:val="007327B7"/>
    <w:rsid w:val="00732C37"/>
    <w:rsid w:val="00732C66"/>
    <w:rsid w:val="007336AF"/>
    <w:rsid w:val="00734A5F"/>
    <w:rsid w:val="00734BB6"/>
    <w:rsid w:val="00735073"/>
    <w:rsid w:val="00735E5A"/>
    <w:rsid w:val="00736042"/>
    <w:rsid w:val="00736758"/>
    <w:rsid w:val="007367FE"/>
    <w:rsid w:val="00736DBB"/>
    <w:rsid w:val="00737039"/>
    <w:rsid w:val="0073720D"/>
    <w:rsid w:val="007373B0"/>
    <w:rsid w:val="00737957"/>
    <w:rsid w:val="00737BB0"/>
    <w:rsid w:val="00737F0F"/>
    <w:rsid w:val="007404D2"/>
    <w:rsid w:val="00740D2A"/>
    <w:rsid w:val="00741224"/>
    <w:rsid w:val="00741B57"/>
    <w:rsid w:val="00741FC1"/>
    <w:rsid w:val="00742071"/>
    <w:rsid w:val="007424A2"/>
    <w:rsid w:val="00742996"/>
    <w:rsid w:val="00742A62"/>
    <w:rsid w:val="00742DA8"/>
    <w:rsid w:val="007430C9"/>
    <w:rsid w:val="00743554"/>
    <w:rsid w:val="00743A40"/>
    <w:rsid w:val="00744358"/>
    <w:rsid w:val="00744905"/>
    <w:rsid w:val="00745029"/>
    <w:rsid w:val="00745518"/>
    <w:rsid w:val="0074574E"/>
    <w:rsid w:val="00745CE0"/>
    <w:rsid w:val="00745D9F"/>
    <w:rsid w:val="00745FA2"/>
    <w:rsid w:val="00746BC6"/>
    <w:rsid w:val="00747738"/>
    <w:rsid w:val="00747EB4"/>
    <w:rsid w:val="00750705"/>
    <w:rsid w:val="00750BB3"/>
    <w:rsid w:val="0075178C"/>
    <w:rsid w:val="0075223A"/>
    <w:rsid w:val="0075234B"/>
    <w:rsid w:val="00752F8B"/>
    <w:rsid w:val="00753ADC"/>
    <w:rsid w:val="00753FF9"/>
    <w:rsid w:val="007543D8"/>
    <w:rsid w:val="007546D1"/>
    <w:rsid w:val="00754889"/>
    <w:rsid w:val="00754BA6"/>
    <w:rsid w:val="0075588B"/>
    <w:rsid w:val="00755C07"/>
    <w:rsid w:val="0075606B"/>
    <w:rsid w:val="0075610D"/>
    <w:rsid w:val="0075672B"/>
    <w:rsid w:val="00756971"/>
    <w:rsid w:val="00756AEE"/>
    <w:rsid w:val="00756DE2"/>
    <w:rsid w:val="0075758E"/>
    <w:rsid w:val="007576FF"/>
    <w:rsid w:val="007608A9"/>
    <w:rsid w:val="00760901"/>
    <w:rsid w:val="0076176B"/>
    <w:rsid w:val="007617D5"/>
    <w:rsid w:val="00761DDD"/>
    <w:rsid w:val="00761ED1"/>
    <w:rsid w:val="00761F6F"/>
    <w:rsid w:val="00762526"/>
    <w:rsid w:val="0076391C"/>
    <w:rsid w:val="007646B5"/>
    <w:rsid w:val="00764AD1"/>
    <w:rsid w:val="00764DE5"/>
    <w:rsid w:val="00764F1A"/>
    <w:rsid w:val="0076593C"/>
    <w:rsid w:val="0076599A"/>
    <w:rsid w:val="007660E0"/>
    <w:rsid w:val="00766258"/>
    <w:rsid w:val="0076652F"/>
    <w:rsid w:val="00766C64"/>
    <w:rsid w:val="007679C3"/>
    <w:rsid w:val="00767DE4"/>
    <w:rsid w:val="00770333"/>
    <w:rsid w:val="00770CC9"/>
    <w:rsid w:val="007715B9"/>
    <w:rsid w:val="007728CF"/>
    <w:rsid w:val="00772CCB"/>
    <w:rsid w:val="00772ED7"/>
    <w:rsid w:val="0077390F"/>
    <w:rsid w:val="00773B1F"/>
    <w:rsid w:val="00773E30"/>
    <w:rsid w:val="00774D48"/>
    <w:rsid w:val="007755FF"/>
    <w:rsid w:val="00775AFF"/>
    <w:rsid w:val="00775FA6"/>
    <w:rsid w:val="007764EE"/>
    <w:rsid w:val="007765EF"/>
    <w:rsid w:val="00776664"/>
    <w:rsid w:val="00776BE4"/>
    <w:rsid w:val="00776D6A"/>
    <w:rsid w:val="00776F7A"/>
    <w:rsid w:val="00777AA2"/>
    <w:rsid w:val="00777EAD"/>
    <w:rsid w:val="007800E6"/>
    <w:rsid w:val="007803CE"/>
    <w:rsid w:val="0078072F"/>
    <w:rsid w:val="00781773"/>
    <w:rsid w:val="00781807"/>
    <w:rsid w:val="00781BF4"/>
    <w:rsid w:val="00781CAE"/>
    <w:rsid w:val="00781D4B"/>
    <w:rsid w:val="00781EBD"/>
    <w:rsid w:val="0078213C"/>
    <w:rsid w:val="00782253"/>
    <w:rsid w:val="00782BFF"/>
    <w:rsid w:val="00782C23"/>
    <w:rsid w:val="00783F38"/>
    <w:rsid w:val="00784112"/>
    <w:rsid w:val="00784B23"/>
    <w:rsid w:val="00784CC6"/>
    <w:rsid w:val="0078509C"/>
    <w:rsid w:val="007859C3"/>
    <w:rsid w:val="00785E62"/>
    <w:rsid w:val="00785E72"/>
    <w:rsid w:val="00786018"/>
    <w:rsid w:val="007860E9"/>
    <w:rsid w:val="007867B9"/>
    <w:rsid w:val="00786E6B"/>
    <w:rsid w:val="00787407"/>
    <w:rsid w:val="0078774C"/>
    <w:rsid w:val="00790050"/>
    <w:rsid w:val="00790393"/>
    <w:rsid w:val="0079046D"/>
    <w:rsid w:val="00790664"/>
    <w:rsid w:val="007909B3"/>
    <w:rsid w:val="007910B2"/>
    <w:rsid w:val="00791F2B"/>
    <w:rsid w:val="00791F35"/>
    <w:rsid w:val="0079206F"/>
    <w:rsid w:val="007923F4"/>
    <w:rsid w:val="00792572"/>
    <w:rsid w:val="00793281"/>
    <w:rsid w:val="00793317"/>
    <w:rsid w:val="00793410"/>
    <w:rsid w:val="007942B9"/>
    <w:rsid w:val="00795037"/>
    <w:rsid w:val="007955D0"/>
    <w:rsid w:val="0079581B"/>
    <w:rsid w:val="00795CFD"/>
    <w:rsid w:val="00796628"/>
    <w:rsid w:val="00796723"/>
    <w:rsid w:val="00796973"/>
    <w:rsid w:val="00796A72"/>
    <w:rsid w:val="00796DC0"/>
    <w:rsid w:val="00797021"/>
    <w:rsid w:val="00797A77"/>
    <w:rsid w:val="00797BF5"/>
    <w:rsid w:val="00797DF4"/>
    <w:rsid w:val="007A0106"/>
    <w:rsid w:val="007A0B51"/>
    <w:rsid w:val="007A0FCB"/>
    <w:rsid w:val="007A2251"/>
    <w:rsid w:val="007A2837"/>
    <w:rsid w:val="007A28BF"/>
    <w:rsid w:val="007A2BBE"/>
    <w:rsid w:val="007A2F06"/>
    <w:rsid w:val="007A2FCA"/>
    <w:rsid w:val="007A30BE"/>
    <w:rsid w:val="007A31E4"/>
    <w:rsid w:val="007A33DE"/>
    <w:rsid w:val="007A4045"/>
    <w:rsid w:val="007A5627"/>
    <w:rsid w:val="007A58AE"/>
    <w:rsid w:val="007A5C32"/>
    <w:rsid w:val="007A5CC3"/>
    <w:rsid w:val="007A6214"/>
    <w:rsid w:val="007A658A"/>
    <w:rsid w:val="007A6C51"/>
    <w:rsid w:val="007B038D"/>
    <w:rsid w:val="007B0AC4"/>
    <w:rsid w:val="007B0EA8"/>
    <w:rsid w:val="007B11CE"/>
    <w:rsid w:val="007B1581"/>
    <w:rsid w:val="007B1745"/>
    <w:rsid w:val="007B1855"/>
    <w:rsid w:val="007B1F05"/>
    <w:rsid w:val="007B20C4"/>
    <w:rsid w:val="007B21B1"/>
    <w:rsid w:val="007B23DF"/>
    <w:rsid w:val="007B2875"/>
    <w:rsid w:val="007B2923"/>
    <w:rsid w:val="007B2FB2"/>
    <w:rsid w:val="007B3285"/>
    <w:rsid w:val="007B3474"/>
    <w:rsid w:val="007B4CA7"/>
    <w:rsid w:val="007B4EC3"/>
    <w:rsid w:val="007B5899"/>
    <w:rsid w:val="007B6AD0"/>
    <w:rsid w:val="007B7010"/>
    <w:rsid w:val="007B71A3"/>
    <w:rsid w:val="007B7980"/>
    <w:rsid w:val="007B7B5E"/>
    <w:rsid w:val="007C0ADA"/>
    <w:rsid w:val="007C0B8A"/>
    <w:rsid w:val="007C122E"/>
    <w:rsid w:val="007C131A"/>
    <w:rsid w:val="007C173A"/>
    <w:rsid w:val="007C19EE"/>
    <w:rsid w:val="007C1B8A"/>
    <w:rsid w:val="007C1D02"/>
    <w:rsid w:val="007C201C"/>
    <w:rsid w:val="007C23FE"/>
    <w:rsid w:val="007C266E"/>
    <w:rsid w:val="007C28CF"/>
    <w:rsid w:val="007C3188"/>
    <w:rsid w:val="007C3322"/>
    <w:rsid w:val="007C3490"/>
    <w:rsid w:val="007C37DC"/>
    <w:rsid w:val="007C37F0"/>
    <w:rsid w:val="007C382F"/>
    <w:rsid w:val="007C3BFD"/>
    <w:rsid w:val="007C3E1C"/>
    <w:rsid w:val="007C3EF5"/>
    <w:rsid w:val="007C3FB0"/>
    <w:rsid w:val="007C46A9"/>
    <w:rsid w:val="007C4CEB"/>
    <w:rsid w:val="007C51C9"/>
    <w:rsid w:val="007C5384"/>
    <w:rsid w:val="007C5690"/>
    <w:rsid w:val="007C5B42"/>
    <w:rsid w:val="007C6033"/>
    <w:rsid w:val="007C63F3"/>
    <w:rsid w:val="007C6489"/>
    <w:rsid w:val="007C6A6F"/>
    <w:rsid w:val="007C6B7F"/>
    <w:rsid w:val="007C6C10"/>
    <w:rsid w:val="007C6E88"/>
    <w:rsid w:val="007C71E2"/>
    <w:rsid w:val="007C7904"/>
    <w:rsid w:val="007D001A"/>
    <w:rsid w:val="007D017C"/>
    <w:rsid w:val="007D0478"/>
    <w:rsid w:val="007D070E"/>
    <w:rsid w:val="007D0942"/>
    <w:rsid w:val="007D0E6C"/>
    <w:rsid w:val="007D0F72"/>
    <w:rsid w:val="007D1251"/>
    <w:rsid w:val="007D16CB"/>
    <w:rsid w:val="007D1E19"/>
    <w:rsid w:val="007D2428"/>
    <w:rsid w:val="007D2F75"/>
    <w:rsid w:val="007D2FB6"/>
    <w:rsid w:val="007D469E"/>
    <w:rsid w:val="007D46B3"/>
    <w:rsid w:val="007D49F6"/>
    <w:rsid w:val="007D4FF6"/>
    <w:rsid w:val="007D566B"/>
    <w:rsid w:val="007D602B"/>
    <w:rsid w:val="007D634A"/>
    <w:rsid w:val="007D75E7"/>
    <w:rsid w:val="007D7E62"/>
    <w:rsid w:val="007E00E0"/>
    <w:rsid w:val="007E02EE"/>
    <w:rsid w:val="007E0567"/>
    <w:rsid w:val="007E0619"/>
    <w:rsid w:val="007E06F4"/>
    <w:rsid w:val="007E09F8"/>
    <w:rsid w:val="007E0BC1"/>
    <w:rsid w:val="007E14E7"/>
    <w:rsid w:val="007E1646"/>
    <w:rsid w:val="007E26C0"/>
    <w:rsid w:val="007E2931"/>
    <w:rsid w:val="007E315F"/>
    <w:rsid w:val="007E3378"/>
    <w:rsid w:val="007E346A"/>
    <w:rsid w:val="007E3663"/>
    <w:rsid w:val="007E444E"/>
    <w:rsid w:val="007E45A1"/>
    <w:rsid w:val="007E468D"/>
    <w:rsid w:val="007E47AC"/>
    <w:rsid w:val="007E49DE"/>
    <w:rsid w:val="007E4C75"/>
    <w:rsid w:val="007E4D04"/>
    <w:rsid w:val="007E4D4F"/>
    <w:rsid w:val="007E5124"/>
    <w:rsid w:val="007E526B"/>
    <w:rsid w:val="007E5D50"/>
    <w:rsid w:val="007E6266"/>
    <w:rsid w:val="007E6799"/>
    <w:rsid w:val="007E6922"/>
    <w:rsid w:val="007E7682"/>
    <w:rsid w:val="007E774B"/>
    <w:rsid w:val="007F02EC"/>
    <w:rsid w:val="007F0662"/>
    <w:rsid w:val="007F0EB6"/>
    <w:rsid w:val="007F12C5"/>
    <w:rsid w:val="007F18A4"/>
    <w:rsid w:val="007F2E47"/>
    <w:rsid w:val="007F3800"/>
    <w:rsid w:val="007F3ABF"/>
    <w:rsid w:val="007F3D6F"/>
    <w:rsid w:val="007F3D82"/>
    <w:rsid w:val="007F3E06"/>
    <w:rsid w:val="007F40D6"/>
    <w:rsid w:val="007F4BE8"/>
    <w:rsid w:val="007F4D35"/>
    <w:rsid w:val="007F4FFB"/>
    <w:rsid w:val="007F579C"/>
    <w:rsid w:val="007F5B81"/>
    <w:rsid w:val="007F608A"/>
    <w:rsid w:val="007F671B"/>
    <w:rsid w:val="007F707E"/>
    <w:rsid w:val="007F752A"/>
    <w:rsid w:val="007F7583"/>
    <w:rsid w:val="008007D4"/>
    <w:rsid w:val="00801677"/>
    <w:rsid w:val="008017C8"/>
    <w:rsid w:val="008018CA"/>
    <w:rsid w:val="00801AFD"/>
    <w:rsid w:val="008021A1"/>
    <w:rsid w:val="008022D3"/>
    <w:rsid w:val="008024A1"/>
    <w:rsid w:val="00802A49"/>
    <w:rsid w:val="00802AF2"/>
    <w:rsid w:val="00802BDB"/>
    <w:rsid w:val="00802E41"/>
    <w:rsid w:val="008031F0"/>
    <w:rsid w:val="0080345B"/>
    <w:rsid w:val="00803527"/>
    <w:rsid w:val="00804378"/>
    <w:rsid w:val="00804A19"/>
    <w:rsid w:val="00804D49"/>
    <w:rsid w:val="008053B8"/>
    <w:rsid w:val="00805BBB"/>
    <w:rsid w:val="00805E29"/>
    <w:rsid w:val="008060CD"/>
    <w:rsid w:val="008061C7"/>
    <w:rsid w:val="008064D9"/>
    <w:rsid w:val="00806AA2"/>
    <w:rsid w:val="00807280"/>
    <w:rsid w:val="008075BF"/>
    <w:rsid w:val="00807A3A"/>
    <w:rsid w:val="00807C94"/>
    <w:rsid w:val="0081009D"/>
    <w:rsid w:val="008102CC"/>
    <w:rsid w:val="00810691"/>
    <w:rsid w:val="0081075D"/>
    <w:rsid w:val="00810894"/>
    <w:rsid w:val="00810D78"/>
    <w:rsid w:val="00810F3D"/>
    <w:rsid w:val="00811565"/>
    <w:rsid w:val="008119E3"/>
    <w:rsid w:val="00811F34"/>
    <w:rsid w:val="00811F4B"/>
    <w:rsid w:val="0081211C"/>
    <w:rsid w:val="00812325"/>
    <w:rsid w:val="00812CA0"/>
    <w:rsid w:val="00812DD8"/>
    <w:rsid w:val="00813AE8"/>
    <w:rsid w:val="00813B40"/>
    <w:rsid w:val="00813B47"/>
    <w:rsid w:val="00813E45"/>
    <w:rsid w:val="0081450C"/>
    <w:rsid w:val="00814BC0"/>
    <w:rsid w:val="00815105"/>
    <w:rsid w:val="008156FD"/>
    <w:rsid w:val="00815B24"/>
    <w:rsid w:val="008164CD"/>
    <w:rsid w:val="00816A73"/>
    <w:rsid w:val="00816DA4"/>
    <w:rsid w:val="00817BCD"/>
    <w:rsid w:val="00820CE1"/>
    <w:rsid w:val="00820FB9"/>
    <w:rsid w:val="00821235"/>
    <w:rsid w:val="00821B08"/>
    <w:rsid w:val="008220E6"/>
    <w:rsid w:val="00823206"/>
    <w:rsid w:val="00823A70"/>
    <w:rsid w:val="00823B96"/>
    <w:rsid w:val="00823C7F"/>
    <w:rsid w:val="008242AA"/>
    <w:rsid w:val="008245BD"/>
    <w:rsid w:val="008247AA"/>
    <w:rsid w:val="008252EE"/>
    <w:rsid w:val="00825B1F"/>
    <w:rsid w:val="00825DDB"/>
    <w:rsid w:val="008262B8"/>
    <w:rsid w:val="0082665C"/>
    <w:rsid w:val="00826818"/>
    <w:rsid w:val="008268EB"/>
    <w:rsid w:val="00826D5D"/>
    <w:rsid w:val="00826EAC"/>
    <w:rsid w:val="00827172"/>
    <w:rsid w:val="0082721D"/>
    <w:rsid w:val="0082727A"/>
    <w:rsid w:val="0082753E"/>
    <w:rsid w:val="00830517"/>
    <w:rsid w:val="00830936"/>
    <w:rsid w:val="0083234B"/>
    <w:rsid w:val="008323D0"/>
    <w:rsid w:val="008324F6"/>
    <w:rsid w:val="008325B5"/>
    <w:rsid w:val="008330FF"/>
    <w:rsid w:val="0083341F"/>
    <w:rsid w:val="00833623"/>
    <w:rsid w:val="00833E95"/>
    <w:rsid w:val="00833F01"/>
    <w:rsid w:val="0083488A"/>
    <w:rsid w:val="008353FC"/>
    <w:rsid w:val="0083560C"/>
    <w:rsid w:val="00836752"/>
    <w:rsid w:val="00836876"/>
    <w:rsid w:val="00836908"/>
    <w:rsid w:val="00837055"/>
    <w:rsid w:val="00837462"/>
    <w:rsid w:val="0083780C"/>
    <w:rsid w:val="00837B67"/>
    <w:rsid w:val="00840528"/>
    <w:rsid w:val="00840887"/>
    <w:rsid w:val="0084135E"/>
    <w:rsid w:val="00841911"/>
    <w:rsid w:val="00842668"/>
    <w:rsid w:val="00842A2D"/>
    <w:rsid w:val="00842CD4"/>
    <w:rsid w:val="00843398"/>
    <w:rsid w:val="008438DE"/>
    <w:rsid w:val="00843B0E"/>
    <w:rsid w:val="00843B45"/>
    <w:rsid w:val="00843D48"/>
    <w:rsid w:val="0084574A"/>
    <w:rsid w:val="00845C23"/>
    <w:rsid w:val="00846368"/>
    <w:rsid w:val="0084644C"/>
    <w:rsid w:val="00846941"/>
    <w:rsid w:val="00846A2F"/>
    <w:rsid w:val="008470CF"/>
    <w:rsid w:val="00847657"/>
    <w:rsid w:val="00847E4D"/>
    <w:rsid w:val="00850034"/>
    <w:rsid w:val="00850936"/>
    <w:rsid w:val="00850CF3"/>
    <w:rsid w:val="008519EC"/>
    <w:rsid w:val="00851B5C"/>
    <w:rsid w:val="00851F04"/>
    <w:rsid w:val="0085381D"/>
    <w:rsid w:val="0085410F"/>
    <w:rsid w:val="008545C1"/>
    <w:rsid w:val="00855112"/>
    <w:rsid w:val="00855B1F"/>
    <w:rsid w:val="008561D2"/>
    <w:rsid w:val="00856A12"/>
    <w:rsid w:val="00857D42"/>
    <w:rsid w:val="0086029A"/>
    <w:rsid w:val="008607D3"/>
    <w:rsid w:val="0086111C"/>
    <w:rsid w:val="0086120D"/>
    <w:rsid w:val="00861A61"/>
    <w:rsid w:val="00862333"/>
    <w:rsid w:val="008623C0"/>
    <w:rsid w:val="00862489"/>
    <w:rsid w:val="00862DEB"/>
    <w:rsid w:val="00863D66"/>
    <w:rsid w:val="00863E65"/>
    <w:rsid w:val="00864448"/>
    <w:rsid w:val="00864945"/>
    <w:rsid w:val="00864EF0"/>
    <w:rsid w:val="00865A19"/>
    <w:rsid w:val="00866CE1"/>
    <w:rsid w:val="0087031D"/>
    <w:rsid w:val="00870D68"/>
    <w:rsid w:val="0087198B"/>
    <w:rsid w:val="00871CDC"/>
    <w:rsid w:val="00871E0B"/>
    <w:rsid w:val="00872467"/>
    <w:rsid w:val="00872730"/>
    <w:rsid w:val="0087350B"/>
    <w:rsid w:val="008735C0"/>
    <w:rsid w:val="0087485E"/>
    <w:rsid w:val="00874AC7"/>
    <w:rsid w:val="00874BE0"/>
    <w:rsid w:val="00874C97"/>
    <w:rsid w:val="00874E90"/>
    <w:rsid w:val="00874F5A"/>
    <w:rsid w:val="0087508A"/>
    <w:rsid w:val="008755C4"/>
    <w:rsid w:val="00875A29"/>
    <w:rsid w:val="008764C7"/>
    <w:rsid w:val="00876D26"/>
    <w:rsid w:val="0087768A"/>
    <w:rsid w:val="008778A7"/>
    <w:rsid w:val="008800B7"/>
    <w:rsid w:val="00880194"/>
    <w:rsid w:val="00880EB5"/>
    <w:rsid w:val="00881465"/>
    <w:rsid w:val="00881494"/>
    <w:rsid w:val="0088175B"/>
    <w:rsid w:val="00881E96"/>
    <w:rsid w:val="00881F1C"/>
    <w:rsid w:val="0088264E"/>
    <w:rsid w:val="008827B4"/>
    <w:rsid w:val="00882A48"/>
    <w:rsid w:val="00883820"/>
    <w:rsid w:val="00883910"/>
    <w:rsid w:val="00883A66"/>
    <w:rsid w:val="00883B7D"/>
    <w:rsid w:val="00883CE6"/>
    <w:rsid w:val="00883F66"/>
    <w:rsid w:val="008840EA"/>
    <w:rsid w:val="008842C3"/>
    <w:rsid w:val="00884641"/>
    <w:rsid w:val="00884818"/>
    <w:rsid w:val="00884B89"/>
    <w:rsid w:val="008850E0"/>
    <w:rsid w:val="008852BA"/>
    <w:rsid w:val="008852EE"/>
    <w:rsid w:val="00885699"/>
    <w:rsid w:val="008857E7"/>
    <w:rsid w:val="00885943"/>
    <w:rsid w:val="00886089"/>
    <w:rsid w:val="008863DD"/>
    <w:rsid w:val="00886982"/>
    <w:rsid w:val="00886DE7"/>
    <w:rsid w:val="0088713A"/>
    <w:rsid w:val="00887993"/>
    <w:rsid w:val="00887A23"/>
    <w:rsid w:val="0089066E"/>
    <w:rsid w:val="00890BC7"/>
    <w:rsid w:val="00890FBE"/>
    <w:rsid w:val="008919DC"/>
    <w:rsid w:val="00891AD7"/>
    <w:rsid w:val="00891D4C"/>
    <w:rsid w:val="00892532"/>
    <w:rsid w:val="00892688"/>
    <w:rsid w:val="008926E0"/>
    <w:rsid w:val="00892943"/>
    <w:rsid w:val="0089304D"/>
    <w:rsid w:val="0089314D"/>
    <w:rsid w:val="008939C8"/>
    <w:rsid w:val="00893CF5"/>
    <w:rsid w:val="008940FA"/>
    <w:rsid w:val="00894809"/>
    <w:rsid w:val="00895041"/>
    <w:rsid w:val="008955E8"/>
    <w:rsid w:val="00895907"/>
    <w:rsid w:val="00895A92"/>
    <w:rsid w:val="00895C04"/>
    <w:rsid w:val="00895D05"/>
    <w:rsid w:val="00895E9C"/>
    <w:rsid w:val="008962C6"/>
    <w:rsid w:val="0089645D"/>
    <w:rsid w:val="00896E1C"/>
    <w:rsid w:val="00897364"/>
    <w:rsid w:val="0089742E"/>
    <w:rsid w:val="0089752F"/>
    <w:rsid w:val="008979D2"/>
    <w:rsid w:val="008A05BF"/>
    <w:rsid w:val="008A167E"/>
    <w:rsid w:val="008A1C90"/>
    <w:rsid w:val="008A1FCA"/>
    <w:rsid w:val="008A293B"/>
    <w:rsid w:val="008A3634"/>
    <w:rsid w:val="008A3731"/>
    <w:rsid w:val="008A3927"/>
    <w:rsid w:val="008A3BAD"/>
    <w:rsid w:val="008A3F65"/>
    <w:rsid w:val="008A40B3"/>
    <w:rsid w:val="008A52C1"/>
    <w:rsid w:val="008A5F1F"/>
    <w:rsid w:val="008A602A"/>
    <w:rsid w:val="008A6997"/>
    <w:rsid w:val="008A7545"/>
    <w:rsid w:val="008B00F8"/>
    <w:rsid w:val="008B0472"/>
    <w:rsid w:val="008B0CB1"/>
    <w:rsid w:val="008B0D26"/>
    <w:rsid w:val="008B0F8A"/>
    <w:rsid w:val="008B0FC7"/>
    <w:rsid w:val="008B0FEA"/>
    <w:rsid w:val="008B12E5"/>
    <w:rsid w:val="008B14D2"/>
    <w:rsid w:val="008B223E"/>
    <w:rsid w:val="008B24CA"/>
    <w:rsid w:val="008B2B19"/>
    <w:rsid w:val="008B2E16"/>
    <w:rsid w:val="008B364F"/>
    <w:rsid w:val="008B3A60"/>
    <w:rsid w:val="008B417E"/>
    <w:rsid w:val="008B4819"/>
    <w:rsid w:val="008B48D4"/>
    <w:rsid w:val="008B50C5"/>
    <w:rsid w:val="008B5107"/>
    <w:rsid w:val="008B5F06"/>
    <w:rsid w:val="008B616E"/>
    <w:rsid w:val="008B6C7B"/>
    <w:rsid w:val="008B6EC9"/>
    <w:rsid w:val="008B716D"/>
    <w:rsid w:val="008B732C"/>
    <w:rsid w:val="008C0229"/>
    <w:rsid w:val="008C0D48"/>
    <w:rsid w:val="008C0EB6"/>
    <w:rsid w:val="008C1112"/>
    <w:rsid w:val="008C1157"/>
    <w:rsid w:val="008C141B"/>
    <w:rsid w:val="008C1B66"/>
    <w:rsid w:val="008C26CB"/>
    <w:rsid w:val="008C35B9"/>
    <w:rsid w:val="008C3D15"/>
    <w:rsid w:val="008C3ED0"/>
    <w:rsid w:val="008C46BB"/>
    <w:rsid w:val="008C4D2B"/>
    <w:rsid w:val="008C4F4E"/>
    <w:rsid w:val="008C5882"/>
    <w:rsid w:val="008C59EC"/>
    <w:rsid w:val="008C617E"/>
    <w:rsid w:val="008C6C23"/>
    <w:rsid w:val="008C7127"/>
    <w:rsid w:val="008D0C99"/>
    <w:rsid w:val="008D1063"/>
    <w:rsid w:val="008D15F2"/>
    <w:rsid w:val="008D17CF"/>
    <w:rsid w:val="008D1AA1"/>
    <w:rsid w:val="008D20C1"/>
    <w:rsid w:val="008D21C6"/>
    <w:rsid w:val="008D2476"/>
    <w:rsid w:val="008D2610"/>
    <w:rsid w:val="008D2784"/>
    <w:rsid w:val="008D27D1"/>
    <w:rsid w:val="008D2DD3"/>
    <w:rsid w:val="008D32F8"/>
    <w:rsid w:val="008D3879"/>
    <w:rsid w:val="008D3A17"/>
    <w:rsid w:val="008D453F"/>
    <w:rsid w:val="008D4B6A"/>
    <w:rsid w:val="008D5523"/>
    <w:rsid w:val="008D58C8"/>
    <w:rsid w:val="008D5928"/>
    <w:rsid w:val="008D5B86"/>
    <w:rsid w:val="008D61FE"/>
    <w:rsid w:val="008D649E"/>
    <w:rsid w:val="008D656D"/>
    <w:rsid w:val="008D676D"/>
    <w:rsid w:val="008D693C"/>
    <w:rsid w:val="008D749B"/>
    <w:rsid w:val="008D7660"/>
    <w:rsid w:val="008D7B04"/>
    <w:rsid w:val="008E0012"/>
    <w:rsid w:val="008E0135"/>
    <w:rsid w:val="008E0785"/>
    <w:rsid w:val="008E084A"/>
    <w:rsid w:val="008E1458"/>
    <w:rsid w:val="008E14CE"/>
    <w:rsid w:val="008E198D"/>
    <w:rsid w:val="008E228C"/>
    <w:rsid w:val="008E22ED"/>
    <w:rsid w:val="008E236D"/>
    <w:rsid w:val="008E23D8"/>
    <w:rsid w:val="008E2881"/>
    <w:rsid w:val="008E2952"/>
    <w:rsid w:val="008E2A04"/>
    <w:rsid w:val="008E3644"/>
    <w:rsid w:val="008E38B8"/>
    <w:rsid w:val="008E39B4"/>
    <w:rsid w:val="008E3E44"/>
    <w:rsid w:val="008E3EC3"/>
    <w:rsid w:val="008E43EB"/>
    <w:rsid w:val="008E4822"/>
    <w:rsid w:val="008E4B0F"/>
    <w:rsid w:val="008E4C8A"/>
    <w:rsid w:val="008E4EF7"/>
    <w:rsid w:val="008E5227"/>
    <w:rsid w:val="008E52B4"/>
    <w:rsid w:val="008E53CC"/>
    <w:rsid w:val="008E5463"/>
    <w:rsid w:val="008E55D6"/>
    <w:rsid w:val="008E5611"/>
    <w:rsid w:val="008E582E"/>
    <w:rsid w:val="008E5B2A"/>
    <w:rsid w:val="008E5BA2"/>
    <w:rsid w:val="008E61C1"/>
    <w:rsid w:val="008E7582"/>
    <w:rsid w:val="008E7634"/>
    <w:rsid w:val="008E7F38"/>
    <w:rsid w:val="008F0799"/>
    <w:rsid w:val="008F0CBD"/>
    <w:rsid w:val="008F0E02"/>
    <w:rsid w:val="008F1436"/>
    <w:rsid w:val="008F1AB8"/>
    <w:rsid w:val="008F1AE9"/>
    <w:rsid w:val="008F20AA"/>
    <w:rsid w:val="008F2238"/>
    <w:rsid w:val="008F260A"/>
    <w:rsid w:val="008F2B79"/>
    <w:rsid w:val="008F32DD"/>
    <w:rsid w:val="008F3F25"/>
    <w:rsid w:val="008F3FCD"/>
    <w:rsid w:val="008F4887"/>
    <w:rsid w:val="008F54D0"/>
    <w:rsid w:val="008F593B"/>
    <w:rsid w:val="008F5A84"/>
    <w:rsid w:val="008F644E"/>
    <w:rsid w:val="008F672C"/>
    <w:rsid w:val="008F67D3"/>
    <w:rsid w:val="008F6A02"/>
    <w:rsid w:val="008F6C8B"/>
    <w:rsid w:val="008F74C4"/>
    <w:rsid w:val="008F7659"/>
    <w:rsid w:val="008F7812"/>
    <w:rsid w:val="008F78CC"/>
    <w:rsid w:val="00900620"/>
    <w:rsid w:val="00900811"/>
    <w:rsid w:val="00900D11"/>
    <w:rsid w:val="00900E5D"/>
    <w:rsid w:val="00901068"/>
    <w:rsid w:val="00901A50"/>
    <w:rsid w:val="0090215C"/>
    <w:rsid w:val="009022BA"/>
    <w:rsid w:val="00902612"/>
    <w:rsid w:val="00902818"/>
    <w:rsid w:val="00902AD1"/>
    <w:rsid w:val="00902B81"/>
    <w:rsid w:val="00903487"/>
    <w:rsid w:val="00904827"/>
    <w:rsid w:val="00904964"/>
    <w:rsid w:val="009049D8"/>
    <w:rsid w:val="00904E04"/>
    <w:rsid w:val="00904F37"/>
    <w:rsid w:val="00905788"/>
    <w:rsid w:val="00905F3C"/>
    <w:rsid w:val="00906938"/>
    <w:rsid w:val="00906D37"/>
    <w:rsid w:val="00907F1B"/>
    <w:rsid w:val="0091017D"/>
    <w:rsid w:val="009101C6"/>
    <w:rsid w:val="009106D3"/>
    <w:rsid w:val="0091079F"/>
    <w:rsid w:val="00910801"/>
    <w:rsid w:val="00910D4C"/>
    <w:rsid w:val="00910DE9"/>
    <w:rsid w:val="00911068"/>
    <w:rsid w:val="00912392"/>
    <w:rsid w:val="0091269B"/>
    <w:rsid w:val="00912898"/>
    <w:rsid w:val="00912DF6"/>
    <w:rsid w:val="009135C1"/>
    <w:rsid w:val="009137BF"/>
    <w:rsid w:val="0091392C"/>
    <w:rsid w:val="00913B5E"/>
    <w:rsid w:val="009142E9"/>
    <w:rsid w:val="0091489E"/>
    <w:rsid w:val="00915076"/>
    <w:rsid w:val="009150DB"/>
    <w:rsid w:val="00915767"/>
    <w:rsid w:val="0091589C"/>
    <w:rsid w:val="00915D3C"/>
    <w:rsid w:val="0091604E"/>
    <w:rsid w:val="00916B13"/>
    <w:rsid w:val="00916FC8"/>
    <w:rsid w:val="00917290"/>
    <w:rsid w:val="0091748F"/>
    <w:rsid w:val="00917856"/>
    <w:rsid w:val="0091787C"/>
    <w:rsid w:val="00917C75"/>
    <w:rsid w:val="009203AF"/>
    <w:rsid w:val="00920A29"/>
    <w:rsid w:val="00920AC9"/>
    <w:rsid w:val="00920CED"/>
    <w:rsid w:val="0092154E"/>
    <w:rsid w:val="009219BF"/>
    <w:rsid w:val="00922338"/>
    <w:rsid w:val="00922AC9"/>
    <w:rsid w:val="00922F3B"/>
    <w:rsid w:val="0092304B"/>
    <w:rsid w:val="00923194"/>
    <w:rsid w:val="0092319A"/>
    <w:rsid w:val="0092323E"/>
    <w:rsid w:val="00923317"/>
    <w:rsid w:val="009239D7"/>
    <w:rsid w:val="00924217"/>
    <w:rsid w:val="00924527"/>
    <w:rsid w:val="00924647"/>
    <w:rsid w:val="009246E1"/>
    <w:rsid w:val="009249F6"/>
    <w:rsid w:val="00924BD8"/>
    <w:rsid w:val="00925475"/>
    <w:rsid w:val="0092554E"/>
    <w:rsid w:val="00925B38"/>
    <w:rsid w:val="00925E5E"/>
    <w:rsid w:val="0092637D"/>
    <w:rsid w:val="009271AB"/>
    <w:rsid w:val="00927AA1"/>
    <w:rsid w:val="00927B81"/>
    <w:rsid w:val="00930733"/>
    <w:rsid w:val="00930807"/>
    <w:rsid w:val="00930951"/>
    <w:rsid w:val="0093121A"/>
    <w:rsid w:val="00931F22"/>
    <w:rsid w:val="0093227B"/>
    <w:rsid w:val="009328AB"/>
    <w:rsid w:val="00932BD5"/>
    <w:rsid w:val="00932F27"/>
    <w:rsid w:val="00933C99"/>
    <w:rsid w:val="0093470C"/>
    <w:rsid w:val="0093517E"/>
    <w:rsid w:val="0093538A"/>
    <w:rsid w:val="009354E8"/>
    <w:rsid w:val="009356F4"/>
    <w:rsid w:val="009358F8"/>
    <w:rsid w:val="00936235"/>
    <w:rsid w:val="00936534"/>
    <w:rsid w:val="00936D48"/>
    <w:rsid w:val="009372D4"/>
    <w:rsid w:val="0093784D"/>
    <w:rsid w:val="00937921"/>
    <w:rsid w:val="00937A92"/>
    <w:rsid w:val="00937CE6"/>
    <w:rsid w:val="00941F32"/>
    <w:rsid w:val="009420A1"/>
    <w:rsid w:val="009423FF"/>
    <w:rsid w:val="00942663"/>
    <w:rsid w:val="0094278C"/>
    <w:rsid w:val="009435D8"/>
    <w:rsid w:val="00944271"/>
    <w:rsid w:val="00944455"/>
    <w:rsid w:val="0094472C"/>
    <w:rsid w:val="00944965"/>
    <w:rsid w:val="00944F0C"/>
    <w:rsid w:val="0094577C"/>
    <w:rsid w:val="00945D86"/>
    <w:rsid w:val="00945DF4"/>
    <w:rsid w:val="0094693A"/>
    <w:rsid w:val="00947B85"/>
    <w:rsid w:val="00947BAF"/>
    <w:rsid w:val="0095022A"/>
    <w:rsid w:val="009502A5"/>
    <w:rsid w:val="00951CDC"/>
    <w:rsid w:val="00951EE7"/>
    <w:rsid w:val="00952891"/>
    <w:rsid w:val="009530CB"/>
    <w:rsid w:val="0095335F"/>
    <w:rsid w:val="009541F2"/>
    <w:rsid w:val="009542AF"/>
    <w:rsid w:val="009545F7"/>
    <w:rsid w:val="00954704"/>
    <w:rsid w:val="00955856"/>
    <w:rsid w:val="009560EC"/>
    <w:rsid w:val="0095610A"/>
    <w:rsid w:val="009564E3"/>
    <w:rsid w:val="0095667C"/>
    <w:rsid w:val="00956E99"/>
    <w:rsid w:val="00957239"/>
    <w:rsid w:val="00957AC9"/>
    <w:rsid w:val="00957E7D"/>
    <w:rsid w:val="009600E7"/>
    <w:rsid w:val="0096042B"/>
    <w:rsid w:val="0096091A"/>
    <w:rsid w:val="00961C14"/>
    <w:rsid w:val="0096229D"/>
    <w:rsid w:val="009624C2"/>
    <w:rsid w:val="0096277B"/>
    <w:rsid w:val="00962982"/>
    <w:rsid w:val="00963641"/>
    <w:rsid w:val="0096392D"/>
    <w:rsid w:val="00963969"/>
    <w:rsid w:val="00963A78"/>
    <w:rsid w:val="00963BF9"/>
    <w:rsid w:val="009646FC"/>
    <w:rsid w:val="00964A06"/>
    <w:rsid w:val="00964ABE"/>
    <w:rsid w:val="00964D26"/>
    <w:rsid w:val="00964E5C"/>
    <w:rsid w:val="00964EEE"/>
    <w:rsid w:val="00965939"/>
    <w:rsid w:val="00965FCB"/>
    <w:rsid w:val="009668A9"/>
    <w:rsid w:val="00966A5B"/>
    <w:rsid w:val="00966A78"/>
    <w:rsid w:val="00966B9C"/>
    <w:rsid w:val="00966F4E"/>
    <w:rsid w:val="00967210"/>
    <w:rsid w:val="0096784B"/>
    <w:rsid w:val="0097093C"/>
    <w:rsid w:val="00970D35"/>
    <w:rsid w:val="0097109E"/>
    <w:rsid w:val="00971761"/>
    <w:rsid w:val="00971BD6"/>
    <w:rsid w:val="0097374F"/>
    <w:rsid w:val="00973881"/>
    <w:rsid w:val="00974624"/>
    <w:rsid w:val="00974785"/>
    <w:rsid w:val="00974B3A"/>
    <w:rsid w:val="00974D35"/>
    <w:rsid w:val="009754FF"/>
    <w:rsid w:val="00975710"/>
    <w:rsid w:val="00975D97"/>
    <w:rsid w:val="009761D9"/>
    <w:rsid w:val="00976438"/>
    <w:rsid w:val="00976D78"/>
    <w:rsid w:val="00977470"/>
    <w:rsid w:val="009778A3"/>
    <w:rsid w:val="00977E8C"/>
    <w:rsid w:val="009802EA"/>
    <w:rsid w:val="009804E6"/>
    <w:rsid w:val="00980A8A"/>
    <w:rsid w:val="00980C6F"/>
    <w:rsid w:val="00980EF9"/>
    <w:rsid w:val="00981B2B"/>
    <w:rsid w:val="00981D7A"/>
    <w:rsid w:val="00982559"/>
    <w:rsid w:val="00982981"/>
    <w:rsid w:val="009835F0"/>
    <w:rsid w:val="0098386C"/>
    <w:rsid w:val="00983A69"/>
    <w:rsid w:val="00984228"/>
    <w:rsid w:val="0098443D"/>
    <w:rsid w:val="00984C00"/>
    <w:rsid w:val="00984C29"/>
    <w:rsid w:val="009865C0"/>
    <w:rsid w:val="0098748E"/>
    <w:rsid w:val="009879A6"/>
    <w:rsid w:val="00990711"/>
    <w:rsid w:val="00990893"/>
    <w:rsid w:val="00990B4E"/>
    <w:rsid w:val="00990EBF"/>
    <w:rsid w:val="00990FEC"/>
    <w:rsid w:val="009913F8"/>
    <w:rsid w:val="00991746"/>
    <w:rsid w:val="00991F4D"/>
    <w:rsid w:val="00992134"/>
    <w:rsid w:val="00992215"/>
    <w:rsid w:val="009928E5"/>
    <w:rsid w:val="00993373"/>
    <w:rsid w:val="009936AF"/>
    <w:rsid w:val="00994B0A"/>
    <w:rsid w:val="00994EE3"/>
    <w:rsid w:val="009950B6"/>
    <w:rsid w:val="009958F5"/>
    <w:rsid w:val="00997CE7"/>
    <w:rsid w:val="00997FED"/>
    <w:rsid w:val="009A0267"/>
    <w:rsid w:val="009A02F0"/>
    <w:rsid w:val="009A087B"/>
    <w:rsid w:val="009A09E5"/>
    <w:rsid w:val="009A0DEF"/>
    <w:rsid w:val="009A1382"/>
    <w:rsid w:val="009A16D2"/>
    <w:rsid w:val="009A1778"/>
    <w:rsid w:val="009A1DB3"/>
    <w:rsid w:val="009A1E1D"/>
    <w:rsid w:val="009A217A"/>
    <w:rsid w:val="009A28A4"/>
    <w:rsid w:val="009A2A7F"/>
    <w:rsid w:val="009A2AC1"/>
    <w:rsid w:val="009A32E5"/>
    <w:rsid w:val="009A36C3"/>
    <w:rsid w:val="009A37E0"/>
    <w:rsid w:val="009A3F0E"/>
    <w:rsid w:val="009A4B9F"/>
    <w:rsid w:val="009A5361"/>
    <w:rsid w:val="009A587C"/>
    <w:rsid w:val="009A5DA4"/>
    <w:rsid w:val="009A5F38"/>
    <w:rsid w:val="009A610C"/>
    <w:rsid w:val="009A61E5"/>
    <w:rsid w:val="009A6685"/>
    <w:rsid w:val="009A67E0"/>
    <w:rsid w:val="009A763C"/>
    <w:rsid w:val="009A76C9"/>
    <w:rsid w:val="009A7C0C"/>
    <w:rsid w:val="009A7C0F"/>
    <w:rsid w:val="009A7ED9"/>
    <w:rsid w:val="009B0251"/>
    <w:rsid w:val="009B0C9D"/>
    <w:rsid w:val="009B1051"/>
    <w:rsid w:val="009B1F2B"/>
    <w:rsid w:val="009B2F51"/>
    <w:rsid w:val="009B33A0"/>
    <w:rsid w:val="009B3A36"/>
    <w:rsid w:val="009B4C39"/>
    <w:rsid w:val="009B4C97"/>
    <w:rsid w:val="009B5A29"/>
    <w:rsid w:val="009B5AB6"/>
    <w:rsid w:val="009B6167"/>
    <w:rsid w:val="009B6201"/>
    <w:rsid w:val="009B6610"/>
    <w:rsid w:val="009B6668"/>
    <w:rsid w:val="009B66FD"/>
    <w:rsid w:val="009B6D46"/>
    <w:rsid w:val="009B6FD1"/>
    <w:rsid w:val="009B7234"/>
    <w:rsid w:val="009B76D2"/>
    <w:rsid w:val="009B7C13"/>
    <w:rsid w:val="009C0187"/>
    <w:rsid w:val="009C03FA"/>
    <w:rsid w:val="009C07AE"/>
    <w:rsid w:val="009C0994"/>
    <w:rsid w:val="009C0A2F"/>
    <w:rsid w:val="009C0DE5"/>
    <w:rsid w:val="009C0FD6"/>
    <w:rsid w:val="009C1EF0"/>
    <w:rsid w:val="009C2A84"/>
    <w:rsid w:val="009C2B47"/>
    <w:rsid w:val="009C2C1D"/>
    <w:rsid w:val="009C2D08"/>
    <w:rsid w:val="009C32BB"/>
    <w:rsid w:val="009C35D0"/>
    <w:rsid w:val="009C3684"/>
    <w:rsid w:val="009C3A0C"/>
    <w:rsid w:val="009C3C00"/>
    <w:rsid w:val="009C44F0"/>
    <w:rsid w:val="009C474B"/>
    <w:rsid w:val="009C47EB"/>
    <w:rsid w:val="009C49F5"/>
    <w:rsid w:val="009C4B4C"/>
    <w:rsid w:val="009C5477"/>
    <w:rsid w:val="009C5AF0"/>
    <w:rsid w:val="009C638E"/>
    <w:rsid w:val="009C67F3"/>
    <w:rsid w:val="009C6EA9"/>
    <w:rsid w:val="009C717A"/>
    <w:rsid w:val="009C7333"/>
    <w:rsid w:val="009C7DFB"/>
    <w:rsid w:val="009C7DFC"/>
    <w:rsid w:val="009C7E27"/>
    <w:rsid w:val="009D0BB0"/>
    <w:rsid w:val="009D1F83"/>
    <w:rsid w:val="009D33B1"/>
    <w:rsid w:val="009D33B2"/>
    <w:rsid w:val="009D35E1"/>
    <w:rsid w:val="009D3A7C"/>
    <w:rsid w:val="009D3CE8"/>
    <w:rsid w:val="009D44CB"/>
    <w:rsid w:val="009D44E9"/>
    <w:rsid w:val="009D4A6A"/>
    <w:rsid w:val="009D4D36"/>
    <w:rsid w:val="009D4DAD"/>
    <w:rsid w:val="009D5270"/>
    <w:rsid w:val="009D529B"/>
    <w:rsid w:val="009D5364"/>
    <w:rsid w:val="009D5465"/>
    <w:rsid w:val="009D5672"/>
    <w:rsid w:val="009D56D5"/>
    <w:rsid w:val="009D63E9"/>
    <w:rsid w:val="009D6405"/>
    <w:rsid w:val="009D687D"/>
    <w:rsid w:val="009D6A44"/>
    <w:rsid w:val="009D7083"/>
    <w:rsid w:val="009D7461"/>
    <w:rsid w:val="009D7477"/>
    <w:rsid w:val="009E02D7"/>
    <w:rsid w:val="009E106B"/>
    <w:rsid w:val="009E165D"/>
    <w:rsid w:val="009E1B94"/>
    <w:rsid w:val="009E1C46"/>
    <w:rsid w:val="009E2366"/>
    <w:rsid w:val="009E2394"/>
    <w:rsid w:val="009E27C5"/>
    <w:rsid w:val="009E35E5"/>
    <w:rsid w:val="009E3944"/>
    <w:rsid w:val="009E3A0B"/>
    <w:rsid w:val="009E3F3A"/>
    <w:rsid w:val="009E4354"/>
    <w:rsid w:val="009E4465"/>
    <w:rsid w:val="009E4553"/>
    <w:rsid w:val="009E4684"/>
    <w:rsid w:val="009E4738"/>
    <w:rsid w:val="009E4A85"/>
    <w:rsid w:val="009E5518"/>
    <w:rsid w:val="009E5ECB"/>
    <w:rsid w:val="009E6228"/>
    <w:rsid w:val="009E64EF"/>
    <w:rsid w:val="009E67A4"/>
    <w:rsid w:val="009E685B"/>
    <w:rsid w:val="009E6898"/>
    <w:rsid w:val="009E6C17"/>
    <w:rsid w:val="009E72C3"/>
    <w:rsid w:val="009E7646"/>
    <w:rsid w:val="009E7A8D"/>
    <w:rsid w:val="009E7BAF"/>
    <w:rsid w:val="009E7BE9"/>
    <w:rsid w:val="009E7ECF"/>
    <w:rsid w:val="009F0AD4"/>
    <w:rsid w:val="009F14C8"/>
    <w:rsid w:val="009F1C0B"/>
    <w:rsid w:val="009F1F58"/>
    <w:rsid w:val="009F2567"/>
    <w:rsid w:val="009F26F6"/>
    <w:rsid w:val="009F2A4B"/>
    <w:rsid w:val="009F2B18"/>
    <w:rsid w:val="009F2D3A"/>
    <w:rsid w:val="009F2FB2"/>
    <w:rsid w:val="009F380D"/>
    <w:rsid w:val="009F38F0"/>
    <w:rsid w:val="009F3EE8"/>
    <w:rsid w:val="009F4695"/>
    <w:rsid w:val="009F4D2C"/>
    <w:rsid w:val="009F4F4B"/>
    <w:rsid w:val="009F4F68"/>
    <w:rsid w:val="009F5364"/>
    <w:rsid w:val="009F5BDF"/>
    <w:rsid w:val="009F5D84"/>
    <w:rsid w:val="009F616C"/>
    <w:rsid w:val="009F653B"/>
    <w:rsid w:val="009F65FB"/>
    <w:rsid w:val="009F6A73"/>
    <w:rsid w:val="009F71D6"/>
    <w:rsid w:val="00A0097A"/>
    <w:rsid w:val="00A00F9B"/>
    <w:rsid w:val="00A0121A"/>
    <w:rsid w:val="00A0133E"/>
    <w:rsid w:val="00A013F2"/>
    <w:rsid w:val="00A01513"/>
    <w:rsid w:val="00A01FF5"/>
    <w:rsid w:val="00A026E5"/>
    <w:rsid w:val="00A02710"/>
    <w:rsid w:val="00A02723"/>
    <w:rsid w:val="00A0277D"/>
    <w:rsid w:val="00A0292E"/>
    <w:rsid w:val="00A0293B"/>
    <w:rsid w:val="00A02E96"/>
    <w:rsid w:val="00A030A7"/>
    <w:rsid w:val="00A035DF"/>
    <w:rsid w:val="00A039FD"/>
    <w:rsid w:val="00A03C84"/>
    <w:rsid w:val="00A040BE"/>
    <w:rsid w:val="00A043B0"/>
    <w:rsid w:val="00A047C8"/>
    <w:rsid w:val="00A04F96"/>
    <w:rsid w:val="00A059B4"/>
    <w:rsid w:val="00A05D24"/>
    <w:rsid w:val="00A0617C"/>
    <w:rsid w:val="00A0671D"/>
    <w:rsid w:val="00A06A17"/>
    <w:rsid w:val="00A06F22"/>
    <w:rsid w:val="00A0729C"/>
    <w:rsid w:val="00A101FC"/>
    <w:rsid w:val="00A10510"/>
    <w:rsid w:val="00A10649"/>
    <w:rsid w:val="00A10A09"/>
    <w:rsid w:val="00A11B63"/>
    <w:rsid w:val="00A124FD"/>
    <w:rsid w:val="00A12C83"/>
    <w:rsid w:val="00A12C9A"/>
    <w:rsid w:val="00A1391C"/>
    <w:rsid w:val="00A139D9"/>
    <w:rsid w:val="00A13EEE"/>
    <w:rsid w:val="00A1430F"/>
    <w:rsid w:val="00A143E1"/>
    <w:rsid w:val="00A1471F"/>
    <w:rsid w:val="00A14A44"/>
    <w:rsid w:val="00A14C60"/>
    <w:rsid w:val="00A14DBE"/>
    <w:rsid w:val="00A15C2E"/>
    <w:rsid w:val="00A15E45"/>
    <w:rsid w:val="00A161AE"/>
    <w:rsid w:val="00A17F17"/>
    <w:rsid w:val="00A20279"/>
    <w:rsid w:val="00A207BA"/>
    <w:rsid w:val="00A208D1"/>
    <w:rsid w:val="00A20BD1"/>
    <w:rsid w:val="00A2122C"/>
    <w:rsid w:val="00A21585"/>
    <w:rsid w:val="00A217DD"/>
    <w:rsid w:val="00A224DE"/>
    <w:rsid w:val="00A22899"/>
    <w:rsid w:val="00A22D65"/>
    <w:rsid w:val="00A2327C"/>
    <w:rsid w:val="00A23446"/>
    <w:rsid w:val="00A23775"/>
    <w:rsid w:val="00A24C4C"/>
    <w:rsid w:val="00A256D2"/>
    <w:rsid w:val="00A256D3"/>
    <w:rsid w:val="00A258D1"/>
    <w:rsid w:val="00A25DDF"/>
    <w:rsid w:val="00A25F1E"/>
    <w:rsid w:val="00A2606F"/>
    <w:rsid w:val="00A26193"/>
    <w:rsid w:val="00A26C88"/>
    <w:rsid w:val="00A27423"/>
    <w:rsid w:val="00A274AC"/>
    <w:rsid w:val="00A277EC"/>
    <w:rsid w:val="00A278F3"/>
    <w:rsid w:val="00A27C95"/>
    <w:rsid w:val="00A27CD1"/>
    <w:rsid w:val="00A30EE0"/>
    <w:rsid w:val="00A30EEA"/>
    <w:rsid w:val="00A317AA"/>
    <w:rsid w:val="00A31F3D"/>
    <w:rsid w:val="00A320A3"/>
    <w:rsid w:val="00A32594"/>
    <w:rsid w:val="00A32BCC"/>
    <w:rsid w:val="00A32E96"/>
    <w:rsid w:val="00A34598"/>
    <w:rsid w:val="00A34612"/>
    <w:rsid w:val="00A357B3"/>
    <w:rsid w:val="00A35DFE"/>
    <w:rsid w:val="00A36A02"/>
    <w:rsid w:val="00A36DE1"/>
    <w:rsid w:val="00A373A1"/>
    <w:rsid w:val="00A374E4"/>
    <w:rsid w:val="00A4012E"/>
    <w:rsid w:val="00A40898"/>
    <w:rsid w:val="00A4105D"/>
    <w:rsid w:val="00A41617"/>
    <w:rsid w:val="00A417DC"/>
    <w:rsid w:val="00A41922"/>
    <w:rsid w:val="00A41C1A"/>
    <w:rsid w:val="00A42673"/>
    <w:rsid w:val="00A430B9"/>
    <w:rsid w:val="00A4332A"/>
    <w:rsid w:val="00A43E93"/>
    <w:rsid w:val="00A44461"/>
    <w:rsid w:val="00A446E8"/>
    <w:rsid w:val="00A44C32"/>
    <w:rsid w:val="00A45979"/>
    <w:rsid w:val="00A45AF0"/>
    <w:rsid w:val="00A464AC"/>
    <w:rsid w:val="00A46DD1"/>
    <w:rsid w:val="00A4753A"/>
    <w:rsid w:val="00A50107"/>
    <w:rsid w:val="00A50175"/>
    <w:rsid w:val="00A5073B"/>
    <w:rsid w:val="00A50916"/>
    <w:rsid w:val="00A5099E"/>
    <w:rsid w:val="00A512C3"/>
    <w:rsid w:val="00A51794"/>
    <w:rsid w:val="00A518D2"/>
    <w:rsid w:val="00A51F4D"/>
    <w:rsid w:val="00A51F83"/>
    <w:rsid w:val="00A52043"/>
    <w:rsid w:val="00A52631"/>
    <w:rsid w:val="00A530FC"/>
    <w:rsid w:val="00A534EF"/>
    <w:rsid w:val="00A53D71"/>
    <w:rsid w:val="00A540D4"/>
    <w:rsid w:val="00A54230"/>
    <w:rsid w:val="00A54670"/>
    <w:rsid w:val="00A5496E"/>
    <w:rsid w:val="00A54B55"/>
    <w:rsid w:val="00A54DF3"/>
    <w:rsid w:val="00A554E7"/>
    <w:rsid w:val="00A55D14"/>
    <w:rsid w:val="00A55D81"/>
    <w:rsid w:val="00A56094"/>
    <w:rsid w:val="00A564A1"/>
    <w:rsid w:val="00A5655C"/>
    <w:rsid w:val="00A56BD3"/>
    <w:rsid w:val="00A56F4A"/>
    <w:rsid w:val="00A57892"/>
    <w:rsid w:val="00A57C2F"/>
    <w:rsid w:val="00A57D6C"/>
    <w:rsid w:val="00A6106A"/>
    <w:rsid w:val="00A61A3A"/>
    <w:rsid w:val="00A62505"/>
    <w:rsid w:val="00A62575"/>
    <w:rsid w:val="00A625AF"/>
    <w:rsid w:val="00A627BC"/>
    <w:rsid w:val="00A629E8"/>
    <w:rsid w:val="00A62E18"/>
    <w:rsid w:val="00A62F25"/>
    <w:rsid w:val="00A631AB"/>
    <w:rsid w:val="00A63483"/>
    <w:rsid w:val="00A63D3E"/>
    <w:rsid w:val="00A63FCE"/>
    <w:rsid w:val="00A63FFA"/>
    <w:rsid w:val="00A64465"/>
    <w:rsid w:val="00A6447E"/>
    <w:rsid w:val="00A64579"/>
    <w:rsid w:val="00A64697"/>
    <w:rsid w:val="00A64B3E"/>
    <w:rsid w:val="00A64EE8"/>
    <w:rsid w:val="00A65101"/>
    <w:rsid w:val="00A652E7"/>
    <w:rsid w:val="00A66343"/>
    <w:rsid w:val="00A66E86"/>
    <w:rsid w:val="00A6700A"/>
    <w:rsid w:val="00A672EB"/>
    <w:rsid w:val="00A70ECB"/>
    <w:rsid w:val="00A71206"/>
    <w:rsid w:val="00A71BBA"/>
    <w:rsid w:val="00A71F33"/>
    <w:rsid w:val="00A72097"/>
    <w:rsid w:val="00A72BAE"/>
    <w:rsid w:val="00A72FC8"/>
    <w:rsid w:val="00A7361C"/>
    <w:rsid w:val="00A73BC2"/>
    <w:rsid w:val="00A747BC"/>
    <w:rsid w:val="00A74A2E"/>
    <w:rsid w:val="00A74B6F"/>
    <w:rsid w:val="00A74C21"/>
    <w:rsid w:val="00A74CD5"/>
    <w:rsid w:val="00A754A0"/>
    <w:rsid w:val="00A75622"/>
    <w:rsid w:val="00A7581D"/>
    <w:rsid w:val="00A75DF9"/>
    <w:rsid w:val="00A75F33"/>
    <w:rsid w:val="00A76496"/>
    <w:rsid w:val="00A767A3"/>
    <w:rsid w:val="00A76E8E"/>
    <w:rsid w:val="00A7769C"/>
    <w:rsid w:val="00A77A30"/>
    <w:rsid w:val="00A77D99"/>
    <w:rsid w:val="00A77F9E"/>
    <w:rsid w:val="00A80213"/>
    <w:rsid w:val="00A81002"/>
    <w:rsid w:val="00A8102A"/>
    <w:rsid w:val="00A815C8"/>
    <w:rsid w:val="00A815FB"/>
    <w:rsid w:val="00A819C0"/>
    <w:rsid w:val="00A81A9B"/>
    <w:rsid w:val="00A81E91"/>
    <w:rsid w:val="00A82470"/>
    <w:rsid w:val="00A82471"/>
    <w:rsid w:val="00A828B1"/>
    <w:rsid w:val="00A833DB"/>
    <w:rsid w:val="00A83534"/>
    <w:rsid w:val="00A83DC6"/>
    <w:rsid w:val="00A83DF1"/>
    <w:rsid w:val="00A85064"/>
    <w:rsid w:val="00A855FC"/>
    <w:rsid w:val="00A856ED"/>
    <w:rsid w:val="00A85A23"/>
    <w:rsid w:val="00A8697F"/>
    <w:rsid w:val="00A86CE9"/>
    <w:rsid w:val="00A86ED0"/>
    <w:rsid w:val="00A872FE"/>
    <w:rsid w:val="00A87561"/>
    <w:rsid w:val="00A876C8"/>
    <w:rsid w:val="00A87B40"/>
    <w:rsid w:val="00A90082"/>
    <w:rsid w:val="00A90220"/>
    <w:rsid w:val="00A911FA"/>
    <w:rsid w:val="00A91855"/>
    <w:rsid w:val="00A928B2"/>
    <w:rsid w:val="00A934D7"/>
    <w:rsid w:val="00A9378E"/>
    <w:rsid w:val="00A93D71"/>
    <w:rsid w:val="00A941CF"/>
    <w:rsid w:val="00A9445B"/>
    <w:rsid w:val="00A94676"/>
    <w:rsid w:val="00A94AE9"/>
    <w:rsid w:val="00A94BCC"/>
    <w:rsid w:val="00A94DD9"/>
    <w:rsid w:val="00A94DE1"/>
    <w:rsid w:val="00A94E8F"/>
    <w:rsid w:val="00A94EE6"/>
    <w:rsid w:val="00A950C9"/>
    <w:rsid w:val="00A95176"/>
    <w:rsid w:val="00A96320"/>
    <w:rsid w:val="00A964ED"/>
    <w:rsid w:val="00A96C85"/>
    <w:rsid w:val="00A96F7E"/>
    <w:rsid w:val="00A97476"/>
    <w:rsid w:val="00A9798C"/>
    <w:rsid w:val="00AA1550"/>
    <w:rsid w:val="00AA1C4E"/>
    <w:rsid w:val="00AA20F2"/>
    <w:rsid w:val="00AA274A"/>
    <w:rsid w:val="00AA27C0"/>
    <w:rsid w:val="00AA28BD"/>
    <w:rsid w:val="00AA2ED2"/>
    <w:rsid w:val="00AA3028"/>
    <w:rsid w:val="00AA3059"/>
    <w:rsid w:val="00AA38E1"/>
    <w:rsid w:val="00AA39B8"/>
    <w:rsid w:val="00AA3CEF"/>
    <w:rsid w:val="00AA4364"/>
    <w:rsid w:val="00AA482D"/>
    <w:rsid w:val="00AA4A8C"/>
    <w:rsid w:val="00AA4F4D"/>
    <w:rsid w:val="00AA4F92"/>
    <w:rsid w:val="00AA51E0"/>
    <w:rsid w:val="00AA537A"/>
    <w:rsid w:val="00AA5505"/>
    <w:rsid w:val="00AA5653"/>
    <w:rsid w:val="00AA58D0"/>
    <w:rsid w:val="00AA5F41"/>
    <w:rsid w:val="00AA65EA"/>
    <w:rsid w:val="00AA6756"/>
    <w:rsid w:val="00AA6863"/>
    <w:rsid w:val="00AA68D0"/>
    <w:rsid w:val="00AA6E2E"/>
    <w:rsid w:val="00AB05ED"/>
    <w:rsid w:val="00AB061E"/>
    <w:rsid w:val="00AB1199"/>
    <w:rsid w:val="00AB151A"/>
    <w:rsid w:val="00AB1DE7"/>
    <w:rsid w:val="00AB25D8"/>
    <w:rsid w:val="00AB3299"/>
    <w:rsid w:val="00AB3660"/>
    <w:rsid w:val="00AB36B2"/>
    <w:rsid w:val="00AB3A84"/>
    <w:rsid w:val="00AB3E1D"/>
    <w:rsid w:val="00AB46E3"/>
    <w:rsid w:val="00AB4AF1"/>
    <w:rsid w:val="00AB4ED8"/>
    <w:rsid w:val="00AB5231"/>
    <w:rsid w:val="00AB558D"/>
    <w:rsid w:val="00AB6282"/>
    <w:rsid w:val="00AB63A0"/>
    <w:rsid w:val="00AB6753"/>
    <w:rsid w:val="00AB6A13"/>
    <w:rsid w:val="00AB7441"/>
    <w:rsid w:val="00AB78B3"/>
    <w:rsid w:val="00AB7CE3"/>
    <w:rsid w:val="00AC0020"/>
    <w:rsid w:val="00AC02F9"/>
    <w:rsid w:val="00AC03C9"/>
    <w:rsid w:val="00AC0433"/>
    <w:rsid w:val="00AC0E33"/>
    <w:rsid w:val="00AC0F40"/>
    <w:rsid w:val="00AC1A4D"/>
    <w:rsid w:val="00AC1B4F"/>
    <w:rsid w:val="00AC2678"/>
    <w:rsid w:val="00AC27C4"/>
    <w:rsid w:val="00AC2B59"/>
    <w:rsid w:val="00AC2FAA"/>
    <w:rsid w:val="00AC35FF"/>
    <w:rsid w:val="00AC3D56"/>
    <w:rsid w:val="00AC3EAB"/>
    <w:rsid w:val="00AC49F5"/>
    <w:rsid w:val="00AC4F9E"/>
    <w:rsid w:val="00AC55F4"/>
    <w:rsid w:val="00AC5E8B"/>
    <w:rsid w:val="00AC5EA0"/>
    <w:rsid w:val="00AC5FBC"/>
    <w:rsid w:val="00AC600C"/>
    <w:rsid w:val="00AC66BA"/>
    <w:rsid w:val="00AC688B"/>
    <w:rsid w:val="00AC6E2B"/>
    <w:rsid w:val="00AC7570"/>
    <w:rsid w:val="00AC773E"/>
    <w:rsid w:val="00AC780D"/>
    <w:rsid w:val="00AD0C01"/>
    <w:rsid w:val="00AD1444"/>
    <w:rsid w:val="00AD1DFD"/>
    <w:rsid w:val="00AD1EFC"/>
    <w:rsid w:val="00AD24A0"/>
    <w:rsid w:val="00AD3221"/>
    <w:rsid w:val="00AD35F2"/>
    <w:rsid w:val="00AD361F"/>
    <w:rsid w:val="00AD3B4A"/>
    <w:rsid w:val="00AD3D8B"/>
    <w:rsid w:val="00AD46C0"/>
    <w:rsid w:val="00AD558B"/>
    <w:rsid w:val="00AD56E3"/>
    <w:rsid w:val="00AD59DA"/>
    <w:rsid w:val="00AD6410"/>
    <w:rsid w:val="00AD6929"/>
    <w:rsid w:val="00AD6943"/>
    <w:rsid w:val="00AD7761"/>
    <w:rsid w:val="00AE06F7"/>
    <w:rsid w:val="00AE1684"/>
    <w:rsid w:val="00AE26A6"/>
    <w:rsid w:val="00AE2A12"/>
    <w:rsid w:val="00AE2EB9"/>
    <w:rsid w:val="00AE3110"/>
    <w:rsid w:val="00AE3D75"/>
    <w:rsid w:val="00AE4292"/>
    <w:rsid w:val="00AE4799"/>
    <w:rsid w:val="00AE4D6C"/>
    <w:rsid w:val="00AE58F9"/>
    <w:rsid w:val="00AE5978"/>
    <w:rsid w:val="00AE5A54"/>
    <w:rsid w:val="00AE5C0E"/>
    <w:rsid w:val="00AE6081"/>
    <w:rsid w:val="00AE6658"/>
    <w:rsid w:val="00AE7071"/>
    <w:rsid w:val="00AE740B"/>
    <w:rsid w:val="00AE75B8"/>
    <w:rsid w:val="00AE7668"/>
    <w:rsid w:val="00AE7889"/>
    <w:rsid w:val="00AF1038"/>
    <w:rsid w:val="00AF11C9"/>
    <w:rsid w:val="00AF147A"/>
    <w:rsid w:val="00AF1C22"/>
    <w:rsid w:val="00AF27B5"/>
    <w:rsid w:val="00AF39DF"/>
    <w:rsid w:val="00AF3B2B"/>
    <w:rsid w:val="00AF3E72"/>
    <w:rsid w:val="00AF3FAC"/>
    <w:rsid w:val="00AF48A9"/>
    <w:rsid w:val="00AF4BC4"/>
    <w:rsid w:val="00AF4CEC"/>
    <w:rsid w:val="00AF5463"/>
    <w:rsid w:val="00AF589D"/>
    <w:rsid w:val="00AF5D73"/>
    <w:rsid w:val="00AF63F6"/>
    <w:rsid w:val="00AF6479"/>
    <w:rsid w:val="00AF6942"/>
    <w:rsid w:val="00AF6A46"/>
    <w:rsid w:val="00AF6C27"/>
    <w:rsid w:val="00AF6DF7"/>
    <w:rsid w:val="00AF6FB1"/>
    <w:rsid w:val="00AF6FF9"/>
    <w:rsid w:val="00AF739E"/>
    <w:rsid w:val="00AF7536"/>
    <w:rsid w:val="00AF77B9"/>
    <w:rsid w:val="00AF7EC6"/>
    <w:rsid w:val="00AF7F78"/>
    <w:rsid w:val="00AF7FCC"/>
    <w:rsid w:val="00B00EEA"/>
    <w:rsid w:val="00B00FA2"/>
    <w:rsid w:val="00B01460"/>
    <w:rsid w:val="00B015F0"/>
    <w:rsid w:val="00B016FC"/>
    <w:rsid w:val="00B019CD"/>
    <w:rsid w:val="00B02836"/>
    <w:rsid w:val="00B02B81"/>
    <w:rsid w:val="00B02C8D"/>
    <w:rsid w:val="00B02D00"/>
    <w:rsid w:val="00B0311F"/>
    <w:rsid w:val="00B0355C"/>
    <w:rsid w:val="00B03B27"/>
    <w:rsid w:val="00B05500"/>
    <w:rsid w:val="00B0560A"/>
    <w:rsid w:val="00B05850"/>
    <w:rsid w:val="00B05AB3"/>
    <w:rsid w:val="00B05CC1"/>
    <w:rsid w:val="00B063A6"/>
    <w:rsid w:val="00B06896"/>
    <w:rsid w:val="00B068F0"/>
    <w:rsid w:val="00B06926"/>
    <w:rsid w:val="00B06BF1"/>
    <w:rsid w:val="00B07443"/>
    <w:rsid w:val="00B075C0"/>
    <w:rsid w:val="00B07666"/>
    <w:rsid w:val="00B077D5"/>
    <w:rsid w:val="00B100EA"/>
    <w:rsid w:val="00B10830"/>
    <w:rsid w:val="00B10A7B"/>
    <w:rsid w:val="00B10B37"/>
    <w:rsid w:val="00B114A4"/>
    <w:rsid w:val="00B11E92"/>
    <w:rsid w:val="00B11FAA"/>
    <w:rsid w:val="00B11FEA"/>
    <w:rsid w:val="00B12681"/>
    <w:rsid w:val="00B13440"/>
    <w:rsid w:val="00B1356B"/>
    <w:rsid w:val="00B13609"/>
    <w:rsid w:val="00B13781"/>
    <w:rsid w:val="00B138AC"/>
    <w:rsid w:val="00B138B4"/>
    <w:rsid w:val="00B13BF6"/>
    <w:rsid w:val="00B14AD2"/>
    <w:rsid w:val="00B14D2B"/>
    <w:rsid w:val="00B15B78"/>
    <w:rsid w:val="00B15ECD"/>
    <w:rsid w:val="00B161E1"/>
    <w:rsid w:val="00B168DA"/>
    <w:rsid w:val="00B17144"/>
    <w:rsid w:val="00B17157"/>
    <w:rsid w:val="00B1772A"/>
    <w:rsid w:val="00B17B3A"/>
    <w:rsid w:val="00B200A6"/>
    <w:rsid w:val="00B201DF"/>
    <w:rsid w:val="00B205F1"/>
    <w:rsid w:val="00B2075A"/>
    <w:rsid w:val="00B2138F"/>
    <w:rsid w:val="00B21566"/>
    <w:rsid w:val="00B21848"/>
    <w:rsid w:val="00B21D68"/>
    <w:rsid w:val="00B2288D"/>
    <w:rsid w:val="00B22ADB"/>
    <w:rsid w:val="00B22D46"/>
    <w:rsid w:val="00B23287"/>
    <w:rsid w:val="00B2373E"/>
    <w:rsid w:val="00B23745"/>
    <w:rsid w:val="00B23872"/>
    <w:rsid w:val="00B23911"/>
    <w:rsid w:val="00B23D36"/>
    <w:rsid w:val="00B2413F"/>
    <w:rsid w:val="00B24712"/>
    <w:rsid w:val="00B2495E"/>
    <w:rsid w:val="00B24C6C"/>
    <w:rsid w:val="00B25309"/>
    <w:rsid w:val="00B2561F"/>
    <w:rsid w:val="00B2697F"/>
    <w:rsid w:val="00B26A5D"/>
    <w:rsid w:val="00B26CB5"/>
    <w:rsid w:val="00B26D05"/>
    <w:rsid w:val="00B26D94"/>
    <w:rsid w:val="00B27B83"/>
    <w:rsid w:val="00B30378"/>
    <w:rsid w:val="00B30CE8"/>
    <w:rsid w:val="00B30D0B"/>
    <w:rsid w:val="00B30E4B"/>
    <w:rsid w:val="00B30FAA"/>
    <w:rsid w:val="00B31D49"/>
    <w:rsid w:val="00B3218D"/>
    <w:rsid w:val="00B3326B"/>
    <w:rsid w:val="00B337F0"/>
    <w:rsid w:val="00B343D0"/>
    <w:rsid w:val="00B34539"/>
    <w:rsid w:val="00B349C5"/>
    <w:rsid w:val="00B34DC3"/>
    <w:rsid w:val="00B34FD7"/>
    <w:rsid w:val="00B35621"/>
    <w:rsid w:val="00B35C42"/>
    <w:rsid w:val="00B35F74"/>
    <w:rsid w:val="00B3678A"/>
    <w:rsid w:val="00B3688C"/>
    <w:rsid w:val="00B37ABA"/>
    <w:rsid w:val="00B37C5F"/>
    <w:rsid w:val="00B37D93"/>
    <w:rsid w:val="00B407E3"/>
    <w:rsid w:val="00B40CF3"/>
    <w:rsid w:val="00B40E96"/>
    <w:rsid w:val="00B41517"/>
    <w:rsid w:val="00B41BA4"/>
    <w:rsid w:val="00B42149"/>
    <w:rsid w:val="00B425DB"/>
    <w:rsid w:val="00B42673"/>
    <w:rsid w:val="00B427DD"/>
    <w:rsid w:val="00B42C68"/>
    <w:rsid w:val="00B431BB"/>
    <w:rsid w:val="00B43A7E"/>
    <w:rsid w:val="00B45961"/>
    <w:rsid w:val="00B45C7E"/>
    <w:rsid w:val="00B45FA1"/>
    <w:rsid w:val="00B4620C"/>
    <w:rsid w:val="00B46650"/>
    <w:rsid w:val="00B4665F"/>
    <w:rsid w:val="00B46EE7"/>
    <w:rsid w:val="00B471C5"/>
    <w:rsid w:val="00B47210"/>
    <w:rsid w:val="00B472BF"/>
    <w:rsid w:val="00B473D9"/>
    <w:rsid w:val="00B4774A"/>
    <w:rsid w:val="00B47DDD"/>
    <w:rsid w:val="00B47EF4"/>
    <w:rsid w:val="00B5064B"/>
    <w:rsid w:val="00B5152A"/>
    <w:rsid w:val="00B51613"/>
    <w:rsid w:val="00B5198C"/>
    <w:rsid w:val="00B51A2D"/>
    <w:rsid w:val="00B51FCA"/>
    <w:rsid w:val="00B52465"/>
    <w:rsid w:val="00B52901"/>
    <w:rsid w:val="00B52FB8"/>
    <w:rsid w:val="00B535D5"/>
    <w:rsid w:val="00B5360A"/>
    <w:rsid w:val="00B536A9"/>
    <w:rsid w:val="00B5389E"/>
    <w:rsid w:val="00B53F63"/>
    <w:rsid w:val="00B546A9"/>
    <w:rsid w:val="00B558ED"/>
    <w:rsid w:val="00B55A7B"/>
    <w:rsid w:val="00B5750D"/>
    <w:rsid w:val="00B576FB"/>
    <w:rsid w:val="00B57847"/>
    <w:rsid w:val="00B57CF8"/>
    <w:rsid w:val="00B57D3A"/>
    <w:rsid w:val="00B57E58"/>
    <w:rsid w:val="00B57EBC"/>
    <w:rsid w:val="00B6000F"/>
    <w:rsid w:val="00B6020E"/>
    <w:rsid w:val="00B6088D"/>
    <w:rsid w:val="00B608DD"/>
    <w:rsid w:val="00B608E2"/>
    <w:rsid w:val="00B60936"/>
    <w:rsid w:val="00B60973"/>
    <w:rsid w:val="00B60BE2"/>
    <w:rsid w:val="00B60E7C"/>
    <w:rsid w:val="00B60F75"/>
    <w:rsid w:val="00B613B4"/>
    <w:rsid w:val="00B61B5C"/>
    <w:rsid w:val="00B62468"/>
    <w:rsid w:val="00B62719"/>
    <w:rsid w:val="00B6275C"/>
    <w:rsid w:val="00B62A73"/>
    <w:rsid w:val="00B63587"/>
    <w:rsid w:val="00B6373B"/>
    <w:rsid w:val="00B63CEF"/>
    <w:rsid w:val="00B63E79"/>
    <w:rsid w:val="00B63E8B"/>
    <w:rsid w:val="00B63EDC"/>
    <w:rsid w:val="00B640F7"/>
    <w:rsid w:val="00B64380"/>
    <w:rsid w:val="00B64F26"/>
    <w:rsid w:val="00B65476"/>
    <w:rsid w:val="00B65689"/>
    <w:rsid w:val="00B65737"/>
    <w:rsid w:val="00B65ECA"/>
    <w:rsid w:val="00B65FC6"/>
    <w:rsid w:val="00B66256"/>
    <w:rsid w:val="00B6634D"/>
    <w:rsid w:val="00B6639D"/>
    <w:rsid w:val="00B665C7"/>
    <w:rsid w:val="00B667DA"/>
    <w:rsid w:val="00B671AA"/>
    <w:rsid w:val="00B6725C"/>
    <w:rsid w:val="00B700E4"/>
    <w:rsid w:val="00B70404"/>
    <w:rsid w:val="00B70A05"/>
    <w:rsid w:val="00B70C49"/>
    <w:rsid w:val="00B711D8"/>
    <w:rsid w:val="00B714AF"/>
    <w:rsid w:val="00B71A5B"/>
    <w:rsid w:val="00B721F4"/>
    <w:rsid w:val="00B72336"/>
    <w:rsid w:val="00B7269B"/>
    <w:rsid w:val="00B726D5"/>
    <w:rsid w:val="00B728A4"/>
    <w:rsid w:val="00B729ED"/>
    <w:rsid w:val="00B72D32"/>
    <w:rsid w:val="00B7316E"/>
    <w:rsid w:val="00B73A60"/>
    <w:rsid w:val="00B73B2A"/>
    <w:rsid w:val="00B73C6C"/>
    <w:rsid w:val="00B73D4F"/>
    <w:rsid w:val="00B74080"/>
    <w:rsid w:val="00B74D92"/>
    <w:rsid w:val="00B7557D"/>
    <w:rsid w:val="00B75ADE"/>
    <w:rsid w:val="00B76420"/>
    <w:rsid w:val="00B76774"/>
    <w:rsid w:val="00B7685D"/>
    <w:rsid w:val="00B76893"/>
    <w:rsid w:val="00B76CEB"/>
    <w:rsid w:val="00B7715D"/>
    <w:rsid w:val="00B776E7"/>
    <w:rsid w:val="00B77929"/>
    <w:rsid w:val="00B77B12"/>
    <w:rsid w:val="00B77B6E"/>
    <w:rsid w:val="00B77C60"/>
    <w:rsid w:val="00B80251"/>
    <w:rsid w:val="00B80641"/>
    <w:rsid w:val="00B80885"/>
    <w:rsid w:val="00B80C3B"/>
    <w:rsid w:val="00B80EB7"/>
    <w:rsid w:val="00B80FCC"/>
    <w:rsid w:val="00B81375"/>
    <w:rsid w:val="00B8191B"/>
    <w:rsid w:val="00B81CDF"/>
    <w:rsid w:val="00B822A3"/>
    <w:rsid w:val="00B8254F"/>
    <w:rsid w:val="00B826B9"/>
    <w:rsid w:val="00B82D12"/>
    <w:rsid w:val="00B830C9"/>
    <w:rsid w:val="00B83584"/>
    <w:rsid w:val="00B83AA7"/>
    <w:rsid w:val="00B83F2A"/>
    <w:rsid w:val="00B84340"/>
    <w:rsid w:val="00B84389"/>
    <w:rsid w:val="00B84785"/>
    <w:rsid w:val="00B85BB7"/>
    <w:rsid w:val="00B86CFD"/>
    <w:rsid w:val="00B86DAD"/>
    <w:rsid w:val="00B86F00"/>
    <w:rsid w:val="00B875D3"/>
    <w:rsid w:val="00B87676"/>
    <w:rsid w:val="00B87B1D"/>
    <w:rsid w:val="00B907F6"/>
    <w:rsid w:val="00B9095F"/>
    <w:rsid w:val="00B90D71"/>
    <w:rsid w:val="00B90E9E"/>
    <w:rsid w:val="00B90F2D"/>
    <w:rsid w:val="00B91128"/>
    <w:rsid w:val="00B9160B"/>
    <w:rsid w:val="00B9179F"/>
    <w:rsid w:val="00B9198A"/>
    <w:rsid w:val="00B92525"/>
    <w:rsid w:val="00B9283C"/>
    <w:rsid w:val="00B92C86"/>
    <w:rsid w:val="00B92FCD"/>
    <w:rsid w:val="00B930CD"/>
    <w:rsid w:val="00B936D8"/>
    <w:rsid w:val="00B939AB"/>
    <w:rsid w:val="00B93CB1"/>
    <w:rsid w:val="00B93E59"/>
    <w:rsid w:val="00B942D4"/>
    <w:rsid w:val="00B9493D"/>
    <w:rsid w:val="00B94B45"/>
    <w:rsid w:val="00B94CD3"/>
    <w:rsid w:val="00B95EB1"/>
    <w:rsid w:val="00B96125"/>
    <w:rsid w:val="00B9647D"/>
    <w:rsid w:val="00B964BD"/>
    <w:rsid w:val="00B96517"/>
    <w:rsid w:val="00B96B22"/>
    <w:rsid w:val="00B97024"/>
    <w:rsid w:val="00B976D8"/>
    <w:rsid w:val="00B9775C"/>
    <w:rsid w:val="00BA0619"/>
    <w:rsid w:val="00BA0851"/>
    <w:rsid w:val="00BA0853"/>
    <w:rsid w:val="00BA0A32"/>
    <w:rsid w:val="00BA0CE3"/>
    <w:rsid w:val="00BA0D39"/>
    <w:rsid w:val="00BA102D"/>
    <w:rsid w:val="00BA13B7"/>
    <w:rsid w:val="00BA1458"/>
    <w:rsid w:val="00BA20D2"/>
    <w:rsid w:val="00BA25BC"/>
    <w:rsid w:val="00BA2813"/>
    <w:rsid w:val="00BA2CA9"/>
    <w:rsid w:val="00BA2E4D"/>
    <w:rsid w:val="00BA31E4"/>
    <w:rsid w:val="00BA3300"/>
    <w:rsid w:val="00BA3781"/>
    <w:rsid w:val="00BA3F98"/>
    <w:rsid w:val="00BA4066"/>
    <w:rsid w:val="00BA45A6"/>
    <w:rsid w:val="00BA46D4"/>
    <w:rsid w:val="00BA4780"/>
    <w:rsid w:val="00BA4922"/>
    <w:rsid w:val="00BA49FB"/>
    <w:rsid w:val="00BA4AA0"/>
    <w:rsid w:val="00BA4E0E"/>
    <w:rsid w:val="00BA4F08"/>
    <w:rsid w:val="00BA5361"/>
    <w:rsid w:val="00BA5508"/>
    <w:rsid w:val="00BA5AC4"/>
    <w:rsid w:val="00BA5C3B"/>
    <w:rsid w:val="00BA5DDE"/>
    <w:rsid w:val="00BA61A7"/>
    <w:rsid w:val="00BA63B2"/>
    <w:rsid w:val="00BA63EF"/>
    <w:rsid w:val="00BA72B6"/>
    <w:rsid w:val="00BA74B5"/>
    <w:rsid w:val="00BA7C54"/>
    <w:rsid w:val="00BB02C9"/>
    <w:rsid w:val="00BB0790"/>
    <w:rsid w:val="00BB0BEF"/>
    <w:rsid w:val="00BB0DAE"/>
    <w:rsid w:val="00BB1136"/>
    <w:rsid w:val="00BB133F"/>
    <w:rsid w:val="00BB17CB"/>
    <w:rsid w:val="00BB1C0C"/>
    <w:rsid w:val="00BB1CFD"/>
    <w:rsid w:val="00BB252D"/>
    <w:rsid w:val="00BB2748"/>
    <w:rsid w:val="00BB2A0C"/>
    <w:rsid w:val="00BB2FAE"/>
    <w:rsid w:val="00BB3318"/>
    <w:rsid w:val="00BB3AFB"/>
    <w:rsid w:val="00BB4603"/>
    <w:rsid w:val="00BB46BF"/>
    <w:rsid w:val="00BB72B9"/>
    <w:rsid w:val="00BB79A4"/>
    <w:rsid w:val="00BC02ED"/>
    <w:rsid w:val="00BC0650"/>
    <w:rsid w:val="00BC0ACC"/>
    <w:rsid w:val="00BC0C64"/>
    <w:rsid w:val="00BC0E77"/>
    <w:rsid w:val="00BC12DC"/>
    <w:rsid w:val="00BC1456"/>
    <w:rsid w:val="00BC14D4"/>
    <w:rsid w:val="00BC2961"/>
    <w:rsid w:val="00BC3494"/>
    <w:rsid w:val="00BC3FF3"/>
    <w:rsid w:val="00BC44AB"/>
    <w:rsid w:val="00BC45D7"/>
    <w:rsid w:val="00BC46CC"/>
    <w:rsid w:val="00BC4736"/>
    <w:rsid w:val="00BC48B6"/>
    <w:rsid w:val="00BC48DD"/>
    <w:rsid w:val="00BC4B8A"/>
    <w:rsid w:val="00BC4F50"/>
    <w:rsid w:val="00BC6FC6"/>
    <w:rsid w:val="00BC71F4"/>
    <w:rsid w:val="00BC7847"/>
    <w:rsid w:val="00BC7AF5"/>
    <w:rsid w:val="00BC7C8D"/>
    <w:rsid w:val="00BC7FD2"/>
    <w:rsid w:val="00BD0161"/>
    <w:rsid w:val="00BD099F"/>
    <w:rsid w:val="00BD0D26"/>
    <w:rsid w:val="00BD128B"/>
    <w:rsid w:val="00BD148F"/>
    <w:rsid w:val="00BD1505"/>
    <w:rsid w:val="00BD1980"/>
    <w:rsid w:val="00BD25A3"/>
    <w:rsid w:val="00BD2CEF"/>
    <w:rsid w:val="00BD2DAF"/>
    <w:rsid w:val="00BD3169"/>
    <w:rsid w:val="00BD316F"/>
    <w:rsid w:val="00BD321C"/>
    <w:rsid w:val="00BD43B9"/>
    <w:rsid w:val="00BD59DF"/>
    <w:rsid w:val="00BD5B2A"/>
    <w:rsid w:val="00BD5D2E"/>
    <w:rsid w:val="00BD6442"/>
    <w:rsid w:val="00BD6AC6"/>
    <w:rsid w:val="00BD6E70"/>
    <w:rsid w:val="00BD6FE1"/>
    <w:rsid w:val="00BD7E9C"/>
    <w:rsid w:val="00BD7ED7"/>
    <w:rsid w:val="00BE0002"/>
    <w:rsid w:val="00BE0409"/>
    <w:rsid w:val="00BE10B6"/>
    <w:rsid w:val="00BE17A6"/>
    <w:rsid w:val="00BE19FE"/>
    <w:rsid w:val="00BE1FC6"/>
    <w:rsid w:val="00BE21F2"/>
    <w:rsid w:val="00BE27E6"/>
    <w:rsid w:val="00BE328D"/>
    <w:rsid w:val="00BE361B"/>
    <w:rsid w:val="00BE3977"/>
    <w:rsid w:val="00BE3E2C"/>
    <w:rsid w:val="00BE455C"/>
    <w:rsid w:val="00BE4A91"/>
    <w:rsid w:val="00BE4ADA"/>
    <w:rsid w:val="00BE4C7C"/>
    <w:rsid w:val="00BE5AD2"/>
    <w:rsid w:val="00BE5DC1"/>
    <w:rsid w:val="00BE5F2B"/>
    <w:rsid w:val="00BE5F37"/>
    <w:rsid w:val="00BE6038"/>
    <w:rsid w:val="00BE68F6"/>
    <w:rsid w:val="00BE710C"/>
    <w:rsid w:val="00BE7255"/>
    <w:rsid w:val="00BE7A4D"/>
    <w:rsid w:val="00BE7DE1"/>
    <w:rsid w:val="00BF0807"/>
    <w:rsid w:val="00BF0E34"/>
    <w:rsid w:val="00BF0F47"/>
    <w:rsid w:val="00BF154E"/>
    <w:rsid w:val="00BF1682"/>
    <w:rsid w:val="00BF19EF"/>
    <w:rsid w:val="00BF21D0"/>
    <w:rsid w:val="00BF220C"/>
    <w:rsid w:val="00BF2374"/>
    <w:rsid w:val="00BF267D"/>
    <w:rsid w:val="00BF2A45"/>
    <w:rsid w:val="00BF3F76"/>
    <w:rsid w:val="00BF45A6"/>
    <w:rsid w:val="00BF50D7"/>
    <w:rsid w:val="00BF5498"/>
    <w:rsid w:val="00BF5BE4"/>
    <w:rsid w:val="00BF6684"/>
    <w:rsid w:val="00BF6AE8"/>
    <w:rsid w:val="00BF6C08"/>
    <w:rsid w:val="00BF7DBD"/>
    <w:rsid w:val="00C004B0"/>
    <w:rsid w:val="00C00673"/>
    <w:rsid w:val="00C00721"/>
    <w:rsid w:val="00C00932"/>
    <w:rsid w:val="00C01293"/>
    <w:rsid w:val="00C01995"/>
    <w:rsid w:val="00C01E39"/>
    <w:rsid w:val="00C02308"/>
    <w:rsid w:val="00C0253F"/>
    <w:rsid w:val="00C02CC7"/>
    <w:rsid w:val="00C032FD"/>
    <w:rsid w:val="00C03621"/>
    <w:rsid w:val="00C036B5"/>
    <w:rsid w:val="00C03BEB"/>
    <w:rsid w:val="00C03C1B"/>
    <w:rsid w:val="00C042C6"/>
    <w:rsid w:val="00C0534D"/>
    <w:rsid w:val="00C05CDD"/>
    <w:rsid w:val="00C06191"/>
    <w:rsid w:val="00C065CB"/>
    <w:rsid w:val="00C06602"/>
    <w:rsid w:val="00C06676"/>
    <w:rsid w:val="00C069E3"/>
    <w:rsid w:val="00C06B0A"/>
    <w:rsid w:val="00C06C39"/>
    <w:rsid w:val="00C07060"/>
    <w:rsid w:val="00C0751A"/>
    <w:rsid w:val="00C07AF1"/>
    <w:rsid w:val="00C10481"/>
    <w:rsid w:val="00C10E96"/>
    <w:rsid w:val="00C10F1F"/>
    <w:rsid w:val="00C111DC"/>
    <w:rsid w:val="00C11315"/>
    <w:rsid w:val="00C120AB"/>
    <w:rsid w:val="00C12101"/>
    <w:rsid w:val="00C125A7"/>
    <w:rsid w:val="00C12A41"/>
    <w:rsid w:val="00C130F0"/>
    <w:rsid w:val="00C133A4"/>
    <w:rsid w:val="00C138A5"/>
    <w:rsid w:val="00C13AD5"/>
    <w:rsid w:val="00C150BF"/>
    <w:rsid w:val="00C153FA"/>
    <w:rsid w:val="00C154B3"/>
    <w:rsid w:val="00C156ED"/>
    <w:rsid w:val="00C15807"/>
    <w:rsid w:val="00C15A11"/>
    <w:rsid w:val="00C15D5E"/>
    <w:rsid w:val="00C1637D"/>
    <w:rsid w:val="00C1642F"/>
    <w:rsid w:val="00C16952"/>
    <w:rsid w:val="00C17563"/>
    <w:rsid w:val="00C175B4"/>
    <w:rsid w:val="00C17A72"/>
    <w:rsid w:val="00C17AA1"/>
    <w:rsid w:val="00C201E1"/>
    <w:rsid w:val="00C20951"/>
    <w:rsid w:val="00C20C8C"/>
    <w:rsid w:val="00C2177B"/>
    <w:rsid w:val="00C21987"/>
    <w:rsid w:val="00C21A94"/>
    <w:rsid w:val="00C22736"/>
    <w:rsid w:val="00C23265"/>
    <w:rsid w:val="00C23706"/>
    <w:rsid w:val="00C239AA"/>
    <w:rsid w:val="00C24F65"/>
    <w:rsid w:val="00C2518B"/>
    <w:rsid w:val="00C256CC"/>
    <w:rsid w:val="00C25B9D"/>
    <w:rsid w:val="00C25C15"/>
    <w:rsid w:val="00C25CF5"/>
    <w:rsid w:val="00C2614B"/>
    <w:rsid w:val="00C269E0"/>
    <w:rsid w:val="00C27A45"/>
    <w:rsid w:val="00C27F4A"/>
    <w:rsid w:val="00C27FB3"/>
    <w:rsid w:val="00C302EF"/>
    <w:rsid w:val="00C30667"/>
    <w:rsid w:val="00C30E13"/>
    <w:rsid w:val="00C3114E"/>
    <w:rsid w:val="00C3122D"/>
    <w:rsid w:val="00C31549"/>
    <w:rsid w:val="00C3184F"/>
    <w:rsid w:val="00C32B9D"/>
    <w:rsid w:val="00C3353A"/>
    <w:rsid w:val="00C33661"/>
    <w:rsid w:val="00C33C93"/>
    <w:rsid w:val="00C3440B"/>
    <w:rsid w:val="00C34BCC"/>
    <w:rsid w:val="00C351C3"/>
    <w:rsid w:val="00C3622B"/>
    <w:rsid w:val="00C36755"/>
    <w:rsid w:val="00C36DE4"/>
    <w:rsid w:val="00C37091"/>
    <w:rsid w:val="00C376EA"/>
    <w:rsid w:val="00C37A47"/>
    <w:rsid w:val="00C4016D"/>
    <w:rsid w:val="00C406BA"/>
    <w:rsid w:val="00C407C3"/>
    <w:rsid w:val="00C4090A"/>
    <w:rsid w:val="00C414AA"/>
    <w:rsid w:val="00C41667"/>
    <w:rsid w:val="00C41A62"/>
    <w:rsid w:val="00C41FA4"/>
    <w:rsid w:val="00C422A3"/>
    <w:rsid w:val="00C422B8"/>
    <w:rsid w:val="00C4234F"/>
    <w:rsid w:val="00C426BC"/>
    <w:rsid w:val="00C42B8B"/>
    <w:rsid w:val="00C42CCC"/>
    <w:rsid w:val="00C42E1B"/>
    <w:rsid w:val="00C430D5"/>
    <w:rsid w:val="00C4359E"/>
    <w:rsid w:val="00C43B64"/>
    <w:rsid w:val="00C443A7"/>
    <w:rsid w:val="00C444FE"/>
    <w:rsid w:val="00C445DB"/>
    <w:rsid w:val="00C446F0"/>
    <w:rsid w:val="00C448B4"/>
    <w:rsid w:val="00C44D8F"/>
    <w:rsid w:val="00C44F42"/>
    <w:rsid w:val="00C454C7"/>
    <w:rsid w:val="00C4597F"/>
    <w:rsid w:val="00C45A54"/>
    <w:rsid w:val="00C45DF5"/>
    <w:rsid w:val="00C46732"/>
    <w:rsid w:val="00C4682D"/>
    <w:rsid w:val="00C471CC"/>
    <w:rsid w:val="00C47869"/>
    <w:rsid w:val="00C47D21"/>
    <w:rsid w:val="00C47DD1"/>
    <w:rsid w:val="00C47FD5"/>
    <w:rsid w:val="00C50F27"/>
    <w:rsid w:val="00C510BC"/>
    <w:rsid w:val="00C51256"/>
    <w:rsid w:val="00C52066"/>
    <w:rsid w:val="00C5253B"/>
    <w:rsid w:val="00C527C6"/>
    <w:rsid w:val="00C52890"/>
    <w:rsid w:val="00C530E4"/>
    <w:rsid w:val="00C53284"/>
    <w:rsid w:val="00C545C4"/>
    <w:rsid w:val="00C5505A"/>
    <w:rsid w:val="00C56104"/>
    <w:rsid w:val="00C563F6"/>
    <w:rsid w:val="00C56844"/>
    <w:rsid w:val="00C56B9E"/>
    <w:rsid w:val="00C576ED"/>
    <w:rsid w:val="00C57C31"/>
    <w:rsid w:val="00C60066"/>
    <w:rsid w:val="00C60257"/>
    <w:rsid w:val="00C60285"/>
    <w:rsid w:val="00C61E01"/>
    <w:rsid w:val="00C62563"/>
    <w:rsid w:val="00C6284B"/>
    <w:rsid w:val="00C63488"/>
    <w:rsid w:val="00C63E84"/>
    <w:rsid w:val="00C65764"/>
    <w:rsid w:val="00C664D5"/>
    <w:rsid w:val="00C66580"/>
    <w:rsid w:val="00C66649"/>
    <w:rsid w:val="00C668E6"/>
    <w:rsid w:val="00C669AB"/>
    <w:rsid w:val="00C66C2F"/>
    <w:rsid w:val="00C66F1C"/>
    <w:rsid w:val="00C67288"/>
    <w:rsid w:val="00C67410"/>
    <w:rsid w:val="00C6749E"/>
    <w:rsid w:val="00C67BF4"/>
    <w:rsid w:val="00C67E91"/>
    <w:rsid w:val="00C7006D"/>
    <w:rsid w:val="00C70809"/>
    <w:rsid w:val="00C719E8"/>
    <w:rsid w:val="00C71E7F"/>
    <w:rsid w:val="00C7274B"/>
    <w:rsid w:val="00C72AEC"/>
    <w:rsid w:val="00C73009"/>
    <w:rsid w:val="00C73A96"/>
    <w:rsid w:val="00C73AA8"/>
    <w:rsid w:val="00C74059"/>
    <w:rsid w:val="00C744B9"/>
    <w:rsid w:val="00C74C21"/>
    <w:rsid w:val="00C74DC4"/>
    <w:rsid w:val="00C74F59"/>
    <w:rsid w:val="00C75029"/>
    <w:rsid w:val="00C76341"/>
    <w:rsid w:val="00C763B1"/>
    <w:rsid w:val="00C766C9"/>
    <w:rsid w:val="00C76F2B"/>
    <w:rsid w:val="00C76F37"/>
    <w:rsid w:val="00C77082"/>
    <w:rsid w:val="00C77919"/>
    <w:rsid w:val="00C77B4F"/>
    <w:rsid w:val="00C803A2"/>
    <w:rsid w:val="00C80BE3"/>
    <w:rsid w:val="00C813F1"/>
    <w:rsid w:val="00C8145E"/>
    <w:rsid w:val="00C814AA"/>
    <w:rsid w:val="00C81A62"/>
    <w:rsid w:val="00C8209D"/>
    <w:rsid w:val="00C82A65"/>
    <w:rsid w:val="00C833F0"/>
    <w:rsid w:val="00C83465"/>
    <w:rsid w:val="00C8381B"/>
    <w:rsid w:val="00C840AA"/>
    <w:rsid w:val="00C84355"/>
    <w:rsid w:val="00C844F7"/>
    <w:rsid w:val="00C84834"/>
    <w:rsid w:val="00C84CCB"/>
    <w:rsid w:val="00C84E1F"/>
    <w:rsid w:val="00C852B3"/>
    <w:rsid w:val="00C85841"/>
    <w:rsid w:val="00C85F3E"/>
    <w:rsid w:val="00C862A0"/>
    <w:rsid w:val="00C86965"/>
    <w:rsid w:val="00C86AEC"/>
    <w:rsid w:val="00C86CC4"/>
    <w:rsid w:val="00C87288"/>
    <w:rsid w:val="00C90778"/>
    <w:rsid w:val="00C90C57"/>
    <w:rsid w:val="00C9115D"/>
    <w:rsid w:val="00C919B6"/>
    <w:rsid w:val="00C91A48"/>
    <w:rsid w:val="00C91BEB"/>
    <w:rsid w:val="00C92048"/>
    <w:rsid w:val="00C93443"/>
    <w:rsid w:val="00C93593"/>
    <w:rsid w:val="00C93EC8"/>
    <w:rsid w:val="00C93FC3"/>
    <w:rsid w:val="00C941FC"/>
    <w:rsid w:val="00C94340"/>
    <w:rsid w:val="00C94575"/>
    <w:rsid w:val="00C94658"/>
    <w:rsid w:val="00C94735"/>
    <w:rsid w:val="00C94742"/>
    <w:rsid w:val="00C94F5B"/>
    <w:rsid w:val="00C96EB3"/>
    <w:rsid w:val="00C97503"/>
    <w:rsid w:val="00CA070A"/>
    <w:rsid w:val="00CA087D"/>
    <w:rsid w:val="00CA0A3D"/>
    <w:rsid w:val="00CA0AEC"/>
    <w:rsid w:val="00CA0CE8"/>
    <w:rsid w:val="00CA1B1A"/>
    <w:rsid w:val="00CA1BD6"/>
    <w:rsid w:val="00CA20EB"/>
    <w:rsid w:val="00CA22E9"/>
    <w:rsid w:val="00CA3B6F"/>
    <w:rsid w:val="00CA3DC0"/>
    <w:rsid w:val="00CA3F77"/>
    <w:rsid w:val="00CA4992"/>
    <w:rsid w:val="00CA4F59"/>
    <w:rsid w:val="00CA5534"/>
    <w:rsid w:val="00CA5D28"/>
    <w:rsid w:val="00CA6607"/>
    <w:rsid w:val="00CA698E"/>
    <w:rsid w:val="00CA6B43"/>
    <w:rsid w:val="00CA6C55"/>
    <w:rsid w:val="00CA7465"/>
    <w:rsid w:val="00CA79C0"/>
    <w:rsid w:val="00CA7CD2"/>
    <w:rsid w:val="00CA7DF7"/>
    <w:rsid w:val="00CB0194"/>
    <w:rsid w:val="00CB0CDA"/>
    <w:rsid w:val="00CB1542"/>
    <w:rsid w:val="00CB178D"/>
    <w:rsid w:val="00CB180B"/>
    <w:rsid w:val="00CB19C3"/>
    <w:rsid w:val="00CB228B"/>
    <w:rsid w:val="00CB245A"/>
    <w:rsid w:val="00CB24AE"/>
    <w:rsid w:val="00CB2526"/>
    <w:rsid w:val="00CB2A4B"/>
    <w:rsid w:val="00CB2EAD"/>
    <w:rsid w:val="00CB3157"/>
    <w:rsid w:val="00CB3881"/>
    <w:rsid w:val="00CB419B"/>
    <w:rsid w:val="00CB47E3"/>
    <w:rsid w:val="00CB4A4B"/>
    <w:rsid w:val="00CB5471"/>
    <w:rsid w:val="00CB59DD"/>
    <w:rsid w:val="00CB5A4B"/>
    <w:rsid w:val="00CB60FF"/>
    <w:rsid w:val="00CB7097"/>
    <w:rsid w:val="00CB77E4"/>
    <w:rsid w:val="00CB78E5"/>
    <w:rsid w:val="00CB7AA4"/>
    <w:rsid w:val="00CC03A0"/>
    <w:rsid w:val="00CC0E56"/>
    <w:rsid w:val="00CC195F"/>
    <w:rsid w:val="00CC1995"/>
    <w:rsid w:val="00CC2D44"/>
    <w:rsid w:val="00CC2E54"/>
    <w:rsid w:val="00CC3349"/>
    <w:rsid w:val="00CC3492"/>
    <w:rsid w:val="00CC4115"/>
    <w:rsid w:val="00CC44CB"/>
    <w:rsid w:val="00CC467B"/>
    <w:rsid w:val="00CC4962"/>
    <w:rsid w:val="00CC536E"/>
    <w:rsid w:val="00CC5C6E"/>
    <w:rsid w:val="00CC5D64"/>
    <w:rsid w:val="00CC6735"/>
    <w:rsid w:val="00CC6EAD"/>
    <w:rsid w:val="00CC6F4E"/>
    <w:rsid w:val="00CC7AB3"/>
    <w:rsid w:val="00CC7E4D"/>
    <w:rsid w:val="00CC7EF5"/>
    <w:rsid w:val="00CD0630"/>
    <w:rsid w:val="00CD0B3A"/>
    <w:rsid w:val="00CD0D60"/>
    <w:rsid w:val="00CD11D3"/>
    <w:rsid w:val="00CD11E8"/>
    <w:rsid w:val="00CD1456"/>
    <w:rsid w:val="00CD1A49"/>
    <w:rsid w:val="00CD1FEB"/>
    <w:rsid w:val="00CD25C7"/>
    <w:rsid w:val="00CD2770"/>
    <w:rsid w:val="00CD2AEE"/>
    <w:rsid w:val="00CD2EDE"/>
    <w:rsid w:val="00CD2F2B"/>
    <w:rsid w:val="00CD302A"/>
    <w:rsid w:val="00CD31DE"/>
    <w:rsid w:val="00CD40C4"/>
    <w:rsid w:val="00CD4387"/>
    <w:rsid w:val="00CD4F0B"/>
    <w:rsid w:val="00CD5561"/>
    <w:rsid w:val="00CD5859"/>
    <w:rsid w:val="00CD61CB"/>
    <w:rsid w:val="00CD70EB"/>
    <w:rsid w:val="00CD7848"/>
    <w:rsid w:val="00CE0CCA"/>
    <w:rsid w:val="00CE0EA2"/>
    <w:rsid w:val="00CE10F5"/>
    <w:rsid w:val="00CE1435"/>
    <w:rsid w:val="00CE15D9"/>
    <w:rsid w:val="00CE2310"/>
    <w:rsid w:val="00CE2848"/>
    <w:rsid w:val="00CE2BC8"/>
    <w:rsid w:val="00CE2D85"/>
    <w:rsid w:val="00CE2E7F"/>
    <w:rsid w:val="00CE2F99"/>
    <w:rsid w:val="00CE3250"/>
    <w:rsid w:val="00CE4516"/>
    <w:rsid w:val="00CE4550"/>
    <w:rsid w:val="00CE4688"/>
    <w:rsid w:val="00CE475D"/>
    <w:rsid w:val="00CE520C"/>
    <w:rsid w:val="00CE57D9"/>
    <w:rsid w:val="00CE61B4"/>
    <w:rsid w:val="00CE657B"/>
    <w:rsid w:val="00CE6752"/>
    <w:rsid w:val="00CE7152"/>
    <w:rsid w:val="00CE76FD"/>
    <w:rsid w:val="00CE7D41"/>
    <w:rsid w:val="00CE7F89"/>
    <w:rsid w:val="00CF0122"/>
    <w:rsid w:val="00CF02F5"/>
    <w:rsid w:val="00CF0879"/>
    <w:rsid w:val="00CF091B"/>
    <w:rsid w:val="00CF0CD8"/>
    <w:rsid w:val="00CF106E"/>
    <w:rsid w:val="00CF16BF"/>
    <w:rsid w:val="00CF1BF3"/>
    <w:rsid w:val="00CF22E4"/>
    <w:rsid w:val="00CF29BA"/>
    <w:rsid w:val="00CF2AE5"/>
    <w:rsid w:val="00CF2D46"/>
    <w:rsid w:val="00CF2F3A"/>
    <w:rsid w:val="00CF33C1"/>
    <w:rsid w:val="00CF34F1"/>
    <w:rsid w:val="00CF3651"/>
    <w:rsid w:val="00CF3698"/>
    <w:rsid w:val="00CF3DC4"/>
    <w:rsid w:val="00CF3F7A"/>
    <w:rsid w:val="00CF4A26"/>
    <w:rsid w:val="00CF5032"/>
    <w:rsid w:val="00CF546F"/>
    <w:rsid w:val="00CF5D75"/>
    <w:rsid w:val="00CF6735"/>
    <w:rsid w:val="00CF682F"/>
    <w:rsid w:val="00CF68CD"/>
    <w:rsid w:val="00CF7521"/>
    <w:rsid w:val="00D00839"/>
    <w:rsid w:val="00D008EA"/>
    <w:rsid w:val="00D00A0C"/>
    <w:rsid w:val="00D00C6C"/>
    <w:rsid w:val="00D00E1A"/>
    <w:rsid w:val="00D01222"/>
    <w:rsid w:val="00D013CB"/>
    <w:rsid w:val="00D0181F"/>
    <w:rsid w:val="00D01962"/>
    <w:rsid w:val="00D0257F"/>
    <w:rsid w:val="00D043A7"/>
    <w:rsid w:val="00D04555"/>
    <w:rsid w:val="00D049AD"/>
    <w:rsid w:val="00D04C9D"/>
    <w:rsid w:val="00D04D08"/>
    <w:rsid w:val="00D05308"/>
    <w:rsid w:val="00D053DE"/>
    <w:rsid w:val="00D0576E"/>
    <w:rsid w:val="00D05FBD"/>
    <w:rsid w:val="00D0624E"/>
    <w:rsid w:val="00D064E9"/>
    <w:rsid w:val="00D0677A"/>
    <w:rsid w:val="00D0698D"/>
    <w:rsid w:val="00D10140"/>
    <w:rsid w:val="00D1063E"/>
    <w:rsid w:val="00D1090C"/>
    <w:rsid w:val="00D109A0"/>
    <w:rsid w:val="00D113DB"/>
    <w:rsid w:val="00D114FF"/>
    <w:rsid w:val="00D1170A"/>
    <w:rsid w:val="00D11C48"/>
    <w:rsid w:val="00D12227"/>
    <w:rsid w:val="00D1266D"/>
    <w:rsid w:val="00D127D2"/>
    <w:rsid w:val="00D12AB3"/>
    <w:rsid w:val="00D12DAD"/>
    <w:rsid w:val="00D12E08"/>
    <w:rsid w:val="00D12E8E"/>
    <w:rsid w:val="00D12F1F"/>
    <w:rsid w:val="00D13339"/>
    <w:rsid w:val="00D13E5A"/>
    <w:rsid w:val="00D14184"/>
    <w:rsid w:val="00D142FB"/>
    <w:rsid w:val="00D14309"/>
    <w:rsid w:val="00D14D4D"/>
    <w:rsid w:val="00D1556E"/>
    <w:rsid w:val="00D159FD"/>
    <w:rsid w:val="00D15D49"/>
    <w:rsid w:val="00D15DC5"/>
    <w:rsid w:val="00D1618E"/>
    <w:rsid w:val="00D17528"/>
    <w:rsid w:val="00D17610"/>
    <w:rsid w:val="00D17802"/>
    <w:rsid w:val="00D20694"/>
    <w:rsid w:val="00D2078C"/>
    <w:rsid w:val="00D209BE"/>
    <w:rsid w:val="00D21F75"/>
    <w:rsid w:val="00D22020"/>
    <w:rsid w:val="00D2206D"/>
    <w:rsid w:val="00D22B94"/>
    <w:rsid w:val="00D2326F"/>
    <w:rsid w:val="00D2385E"/>
    <w:rsid w:val="00D23B78"/>
    <w:rsid w:val="00D23E22"/>
    <w:rsid w:val="00D2411B"/>
    <w:rsid w:val="00D243FA"/>
    <w:rsid w:val="00D24697"/>
    <w:rsid w:val="00D24F1C"/>
    <w:rsid w:val="00D25653"/>
    <w:rsid w:val="00D25C70"/>
    <w:rsid w:val="00D25F8A"/>
    <w:rsid w:val="00D26112"/>
    <w:rsid w:val="00D264E6"/>
    <w:rsid w:val="00D30020"/>
    <w:rsid w:val="00D3045E"/>
    <w:rsid w:val="00D30837"/>
    <w:rsid w:val="00D30F74"/>
    <w:rsid w:val="00D31E3A"/>
    <w:rsid w:val="00D3292E"/>
    <w:rsid w:val="00D329E9"/>
    <w:rsid w:val="00D33453"/>
    <w:rsid w:val="00D33528"/>
    <w:rsid w:val="00D33556"/>
    <w:rsid w:val="00D33762"/>
    <w:rsid w:val="00D338FD"/>
    <w:rsid w:val="00D33C43"/>
    <w:rsid w:val="00D33C60"/>
    <w:rsid w:val="00D33D4C"/>
    <w:rsid w:val="00D33E99"/>
    <w:rsid w:val="00D340F1"/>
    <w:rsid w:val="00D345BD"/>
    <w:rsid w:val="00D3467B"/>
    <w:rsid w:val="00D34CE2"/>
    <w:rsid w:val="00D35432"/>
    <w:rsid w:val="00D354A0"/>
    <w:rsid w:val="00D354A8"/>
    <w:rsid w:val="00D35578"/>
    <w:rsid w:val="00D35E9A"/>
    <w:rsid w:val="00D365B5"/>
    <w:rsid w:val="00D36968"/>
    <w:rsid w:val="00D36C20"/>
    <w:rsid w:val="00D36DFA"/>
    <w:rsid w:val="00D40CEB"/>
    <w:rsid w:val="00D40F8B"/>
    <w:rsid w:val="00D41430"/>
    <w:rsid w:val="00D41587"/>
    <w:rsid w:val="00D41618"/>
    <w:rsid w:val="00D41A2F"/>
    <w:rsid w:val="00D42005"/>
    <w:rsid w:val="00D42452"/>
    <w:rsid w:val="00D437C0"/>
    <w:rsid w:val="00D43EDF"/>
    <w:rsid w:val="00D43F84"/>
    <w:rsid w:val="00D43F97"/>
    <w:rsid w:val="00D43FE3"/>
    <w:rsid w:val="00D4444E"/>
    <w:rsid w:val="00D454BC"/>
    <w:rsid w:val="00D45D03"/>
    <w:rsid w:val="00D45D91"/>
    <w:rsid w:val="00D4626E"/>
    <w:rsid w:val="00D4677F"/>
    <w:rsid w:val="00D468C2"/>
    <w:rsid w:val="00D473C8"/>
    <w:rsid w:val="00D47DBB"/>
    <w:rsid w:val="00D47E11"/>
    <w:rsid w:val="00D50976"/>
    <w:rsid w:val="00D50ACE"/>
    <w:rsid w:val="00D50C4D"/>
    <w:rsid w:val="00D50E67"/>
    <w:rsid w:val="00D50F8B"/>
    <w:rsid w:val="00D51097"/>
    <w:rsid w:val="00D51403"/>
    <w:rsid w:val="00D51477"/>
    <w:rsid w:val="00D5162A"/>
    <w:rsid w:val="00D51EBE"/>
    <w:rsid w:val="00D51EE3"/>
    <w:rsid w:val="00D52C8F"/>
    <w:rsid w:val="00D534C3"/>
    <w:rsid w:val="00D53622"/>
    <w:rsid w:val="00D53CFE"/>
    <w:rsid w:val="00D543A1"/>
    <w:rsid w:val="00D54403"/>
    <w:rsid w:val="00D546DB"/>
    <w:rsid w:val="00D549E5"/>
    <w:rsid w:val="00D5527C"/>
    <w:rsid w:val="00D55A54"/>
    <w:rsid w:val="00D569FB"/>
    <w:rsid w:val="00D57ABA"/>
    <w:rsid w:val="00D6033B"/>
    <w:rsid w:val="00D60669"/>
    <w:rsid w:val="00D60B5F"/>
    <w:rsid w:val="00D60C3F"/>
    <w:rsid w:val="00D6142E"/>
    <w:rsid w:val="00D6144C"/>
    <w:rsid w:val="00D61598"/>
    <w:rsid w:val="00D61AAD"/>
    <w:rsid w:val="00D62573"/>
    <w:rsid w:val="00D6274C"/>
    <w:rsid w:val="00D62A29"/>
    <w:rsid w:val="00D63256"/>
    <w:rsid w:val="00D63609"/>
    <w:rsid w:val="00D63B60"/>
    <w:rsid w:val="00D63BD4"/>
    <w:rsid w:val="00D63D18"/>
    <w:rsid w:val="00D65095"/>
    <w:rsid w:val="00D65207"/>
    <w:rsid w:val="00D6568A"/>
    <w:rsid w:val="00D663CB"/>
    <w:rsid w:val="00D665C2"/>
    <w:rsid w:val="00D66BD6"/>
    <w:rsid w:val="00D66F9B"/>
    <w:rsid w:val="00D673BF"/>
    <w:rsid w:val="00D67430"/>
    <w:rsid w:val="00D67796"/>
    <w:rsid w:val="00D679EA"/>
    <w:rsid w:val="00D67F94"/>
    <w:rsid w:val="00D70A0D"/>
    <w:rsid w:val="00D70FCC"/>
    <w:rsid w:val="00D7106C"/>
    <w:rsid w:val="00D710DC"/>
    <w:rsid w:val="00D7164A"/>
    <w:rsid w:val="00D72110"/>
    <w:rsid w:val="00D72796"/>
    <w:rsid w:val="00D728EA"/>
    <w:rsid w:val="00D7404C"/>
    <w:rsid w:val="00D740B9"/>
    <w:rsid w:val="00D74310"/>
    <w:rsid w:val="00D74CF3"/>
    <w:rsid w:val="00D754A4"/>
    <w:rsid w:val="00D75739"/>
    <w:rsid w:val="00D7592A"/>
    <w:rsid w:val="00D75ABF"/>
    <w:rsid w:val="00D767CE"/>
    <w:rsid w:val="00D769A7"/>
    <w:rsid w:val="00D76CC2"/>
    <w:rsid w:val="00D77342"/>
    <w:rsid w:val="00D777EC"/>
    <w:rsid w:val="00D8041C"/>
    <w:rsid w:val="00D81C2C"/>
    <w:rsid w:val="00D82097"/>
    <w:rsid w:val="00D829F1"/>
    <w:rsid w:val="00D8343D"/>
    <w:rsid w:val="00D835F5"/>
    <w:rsid w:val="00D83D49"/>
    <w:rsid w:val="00D8489A"/>
    <w:rsid w:val="00D849FA"/>
    <w:rsid w:val="00D8546C"/>
    <w:rsid w:val="00D85624"/>
    <w:rsid w:val="00D8566F"/>
    <w:rsid w:val="00D85EA7"/>
    <w:rsid w:val="00D8649D"/>
    <w:rsid w:val="00D86A98"/>
    <w:rsid w:val="00D86BFD"/>
    <w:rsid w:val="00D86CC7"/>
    <w:rsid w:val="00D8705A"/>
    <w:rsid w:val="00D874E7"/>
    <w:rsid w:val="00D878AA"/>
    <w:rsid w:val="00D879C8"/>
    <w:rsid w:val="00D87BD3"/>
    <w:rsid w:val="00D904B1"/>
    <w:rsid w:val="00D909C4"/>
    <w:rsid w:val="00D90B6E"/>
    <w:rsid w:val="00D90C99"/>
    <w:rsid w:val="00D90FB5"/>
    <w:rsid w:val="00D910D2"/>
    <w:rsid w:val="00D91133"/>
    <w:rsid w:val="00D911E3"/>
    <w:rsid w:val="00D912D1"/>
    <w:rsid w:val="00D9184A"/>
    <w:rsid w:val="00D920C3"/>
    <w:rsid w:val="00D921AC"/>
    <w:rsid w:val="00D92212"/>
    <w:rsid w:val="00D928C9"/>
    <w:rsid w:val="00D92B61"/>
    <w:rsid w:val="00D92B95"/>
    <w:rsid w:val="00D92F37"/>
    <w:rsid w:val="00D93025"/>
    <w:rsid w:val="00D933DF"/>
    <w:rsid w:val="00D939C7"/>
    <w:rsid w:val="00D93F4D"/>
    <w:rsid w:val="00D9472D"/>
    <w:rsid w:val="00D94778"/>
    <w:rsid w:val="00D94927"/>
    <w:rsid w:val="00D94A2C"/>
    <w:rsid w:val="00D94AC8"/>
    <w:rsid w:val="00D950B4"/>
    <w:rsid w:val="00D950F6"/>
    <w:rsid w:val="00D95835"/>
    <w:rsid w:val="00D95A05"/>
    <w:rsid w:val="00D9614B"/>
    <w:rsid w:val="00D96ADC"/>
    <w:rsid w:val="00D97909"/>
    <w:rsid w:val="00D97BDC"/>
    <w:rsid w:val="00D97D68"/>
    <w:rsid w:val="00DA08FC"/>
    <w:rsid w:val="00DA0B17"/>
    <w:rsid w:val="00DA0BE4"/>
    <w:rsid w:val="00DA106C"/>
    <w:rsid w:val="00DA12D8"/>
    <w:rsid w:val="00DA145A"/>
    <w:rsid w:val="00DA178A"/>
    <w:rsid w:val="00DA18BB"/>
    <w:rsid w:val="00DA2012"/>
    <w:rsid w:val="00DA29FC"/>
    <w:rsid w:val="00DA2F75"/>
    <w:rsid w:val="00DA3C9F"/>
    <w:rsid w:val="00DA406E"/>
    <w:rsid w:val="00DA468A"/>
    <w:rsid w:val="00DA47B6"/>
    <w:rsid w:val="00DA4CA3"/>
    <w:rsid w:val="00DA4F74"/>
    <w:rsid w:val="00DA550A"/>
    <w:rsid w:val="00DA5867"/>
    <w:rsid w:val="00DA5949"/>
    <w:rsid w:val="00DA5A35"/>
    <w:rsid w:val="00DA5BBF"/>
    <w:rsid w:val="00DA5D0A"/>
    <w:rsid w:val="00DA5E72"/>
    <w:rsid w:val="00DA6773"/>
    <w:rsid w:val="00DA6F01"/>
    <w:rsid w:val="00DA77C5"/>
    <w:rsid w:val="00DA7C28"/>
    <w:rsid w:val="00DA7DBE"/>
    <w:rsid w:val="00DA7E0C"/>
    <w:rsid w:val="00DB014D"/>
    <w:rsid w:val="00DB0561"/>
    <w:rsid w:val="00DB0A5B"/>
    <w:rsid w:val="00DB186A"/>
    <w:rsid w:val="00DB24E9"/>
    <w:rsid w:val="00DB2DA3"/>
    <w:rsid w:val="00DB2E96"/>
    <w:rsid w:val="00DB31B1"/>
    <w:rsid w:val="00DB31CB"/>
    <w:rsid w:val="00DB3489"/>
    <w:rsid w:val="00DB35E5"/>
    <w:rsid w:val="00DB3862"/>
    <w:rsid w:val="00DB3C8E"/>
    <w:rsid w:val="00DB40FA"/>
    <w:rsid w:val="00DB4A42"/>
    <w:rsid w:val="00DB4A6B"/>
    <w:rsid w:val="00DB4D77"/>
    <w:rsid w:val="00DB592E"/>
    <w:rsid w:val="00DB5EFE"/>
    <w:rsid w:val="00DB61A0"/>
    <w:rsid w:val="00DB6591"/>
    <w:rsid w:val="00DB66B1"/>
    <w:rsid w:val="00DB6C56"/>
    <w:rsid w:val="00DB6D1A"/>
    <w:rsid w:val="00DB6DBB"/>
    <w:rsid w:val="00DB7030"/>
    <w:rsid w:val="00DB70D2"/>
    <w:rsid w:val="00DB7136"/>
    <w:rsid w:val="00DB7154"/>
    <w:rsid w:val="00DB72A1"/>
    <w:rsid w:val="00DB7358"/>
    <w:rsid w:val="00DB75A5"/>
    <w:rsid w:val="00DB75CD"/>
    <w:rsid w:val="00DB76A0"/>
    <w:rsid w:val="00DB7E80"/>
    <w:rsid w:val="00DB7F03"/>
    <w:rsid w:val="00DC0249"/>
    <w:rsid w:val="00DC095F"/>
    <w:rsid w:val="00DC0BB9"/>
    <w:rsid w:val="00DC12D8"/>
    <w:rsid w:val="00DC1373"/>
    <w:rsid w:val="00DC1523"/>
    <w:rsid w:val="00DC1763"/>
    <w:rsid w:val="00DC1EDF"/>
    <w:rsid w:val="00DC24E5"/>
    <w:rsid w:val="00DC3799"/>
    <w:rsid w:val="00DC3F3E"/>
    <w:rsid w:val="00DC4809"/>
    <w:rsid w:val="00DC4A94"/>
    <w:rsid w:val="00DC55FC"/>
    <w:rsid w:val="00DC5917"/>
    <w:rsid w:val="00DC5EF3"/>
    <w:rsid w:val="00DC6D5F"/>
    <w:rsid w:val="00DC6E03"/>
    <w:rsid w:val="00DC6E9C"/>
    <w:rsid w:val="00DC76E9"/>
    <w:rsid w:val="00DC7A02"/>
    <w:rsid w:val="00DC7F8F"/>
    <w:rsid w:val="00DD0A42"/>
    <w:rsid w:val="00DD1994"/>
    <w:rsid w:val="00DD1C9E"/>
    <w:rsid w:val="00DD1E84"/>
    <w:rsid w:val="00DD1FF8"/>
    <w:rsid w:val="00DD235F"/>
    <w:rsid w:val="00DD25C3"/>
    <w:rsid w:val="00DD28AC"/>
    <w:rsid w:val="00DD2AC0"/>
    <w:rsid w:val="00DD30AB"/>
    <w:rsid w:val="00DD33A5"/>
    <w:rsid w:val="00DD37E9"/>
    <w:rsid w:val="00DD386D"/>
    <w:rsid w:val="00DD3A15"/>
    <w:rsid w:val="00DD3CD1"/>
    <w:rsid w:val="00DD3DB8"/>
    <w:rsid w:val="00DD3E67"/>
    <w:rsid w:val="00DD4089"/>
    <w:rsid w:val="00DD46B7"/>
    <w:rsid w:val="00DD5172"/>
    <w:rsid w:val="00DD529B"/>
    <w:rsid w:val="00DD54E2"/>
    <w:rsid w:val="00DD5A71"/>
    <w:rsid w:val="00DD6384"/>
    <w:rsid w:val="00DD67A9"/>
    <w:rsid w:val="00DD6DA6"/>
    <w:rsid w:val="00DD7455"/>
    <w:rsid w:val="00DD785A"/>
    <w:rsid w:val="00DD7CA8"/>
    <w:rsid w:val="00DE009C"/>
    <w:rsid w:val="00DE06A8"/>
    <w:rsid w:val="00DE10C1"/>
    <w:rsid w:val="00DE1478"/>
    <w:rsid w:val="00DE149F"/>
    <w:rsid w:val="00DE3DC5"/>
    <w:rsid w:val="00DE486A"/>
    <w:rsid w:val="00DE4A42"/>
    <w:rsid w:val="00DE4ACC"/>
    <w:rsid w:val="00DE4D7A"/>
    <w:rsid w:val="00DE6601"/>
    <w:rsid w:val="00DE6AF9"/>
    <w:rsid w:val="00DE6CD2"/>
    <w:rsid w:val="00DE7040"/>
    <w:rsid w:val="00DE70E9"/>
    <w:rsid w:val="00DE7287"/>
    <w:rsid w:val="00DE758D"/>
    <w:rsid w:val="00DF13D8"/>
    <w:rsid w:val="00DF14D0"/>
    <w:rsid w:val="00DF1679"/>
    <w:rsid w:val="00DF325F"/>
    <w:rsid w:val="00DF346E"/>
    <w:rsid w:val="00DF3552"/>
    <w:rsid w:val="00DF35A4"/>
    <w:rsid w:val="00DF3BDD"/>
    <w:rsid w:val="00DF4316"/>
    <w:rsid w:val="00DF46F7"/>
    <w:rsid w:val="00DF4A7B"/>
    <w:rsid w:val="00DF5345"/>
    <w:rsid w:val="00DF553F"/>
    <w:rsid w:val="00DF57DD"/>
    <w:rsid w:val="00DF5C99"/>
    <w:rsid w:val="00DF5E28"/>
    <w:rsid w:val="00DF5F01"/>
    <w:rsid w:val="00DF668A"/>
    <w:rsid w:val="00DF6B2B"/>
    <w:rsid w:val="00DF6C81"/>
    <w:rsid w:val="00DF6EEB"/>
    <w:rsid w:val="00DF773E"/>
    <w:rsid w:val="00DF7C98"/>
    <w:rsid w:val="00E002CE"/>
    <w:rsid w:val="00E01069"/>
    <w:rsid w:val="00E016EE"/>
    <w:rsid w:val="00E0177F"/>
    <w:rsid w:val="00E0183E"/>
    <w:rsid w:val="00E01A5F"/>
    <w:rsid w:val="00E01BAD"/>
    <w:rsid w:val="00E01ECF"/>
    <w:rsid w:val="00E022B2"/>
    <w:rsid w:val="00E02989"/>
    <w:rsid w:val="00E02B1A"/>
    <w:rsid w:val="00E0348D"/>
    <w:rsid w:val="00E03CD1"/>
    <w:rsid w:val="00E04E37"/>
    <w:rsid w:val="00E0514D"/>
    <w:rsid w:val="00E0529C"/>
    <w:rsid w:val="00E0612C"/>
    <w:rsid w:val="00E0667B"/>
    <w:rsid w:val="00E06899"/>
    <w:rsid w:val="00E070B5"/>
    <w:rsid w:val="00E07213"/>
    <w:rsid w:val="00E07624"/>
    <w:rsid w:val="00E079A1"/>
    <w:rsid w:val="00E07F19"/>
    <w:rsid w:val="00E10224"/>
    <w:rsid w:val="00E1048D"/>
    <w:rsid w:val="00E10A9E"/>
    <w:rsid w:val="00E10C4E"/>
    <w:rsid w:val="00E123ED"/>
    <w:rsid w:val="00E1241D"/>
    <w:rsid w:val="00E12816"/>
    <w:rsid w:val="00E12C21"/>
    <w:rsid w:val="00E137AC"/>
    <w:rsid w:val="00E13AA3"/>
    <w:rsid w:val="00E13BF1"/>
    <w:rsid w:val="00E13DEF"/>
    <w:rsid w:val="00E14491"/>
    <w:rsid w:val="00E14877"/>
    <w:rsid w:val="00E14A4F"/>
    <w:rsid w:val="00E15237"/>
    <w:rsid w:val="00E152F6"/>
    <w:rsid w:val="00E15D0E"/>
    <w:rsid w:val="00E166E6"/>
    <w:rsid w:val="00E16B0B"/>
    <w:rsid w:val="00E16D00"/>
    <w:rsid w:val="00E17085"/>
    <w:rsid w:val="00E17135"/>
    <w:rsid w:val="00E172AE"/>
    <w:rsid w:val="00E17324"/>
    <w:rsid w:val="00E17A6E"/>
    <w:rsid w:val="00E17EC0"/>
    <w:rsid w:val="00E2005B"/>
    <w:rsid w:val="00E20189"/>
    <w:rsid w:val="00E2057D"/>
    <w:rsid w:val="00E20E49"/>
    <w:rsid w:val="00E21035"/>
    <w:rsid w:val="00E2148B"/>
    <w:rsid w:val="00E21524"/>
    <w:rsid w:val="00E216A7"/>
    <w:rsid w:val="00E21AF4"/>
    <w:rsid w:val="00E21E9E"/>
    <w:rsid w:val="00E2210F"/>
    <w:rsid w:val="00E221ED"/>
    <w:rsid w:val="00E222D6"/>
    <w:rsid w:val="00E226B4"/>
    <w:rsid w:val="00E22D06"/>
    <w:rsid w:val="00E22D6D"/>
    <w:rsid w:val="00E23AA6"/>
    <w:rsid w:val="00E243C8"/>
    <w:rsid w:val="00E24BA5"/>
    <w:rsid w:val="00E24F75"/>
    <w:rsid w:val="00E25413"/>
    <w:rsid w:val="00E25A47"/>
    <w:rsid w:val="00E26540"/>
    <w:rsid w:val="00E2666B"/>
    <w:rsid w:val="00E2686A"/>
    <w:rsid w:val="00E26B07"/>
    <w:rsid w:val="00E274DB"/>
    <w:rsid w:val="00E2769E"/>
    <w:rsid w:val="00E27795"/>
    <w:rsid w:val="00E27AE9"/>
    <w:rsid w:val="00E30060"/>
    <w:rsid w:val="00E30075"/>
    <w:rsid w:val="00E3011B"/>
    <w:rsid w:val="00E30185"/>
    <w:rsid w:val="00E30C95"/>
    <w:rsid w:val="00E30C96"/>
    <w:rsid w:val="00E32A08"/>
    <w:rsid w:val="00E32BE3"/>
    <w:rsid w:val="00E33316"/>
    <w:rsid w:val="00E3399E"/>
    <w:rsid w:val="00E3403D"/>
    <w:rsid w:val="00E346FE"/>
    <w:rsid w:val="00E3483D"/>
    <w:rsid w:val="00E34B7E"/>
    <w:rsid w:val="00E351C0"/>
    <w:rsid w:val="00E35683"/>
    <w:rsid w:val="00E35BD2"/>
    <w:rsid w:val="00E35CD9"/>
    <w:rsid w:val="00E361FD"/>
    <w:rsid w:val="00E36696"/>
    <w:rsid w:val="00E36E88"/>
    <w:rsid w:val="00E37423"/>
    <w:rsid w:val="00E40042"/>
    <w:rsid w:val="00E401A6"/>
    <w:rsid w:val="00E4054D"/>
    <w:rsid w:val="00E409D2"/>
    <w:rsid w:val="00E40A73"/>
    <w:rsid w:val="00E40AB9"/>
    <w:rsid w:val="00E4118F"/>
    <w:rsid w:val="00E4134F"/>
    <w:rsid w:val="00E41B18"/>
    <w:rsid w:val="00E41C0E"/>
    <w:rsid w:val="00E41D20"/>
    <w:rsid w:val="00E41F91"/>
    <w:rsid w:val="00E420F0"/>
    <w:rsid w:val="00E421D7"/>
    <w:rsid w:val="00E42652"/>
    <w:rsid w:val="00E4321F"/>
    <w:rsid w:val="00E43BB7"/>
    <w:rsid w:val="00E43D21"/>
    <w:rsid w:val="00E43FD9"/>
    <w:rsid w:val="00E441E0"/>
    <w:rsid w:val="00E4436E"/>
    <w:rsid w:val="00E443A5"/>
    <w:rsid w:val="00E447F7"/>
    <w:rsid w:val="00E44ABD"/>
    <w:rsid w:val="00E44D4C"/>
    <w:rsid w:val="00E44D7E"/>
    <w:rsid w:val="00E45297"/>
    <w:rsid w:val="00E45901"/>
    <w:rsid w:val="00E460A1"/>
    <w:rsid w:val="00E462BF"/>
    <w:rsid w:val="00E46549"/>
    <w:rsid w:val="00E46F4A"/>
    <w:rsid w:val="00E46FAC"/>
    <w:rsid w:val="00E472BC"/>
    <w:rsid w:val="00E5037B"/>
    <w:rsid w:val="00E508A9"/>
    <w:rsid w:val="00E50945"/>
    <w:rsid w:val="00E50B2E"/>
    <w:rsid w:val="00E51BE3"/>
    <w:rsid w:val="00E52129"/>
    <w:rsid w:val="00E52254"/>
    <w:rsid w:val="00E5277E"/>
    <w:rsid w:val="00E530C4"/>
    <w:rsid w:val="00E532B2"/>
    <w:rsid w:val="00E53840"/>
    <w:rsid w:val="00E53CBC"/>
    <w:rsid w:val="00E53F25"/>
    <w:rsid w:val="00E54FAC"/>
    <w:rsid w:val="00E5524F"/>
    <w:rsid w:val="00E55669"/>
    <w:rsid w:val="00E55729"/>
    <w:rsid w:val="00E565C3"/>
    <w:rsid w:val="00E56A11"/>
    <w:rsid w:val="00E56FEB"/>
    <w:rsid w:val="00E57842"/>
    <w:rsid w:val="00E57A58"/>
    <w:rsid w:val="00E57BC2"/>
    <w:rsid w:val="00E57BF4"/>
    <w:rsid w:val="00E57D75"/>
    <w:rsid w:val="00E57DF0"/>
    <w:rsid w:val="00E57E19"/>
    <w:rsid w:val="00E60400"/>
    <w:rsid w:val="00E6160F"/>
    <w:rsid w:val="00E6165F"/>
    <w:rsid w:val="00E61B81"/>
    <w:rsid w:val="00E61FB8"/>
    <w:rsid w:val="00E622C4"/>
    <w:rsid w:val="00E6251D"/>
    <w:rsid w:val="00E626B4"/>
    <w:rsid w:val="00E62C29"/>
    <w:rsid w:val="00E62F9B"/>
    <w:rsid w:val="00E634A2"/>
    <w:rsid w:val="00E638BE"/>
    <w:rsid w:val="00E6394B"/>
    <w:rsid w:val="00E63BEC"/>
    <w:rsid w:val="00E6423D"/>
    <w:rsid w:val="00E64254"/>
    <w:rsid w:val="00E64546"/>
    <w:rsid w:val="00E64679"/>
    <w:rsid w:val="00E647AF"/>
    <w:rsid w:val="00E6499A"/>
    <w:rsid w:val="00E649B5"/>
    <w:rsid w:val="00E649F3"/>
    <w:rsid w:val="00E6550E"/>
    <w:rsid w:val="00E6579F"/>
    <w:rsid w:val="00E65D40"/>
    <w:rsid w:val="00E66727"/>
    <w:rsid w:val="00E66A31"/>
    <w:rsid w:val="00E66A5F"/>
    <w:rsid w:val="00E67257"/>
    <w:rsid w:val="00E67414"/>
    <w:rsid w:val="00E67498"/>
    <w:rsid w:val="00E6772D"/>
    <w:rsid w:val="00E6794B"/>
    <w:rsid w:val="00E679D0"/>
    <w:rsid w:val="00E7039F"/>
    <w:rsid w:val="00E70AAC"/>
    <w:rsid w:val="00E70CC2"/>
    <w:rsid w:val="00E70D80"/>
    <w:rsid w:val="00E70EFD"/>
    <w:rsid w:val="00E7114C"/>
    <w:rsid w:val="00E71AF0"/>
    <w:rsid w:val="00E71BC5"/>
    <w:rsid w:val="00E71E90"/>
    <w:rsid w:val="00E71F06"/>
    <w:rsid w:val="00E72A74"/>
    <w:rsid w:val="00E73386"/>
    <w:rsid w:val="00E734B6"/>
    <w:rsid w:val="00E736B7"/>
    <w:rsid w:val="00E7427C"/>
    <w:rsid w:val="00E743AB"/>
    <w:rsid w:val="00E744E0"/>
    <w:rsid w:val="00E744E5"/>
    <w:rsid w:val="00E7468E"/>
    <w:rsid w:val="00E75F3C"/>
    <w:rsid w:val="00E76316"/>
    <w:rsid w:val="00E76630"/>
    <w:rsid w:val="00E773F6"/>
    <w:rsid w:val="00E7781B"/>
    <w:rsid w:val="00E77C49"/>
    <w:rsid w:val="00E80797"/>
    <w:rsid w:val="00E80AC2"/>
    <w:rsid w:val="00E816F0"/>
    <w:rsid w:val="00E819F6"/>
    <w:rsid w:val="00E81C3D"/>
    <w:rsid w:val="00E81E03"/>
    <w:rsid w:val="00E822A2"/>
    <w:rsid w:val="00E82A1F"/>
    <w:rsid w:val="00E82AD5"/>
    <w:rsid w:val="00E82D6F"/>
    <w:rsid w:val="00E8311E"/>
    <w:rsid w:val="00E83D8B"/>
    <w:rsid w:val="00E848D8"/>
    <w:rsid w:val="00E84903"/>
    <w:rsid w:val="00E849E9"/>
    <w:rsid w:val="00E854B6"/>
    <w:rsid w:val="00E8553D"/>
    <w:rsid w:val="00E856ED"/>
    <w:rsid w:val="00E85AF2"/>
    <w:rsid w:val="00E86115"/>
    <w:rsid w:val="00E86200"/>
    <w:rsid w:val="00E86B30"/>
    <w:rsid w:val="00E86E75"/>
    <w:rsid w:val="00E878DB"/>
    <w:rsid w:val="00E9055B"/>
    <w:rsid w:val="00E905A9"/>
    <w:rsid w:val="00E9088F"/>
    <w:rsid w:val="00E90B09"/>
    <w:rsid w:val="00E90C2A"/>
    <w:rsid w:val="00E914E1"/>
    <w:rsid w:val="00E914E5"/>
    <w:rsid w:val="00E92650"/>
    <w:rsid w:val="00E92AC2"/>
    <w:rsid w:val="00E92B4C"/>
    <w:rsid w:val="00E93767"/>
    <w:rsid w:val="00E9397F"/>
    <w:rsid w:val="00E93F04"/>
    <w:rsid w:val="00E9469B"/>
    <w:rsid w:val="00E954B3"/>
    <w:rsid w:val="00E957D0"/>
    <w:rsid w:val="00E9591F"/>
    <w:rsid w:val="00E95F67"/>
    <w:rsid w:val="00E960E7"/>
    <w:rsid w:val="00E96185"/>
    <w:rsid w:val="00E9638A"/>
    <w:rsid w:val="00E96D43"/>
    <w:rsid w:val="00E96D82"/>
    <w:rsid w:val="00E970E7"/>
    <w:rsid w:val="00EA0462"/>
    <w:rsid w:val="00EA0512"/>
    <w:rsid w:val="00EA14C7"/>
    <w:rsid w:val="00EA1933"/>
    <w:rsid w:val="00EA1967"/>
    <w:rsid w:val="00EA225D"/>
    <w:rsid w:val="00EA2A27"/>
    <w:rsid w:val="00EA2D93"/>
    <w:rsid w:val="00EA3359"/>
    <w:rsid w:val="00EA361D"/>
    <w:rsid w:val="00EA36FD"/>
    <w:rsid w:val="00EA37B6"/>
    <w:rsid w:val="00EA3A7A"/>
    <w:rsid w:val="00EA3C26"/>
    <w:rsid w:val="00EA3C2D"/>
    <w:rsid w:val="00EA3CB9"/>
    <w:rsid w:val="00EA427A"/>
    <w:rsid w:val="00EA44F3"/>
    <w:rsid w:val="00EA563B"/>
    <w:rsid w:val="00EA565B"/>
    <w:rsid w:val="00EA5F0F"/>
    <w:rsid w:val="00EA62E5"/>
    <w:rsid w:val="00EA65FB"/>
    <w:rsid w:val="00EA66B5"/>
    <w:rsid w:val="00EA6924"/>
    <w:rsid w:val="00EA7020"/>
    <w:rsid w:val="00EA713D"/>
    <w:rsid w:val="00EA7994"/>
    <w:rsid w:val="00EA7EC2"/>
    <w:rsid w:val="00EB006B"/>
    <w:rsid w:val="00EB07CA"/>
    <w:rsid w:val="00EB0FCA"/>
    <w:rsid w:val="00EB13B0"/>
    <w:rsid w:val="00EB164A"/>
    <w:rsid w:val="00EB1B75"/>
    <w:rsid w:val="00EB1BF8"/>
    <w:rsid w:val="00EB225B"/>
    <w:rsid w:val="00EB2981"/>
    <w:rsid w:val="00EB2A81"/>
    <w:rsid w:val="00EB2C43"/>
    <w:rsid w:val="00EB2D52"/>
    <w:rsid w:val="00EB34B1"/>
    <w:rsid w:val="00EB35DD"/>
    <w:rsid w:val="00EB38BB"/>
    <w:rsid w:val="00EB39E9"/>
    <w:rsid w:val="00EB3E26"/>
    <w:rsid w:val="00EB3EFC"/>
    <w:rsid w:val="00EB3F73"/>
    <w:rsid w:val="00EB4899"/>
    <w:rsid w:val="00EB4BCB"/>
    <w:rsid w:val="00EB4C3C"/>
    <w:rsid w:val="00EB4EBF"/>
    <w:rsid w:val="00EB4EFD"/>
    <w:rsid w:val="00EB4F06"/>
    <w:rsid w:val="00EB5467"/>
    <w:rsid w:val="00EB63B9"/>
    <w:rsid w:val="00EB6899"/>
    <w:rsid w:val="00EB69CA"/>
    <w:rsid w:val="00EB69D1"/>
    <w:rsid w:val="00EB6D14"/>
    <w:rsid w:val="00EB7359"/>
    <w:rsid w:val="00EB7B2D"/>
    <w:rsid w:val="00EB7F31"/>
    <w:rsid w:val="00EC0229"/>
    <w:rsid w:val="00EC2017"/>
    <w:rsid w:val="00EC2121"/>
    <w:rsid w:val="00EC21F0"/>
    <w:rsid w:val="00EC27F2"/>
    <w:rsid w:val="00EC2866"/>
    <w:rsid w:val="00EC29A1"/>
    <w:rsid w:val="00EC3742"/>
    <w:rsid w:val="00EC3C3C"/>
    <w:rsid w:val="00EC3C52"/>
    <w:rsid w:val="00EC496C"/>
    <w:rsid w:val="00EC50BF"/>
    <w:rsid w:val="00EC58F1"/>
    <w:rsid w:val="00EC6183"/>
    <w:rsid w:val="00EC6397"/>
    <w:rsid w:val="00EC64E0"/>
    <w:rsid w:val="00EC67EF"/>
    <w:rsid w:val="00EC7217"/>
    <w:rsid w:val="00EC77E5"/>
    <w:rsid w:val="00EC7906"/>
    <w:rsid w:val="00EC79BC"/>
    <w:rsid w:val="00EC7DF0"/>
    <w:rsid w:val="00EC7F75"/>
    <w:rsid w:val="00ED0ACA"/>
    <w:rsid w:val="00ED0B8D"/>
    <w:rsid w:val="00ED1203"/>
    <w:rsid w:val="00ED17A5"/>
    <w:rsid w:val="00ED22CE"/>
    <w:rsid w:val="00ED2EB9"/>
    <w:rsid w:val="00ED30DC"/>
    <w:rsid w:val="00ED408F"/>
    <w:rsid w:val="00ED564F"/>
    <w:rsid w:val="00ED5B31"/>
    <w:rsid w:val="00ED64BD"/>
    <w:rsid w:val="00ED677F"/>
    <w:rsid w:val="00ED6786"/>
    <w:rsid w:val="00ED70D3"/>
    <w:rsid w:val="00ED74B6"/>
    <w:rsid w:val="00ED752D"/>
    <w:rsid w:val="00ED7602"/>
    <w:rsid w:val="00ED78D4"/>
    <w:rsid w:val="00ED79FB"/>
    <w:rsid w:val="00EE0743"/>
    <w:rsid w:val="00EE08FC"/>
    <w:rsid w:val="00EE0A90"/>
    <w:rsid w:val="00EE192E"/>
    <w:rsid w:val="00EE1931"/>
    <w:rsid w:val="00EE2DE0"/>
    <w:rsid w:val="00EE361E"/>
    <w:rsid w:val="00EE386F"/>
    <w:rsid w:val="00EE4702"/>
    <w:rsid w:val="00EE555D"/>
    <w:rsid w:val="00EE5A84"/>
    <w:rsid w:val="00EE5B3F"/>
    <w:rsid w:val="00EE6490"/>
    <w:rsid w:val="00EE6D6A"/>
    <w:rsid w:val="00EE7555"/>
    <w:rsid w:val="00EE7609"/>
    <w:rsid w:val="00EF020C"/>
    <w:rsid w:val="00EF05A6"/>
    <w:rsid w:val="00EF0B1B"/>
    <w:rsid w:val="00EF0DBC"/>
    <w:rsid w:val="00EF14B7"/>
    <w:rsid w:val="00EF1661"/>
    <w:rsid w:val="00EF1B66"/>
    <w:rsid w:val="00EF1CE5"/>
    <w:rsid w:val="00EF229B"/>
    <w:rsid w:val="00EF26CA"/>
    <w:rsid w:val="00EF2BE7"/>
    <w:rsid w:val="00EF30CD"/>
    <w:rsid w:val="00EF30F6"/>
    <w:rsid w:val="00EF327A"/>
    <w:rsid w:val="00EF32F7"/>
    <w:rsid w:val="00EF3929"/>
    <w:rsid w:val="00EF409D"/>
    <w:rsid w:val="00EF41B2"/>
    <w:rsid w:val="00EF45DF"/>
    <w:rsid w:val="00EF5089"/>
    <w:rsid w:val="00EF5801"/>
    <w:rsid w:val="00EF612F"/>
    <w:rsid w:val="00EF6C28"/>
    <w:rsid w:val="00EF6D4B"/>
    <w:rsid w:val="00EF6FAC"/>
    <w:rsid w:val="00EF6FE0"/>
    <w:rsid w:val="00EF7018"/>
    <w:rsid w:val="00F0050D"/>
    <w:rsid w:val="00F0075C"/>
    <w:rsid w:val="00F013E9"/>
    <w:rsid w:val="00F01707"/>
    <w:rsid w:val="00F01C23"/>
    <w:rsid w:val="00F02D03"/>
    <w:rsid w:val="00F02FC2"/>
    <w:rsid w:val="00F03581"/>
    <w:rsid w:val="00F03B2F"/>
    <w:rsid w:val="00F0482B"/>
    <w:rsid w:val="00F056DC"/>
    <w:rsid w:val="00F0584E"/>
    <w:rsid w:val="00F05BCB"/>
    <w:rsid w:val="00F05C00"/>
    <w:rsid w:val="00F05D2D"/>
    <w:rsid w:val="00F05D84"/>
    <w:rsid w:val="00F05DAE"/>
    <w:rsid w:val="00F05E00"/>
    <w:rsid w:val="00F05FA2"/>
    <w:rsid w:val="00F0629B"/>
    <w:rsid w:val="00F069C7"/>
    <w:rsid w:val="00F06C5B"/>
    <w:rsid w:val="00F07047"/>
    <w:rsid w:val="00F0714A"/>
    <w:rsid w:val="00F07F07"/>
    <w:rsid w:val="00F1043C"/>
    <w:rsid w:val="00F10CDF"/>
    <w:rsid w:val="00F10CF2"/>
    <w:rsid w:val="00F10D87"/>
    <w:rsid w:val="00F11AF5"/>
    <w:rsid w:val="00F124B5"/>
    <w:rsid w:val="00F12849"/>
    <w:rsid w:val="00F12B2A"/>
    <w:rsid w:val="00F12E4B"/>
    <w:rsid w:val="00F13454"/>
    <w:rsid w:val="00F15266"/>
    <w:rsid w:val="00F15369"/>
    <w:rsid w:val="00F153EC"/>
    <w:rsid w:val="00F1565C"/>
    <w:rsid w:val="00F15793"/>
    <w:rsid w:val="00F15A05"/>
    <w:rsid w:val="00F16B8A"/>
    <w:rsid w:val="00F16CE2"/>
    <w:rsid w:val="00F17060"/>
    <w:rsid w:val="00F17072"/>
    <w:rsid w:val="00F17530"/>
    <w:rsid w:val="00F17A98"/>
    <w:rsid w:val="00F17B20"/>
    <w:rsid w:val="00F17D8E"/>
    <w:rsid w:val="00F20560"/>
    <w:rsid w:val="00F20C40"/>
    <w:rsid w:val="00F210CF"/>
    <w:rsid w:val="00F214CF"/>
    <w:rsid w:val="00F217EA"/>
    <w:rsid w:val="00F21AC8"/>
    <w:rsid w:val="00F222C2"/>
    <w:rsid w:val="00F23207"/>
    <w:rsid w:val="00F23414"/>
    <w:rsid w:val="00F23440"/>
    <w:rsid w:val="00F234EE"/>
    <w:rsid w:val="00F24059"/>
    <w:rsid w:val="00F2418A"/>
    <w:rsid w:val="00F24D0D"/>
    <w:rsid w:val="00F24F6D"/>
    <w:rsid w:val="00F25E6D"/>
    <w:rsid w:val="00F25EC3"/>
    <w:rsid w:val="00F25FF0"/>
    <w:rsid w:val="00F2613B"/>
    <w:rsid w:val="00F26157"/>
    <w:rsid w:val="00F263FE"/>
    <w:rsid w:val="00F2643D"/>
    <w:rsid w:val="00F27054"/>
    <w:rsid w:val="00F2721E"/>
    <w:rsid w:val="00F2730D"/>
    <w:rsid w:val="00F27E0D"/>
    <w:rsid w:val="00F27FF4"/>
    <w:rsid w:val="00F30299"/>
    <w:rsid w:val="00F303D2"/>
    <w:rsid w:val="00F3050F"/>
    <w:rsid w:val="00F30802"/>
    <w:rsid w:val="00F309BD"/>
    <w:rsid w:val="00F30B57"/>
    <w:rsid w:val="00F30DAC"/>
    <w:rsid w:val="00F31148"/>
    <w:rsid w:val="00F31623"/>
    <w:rsid w:val="00F31BC7"/>
    <w:rsid w:val="00F32302"/>
    <w:rsid w:val="00F327B6"/>
    <w:rsid w:val="00F331B7"/>
    <w:rsid w:val="00F3357D"/>
    <w:rsid w:val="00F3399E"/>
    <w:rsid w:val="00F3473F"/>
    <w:rsid w:val="00F34AEB"/>
    <w:rsid w:val="00F35125"/>
    <w:rsid w:val="00F358A7"/>
    <w:rsid w:val="00F35A1E"/>
    <w:rsid w:val="00F35FCA"/>
    <w:rsid w:val="00F36FD9"/>
    <w:rsid w:val="00F372D5"/>
    <w:rsid w:val="00F375B2"/>
    <w:rsid w:val="00F37C5C"/>
    <w:rsid w:val="00F37E5C"/>
    <w:rsid w:val="00F40632"/>
    <w:rsid w:val="00F40A6D"/>
    <w:rsid w:val="00F40D12"/>
    <w:rsid w:val="00F40D9A"/>
    <w:rsid w:val="00F40FAE"/>
    <w:rsid w:val="00F40FF9"/>
    <w:rsid w:val="00F4184B"/>
    <w:rsid w:val="00F41CED"/>
    <w:rsid w:val="00F422AD"/>
    <w:rsid w:val="00F42B4D"/>
    <w:rsid w:val="00F4342D"/>
    <w:rsid w:val="00F44701"/>
    <w:rsid w:val="00F44D04"/>
    <w:rsid w:val="00F45235"/>
    <w:rsid w:val="00F4560E"/>
    <w:rsid w:val="00F464F2"/>
    <w:rsid w:val="00F46658"/>
    <w:rsid w:val="00F466E6"/>
    <w:rsid w:val="00F47D92"/>
    <w:rsid w:val="00F500A5"/>
    <w:rsid w:val="00F50133"/>
    <w:rsid w:val="00F503E9"/>
    <w:rsid w:val="00F50D00"/>
    <w:rsid w:val="00F51598"/>
    <w:rsid w:val="00F5166F"/>
    <w:rsid w:val="00F52623"/>
    <w:rsid w:val="00F52DFE"/>
    <w:rsid w:val="00F52E8D"/>
    <w:rsid w:val="00F53118"/>
    <w:rsid w:val="00F53571"/>
    <w:rsid w:val="00F53593"/>
    <w:rsid w:val="00F5365A"/>
    <w:rsid w:val="00F54120"/>
    <w:rsid w:val="00F54B67"/>
    <w:rsid w:val="00F563EF"/>
    <w:rsid w:val="00F5643B"/>
    <w:rsid w:val="00F56A5A"/>
    <w:rsid w:val="00F57123"/>
    <w:rsid w:val="00F57F6B"/>
    <w:rsid w:val="00F6025B"/>
    <w:rsid w:val="00F60A57"/>
    <w:rsid w:val="00F60F31"/>
    <w:rsid w:val="00F62218"/>
    <w:rsid w:val="00F62776"/>
    <w:rsid w:val="00F62863"/>
    <w:rsid w:val="00F62ECE"/>
    <w:rsid w:val="00F631B6"/>
    <w:rsid w:val="00F63487"/>
    <w:rsid w:val="00F638C1"/>
    <w:rsid w:val="00F63E0B"/>
    <w:rsid w:val="00F64309"/>
    <w:rsid w:val="00F64459"/>
    <w:rsid w:val="00F6496C"/>
    <w:rsid w:val="00F660BE"/>
    <w:rsid w:val="00F664E0"/>
    <w:rsid w:val="00F66D57"/>
    <w:rsid w:val="00F67060"/>
    <w:rsid w:val="00F70235"/>
    <w:rsid w:val="00F70F03"/>
    <w:rsid w:val="00F714EB"/>
    <w:rsid w:val="00F71529"/>
    <w:rsid w:val="00F717A7"/>
    <w:rsid w:val="00F7284C"/>
    <w:rsid w:val="00F72D74"/>
    <w:rsid w:val="00F72D82"/>
    <w:rsid w:val="00F73087"/>
    <w:rsid w:val="00F73389"/>
    <w:rsid w:val="00F73721"/>
    <w:rsid w:val="00F74091"/>
    <w:rsid w:val="00F74122"/>
    <w:rsid w:val="00F74859"/>
    <w:rsid w:val="00F74BC2"/>
    <w:rsid w:val="00F7538D"/>
    <w:rsid w:val="00F760E3"/>
    <w:rsid w:val="00F76157"/>
    <w:rsid w:val="00F7660E"/>
    <w:rsid w:val="00F76861"/>
    <w:rsid w:val="00F76DBE"/>
    <w:rsid w:val="00F771FA"/>
    <w:rsid w:val="00F77B02"/>
    <w:rsid w:val="00F77C4A"/>
    <w:rsid w:val="00F8002D"/>
    <w:rsid w:val="00F802CD"/>
    <w:rsid w:val="00F8036C"/>
    <w:rsid w:val="00F81450"/>
    <w:rsid w:val="00F816CA"/>
    <w:rsid w:val="00F819CB"/>
    <w:rsid w:val="00F819F6"/>
    <w:rsid w:val="00F81A94"/>
    <w:rsid w:val="00F81AD6"/>
    <w:rsid w:val="00F82A88"/>
    <w:rsid w:val="00F82CC1"/>
    <w:rsid w:val="00F8321B"/>
    <w:rsid w:val="00F83224"/>
    <w:rsid w:val="00F83752"/>
    <w:rsid w:val="00F83786"/>
    <w:rsid w:val="00F83C37"/>
    <w:rsid w:val="00F83E06"/>
    <w:rsid w:val="00F83FAB"/>
    <w:rsid w:val="00F8434A"/>
    <w:rsid w:val="00F84EAB"/>
    <w:rsid w:val="00F8541C"/>
    <w:rsid w:val="00F855CF"/>
    <w:rsid w:val="00F8560D"/>
    <w:rsid w:val="00F8627C"/>
    <w:rsid w:val="00F865DB"/>
    <w:rsid w:val="00F86F4D"/>
    <w:rsid w:val="00F86F59"/>
    <w:rsid w:val="00F87856"/>
    <w:rsid w:val="00F87A3F"/>
    <w:rsid w:val="00F87E4C"/>
    <w:rsid w:val="00F87F45"/>
    <w:rsid w:val="00F902C9"/>
    <w:rsid w:val="00F90334"/>
    <w:rsid w:val="00F9083B"/>
    <w:rsid w:val="00F9090E"/>
    <w:rsid w:val="00F90C39"/>
    <w:rsid w:val="00F90D11"/>
    <w:rsid w:val="00F91158"/>
    <w:rsid w:val="00F92015"/>
    <w:rsid w:val="00F923A4"/>
    <w:rsid w:val="00F93488"/>
    <w:rsid w:val="00F940AC"/>
    <w:rsid w:val="00F941C7"/>
    <w:rsid w:val="00F94378"/>
    <w:rsid w:val="00F95115"/>
    <w:rsid w:val="00F95339"/>
    <w:rsid w:val="00F962EC"/>
    <w:rsid w:val="00F96421"/>
    <w:rsid w:val="00F96B56"/>
    <w:rsid w:val="00F97508"/>
    <w:rsid w:val="00F97641"/>
    <w:rsid w:val="00F976C2"/>
    <w:rsid w:val="00F979C1"/>
    <w:rsid w:val="00F97BA6"/>
    <w:rsid w:val="00F97DAF"/>
    <w:rsid w:val="00FA0B01"/>
    <w:rsid w:val="00FA0D05"/>
    <w:rsid w:val="00FA0E87"/>
    <w:rsid w:val="00FA0F0B"/>
    <w:rsid w:val="00FA120A"/>
    <w:rsid w:val="00FA162E"/>
    <w:rsid w:val="00FA17F3"/>
    <w:rsid w:val="00FA1900"/>
    <w:rsid w:val="00FA2AF2"/>
    <w:rsid w:val="00FA2C87"/>
    <w:rsid w:val="00FA2DC0"/>
    <w:rsid w:val="00FA389E"/>
    <w:rsid w:val="00FA399A"/>
    <w:rsid w:val="00FA39D6"/>
    <w:rsid w:val="00FA39F7"/>
    <w:rsid w:val="00FA3C32"/>
    <w:rsid w:val="00FA3CEA"/>
    <w:rsid w:val="00FA3EB4"/>
    <w:rsid w:val="00FA3FA6"/>
    <w:rsid w:val="00FA435B"/>
    <w:rsid w:val="00FA479B"/>
    <w:rsid w:val="00FA4CA9"/>
    <w:rsid w:val="00FA523B"/>
    <w:rsid w:val="00FA5E68"/>
    <w:rsid w:val="00FA651B"/>
    <w:rsid w:val="00FA65FC"/>
    <w:rsid w:val="00FA6BAD"/>
    <w:rsid w:val="00FA6C95"/>
    <w:rsid w:val="00FA70B0"/>
    <w:rsid w:val="00FA7360"/>
    <w:rsid w:val="00FA74B0"/>
    <w:rsid w:val="00FA7694"/>
    <w:rsid w:val="00FA7840"/>
    <w:rsid w:val="00FA7E75"/>
    <w:rsid w:val="00FA7EF3"/>
    <w:rsid w:val="00FB0597"/>
    <w:rsid w:val="00FB05B1"/>
    <w:rsid w:val="00FB0AB9"/>
    <w:rsid w:val="00FB0CF4"/>
    <w:rsid w:val="00FB0E0B"/>
    <w:rsid w:val="00FB0ED2"/>
    <w:rsid w:val="00FB13F3"/>
    <w:rsid w:val="00FB1668"/>
    <w:rsid w:val="00FB1B56"/>
    <w:rsid w:val="00FB1D54"/>
    <w:rsid w:val="00FB2093"/>
    <w:rsid w:val="00FB2599"/>
    <w:rsid w:val="00FB259D"/>
    <w:rsid w:val="00FB25BE"/>
    <w:rsid w:val="00FB3284"/>
    <w:rsid w:val="00FB35D6"/>
    <w:rsid w:val="00FB3716"/>
    <w:rsid w:val="00FB37DE"/>
    <w:rsid w:val="00FB3995"/>
    <w:rsid w:val="00FB39A9"/>
    <w:rsid w:val="00FB40B2"/>
    <w:rsid w:val="00FB42F7"/>
    <w:rsid w:val="00FB458B"/>
    <w:rsid w:val="00FB47D2"/>
    <w:rsid w:val="00FB55C2"/>
    <w:rsid w:val="00FB585C"/>
    <w:rsid w:val="00FB587D"/>
    <w:rsid w:val="00FB5AF3"/>
    <w:rsid w:val="00FB5CD4"/>
    <w:rsid w:val="00FB5D8A"/>
    <w:rsid w:val="00FB6239"/>
    <w:rsid w:val="00FB62B3"/>
    <w:rsid w:val="00FB6B8C"/>
    <w:rsid w:val="00FB7E62"/>
    <w:rsid w:val="00FC0442"/>
    <w:rsid w:val="00FC04B5"/>
    <w:rsid w:val="00FC1410"/>
    <w:rsid w:val="00FC1F3E"/>
    <w:rsid w:val="00FC1FDB"/>
    <w:rsid w:val="00FC215E"/>
    <w:rsid w:val="00FC2337"/>
    <w:rsid w:val="00FC266C"/>
    <w:rsid w:val="00FC2D9C"/>
    <w:rsid w:val="00FC2F89"/>
    <w:rsid w:val="00FC315C"/>
    <w:rsid w:val="00FC31E7"/>
    <w:rsid w:val="00FC35B3"/>
    <w:rsid w:val="00FC3841"/>
    <w:rsid w:val="00FC45B5"/>
    <w:rsid w:val="00FC4C01"/>
    <w:rsid w:val="00FC5078"/>
    <w:rsid w:val="00FC54DD"/>
    <w:rsid w:val="00FC5E15"/>
    <w:rsid w:val="00FC63E6"/>
    <w:rsid w:val="00FC6457"/>
    <w:rsid w:val="00FC6771"/>
    <w:rsid w:val="00FC69D4"/>
    <w:rsid w:val="00FC704E"/>
    <w:rsid w:val="00FC7452"/>
    <w:rsid w:val="00FC7663"/>
    <w:rsid w:val="00FC771D"/>
    <w:rsid w:val="00FC7940"/>
    <w:rsid w:val="00FC7A2D"/>
    <w:rsid w:val="00FC7BEE"/>
    <w:rsid w:val="00FC7E94"/>
    <w:rsid w:val="00FD038E"/>
    <w:rsid w:val="00FD08F5"/>
    <w:rsid w:val="00FD0957"/>
    <w:rsid w:val="00FD1058"/>
    <w:rsid w:val="00FD16C1"/>
    <w:rsid w:val="00FD16F3"/>
    <w:rsid w:val="00FD2374"/>
    <w:rsid w:val="00FD23CF"/>
    <w:rsid w:val="00FD2473"/>
    <w:rsid w:val="00FD26C5"/>
    <w:rsid w:val="00FD27F3"/>
    <w:rsid w:val="00FD2C4A"/>
    <w:rsid w:val="00FD2DCD"/>
    <w:rsid w:val="00FD315D"/>
    <w:rsid w:val="00FD31CD"/>
    <w:rsid w:val="00FD323A"/>
    <w:rsid w:val="00FD3F33"/>
    <w:rsid w:val="00FD427A"/>
    <w:rsid w:val="00FD4ED5"/>
    <w:rsid w:val="00FD5170"/>
    <w:rsid w:val="00FD52E2"/>
    <w:rsid w:val="00FD541C"/>
    <w:rsid w:val="00FD5516"/>
    <w:rsid w:val="00FD63A8"/>
    <w:rsid w:val="00FD6FC3"/>
    <w:rsid w:val="00FD7EA2"/>
    <w:rsid w:val="00FE047C"/>
    <w:rsid w:val="00FE0538"/>
    <w:rsid w:val="00FE06AD"/>
    <w:rsid w:val="00FE0732"/>
    <w:rsid w:val="00FE08CD"/>
    <w:rsid w:val="00FE0ABA"/>
    <w:rsid w:val="00FE10F1"/>
    <w:rsid w:val="00FE1113"/>
    <w:rsid w:val="00FE1DF5"/>
    <w:rsid w:val="00FE2265"/>
    <w:rsid w:val="00FE29E8"/>
    <w:rsid w:val="00FE2A31"/>
    <w:rsid w:val="00FE2AF3"/>
    <w:rsid w:val="00FE351C"/>
    <w:rsid w:val="00FE35F8"/>
    <w:rsid w:val="00FE3C0A"/>
    <w:rsid w:val="00FE3C47"/>
    <w:rsid w:val="00FE3D12"/>
    <w:rsid w:val="00FE3F93"/>
    <w:rsid w:val="00FE4799"/>
    <w:rsid w:val="00FE4A06"/>
    <w:rsid w:val="00FE5065"/>
    <w:rsid w:val="00FE54BC"/>
    <w:rsid w:val="00FE5608"/>
    <w:rsid w:val="00FE5EB8"/>
    <w:rsid w:val="00FE612B"/>
    <w:rsid w:val="00FE636D"/>
    <w:rsid w:val="00FE6977"/>
    <w:rsid w:val="00FE6EE0"/>
    <w:rsid w:val="00FE6FCE"/>
    <w:rsid w:val="00FE7B0F"/>
    <w:rsid w:val="00FF0372"/>
    <w:rsid w:val="00FF0403"/>
    <w:rsid w:val="00FF04C2"/>
    <w:rsid w:val="00FF085F"/>
    <w:rsid w:val="00FF0C17"/>
    <w:rsid w:val="00FF16EB"/>
    <w:rsid w:val="00FF1B5D"/>
    <w:rsid w:val="00FF1E7D"/>
    <w:rsid w:val="00FF2198"/>
    <w:rsid w:val="00FF2961"/>
    <w:rsid w:val="00FF2C65"/>
    <w:rsid w:val="00FF2F7B"/>
    <w:rsid w:val="00FF3BCA"/>
    <w:rsid w:val="00FF4031"/>
    <w:rsid w:val="00FF42F0"/>
    <w:rsid w:val="00FF44DB"/>
    <w:rsid w:val="00FF4770"/>
    <w:rsid w:val="00FF48CA"/>
    <w:rsid w:val="00FF50CF"/>
    <w:rsid w:val="00FF549F"/>
    <w:rsid w:val="00FF61D7"/>
    <w:rsid w:val="00FF6940"/>
    <w:rsid w:val="00FF6AB1"/>
    <w:rsid w:val="00FF771B"/>
    <w:rsid w:val="00FF7CE1"/>
    <w:rsid w:val="0958AC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451F463"/>
  <w15:docId w15:val="{4DDA0AC6-5DE3-4173-A3EB-8931EA237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37B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646FC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646F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9646F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9646F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9646F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9646F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646F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646F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646F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9646F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semiHidden/>
    <w:locked/>
    <w:rsid w:val="00232276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uiPriority w:val="99"/>
    <w:semiHidden/>
    <w:locked/>
    <w:rsid w:val="00232276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uiPriority w:val="99"/>
    <w:locked/>
    <w:rsid w:val="00232276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semiHidden/>
    <w:locked/>
    <w:rsid w:val="00232276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semiHidden/>
    <w:locked/>
    <w:rsid w:val="00232276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uiPriority w:val="99"/>
    <w:semiHidden/>
    <w:locked/>
    <w:rsid w:val="00232276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uiPriority w:val="99"/>
    <w:semiHidden/>
    <w:locked/>
    <w:rsid w:val="00232276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uiPriority w:val="99"/>
    <w:semiHidden/>
    <w:locked/>
    <w:rsid w:val="00232276"/>
    <w:rPr>
      <w:rFonts w:ascii="Cambria" w:hAnsi="Cambria" w:cs="Angsana New"/>
    </w:rPr>
  </w:style>
  <w:style w:type="paragraph" w:customStyle="1" w:styleId="a">
    <w:name w:val="อักขระ อักขระ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uiPriority w:val="99"/>
    <w:rsid w:val="009646F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semiHidden/>
    <w:locked/>
    <w:rsid w:val="00232276"/>
    <w:rPr>
      <w:rFonts w:ascii="Arial" w:hAnsi="Arial" w:cs="Times New Roman"/>
      <w:sz w:val="22"/>
      <w:szCs w:val="22"/>
    </w:rPr>
  </w:style>
  <w:style w:type="character" w:customStyle="1" w:styleId="AAAddress">
    <w:name w:val="AA Address"/>
    <w:uiPriority w:val="99"/>
    <w:rsid w:val="009646FC"/>
    <w:rPr>
      <w:rFonts w:ascii="Arial" w:hAnsi="Arial"/>
      <w:color w:val="auto"/>
      <w:spacing w:val="0"/>
      <w:w w:val="100"/>
      <w:position w:val="0"/>
      <w:sz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9646FC"/>
    <w:rPr>
      <w:rFonts w:ascii="Arial" w:hAnsi="Arial"/>
      <w:color w:val="auto"/>
      <w:spacing w:val="0"/>
      <w:w w:val="100"/>
      <w:position w:val="0"/>
      <w:sz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9646F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semiHidden/>
    <w:locked/>
    <w:rsid w:val="00232276"/>
    <w:rPr>
      <w:rFonts w:ascii="Arial" w:hAnsi="Arial" w:cs="Times New Roman"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9646FC"/>
    <w:rPr>
      <w:b/>
      <w:bCs/>
    </w:rPr>
  </w:style>
  <w:style w:type="paragraph" w:styleId="ListBullet">
    <w:name w:val="List Bullet"/>
    <w:basedOn w:val="Normal"/>
    <w:uiPriority w:val="99"/>
    <w:rsid w:val="009646FC"/>
    <w:pPr>
      <w:numPr>
        <w:numId w:val="3"/>
      </w:numPr>
      <w:tabs>
        <w:tab w:val="clear" w:pos="926"/>
        <w:tab w:val="left" w:pos="284"/>
        <w:tab w:val="left" w:pos="907"/>
      </w:tabs>
      <w:ind w:left="284" w:hanging="284"/>
    </w:pPr>
  </w:style>
  <w:style w:type="paragraph" w:styleId="ListBullet2">
    <w:name w:val="List Bullet 2"/>
    <w:basedOn w:val="Normal"/>
    <w:uiPriority w:val="99"/>
    <w:rsid w:val="009646FC"/>
    <w:pPr>
      <w:numPr>
        <w:numId w:val="4"/>
      </w:numPr>
      <w:tabs>
        <w:tab w:val="clear" w:pos="1209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9646FC"/>
    <w:pPr>
      <w:numPr>
        <w:numId w:val="1"/>
      </w:numPr>
      <w:tabs>
        <w:tab w:val="clear" w:pos="360"/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9646FC"/>
    <w:pPr>
      <w:numPr>
        <w:numId w:val="2"/>
      </w:numPr>
      <w:tabs>
        <w:tab w:val="clear" w:pos="643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9646F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9646F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9646F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9646FC"/>
    <w:pPr>
      <w:ind w:left="284"/>
    </w:pPr>
  </w:style>
  <w:style w:type="paragraph" w:customStyle="1" w:styleId="AAFrameAddress">
    <w:name w:val="AA Frame Address"/>
    <w:basedOn w:val="Heading1"/>
    <w:uiPriority w:val="99"/>
    <w:rsid w:val="009646F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9646F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9646F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9646F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9646F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9646F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9646F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9646F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9646F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9646F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9646F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9646F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9646F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9646F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semiHidden/>
    <w:rsid w:val="009646F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9646F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9646F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9646F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9646F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9646F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9646F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9646FC"/>
    <w:pPr>
      <w:ind w:left="567" w:hanging="567"/>
    </w:pPr>
  </w:style>
  <w:style w:type="paragraph" w:styleId="ListBullet5">
    <w:name w:val="List Bullet 5"/>
    <w:basedOn w:val="Normal"/>
    <w:uiPriority w:val="99"/>
    <w:rsid w:val="009646F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9646FC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locked/>
    <w:rsid w:val="009646FC"/>
    <w:rPr>
      <w:rFonts w:ascii="Arial" w:hAnsi="Arial" w:cs="Times New Roman"/>
      <w:sz w:val="18"/>
      <w:lang w:val="en-US" w:eastAsia="en-US"/>
    </w:rPr>
  </w:style>
  <w:style w:type="paragraph" w:styleId="BodyTextFirstIndent">
    <w:name w:val="Body Text First Indent"/>
    <w:basedOn w:val="BodyText"/>
    <w:link w:val="BodyTextFirstIndentChar"/>
    <w:uiPriority w:val="99"/>
    <w:rsid w:val="009646FC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semiHidden/>
    <w:locked/>
    <w:rsid w:val="00232276"/>
    <w:rPr>
      <w:rFonts w:ascii="Arial" w:hAnsi="Arial" w:cs="Times New Roman"/>
      <w:sz w:val="22"/>
      <w:szCs w:val="22"/>
      <w:lang w:val="en-US" w:eastAsia="en-US"/>
    </w:rPr>
  </w:style>
  <w:style w:type="paragraph" w:styleId="BodyTextIndent">
    <w:name w:val="Body Text Indent"/>
    <w:basedOn w:val="Normal"/>
    <w:link w:val="BodyTextIndentChar"/>
    <w:rsid w:val="009646FC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locked/>
    <w:rsid w:val="00232276"/>
    <w:rPr>
      <w:rFonts w:ascii="Arial" w:hAnsi="Arial" w:cs="Times New Roman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9646F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semiHidden/>
    <w:locked/>
    <w:rsid w:val="00232276"/>
    <w:rPr>
      <w:rFonts w:ascii="Arial" w:hAnsi="Arial" w:cs="Times New Roman"/>
      <w:sz w:val="22"/>
      <w:szCs w:val="22"/>
    </w:rPr>
  </w:style>
  <w:style w:type="character" w:styleId="Strong">
    <w:name w:val="Strong"/>
    <w:uiPriority w:val="99"/>
    <w:qFormat/>
    <w:rsid w:val="009646FC"/>
    <w:rPr>
      <w:rFonts w:cs="Times New Roman"/>
      <w:b/>
    </w:rPr>
  </w:style>
  <w:style w:type="paragraph" w:customStyle="1" w:styleId="AA1stlevelbullet">
    <w:name w:val="AA 1st level bullet"/>
    <w:basedOn w:val="Normal"/>
    <w:uiPriority w:val="99"/>
    <w:rsid w:val="009646F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9646F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9646FC"/>
    <w:rPr>
      <w:rFonts w:ascii="Arial" w:hAnsi="Arial"/>
      <w:sz w:val="13"/>
    </w:rPr>
  </w:style>
  <w:style w:type="paragraph" w:customStyle="1" w:styleId="AA2ndlevelbullet">
    <w:name w:val="AA 2nd level bullet"/>
    <w:basedOn w:val="AA1stlevelbullet"/>
    <w:uiPriority w:val="99"/>
    <w:rsid w:val="009646F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uiPriority w:val="99"/>
    <w:rsid w:val="009646F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9646F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9646F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9646F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9646F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9646FC"/>
    <w:pPr>
      <w:framePr w:h="443" w:wrap="around" w:y="8223"/>
    </w:pPr>
  </w:style>
  <w:style w:type="paragraph" w:customStyle="1" w:styleId="a0">
    <w:name w:val="¢éÍ¤ÇÒÁ"/>
    <w:basedOn w:val="Normal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9646F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9646F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9646F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9646F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9646F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9646F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rsid w:val="009646FC"/>
    <w:rPr>
      <w:rFonts w:cs="Times New Roman"/>
    </w:rPr>
  </w:style>
  <w:style w:type="paragraph" w:styleId="BodyText2">
    <w:name w:val="Body Text 2"/>
    <w:basedOn w:val="Normal"/>
    <w:link w:val="BodyText2Char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9646FC"/>
    <w:rPr>
      <w:rFonts w:ascii="Book Antiqua" w:hAnsi="Book Antiqua" w:cs="Times New Roman"/>
      <w:sz w:val="22"/>
    </w:rPr>
  </w:style>
  <w:style w:type="paragraph" w:styleId="BodyText3">
    <w:name w:val="Body Text 3"/>
    <w:basedOn w:val="Normal"/>
    <w:link w:val="BodyText3Char"/>
    <w:uiPriority w:val="99"/>
    <w:rsid w:val="009646FC"/>
    <w:pPr>
      <w:jc w:val="both"/>
    </w:pPr>
    <w:rPr>
      <w:rFonts w:ascii="Angsana New" w:hAnsi="Angsana New"/>
      <w:sz w:val="30"/>
      <w:szCs w:val="30"/>
    </w:rPr>
  </w:style>
  <w:style w:type="character" w:customStyle="1" w:styleId="BodyText3Char">
    <w:name w:val="Body Text 3 Char"/>
    <w:link w:val="BodyText3"/>
    <w:uiPriority w:val="99"/>
    <w:semiHidden/>
    <w:locked/>
    <w:rsid w:val="00232276"/>
    <w:rPr>
      <w:rFonts w:ascii="Arial" w:hAnsi="Arial" w:cs="Times New Roman"/>
      <w:sz w:val="20"/>
      <w:szCs w:val="20"/>
    </w:rPr>
  </w:style>
  <w:style w:type="paragraph" w:customStyle="1" w:styleId="a1">
    <w:name w:val="??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???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9646FC"/>
    <w:rPr>
      <w:rFonts w:ascii="Tahoma" w:hAnsi="Tahoma"/>
      <w:sz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32276"/>
    <w:rPr>
      <w:rFonts w:cs="Times New Roman"/>
      <w:sz w:val="2"/>
    </w:rPr>
  </w:style>
  <w:style w:type="paragraph" w:styleId="HTMLPreformatted">
    <w:name w:val="HTML Preformatted"/>
    <w:basedOn w:val="Normal"/>
    <w:link w:val="HTMLPreformattedChar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locked/>
    <w:rsid w:val="00232276"/>
    <w:rPr>
      <w:rFonts w:ascii="Courier New" w:hAnsi="Courier New" w:cs="Times New Roman"/>
      <w:sz w:val="25"/>
      <w:szCs w:val="25"/>
    </w:rPr>
  </w:style>
  <w:style w:type="table" w:styleId="TableGrid">
    <w:name w:val="Table Grid"/>
    <w:basedOn w:val="TableNormal"/>
    <w:uiPriority w:val="39"/>
    <w:rsid w:val="009646F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4">
    <w:name w:val="เนื้อเรื่อง"/>
    <w:basedOn w:val="Normal"/>
    <w:rsid w:val="009646F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xl24">
    <w:name w:val="xl24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Angsana New" w:hAnsi="Angsana New"/>
      <w:sz w:val="24"/>
      <w:szCs w:val="24"/>
    </w:rPr>
  </w:style>
  <w:style w:type="paragraph" w:customStyle="1" w:styleId="1">
    <w:name w:val="เนื้อเรื่อง1"/>
    <w:basedOn w:val="Normal"/>
    <w:rsid w:val="009646F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uiPriority w:val="99"/>
    <w:rsid w:val="009646F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000080"/>
      <w:sz w:val="28"/>
      <w:szCs w:val="28"/>
    </w:rPr>
  </w:style>
  <w:style w:type="paragraph" w:customStyle="1" w:styleId="a5">
    <w:name w:val="??????????? ????????"/>
    <w:basedOn w:val="NormalIndent"/>
    <w:uiPriority w:val="99"/>
    <w:rsid w:val="009646F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hAnsi="Times New Roman"/>
      <w:sz w:val="28"/>
      <w:szCs w:val="28"/>
    </w:rPr>
  </w:style>
  <w:style w:type="paragraph" w:customStyle="1" w:styleId="E0">
    <w:name w:val="?????????? E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/>
      <w:jc w:val="thaiDistribute"/>
    </w:pPr>
    <w:rPr>
      <w:rFonts w:ascii="Angsana New" w:hAnsi="Angsana New"/>
      <w:b/>
      <w:i/>
      <w:sz w:val="30"/>
      <w:szCs w:val="20"/>
      <w:lang w:val="en-GB"/>
    </w:rPr>
  </w:style>
  <w:style w:type="character" w:customStyle="1" w:styleId="AccPolicyHeadingChar">
    <w:name w:val="Acc Policy Heading Char"/>
    <w:link w:val="AccPolicyHeading"/>
    <w:locked/>
    <w:rsid w:val="009646FC"/>
    <w:rPr>
      <w:rFonts w:ascii="Angsana New" w:hAnsi="Angsana New"/>
      <w:b/>
      <w:i/>
      <w:sz w:val="30"/>
      <w:lang w:val="en-GB" w:eastAsia="en-US"/>
    </w:rPr>
  </w:style>
  <w:style w:type="paragraph" w:styleId="BodyTextIndent2">
    <w:name w:val="Body Text Indent 2"/>
    <w:basedOn w:val="Normal"/>
    <w:link w:val="BodyTextIndent2Char"/>
    <w:uiPriority w:val="99"/>
    <w:rsid w:val="009646FC"/>
    <w:pPr>
      <w:spacing w:after="120" w:line="480" w:lineRule="auto"/>
      <w:ind w:left="360"/>
    </w:pPr>
    <w:rPr>
      <w:rFonts w:cs="Cordia New"/>
      <w:szCs w:val="21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232276"/>
    <w:rPr>
      <w:rFonts w:ascii="Arial" w:hAnsi="Arial" w:cs="Times New Roman"/>
      <w:sz w:val="22"/>
      <w:szCs w:val="22"/>
    </w:rPr>
  </w:style>
  <w:style w:type="paragraph" w:styleId="BodyTextIndent3">
    <w:name w:val="Body Text Indent 3"/>
    <w:basedOn w:val="Normal"/>
    <w:link w:val="BodyTextIndent3Char"/>
    <w:uiPriority w:val="99"/>
    <w:rsid w:val="009646FC"/>
    <w:pPr>
      <w:spacing w:after="120"/>
      <w:ind w:left="360"/>
    </w:pPr>
    <w:rPr>
      <w:rFonts w:cs="Cordia New"/>
      <w:sz w:val="16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232276"/>
    <w:rPr>
      <w:rFonts w:ascii="Arial" w:hAnsi="Arial" w:cs="Times New Roman"/>
      <w:sz w:val="20"/>
      <w:szCs w:val="20"/>
    </w:rPr>
  </w:style>
  <w:style w:type="paragraph" w:customStyle="1" w:styleId="block">
    <w:name w:val="block"/>
    <w:aliases w:val="b"/>
    <w:basedOn w:val="BodyText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6">
    <w:name w:val="ºÇ¡"/>
    <w:basedOn w:val="Normal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7">
    <w:name w:val="Åº"/>
    <w:basedOn w:val="Normal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Cordia New" w:hAnsi="Cordia New" w:cs="BrowalliaUPC"/>
      <w:sz w:val="28"/>
      <w:szCs w:val="28"/>
    </w:rPr>
  </w:style>
  <w:style w:type="paragraph" w:customStyle="1" w:styleId="a8">
    <w:name w:val="ข้อความ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cs="BrowalliaUPC"/>
      <w:sz w:val="30"/>
      <w:szCs w:val="30"/>
      <w:lang w:val="th-TH" w:eastAsia="th-TH"/>
    </w:rPr>
  </w:style>
  <w:style w:type="paragraph" w:customStyle="1" w:styleId="E1">
    <w:name w:val="?????? E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font5">
    <w:name w:val="font5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hAnsi="Angsana New"/>
      <w:sz w:val="28"/>
      <w:szCs w:val="28"/>
    </w:rPr>
  </w:style>
  <w:style w:type="paragraph" w:customStyle="1" w:styleId="Text">
    <w:name w:val="Text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hAnsi="Times New Roman"/>
      <w:sz w:val="22"/>
      <w:szCs w:val="22"/>
      <w:lang w:val="en-GB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9646FC"/>
    <w:pPr>
      <w:ind w:left="720"/>
      <w:contextualSpacing/>
    </w:pPr>
    <w:rPr>
      <w:szCs w:val="22"/>
    </w:rPr>
  </w:style>
  <w:style w:type="character" w:styleId="LineNumber">
    <w:name w:val="line number"/>
    <w:uiPriority w:val="99"/>
    <w:rsid w:val="009646FC"/>
    <w:rPr>
      <w:rFonts w:cs="Times New Roman"/>
    </w:rPr>
  </w:style>
  <w:style w:type="paragraph" w:customStyle="1" w:styleId="CharCharCharCharChar1CharCharChar">
    <w:name w:val="อักขระ อักขระ Char Char Char Char Char1 Char Char Char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FootnoteText">
    <w:name w:val="footnote text"/>
    <w:basedOn w:val="Normal"/>
    <w:link w:val="FootnoteTextChar"/>
    <w:uiPriority w:val="99"/>
    <w:semiHidden/>
    <w:rsid w:val="009646FC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232276"/>
    <w:rPr>
      <w:rFonts w:ascii="Arial" w:hAnsi="Arial" w:cs="Times New Roman"/>
      <w:sz w:val="25"/>
      <w:szCs w:val="25"/>
    </w:rPr>
  </w:style>
  <w:style w:type="character" w:styleId="FootnoteReference">
    <w:name w:val="footnote reference"/>
    <w:uiPriority w:val="99"/>
    <w:semiHidden/>
    <w:rsid w:val="009646FC"/>
    <w:rPr>
      <w:rFonts w:cs="Times New Roman"/>
      <w:vertAlign w:val="superscript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uiPriority w:val="99"/>
    <w:rsid w:val="009646FC"/>
    <w:rPr>
      <w:rFonts w:cs="Times New Roman"/>
      <w:color w:val="0000FF"/>
      <w:u w:val="single"/>
    </w:rPr>
  </w:style>
  <w:style w:type="paragraph" w:customStyle="1" w:styleId="E2">
    <w:name w:val="ª×èÍºÃÔÉÑ· E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9">
    <w:name w:val="???????????"/>
    <w:basedOn w:val="Normal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ordia New" w:cs="Cordia New"/>
      <w:color w:val="000080"/>
      <w:sz w:val="28"/>
      <w:szCs w:val="28"/>
      <w:lang w:val="th-TH"/>
    </w:rPr>
  </w:style>
  <w:style w:type="paragraph" w:customStyle="1" w:styleId="CharChar2CharCharCharChar">
    <w:name w:val="Char Char2 Char Char Char Char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ordiaNew">
    <w:name w:val="Cordia New"/>
    <w:basedOn w:val="Normal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153"/>
        <w:tab w:val="left" w:pos="8306"/>
      </w:tabs>
      <w:spacing w:line="240" w:lineRule="auto"/>
    </w:pPr>
    <w:rPr>
      <w:rFonts w:ascii="Angsana New" w:hAnsi="Angsana New"/>
      <w:color w:val="000000"/>
      <w:sz w:val="24"/>
      <w:szCs w:val="24"/>
      <w:lang w:eastAsia="th-TH"/>
    </w:rPr>
  </w:style>
  <w:style w:type="paragraph" w:customStyle="1" w:styleId="CharCharCharCharCharCharCharCharCharCharCharCharCharCharCharCharCharCharCharChar2">
    <w:name w:val="Char Char Char Char Char Char Char Char Char Char Char Char Char Char Char Char Char Char Char Char2"/>
    <w:basedOn w:val="Normal"/>
    <w:uiPriority w:val="99"/>
    <w:rsid w:val="00B721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2CharCharCharChar">
    <w:name w:val="อักขระ อักขระ2 อักขระ อักขระ Char Char อักขระ อักขระ Char Char"/>
    <w:basedOn w:val="Normal"/>
    <w:uiPriority w:val="99"/>
    <w:rsid w:val="00DD74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LightShading">
    <w:name w:val="Light Shading"/>
    <w:basedOn w:val="TableNormal"/>
    <w:uiPriority w:val="60"/>
    <w:rsid w:val="00D142FB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NoSpacing">
    <w:name w:val="No Spacing"/>
    <w:uiPriority w:val="1"/>
    <w:qFormat/>
    <w:rsid w:val="00461389"/>
    <w:rPr>
      <w:rFonts w:ascii="Calibri" w:eastAsia="Calibri" w:hAnsi="Calibri" w:cs="Cordia New"/>
      <w:sz w:val="22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locked/>
    <w:rsid w:val="00FA7E75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40"/>
    </w:rPr>
  </w:style>
  <w:style w:type="character" w:customStyle="1" w:styleId="TitleChar">
    <w:name w:val="Title Char"/>
    <w:link w:val="Title"/>
    <w:uiPriority w:val="10"/>
    <w:rsid w:val="00FA7E75"/>
    <w:rPr>
      <w:rFonts w:ascii="Cambria" w:eastAsia="Times New Roman" w:hAnsi="Cambria" w:cs="Angsana New"/>
      <w:b/>
      <w:bCs/>
      <w:kern w:val="28"/>
      <w:sz w:val="32"/>
      <w:szCs w:val="40"/>
    </w:rPr>
  </w:style>
  <w:style w:type="character" w:styleId="IntenseEmphasis">
    <w:name w:val="Intense Emphasis"/>
    <w:basedOn w:val="DefaultParagraphFont"/>
    <w:uiPriority w:val="21"/>
    <w:qFormat/>
    <w:rsid w:val="00220765"/>
    <w:rPr>
      <w:i/>
      <w:iCs/>
      <w:color w:val="4F81BD" w:themeColor="accent1"/>
    </w:rPr>
  </w:style>
  <w:style w:type="paragraph" w:customStyle="1" w:styleId="CharCharCharCharCharCharCharCharCharCharCharCharCharCharCharCharCharCharCharCharCharCharChar">
    <w:name w:val="Char Char Char Char Char Char Char Char Char Char Char Char Char Char Char Char Char Char Char Char Char Char Char"/>
    <w:basedOn w:val="Normal"/>
    <w:uiPriority w:val="99"/>
    <w:rsid w:val="00F855C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1CharCharCharCharCharCharCharCharCharCharCharCharCharCharCharCharCharCharCharCharCharCharCharCharCharCharCharChar1">
    <w:name w:val="Char Char1 Char Char Char Char Char Char Char Char Char Char Char Char Char Char Char Char Char Char Char Char Char Char Char Char Char Char Char Char1"/>
    <w:basedOn w:val="Normal"/>
    <w:rsid w:val="00F87F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normaltextrun">
    <w:name w:val="normaltextrun"/>
    <w:basedOn w:val="DefaultParagraphFont"/>
    <w:rsid w:val="008E5227"/>
  </w:style>
  <w:style w:type="table" w:customStyle="1" w:styleId="TableGrid1">
    <w:name w:val="Table Grid1"/>
    <w:basedOn w:val="TableNormal"/>
    <w:next w:val="TableGrid"/>
    <w:uiPriority w:val="39"/>
    <w:rsid w:val="00F86F4D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ps">
    <w:name w:val="hps"/>
    <w:basedOn w:val="DefaultParagraphFont"/>
    <w:rsid w:val="004D41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3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080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4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4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8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5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8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637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5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2237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27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66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113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4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581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1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6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422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26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4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557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618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8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230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8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9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384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0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6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6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76325094451D40BF7DE884A7ED5574" ma:contentTypeVersion="6" ma:contentTypeDescription="Create a new document." ma:contentTypeScope="" ma:versionID="20957d62b314a347e96ea975042de2ff">
  <xsd:schema xmlns:xsd="http://www.w3.org/2001/XMLSchema" xmlns:xs="http://www.w3.org/2001/XMLSchema" xmlns:p="http://schemas.microsoft.com/office/2006/metadata/properties" xmlns:ns2="8b8e6b98-2366-44e3-bdf5-9048ff7dbb44" xmlns:ns3="373c7323-27cb-4b28-8eb8-e217d118a878" targetNamespace="http://schemas.microsoft.com/office/2006/metadata/properties" ma:root="true" ma:fieldsID="0bdb1c5f9d122872a2ae2772606bc510" ns2:_="" ns3:_="">
    <xsd:import namespace="8b8e6b98-2366-44e3-bdf5-9048ff7dbb44"/>
    <xsd:import namespace="373c7323-27cb-4b28-8eb8-e217d118a8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8e6b98-2366-44e3-bdf5-9048ff7dbb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3c7323-27cb-4b28-8eb8-e217d118a8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EEF017-D876-4ECC-BFF1-E6F90320EC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8e6b98-2366-44e3-bdf5-9048ff7dbb44"/>
    <ds:schemaRef ds:uri="373c7323-27cb-4b28-8eb8-e217d118a8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ECF78D1-8DAB-4E66-BD64-927D4CC65C7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2C45322-EA33-4D00-AD4F-9A63DC51372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C0997B-478C-4284-BB4C-1C0C5F7157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349</TotalTime>
  <Pages>55</Pages>
  <Words>13273</Words>
  <Characters>75662</Characters>
  <Application>Microsoft Office Word</Application>
  <DocSecurity>0</DocSecurity>
  <Lines>630</Lines>
  <Paragraphs>177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>Grant Thornton Thailand</Company>
  <LinksUpToDate>false</LinksUpToDate>
  <CharactersWithSpaces>88758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subject/>
  <dc:creator>AA</dc:creator>
  <cp:keywords/>
  <dc:description/>
  <cp:lastModifiedBy>Sarawan Boriboon</cp:lastModifiedBy>
  <cp:revision>370</cp:revision>
  <cp:lastPrinted>2020-03-02T21:54:00Z</cp:lastPrinted>
  <dcterms:created xsi:type="dcterms:W3CDTF">2020-03-01T21:44:00Z</dcterms:created>
  <dcterms:modified xsi:type="dcterms:W3CDTF">2020-03-02T22:35:00Z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0x010100D076325094451D40BF7DE884A7ED5574</vt:lpwstr>
  </property>
</Properties>
</file>