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B73540" w14:textId="77777777" w:rsidR="00FF37BE" w:rsidRDefault="00FF37BE" w:rsidP="004C2111">
      <w:pPr>
        <w:pStyle w:val="Reference"/>
      </w:pPr>
    </w:p>
    <w:p w14:paraId="231C8885" w14:textId="45867805" w:rsidR="00DB308D" w:rsidRDefault="006B215D" w:rsidP="004C2111">
      <w:pPr>
        <w:pStyle w:val="Reference"/>
      </w:pPr>
      <w:r>
        <w:tab/>
      </w:r>
    </w:p>
    <w:p w14:paraId="18AE1A94" w14:textId="793DAA57" w:rsidR="00DD1E47" w:rsidRDefault="00757EF9" w:rsidP="00757EF9">
      <w:pPr>
        <w:pStyle w:val="BodyText"/>
        <w:tabs>
          <w:tab w:val="left" w:pos="6720"/>
        </w:tabs>
      </w:pPr>
      <w:r>
        <w:tab/>
      </w:r>
    </w:p>
    <w:p w14:paraId="6A3E6572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76C6C3C4" w14:textId="77777777" w:rsidR="00D15EA5" w:rsidRDefault="00D15EA5" w:rsidP="00D15EA5">
      <w:pPr>
        <w:pStyle w:val="BodyText"/>
      </w:pPr>
    </w:p>
    <w:p w14:paraId="425131FC" w14:textId="77777777" w:rsidR="00D15EA5" w:rsidRDefault="00D15EA5" w:rsidP="005F72DE">
      <w:pPr>
        <w:pStyle w:val="BodyText"/>
        <w:spacing w:after="360"/>
        <w:rPr>
          <w:rFonts w:cstheme="minorBidi"/>
          <w:lang w:bidi="th-TH"/>
        </w:rPr>
      </w:pPr>
    </w:p>
    <w:p w14:paraId="182FD0BF" w14:textId="77777777" w:rsidR="00112C09" w:rsidRPr="00112C09" w:rsidRDefault="00112C09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FF76D15" w14:textId="4CFAE58B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F2223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0849A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ซีเฟรชอินดัสตรี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220A4FC" w14:textId="77777777" w:rsidR="00AD3B26" w:rsidRPr="00AC48F3" w:rsidRDefault="00734D83" w:rsidP="005F72DE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9660FAC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2B73EED6" w14:textId="77777777" w:rsidR="00D55512" w:rsidRPr="00AC48F3" w:rsidRDefault="00D55512" w:rsidP="00996C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99E47CF" w14:textId="47258441" w:rsidR="00D55512" w:rsidRPr="00AC48F3" w:rsidRDefault="005F72DE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="001D4F0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1D4F0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0849AE"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ซีเฟรชอินดัสตรี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BC0CF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</w:t>
      </w:r>
      <w:r w:rsidRPr="000849AE">
        <w:rPr>
          <w:rFonts w:ascii="Browallia New" w:hAnsi="Browallia New" w:cs="Browallia New"/>
          <w:spacing w:val="-4"/>
          <w:sz w:val="28"/>
          <w:szCs w:val="28"/>
          <w:lang w:bidi="th-TH"/>
        </w:rPr>
        <w:t>“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กลุ่ม</w:t>
      </w:r>
      <w:r w:rsidR="00FE2BA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กิจการ</w:t>
      </w:r>
      <w:r w:rsidRPr="000849AE">
        <w:rPr>
          <w:rFonts w:ascii="Browallia New" w:hAnsi="Browallia New" w:cs="Browallia New"/>
          <w:spacing w:val="-4"/>
          <w:sz w:val="28"/>
          <w:szCs w:val="28"/>
          <w:lang w:bidi="th-TH"/>
        </w:rPr>
        <w:t>”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="005547D5" w:rsidRPr="005547D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F22236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/>
          <w:sz w:val="28"/>
          <w:szCs w:val="28"/>
        </w:rPr>
        <w:t xml:space="preserve">31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/>
          <w:sz w:val="28"/>
          <w:szCs w:val="28"/>
        </w:rPr>
        <w:t>256</w:t>
      </w:r>
      <w:r w:rsidR="00586541">
        <w:rPr>
          <w:rFonts w:ascii="Browallia New" w:hAnsi="Browallia New" w:cs="Browallia New"/>
          <w:sz w:val="28"/>
          <w:szCs w:val="28"/>
        </w:rPr>
        <w:t>2</w:t>
      </w:r>
      <w:r w:rsidRPr="000849AE">
        <w:rPr>
          <w:rFonts w:ascii="Browallia New" w:hAnsi="Browallia New" w:cs="Browallia New"/>
          <w:sz w:val="28"/>
          <w:szCs w:val="28"/>
        </w:rPr>
        <w:t xml:space="preserve"> </w:t>
      </w:r>
      <w:r w:rsidR="005547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งบกำไรขาดทุนและงบกำไรขาดทุนเบ็ดเสร็จอื่นรวม</w:t>
      </w:r>
      <w:r w:rsidR="005547D5" w:rsidRPr="005547D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4E17B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กิจการ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 w:rsidR="00A536E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="000849AE"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5547D5" w:rsidRPr="005547D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4E17B5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5547D5" w:rsidRPr="005547D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4E17B5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8358F49" w14:textId="77777777" w:rsidR="00280186" w:rsidRPr="00AC48F3" w:rsidRDefault="00280186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C6E179" w14:textId="2ED5333B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</w:t>
      </w:r>
      <w:r w:rsidR="00913B74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C14F71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ข้างต้น</w:t>
      </w:r>
      <w:r w:rsidR="00C14F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2313BB" w:rsidRPr="002313BB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r w:rsidR="00CE0E5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ซีเฟรชอินดัสตรี</w:t>
      </w:r>
      <w:r w:rsidR="00991BE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 (มหาชน)</w:t>
      </w:r>
      <w:r w:rsidR="005E3C5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532476">
        <w:rPr>
          <w:rFonts w:ascii="Browallia New" w:hAnsi="Browallia New" w:cs="Browallia New"/>
          <w:sz w:val="28"/>
          <w:szCs w:val="28"/>
        </w:rPr>
        <w:t>6</w:t>
      </w:r>
      <w:r w:rsidR="0000589F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</w:t>
      </w:r>
      <w:r w:rsidR="007468E5" w:rsidRPr="007468E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964AF7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="007468E5" w:rsidRPr="007468E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CD44FD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สำหรับปีสิ้นสุดวันเดียวกัน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DC4C5C3" w14:textId="77777777" w:rsidR="00D55512" w:rsidRPr="00AC48F3" w:rsidRDefault="00D55512" w:rsidP="007468E5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0E38568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381D021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661A6AA9" w14:textId="62F53988" w:rsidR="00D55512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โดยได้ระบุความรับผิดชอบของข้าพเจ้าไว้ในรายงานของข้าพเจ้า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ในวรรคความรับผิดชอบของผู้สอบบัญชีในการตรวจสอบงบการเงิน</w:t>
      </w:r>
      <w:r w:rsidR="00D10D2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913B7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</w:t>
      </w:r>
      <w:r w:rsidR="00913B7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="004D672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913B7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6D71AF12" w14:textId="0CF6B050" w:rsidR="007468E5" w:rsidRDefault="007468E5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ED69C57" w14:textId="3A38A70C" w:rsidR="00D65C27" w:rsidRDefault="00D65C27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A6D5180" w14:textId="3EDC62AF" w:rsidR="00D65C27" w:rsidRDefault="00D65C27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7C29C7B" w14:textId="6FF9EA68" w:rsidR="00D65C27" w:rsidRDefault="00D65C27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1A27BCF" w14:textId="77777777" w:rsidR="00D65C27" w:rsidRDefault="00D65C27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1D55ABD" w14:textId="77777777" w:rsidR="007468E5" w:rsidRDefault="007468E5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632DE87" w14:textId="6106C40C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88FE0A5" w14:textId="77777777" w:rsidR="00D55512" w:rsidRPr="00996C0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AA0098" w14:textId="0F24DC1C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201D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8B4EE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สำหรับงวด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="00201D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8B4EE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EE59B36" w14:textId="77777777" w:rsidR="00CD4D4E" w:rsidRPr="00851D8B" w:rsidRDefault="00CD4D4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232"/>
      </w:tblGrid>
      <w:tr w:rsidR="00D55512" w:rsidRPr="00AC48F3" w14:paraId="0899A915" w14:textId="77777777" w:rsidTr="00C9682B">
        <w:trPr>
          <w:tblHeader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29805836" w14:textId="77777777" w:rsidR="00D55512" w:rsidRPr="00AC48F3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232" w:type="dxa"/>
            <w:tcBorders>
              <w:bottom w:val="single" w:sz="4" w:space="0" w:color="auto"/>
            </w:tcBorders>
            <w:shd w:val="clear" w:color="auto" w:fill="auto"/>
          </w:tcPr>
          <w:p w14:paraId="3BC4D12E" w14:textId="77777777" w:rsidR="00D55512" w:rsidRPr="00AC48F3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D55512" w:rsidRPr="00AC48F3" w14:paraId="0C9E52F0" w14:textId="77777777" w:rsidTr="00C9682B"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0B16AB7F" w14:textId="07162E64" w:rsidR="00F92E43" w:rsidRDefault="00F92E43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8BCCA4" w14:textId="4E08A56B" w:rsidR="00B62015" w:rsidRDefault="00B62015" w:rsidP="00B62015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0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มูลค่าของสินค้าคงเหลือ</w:t>
            </w:r>
          </w:p>
          <w:p w14:paraId="3CBEE1CC" w14:textId="77777777" w:rsidR="00596788" w:rsidRPr="00B62015" w:rsidRDefault="00596788" w:rsidP="00B62015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  <w:p w14:paraId="2AE0FC5B" w14:textId="071F3E96" w:rsidR="008F5C15" w:rsidRDefault="00B62015" w:rsidP="009827C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B620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31 </w:t>
            </w:r>
            <w:r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B620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</w:t>
            </w:r>
            <w:r w:rsidR="000C263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2</w:t>
            </w:r>
            <w:r w:rsidRPr="00B620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</w:t>
            </w:r>
            <w:r w:rsidR="00932936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สินค้าคงเหลือ จำนวน </w:t>
            </w:r>
            <w:r w:rsidR="007802ED">
              <w:rPr>
                <w:rFonts w:ascii="Browallia New" w:hAnsi="Browallia New" w:cs="Browallia New"/>
                <w:sz w:val="26"/>
                <w:szCs w:val="26"/>
                <w:lang w:bidi="th-TH"/>
              </w:rPr>
              <w:t>1,804</w:t>
            </w:r>
            <w:r w:rsidR="00932936" w:rsidRPr="00B620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32936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 และ</w:t>
            </w:r>
            <w:r w:rsidR="00980B7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802ED">
              <w:rPr>
                <w:rFonts w:ascii="Browallia New" w:hAnsi="Browallia New" w:cs="Browallia New"/>
                <w:sz w:val="26"/>
                <w:szCs w:val="26"/>
                <w:lang w:bidi="th-TH"/>
              </w:rPr>
              <w:t>791</w:t>
            </w:r>
            <w:r w:rsidR="00932936" w:rsidRPr="00B620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32936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</w:t>
            </w:r>
            <w:r w:rsidR="009D0B4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และค่าเผื่อการลดมูลค่าของสินค้าจำนวน </w:t>
            </w:r>
            <w:r w:rsidR="007802ED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9D0B4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D0B4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และ</w:t>
            </w:r>
            <w:r w:rsidR="009D0B4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802ED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9D0B4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D0B4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</w:t>
            </w:r>
            <w:r w:rsidR="00DD0B8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ในงบการเงินรวมและงบการเงินเฉพาะกิจการ</w:t>
            </w:r>
            <w:r w:rsidR="00DD0B8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32936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ตามลำดับ</w:t>
            </w:r>
            <w:r w:rsidR="00DD0B8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2B7DC8D1" w14:textId="77777777" w:rsidR="007F41AB" w:rsidRPr="007F41AB" w:rsidRDefault="007F41AB" w:rsidP="009827C2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7AF61B33" w14:textId="16BDF9C9" w:rsidR="00DD0B8B" w:rsidRDefault="00932936" w:rsidP="009827C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สินค้าคงเหลือแสดงมูลค่าในงบการเงินด้วยราคาทุน</w:t>
            </w:r>
            <w:r w:rsidR="009827C2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หรือมูลค่าสุทธิที่คาดว่าจะได้รับแล้วแต่ราคาใดจะต่ำกว่า</w:t>
            </w:r>
            <w:r w:rsidR="00217B9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D0B8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</w:t>
            </w:r>
            <w:r w:rsidR="009827C2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ผู้บริหารของ</w:t>
            </w:r>
            <w:r w:rsidR="00DD0B8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="00DD0B8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="009827C2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ประมาณการมูลค่าสุทธิที่คาดว่าจะได้รับจากประมาณการราคาขายหักด้วยค่าใช้จ่ายในการขาย</w:t>
            </w:r>
            <w:r w:rsidR="000C43C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ที่เกี่ยวข้องโดยตรง</w:t>
            </w:r>
            <w:r w:rsidR="0038424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8424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รวมถึงผู้บริหารพิจารณารายการสินค้าเสื่อมสภาพและเคลื่อนไหวช้า</w:t>
            </w:r>
            <w:r w:rsidR="00980B7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8424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ข้าพเจ้าให้ความสำคัญกับรายการดังกล่าว</w:t>
            </w:r>
            <w:r w:rsidR="00DD0B8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เนื่องจากค่าเผื่อมูลค่าลดลงของสินค้านั้นต้องใช้ดุลยพินิจของผู้บริหารในการพิจารณา โดยมีปัจจัยหลายอย่างที่มากระทบต่อการประ</w:t>
            </w:r>
            <w:r w:rsidR="0038424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มาณการ</w:t>
            </w:r>
          </w:p>
          <w:p w14:paraId="3F53024B" w14:textId="77777777" w:rsidR="007F41AB" w:rsidRPr="007F41AB" w:rsidRDefault="007F41AB" w:rsidP="009827C2">
            <w:pPr>
              <w:jc w:val="thaiDistribut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  <w:p w14:paraId="295AC241" w14:textId="55053B0E" w:rsidR="009827C2" w:rsidRPr="00B62015" w:rsidRDefault="00DD0B8B" w:rsidP="009827C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</w:t>
            </w:r>
            <w:r w:rsidR="00B464B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ลุ่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ได้เปิดเผยนโยบายและรายละเอียดเกี่ยวกับสินค้าคงเหลือ</w:t>
            </w:r>
            <w:r w:rsidR="001F36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ไว้ในหมายเหตุประกอบงบการเงินข้อ </w:t>
            </w:r>
            <w:r w:rsidR="001F36C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3.5 </w:t>
            </w:r>
            <w:r w:rsidR="001F36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="001F36C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11</w:t>
            </w:r>
            <w:r w:rsidR="005728F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</w:p>
          <w:p w14:paraId="3118DB00" w14:textId="5AC0A8A2" w:rsidR="009827C2" w:rsidRDefault="009827C2" w:rsidP="009827C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C12447E" w14:textId="77777777" w:rsidR="00D65C27" w:rsidRPr="00B62015" w:rsidRDefault="00D65C27" w:rsidP="009827C2">
            <w:pPr>
              <w:jc w:val="thaiDistribute"/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</w:pPr>
          </w:p>
          <w:p w14:paraId="48504E76" w14:textId="4BDED544" w:rsidR="00B35CB4" w:rsidRDefault="00B35CB4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EA867B9" w14:textId="5D9FEBC3" w:rsidR="00B35CB4" w:rsidRDefault="00B35CB4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61EC7EB" w14:textId="3174A0EC" w:rsidR="00B35CB4" w:rsidRDefault="00B35CB4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24E46B6" w14:textId="77777777" w:rsidR="00D65C27" w:rsidRDefault="00D65C27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9B4F927" w14:textId="77777777" w:rsidR="00E06C15" w:rsidRDefault="00E06C15" w:rsidP="005E1F1C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3146C4C" w14:textId="77777777" w:rsidR="00D4391E" w:rsidRDefault="00D4391E" w:rsidP="005E1F1C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C971B48" w14:textId="77777777" w:rsidR="00D4391E" w:rsidRDefault="00D4391E" w:rsidP="005E1F1C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9554BEA" w14:textId="77777777" w:rsidR="00D4391E" w:rsidRDefault="00D4391E" w:rsidP="005E1F1C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F132259" w14:textId="5BFE6428" w:rsidR="005E1F1C" w:rsidRPr="00987AEF" w:rsidRDefault="005E1F1C" w:rsidP="005E1F1C">
            <w:pPr>
              <w:spacing w:after="0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987AE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มูลค่าที่จะได้รับคืนของ</w:t>
            </w:r>
            <w:r w:rsidR="00A9608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ยอดคงเหลือ</w:t>
            </w:r>
            <w:r w:rsidRPr="00987AE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ระหว่างกิจการที่เกี่ยวข้อง</w:t>
            </w:r>
            <w:r w:rsidRPr="0098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C1968C0" w14:textId="77777777" w:rsidR="005E1F1C" w:rsidRPr="00ED5CAB" w:rsidRDefault="005E1F1C" w:rsidP="005E1F1C">
            <w:pPr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</w:p>
          <w:p w14:paraId="25D48556" w14:textId="061C0BDE" w:rsidR="005E1F1C" w:rsidRPr="0047677A" w:rsidRDefault="005E1F1C" w:rsidP="005E1F1C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83090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31 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83090C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</w:t>
            </w:r>
            <w:r w:rsidR="001013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2</w:t>
            </w:r>
            <w:r w:rsidRPr="0083090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 w:rsidR="00722CF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มียอดคงเหลือของ</w:t>
            </w:r>
            <w:r w:rsidR="00B60C8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เงินให้กู้ยืม</w:t>
            </w:r>
            <w:r w:rsidR="006C31C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ดอกเบี้ยค้างรับ </w:t>
            </w:r>
            <w:r w:rsidR="00B60C8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ลูกหนี้</w:t>
            </w:r>
            <w:r w:rsidR="007A0A2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อื่น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จาก </w:t>
            </w:r>
            <w:r w:rsidRPr="0083090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Belize Aquaculture Limited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(BAL)</w:t>
            </w:r>
            <w:r w:rsidR="00C17AB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(การร่วมค้าของกลุ่มกิจการ)</w:t>
            </w:r>
            <w:r w:rsidRPr="008309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รวมจำนวน</w:t>
            </w:r>
            <w:r w:rsidRPr="008309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C3C33">
              <w:rPr>
                <w:rFonts w:ascii="Browallia New" w:hAnsi="Browallia New" w:cs="Browallia New"/>
                <w:sz w:val="26"/>
                <w:szCs w:val="26"/>
                <w:lang w:bidi="th-TH"/>
              </w:rPr>
              <w:t>861</w:t>
            </w:r>
            <w:r w:rsidRPr="0083090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309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ณ วันที่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 w:rsidR="001537DD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120A5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BAL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ยังคงมีผลขาดทุนจากประกอบการอย่างต่อเนื่อง รวมถึง</w:t>
            </w:r>
            <w:r w:rsidRPr="00120A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มีหนี้สินหมุนเวียนสูงกว่าสินทรัพย์หมุนเวียน</w:t>
            </w:r>
          </w:p>
          <w:p w14:paraId="650C0A2F" w14:textId="77777777" w:rsidR="005E1F1C" w:rsidRDefault="005E1F1C" w:rsidP="005E1F1C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bidi="th-TH"/>
              </w:rPr>
            </w:pPr>
          </w:p>
          <w:p w14:paraId="19EF9407" w14:textId="10E668BE" w:rsidR="005E1F1C" w:rsidRDefault="005E1F1C" w:rsidP="005E1F1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7677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ตามที่เปิดเผยในหมายเหตุประกอบงบการเงินข้อ </w:t>
            </w:r>
            <w:r w:rsidRPr="0047677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8 </w:t>
            </w:r>
            <w:r w:rsidRPr="0047677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กลุ่มกิจการบันทึก</w:t>
            </w:r>
            <w:r w:rsidRPr="00476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ค่าเผื่อหนี้สงสัยจะสูญไว้จำนวน</w:t>
            </w:r>
            <w:r w:rsidRPr="00BD6A2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ทั้งสิ้น </w:t>
            </w:r>
            <w:r w:rsidR="007802ED">
              <w:rPr>
                <w:rFonts w:ascii="Browallia New" w:hAnsi="Browallia New" w:cs="Browallia New"/>
                <w:sz w:val="26"/>
                <w:szCs w:val="26"/>
                <w:lang w:bidi="th-TH"/>
              </w:rPr>
              <w:t>159</w:t>
            </w:r>
            <w:r w:rsidRPr="00BD6A2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BD6A2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</w:t>
            </w:r>
            <w:r w:rsidRPr="0047677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บาท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5014F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ผู้บริหารประเมินว่ามูลค่าที่จะได้รับคืนของ</w:t>
            </w:r>
            <w:r w:rsidR="002B74C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ยอดคงเหลือดังกล่าวขึ้น</w:t>
            </w:r>
            <w:r w:rsidRPr="005014F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อยู่กับ</w:t>
            </w:r>
            <w:r w:rsidRPr="008C615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มูลค่าที่คาดว่าจะได้รับของสินทรัพย์สุทธิของ </w:t>
            </w:r>
            <w:r w:rsidRPr="008C615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B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A</w:t>
            </w:r>
            <w:r w:rsidRPr="008C615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L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(ไม่รวมยอดคงเหลือภายในกลุ่ม)</w:t>
            </w:r>
            <w:r w:rsidRPr="008C615C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170E9A0D" w14:textId="77777777" w:rsidR="005E1F1C" w:rsidRPr="00C6020A" w:rsidRDefault="005E1F1C" w:rsidP="005E1F1C">
            <w:pPr>
              <w:spacing w:after="0"/>
              <w:jc w:val="thaiDistribute"/>
              <w:rPr>
                <w:rFonts w:ascii="Browallia New" w:hAnsi="Browallia New" w:cs="Browallia New"/>
                <w:strike/>
                <w:sz w:val="26"/>
                <w:szCs w:val="26"/>
                <w:lang w:val="en-US" w:bidi="th-TH"/>
              </w:rPr>
            </w:pPr>
          </w:p>
          <w:p w14:paraId="26389F78" w14:textId="67630A83" w:rsidR="005E1F1C" w:rsidRDefault="00BB6FD7" w:rsidP="005E1F1C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ข้าพเจ้าให้ความสำคัญกับเรื่องนี้เนื่องจากต้อง</w:t>
            </w:r>
            <w:r w:rsidR="005E1F1C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ใช้</w:t>
            </w:r>
            <w:r w:rsidR="009B037C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        </w:t>
            </w:r>
            <w:r w:rsidR="005E1F1C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ดุลยพินิจในการประเมินข้อสมมติฐานที่ผู้บริหารใช้ในการคำนวณมูลค่า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ที่คาดว่าจะได้รับคืนและมูลค่ายุติธรรมของสินทรัพย์สุทธิของ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BAL </w:t>
            </w:r>
          </w:p>
          <w:p w14:paraId="259E8780" w14:textId="4DC0F01F" w:rsidR="00C03B43" w:rsidRDefault="00C03B43" w:rsidP="005E1F1C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0F3354A3" w14:textId="0DDD437A" w:rsidR="00996C03" w:rsidRPr="00C03B43" w:rsidRDefault="00C03B43" w:rsidP="00C03B4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กลุ่มกิจการได้เปิดเผยรายละเอียดไว้ในหมายเหตุประกอบงบการเงินข้อ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</w:p>
          <w:p w14:paraId="3F42B2A1" w14:textId="77777777" w:rsidR="00996C0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B79DA8A" w14:textId="77777777" w:rsidR="00996C03" w:rsidRPr="00AC48F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232" w:type="dxa"/>
            <w:tcBorders>
              <w:bottom w:val="single" w:sz="4" w:space="0" w:color="auto"/>
            </w:tcBorders>
            <w:shd w:val="clear" w:color="auto" w:fill="auto"/>
          </w:tcPr>
          <w:p w14:paraId="71A250A6" w14:textId="77777777" w:rsidR="00440140" w:rsidRPr="00165155" w:rsidRDefault="00440140" w:rsidP="00440140">
            <w:pPr>
              <w:spacing w:after="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7AFCD3E2" w14:textId="01E9267B" w:rsidR="00440140" w:rsidRPr="00596788" w:rsidRDefault="00440140" w:rsidP="0044014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6875E837" w14:textId="77777777" w:rsidR="00596788" w:rsidRPr="00596788" w:rsidRDefault="00596788" w:rsidP="00440140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50596E60" w14:textId="2B5B2D4E" w:rsidR="00440140" w:rsidRPr="009827C2" w:rsidRDefault="009827C2" w:rsidP="00440140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827C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</w:t>
            </w:r>
            <w:r w:rsidR="0057410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</w:t>
            </w:r>
            <w:r w:rsidR="00102A2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ะ</w:t>
            </w:r>
            <w:r w:rsidR="0057410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กอบด้วย</w:t>
            </w:r>
          </w:p>
          <w:p w14:paraId="06DD597D" w14:textId="7134380A" w:rsidR="009827C2" w:rsidRPr="009827C2" w:rsidRDefault="009827C2" w:rsidP="009827C2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827C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ทำความเข้าใจในกระบวนการกำหนดมูลค่าสุทธิที่คาดว่าจะได้รับจากสินค้าคงเหลือโดยการสอบถาม</w:t>
            </w:r>
          </w:p>
          <w:p w14:paraId="6146F422" w14:textId="4695B48F" w:rsidR="00D873B3" w:rsidRDefault="0053641C" w:rsidP="00440140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364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</w:t>
            </w:r>
            <w:r w:rsidR="005D1E3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ความมีประสิทธิภาพของ</w:t>
            </w:r>
            <w:r w:rsidRPr="005364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การออกแบบระบบการควบคุมภายใน</w:t>
            </w:r>
          </w:p>
          <w:p w14:paraId="76F261AF" w14:textId="32341B31" w:rsidR="009827C2" w:rsidRDefault="00D873B3" w:rsidP="00440140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873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ตรวจสอบเนื้อหาสาระของมูลค่าสุทธิที่คาดว่าจะได้รับจากสินค้าโดยการเลือกกลุ่มตัวอย่าง</w:t>
            </w:r>
          </w:p>
          <w:p w14:paraId="1403F9AD" w14:textId="21115685" w:rsidR="00B35CB4" w:rsidRDefault="00B35CB4" w:rsidP="00440140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35CB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ทานผลที่เกิดขึ้นจริงในระหว่างปีกับประมาณการในอดีตของค่าเผื่อการลดมูลค่าของสินค้าคงเหลือและแผนการดำเนินงานในอนาคตเพื่อประเมินความเหมาะสมของการประมาณการ</w:t>
            </w:r>
            <w:r w:rsidR="005D1E3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ของผู้บริหาร</w:t>
            </w:r>
            <w:r w:rsidRPr="00B35CB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เกี่ยวกับมูลค่าของสินค้าคงเหลือ</w:t>
            </w:r>
          </w:p>
          <w:p w14:paraId="33AB9D53" w14:textId="1F637AE5" w:rsidR="00B35CB4" w:rsidRDefault="00B35CB4" w:rsidP="00440140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35CB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พิจารณาความเพียงพอของการเปิดเผยข้อมูลของ</w:t>
            </w:r>
            <w:r w:rsidR="001C16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="001C16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Pr="00B35CB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ตามมาตรฐานการรายงานทางการเงิน</w:t>
            </w:r>
          </w:p>
          <w:p w14:paraId="3F23FB14" w14:textId="44D59359" w:rsidR="005D1E34" w:rsidRPr="0087785D" w:rsidRDefault="005D1E34" w:rsidP="005D1E34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สำหรับการดำเนินงานในต่างประเทศ</w:t>
            </w:r>
            <w:r w:rsidR="00C9682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การตรวจสอบจัดทำโดยผู้สอบบัญชีของกิจการภายในกลุ่ม </w:t>
            </w:r>
            <w:r w:rsidRPr="0087785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</w:t>
            </w:r>
            <w:r w:rsidR="006727C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ทำความ</w:t>
            </w:r>
            <w:r w:rsidRPr="0087785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ข้าใจและประเมินผลงานของผู้สอบบัญชีของกิจการภายในกลุ่มเพื่อประเมินความเหมาะสมและความเพียงพอของหลักฐานการสอบบัญชี</w:t>
            </w:r>
            <w:r w:rsidR="003F00B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ซึ่งวิธีการตรวจสอบของผู้สอบบัญชีของกิจการภายในกลุ่ม ไม่ได้มีความแตกต่างจากวิธีการตรวจสอบของข้าพเจ้า</w:t>
            </w:r>
          </w:p>
          <w:p w14:paraId="4F4FDAEA" w14:textId="458E197A" w:rsidR="00B35CB4" w:rsidRDefault="00B35CB4" w:rsidP="00B35CB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52A0E79" w14:textId="77777777" w:rsidR="00547FE3" w:rsidRDefault="00547FE3" w:rsidP="005E1F1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0197B58" w14:textId="77777777" w:rsidR="001771C5" w:rsidRDefault="001771C5" w:rsidP="001E2B6E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8EA58D5" w14:textId="77777777" w:rsidR="001771C5" w:rsidRDefault="001771C5" w:rsidP="001E2B6E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64C7007" w14:textId="7CCA893C" w:rsidR="001771C5" w:rsidRDefault="001771C5" w:rsidP="001E2B6E">
            <w:pPr>
              <w:spacing w:after="0"/>
              <w:jc w:val="thaiDistribute"/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</w:p>
          <w:p w14:paraId="00FFD0B7" w14:textId="70F6B127" w:rsidR="003A7960" w:rsidRDefault="003A7960" w:rsidP="001E2B6E">
            <w:pPr>
              <w:spacing w:after="0"/>
              <w:jc w:val="thaiDistribute"/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</w:p>
          <w:p w14:paraId="42F7199C" w14:textId="1C9E3F07" w:rsidR="003A7960" w:rsidRDefault="003A7960" w:rsidP="001E2B6E">
            <w:pPr>
              <w:spacing w:after="0"/>
              <w:jc w:val="thaiDistribute"/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</w:p>
          <w:p w14:paraId="7DE4C2B6" w14:textId="4C0EB1C8" w:rsidR="003A7960" w:rsidRDefault="003A7960" w:rsidP="001E2B6E">
            <w:pPr>
              <w:spacing w:after="0"/>
              <w:jc w:val="thaiDistribute"/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</w:p>
          <w:p w14:paraId="6AC7349F" w14:textId="773AB856" w:rsidR="003A7960" w:rsidRDefault="003A7960" w:rsidP="001E2B6E">
            <w:pPr>
              <w:spacing w:after="0"/>
              <w:jc w:val="thaiDistribute"/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</w:p>
          <w:p w14:paraId="22BEAFC2" w14:textId="08696A57" w:rsidR="003A7960" w:rsidRDefault="003A7960" w:rsidP="001E2B6E">
            <w:pPr>
              <w:spacing w:after="0"/>
              <w:jc w:val="thaiDistribute"/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</w:p>
          <w:p w14:paraId="4F213C4F" w14:textId="77777777" w:rsidR="003A7960" w:rsidRPr="001771C5" w:rsidRDefault="003A7960" w:rsidP="001E2B6E">
            <w:pPr>
              <w:spacing w:after="0"/>
              <w:jc w:val="thaiDistribute"/>
              <w:rPr>
                <w:rFonts w:ascii="Browallia New" w:hAnsi="Browallia New" w:cs="Browallia New" w:hint="cs"/>
                <w:sz w:val="30"/>
                <w:szCs w:val="30"/>
                <w:lang w:bidi="th-TH"/>
              </w:rPr>
            </w:pPr>
          </w:p>
          <w:p w14:paraId="114871FF" w14:textId="2AFD4CB7" w:rsidR="005E1F1C" w:rsidRDefault="005E1F1C" w:rsidP="001E2B6E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785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ผู้สอบบัญชีของกิจการภายในกลุ่มเป็นผู้ตรวจสอบประเด็นดังกล่าว ข้าพเจ้า</w:t>
            </w:r>
            <w:r w:rsidR="0076576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ทำความ</w:t>
            </w:r>
            <w:r w:rsidRPr="0087785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เข้าใจและประเมิน</w:t>
            </w:r>
            <w:r w:rsidR="00ED40B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87785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งานของผู้สอบบัญชีของกิจการภายในกลุ่มเพื่อประเมินความเหมาะสมและความเพียงพอของหลักฐานการสอบบัญชี</w:t>
            </w:r>
          </w:p>
          <w:p w14:paraId="0BDFCDF1" w14:textId="77777777" w:rsidR="001E2B6E" w:rsidRPr="0087785D" w:rsidRDefault="001E2B6E" w:rsidP="001E2B6E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349F7DD" w14:textId="4EB5396A" w:rsidR="005E1F1C" w:rsidRDefault="005E1F1C" w:rsidP="005E1F1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F6DE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ผู้สอบบัญชีของกิจการภายในกลุ่มมีวิธีการตรวจสอบมูลค่าของที่ดิน อาคารและอุปกรณ์</w:t>
            </w:r>
            <w:r w:rsidR="00FA2E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ซึ่งเป็นสินทรัพย์หลัก</w:t>
            </w:r>
            <w:r w:rsidRPr="000F6DE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ของการร่วมค้าดังต่อไปนี้</w:t>
            </w:r>
          </w:p>
          <w:p w14:paraId="67B6A3E9" w14:textId="4377E1C1" w:rsidR="005E1F1C" w:rsidRDefault="005E1F1C" w:rsidP="005E1F1C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สอบทานวิธีที่ผู้บริหารใช้ในการประเมินมูลค่าที่จะได้รับคืนของ</w:t>
            </w:r>
            <w:r w:rsidR="00320D2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ยอดคงเหลือ</w:t>
            </w:r>
          </w:p>
          <w:p w14:paraId="64BB1E8C" w14:textId="77777777" w:rsidR="005E1F1C" w:rsidRDefault="005E1F1C" w:rsidP="005E1F1C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หารือกับผู้บริหารเกี่ยวกับแผนการของการร่วมค้าในอนาคต รวมถึงโอกาสที่จะสามารถขายที่ดิน อาคารและอุปกรณ์ และสถานะของตลาดอสังหาริมทรัพย์ในประเทศเบลีซ</w:t>
            </w:r>
          </w:p>
          <w:p w14:paraId="798FD931" w14:textId="396513F3" w:rsidR="005E1F1C" w:rsidRDefault="005E1F1C" w:rsidP="005E1F1C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ประเมินความเป็นกลางและความเป็นอิสระของ</w:t>
            </w:r>
            <w:r w:rsidR="001E2B6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ผู้ประเมินราคาทรัพย์สินภายนอก</w:t>
            </w:r>
          </w:p>
          <w:p w14:paraId="46D0781C" w14:textId="74BC98F3" w:rsidR="00071C69" w:rsidRPr="0002186B" w:rsidRDefault="00071C69" w:rsidP="005E1F1C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ทำความเข้าใจรายงานที่จัดทำขึ้นโดยผู้ประเมินราคาโดยการตรวจสอบรายงานที่จัดทำขึ้นในเดือนกุมภาพันธ์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เพื่อพิจารณาถึงความเหมาะสมของลักษณะ ขอบเขต และ วัตถุประสงค์ในการจัดทำ</w:t>
            </w:r>
          </w:p>
          <w:p w14:paraId="02448F3A" w14:textId="06BE91F8" w:rsidR="0002186B" w:rsidRPr="00356722" w:rsidRDefault="0002186B" w:rsidP="005E1F1C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ประเมินมูลค่าใหม่ที่อาจมีการเปลี่ยนแปลงในระหว่างเดือนภุมภาพันธ์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และเดือนธันวาคม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 w:rsidR="00320D2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โดยใช้ข้อมูลที่เปิดเผยต่อสาธารณชน</w:t>
            </w:r>
          </w:p>
          <w:p w14:paraId="5CC1A9DC" w14:textId="530C2218" w:rsidR="005E1F1C" w:rsidRPr="004C2926" w:rsidRDefault="00356722" w:rsidP="004C2926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ประเมิน</w:t>
            </w:r>
            <w:r w:rsidR="0024335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มูลค่าสินทรัพย์สุทธิที่</w:t>
            </w:r>
            <w:r w:rsidR="00473A8B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คาดว่าจะได้รับ</w:t>
            </w:r>
            <w:r w:rsidR="0024335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ว่าเพียงพอต่อมูลค่าของ</w:t>
            </w:r>
            <w:r w:rsidR="007E4119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ยอดคงเหลือกับ</w:t>
            </w:r>
            <w:r w:rsidR="0024335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24335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BAL</w:t>
            </w:r>
            <w:r w:rsidR="0024335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ที่กลุ่มกิจการคาดว่าจะได้รับ</w:t>
            </w:r>
            <w:r w:rsidR="00C91D9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คืน</w:t>
            </w:r>
          </w:p>
        </w:tc>
      </w:tr>
    </w:tbl>
    <w:p w14:paraId="4B626BA4" w14:textId="703AC7D3" w:rsidR="00793BEE" w:rsidRDefault="00793BEE" w:rsidP="00E06C15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1A10E3CA" w14:textId="14FF72DC" w:rsidR="00085C77" w:rsidRDefault="00085C77" w:rsidP="00E06C15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26E6176C" w14:textId="641D583C" w:rsidR="00085C77" w:rsidRDefault="00085C77" w:rsidP="00E06C15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54CED302" w14:textId="0BA89A90" w:rsidR="00085C77" w:rsidRDefault="00085C77" w:rsidP="00E06C15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5E3E367D" w14:textId="77777777" w:rsidR="0037655C" w:rsidRDefault="0037655C" w:rsidP="00E06C15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177E87F0" w14:textId="5DB97661" w:rsidR="00085C77" w:rsidRDefault="00085C77" w:rsidP="00E06C15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2EFF4A5F" w14:textId="12D4DDE7" w:rsidR="000D26CA" w:rsidRDefault="000D26CA" w:rsidP="00E06C15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0B51B406" w14:textId="5873FA22" w:rsidR="000D26CA" w:rsidRDefault="000D26CA" w:rsidP="00E06C15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1399A771" w14:textId="11BAB9CA" w:rsidR="007C7EA9" w:rsidRDefault="007C7EA9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bookmarkStart w:id="1" w:name="_GoBack"/>
      <w:bookmarkEnd w:id="1"/>
      <w:r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43763F18" w14:textId="2A5F44DA" w:rsidR="007C7EA9" w:rsidRDefault="007C7EA9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3E11D76" w14:textId="140BF16D" w:rsidR="007C7EA9" w:rsidRDefault="00E06C15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</w:t>
      </w:r>
      <w:r w:rsidR="00CF39EF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EE3D6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E09C9" w:rsidRPr="003E09C9">
        <w:rPr>
          <w:rFonts w:ascii="Browallia New" w:hAnsi="Browallia New" w:cs="Browallia New" w:hint="cs"/>
          <w:sz w:val="28"/>
          <w:szCs w:val="28"/>
          <w:cs/>
          <w:lang w:bidi="th-TH"/>
        </w:rPr>
        <w:t>ซีเฟรชอินดัสตรี</w:t>
      </w:r>
      <w:r w:rsidR="003E09C9" w:rsidRPr="003E09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E09C9" w:rsidRPr="003E09C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3E09C9" w:rsidRPr="003E09C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3E09C9" w:rsidRPr="003E09C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3E09C9" w:rsidRPr="003E09C9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3E09C9" w:rsidRPr="003E09C9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สำหรับปีสิ้นสุดวันที่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</w:rPr>
        <w:t>256</w:t>
      </w:r>
      <w:r w:rsidR="003E09C9">
        <w:rPr>
          <w:rFonts w:ascii="Browallia New" w:hAnsi="Browallia New" w:cs="Browallia New"/>
          <w:sz w:val="28"/>
          <w:szCs w:val="28"/>
          <w:lang w:val="en-US"/>
        </w:rPr>
        <w:t>1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ตรวจสอบโดยผู้สอบบัญชีอื่น</w:t>
      </w:r>
      <w:r w:rsidR="003E09C9">
        <w:rPr>
          <w:rFonts w:ascii="Browallia New" w:hAnsi="Browallia New" w:cs="Browallia New" w:hint="cs"/>
          <w:sz w:val="28"/>
          <w:szCs w:val="28"/>
          <w:cs/>
          <w:lang w:bidi="th-TH"/>
        </w:rPr>
        <w:t>ในสำนักงานเดียวกันกับข้าพเจ้า</w:t>
      </w:r>
      <w:r w:rsidR="005F6A6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57D0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โดยได้เสนอรายงานการตรวจสอบแสดงความเห็นอย่างไม่มีเงื่อนไข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B2DA0">
        <w:rPr>
          <w:rFonts w:ascii="Browallia New" w:hAnsi="Browallia New" w:cs="Browallia New"/>
          <w:sz w:val="28"/>
          <w:szCs w:val="28"/>
          <w:lang w:bidi="th-TH"/>
        </w:rPr>
        <w:t>26</w:t>
      </w:r>
      <w:r w:rsidR="005B2DA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กุมภาพันธ์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5B2DA0">
        <w:rPr>
          <w:rFonts w:ascii="Browallia New" w:hAnsi="Browallia New" w:cs="Browallia New"/>
          <w:sz w:val="28"/>
          <w:szCs w:val="28"/>
          <w:lang w:val="en-US" w:bidi="th-TH"/>
        </w:rPr>
        <w:t>2</w:t>
      </w:r>
    </w:p>
    <w:p w14:paraId="2E105A2F" w14:textId="77777777" w:rsidR="00954E4A" w:rsidRDefault="00954E4A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B8D0545" w14:textId="5F35CD43" w:rsidR="00D55512" w:rsidRPr="00AC48F3" w:rsidRDefault="00D55512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1C100D99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EE65EDB" w14:textId="27F5BF62" w:rsidR="00CD059F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7280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47280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</w:t>
      </w:r>
      <w:r w:rsidR="003E4D7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ได้สอบทาน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</w:p>
    <w:p w14:paraId="56D1BAD8" w14:textId="77777777" w:rsidR="00CD059F" w:rsidRDefault="00CD059F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879C2DE" w14:textId="2AF9C19D" w:rsidR="00EA590C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="0047280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2EB49CE2" w14:textId="77777777" w:rsidR="006B13DA" w:rsidRDefault="006B13DA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235B58F" w14:textId="7C0273D8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E9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1E2B6E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9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</w:t>
      </w:r>
      <w:r w:rsidR="009F7B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ความรู้ที่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ได้รับ</w:t>
      </w:r>
      <w:r w:rsidR="00890E1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ทราบ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จากการตรวจสอบ</w:t>
      </w:r>
      <w:r w:rsidR="007A3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118312FB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954B679" w14:textId="4E1ED861" w:rsidR="00D55512" w:rsidRDefault="00D55512" w:rsidP="000849A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05FECC3" w14:textId="77777777" w:rsidR="00472301" w:rsidRPr="000849AE" w:rsidRDefault="00472301" w:rsidP="000D26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E93D29" w14:textId="5E122625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0F4DE6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ต่อ</w:t>
      </w: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  <w:r w:rsidR="000F4DE6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รวมและเฉพาะ</w:t>
      </w:r>
      <w:r w:rsidR="00722CFF" w:rsidRPr="00890E1D">
        <w:rPr>
          <w:rFonts w:ascii="Browallia New" w:hAnsi="Browallia New" w:cs="Browallia New" w:hint="cs"/>
          <w:i/>
          <w:iCs/>
          <w:sz w:val="26"/>
          <w:szCs w:val="26"/>
          <w:cs/>
          <w:lang w:bidi="th-TH"/>
        </w:rPr>
        <w:t>กิจการ</w:t>
      </w:r>
    </w:p>
    <w:p w14:paraId="1BDC3BBE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ECA696" w14:textId="15BD1A3B" w:rsidR="00D55512" w:rsidRPr="00AC48F3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E9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B5168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BFBC09" w14:textId="77777777" w:rsidR="00D55512" w:rsidRPr="00AC48F3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D9D5C58" w14:textId="38F51B73" w:rsidR="00D55512" w:rsidRPr="00AC48F3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E9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</w:t>
      </w:r>
      <w:r w:rsidR="00A44FCD" w:rsidRPr="003F0C2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หรือหยุดดำเนินงานหรือไม่สามารถดำเนินงานต่อเนื่องต่อไปได้</w:t>
      </w:r>
    </w:p>
    <w:p w14:paraId="58EC62DA" w14:textId="77777777" w:rsidR="00D55512" w:rsidRPr="00AC48F3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F3DE36D" w14:textId="681BC389" w:rsidR="005D26AB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7C1D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E9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</w:p>
    <w:p w14:paraId="0C296066" w14:textId="0D4DA460" w:rsidR="000D26CA" w:rsidRDefault="000D26CA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6A7A52D" w14:textId="77777777" w:rsidR="000D26CA" w:rsidRDefault="000D26CA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 w:hint="cs"/>
          <w:sz w:val="28"/>
          <w:szCs w:val="28"/>
          <w:lang w:bidi="th-TH"/>
        </w:rPr>
      </w:pPr>
    </w:p>
    <w:p w14:paraId="556ECF4D" w14:textId="77777777" w:rsidR="000D26CA" w:rsidRPr="00E95DFD" w:rsidRDefault="000D26CA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 w:hint="cs"/>
          <w:sz w:val="28"/>
          <w:szCs w:val="28"/>
          <w:lang w:bidi="th-TH"/>
        </w:rPr>
      </w:pPr>
    </w:p>
    <w:p w14:paraId="7FABD261" w14:textId="49B3208A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 w:rsidR="00DD2DF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</w:t>
      </w:r>
      <w:r w:rsidR="005D26AB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รวมและเฉพาะ</w:t>
      </w:r>
      <w:r w:rsidR="00722CFF" w:rsidRPr="00DA58F3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กิจการ</w:t>
      </w:r>
    </w:p>
    <w:p w14:paraId="7DB2D2D6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04F68D5" w14:textId="4A655F38" w:rsidR="00D55512" w:rsidRPr="00944D6F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74A4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C8764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ซึ่งรวม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</w:t>
      </w:r>
      <w:r w:rsidR="007372A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อยู่ด้วย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44D6F">
        <w:rPr>
          <w:rFonts w:ascii="Browallia New" w:eastAsia="Calibri" w:hAnsi="Browallia New" w:cs="Browallia New"/>
          <w:sz w:val="28"/>
          <w:szCs w:val="28"/>
          <w:cs/>
          <w:lang w:bidi="th-TH"/>
        </w:rPr>
        <w:t>ลต่อการตัดสินใจ</w:t>
      </w:r>
      <w:r w:rsidR="00136E38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เชิง</w:t>
      </w:r>
      <w:r w:rsidRPr="00944D6F">
        <w:rPr>
          <w:rFonts w:ascii="Browallia New" w:eastAsia="Calibri" w:hAnsi="Browallia New" w:cs="Browallia New"/>
          <w:sz w:val="28"/>
          <w:szCs w:val="28"/>
          <w:cs/>
          <w:lang w:bidi="th-TH"/>
        </w:rPr>
        <w:t>เศรษฐกิจขอ</w:t>
      </w:r>
      <w:r w:rsidR="007372A3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</w:t>
      </w:r>
      <w:r w:rsidRPr="00944D6F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ผู้ใช้งบการเงินจากการใช้งบการเงิน</w:t>
      </w:r>
      <w:r w:rsidR="007372A3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7372A3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5F9F26EA" w14:textId="60924401" w:rsidR="00AC616F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AC48F3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</w:p>
    <w:p w14:paraId="65E56CF2" w14:textId="6A447024" w:rsidR="00D55512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</w:t>
      </w:r>
      <w:r w:rsidR="0053694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ตั้งข้อ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6F0B7F19" w14:textId="77777777" w:rsidR="00AF428E" w:rsidRPr="00AC48F3" w:rsidRDefault="00AF428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916418" w14:textId="61C601E9" w:rsidR="00D55512" w:rsidRPr="00C64064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รวมและเฉพาะของ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25326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ายใน</w:t>
      </w:r>
    </w:p>
    <w:p w14:paraId="3DB9C0F0" w14:textId="280FD48B" w:rsidR="00D55512" w:rsidRPr="00C64064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</w:p>
    <w:p w14:paraId="1A2B9753" w14:textId="77777777" w:rsidR="00D55512" w:rsidRPr="00C64064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1559005B" w14:textId="6654DD7E" w:rsidR="00D55512" w:rsidRPr="00C64064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</w:t>
      </w:r>
      <w:r w:rsidR="00AC0445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560F3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="007560F3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="007560F3"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C4202D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</w:t>
      </w:r>
      <w:r w:rsidR="00407476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วบรวมมา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5423D9C5" w14:textId="1878B94B" w:rsidR="00D55512" w:rsidRDefault="00D55512" w:rsidP="00CA629E">
      <w:pPr>
        <w:numPr>
          <w:ilvl w:val="0"/>
          <w:numId w:val="40"/>
        </w:numPr>
        <w:spacing w:after="0" w:line="240" w:lineRule="auto"/>
        <w:ind w:left="531" w:hanging="531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ประเมินการนำเสนอโครงสร้างและเนื้อหาของงบการเงินของ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 รวมถึงการเปิดเผยข้อมูลว่างบการเงินรวมและงบการเงินเฉพาะ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0568DD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หรือไม่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 </w:t>
      </w:r>
    </w:p>
    <w:p w14:paraId="6A693528" w14:textId="6129213C" w:rsidR="000D26CA" w:rsidRDefault="000D26CA" w:rsidP="000D26CA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1ECF59C" w14:textId="77777777" w:rsidR="000D26CA" w:rsidRPr="00C64064" w:rsidRDefault="000D26CA" w:rsidP="000D26CA">
      <w:pPr>
        <w:spacing w:after="0" w:line="240" w:lineRule="auto"/>
        <w:contextualSpacing/>
        <w:jc w:val="thaiDistribute"/>
        <w:rPr>
          <w:rFonts w:ascii="Browallia New" w:eastAsia="Calibri" w:hAnsi="Browallia New" w:cs="Browallia New" w:hint="cs"/>
          <w:sz w:val="28"/>
          <w:szCs w:val="28"/>
          <w:lang w:bidi="th-TH"/>
        </w:rPr>
      </w:pPr>
    </w:p>
    <w:p w14:paraId="7E663168" w14:textId="13463561" w:rsidR="00D55512" w:rsidRPr="00637702" w:rsidRDefault="004C53D5" w:rsidP="00AC48F3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lastRenderedPageBreak/>
        <w:t>ได้รับ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</w:t>
      </w:r>
      <w:r w:rsidR="00722CFF"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ภายในกลุ่มหรือกิจกรรมทางธุรกิจภายในกลุ่ม</w:t>
      </w:r>
      <w:r w:rsidR="00722CFF"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เพื่อแสดงความเห็นต่องบการเงิน</w:t>
      </w:r>
      <w:r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</w:t>
      </w:r>
      <w:r w:rsidR="00D55512" w:rsidRPr="0063770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</w:t>
      </w:r>
      <w:r w:rsidR="00722CFF"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D55512" w:rsidRPr="0063770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D55512" w:rsidRPr="0063770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1D6FFFE3" w14:textId="77777777" w:rsidR="00793BEE" w:rsidRDefault="00793BEE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F5BEF0D" w14:textId="077A928C" w:rsidR="00D55512" w:rsidRPr="0060140D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</w:t>
      </w:r>
      <w:r w:rsidR="004C53D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 w:rsidR="00DE7466"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>งข้าพเจ้า</w:t>
      </w:r>
    </w:p>
    <w:p w14:paraId="05291073" w14:textId="77777777" w:rsidR="00AC616F" w:rsidRDefault="00AC616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5461CC7" w14:textId="77777777" w:rsidR="00D55512" w:rsidRPr="0060140D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>อิสระ</w:t>
      </w:r>
    </w:p>
    <w:p w14:paraId="2DCAC52D" w14:textId="77777777" w:rsidR="00D55512" w:rsidRPr="0060140D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56FB22BE" w14:textId="7D2BDED4" w:rsidR="00D55512" w:rsidRPr="0060140D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 w:rsidR="00996C03" w:rsidRPr="0060140D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  </w:t>
      </w: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ในการตรวจสอบงบการเงิน</w:t>
      </w:r>
      <w:r w:rsidR="001405A0" w:rsidRPr="006014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6014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ในงวดปัจจุบันและกำหนดเป็นเรื่องสำคัญ</w:t>
      </w:r>
      <w:r w:rsidR="00996C03" w:rsidRPr="0060140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74059D" w:rsidRPr="006014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หาก</w:t>
      </w: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D98C0F7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2F982C" w14:textId="77777777" w:rsidR="00D55512" w:rsidRPr="00AC48F3" w:rsidRDefault="00D55512" w:rsidP="00AC48F3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383390A" w14:textId="77777777" w:rsidR="004B2413" w:rsidRPr="004B2413" w:rsidRDefault="004B2413" w:rsidP="004B241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85C12B" w14:textId="1C301C90" w:rsidR="000849AE" w:rsidRPr="00494EF1" w:rsidRDefault="004B2413" w:rsidP="004B241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B24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4B241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4B24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ศรีรัตน์ชัชวาลย์</w:t>
      </w:r>
    </w:p>
    <w:p w14:paraId="5B5055CD" w14:textId="77777777" w:rsidR="000849AE" w:rsidRPr="00494EF1" w:rsidRDefault="000849AE" w:rsidP="000849A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C14D0DB" w14:textId="41FC893F" w:rsidR="00D55512" w:rsidRPr="00AC616F" w:rsidRDefault="000849AE" w:rsidP="00084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E0E0E0"/>
          <w:lang w:val="en-US" w:bidi="th-TH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B2413">
        <w:rPr>
          <w:rFonts w:ascii="Browallia New" w:hAnsi="Browallia New" w:cs="Browallia New"/>
          <w:sz w:val="28"/>
          <w:szCs w:val="28"/>
          <w:lang w:bidi="th-TH"/>
        </w:rPr>
        <w:t>6549</w:t>
      </w:r>
    </w:p>
    <w:p w14:paraId="159D1E54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A13BE8" w14:textId="77777777" w:rsidR="00E17598" w:rsidRPr="000849AE" w:rsidRDefault="00E1759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0F840063" w14:textId="77777777" w:rsidR="00D55512" w:rsidRPr="000849AE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560F85EB" w14:textId="211363A7" w:rsidR="00D55512" w:rsidRPr="00AC48F3" w:rsidRDefault="007802ED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p w14:paraId="2C916BCD" w14:textId="77777777" w:rsidR="00D55512" w:rsidRDefault="00D55512" w:rsidP="00CD4D4E">
      <w:pPr>
        <w:jc w:val="thaiDistribute"/>
        <w:rPr>
          <w:rFonts w:ascii="Browallia New" w:hAnsi="Browallia New" w:cs="Browallia New"/>
        </w:rPr>
      </w:pPr>
    </w:p>
    <w:p w14:paraId="61E172BC" w14:textId="77777777"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20FB7948" w14:textId="77777777"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A68709B" w14:textId="77777777" w:rsidR="0051206C" w:rsidRPr="00BE75B7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sectPr w:rsidR="0051206C" w:rsidRPr="00BE75B7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3B94B" w14:textId="77777777" w:rsidR="0069111D" w:rsidRDefault="0069111D">
      <w:r>
        <w:separator/>
      </w:r>
    </w:p>
  </w:endnote>
  <w:endnote w:type="continuationSeparator" w:id="0">
    <w:p w14:paraId="7F7A5514" w14:textId="77777777" w:rsidR="0069111D" w:rsidRDefault="00691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7D250" w14:textId="77777777" w:rsidR="0069111D" w:rsidRDefault="0069111D">
      <w:bookmarkStart w:id="0" w:name="_Hlk482348182"/>
      <w:bookmarkEnd w:id="0"/>
      <w:r>
        <w:separator/>
      </w:r>
    </w:p>
  </w:footnote>
  <w:footnote w:type="continuationSeparator" w:id="0">
    <w:p w14:paraId="6712233F" w14:textId="77777777" w:rsidR="0069111D" w:rsidRDefault="00691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49D9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8B5C2" w14:textId="75E3E622" w:rsidR="00B63D0E" w:rsidRDefault="00B63D0E" w:rsidP="00D96128">
    <w:pPr>
      <w:pStyle w:val="Header"/>
      <w:jc w:val="right"/>
    </w:pPr>
  </w:p>
  <w:p w14:paraId="5F51A03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F2C7F" w14:textId="77777777" w:rsidR="00D15EA5" w:rsidRDefault="00D15EA5" w:rsidP="00996C03">
    <w:pPr>
      <w:pStyle w:val="Header"/>
      <w:tabs>
        <w:tab w:val="clear" w:pos="8562"/>
        <w:tab w:val="left" w:pos="5328"/>
      </w:tabs>
      <w:spacing w:after="1200"/>
    </w:pPr>
  </w:p>
  <w:p w14:paraId="4C7ACF70" w14:textId="1E3836D8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1E74EA95" w14:textId="77777777" w:rsidR="00D460E7" w:rsidRDefault="00D460E7" w:rsidP="00D15EA5">
    <w:pPr>
      <w:pStyle w:val="Header"/>
    </w:pPr>
    <w:bookmarkStart w:id="2" w:name="Footer3_tbl"/>
    <w:bookmarkEnd w:id="2"/>
  </w:p>
  <w:p w14:paraId="06582961" w14:textId="64962798" w:rsidR="00D460E7" w:rsidRPr="005E2AD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DCFEB25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55B66710"/>
    <w:multiLevelType w:val="hybridMultilevel"/>
    <w:tmpl w:val="FDBCB918"/>
    <w:lvl w:ilvl="0" w:tplc="9BF45D1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4"/>
  </w:num>
  <w:num w:numId="8">
    <w:abstractNumId w:val="24"/>
  </w:num>
  <w:num w:numId="9">
    <w:abstractNumId w:val="5"/>
  </w:num>
  <w:num w:numId="10">
    <w:abstractNumId w:val="21"/>
  </w:num>
  <w:num w:numId="11">
    <w:abstractNumId w:val="18"/>
  </w:num>
  <w:num w:numId="12">
    <w:abstractNumId w:val="4"/>
  </w:num>
  <w:num w:numId="13">
    <w:abstractNumId w:val="11"/>
  </w:num>
  <w:num w:numId="14">
    <w:abstractNumId w:val="9"/>
  </w:num>
  <w:num w:numId="15">
    <w:abstractNumId w:val="11"/>
  </w:num>
  <w:num w:numId="16">
    <w:abstractNumId w:val="13"/>
  </w:num>
  <w:num w:numId="17">
    <w:abstractNumId w:val="15"/>
  </w:num>
  <w:num w:numId="18">
    <w:abstractNumId w:val="21"/>
  </w:num>
  <w:num w:numId="19">
    <w:abstractNumId w:val="18"/>
  </w:num>
  <w:num w:numId="20">
    <w:abstractNumId w:val="4"/>
  </w:num>
  <w:num w:numId="21">
    <w:abstractNumId w:val="11"/>
  </w:num>
  <w:num w:numId="22">
    <w:abstractNumId w:val="9"/>
  </w:num>
  <w:num w:numId="23">
    <w:abstractNumId w:val="9"/>
  </w:num>
  <w:num w:numId="24">
    <w:abstractNumId w:val="9"/>
  </w:num>
  <w:num w:numId="25">
    <w:abstractNumId w:val="11"/>
  </w:num>
  <w:num w:numId="26">
    <w:abstractNumId w:val="11"/>
  </w:num>
  <w:num w:numId="27">
    <w:abstractNumId w:val="11"/>
  </w:num>
  <w:num w:numId="28">
    <w:abstractNumId w:val="20"/>
  </w:num>
  <w:num w:numId="29">
    <w:abstractNumId w:val="20"/>
  </w:num>
  <w:num w:numId="30">
    <w:abstractNumId w:val="20"/>
  </w:num>
  <w:num w:numId="31">
    <w:abstractNumId w:val="16"/>
  </w:num>
  <w:num w:numId="32">
    <w:abstractNumId w:val="16"/>
  </w:num>
  <w:num w:numId="33">
    <w:abstractNumId w:val="16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3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7"/>
  </w:num>
  <w:num w:numId="40">
    <w:abstractNumId w:val="7"/>
  </w:num>
  <w:num w:numId="41">
    <w:abstractNumId w:val="6"/>
  </w:num>
  <w:num w:numId="42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F8F"/>
    <w:rsid w:val="00004B8D"/>
    <w:rsid w:val="0000589F"/>
    <w:rsid w:val="00014C21"/>
    <w:rsid w:val="000162B0"/>
    <w:rsid w:val="0002186B"/>
    <w:rsid w:val="0003023B"/>
    <w:rsid w:val="00031D17"/>
    <w:rsid w:val="00044ACE"/>
    <w:rsid w:val="0004550E"/>
    <w:rsid w:val="00052614"/>
    <w:rsid w:val="000568DD"/>
    <w:rsid w:val="00067119"/>
    <w:rsid w:val="000671F6"/>
    <w:rsid w:val="00071C69"/>
    <w:rsid w:val="000723F7"/>
    <w:rsid w:val="00074485"/>
    <w:rsid w:val="0008208C"/>
    <w:rsid w:val="000828F1"/>
    <w:rsid w:val="00082F59"/>
    <w:rsid w:val="000849AE"/>
    <w:rsid w:val="00085C77"/>
    <w:rsid w:val="000905D1"/>
    <w:rsid w:val="00094333"/>
    <w:rsid w:val="00097FAB"/>
    <w:rsid w:val="000A04AB"/>
    <w:rsid w:val="000A313B"/>
    <w:rsid w:val="000A4324"/>
    <w:rsid w:val="000B65E3"/>
    <w:rsid w:val="000B7090"/>
    <w:rsid w:val="000C2634"/>
    <w:rsid w:val="000C43C1"/>
    <w:rsid w:val="000D26CA"/>
    <w:rsid w:val="000E0467"/>
    <w:rsid w:val="000E0E42"/>
    <w:rsid w:val="000E52CE"/>
    <w:rsid w:val="000E6128"/>
    <w:rsid w:val="000F1C7B"/>
    <w:rsid w:val="000F3AAB"/>
    <w:rsid w:val="000F4DE6"/>
    <w:rsid w:val="000F6E25"/>
    <w:rsid w:val="000F7DD0"/>
    <w:rsid w:val="001011DF"/>
    <w:rsid w:val="001013E3"/>
    <w:rsid w:val="00102A25"/>
    <w:rsid w:val="00112B69"/>
    <w:rsid w:val="00112C09"/>
    <w:rsid w:val="00124604"/>
    <w:rsid w:val="001316D3"/>
    <w:rsid w:val="00134B1D"/>
    <w:rsid w:val="00136E38"/>
    <w:rsid w:val="001405A0"/>
    <w:rsid w:val="001529BC"/>
    <w:rsid w:val="001537DD"/>
    <w:rsid w:val="001554CD"/>
    <w:rsid w:val="00155A91"/>
    <w:rsid w:val="00156F7F"/>
    <w:rsid w:val="001613E2"/>
    <w:rsid w:val="0016459D"/>
    <w:rsid w:val="00167017"/>
    <w:rsid w:val="001756E0"/>
    <w:rsid w:val="001771C5"/>
    <w:rsid w:val="00184046"/>
    <w:rsid w:val="00184B68"/>
    <w:rsid w:val="00187645"/>
    <w:rsid w:val="0019210D"/>
    <w:rsid w:val="00192B4F"/>
    <w:rsid w:val="001A3BFB"/>
    <w:rsid w:val="001A3C20"/>
    <w:rsid w:val="001A4C3B"/>
    <w:rsid w:val="001A6F84"/>
    <w:rsid w:val="001A726B"/>
    <w:rsid w:val="001B198C"/>
    <w:rsid w:val="001B7388"/>
    <w:rsid w:val="001C1603"/>
    <w:rsid w:val="001C645C"/>
    <w:rsid w:val="001D2302"/>
    <w:rsid w:val="001D4F00"/>
    <w:rsid w:val="001D7BB3"/>
    <w:rsid w:val="001E12A6"/>
    <w:rsid w:val="001E2B6E"/>
    <w:rsid w:val="001E498F"/>
    <w:rsid w:val="001F36C4"/>
    <w:rsid w:val="00201229"/>
    <w:rsid w:val="00201DB6"/>
    <w:rsid w:val="00201E4C"/>
    <w:rsid w:val="002142F1"/>
    <w:rsid w:val="00214C9D"/>
    <w:rsid w:val="00217B90"/>
    <w:rsid w:val="002227B1"/>
    <w:rsid w:val="0022518C"/>
    <w:rsid w:val="002252FF"/>
    <w:rsid w:val="002313BB"/>
    <w:rsid w:val="002354D9"/>
    <w:rsid w:val="002371B4"/>
    <w:rsid w:val="00237A7E"/>
    <w:rsid w:val="00241F16"/>
    <w:rsid w:val="00243357"/>
    <w:rsid w:val="0024436B"/>
    <w:rsid w:val="00247969"/>
    <w:rsid w:val="00253265"/>
    <w:rsid w:val="0025743E"/>
    <w:rsid w:val="0026182A"/>
    <w:rsid w:val="00274239"/>
    <w:rsid w:val="00275DF9"/>
    <w:rsid w:val="0027763B"/>
    <w:rsid w:val="00277EBE"/>
    <w:rsid w:val="00280186"/>
    <w:rsid w:val="002838FB"/>
    <w:rsid w:val="00285249"/>
    <w:rsid w:val="002A20F3"/>
    <w:rsid w:val="002A252E"/>
    <w:rsid w:val="002B2449"/>
    <w:rsid w:val="002B5A4A"/>
    <w:rsid w:val="002B74C8"/>
    <w:rsid w:val="002C623D"/>
    <w:rsid w:val="002D1818"/>
    <w:rsid w:val="002D2B74"/>
    <w:rsid w:val="002D5A0F"/>
    <w:rsid w:val="002D60DB"/>
    <w:rsid w:val="002D6E25"/>
    <w:rsid w:val="002E02F4"/>
    <w:rsid w:val="002E16E0"/>
    <w:rsid w:val="002E74E0"/>
    <w:rsid w:val="002E7F1E"/>
    <w:rsid w:val="002F2DEB"/>
    <w:rsid w:val="002F3903"/>
    <w:rsid w:val="002F4A52"/>
    <w:rsid w:val="002F7D90"/>
    <w:rsid w:val="002F7DDA"/>
    <w:rsid w:val="0030026A"/>
    <w:rsid w:val="00305173"/>
    <w:rsid w:val="003106BD"/>
    <w:rsid w:val="00320D20"/>
    <w:rsid w:val="00321A76"/>
    <w:rsid w:val="0032530B"/>
    <w:rsid w:val="00330AA1"/>
    <w:rsid w:val="00330F59"/>
    <w:rsid w:val="00335E5B"/>
    <w:rsid w:val="003376AC"/>
    <w:rsid w:val="00340D71"/>
    <w:rsid w:val="00342BCF"/>
    <w:rsid w:val="003535D4"/>
    <w:rsid w:val="00354F5D"/>
    <w:rsid w:val="00356722"/>
    <w:rsid w:val="00357D03"/>
    <w:rsid w:val="0036346D"/>
    <w:rsid w:val="00363742"/>
    <w:rsid w:val="00365ECE"/>
    <w:rsid w:val="003744DA"/>
    <w:rsid w:val="0037655C"/>
    <w:rsid w:val="00384246"/>
    <w:rsid w:val="00384904"/>
    <w:rsid w:val="003A7646"/>
    <w:rsid w:val="003A7960"/>
    <w:rsid w:val="003B33F5"/>
    <w:rsid w:val="003B4CCD"/>
    <w:rsid w:val="003B4DED"/>
    <w:rsid w:val="003C12C5"/>
    <w:rsid w:val="003C1475"/>
    <w:rsid w:val="003C27EF"/>
    <w:rsid w:val="003C32E9"/>
    <w:rsid w:val="003C3898"/>
    <w:rsid w:val="003C421A"/>
    <w:rsid w:val="003D1099"/>
    <w:rsid w:val="003D2605"/>
    <w:rsid w:val="003D64D6"/>
    <w:rsid w:val="003E034A"/>
    <w:rsid w:val="003E09C9"/>
    <w:rsid w:val="003E3E21"/>
    <w:rsid w:val="003E4D77"/>
    <w:rsid w:val="003F00B0"/>
    <w:rsid w:val="003F0C2B"/>
    <w:rsid w:val="003F16DE"/>
    <w:rsid w:val="00400EF1"/>
    <w:rsid w:val="00407476"/>
    <w:rsid w:val="00416281"/>
    <w:rsid w:val="00422353"/>
    <w:rsid w:val="00426915"/>
    <w:rsid w:val="0043197A"/>
    <w:rsid w:val="00433F63"/>
    <w:rsid w:val="00435788"/>
    <w:rsid w:val="004359E6"/>
    <w:rsid w:val="00437669"/>
    <w:rsid w:val="00440140"/>
    <w:rsid w:val="0044225F"/>
    <w:rsid w:val="00443CE3"/>
    <w:rsid w:val="004470A9"/>
    <w:rsid w:val="00452E7B"/>
    <w:rsid w:val="004546FA"/>
    <w:rsid w:val="00472301"/>
    <w:rsid w:val="00472808"/>
    <w:rsid w:val="00473A8B"/>
    <w:rsid w:val="00481FE7"/>
    <w:rsid w:val="004832E5"/>
    <w:rsid w:val="0048532C"/>
    <w:rsid w:val="0049103F"/>
    <w:rsid w:val="004A0DFE"/>
    <w:rsid w:val="004A31FE"/>
    <w:rsid w:val="004A3C62"/>
    <w:rsid w:val="004B2413"/>
    <w:rsid w:val="004C0971"/>
    <w:rsid w:val="004C0C25"/>
    <w:rsid w:val="004C10C9"/>
    <w:rsid w:val="004C2111"/>
    <w:rsid w:val="004C2926"/>
    <w:rsid w:val="004C53D5"/>
    <w:rsid w:val="004C5EC9"/>
    <w:rsid w:val="004C732E"/>
    <w:rsid w:val="004C77BF"/>
    <w:rsid w:val="004D20AE"/>
    <w:rsid w:val="004D2796"/>
    <w:rsid w:val="004D3578"/>
    <w:rsid w:val="004D672D"/>
    <w:rsid w:val="004E17B5"/>
    <w:rsid w:val="004E5FD6"/>
    <w:rsid w:val="004F1A16"/>
    <w:rsid w:val="004F207F"/>
    <w:rsid w:val="004F5D91"/>
    <w:rsid w:val="005070FA"/>
    <w:rsid w:val="0051206C"/>
    <w:rsid w:val="0052186A"/>
    <w:rsid w:val="005321DA"/>
    <w:rsid w:val="00532476"/>
    <w:rsid w:val="005356D3"/>
    <w:rsid w:val="0053641C"/>
    <w:rsid w:val="00536947"/>
    <w:rsid w:val="00547541"/>
    <w:rsid w:val="00547FE3"/>
    <w:rsid w:val="00551365"/>
    <w:rsid w:val="005547D5"/>
    <w:rsid w:val="00557A7B"/>
    <w:rsid w:val="005627FF"/>
    <w:rsid w:val="005728F1"/>
    <w:rsid w:val="00574104"/>
    <w:rsid w:val="00577D61"/>
    <w:rsid w:val="005822AC"/>
    <w:rsid w:val="00586541"/>
    <w:rsid w:val="005922B5"/>
    <w:rsid w:val="00592D72"/>
    <w:rsid w:val="005938F3"/>
    <w:rsid w:val="00593D33"/>
    <w:rsid w:val="00596788"/>
    <w:rsid w:val="005A4DD3"/>
    <w:rsid w:val="005B2DA0"/>
    <w:rsid w:val="005B405A"/>
    <w:rsid w:val="005C2CCB"/>
    <w:rsid w:val="005C6479"/>
    <w:rsid w:val="005C69FD"/>
    <w:rsid w:val="005D1E34"/>
    <w:rsid w:val="005D26AB"/>
    <w:rsid w:val="005D7025"/>
    <w:rsid w:val="005E1F1C"/>
    <w:rsid w:val="005E2ADE"/>
    <w:rsid w:val="005E2D67"/>
    <w:rsid w:val="005E3C51"/>
    <w:rsid w:val="005E5578"/>
    <w:rsid w:val="005F4D62"/>
    <w:rsid w:val="005F4DFA"/>
    <w:rsid w:val="005F6A60"/>
    <w:rsid w:val="005F72DE"/>
    <w:rsid w:val="0060140D"/>
    <w:rsid w:val="00601C1A"/>
    <w:rsid w:val="00607D9C"/>
    <w:rsid w:val="00610ED7"/>
    <w:rsid w:val="00611112"/>
    <w:rsid w:val="00620CE3"/>
    <w:rsid w:val="00621086"/>
    <w:rsid w:val="00621AAE"/>
    <w:rsid w:val="00626F05"/>
    <w:rsid w:val="00627D1B"/>
    <w:rsid w:val="006335BC"/>
    <w:rsid w:val="006365A1"/>
    <w:rsid w:val="00636AA2"/>
    <w:rsid w:val="00637702"/>
    <w:rsid w:val="00641CC4"/>
    <w:rsid w:val="00666764"/>
    <w:rsid w:val="0066694B"/>
    <w:rsid w:val="00667DB6"/>
    <w:rsid w:val="006727C1"/>
    <w:rsid w:val="006771E8"/>
    <w:rsid w:val="00677C01"/>
    <w:rsid w:val="0068095D"/>
    <w:rsid w:val="00683CC7"/>
    <w:rsid w:val="0069111D"/>
    <w:rsid w:val="00692CA5"/>
    <w:rsid w:val="006932D7"/>
    <w:rsid w:val="006A5169"/>
    <w:rsid w:val="006B06A2"/>
    <w:rsid w:val="006B13DA"/>
    <w:rsid w:val="006B215D"/>
    <w:rsid w:val="006C0D8F"/>
    <w:rsid w:val="006C31C0"/>
    <w:rsid w:val="006C3D37"/>
    <w:rsid w:val="006C6376"/>
    <w:rsid w:val="006D6FF5"/>
    <w:rsid w:val="006F1B19"/>
    <w:rsid w:val="006F29ED"/>
    <w:rsid w:val="006F4F77"/>
    <w:rsid w:val="0070147C"/>
    <w:rsid w:val="0070195E"/>
    <w:rsid w:val="00702EE1"/>
    <w:rsid w:val="00714FD6"/>
    <w:rsid w:val="00715665"/>
    <w:rsid w:val="007223AB"/>
    <w:rsid w:val="00722CFF"/>
    <w:rsid w:val="0072629D"/>
    <w:rsid w:val="007265F7"/>
    <w:rsid w:val="00730A84"/>
    <w:rsid w:val="007317B7"/>
    <w:rsid w:val="00731894"/>
    <w:rsid w:val="00733309"/>
    <w:rsid w:val="00734D83"/>
    <w:rsid w:val="007372A3"/>
    <w:rsid w:val="0074059D"/>
    <w:rsid w:val="00745653"/>
    <w:rsid w:val="00746796"/>
    <w:rsid w:val="007468E5"/>
    <w:rsid w:val="00746D91"/>
    <w:rsid w:val="0075598A"/>
    <w:rsid w:val="007560F3"/>
    <w:rsid w:val="00757EF9"/>
    <w:rsid w:val="00761813"/>
    <w:rsid w:val="00765762"/>
    <w:rsid w:val="00771B85"/>
    <w:rsid w:val="00771E47"/>
    <w:rsid w:val="00775DA6"/>
    <w:rsid w:val="00776C04"/>
    <w:rsid w:val="007802ED"/>
    <w:rsid w:val="0078170A"/>
    <w:rsid w:val="00790956"/>
    <w:rsid w:val="00791EB5"/>
    <w:rsid w:val="00793BEE"/>
    <w:rsid w:val="007948FE"/>
    <w:rsid w:val="0079502D"/>
    <w:rsid w:val="007A070B"/>
    <w:rsid w:val="007A0755"/>
    <w:rsid w:val="007A0A29"/>
    <w:rsid w:val="007A31D9"/>
    <w:rsid w:val="007A3412"/>
    <w:rsid w:val="007A74F9"/>
    <w:rsid w:val="007C0604"/>
    <w:rsid w:val="007C1151"/>
    <w:rsid w:val="007C1DA4"/>
    <w:rsid w:val="007C2CC3"/>
    <w:rsid w:val="007C7EA9"/>
    <w:rsid w:val="007D41A1"/>
    <w:rsid w:val="007E4119"/>
    <w:rsid w:val="007F41AB"/>
    <w:rsid w:val="008033D0"/>
    <w:rsid w:val="00803FB6"/>
    <w:rsid w:val="008059EF"/>
    <w:rsid w:val="008128F7"/>
    <w:rsid w:val="00812938"/>
    <w:rsid w:val="008246D3"/>
    <w:rsid w:val="00827B71"/>
    <w:rsid w:val="00830DAC"/>
    <w:rsid w:val="0083134C"/>
    <w:rsid w:val="00831F94"/>
    <w:rsid w:val="00832F51"/>
    <w:rsid w:val="008376F1"/>
    <w:rsid w:val="00843100"/>
    <w:rsid w:val="00847054"/>
    <w:rsid w:val="00850F25"/>
    <w:rsid w:val="00851D8B"/>
    <w:rsid w:val="008534AA"/>
    <w:rsid w:val="0085376E"/>
    <w:rsid w:val="008719C2"/>
    <w:rsid w:val="00884FF7"/>
    <w:rsid w:val="00890E1D"/>
    <w:rsid w:val="00894ACE"/>
    <w:rsid w:val="0089558C"/>
    <w:rsid w:val="008957A6"/>
    <w:rsid w:val="008A667C"/>
    <w:rsid w:val="008B19D9"/>
    <w:rsid w:val="008B1FD3"/>
    <w:rsid w:val="008B204B"/>
    <w:rsid w:val="008B290E"/>
    <w:rsid w:val="008B4EE1"/>
    <w:rsid w:val="008C1F33"/>
    <w:rsid w:val="008C49AE"/>
    <w:rsid w:val="008C59F7"/>
    <w:rsid w:val="008D091F"/>
    <w:rsid w:val="008D38E3"/>
    <w:rsid w:val="008E5EC3"/>
    <w:rsid w:val="008E7231"/>
    <w:rsid w:val="008E7687"/>
    <w:rsid w:val="008F0E3C"/>
    <w:rsid w:val="008F11FA"/>
    <w:rsid w:val="008F33AE"/>
    <w:rsid w:val="008F4ACA"/>
    <w:rsid w:val="008F5C15"/>
    <w:rsid w:val="00900D57"/>
    <w:rsid w:val="00910B66"/>
    <w:rsid w:val="00912F98"/>
    <w:rsid w:val="00913B74"/>
    <w:rsid w:val="00917FBB"/>
    <w:rsid w:val="009219CA"/>
    <w:rsid w:val="009223D3"/>
    <w:rsid w:val="0092648E"/>
    <w:rsid w:val="00931D7A"/>
    <w:rsid w:val="00932936"/>
    <w:rsid w:val="00935D8D"/>
    <w:rsid w:val="00942FE8"/>
    <w:rsid w:val="00944D6F"/>
    <w:rsid w:val="00954E4A"/>
    <w:rsid w:val="00956C0D"/>
    <w:rsid w:val="00957E70"/>
    <w:rsid w:val="00960C11"/>
    <w:rsid w:val="009642F6"/>
    <w:rsid w:val="00964AF7"/>
    <w:rsid w:val="00965E2A"/>
    <w:rsid w:val="00970DAB"/>
    <w:rsid w:val="0097321D"/>
    <w:rsid w:val="00974A43"/>
    <w:rsid w:val="00980B76"/>
    <w:rsid w:val="009827C2"/>
    <w:rsid w:val="00991BE1"/>
    <w:rsid w:val="00992531"/>
    <w:rsid w:val="00995CD5"/>
    <w:rsid w:val="00996C03"/>
    <w:rsid w:val="009A1787"/>
    <w:rsid w:val="009A4F5A"/>
    <w:rsid w:val="009B037C"/>
    <w:rsid w:val="009B1F44"/>
    <w:rsid w:val="009B4573"/>
    <w:rsid w:val="009C002A"/>
    <w:rsid w:val="009D0B40"/>
    <w:rsid w:val="009E278C"/>
    <w:rsid w:val="009E4D22"/>
    <w:rsid w:val="009F018F"/>
    <w:rsid w:val="009F6EDC"/>
    <w:rsid w:val="009F7B29"/>
    <w:rsid w:val="00A00E6F"/>
    <w:rsid w:val="00A035CE"/>
    <w:rsid w:val="00A0495F"/>
    <w:rsid w:val="00A0537F"/>
    <w:rsid w:val="00A0602E"/>
    <w:rsid w:val="00A06C1F"/>
    <w:rsid w:val="00A07FFA"/>
    <w:rsid w:val="00A11FB4"/>
    <w:rsid w:val="00A1550B"/>
    <w:rsid w:val="00A35782"/>
    <w:rsid w:val="00A357E6"/>
    <w:rsid w:val="00A362F9"/>
    <w:rsid w:val="00A42713"/>
    <w:rsid w:val="00A43EE6"/>
    <w:rsid w:val="00A44FCD"/>
    <w:rsid w:val="00A5023D"/>
    <w:rsid w:val="00A536E2"/>
    <w:rsid w:val="00A60F49"/>
    <w:rsid w:val="00A61E15"/>
    <w:rsid w:val="00A622CA"/>
    <w:rsid w:val="00A66F91"/>
    <w:rsid w:val="00A70229"/>
    <w:rsid w:val="00A84B05"/>
    <w:rsid w:val="00A918D1"/>
    <w:rsid w:val="00A93A9A"/>
    <w:rsid w:val="00A96080"/>
    <w:rsid w:val="00AA5C16"/>
    <w:rsid w:val="00AB0DED"/>
    <w:rsid w:val="00AC0445"/>
    <w:rsid w:val="00AC31D4"/>
    <w:rsid w:val="00AC3DF9"/>
    <w:rsid w:val="00AC48F3"/>
    <w:rsid w:val="00AC6098"/>
    <w:rsid w:val="00AC616F"/>
    <w:rsid w:val="00AD3B26"/>
    <w:rsid w:val="00AE0190"/>
    <w:rsid w:val="00AE2BF6"/>
    <w:rsid w:val="00AE3370"/>
    <w:rsid w:val="00AE64CA"/>
    <w:rsid w:val="00AF428E"/>
    <w:rsid w:val="00AF7092"/>
    <w:rsid w:val="00AF743D"/>
    <w:rsid w:val="00B1324D"/>
    <w:rsid w:val="00B157E2"/>
    <w:rsid w:val="00B20B6D"/>
    <w:rsid w:val="00B24A45"/>
    <w:rsid w:val="00B25B92"/>
    <w:rsid w:val="00B26948"/>
    <w:rsid w:val="00B34D51"/>
    <w:rsid w:val="00B35CB4"/>
    <w:rsid w:val="00B36A0E"/>
    <w:rsid w:val="00B36BA1"/>
    <w:rsid w:val="00B40D67"/>
    <w:rsid w:val="00B43C45"/>
    <w:rsid w:val="00B464BC"/>
    <w:rsid w:val="00B5168F"/>
    <w:rsid w:val="00B55EE8"/>
    <w:rsid w:val="00B56E6C"/>
    <w:rsid w:val="00B60C85"/>
    <w:rsid w:val="00B62015"/>
    <w:rsid w:val="00B63C21"/>
    <w:rsid w:val="00B63D0E"/>
    <w:rsid w:val="00B806D6"/>
    <w:rsid w:val="00B83039"/>
    <w:rsid w:val="00B96988"/>
    <w:rsid w:val="00BA5B00"/>
    <w:rsid w:val="00BA6C8F"/>
    <w:rsid w:val="00BB0F63"/>
    <w:rsid w:val="00BB1A07"/>
    <w:rsid w:val="00BB3040"/>
    <w:rsid w:val="00BB44D5"/>
    <w:rsid w:val="00BB6987"/>
    <w:rsid w:val="00BB6DAD"/>
    <w:rsid w:val="00BB6FD7"/>
    <w:rsid w:val="00BB7346"/>
    <w:rsid w:val="00BC0CFE"/>
    <w:rsid w:val="00BC1555"/>
    <w:rsid w:val="00BC60A9"/>
    <w:rsid w:val="00BE0C8A"/>
    <w:rsid w:val="00BE334D"/>
    <w:rsid w:val="00BE4988"/>
    <w:rsid w:val="00BF1C24"/>
    <w:rsid w:val="00BF5AC9"/>
    <w:rsid w:val="00BF5E73"/>
    <w:rsid w:val="00C031B6"/>
    <w:rsid w:val="00C03B43"/>
    <w:rsid w:val="00C06939"/>
    <w:rsid w:val="00C14F71"/>
    <w:rsid w:val="00C15C3C"/>
    <w:rsid w:val="00C17AB3"/>
    <w:rsid w:val="00C21E3B"/>
    <w:rsid w:val="00C27602"/>
    <w:rsid w:val="00C35B1A"/>
    <w:rsid w:val="00C41C7D"/>
    <w:rsid w:val="00C4202D"/>
    <w:rsid w:val="00C63023"/>
    <w:rsid w:val="00C63743"/>
    <w:rsid w:val="00C64064"/>
    <w:rsid w:val="00C7417B"/>
    <w:rsid w:val="00C76C6C"/>
    <w:rsid w:val="00C80EC5"/>
    <w:rsid w:val="00C86BB9"/>
    <w:rsid w:val="00C8764A"/>
    <w:rsid w:val="00C8772C"/>
    <w:rsid w:val="00C90998"/>
    <w:rsid w:val="00C91D97"/>
    <w:rsid w:val="00C9682B"/>
    <w:rsid w:val="00CA36D3"/>
    <w:rsid w:val="00CA43FD"/>
    <w:rsid w:val="00CA4BBA"/>
    <w:rsid w:val="00CA629E"/>
    <w:rsid w:val="00CA6C30"/>
    <w:rsid w:val="00CA734A"/>
    <w:rsid w:val="00CB18EB"/>
    <w:rsid w:val="00CB441E"/>
    <w:rsid w:val="00CC72E9"/>
    <w:rsid w:val="00CD059F"/>
    <w:rsid w:val="00CD25C2"/>
    <w:rsid w:val="00CD44FD"/>
    <w:rsid w:val="00CD4D4E"/>
    <w:rsid w:val="00CE0E56"/>
    <w:rsid w:val="00CE24E5"/>
    <w:rsid w:val="00CE2F97"/>
    <w:rsid w:val="00CE41DB"/>
    <w:rsid w:val="00CE4D96"/>
    <w:rsid w:val="00CE5EE0"/>
    <w:rsid w:val="00CF39EF"/>
    <w:rsid w:val="00D078C4"/>
    <w:rsid w:val="00D10D2C"/>
    <w:rsid w:val="00D15C78"/>
    <w:rsid w:val="00D15EA5"/>
    <w:rsid w:val="00D2100B"/>
    <w:rsid w:val="00D24220"/>
    <w:rsid w:val="00D26AC0"/>
    <w:rsid w:val="00D3089E"/>
    <w:rsid w:val="00D31D7A"/>
    <w:rsid w:val="00D33A8A"/>
    <w:rsid w:val="00D33E60"/>
    <w:rsid w:val="00D42A61"/>
    <w:rsid w:val="00D430AD"/>
    <w:rsid w:val="00D4391E"/>
    <w:rsid w:val="00D460E7"/>
    <w:rsid w:val="00D55512"/>
    <w:rsid w:val="00D56AB5"/>
    <w:rsid w:val="00D63ABC"/>
    <w:rsid w:val="00D65C27"/>
    <w:rsid w:val="00D675F1"/>
    <w:rsid w:val="00D73B96"/>
    <w:rsid w:val="00D80807"/>
    <w:rsid w:val="00D80D26"/>
    <w:rsid w:val="00D86917"/>
    <w:rsid w:val="00D87339"/>
    <w:rsid w:val="00D873B3"/>
    <w:rsid w:val="00D92F9A"/>
    <w:rsid w:val="00D9427D"/>
    <w:rsid w:val="00D96128"/>
    <w:rsid w:val="00D972D3"/>
    <w:rsid w:val="00DA2D3D"/>
    <w:rsid w:val="00DA36EE"/>
    <w:rsid w:val="00DA452E"/>
    <w:rsid w:val="00DA4E36"/>
    <w:rsid w:val="00DA5128"/>
    <w:rsid w:val="00DA58F3"/>
    <w:rsid w:val="00DB308D"/>
    <w:rsid w:val="00DB5F40"/>
    <w:rsid w:val="00DC074D"/>
    <w:rsid w:val="00DC5179"/>
    <w:rsid w:val="00DD0B8B"/>
    <w:rsid w:val="00DD1E47"/>
    <w:rsid w:val="00DD2DFC"/>
    <w:rsid w:val="00DD61A9"/>
    <w:rsid w:val="00DD682F"/>
    <w:rsid w:val="00DD6EF1"/>
    <w:rsid w:val="00DD7940"/>
    <w:rsid w:val="00DE4958"/>
    <w:rsid w:val="00DE7466"/>
    <w:rsid w:val="00DF7C98"/>
    <w:rsid w:val="00E030D7"/>
    <w:rsid w:val="00E04361"/>
    <w:rsid w:val="00E064FD"/>
    <w:rsid w:val="00E06C15"/>
    <w:rsid w:val="00E06D16"/>
    <w:rsid w:val="00E1053A"/>
    <w:rsid w:val="00E148DE"/>
    <w:rsid w:val="00E17598"/>
    <w:rsid w:val="00E26AF3"/>
    <w:rsid w:val="00E276E0"/>
    <w:rsid w:val="00E311FF"/>
    <w:rsid w:val="00E314EA"/>
    <w:rsid w:val="00E33FDA"/>
    <w:rsid w:val="00E34FE2"/>
    <w:rsid w:val="00E406D5"/>
    <w:rsid w:val="00E56701"/>
    <w:rsid w:val="00E56DA3"/>
    <w:rsid w:val="00E62754"/>
    <w:rsid w:val="00E64D2D"/>
    <w:rsid w:val="00E7478D"/>
    <w:rsid w:val="00E80C10"/>
    <w:rsid w:val="00E86B53"/>
    <w:rsid w:val="00E87C84"/>
    <w:rsid w:val="00E9110B"/>
    <w:rsid w:val="00E95DFD"/>
    <w:rsid w:val="00EA2B6F"/>
    <w:rsid w:val="00EA2E7C"/>
    <w:rsid w:val="00EA590C"/>
    <w:rsid w:val="00EB3478"/>
    <w:rsid w:val="00EB4B39"/>
    <w:rsid w:val="00EB6FE3"/>
    <w:rsid w:val="00EC3056"/>
    <w:rsid w:val="00EC3C33"/>
    <w:rsid w:val="00EC681D"/>
    <w:rsid w:val="00ED40B3"/>
    <w:rsid w:val="00EE0F65"/>
    <w:rsid w:val="00EE3D6D"/>
    <w:rsid w:val="00EF4E53"/>
    <w:rsid w:val="00EF7E92"/>
    <w:rsid w:val="00F00D2C"/>
    <w:rsid w:val="00F032F5"/>
    <w:rsid w:val="00F07CE6"/>
    <w:rsid w:val="00F22236"/>
    <w:rsid w:val="00F246A1"/>
    <w:rsid w:val="00F277A8"/>
    <w:rsid w:val="00F37917"/>
    <w:rsid w:val="00F50922"/>
    <w:rsid w:val="00F51277"/>
    <w:rsid w:val="00F5513E"/>
    <w:rsid w:val="00F63F3F"/>
    <w:rsid w:val="00F66FA5"/>
    <w:rsid w:val="00F71678"/>
    <w:rsid w:val="00F71A70"/>
    <w:rsid w:val="00F730E3"/>
    <w:rsid w:val="00F73F37"/>
    <w:rsid w:val="00F755E9"/>
    <w:rsid w:val="00F75F43"/>
    <w:rsid w:val="00F9006F"/>
    <w:rsid w:val="00F909CD"/>
    <w:rsid w:val="00F92E43"/>
    <w:rsid w:val="00F974D1"/>
    <w:rsid w:val="00FA16E0"/>
    <w:rsid w:val="00FA2E2E"/>
    <w:rsid w:val="00FB4D80"/>
    <w:rsid w:val="00FC1304"/>
    <w:rsid w:val="00FC4397"/>
    <w:rsid w:val="00FD05AD"/>
    <w:rsid w:val="00FD0666"/>
    <w:rsid w:val="00FD3E73"/>
    <w:rsid w:val="00FD7295"/>
    <w:rsid w:val="00FE2187"/>
    <w:rsid w:val="00FE2BA1"/>
    <w:rsid w:val="00FE320C"/>
    <w:rsid w:val="00FE36C5"/>
    <w:rsid w:val="00FF37BE"/>
    <w:rsid w:val="00FF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69F3D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586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6" ma:contentTypeDescription="Create a new document." ma:contentTypeScope="" ma:versionID="605e7e571abde68b99bc33d8fcccfbf1">
  <xsd:schema xmlns:xsd="http://www.w3.org/2001/XMLSchema" xmlns:xs="http://www.w3.org/2001/XMLSchema" xmlns:p="http://schemas.microsoft.com/office/2006/metadata/properties" xmlns:ns2="637853d3-3c8a-4525-b7b2-7dbd8854d207" xmlns:ns3="af558644-f955-442f-a737-29339a49f4e6" targetNamespace="http://schemas.microsoft.com/office/2006/metadata/properties" ma:root="true" ma:fieldsID="b0fb7742639b150340fcc1a7adcf891b" ns2:_="" ns3:_="">
    <xsd:import namespace="637853d3-3c8a-4525-b7b2-7dbd8854d207"/>
    <xsd:import namespace="af558644-f955-442f-a737-29339a49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F16A6-CA9C-428B-8687-5B16DA287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8C0E0E-6529-4F5A-B5A7-AEC4DA72E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363</TotalTime>
  <Pages>6</Pages>
  <Words>1812</Words>
  <Characters>10331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227</cp:revision>
  <cp:lastPrinted>2020-03-02T05:53:00Z</cp:lastPrinted>
  <dcterms:created xsi:type="dcterms:W3CDTF">2018-07-13T04:02:00Z</dcterms:created>
  <dcterms:modified xsi:type="dcterms:W3CDTF">2020-03-02T07:56:00Z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