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3ED20" w14:textId="14A9D058" w:rsidR="002C533A" w:rsidRPr="00FB0D60" w:rsidRDefault="00A44096" w:rsidP="00A44096">
      <w:pPr>
        <w:tabs>
          <w:tab w:val="left" w:pos="72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FB0D60">
        <w:rPr>
          <w:rFonts w:ascii="Angsana New" w:hAnsi="Angsana New"/>
          <w:b/>
          <w:bCs/>
          <w:sz w:val="36"/>
          <w:szCs w:val="36"/>
          <w:cs/>
        </w:rPr>
        <w:t xml:space="preserve">บริษัท เซเว่น </w:t>
      </w:r>
      <w:proofErr w:type="spellStart"/>
      <w:r w:rsidRPr="00FB0D60">
        <w:rPr>
          <w:rFonts w:ascii="Angsana New" w:hAnsi="Angsana New"/>
          <w:b/>
          <w:bCs/>
          <w:sz w:val="36"/>
          <w:szCs w:val="36"/>
          <w:cs/>
        </w:rPr>
        <w:t>ยูทิลิ</w:t>
      </w:r>
      <w:proofErr w:type="spellEnd"/>
      <w:r w:rsidRPr="00FB0D60">
        <w:rPr>
          <w:rFonts w:ascii="Angsana New" w:hAnsi="Angsana New"/>
          <w:b/>
          <w:bCs/>
          <w:sz w:val="36"/>
          <w:szCs w:val="36"/>
          <w:cs/>
        </w:rPr>
        <w:t>ตี</w:t>
      </w:r>
      <w:proofErr w:type="spellStart"/>
      <w:r w:rsidRPr="00FB0D60">
        <w:rPr>
          <w:rFonts w:ascii="Angsana New" w:hAnsi="Angsana New"/>
          <w:b/>
          <w:bCs/>
          <w:sz w:val="36"/>
          <w:szCs w:val="36"/>
          <w:cs/>
        </w:rPr>
        <w:t>้ส์</w:t>
      </w:r>
      <w:proofErr w:type="spellEnd"/>
      <w:r w:rsidRPr="00FB0D60">
        <w:rPr>
          <w:rFonts w:ascii="Angsana New" w:hAnsi="Angsana New"/>
          <w:b/>
          <w:bCs/>
          <w:sz w:val="36"/>
          <w:szCs w:val="36"/>
          <w:cs/>
        </w:rPr>
        <w:t xml:space="preserve"> แอนด์ พาว</w:t>
      </w:r>
      <w:proofErr w:type="spellStart"/>
      <w:r w:rsidRPr="00FB0D60">
        <w:rPr>
          <w:rFonts w:ascii="Angsana New" w:hAnsi="Angsana New"/>
          <w:b/>
          <w:bCs/>
          <w:sz w:val="36"/>
          <w:szCs w:val="36"/>
          <w:cs/>
        </w:rPr>
        <w:t>เวอร์</w:t>
      </w:r>
      <w:proofErr w:type="spellEnd"/>
      <w:r w:rsidRPr="00FB0D60">
        <w:rPr>
          <w:rFonts w:ascii="Angsana New" w:hAnsi="Angsana New"/>
          <w:b/>
          <w:bCs/>
          <w:sz w:val="36"/>
          <w:szCs w:val="36"/>
          <w:cs/>
        </w:rPr>
        <w:t xml:space="preserve"> จำกัด (มหาชน)</w:t>
      </w:r>
      <w:r w:rsidR="002C533A" w:rsidRPr="00FB0D60">
        <w:rPr>
          <w:rFonts w:ascii="Angsana New" w:hAnsi="Angsana New"/>
          <w:b/>
          <w:bCs/>
          <w:sz w:val="36"/>
          <w:szCs w:val="36"/>
          <w:cs/>
        </w:rPr>
        <w:t xml:space="preserve"> และบริษัทย่อย</w:t>
      </w:r>
    </w:p>
    <w:p w14:paraId="303CE01C" w14:textId="77777777" w:rsidR="002C533A" w:rsidRPr="00FB0D60" w:rsidRDefault="002C533A" w:rsidP="00A44096">
      <w:pPr>
        <w:tabs>
          <w:tab w:val="left" w:pos="720"/>
        </w:tabs>
        <w:jc w:val="thaiDistribute"/>
        <w:rPr>
          <w:rFonts w:ascii="Angsana New" w:hAnsi="Angsana New"/>
          <w:b/>
          <w:bCs/>
          <w:sz w:val="36"/>
          <w:szCs w:val="36"/>
        </w:rPr>
      </w:pPr>
      <w:r w:rsidRPr="00FB0D60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2A6E52D6" w14:textId="3473319A" w:rsidR="0070616B" w:rsidRPr="00FB0D60" w:rsidRDefault="00FE5E30" w:rsidP="000C6EA0">
      <w:pPr>
        <w:tabs>
          <w:tab w:val="left" w:pos="720"/>
        </w:tabs>
        <w:spacing w:after="360"/>
        <w:jc w:val="thaiDistribute"/>
        <w:rPr>
          <w:rFonts w:ascii="Angsana New" w:hAnsi="Angsana New"/>
          <w:b/>
          <w:bCs/>
          <w:sz w:val="36"/>
          <w:szCs w:val="36"/>
        </w:rPr>
      </w:pPr>
      <w:r w:rsidRPr="00FB0D60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0C6EA0" w:rsidRPr="00FB0D60">
        <w:rPr>
          <w:rFonts w:ascii="Angsana New" w:hAnsi="Angsana New" w:hint="cs"/>
          <w:b/>
          <w:bCs/>
          <w:sz w:val="36"/>
          <w:szCs w:val="36"/>
          <w:cs/>
        </w:rPr>
        <w:t>ปี</w:t>
      </w:r>
      <w:r w:rsidRPr="00FB0D60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b/>
          <w:bCs/>
          <w:sz w:val="36"/>
          <w:szCs w:val="36"/>
        </w:rPr>
        <w:t>31</w:t>
      </w:r>
      <w:r w:rsidR="001442E9" w:rsidRPr="00FB0D6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0C6EA0" w:rsidRPr="00FB0D60">
        <w:rPr>
          <w:rFonts w:ascii="Angsana New" w:hAnsi="Angsana New" w:hint="cs"/>
          <w:b/>
          <w:bCs/>
          <w:sz w:val="36"/>
          <w:szCs w:val="36"/>
          <w:cs/>
        </w:rPr>
        <w:t>ธันวาคม</w:t>
      </w:r>
      <w:r w:rsidR="001442E9" w:rsidRPr="00FB0D60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408B0" w:rsidRPr="002408B0">
        <w:rPr>
          <w:rFonts w:ascii="Angsana New" w:hAnsi="Angsana New"/>
          <w:b/>
          <w:bCs/>
          <w:sz w:val="36"/>
          <w:szCs w:val="36"/>
        </w:rPr>
        <w:t>2562</w:t>
      </w:r>
    </w:p>
    <w:p w14:paraId="656CAC37" w14:textId="5157D8F7" w:rsidR="000B447A" w:rsidRPr="00FB0D60" w:rsidRDefault="002408B0" w:rsidP="000B447A">
      <w:pPr>
        <w:spacing w:line="240" w:lineRule="atLeas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</w:t>
      </w:r>
      <w:r w:rsidR="000B447A" w:rsidRPr="00FB0D60">
        <w:rPr>
          <w:rFonts w:ascii="Angsana New" w:hAnsi="Angsana New"/>
          <w:b/>
          <w:bCs/>
          <w:sz w:val="32"/>
          <w:szCs w:val="32"/>
        </w:rPr>
        <w:t>.</w:t>
      </w:r>
      <w:r w:rsidR="000B447A" w:rsidRPr="00FB0D60">
        <w:rPr>
          <w:rFonts w:ascii="Angsana New" w:hAnsi="Angsana New"/>
          <w:b/>
          <w:bCs/>
          <w:sz w:val="32"/>
          <w:szCs w:val="32"/>
        </w:rPr>
        <w:tab/>
      </w:r>
      <w:r w:rsidR="00346318" w:rsidRPr="00FB0D60">
        <w:rPr>
          <w:rFonts w:ascii="Angsana New" w:hAnsi="Angsana New" w:hint="cs"/>
          <w:b/>
          <w:bCs/>
          <w:sz w:val="32"/>
          <w:szCs w:val="32"/>
          <w:cs/>
        </w:rPr>
        <w:t>การดำเนินงานและ</w:t>
      </w:r>
      <w:r w:rsidR="000B447A" w:rsidRPr="00FB0D6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346318" w:rsidRPr="00FB0D60">
        <w:rPr>
          <w:rFonts w:ascii="Angsana New" w:hAnsi="Angsana New" w:hint="cs"/>
          <w:b/>
          <w:bCs/>
          <w:sz w:val="32"/>
          <w:szCs w:val="32"/>
          <w:cs/>
        </w:rPr>
        <w:t>ของบริษัท</w:t>
      </w:r>
    </w:p>
    <w:p w14:paraId="151796F8" w14:textId="544F5174" w:rsidR="0003645C" w:rsidRPr="00FB0D60" w:rsidRDefault="000B447A" w:rsidP="00A6713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บริษัท เซเว่น </w:t>
      </w:r>
      <w:proofErr w:type="spellStart"/>
      <w:r w:rsidRPr="00FB0D60">
        <w:rPr>
          <w:rFonts w:ascii="Angsana New" w:hAnsi="Angsana New"/>
          <w:sz w:val="32"/>
          <w:szCs w:val="32"/>
          <w:cs/>
        </w:rPr>
        <w:t>ยูทิลิ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>ตี</w:t>
      </w:r>
      <w:proofErr w:type="spellStart"/>
      <w:r w:rsidRPr="00FB0D60">
        <w:rPr>
          <w:rFonts w:ascii="Angsana New" w:hAnsi="Angsana New"/>
          <w:sz w:val="32"/>
          <w:szCs w:val="32"/>
          <w:cs/>
        </w:rPr>
        <w:t>้ส์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แอนด์ </w:t>
      </w:r>
      <w:r w:rsidR="006A6BE6" w:rsidRPr="00FB0D60">
        <w:rPr>
          <w:rFonts w:ascii="Angsana New" w:hAnsi="Angsana New"/>
          <w:sz w:val="32"/>
          <w:szCs w:val="32"/>
          <w:cs/>
        </w:rPr>
        <w:t>พาว</w:t>
      </w:r>
      <w:proofErr w:type="spellStart"/>
      <w:r w:rsidR="006A6BE6" w:rsidRPr="00FB0D6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6A6BE6" w:rsidRPr="00FB0D60">
        <w:rPr>
          <w:rFonts w:ascii="Angsana New" w:hAnsi="Angsana New"/>
          <w:sz w:val="32"/>
          <w:szCs w:val="32"/>
          <w:cs/>
        </w:rPr>
        <w:t xml:space="preserve"> จำกัด (มหาชน) (“บริษัท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”) </w:t>
      </w:r>
      <w:r w:rsidR="00A37752" w:rsidRPr="00FB0D60">
        <w:rPr>
          <w:rFonts w:ascii="Angsana New" w:hAnsi="Angsana New" w:hint="cs"/>
          <w:sz w:val="32"/>
          <w:szCs w:val="32"/>
          <w:cs/>
        </w:rPr>
        <w:t>จดทะเบียนเป็นบริษัทจำกัดเมื่อวันที่</w:t>
      </w:r>
      <w:r w:rsidR="0003645C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18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2538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ภายใต้กฎหมายแพ่งและพาณิชย์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และได้แปรสภาพเป็นบริษัทมหาชน</w:t>
      </w:r>
      <w:r w:rsidR="0029651A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ตามพระราชบัญญัติบริษัทมหาชน จำกัด พ.ศ.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2535</w:t>
      </w:r>
      <w:r w:rsidR="00A37752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เพื่อนำเข้าเป็นหลักทรัพย์จดทะเบียนในตลาดหลักทรัพย์แห่งประเทศไทย</w:t>
      </w:r>
      <w:r w:rsidR="00A37752" w:rsidRPr="00FB0D60">
        <w:rPr>
          <w:rFonts w:ascii="Angsana New" w:hAnsi="Angsana New"/>
          <w:sz w:val="32"/>
          <w:szCs w:val="32"/>
          <w:cs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097ED8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11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37752" w:rsidRPr="00FB0D6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2545</w:t>
      </w:r>
      <w:r w:rsidR="00A37752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B44A0" w:rsidRPr="00FB0D60">
        <w:rPr>
          <w:rFonts w:ascii="Angsana New" w:hAnsi="Angsana New" w:hint="cs"/>
          <w:spacing w:val="-4"/>
          <w:sz w:val="32"/>
          <w:szCs w:val="32"/>
          <w:cs/>
        </w:rPr>
        <w:t>และเป็นบริษัทจดทะเบียนในตลาดหลักทรัพย์แห่งประเทศไทย บริษัทจัด</w:t>
      </w:r>
      <w:r w:rsidRPr="00FB0D60">
        <w:rPr>
          <w:rFonts w:ascii="Angsana New" w:hAnsi="Angsana New"/>
          <w:spacing w:val="-4"/>
          <w:sz w:val="32"/>
          <w:szCs w:val="32"/>
          <w:cs/>
        </w:rPr>
        <w:t>ตั้ง</w:t>
      </w:r>
      <w:r w:rsidRPr="00FB0D60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03645C" w:rsidRPr="00FB0D6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2408B0" w:rsidRPr="002408B0">
        <w:rPr>
          <w:rFonts w:ascii="Angsana New" w:hAnsi="Angsana New"/>
          <w:sz w:val="32"/>
          <w:szCs w:val="32"/>
        </w:rPr>
        <w:t>73</w:t>
      </w:r>
      <w:r w:rsidR="0003645C" w:rsidRPr="00FB0D60">
        <w:rPr>
          <w:rFonts w:ascii="Angsana New" w:hAnsi="Angsana New"/>
          <w:sz w:val="32"/>
          <w:szCs w:val="32"/>
          <w:cs/>
        </w:rPr>
        <w:t xml:space="preserve"> อาคารมหาชล ซอยสุขุมวิท </w:t>
      </w:r>
      <w:r w:rsidR="002408B0" w:rsidRPr="002408B0">
        <w:rPr>
          <w:rFonts w:ascii="Angsana New" w:hAnsi="Angsana New"/>
          <w:sz w:val="32"/>
          <w:szCs w:val="32"/>
        </w:rPr>
        <w:t>62</w:t>
      </w:r>
      <w:r w:rsidR="0003645C" w:rsidRPr="00FB0D60">
        <w:rPr>
          <w:rFonts w:ascii="Angsana New" w:hAnsi="Angsana New"/>
          <w:sz w:val="32"/>
          <w:szCs w:val="32"/>
          <w:cs/>
        </w:rPr>
        <w:t xml:space="preserve"> ถนนสุขุมวิท แขวงพระโขนงใต้ เขตพระโขนง กรุงเทพมหานคร</w:t>
      </w:r>
    </w:p>
    <w:p w14:paraId="45076B87" w14:textId="4307BB68" w:rsidR="0003645C" w:rsidRPr="00FB0D60" w:rsidRDefault="0003645C" w:rsidP="00A6713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B0D60">
        <w:rPr>
          <w:rFonts w:ascii="Angsana New" w:hAnsi="Angsana New"/>
          <w:sz w:val="32"/>
          <w:szCs w:val="32"/>
        </w:rPr>
        <w:t xml:space="preserve"> “</w:t>
      </w:r>
      <w:r w:rsidRPr="00FB0D6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B0D60">
        <w:rPr>
          <w:rFonts w:ascii="Angsana New" w:hAnsi="Angsana New"/>
          <w:sz w:val="32"/>
          <w:szCs w:val="32"/>
        </w:rPr>
        <w:t>”</w:t>
      </w:r>
    </w:p>
    <w:p w14:paraId="1AAD5BED" w14:textId="7E2DBDC7" w:rsidR="00EF63A8" w:rsidRPr="00FB0D60" w:rsidRDefault="00EF63A8" w:rsidP="00A6713F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บริษัทประกอบธุรกิจเกี่ยวกับการถือเงินลงทุนในกลุ่มบริษัท</w:t>
      </w:r>
    </w:p>
    <w:p w14:paraId="48B5062A" w14:textId="77777777" w:rsidR="000B447A" w:rsidRPr="00FB0D60" w:rsidRDefault="000B447A" w:rsidP="00A6713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B0D60">
        <w:rPr>
          <w:rFonts w:asciiTheme="majorBidi" w:hAnsiTheme="majorBidi" w:cstheme="majorBidi"/>
          <w:sz w:val="32"/>
          <w:szCs w:val="32"/>
          <w:cs/>
        </w:rPr>
        <w:t xml:space="preserve">ธุรกิจหลักของกลุ่มบริษัทคือการเป็นตัวแทนจำหน่ายและสถานีบริการแก๊ส </w:t>
      </w:r>
      <w:r w:rsidRPr="00FB0D60">
        <w:rPr>
          <w:rFonts w:asciiTheme="majorBidi" w:hAnsiTheme="majorBidi" w:cstheme="majorBidi"/>
          <w:sz w:val="32"/>
          <w:szCs w:val="32"/>
        </w:rPr>
        <w:t xml:space="preserve">LPG </w:t>
      </w:r>
      <w:r w:rsidR="001D59A2" w:rsidRPr="00FB0D60">
        <w:rPr>
          <w:rFonts w:asciiTheme="majorBidi" w:hAnsiTheme="majorBidi" w:cstheme="majorBidi" w:hint="cs"/>
          <w:sz w:val="32"/>
          <w:szCs w:val="32"/>
          <w:cs/>
        </w:rPr>
        <w:t xml:space="preserve">ธุรกิจวิทยุสื่อสารโทรคมนาคม </w:t>
      </w:r>
      <w:r w:rsidRPr="00FB0D60">
        <w:rPr>
          <w:rFonts w:asciiTheme="majorBidi" w:hAnsiTheme="majorBidi" w:cstheme="majorBidi"/>
          <w:sz w:val="32"/>
          <w:szCs w:val="32"/>
          <w:cs/>
        </w:rPr>
        <w:t>ธุรกิจพลังงาน</w:t>
      </w:r>
      <w:r w:rsidR="001E6CEE" w:rsidRPr="00FB0D60">
        <w:rPr>
          <w:rFonts w:asciiTheme="majorBidi" w:hAnsiTheme="majorBidi" w:cstheme="majorBidi"/>
          <w:sz w:val="32"/>
          <w:szCs w:val="32"/>
          <w:cs/>
        </w:rPr>
        <w:t>ทางเลือกและธุรกิจ</w:t>
      </w:r>
      <w:proofErr w:type="spellStart"/>
      <w:r w:rsidR="001E6CEE" w:rsidRPr="00FB0D60">
        <w:rPr>
          <w:rFonts w:asciiTheme="majorBidi" w:hAnsiTheme="majorBidi" w:cstheme="majorBidi"/>
          <w:sz w:val="32"/>
          <w:szCs w:val="32"/>
          <w:cs/>
        </w:rPr>
        <w:t>อื่น</w:t>
      </w:r>
      <w:r w:rsidRPr="00FB0D60">
        <w:rPr>
          <w:rFonts w:asciiTheme="majorBidi" w:hAnsiTheme="majorBidi" w:cstheme="majorBidi"/>
          <w:sz w:val="32"/>
          <w:szCs w:val="32"/>
          <w:cs/>
        </w:rPr>
        <w:t>ๆ</w:t>
      </w:r>
      <w:proofErr w:type="spellEnd"/>
    </w:p>
    <w:p w14:paraId="63BA5737" w14:textId="1BFFE630" w:rsidR="00F23831" w:rsidRPr="00FB0D60" w:rsidRDefault="003E6EEC" w:rsidP="00A6713F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0C6EA0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</w:t>
      </w:r>
      <w:r w:rsidR="002408B0" w:rsidRPr="002408B0">
        <w:rPr>
          <w:rFonts w:ascii="Angsana New" w:hAnsi="Angsana New" w:hint="cs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2"/>
        <w:gridCol w:w="3060"/>
        <w:gridCol w:w="810"/>
        <w:gridCol w:w="990"/>
        <w:gridCol w:w="918"/>
      </w:tblGrid>
      <w:tr w:rsidR="003E6EEC" w:rsidRPr="00FB0D60" w14:paraId="67D79F00" w14:textId="77777777" w:rsidTr="00CA390F">
        <w:trPr>
          <w:trHeight w:val="144"/>
          <w:tblHeader/>
        </w:trPr>
        <w:tc>
          <w:tcPr>
            <w:tcW w:w="3042" w:type="dxa"/>
            <w:vAlign w:val="bottom"/>
          </w:tcPr>
          <w:p w14:paraId="7EB0D0A3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060" w:type="dxa"/>
            <w:vAlign w:val="bottom"/>
          </w:tcPr>
          <w:p w14:paraId="6041007D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38BC9E3E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8" w:type="dxa"/>
            <w:gridSpan w:val="2"/>
            <w:vAlign w:val="bottom"/>
          </w:tcPr>
          <w:p w14:paraId="370F7A67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ส่วนได้เสียใน</w:t>
            </w:r>
          </w:p>
        </w:tc>
      </w:tr>
      <w:tr w:rsidR="003E6EEC" w:rsidRPr="00FB0D60" w14:paraId="42D03A6E" w14:textId="77777777" w:rsidTr="00CA390F">
        <w:trPr>
          <w:trHeight w:val="144"/>
          <w:tblHeader/>
        </w:trPr>
        <w:tc>
          <w:tcPr>
            <w:tcW w:w="3042" w:type="dxa"/>
          </w:tcPr>
          <w:p w14:paraId="55FBBE2E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060" w:type="dxa"/>
          </w:tcPr>
          <w:p w14:paraId="35BBDC3A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</w:tcPr>
          <w:p w14:paraId="02FC7E08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8" w:type="dxa"/>
            <w:gridSpan w:val="2"/>
          </w:tcPr>
          <w:p w14:paraId="2B7BAE08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ความเป็นเจ้าของ</w:t>
            </w:r>
          </w:p>
        </w:tc>
      </w:tr>
      <w:tr w:rsidR="003E6EEC" w:rsidRPr="00FB0D60" w14:paraId="3E42A808" w14:textId="77777777" w:rsidTr="00CA390F">
        <w:trPr>
          <w:trHeight w:val="144"/>
          <w:tblHeader/>
        </w:trPr>
        <w:tc>
          <w:tcPr>
            <w:tcW w:w="3042" w:type="dxa"/>
          </w:tcPr>
          <w:p w14:paraId="495E706B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060" w:type="dxa"/>
          </w:tcPr>
          <w:p w14:paraId="470B8646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202AF742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90" w:type="dxa"/>
          </w:tcPr>
          <w:p w14:paraId="2B5C71EC" w14:textId="69FAF5A8" w:rsidR="003E6EEC" w:rsidRPr="00FB0D60" w:rsidRDefault="002408B0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918" w:type="dxa"/>
          </w:tcPr>
          <w:p w14:paraId="148B4780" w14:textId="69CA0E43" w:rsidR="003E6EEC" w:rsidRPr="00FB0D60" w:rsidRDefault="002408B0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3E6EEC" w:rsidRPr="00FB0D60" w14:paraId="23F65640" w14:textId="77777777" w:rsidTr="00CA390F">
        <w:trPr>
          <w:trHeight w:val="144"/>
          <w:tblHeader/>
        </w:trPr>
        <w:tc>
          <w:tcPr>
            <w:tcW w:w="3042" w:type="dxa"/>
          </w:tcPr>
          <w:p w14:paraId="1E350D08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7441A260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4FF3F1A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90" w:type="dxa"/>
          </w:tcPr>
          <w:p w14:paraId="1F249699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918" w:type="dxa"/>
          </w:tcPr>
          <w:p w14:paraId="59B2305D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</w:tr>
      <w:tr w:rsidR="003E6EEC" w:rsidRPr="00FB0D60" w14:paraId="56C763DF" w14:textId="77777777" w:rsidTr="00CA390F">
        <w:trPr>
          <w:trHeight w:val="144"/>
        </w:trPr>
        <w:tc>
          <w:tcPr>
            <w:tcW w:w="3042" w:type="dxa"/>
          </w:tcPr>
          <w:p w14:paraId="3C578F65" w14:textId="77777777" w:rsidR="003E6EEC" w:rsidRPr="00FB0D60" w:rsidRDefault="003E6EEC" w:rsidP="004B7E95">
            <w:pPr>
              <w:tabs>
                <w:tab w:val="right" w:pos="2304"/>
              </w:tabs>
              <w:ind w:right="-27"/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บริษัทย่อยทางตรง</w:t>
            </w:r>
          </w:p>
        </w:tc>
        <w:tc>
          <w:tcPr>
            <w:tcW w:w="3060" w:type="dxa"/>
          </w:tcPr>
          <w:p w14:paraId="0624EDBC" w14:textId="77777777" w:rsidR="003E6EEC" w:rsidRPr="00FB0D60" w:rsidRDefault="003E6EEC" w:rsidP="004B7E95">
            <w:pPr>
              <w:ind w:left="72" w:right="90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1C1092E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90" w:type="dxa"/>
          </w:tcPr>
          <w:p w14:paraId="758A1947" w14:textId="77777777" w:rsidR="003E6EEC" w:rsidRPr="00FB0D60" w:rsidRDefault="003E6EEC" w:rsidP="004B7E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18" w:type="dxa"/>
          </w:tcPr>
          <w:p w14:paraId="4DF8A464" w14:textId="77777777" w:rsidR="003E6EEC" w:rsidRPr="00FB0D60" w:rsidRDefault="003E6EEC" w:rsidP="004B7E95">
            <w:pPr>
              <w:pStyle w:val="MacroText"/>
              <w:ind w:left="-18"/>
              <w:rPr>
                <w:rFonts w:ascii="Angsana New" w:hAnsi="Angsana New"/>
                <w:i/>
                <w:iCs/>
                <w:cs/>
              </w:rPr>
            </w:pPr>
          </w:p>
        </w:tc>
      </w:tr>
      <w:tr w:rsidR="00131B5F" w:rsidRPr="00FB0D60" w14:paraId="3517499F" w14:textId="77777777" w:rsidTr="00CA390F">
        <w:trPr>
          <w:trHeight w:val="144"/>
        </w:trPr>
        <w:tc>
          <w:tcPr>
            <w:tcW w:w="3042" w:type="dxa"/>
            <w:vAlign w:val="center"/>
          </w:tcPr>
          <w:p w14:paraId="3A4F5028" w14:textId="77777777" w:rsidR="00131B5F" w:rsidRPr="00FB0D60" w:rsidRDefault="00131B5F" w:rsidP="00131B5F">
            <w:pPr>
              <w:ind w:left="720" w:right="-27" w:hanging="585"/>
              <w:rPr>
                <w:rFonts w:ascii="Angsana New" w:hAnsi="Angsana New"/>
                <w:b/>
                <w:bCs/>
                <w:spacing w:val="-8"/>
                <w:sz w:val="20"/>
                <w:szCs w:val="20"/>
                <w:cs/>
              </w:rPr>
            </w:pPr>
            <w:r w:rsidRPr="00FB0D60">
              <w:rPr>
                <w:rFonts w:ascii="Angsana New" w:hAnsi="Angsana New"/>
                <w:spacing w:val="-8"/>
                <w:sz w:val="20"/>
                <w:szCs w:val="20"/>
                <w:cs/>
                <w:lang w:val="en-GB"/>
              </w:rPr>
              <w:t xml:space="preserve">บริษัท </w:t>
            </w:r>
            <w:r w:rsidRPr="00FB0D60">
              <w:rPr>
                <w:rFonts w:ascii="Angsana New" w:hAnsi="Angsana New" w:hint="cs"/>
                <w:spacing w:val="-8"/>
                <w:sz w:val="20"/>
                <w:szCs w:val="20"/>
                <w:cs/>
                <w:lang w:val="en-GB"/>
              </w:rPr>
              <w:t>สตาร์ แก๊ส จำกัด</w:t>
            </w:r>
          </w:p>
        </w:tc>
        <w:tc>
          <w:tcPr>
            <w:tcW w:w="3060" w:type="dxa"/>
            <w:vAlign w:val="center"/>
          </w:tcPr>
          <w:p w14:paraId="0FC2E8D3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ตัวแทน</w:t>
            </w:r>
            <w:r w:rsidRPr="00FB0D60">
              <w:rPr>
                <w:rFonts w:ascii="Angsana New" w:hAnsi="Angsana New"/>
                <w:sz w:val="20"/>
                <w:szCs w:val="20"/>
                <w:cs/>
                <w:lang w:val="en-GB"/>
              </w:rPr>
              <w:t>จำหน่าย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และสถานีบริการแก๊สแอลพีจี</w:t>
            </w:r>
          </w:p>
        </w:tc>
        <w:tc>
          <w:tcPr>
            <w:tcW w:w="810" w:type="dxa"/>
          </w:tcPr>
          <w:p w14:paraId="436A9568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  <w:vAlign w:val="center"/>
          </w:tcPr>
          <w:p w14:paraId="6AF29DCE" w14:textId="361831E9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18" w:type="dxa"/>
            <w:vAlign w:val="center"/>
          </w:tcPr>
          <w:p w14:paraId="789CDEAB" w14:textId="041011CB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6152A00D" w14:textId="77777777" w:rsidTr="00CA390F">
        <w:trPr>
          <w:trHeight w:val="144"/>
        </w:trPr>
        <w:tc>
          <w:tcPr>
            <w:tcW w:w="3042" w:type="dxa"/>
          </w:tcPr>
          <w:p w14:paraId="59702A35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lang w:val="en-GB" w:eastAsia="zh-CN"/>
              </w:rPr>
            </w:pPr>
            <w:r w:rsidRPr="00FB0D60">
              <w:rPr>
                <w:rFonts w:ascii="Angsana New" w:eastAsia="SimSun" w:hAnsi="Angsana New"/>
                <w:sz w:val="20"/>
                <w:szCs w:val="20"/>
                <w:cs/>
                <w:lang w:val="en-GB" w:eastAsia="zh-CN"/>
              </w:rPr>
              <w:t xml:space="preserve">บริษัท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val="en-GB" w:eastAsia="zh-CN"/>
              </w:rPr>
              <w:t xml:space="preserve">เอ็ม โซลูชั่น </w:t>
            </w:r>
            <w:r w:rsidRPr="00FB0D60">
              <w:rPr>
                <w:rFonts w:ascii="Angsana New" w:eastAsia="SimSun" w:hAnsi="Angsana New"/>
                <w:sz w:val="20"/>
                <w:szCs w:val="20"/>
                <w:cs/>
                <w:lang w:val="en-GB" w:eastAsia="zh-CN"/>
              </w:rPr>
              <w:t>จำกัด</w:t>
            </w:r>
          </w:p>
        </w:tc>
        <w:tc>
          <w:tcPr>
            <w:tcW w:w="3060" w:type="dxa"/>
            <w:vAlign w:val="bottom"/>
          </w:tcPr>
          <w:p w14:paraId="3F101E1A" w14:textId="77777777" w:rsidR="00131B5F" w:rsidRPr="00FB0D60" w:rsidRDefault="00131B5F" w:rsidP="00131B5F">
            <w:pPr>
              <w:ind w:left="240" w:right="84" w:hanging="132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จำหน่าย พัฒนาและให้บริการติดตั้งอุปกรณ์ด้าน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วิทยุสื่อสารโทรคมนาคม</w:t>
            </w:r>
          </w:p>
        </w:tc>
        <w:tc>
          <w:tcPr>
            <w:tcW w:w="810" w:type="dxa"/>
          </w:tcPr>
          <w:p w14:paraId="685FA608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387171E6" w14:textId="4E31736A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18" w:type="dxa"/>
          </w:tcPr>
          <w:p w14:paraId="732B5B18" w14:textId="2A1B7AD9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26814DC8" w14:textId="77777777" w:rsidTr="00CA390F">
        <w:trPr>
          <w:trHeight w:val="144"/>
        </w:trPr>
        <w:tc>
          <w:tcPr>
            <w:tcW w:w="3042" w:type="dxa"/>
            <w:vAlign w:val="center"/>
          </w:tcPr>
          <w:p w14:paraId="39D30823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pacing w:val="-4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 xml:space="preserve">บริษัท </w:t>
            </w:r>
            <w:proofErr w:type="spellStart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เฟ</w:t>
            </w:r>
            <w:proofErr w:type="spellEnd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อร์</w:t>
            </w:r>
            <w:proofErr w:type="spellStart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รั่ม</w:t>
            </w:r>
            <w:proofErr w:type="spellEnd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 xml:space="preserve"> แคปปิตอล จำกัด</w:t>
            </w:r>
          </w:p>
        </w:tc>
        <w:tc>
          <w:tcPr>
            <w:tcW w:w="3060" w:type="dxa"/>
            <w:vAlign w:val="center"/>
          </w:tcPr>
          <w:p w14:paraId="6FEBF264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การถือเงินลงทุนในธุรกิจพลังงาน</w:t>
            </w:r>
          </w:p>
        </w:tc>
        <w:tc>
          <w:tcPr>
            <w:tcW w:w="810" w:type="dxa"/>
          </w:tcPr>
          <w:p w14:paraId="49BED1B3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  <w:vAlign w:val="center"/>
          </w:tcPr>
          <w:p w14:paraId="387FA51B" w14:textId="2B34D30A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18" w:type="dxa"/>
            <w:vAlign w:val="center"/>
          </w:tcPr>
          <w:p w14:paraId="13EDD7ED" w14:textId="05A8E47B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46BA7EB7" w14:textId="77777777" w:rsidTr="00CA390F">
        <w:trPr>
          <w:trHeight w:val="144"/>
        </w:trPr>
        <w:tc>
          <w:tcPr>
            <w:tcW w:w="3042" w:type="dxa"/>
            <w:vAlign w:val="center"/>
          </w:tcPr>
          <w:p w14:paraId="4991AB5A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pacing w:val="-4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บริษัท แซม วอ</w:t>
            </w:r>
            <w:proofErr w:type="spellStart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เต</w:t>
            </w:r>
            <w:proofErr w:type="spellEnd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 xml:space="preserve">อร์ </w:t>
            </w:r>
            <w:proofErr w:type="spellStart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ซัพ</w:t>
            </w:r>
            <w:proofErr w:type="spellEnd"/>
            <w:r w:rsidRPr="00FB0D60">
              <w:rPr>
                <w:rFonts w:ascii="Angsana New" w:eastAsia="SimSun" w:hAnsi="Angsana New" w:hint="cs"/>
                <w:spacing w:val="-4"/>
                <w:sz w:val="20"/>
                <w:szCs w:val="20"/>
                <w:cs/>
                <w:lang w:eastAsia="zh-CN"/>
              </w:rPr>
              <w:t>พลาย จำกัด</w:t>
            </w:r>
          </w:p>
        </w:tc>
        <w:tc>
          <w:tcPr>
            <w:tcW w:w="3060" w:type="dxa"/>
            <w:vAlign w:val="center"/>
          </w:tcPr>
          <w:p w14:paraId="74677049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ประกอบกิจการบำบัดน้ำเสีย</w:t>
            </w:r>
          </w:p>
        </w:tc>
        <w:tc>
          <w:tcPr>
            <w:tcW w:w="810" w:type="dxa"/>
          </w:tcPr>
          <w:p w14:paraId="3F4BA37F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  <w:vAlign w:val="center"/>
          </w:tcPr>
          <w:p w14:paraId="53CC0618" w14:textId="523AD61E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90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84</w:t>
            </w:r>
          </w:p>
        </w:tc>
        <w:tc>
          <w:tcPr>
            <w:tcW w:w="918" w:type="dxa"/>
            <w:vAlign w:val="center"/>
          </w:tcPr>
          <w:p w14:paraId="5512A115" w14:textId="5ECCACF1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80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31B5F" w:rsidRPr="00FB0D60" w14:paraId="7D8EFE9B" w14:textId="77777777" w:rsidTr="00CA390F">
        <w:trPr>
          <w:trHeight w:val="144"/>
        </w:trPr>
        <w:tc>
          <w:tcPr>
            <w:tcW w:w="3042" w:type="dxa"/>
            <w:vAlign w:val="center"/>
          </w:tcPr>
          <w:p w14:paraId="7B9C1562" w14:textId="4A6361CF" w:rsidR="00131B5F" w:rsidRPr="00FB0D60" w:rsidRDefault="00131B5F" w:rsidP="00131B5F">
            <w:pPr>
              <w:ind w:left="336" w:right="-27" w:hanging="201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</w:t>
            </w:r>
            <w:r w:rsidRPr="00FB0D60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 xml:space="preserve">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บียอน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ด์</w:t>
            </w:r>
            <w:proofErr w:type="spellEnd"/>
            <w:r w:rsidRPr="00FB0D60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 xml:space="preserve"> 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เฮลท์แคร์</w:t>
            </w:r>
            <w:proofErr w:type="spellEnd"/>
            <w:r w:rsidRPr="00FB0D60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 xml:space="preserve">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จำกัด  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(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เดิมชื่อ บริษัทเท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เลแม็กซ์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เอเชีย คอร์เปอเรชั่น จำกัด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) (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ดูหมายเหตุข้อ 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13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11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060" w:type="dxa"/>
          </w:tcPr>
          <w:p w14:paraId="2DED47D0" w14:textId="77777777" w:rsidR="00131B5F" w:rsidRPr="00FB0D60" w:rsidRDefault="00CA390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จำหน่าย</w:t>
            </w:r>
            <w:r w:rsidR="00131B5F"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ผลิตภัณฑ์อาหารเสริมและเครื่องสำอางทุกชนิด    </w:t>
            </w:r>
            <w:r w:rsidR="00131B5F"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</w:p>
          <w:p w14:paraId="02E8D01B" w14:textId="07E6B4FD" w:rsidR="00131B5F" w:rsidRPr="00FB0D60" w:rsidRDefault="00131B5F" w:rsidP="00131B5F">
            <w:pPr>
              <w:ind w:left="-30" w:right="-72" w:firstLine="10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(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31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2561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หยุดดำเนินการชั่วคราว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</w:tcPr>
          <w:p w14:paraId="3884519C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73B912F" w14:textId="748148FD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918" w:type="dxa"/>
          </w:tcPr>
          <w:p w14:paraId="533D9BCE" w14:textId="431D6941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494D16EA" w14:textId="77777777" w:rsidTr="00CA390F">
        <w:trPr>
          <w:trHeight w:val="144"/>
        </w:trPr>
        <w:tc>
          <w:tcPr>
            <w:tcW w:w="3042" w:type="dxa"/>
          </w:tcPr>
          <w:p w14:paraId="611D1950" w14:textId="77777777" w:rsidR="00F11A3E" w:rsidRPr="00FB0D60" w:rsidRDefault="00131B5F" w:rsidP="00131B5F">
            <w:pPr>
              <w:ind w:left="336" w:right="-27" w:hanging="201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บริษัท 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ซิส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เต็ม แอนด์ ซอฟท์แวร์ เซอร์วิส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เซ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ส 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 xml:space="preserve">  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จำกัด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 xml:space="preserve"> (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เดิมชื่อ บริษัท เอ็ม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ลิ้งค์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ช็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อป จำกัด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)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</w:t>
            </w:r>
          </w:p>
          <w:p w14:paraId="71CA792A" w14:textId="0EB0D4D0" w:rsidR="00131B5F" w:rsidRPr="00FB0D60" w:rsidRDefault="00131B5F" w:rsidP="00F11A3E">
            <w:pPr>
              <w:ind w:left="336" w:right="-27" w:firstLine="4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(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ดูหมายเหตุข้อ 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13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9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และ 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13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10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3060" w:type="dxa"/>
          </w:tcPr>
          <w:p w14:paraId="7F974002" w14:textId="38698D8F" w:rsidR="00131B5F" w:rsidRPr="00FB0D60" w:rsidRDefault="00131B5F" w:rsidP="00131B5F">
            <w:pPr>
              <w:ind w:left="240" w:right="-72" w:hanging="135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31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ธันวาคม</w:t>
            </w:r>
            <w:r w:rsidR="00C1196A"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2562</w:t>
            </w:r>
            <w:r w:rsidR="00C1196A"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="00C1196A"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และ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 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2561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หยุดดำเนินการชั่วคราว</w:t>
            </w:r>
            <w:r w:rsidRPr="00FB0D60">
              <w:rPr>
                <w:rFonts w:ascii="Angsana New" w:hAnsi="Angsan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687F8163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7E93AC1F" w14:textId="77777777" w:rsidR="00131B5F" w:rsidRPr="00FB0D60" w:rsidRDefault="00131B5F" w:rsidP="00131B5F">
            <w:pPr>
              <w:spacing w:line="240" w:lineRule="exact"/>
              <w:ind w:left="-495" w:right="470" w:firstLine="90"/>
              <w:jc w:val="right"/>
              <w:rPr>
                <w:rFonts w:eastAsia="Times New Roman" w:hAnsi="Times New Roman" w:cs="Times New Roman"/>
                <w:sz w:val="16"/>
                <w:szCs w:val="16"/>
              </w:rPr>
            </w:pPr>
            <w:r w:rsidRPr="00FB0D60">
              <w:rPr>
                <w:rFonts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8" w:type="dxa"/>
          </w:tcPr>
          <w:p w14:paraId="023F1674" w14:textId="4152A733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95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</w:tbl>
    <w:p w14:paraId="2D74E062" w14:textId="77777777" w:rsidR="00F51C91" w:rsidRPr="00FB0D60" w:rsidRDefault="00F51C91">
      <w:pPr>
        <w:rPr>
          <w:rFonts w:hint="eastAsia"/>
        </w:rPr>
        <w:sectPr w:rsidR="00F51C91" w:rsidRPr="00FB0D60" w:rsidSect="00102D54">
          <w:headerReference w:type="default" r:id="rId9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1440" w:left="1440" w:header="864" w:footer="432" w:gutter="0"/>
          <w:pgNumType w:fmt="numberInDash"/>
          <w:cols w:space="720"/>
        </w:sectPr>
      </w:pPr>
    </w:p>
    <w:p w14:paraId="77D0E41E" w14:textId="77777777" w:rsidR="00F51C91" w:rsidRPr="00FB0D60" w:rsidRDefault="00F51C91">
      <w:pPr>
        <w:rPr>
          <w:rFonts w:hint="eastAsia"/>
          <w:sz w:val="2"/>
          <w:szCs w:val="2"/>
        </w:rPr>
      </w:pPr>
    </w:p>
    <w:tbl>
      <w:tblPr>
        <w:tblW w:w="88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2842"/>
        <w:gridCol w:w="1019"/>
        <w:gridCol w:w="963"/>
        <w:gridCol w:w="999"/>
        <w:gridCol w:w="18"/>
      </w:tblGrid>
      <w:tr w:rsidR="00F51C91" w:rsidRPr="00FB0D60" w14:paraId="7FF69033" w14:textId="77777777" w:rsidTr="00897157">
        <w:trPr>
          <w:trHeight w:val="144"/>
          <w:tblHeader/>
        </w:trPr>
        <w:tc>
          <w:tcPr>
            <w:tcW w:w="2979" w:type="dxa"/>
            <w:vAlign w:val="bottom"/>
          </w:tcPr>
          <w:p w14:paraId="23CC4EE8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2" w:type="dxa"/>
            <w:vAlign w:val="bottom"/>
          </w:tcPr>
          <w:p w14:paraId="6FFBE56F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9" w:type="dxa"/>
            <w:vAlign w:val="bottom"/>
          </w:tcPr>
          <w:p w14:paraId="2D9DB448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61A09CC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ส่วนได้เสียใน</w:t>
            </w:r>
          </w:p>
        </w:tc>
      </w:tr>
      <w:tr w:rsidR="00F51C91" w:rsidRPr="00FB0D60" w14:paraId="6396540E" w14:textId="77777777" w:rsidTr="00897157">
        <w:trPr>
          <w:trHeight w:val="144"/>
          <w:tblHeader/>
        </w:trPr>
        <w:tc>
          <w:tcPr>
            <w:tcW w:w="2979" w:type="dxa"/>
          </w:tcPr>
          <w:p w14:paraId="31070477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2" w:type="dxa"/>
          </w:tcPr>
          <w:p w14:paraId="75432085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9" w:type="dxa"/>
          </w:tcPr>
          <w:p w14:paraId="2B437F9C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57834FB9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ความเป็นเจ้าของ</w:t>
            </w:r>
          </w:p>
        </w:tc>
      </w:tr>
      <w:tr w:rsidR="00F51C91" w:rsidRPr="00FB0D60" w14:paraId="5ACDFC4D" w14:textId="77777777" w:rsidTr="00897157">
        <w:trPr>
          <w:trHeight w:val="144"/>
          <w:tblHeader/>
        </w:trPr>
        <w:tc>
          <w:tcPr>
            <w:tcW w:w="2979" w:type="dxa"/>
          </w:tcPr>
          <w:p w14:paraId="192393DA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42" w:type="dxa"/>
          </w:tcPr>
          <w:p w14:paraId="04EBC1DB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19" w:type="dxa"/>
            <w:vAlign w:val="bottom"/>
          </w:tcPr>
          <w:p w14:paraId="63788FC0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ประเทศที่</w:t>
            </w:r>
          </w:p>
        </w:tc>
        <w:tc>
          <w:tcPr>
            <w:tcW w:w="963" w:type="dxa"/>
          </w:tcPr>
          <w:p w14:paraId="232FA480" w14:textId="754D37A4" w:rsidR="00F51C91" w:rsidRPr="00FB0D60" w:rsidRDefault="002408B0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1017" w:type="dxa"/>
            <w:gridSpan w:val="2"/>
          </w:tcPr>
          <w:p w14:paraId="75C67D9E" w14:textId="30349C86" w:rsidR="00F51C91" w:rsidRPr="00FB0D60" w:rsidRDefault="002408B0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</w:rPr>
              <w:t>1</w:t>
            </w:r>
          </w:p>
        </w:tc>
      </w:tr>
      <w:tr w:rsidR="00F51C91" w:rsidRPr="00FB0D60" w14:paraId="1F2830D5" w14:textId="77777777" w:rsidTr="00897157">
        <w:trPr>
          <w:trHeight w:val="144"/>
          <w:tblHeader/>
        </w:trPr>
        <w:tc>
          <w:tcPr>
            <w:tcW w:w="2979" w:type="dxa"/>
          </w:tcPr>
          <w:p w14:paraId="2B54F103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842" w:type="dxa"/>
          </w:tcPr>
          <w:p w14:paraId="74AECE2A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1019" w:type="dxa"/>
          </w:tcPr>
          <w:p w14:paraId="7128056F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กิจการจัดตั้ง</w:t>
            </w:r>
          </w:p>
        </w:tc>
        <w:tc>
          <w:tcPr>
            <w:tcW w:w="963" w:type="dxa"/>
          </w:tcPr>
          <w:p w14:paraId="27656DFC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  <w:tc>
          <w:tcPr>
            <w:tcW w:w="1017" w:type="dxa"/>
            <w:gridSpan w:val="2"/>
          </w:tcPr>
          <w:p w14:paraId="79391D5B" w14:textId="77777777" w:rsidR="00F51C91" w:rsidRPr="00FB0D60" w:rsidRDefault="00F51C91" w:rsidP="00F51C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ร้อยละ</w:t>
            </w:r>
          </w:p>
        </w:tc>
      </w:tr>
      <w:tr w:rsidR="003E6EEC" w:rsidRPr="00FB0D60" w14:paraId="11769437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63E6301F" w14:textId="77777777" w:rsidR="003E6EEC" w:rsidRPr="00FB0D60" w:rsidRDefault="003E6EEC" w:rsidP="004B7E95">
            <w:pPr>
              <w:tabs>
                <w:tab w:val="right" w:pos="2304"/>
              </w:tabs>
              <w:ind w:right="-27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บริษัทย่อยทางอ้อม</w:t>
            </w:r>
          </w:p>
        </w:tc>
        <w:tc>
          <w:tcPr>
            <w:tcW w:w="2842" w:type="dxa"/>
            <w:vAlign w:val="center"/>
          </w:tcPr>
          <w:p w14:paraId="10D0FFD0" w14:textId="77777777" w:rsidR="003E6EEC" w:rsidRPr="00FB0D60" w:rsidRDefault="003E6EEC" w:rsidP="004B7E95">
            <w:pPr>
              <w:ind w:left="717" w:right="-72" w:hanging="600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19" w:type="dxa"/>
          </w:tcPr>
          <w:p w14:paraId="3CF28D47" w14:textId="77777777" w:rsidR="003E6EEC" w:rsidRPr="00FB0D60" w:rsidRDefault="003E6EEC" w:rsidP="004B7E95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3" w:type="dxa"/>
            <w:vAlign w:val="center"/>
          </w:tcPr>
          <w:p w14:paraId="4022B7E8" w14:textId="77777777" w:rsidR="003E6EEC" w:rsidRPr="00FB0D60" w:rsidRDefault="003E6EE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</w:tcPr>
          <w:p w14:paraId="0EF61454" w14:textId="77777777" w:rsidR="003E6EEC" w:rsidRPr="00FB0D60" w:rsidRDefault="003E6EEC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31B5F" w:rsidRPr="00FB0D60" w14:paraId="487592DF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0D20B037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 xml:space="preserve">บริษัท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อาร์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เอ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.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โล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จิสติ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คส์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</w:t>
            </w:r>
            <w:r w:rsidRPr="00FB0D60"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  <w:t>จำกัด</w:t>
            </w:r>
          </w:p>
        </w:tc>
        <w:tc>
          <w:tcPr>
            <w:tcW w:w="2842" w:type="dxa"/>
            <w:vAlign w:val="bottom"/>
          </w:tcPr>
          <w:p w14:paraId="3A14E43B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ขนส่งแก๊สแอลพีจี</w:t>
            </w:r>
          </w:p>
        </w:tc>
        <w:tc>
          <w:tcPr>
            <w:tcW w:w="1019" w:type="dxa"/>
          </w:tcPr>
          <w:p w14:paraId="4E847264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  <w:lang w:val="th-TH"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4A2540B1" w14:textId="380E3ABF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gridSpan w:val="2"/>
            <w:vAlign w:val="center"/>
          </w:tcPr>
          <w:p w14:paraId="122FA264" w14:textId="6F053FC5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1A6019F2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619045DC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ธวัชภิญโญ จำกัด</w:t>
            </w:r>
          </w:p>
        </w:tc>
        <w:tc>
          <w:tcPr>
            <w:tcW w:w="2842" w:type="dxa"/>
            <w:vAlign w:val="bottom"/>
          </w:tcPr>
          <w:p w14:paraId="76D4E262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บริหารสถานีบริการแก๊สเอ็นจีวี</w:t>
            </w:r>
          </w:p>
        </w:tc>
        <w:tc>
          <w:tcPr>
            <w:tcW w:w="1019" w:type="dxa"/>
          </w:tcPr>
          <w:p w14:paraId="5FFDC528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25817D9A" w14:textId="036A912E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gridSpan w:val="2"/>
            <w:vAlign w:val="center"/>
          </w:tcPr>
          <w:p w14:paraId="73BC5043" w14:textId="72BB8431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595671E5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73D01946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สตาร์ ปิโตรเลียม พลัส จำกัด</w:t>
            </w:r>
          </w:p>
        </w:tc>
        <w:tc>
          <w:tcPr>
            <w:tcW w:w="2842" w:type="dxa"/>
            <w:vAlign w:val="bottom"/>
          </w:tcPr>
          <w:p w14:paraId="116693C2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ขายปลีกเชื้อเพลิงยานยนต์</w:t>
            </w:r>
          </w:p>
        </w:tc>
        <w:tc>
          <w:tcPr>
            <w:tcW w:w="1019" w:type="dxa"/>
          </w:tcPr>
          <w:p w14:paraId="273F40BC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40A33C2C" w14:textId="209F1DC5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gridSpan w:val="2"/>
            <w:vAlign w:val="center"/>
          </w:tcPr>
          <w:p w14:paraId="51482F96" w14:textId="68EA6D4C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31B5F" w:rsidRPr="00FB0D60" w14:paraId="4ECF0553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645C4750" w14:textId="77777777" w:rsidR="00131B5F" w:rsidRPr="00FB0D60" w:rsidRDefault="00131B5F" w:rsidP="00131B5F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บริษัท 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เฟ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อร์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รั่ม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เอ็มเนอร์ยี่ จำกัด</w:t>
            </w:r>
          </w:p>
        </w:tc>
        <w:tc>
          <w:tcPr>
            <w:tcW w:w="2842" w:type="dxa"/>
            <w:vAlign w:val="bottom"/>
          </w:tcPr>
          <w:p w14:paraId="4328C232" w14:textId="77777777" w:rsidR="00131B5F" w:rsidRPr="00FB0D60" w:rsidRDefault="00131B5F" w:rsidP="00131B5F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การถือเงินลงทุนในธุรกิจพลังงาน</w:t>
            </w:r>
          </w:p>
        </w:tc>
        <w:tc>
          <w:tcPr>
            <w:tcW w:w="1019" w:type="dxa"/>
          </w:tcPr>
          <w:p w14:paraId="0DAED4DB" w14:textId="77777777" w:rsidR="00131B5F" w:rsidRPr="00FB0D60" w:rsidRDefault="00131B5F" w:rsidP="00131B5F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07287D20" w14:textId="50815E26" w:rsidR="00131B5F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gridSpan w:val="2"/>
            <w:vAlign w:val="center"/>
          </w:tcPr>
          <w:p w14:paraId="3754E481" w14:textId="53C4A4CB" w:rsidR="00131B5F" w:rsidRPr="00FB0D60" w:rsidRDefault="002408B0" w:rsidP="00131B5F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FB0D60" w14:paraId="23E5967B" w14:textId="77777777" w:rsidTr="00897157">
        <w:trPr>
          <w:trHeight w:val="144"/>
        </w:trPr>
        <w:tc>
          <w:tcPr>
            <w:tcW w:w="2979" w:type="dxa"/>
          </w:tcPr>
          <w:p w14:paraId="770C2088" w14:textId="77777777" w:rsidR="003E6EEC" w:rsidRPr="00FB0D60" w:rsidRDefault="003E6EEC" w:rsidP="00223595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อินฟอร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์เ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มติ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กซ์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พลัส จำกัด</w:t>
            </w:r>
          </w:p>
        </w:tc>
        <w:tc>
          <w:tcPr>
            <w:tcW w:w="2842" w:type="dxa"/>
            <w:vAlign w:val="bottom"/>
          </w:tcPr>
          <w:p w14:paraId="27490A61" w14:textId="77777777" w:rsidR="00F23831" w:rsidRPr="00FB0D60" w:rsidRDefault="003E6EEC" w:rsidP="004B7E95">
            <w:pPr>
              <w:ind w:right="-72" w:firstLine="108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 xml:space="preserve">จำหน่าย </w:t>
            </w:r>
            <w:r w:rsidRPr="00FB0D60">
              <w:rPr>
                <w:rFonts w:ascii="Angsana New" w:eastAsia="PMingLiU" w:hAnsi="Angsana New" w:hint="cs"/>
                <w:sz w:val="20"/>
                <w:szCs w:val="20"/>
                <w:cs/>
                <w:lang w:val="en-GB"/>
              </w:rPr>
              <w:t>พัฒนา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และให้บริการที่เกี่ยวกับการใช้งาน</w:t>
            </w:r>
          </w:p>
          <w:p w14:paraId="381FE037" w14:textId="42EEC947" w:rsidR="003E6EEC" w:rsidRPr="00FB0D60" w:rsidRDefault="003E6EEC" w:rsidP="00DC52A0">
            <w:pPr>
              <w:ind w:right="-72" w:firstLine="334"/>
              <w:rPr>
                <w:rFonts w:ascii="Angsana New" w:eastAsia="PMingLiU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eastAsia="PMingLiU" w:hAnsi="Angsana New" w:hint="cs"/>
                <w:sz w:val="20"/>
                <w:szCs w:val="20"/>
                <w:cs/>
                <w:lang w:val="en-GB"/>
              </w:rPr>
              <w:t>ซอฟต์แวร์สื่อสาร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ในองค์กร</w:t>
            </w:r>
          </w:p>
        </w:tc>
        <w:tc>
          <w:tcPr>
            <w:tcW w:w="1019" w:type="dxa"/>
          </w:tcPr>
          <w:p w14:paraId="39E96191" w14:textId="77777777" w:rsidR="003E6EEC" w:rsidRPr="00FB0D60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</w:tcPr>
          <w:p w14:paraId="4950CB5F" w14:textId="7FB33BDD" w:rsidR="003E6EEC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17" w:type="dxa"/>
            <w:gridSpan w:val="2"/>
          </w:tcPr>
          <w:p w14:paraId="3B96D13B" w14:textId="1BE81931" w:rsidR="003E6EEC" w:rsidRPr="00FB0D60" w:rsidRDefault="002408B0" w:rsidP="002235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3E6EE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E6EEC" w:rsidRPr="00FB0D60" w14:paraId="3FC84D05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39CAC28D" w14:textId="77777777" w:rsidR="003E6EEC" w:rsidRPr="00FB0D60" w:rsidRDefault="003E6EEC" w:rsidP="00477756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พระแสงกรีน พา</w:t>
            </w:r>
            <w:r w:rsidR="0018372F"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ว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เวอร์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2842" w:type="dxa"/>
            <w:vAlign w:val="bottom"/>
          </w:tcPr>
          <w:p w14:paraId="32967B35" w14:textId="77777777" w:rsidR="003E6EEC" w:rsidRPr="00FB0D60" w:rsidRDefault="003E6EEC" w:rsidP="00D57B16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การผลิตและจำหน่ายไฟฟ้าจาก</w:t>
            </w:r>
            <w:proofErr w:type="spellStart"/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ไบ</w:t>
            </w:r>
            <w:proofErr w:type="spellEnd"/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โอแก๊ส</w:t>
            </w:r>
          </w:p>
        </w:tc>
        <w:tc>
          <w:tcPr>
            <w:tcW w:w="1019" w:type="dxa"/>
          </w:tcPr>
          <w:p w14:paraId="52016DE1" w14:textId="77777777" w:rsidR="003E6EEC" w:rsidRPr="00FB0D60" w:rsidRDefault="003E6EEC" w:rsidP="004B7E95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1BE13179" w14:textId="6D98157A" w:rsidR="003E6EEC" w:rsidRPr="00FB0D60" w:rsidRDefault="002408B0" w:rsidP="00C1196A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60</w:t>
            </w:r>
            <w:r w:rsidR="00131B5F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17" w:type="dxa"/>
            <w:gridSpan w:val="2"/>
            <w:vAlign w:val="center"/>
          </w:tcPr>
          <w:p w14:paraId="2933B58B" w14:textId="187692AC" w:rsidR="003E6EEC" w:rsidRPr="00FB0D60" w:rsidRDefault="002408B0" w:rsidP="004B7E95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60</w:t>
            </w:r>
            <w:r w:rsidR="003E6EE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D100C" w:rsidRPr="00FB0D60" w14:paraId="037BFE47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2BDF616F" w14:textId="2E67D2D6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เชียงใหม่ เวสท์ทูเพาเวอร์ จำกัด</w:t>
            </w:r>
          </w:p>
        </w:tc>
        <w:tc>
          <w:tcPr>
            <w:tcW w:w="2842" w:type="dxa"/>
            <w:vAlign w:val="bottom"/>
          </w:tcPr>
          <w:p w14:paraId="33A9B591" w14:textId="52A645BC" w:rsidR="001D100C" w:rsidRPr="00FB0D60" w:rsidRDefault="001D100C" w:rsidP="001D100C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อยู่ระหว่างการชำระบัญชีและ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จดทะเบียนเลิกกิจการ</w:t>
            </w:r>
          </w:p>
        </w:tc>
        <w:tc>
          <w:tcPr>
            <w:tcW w:w="1019" w:type="dxa"/>
          </w:tcPr>
          <w:p w14:paraId="10A75824" w14:textId="55A74E8C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7EED1618" w14:textId="1648DAE6" w:rsidR="001D100C" w:rsidRPr="00FB0D60" w:rsidRDefault="002408B0" w:rsidP="00581C71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100</w:t>
            </w:r>
            <w:r w:rsidR="00581C71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17" w:type="dxa"/>
            <w:gridSpan w:val="2"/>
            <w:vAlign w:val="center"/>
          </w:tcPr>
          <w:p w14:paraId="68759FAF" w14:textId="6ABD61CF" w:rsidR="001D100C" w:rsidRPr="00FB0D60" w:rsidRDefault="002408B0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100</w:t>
            </w:r>
            <w:r w:rsidR="001D100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</w:tr>
      <w:tr w:rsidR="001D100C" w:rsidRPr="00FB0D60" w14:paraId="0B35A8EF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023F8326" w14:textId="5A5FF5DC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lang w:eastAsia="zh-CN"/>
              </w:rPr>
            </w:pPr>
          </w:p>
        </w:tc>
        <w:tc>
          <w:tcPr>
            <w:tcW w:w="2842" w:type="dxa"/>
            <w:vAlign w:val="bottom"/>
          </w:tcPr>
          <w:p w14:paraId="116D1B6B" w14:textId="0155E6C7" w:rsidR="001D100C" w:rsidRPr="00FB0D60" w:rsidRDefault="001D100C" w:rsidP="00DC52A0">
            <w:pPr>
              <w:ind w:right="-72" w:firstLine="33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eastAsia="PMingLiU" w:hAnsi="Angsana New" w:hint="cs"/>
                <w:sz w:val="20"/>
                <w:szCs w:val="20"/>
                <w:cs/>
                <w:lang w:val="en-GB"/>
              </w:rPr>
              <w:t>เมื่อ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วันที่ 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27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 xml:space="preserve"> </w:t>
            </w: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มกราคม </w:t>
            </w:r>
            <w:r w:rsidR="002408B0" w:rsidRPr="002408B0">
              <w:rPr>
                <w:rFonts w:ascii="Angsana New" w:eastAsia="SimSun" w:hAnsi="Angsana New"/>
                <w:sz w:val="20"/>
                <w:szCs w:val="20"/>
                <w:lang w:eastAsia="zh-CN"/>
              </w:rPr>
              <w:t>2563</w:t>
            </w:r>
          </w:p>
        </w:tc>
        <w:tc>
          <w:tcPr>
            <w:tcW w:w="1019" w:type="dxa"/>
          </w:tcPr>
          <w:p w14:paraId="21C195EA" w14:textId="6D9D7480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vAlign w:val="center"/>
          </w:tcPr>
          <w:p w14:paraId="1AA0F4C6" w14:textId="46E0C5BD" w:rsidR="001D100C" w:rsidRPr="00FB0D60" w:rsidRDefault="001D100C" w:rsidP="001D100C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14:paraId="2BDAFD56" w14:textId="28148CEE" w:rsidR="001D100C" w:rsidRPr="00FB0D60" w:rsidRDefault="001D100C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100C" w:rsidRPr="00FB0D60" w14:paraId="018BA9F4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249E8063" w14:textId="77777777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อีโค เอ็นเนอร์ยี กรุ๊ป คอร์เปอเรชั่น จำกัด</w:t>
            </w:r>
          </w:p>
        </w:tc>
        <w:tc>
          <w:tcPr>
            <w:tcW w:w="2842" w:type="dxa"/>
            <w:vAlign w:val="bottom"/>
          </w:tcPr>
          <w:p w14:paraId="6FB02C34" w14:textId="77777777" w:rsidR="001D100C" w:rsidRPr="00FB0D60" w:rsidRDefault="001D100C" w:rsidP="001D100C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การถือเงินลงทุนในธุรกิจพลังงาน</w:t>
            </w:r>
          </w:p>
        </w:tc>
        <w:tc>
          <w:tcPr>
            <w:tcW w:w="1019" w:type="dxa"/>
          </w:tcPr>
          <w:p w14:paraId="549CC9B7" w14:textId="77777777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1DF35104" w14:textId="56FF8676" w:rsidR="001D100C" w:rsidRPr="00FB0D60" w:rsidRDefault="002408B0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76</w:t>
            </w:r>
            <w:r w:rsidR="001D100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92</w:t>
            </w:r>
          </w:p>
        </w:tc>
        <w:tc>
          <w:tcPr>
            <w:tcW w:w="1017" w:type="dxa"/>
            <w:gridSpan w:val="2"/>
            <w:vAlign w:val="center"/>
          </w:tcPr>
          <w:p w14:paraId="1A77D0A2" w14:textId="77777777" w:rsidR="001D100C" w:rsidRPr="00FB0D60" w:rsidRDefault="001D100C" w:rsidP="001D100C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100C" w:rsidRPr="00FB0D60" w14:paraId="5D4C7AA7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6603939C" w14:textId="77777777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ประชารัฐชีวมวล แม่ลาน จำกัด</w:t>
            </w:r>
          </w:p>
        </w:tc>
        <w:tc>
          <w:tcPr>
            <w:tcW w:w="2842" w:type="dxa"/>
            <w:vAlign w:val="bottom"/>
          </w:tcPr>
          <w:p w14:paraId="3242BAB0" w14:textId="77777777" w:rsidR="001D100C" w:rsidRPr="00FB0D60" w:rsidRDefault="001D100C" w:rsidP="001D100C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การผลิตและการส่งไฟฟ้า</w:t>
            </w:r>
          </w:p>
        </w:tc>
        <w:tc>
          <w:tcPr>
            <w:tcW w:w="1019" w:type="dxa"/>
          </w:tcPr>
          <w:p w14:paraId="4500D046" w14:textId="77777777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4B42DB34" w14:textId="6F05AC81" w:rsidR="001D100C" w:rsidRPr="00FB0D60" w:rsidRDefault="002408B0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59</w:t>
            </w:r>
            <w:r w:rsidR="001D100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017" w:type="dxa"/>
            <w:gridSpan w:val="2"/>
            <w:vAlign w:val="center"/>
          </w:tcPr>
          <w:p w14:paraId="5EE0488F" w14:textId="77777777" w:rsidR="001D100C" w:rsidRPr="00FB0D60" w:rsidRDefault="001D100C" w:rsidP="001D100C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100C" w:rsidRPr="00FB0D60" w14:paraId="25D0E95F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5A0A374D" w14:textId="77777777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ประชารัฐชีวมวล บัง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นังส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ตา จำกัด</w:t>
            </w:r>
          </w:p>
        </w:tc>
        <w:tc>
          <w:tcPr>
            <w:tcW w:w="2842" w:type="dxa"/>
            <w:vAlign w:val="bottom"/>
          </w:tcPr>
          <w:p w14:paraId="54F86E9F" w14:textId="77777777" w:rsidR="001D100C" w:rsidRPr="00FB0D60" w:rsidRDefault="001D100C" w:rsidP="001D100C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  <w:lang w:val="en-GB"/>
              </w:rPr>
              <w:t>การผลิตและการส่งไฟฟ้า</w:t>
            </w:r>
          </w:p>
        </w:tc>
        <w:tc>
          <w:tcPr>
            <w:tcW w:w="1019" w:type="dxa"/>
          </w:tcPr>
          <w:p w14:paraId="59B8A7F2" w14:textId="77777777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1C0FD51E" w14:textId="71C54BF4" w:rsidR="001D100C" w:rsidRPr="00FB0D60" w:rsidRDefault="002408B0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59</w:t>
            </w:r>
            <w:r w:rsidR="001D100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17" w:type="dxa"/>
            <w:gridSpan w:val="2"/>
            <w:vAlign w:val="center"/>
          </w:tcPr>
          <w:p w14:paraId="266FB073" w14:textId="77777777" w:rsidR="001D100C" w:rsidRPr="00FB0D60" w:rsidRDefault="001D100C" w:rsidP="001D100C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D100C" w:rsidRPr="00FB0D60" w14:paraId="4353FA72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5A95A0D3" w14:textId="1D17FF04" w:rsidR="001D100C" w:rsidRPr="00FB0D60" w:rsidRDefault="001D100C" w:rsidP="001D100C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เอ็นเนอร์ยี่ รีโว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ลูชั่น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 xml:space="preserve"> จำกัด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2842" w:type="dxa"/>
            <w:vAlign w:val="bottom"/>
          </w:tcPr>
          <w:p w14:paraId="3947AB26" w14:textId="77777777" w:rsidR="001D100C" w:rsidRPr="00FB0D60" w:rsidRDefault="001D100C" w:rsidP="001D100C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การผลิตและจำหน่ายเทคโนโลยีประหยัดพลังงาน</w:t>
            </w:r>
          </w:p>
        </w:tc>
        <w:tc>
          <w:tcPr>
            <w:tcW w:w="1019" w:type="dxa"/>
          </w:tcPr>
          <w:p w14:paraId="0D7DAB3F" w14:textId="77777777" w:rsidR="001D100C" w:rsidRPr="00FB0D60" w:rsidRDefault="001D100C" w:rsidP="001D100C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291F4C95" w14:textId="4CA1E940" w:rsidR="001D100C" w:rsidRPr="00FB0D60" w:rsidRDefault="002408B0" w:rsidP="001D100C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30</w:t>
            </w:r>
            <w:r w:rsidR="001D100C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1017" w:type="dxa"/>
            <w:gridSpan w:val="2"/>
            <w:vAlign w:val="center"/>
          </w:tcPr>
          <w:p w14:paraId="30C9A88D" w14:textId="77777777" w:rsidR="001D100C" w:rsidRPr="00FB0D60" w:rsidRDefault="001D100C" w:rsidP="001D100C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9118B" w:rsidRPr="00FB0D60" w14:paraId="41C84AAF" w14:textId="77777777" w:rsidTr="00897157">
        <w:trPr>
          <w:trHeight w:val="144"/>
        </w:trPr>
        <w:tc>
          <w:tcPr>
            <w:tcW w:w="2979" w:type="dxa"/>
            <w:vAlign w:val="center"/>
          </w:tcPr>
          <w:p w14:paraId="45DF210F" w14:textId="1AD9DEDD" w:rsidR="0089118B" w:rsidRPr="00FB0D60" w:rsidRDefault="0089118B" w:rsidP="0089118B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บริษัท อี อาร์ วี อินเตอร์เนชั่น</w:t>
            </w:r>
            <w:proofErr w:type="spellStart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แน</w:t>
            </w:r>
            <w:proofErr w:type="spellEnd"/>
            <w:r w:rsidRPr="00FB0D60">
              <w:rPr>
                <w:rFonts w:ascii="Angsana New" w:eastAsia="SimSun" w:hAnsi="Angsana New" w:hint="cs"/>
                <w:sz w:val="20"/>
                <w:szCs w:val="20"/>
                <w:cs/>
                <w:lang w:eastAsia="zh-CN"/>
              </w:rPr>
              <w:t>ล จำกัด</w:t>
            </w:r>
            <w:r w:rsidRPr="00FB0D60">
              <w:rPr>
                <w:rFonts w:ascii="Angsana New" w:eastAsia="SimSun" w:hAnsi="Angsana New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2842" w:type="dxa"/>
            <w:vAlign w:val="bottom"/>
          </w:tcPr>
          <w:p w14:paraId="1C040B6D" w14:textId="30F66593" w:rsidR="0089118B" w:rsidRPr="00FB0D60" w:rsidRDefault="0089118B" w:rsidP="0089118B">
            <w:pPr>
              <w:ind w:right="-72" w:firstLine="108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ซื้อมา</w:t>
            </w: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</w:rPr>
              <w:t>ขายไป นำเข้า</w:t>
            </w: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ส่งออกเทคโนโลยีประหยัด</w:t>
            </w:r>
          </w:p>
        </w:tc>
        <w:tc>
          <w:tcPr>
            <w:tcW w:w="1019" w:type="dxa"/>
          </w:tcPr>
          <w:p w14:paraId="6237194E" w14:textId="45743013" w:rsidR="0089118B" w:rsidRPr="00FB0D60" w:rsidRDefault="0089118B" w:rsidP="0089118B">
            <w:pPr>
              <w:pStyle w:val="MacroText"/>
              <w:jc w:val="center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63" w:type="dxa"/>
            <w:vAlign w:val="center"/>
          </w:tcPr>
          <w:p w14:paraId="76D2B4D4" w14:textId="66E19A4E" w:rsidR="0089118B" w:rsidRPr="00FB0D60" w:rsidRDefault="002408B0" w:rsidP="0089118B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99</w:t>
            </w:r>
            <w:r w:rsidR="0089118B" w:rsidRPr="00FB0D60">
              <w:rPr>
                <w:rFonts w:ascii="Angsana New" w:hAnsi="Angsana New"/>
                <w:sz w:val="20"/>
                <w:szCs w:val="20"/>
              </w:rPr>
              <w:t>.</w:t>
            </w:r>
            <w:r w:rsidRPr="002408B0"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1017" w:type="dxa"/>
            <w:gridSpan w:val="2"/>
            <w:vAlign w:val="center"/>
          </w:tcPr>
          <w:p w14:paraId="0C700DA6" w14:textId="0ED3EBC7" w:rsidR="0089118B" w:rsidRPr="00FB0D60" w:rsidRDefault="0089118B" w:rsidP="0089118B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9118B" w:rsidRPr="00FB0D60" w14:paraId="0E82030D" w14:textId="77777777" w:rsidTr="00897157">
        <w:trPr>
          <w:trHeight w:val="144"/>
        </w:trPr>
        <w:tc>
          <w:tcPr>
            <w:tcW w:w="2979" w:type="dxa"/>
            <w:shd w:val="clear" w:color="auto" w:fill="auto"/>
          </w:tcPr>
          <w:p w14:paraId="07BBBD5C" w14:textId="641F2BA2" w:rsidR="0089118B" w:rsidRPr="00FB0D60" w:rsidRDefault="0089118B" w:rsidP="0089118B">
            <w:pPr>
              <w:ind w:left="720" w:right="-27" w:hanging="585"/>
              <w:rPr>
                <w:rFonts w:ascii="Angsana New" w:eastAsia="SimSun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842" w:type="dxa"/>
            <w:vAlign w:val="bottom"/>
          </w:tcPr>
          <w:p w14:paraId="485C3303" w14:textId="232A68B7" w:rsidR="0089118B" w:rsidRPr="00FB0D60" w:rsidRDefault="0089118B" w:rsidP="0089118B">
            <w:pPr>
              <w:ind w:right="-72" w:firstLine="33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พลังงาน</w:t>
            </w:r>
          </w:p>
        </w:tc>
        <w:tc>
          <w:tcPr>
            <w:tcW w:w="1019" w:type="dxa"/>
          </w:tcPr>
          <w:p w14:paraId="141DC399" w14:textId="0569627C" w:rsidR="0089118B" w:rsidRPr="00FB0D60" w:rsidRDefault="0089118B" w:rsidP="0089118B">
            <w:pPr>
              <w:pStyle w:val="MacroTex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3" w:type="dxa"/>
            <w:vAlign w:val="center"/>
          </w:tcPr>
          <w:p w14:paraId="54E57F53" w14:textId="41176046" w:rsidR="0089118B" w:rsidRPr="00FB0D60" w:rsidRDefault="0089118B" w:rsidP="0089118B">
            <w:pPr>
              <w:ind w:left="-495" w:right="189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  <w:gridSpan w:val="2"/>
            <w:vAlign w:val="center"/>
          </w:tcPr>
          <w:p w14:paraId="03527C95" w14:textId="7A65380F" w:rsidR="0089118B" w:rsidRPr="00FB0D60" w:rsidRDefault="0089118B" w:rsidP="0089118B">
            <w:pPr>
              <w:ind w:left="-495" w:right="468" w:firstLine="9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9118B" w:rsidRPr="00FB0D60" w14:paraId="7F011A8D" w14:textId="77777777" w:rsidTr="00897157">
        <w:tblPrEx>
          <w:tblCellMar>
            <w:left w:w="108" w:type="dxa"/>
            <w:right w:w="108" w:type="dxa"/>
          </w:tblCellMar>
        </w:tblPrEx>
        <w:trPr>
          <w:gridAfter w:val="1"/>
          <w:wAfter w:w="18" w:type="dxa"/>
          <w:trHeight w:val="20"/>
        </w:trPr>
        <w:tc>
          <w:tcPr>
            <w:tcW w:w="8802" w:type="dxa"/>
            <w:gridSpan w:val="5"/>
            <w:shd w:val="clear" w:color="auto" w:fill="auto"/>
          </w:tcPr>
          <w:p w14:paraId="76D9077C" w14:textId="574CDEC4" w:rsidR="0089118B" w:rsidRPr="00FB0D60" w:rsidRDefault="0089118B" w:rsidP="00CF0F5A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(*) 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กลุ่มบริษัทได้เข้าซื้อหุ้นของบริษัทดังกล่าวเมื่อวันที่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24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กันยายน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2562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และมีอำนาจในการควบคุมเหนือบริษัทดังกล่าว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(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4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4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) </w:t>
            </w:r>
          </w:p>
        </w:tc>
      </w:tr>
      <w:tr w:rsidR="0089118B" w:rsidRPr="00FB0D60" w14:paraId="4F0ACFBA" w14:textId="77777777" w:rsidTr="00897157">
        <w:tblPrEx>
          <w:tblCellMar>
            <w:left w:w="108" w:type="dxa"/>
            <w:right w:w="108" w:type="dxa"/>
          </w:tblCellMar>
        </w:tblPrEx>
        <w:trPr>
          <w:gridAfter w:val="1"/>
          <w:wAfter w:w="18" w:type="dxa"/>
          <w:trHeight w:val="20"/>
        </w:trPr>
        <w:tc>
          <w:tcPr>
            <w:tcW w:w="8802" w:type="dxa"/>
            <w:gridSpan w:val="5"/>
            <w:shd w:val="clear" w:color="auto" w:fill="auto"/>
          </w:tcPr>
          <w:p w14:paraId="7F67E00A" w14:textId="2A5DCEAB" w:rsidR="0089118B" w:rsidRPr="00FB0D60" w:rsidRDefault="0089118B" w:rsidP="0089118B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(**) 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บริษัทจดทะเบียนเมื่อวันที่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20</w:t>
            </w:r>
            <w:r w:rsidRPr="00FB0D60">
              <w:rPr>
                <w:rFonts w:ascii="Angsana New" w:hAnsi="Angsana New"/>
                <w:i/>
                <w:iCs/>
                <w:sz w:val="20"/>
                <w:szCs w:val="20"/>
              </w:rPr>
              <w:t xml:space="preserve"> </w:t>
            </w:r>
            <w:r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2562</w:t>
            </w:r>
            <w:r w:rsidR="00EF53DB" w:rsidRPr="00FB0D60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 xml:space="preserve"> (ดูหมายเหตุข้อ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13</w:t>
            </w:r>
            <w:r w:rsidR="00EF53DB" w:rsidRPr="00FB0D60">
              <w:rPr>
                <w:rFonts w:ascii="Angsana New" w:hAnsi="Angsana New"/>
                <w:i/>
                <w:iCs/>
                <w:sz w:val="20"/>
                <w:szCs w:val="20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14</w:t>
            </w:r>
            <w:r w:rsidR="00EF53DB" w:rsidRPr="00FB0D60">
              <w:rPr>
                <w:rFonts w:ascii="Angsana New" w:hAnsi="Angsana New"/>
                <w:i/>
                <w:iCs/>
                <w:sz w:val="20"/>
                <w:szCs w:val="20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0"/>
                <w:szCs w:val="20"/>
              </w:rPr>
              <w:t>2</w:t>
            </w:r>
            <w:r w:rsidR="00EF53DB" w:rsidRPr="00FB0D60">
              <w:rPr>
                <w:rFonts w:ascii="Angsana New" w:hAnsi="Angsana New"/>
                <w:i/>
                <w:iCs/>
                <w:sz w:val="20"/>
                <w:szCs w:val="20"/>
              </w:rPr>
              <w:t>)</w:t>
            </w:r>
          </w:p>
        </w:tc>
      </w:tr>
    </w:tbl>
    <w:p w14:paraId="2CBBAF91" w14:textId="77777777" w:rsidR="00C47271" w:rsidRPr="00FB0D60" w:rsidRDefault="00CA390F" w:rsidP="0048428C">
      <w:pPr>
        <w:spacing w:before="240" w:after="3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กลุ่ม</w:t>
      </w:r>
      <w:r w:rsidR="00F23831" w:rsidRPr="00FB0D60">
        <w:rPr>
          <w:rFonts w:ascii="Angsana New" w:hAnsi="Angsana New" w:hint="cs"/>
          <w:sz w:val="32"/>
          <w:szCs w:val="32"/>
          <w:cs/>
        </w:rPr>
        <w:t>บริษัทและบริษัท</w:t>
      </w:r>
      <w:r w:rsidR="00206F95" w:rsidRPr="00FB0D60">
        <w:rPr>
          <w:rFonts w:ascii="Angsana New" w:hAnsi="Angsana New" w:hint="cs"/>
          <w:sz w:val="32"/>
          <w:szCs w:val="32"/>
          <w:cs/>
        </w:rPr>
        <w:t>ย่อย</w:t>
      </w:r>
      <w:r w:rsidR="00F23831" w:rsidRPr="00FB0D60">
        <w:rPr>
          <w:rFonts w:ascii="Angsana New" w:hAnsi="Angsana New" w:hint="cs"/>
          <w:sz w:val="32"/>
          <w:szCs w:val="32"/>
          <w:cs/>
        </w:rPr>
        <w:t>มีรายการและความสัมพันธ์อย่างมีสาระสำคัญกับบริษัทที่เกี่ยวข้องกัน</w:t>
      </w:r>
      <w:r w:rsidR="00F23831" w:rsidRPr="00FB0D60">
        <w:rPr>
          <w:rFonts w:ascii="Angsana New" w:hAnsi="Angsana New"/>
          <w:sz w:val="32"/>
          <w:szCs w:val="32"/>
          <w:cs/>
        </w:rPr>
        <w:t xml:space="preserve"> </w:t>
      </w:r>
      <w:r w:rsidR="00F23831" w:rsidRPr="00FB0D60">
        <w:rPr>
          <w:rFonts w:ascii="Angsana New" w:hAnsi="Angsana New" w:hint="cs"/>
          <w:sz w:val="32"/>
          <w:szCs w:val="32"/>
          <w:cs/>
        </w:rPr>
        <w:t>ดังนั้น</w:t>
      </w:r>
      <w:r w:rsidR="003425C4" w:rsidRPr="00FB0D60">
        <w:rPr>
          <w:rFonts w:ascii="Angsana New" w:hAnsi="Angsana New" w:hint="cs"/>
          <w:sz w:val="32"/>
          <w:szCs w:val="32"/>
          <w:cs/>
        </w:rPr>
        <w:t xml:space="preserve">      </w:t>
      </w:r>
      <w:r w:rsidR="00F23831" w:rsidRPr="00FB0D60">
        <w:rPr>
          <w:rFonts w:ascii="Angsana New" w:hAnsi="Angsana New" w:hint="cs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374B0DBE" w14:textId="2A6A1417" w:rsidR="000B447A" w:rsidRPr="00FB0D60" w:rsidRDefault="002408B0" w:rsidP="00F51C91">
      <w:pPr>
        <w:tabs>
          <w:tab w:val="left" w:pos="1440"/>
          <w:tab w:val="left" w:pos="2160"/>
          <w:tab w:val="left" w:pos="288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</w:t>
      </w:r>
      <w:r w:rsidR="00A535B4" w:rsidRPr="00FB0D60">
        <w:rPr>
          <w:rFonts w:ascii="Angsana New" w:hAnsi="Angsana New"/>
          <w:b/>
          <w:bCs/>
          <w:sz w:val="32"/>
          <w:szCs w:val="32"/>
        </w:rPr>
        <w:t>.</w:t>
      </w:r>
      <w:r w:rsidR="000B447A" w:rsidRPr="00FB0D60">
        <w:rPr>
          <w:rFonts w:ascii="Angsana New" w:hAnsi="Angsana New"/>
          <w:b/>
          <w:bCs/>
          <w:sz w:val="32"/>
          <w:szCs w:val="32"/>
        </w:rPr>
        <w:tab/>
      </w:r>
      <w:r w:rsidR="00D862F3" w:rsidRPr="00FB0D60">
        <w:rPr>
          <w:rFonts w:ascii="Angsana New" w:hAnsi="Angsana New" w:hint="cs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555AF11D" w14:textId="62DD3C49" w:rsidR="00A535B4" w:rsidRPr="00FB0D60" w:rsidRDefault="002408B0" w:rsidP="003F1EEC">
      <w:pPr>
        <w:spacing w:after="240"/>
        <w:ind w:left="1170" w:right="58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2</w:t>
      </w:r>
      <w:r w:rsidR="00A535B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A535B4" w:rsidRPr="00FB0D60">
        <w:rPr>
          <w:rFonts w:ascii="Angsana New" w:hAnsi="Angsana New"/>
          <w:sz w:val="32"/>
          <w:szCs w:val="32"/>
        </w:rPr>
        <w:tab/>
      </w:r>
      <w:r w:rsidR="00CA390F" w:rsidRPr="00FB0D60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CA390F" w:rsidRPr="00FB0D60">
        <w:rPr>
          <w:rFonts w:ascii="Angsana New" w:hAnsi="Angsana New"/>
          <w:sz w:val="32"/>
          <w:szCs w:val="32"/>
          <w:cs/>
        </w:rPr>
        <w:t xml:space="preserve">            </w:t>
      </w:r>
      <w:r w:rsidR="00CA390F" w:rsidRPr="00FB0D60">
        <w:rPr>
          <w:rFonts w:ascii="Angsana New" w:hAnsi="Angsana New" w:hint="cs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1CE0BD21" w14:textId="1954B7BF" w:rsidR="00CA390F" w:rsidRPr="00FB0D60" w:rsidRDefault="002408B0" w:rsidP="007E06C4">
      <w:pPr>
        <w:spacing w:after="240"/>
        <w:ind w:left="1134" w:right="30" w:hanging="567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2408B0">
        <w:rPr>
          <w:rFonts w:ascii="Angsana New" w:hAnsi="Angsana New"/>
          <w:spacing w:val="-6"/>
          <w:sz w:val="32"/>
          <w:szCs w:val="32"/>
        </w:rPr>
        <w:t>2</w:t>
      </w:r>
      <w:r w:rsidR="00A535B4" w:rsidRPr="00FB0D60">
        <w:rPr>
          <w:rFonts w:ascii="Angsana New" w:hAnsi="Angsana New"/>
          <w:spacing w:val="-6"/>
          <w:sz w:val="32"/>
          <w:szCs w:val="32"/>
        </w:rPr>
        <w:t>.</w:t>
      </w:r>
      <w:r w:rsidRPr="002408B0">
        <w:rPr>
          <w:rFonts w:ascii="Angsana New" w:hAnsi="Angsana New"/>
          <w:spacing w:val="-6"/>
          <w:sz w:val="32"/>
          <w:szCs w:val="32"/>
        </w:rPr>
        <w:t>2</w:t>
      </w:r>
      <w:r w:rsidR="00A535B4" w:rsidRPr="00FB0D60">
        <w:rPr>
          <w:rFonts w:ascii="Angsana New" w:hAnsi="Angsana New"/>
          <w:spacing w:val="-6"/>
          <w:sz w:val="32"/>
          <w:szCs w:val="32"/>
        </w:rPr>
        <w:tab/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1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(ปรับปรุง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2561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)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>เรื่อง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               “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>การนำเสนองบการเงิน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” 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</w:t>
      </w:r>
      <w:r w:rsidR="00CA390F" w:rsidRPr="00FB0D60">
        <w:rPr>
          <w:rFonts w:ascii="Angsana New" w:eastAsia="Times New Roman" w:hAnsi="Angsana New"/>
          <w:spacing w:val="-8"/>
          <w:sz w:val="32"/>
          <w:szCs w:val="32"/>
          <w:cs/>
        </w:rPr>
        <w:t xml:space="preserve">หลังวันที่ </w:t>
      </w:r>
      <w:r w:rsidRPr="002408B0">
        <w:rPr>
          <w:rFonts w:ascii="Angsana New" w:eastAsia="Times New Roman" w:hAnsi="Angsana New"/>
          <w:spacing w:val="-8"/>
          <w:sz w:val="32"/>
          <w:szCs w:val="32"/>
        </w:rPr>
        <w:t>1</w:t>
      </w:r>
      <w:r w:rsidR="00CA390F" w:rsidRPr="00FB0D60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/>
          <w:spacing w:val="-8"/>
          <w:sz w:val="32"/>
          <w:szCs w:val="32"/>
          <w:cs/>
        </w:rPr>
        <w:t xml:space="preserve">มกราคม </w:t>
      </w:r>
      <w:r w:rsidRPr="002408B0">
        <w:rPr>
          <w:rFonts w:ascii="Angsana New" w:eastAsia="Times New Roman" w:hAnsi="Angsana New"/>
          <w:spacing w:val="-8"/>
          <w:sz w:val="32"/>
          <w:szCs w:val="32"/>
        </w:rPr>
        <w:t>2562</w:t>
      </w:r>
      <w:r w:rsidR="00CA390F" w:rsidRPr="00FB0D60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/>
          <w:spacing w:val="-8"/>
          <w:sz w:val="32"/>
          <w:szCs w:val="32"/>
          <w:cs/>
        </w:rPr>
        <w:t>เป็นต้นไป และตามข้อบังคับของตลาดหลักทรัพย์แห่งประเทศไทย ลงวันที่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ตุลาคม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7E06C4" w:rsidRPr="00FB0D6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     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2560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”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และตามประกาศกรมพัฒนาธุรกิจการค้า เรื่อง “กำหนดรายการย่อที่ต้องมีในงบการเงิน (ฉบับที่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) พ.ศ.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2559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” ลงวันที่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11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ตุลาคม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2559</w:t>
      </w:r>
    </w:p>
    <w:p w14:paraId="5E199FB3" w14:textId="77777777" w:rsidR="0066072B" w:rsidRPr="00FB0D60" w:rsidRDefault="0066072B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  <w:r w:rsidRPr="00FB0D60">
        <w:rPr>
          <w:rFonts w:ascii="Angsana New" w:eastAsia="Times New Roman" w:hAnsi="Angsana New"/>
          <w:spacing w:val="-4"/>
          <w:sz w:val="32"/>
          <w:szCs w:val="32"/>
        </w:rPr>
        <w:br w:type="page"/>
      </w:r>
    </w:p>
    <w:p w14:paraId="74C45B6C" w14:textId="43499306" w:rsidR="00C85BE8" w:rsidRPr="00FB0D60" w:rsidRDefault="002408B0" w:rsidP="0066072B">
      <w:pPr>
        <w:spacing w:after="240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eastAsia="Times New Roman" w:hAnsi="Angsana New"/>
          <w:spacing w:val="-4"/>
          <w:sz w:val="32"/>
          <w:szCs w:val="32"/>
        </w:rPr>
        <w:lastRenderedPageBreak/>
        <w:t>2</w:t>
      </w:r>
      <w:r w:rsidR="00A535B4" w:rsidRPr="00FB0D60">
        <w:rPr>
          <w:rFonts w:ascii="Angsana New" w:eastAsia="Times New Roman" w:hAnsi="Angsana New"/>
          <w:spacing w:val="-4"/>
          <w:sz w:val="32"/>
          <w:szCs w:val="32"/>
        </w:rPr>
        <w:t>.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A535B4" w:rsidRPr="00FB0D60">
        <w:rPr>
          <w:rFonts w:ascii="Angsana New" w:eastAsia="Times New Roman" w:hAnsi="Angsana New"/>
          <w:spacing w:val="-4"/>
          <w:sz w:val="32"/>
          <w:szCs w:val="32"/>
        </w:rPr>
        <w:tab/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               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งบการเงิน ยกเว้นตามที่ได้เปิดเผยในนโยบายการบัญชีที่สำคัญ (ดูหมายเหตุข้อ </w:t>
      </w:r>
      <w:r w:rsidRPr="002408B0">
        <w:rPr>
          <w:rFonts w:ascii="Angsana New" w:eastAsia="Times New Roman" w:hAnsi="Angsana New"/>
          <w:spacing w:val="-4"/>
          <w:sz w:val="32"/>
          <w:szCs w:val="32"/>
        </w:rPr>
        <w:t>3</w:t>
      </w:r>
      <w:r w:rsidR="00CA390F" w:rsidRPr="00FB0D60">
        <w:rPr>
          <w:rFonts w:ascii="Angsana New" w:eastAsia="Times New Roman" w:hAnsi="Angsana New"/>
          <w:spacing w:val="-4"/>
          <w:sz w:val="32"/>
          <w:szCs w:val="32"/>
        </w:rPr>
        <w:t>)</w:t>
      </w:r>
    </w:p>
    <w:p w14:paraId="2BF44688" w14:textId="2AE5699A" w:rsidR="00C948A0" w:rsidRPr="00FB0D60" w:rsidRDefault="002408B0" w:rsidP="00FA4D7A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/>
          <w:spacing w:val="-6"/>
          <w:sz w:val="32"/>
          <w:szCs w:val="32"/>
        </w:rPr>
        <w:t>2</w:t>
      </w:r>
      <w:r w:rsidR="000A51BB" w:rsidRPr="00FB0D60">
        <w:rPr>
          <w:rFonts w:ascii="Angsana New" w:hAnsi="Angsana New"/>
          <w:spacing w:val="-6"/>
          <w:sz w:val="32"/>
          <w:szCs w:val="32"/>
        </w:rPr>
        <w:t>.</w:t>
      </w:r>
      <w:r w:rsidRPr="002408B0">
        <w:rPr>
          <w:rFonts w:ascii="Angsana New" w:hAnsi="Angsana New"/>
          <w:spacing w:val="-6"/>
          <w:sz w:val="32"/>
          <w:szCs w:val="32"/>
        </w:rPr>
        <w:t>4</w:t>
      </w:r>
      <w:r w:rsidR="000A51BB" w:rsidRPr="00FB0D60">
        <w:rPr>
          <w:rFonts w:ascii="Angsana New" w:hAnsi="Angsana New"/>
          <w:spacing w:val="-6"/>
          <w:sz w:val="32"/>
          <w:szCs w:val="32"/>
        </w:rPr>
        <w:tab/>
      </w:r>
      <w:r w:rsidR="00CA390F" w:rsidRPr="00FB0D60">
        <w:rPr>
          <w:rFonts w:ascii="Angsana New" w:hAnsi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="0039025C">
        <w:rPr>
          <w:rFonts w:ascii="Angsana New" w:hAnsi="Angsana New"/>
          <w:sz w:val="32"/>
          <w:szCs w:val="32"/>
          <w:cs/>
        </w:rPr>
        <w:t>สำหรับปีสิ้นสุด</w:t>
      </w:r>
      <w:r w:rsidR="00CA390F" w:rsidRPr="00FB0D60">
        <w:rPr>
          <w:rFonts w:ascii="Angsana New" w:hAnsi="Angsana New" w:hint="cs"/>
          <w:sz w:val="32"/>
          <w:szCs w:val="32"/>
          <w:cs/>
        </w:rPr>
        <w:t>วันที่</w:t>
      </w:r>
      <w:r w:rsidR="00CA390F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31</w:t>
      </w:r>
      <w:r w:rsidR="00CA390F" w:rsidRPr="00FB0D60">
        <w:rPr>
          <w:rFonts w:ascii="Angsana New" w:hAnsi="Angsana New"/>
          <w:sz w:val="32"/>
          <w:szCs w:val="32"/>
          <w:cs/>
        </w:rPr>
        <w:t xml:space="preserve"> </w:t>
      </w:r>
      <w:r w:rsidR="00CA390F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CA390F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2561</w:t>
      </w:r>
      <w:r w:rsidR="003F1EEC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3F1EEC" w:rsidRPr="00FB0D60">
        <w:rPr>
          <w:rFonts w:ascii="Angsana New" w:hAnsi="Angsana New"/>
          <w:sz w:val="32"/>
          <w:szCs w:val="32"/>
        </w:rPr>
        <w:t>(</w:t>
      </w:r>
      <w:r w:rsidR="003F1EEC" w:rsidRPr="00FB0D60">
        <w:rPr>
          <w:rFonts w:ascii="Angsana New" w:hAnsi="Angsana New" w:hint="cs"/>
          <w:sz w:val="32"/>
          <w:szCs w:val="32"/>
          <w:cs/>
        </w:rPr>
        <w:t>ก่อนปรับปรุง</w:t>
      </w:r>
      <w:r w:rsidR="0039025C">
        <w:rPr>
          <w:rFonts w:ascii="Angsana New" w:hAnsi="Angsana New" w:hint="cs"/>
          <w:sz w:val="32"/>
          <w:szCs w:val="32"/>
          <w:cs/>
        </w:rPr>
        <w:t>ใหม่</w:t>
      </w:r>
      <w:r w:rsidR="003F1EEC" w:rsidRPr="00FB0D60">
        <w:rPr>
          <w:rFonts w:ascii="Angsana New" w:hAnsi="Angsana New"/>
          <w:sz w:val="32"/>
          <w:szCs w:val="32"/>
        </w:rPr>
        <w:t>)</w:t>
      </w:r>
      <w:r w:rsidR="00CA390F" w:rsidRPr="00FB0D60">
        <w:rPr>
          <w:rFonts w:ascii="Angsana New" w:hAnsi="Angsana New"/>
          <w:sz w:val="32"/>
          <w:szCs w:val="32"/>
          <w:cs/>
        </w:rPr>
        <w:t xml:space="preserve"> </w:t>
      </w:r>
      <w:r w:rsidR="00CA390F" w:rsidRPr="00FB0D60">
        <w:rPr>
          <w:rFonts w:ascii="Angsana New" w:hAnsi="Angsana New" w:hint="cs"/>
          <w:sz w:val="32"/>
          <w:szCs w:val="32"/>
          <w:cs/>
        </w:rPr>
        <w:t>ซึ่งนำมาแสดงเปรียบเทียบได้ตรวจสอบแล้ว</w:t>
      </w:r>
      <w:r w:rsidR="003F1EEC" w:rsidRPr="00FB0D60">
        <w:rPr>
          <w:rFonts w:ascii="Angsana New" w:hAnsi="Angsana New" w:hint="cs"/>
          <w:sz w:val="32"/>
          <w:szCs w:val="32"/>
          <w:cs/>
        </w:rPr>
        <w:t>โดยผู้สอบบัญชีอื่น</w:t>
      </w:r>
    </w:p>
    <w:p w14:paraId="55429277" w14:textId="32EFA44E" w:rsidR="0020154E" w:rsidRPr="00FB0D60" w:rsidRDefault="002408B0" w:rsidP="00FA4D7A">
      <w:pPr>
        <w:spacing w:after="240"/>
        <w:ind w:left="1267" w:hanging="720"/>
        <w:jc w:val="thaiDistribute"/>
        <w:rPr>
          <w:rFonts w:ascii="Angsana New" w:hAnsi="Angsana New"/>
          <w:spacing w:val="-8"/>
          <w:sz w:val="32"/>
          <w:szCs w:val="32"/>
        </w:rPr>
      </w:pPr>
      <w:r w:rsidRPr="002408B0">
        <w:rPr>
          <w:rFonts w:ascii="Angsana New" w:hAnsi="Angsana New"/>
          <w:spacing w:val="-6"/>
          <w:sz w:val="32"/>
          <w:szCs w:val="32"/>
        </w:rPr>
        <w:t>2</w:t>
      </w:r>
      <w:r w:rsidR="00F933BD" w:rsidRPr="00FB0D60">
        <w:rPr>
          <w:rFonts w:ascii="Angsana New" w:hAnsi="Angsana New"/>
          <w:spacing w:val="-6"/>
          <w:sz w:val="32"/>
          <w:szCs w:val="32"/>
        </w:rPr>
        <w:t>.</w:t>
      </w:r>
      <w:r w:rsidRPr="002408B0">
        <w:rPr>
          <w:rFonts w:ascii="Angsana New" w:hAnsi="Angsana New"/>
          <w:spacing w:val="-6"/>
          <w:sz w:val="32"/>
          <w:szCs w:val="32"/>
        </w:rPr>
        <w:t>5</w:t>
      </w:r>
      <w:r w:rsidR="00F933BD" w:rsidRPr="00FB0D60">
        <w:rPr>
          <w:rFonts w:ascii="Angsana New" w:hAnsi="Angsana New"/>
          <w:spacing w:val="-6"/>
          <w:sz w:val="32"/>
          <w:szCs w:val="32"/>
        </w:rPr>
        <w:tab/>
      </w:r>
      <w:r w:rsidR="0020154E" w:rsidRPr="00FB0D60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5F9CEDF" w14:textId="7227081F" w:rsidR="00CA390F" w:rsidRPr="00FB0D60" w:rsidRDefault="00CA390F" w:rsidP="00FA4D7A">
      <w:pPr>
        <w:spacing w:after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ในระหว่างปี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ซึ่งมีผลบังคับใช้สำหรับรอบระยะเวลาบัญชีที่เริ่มในหรือหลังวันที่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มกราคม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มาถือปฏิบัติ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โดยส่วนใหญ่เป็นการปรับปรุงถ้อยคำและคำศัพท์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การตีความและการให้แนวปฏิบัติทางการบัญชีกับผู้ใช้มาตรฐาน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และบริษัท</w:t>
      </w:r>
    </w:p>
    <w:p w14:paraId="0B823395" w14:textId="20AB7911" w:rsidR="00CA390F" w:rsidRPr="00FB0D60" w:rsidRDefault="00CA390F" w:rsidP="00543242">
      <w:pPr>
        <w:spacing w:after="240"/>
        <w:ind w:left="1267"/>
        <w:jc w:val="thaiDistribute"/>
        <w:rPr>
          <w:rFonts w:ascii="Angsana New" w:hAnsi="Angsana New"/>
          <w:sz w:val="32"/>
          <w:szCs w:val="32"/>
          <w:u w:val="single"/>
        </w:rPr>
      </w:pPr>
      <w:r w:rsidRPr="00FB0D60">
        <w:rPr>
          <w:rFonts w:ascii="Angsana New" w:hAnsi="Angsana New" w:hint="cs"/>
          <w:sz w:val="32"/>
          <w:szCs w:val="32"/>
          <w:u w:val="single"/>
          <w:cs/>
        </w:rPr>
        <w:t>มาตรฐานการบัญชี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u w:val="single"/>
        </w:rPr>
        <w:t>28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(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ปรับปรุง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u w:val="single"/>
        </w:rPr>
        <w:t>2561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เรื่อง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เงินลงทุนในบริษัทร่วมและการร่วมค้า</w:t>
      </w:r>
    </w:p>
    <w:p w14:paraId="1D018444" w14:textId="1D00B9C1" w:rsidR="00CA390F" w:rsidRPr="00FB0D60" w:rsidRDefault="00CA390F" w:rsidP="00543242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มาตรฐานการบัญชีที่ปรับปรุงใหม่นี้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อธิบายให้ชัดเจนเกี่ยวกับการเลือกวิธีการวัดมูลค่า</w:t>
      </w:r>
      <w:r w:rsidR="006B0422" w:rsidRPr="00FB0D60">
        <w:rPr>
          <w:rFonts w:ascii="Angsana New" w:hAnsi="Angsana New"/>
          <w:sz w:val="32"/>
          <w:szCs w:val="32"/>
        </w:rPr>
        <w:t xml:space="preserve">     </w:t>
      </w:r>
      <w:r w:rsidRPr="00FB0D60">
        <w:rPr>
          <w:rFonts w:ascii="Angsana New" w:hAnsi="Angsana New" w:hint="cs"/>
          <w:sz w:val="32"/>
          <w:szCs w:val="32"/>
          <w:cs/>
        </w:rPr>
        <w:t>เงินลงทุนในบริษัทร่วมหรือการร่วมค้าด้วยวิธีมูลค่ายุติธรรมผ่านกำไรหรือขาดทุน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 w:hint="cs"/>
          <w:sz w:val="32"/>
          <w:szCs w:val="32"/>
          <w:cs/>
        </w:rPr>
        <w:t>ซึ่งถือโดยกิจการหรือถือโดยทางอ้อมผ่านกิจการซึ่งเป็นกิจการร่วมลงทุน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กองทุนรวม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สต์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หรือกิจการที่มีลักษณะคล้ายคลึงกัน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รวมถึงกองทุนประกันภัยแบบควบการลงทุน</w:t>
      </w:r>
      <w:r w:rsidRPr="00FB0D60">
        <w:rPr>
          <w:rFonts w:ascii="Angsana New" w:hAnsi="Angsana New"/>
          <w:sz w:val="32"/>
          <w:szCs w:val="32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cs/>
        </w:rPr>
        <w:t>โดยกิจการต้องเลือกวิธีการนี้สำหรับแต่ละบริษัทร่วมหรือการร่วมค้า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ณ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วันที่รับรู้รายการครั้งแรกของบริษัทร่วมและการร่วมค้า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มาตรฐานการบัญชีฉบับนี้กำหนดให้ใช้วิธีปรับย้อนหลังสำหรับการเปลี่ยนแปลงดังกล่าว</w:t>
      </w:r>
    </w:p>
    <w:p w14:paraId="5E3BF3D3" w14:textId="77777777" w:rsidR="00CA390F" w:rsidRPr="00FB0D60" w:rsidRDefault="00CA390F" w:rsidP="00CA390F">
      <w:pPr>
        <w:spacing w:after="16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นอกจากนี้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มาตรฐานการบัญชีที่ปรับปรุงใหม่นี้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ได้อธิบายให้ชัดเจนถึงการพิจารณาเกี่ยวกับการด้อยค่าของเงินลงทุนในบริษัทร่วมและการร่วมค้า</w:t>
      </w:r>
    </w:p>
    <w:p w14:paraId="35FB9FE7" w14:textId="77777777" w:rsidR="00CB6923" w:rsidRPr="00FB0D60" w:rsidRDefault="00CB6923" w:rsidP="0054324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3D05DEA9" w14:textId="6721E0C7" w:rsidR="00CA390F" w:rsidRPr="00FB0D60" w:rsidRDefault="00CA390F" w:rsidP="00543242">
      <w:pPr>
        <w:spacing w:after="240"/>
        <w:ind w:left="1267"/>
        <w:jc w:val="thaiDistribute"/>
        <w:rPr>
          <w:rFonts w:ascii="Angsana New" w:hAnsi="Angsana New"/>
          <w:sz w:val="32"/>
          <w:szCs w:val="32"/>
          <w:u w:val="single"/>
        </w:rPr>
      </w:pPr>
      <w:r w:rsidRPr="00FB0D60">
        <w:rPr>
          <w:rFonts w:ascii="Angsana New" w:hAnsi="Angsana New" w:hint="cs"/>
          <w:sz w:val="32"/>
          <w:szCs w:val="32"/>
          <w:u w:val="single"/>
          <w:cs/>
        </w:rPr>
        <w:lastRenderedPageBreak/>
        <w:t>มาตรฐานการบัญชี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u w:val="single"/>
        </w:rPr>
        <w:t>40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(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ปรับปรุง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u w:val="single"/>
        </w:rPr>
        <w:t>2561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เรื่อง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อสังหาริมทรัพย์เพื่อการลงทุน</w:t>
      </w:r>
    </w:p>
    <w:p w14:paraId="253BE0A6" w14:textId="77777777" w:rsidR="00CB54E2" w:rsidRPr="00FB0D60" w:rsidRDefault="00CA390F" w:rsidP="00CB6923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มาตรฐานการบัญชีที่ปรับปรุงใหม่นี้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อธิบายให้ชัดเจนเกี่ยวกับการโอนอสังหาริมทรัพย์เพื่อการลงทุนไปยังบัญชีอื่น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ๆ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หรือการโอนจากบัญชีอื่น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ๆ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มาเป็นอสังหาริมทรัพย์เพื่อการลงทุนเฉพาะเมื่อมีการเปลี่ยนแปลงการใช้งานของอสังหาริมทรัพย์นั้น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มาตรฐานการบัญชีฉบับนี้กำหนดให้ใช้วิธีเปลี่ยนทันทีเป็นต้นไปสำหรับการเปลี่ยนแปลงดังกล่าว</w:t>
      </w:r>
    </w:p>
    <w:p w14:paraId="1DC0BD6A" w14:textId="3A83C95A" w:rsidR="0095640B" w:rsidRPr="00FB0D60" w:rsidRDefault="0095640B" w:rsidP="00543242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u w:val="single"/>
          <w:cs/>
        </w:rPr>
        <w:t>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u w:val="single"/>
        </w:rPr>
        <w:t>15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เรื่อง</w:t>
      </w:r>
      <w:r w:rsidRPr="00FB0D60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u w:val="single"/>
          <w:cs/>
        </w:rPr>
        <w:t>รายได้จากสัญญาที่ทำกับลูกค้า</w:t>
      </w:r>
    </w:p>
    <w:p w14:paraId="062F5012" w14:textId="5C93D9EB" w:rsidR="00CB54E2" w:rsidRPr="00FB0D60" w:rsidRDefault="00CB54E2" w:rsidP="00C85BE8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หลักการสำคัญของมาตรฐานการรายงานทางการเงิน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มาตรฐานกำหนดหลักการสำคัญ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ขั้นตอนในการรับรู้รายได้ดังต่อไปนี้</w:t>
      </w:r>
    </w:p>
    <w:p w14:paraId="601F7DBB" w14:textId="77777777" w:rsidR="0095640B" w:rsidRPr="00FB0D60" w:rsidRDefault="0095640B" w:rsidP="00C85BE8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ขั้นตอนแรก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ระบุสัญญาที่ทำกับลูกค้า</w:t>
      </w:r>
    </w:p>
    <w:p w14:paraId="33275BCE" w14:textId="77777777" w:rsidR="0095640B" w:rsidRPr="00FB0D60" w:rsidRDefault="0095640B" w:rsidP="00C85BE8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ขั้นที่สอง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ระบุภาระที่ต้องปฏิบัติในสัญญา</w:t>
      </w:r>
    </w:p>
    <w:p w14:paraId="07F9C4C2" w14:textId="77777777" w:rsidR="0095640B" w:rsidRPr="00FB0D60" w:rsidRDefault="0095640B" w:rsidP="00C85BE8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ขั้นที่สาม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กำหนดราคาของรายการ</w:t>
      </w:r>
    </w:p>
    <w:p w14:paraId="13FDEE91" w14:textId="77777777" w:rsidR="0095640B" w:rsidRPr="00FB0D60" w:rsidRDefault="0095640B" w:rsidP="00C85BE8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ขั้นที่สี่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ปันส่วนราคาของรายการให้กับภาระที่ต้องปฏิบัติที่รวมอยู่ในสัญญา</w:t>
      </w:r>
    </w:p>
    <w:p w14:paraId="0FB5EAF9" w14:textId="77777777" w:rsidR="0095640B" w:rsidRPr="00FB0D60" w:rsidRDefault="0095640B" w:rsidP="00E815AA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ขั้นที่ห้า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รับรู้รายได้เมื่อ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 w:hint="cs"/>
          <w:sz w:val="32"/>
          <w:szCs w:val="32"/>
          <w:cs/>
        </w:rPr>
        <w:t>หรือขณะที่</w:t>
      </w:r>
      <w:r w:rsidRPr="00FB0D60">
        <w:rPr>
          <w:rFonts w:ascii="Angsana New" w:hAnsi="Angsana New"/>
          <w:sz w:val="32"/>
          <w:szCs w:val="32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cs/>
        </w:rPr>
        <w:t>กิจการปฏิบัติตามภาระที่ต้องปฏิบัติเสร็จสิ้น</w:t>
      </w:r>
    </w:p>
    <w:p w14:paraId="51041212" w14:textId="5F8612D1" w:rsidR="00CB54E2" w:rsidRPr="00FB0D60" w:rsidRDefault="00CB54E2" w:rsidP="00CB54E2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ภายใต้มาตรฐานการรายงานทางการเงิน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รายได้จากสัญญาที่ทำกับลูกค้า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กิจการต้องรับรู้รายได้เมื่อกิจการปฏิบัติตามภาระที่ต้องปฏิบัติเสร็จสิ้น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เช่น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มื่ออำนาจควบคุมของสินค้าหรือบริการที่จะต้องปฏิบัติตามภาระที่ต้องปฏิบัตินั้นมีการส่งมอบสินค้าหรือบริการให้กับลูกค้าเสร็จสิ้นแล้ว</w:t>
      </w:r>
    </w:p>
    <w:p w14:paraId="24361E8C" w14:textId="0FFA0C86" w:rsidR="0095640B" w:rsidRPr="00FB0D60" w:rsidRDefault="00CB54E2" w:rsidP="00CB54E2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มาตรฐานการรายงานทางการเงินฉบับนี้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นำมาแทนมาตรฐานและการตีความมาตรฐานที่เกี่ยวข้องกับเรื่องรายได้เมื่อมีผลบังคับใช้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ได้แก่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สัญญาก่อสร้าง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มาตรฐานการบัญชี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การตีความมาตรฐานการบัญชี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</w:t>
      </w:r>
      <w:r w:rsidRPr="00FB0D60">
        <w:rPr>
          <w:rFonts w:ascii="Angsana New" w:hAnsi="Angsana New"/>
          <w:sz w:val="32"/>
          <w:szCs w:val="32"/>
          <w:cs/>
        </w:rPr>
        <w:t xml:space="preserve"> - </w:t>
      </w:r>
      <w:r w:rsidRPr="00FB0D60">
        <w:rPr>
          <w:rFonts w:ascii="Angsana New" w:hAnsi="Angsana New" w:hint="cs"/>
          <w:sz w:val="32"/>
          <w:szCs w:val="32"/>
          <w:cs/>
        </w:rPr>
        <w:t>รายการแลกเปลี่ยนเกี่ยวกับบริการโฆษณา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โปรแกรมสิทธิพิเศษแก่ลูกค้า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การตีความมาตรฐานการรายงานทางการเงิน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สัญญาสำหรับการก่อสร้างอสังหาริมทรัพย์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เรื่อง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การโอนสินทรัพย์จากลูกค้า</w:t>
      </w:r>
    </w:p>
    <w:p w14:paraId="3E2BD21E" w14:textId="11954340" w:rsidR="00E815AA" w:rsidRPr="00FB0D60" w:rsidRDefault="0095640B" w:rsidP="00543242">
      <w:pPr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นโยบายการบัญชีเกี่ยวกับรายได้ของกลุ่มบริษัทได้ถูกเปิดเผยรายละเอียดไว้ในหมายเหตุประกอบงบการเงินข้อ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ารนำมาตรฐานมาถือปฏิบัติไม่ได้มีผลกระทบอย่างมีสาระสำคัญต่อฐานะการเงินและผลการดำเนินงานของกลุ่มบริษัท</w:t>
      </w:r>
      <w:r w:rsidR="00E815AA" w:rsidRPr="00FB0D60">
        <w:rPr>
          <w:rFonts w:ascii="Angsana New" w:hAnsi="Angsana New"/>
          <w:spacing w:val="-4"/>
          <w:sz w:val="32"/>
          <w:szCs w:val="32"/>
        </w:rPr>
        <w:br w:type="page"/>
      </w:r>
    </w:p>
    <w:p w14:paraId="32289999" w14:textId="6BEADC52" w:rsidR="00CB54E2" w:rsidRPr="00FB0D60" w:rsidRDefault="002408B0" w:rsidP="007E06C4">
      <w:pPr>
        <w:spacing w:after="240"/>
        <w:ind w:left="1138" w:hanging="540"/>
        <w:jc w:val="thaiDistribute"/>
        <w:rPr>
          <w:rFonts w:hint="eastAsia"/>
          <w:sz w:val="32"/>
          <w:szCs w:val="32"/>
        </w:rPr>
      </w:pPr>
      <w:r w:rsidRPr="002408B0"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D76D92" w:rsidRPr="00FB0D60">
        <w:rPr>
          <w:rFonts w:ascii="Angsana New" w:hAnsi="Angsana New"/>
          <w:spacing w:val="-4"/>
          <w:sz w:val="32"/>
          <w:szCs w:val="32"/>
        </w:rPr>
        <w:t>.</w:t>
      </w:r>
      <w:r w:rsidRPr="002408B0">
        <w:rPr>
          <w:rFonts w:ascii="Angsana New" w:hAnsi="Angsana New"/>
          <w:spacing w:val="-4"/>
          <w:sz w:val="32"/>
          <w:szCs w:val="32"/>
        </w:rPr>
        <w:t>6</w:t>
      </w:r>
      <w:r w:rsidR="0020154E" w:rsidRPr="00FB0D60">
        <w:rPr>
          <w:rFonts w:ascii="Angsana New" w:hAnsi="Angsana New"/>
          <w:spacing w:val="-4"/>
          <w:sz w:val="32"/>
          <w:szCs w:val="32"/>
        </w:rPr>
        <w:tab/>
      </w:r>
      <w:r w:rsidR="00CB54E2" w:rsidRPr="00FB0D60">
        <w:rPr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CB54E2" w:rsidRPr="00FB0D60">
        <w:rPr>
          <w:sz w:val="32"/>
          <w:szCs w:val="32"/>
          <w:cs/>
        </w:rPr>
        <w:t>นุเ</w:t>
      </w:r>
      <w:proofErr w:type="spellEnd"/>
      <w:r w:rsidR="00CB54E2" w:rsidRPr="00FB0D60">
        <w:rPr>
          <w:sz w:val="32"/>
          <w:szCs w:val="32"/>
          <w:cs/>
        </w:rPr>
        <w:t>บกษาแล้ว แต่ยังไม่มีผลบังคับใช้</w:t>
      </w:r>
    </w:p>
    <w:p w14:paraId="5A994E1C" w14:textId="77A68778" w:rsidR="00CB54E2" w:rsidRPr="00FB0D60" w:rsidRDefault="00CB54E2" w:rsidP="007E06C4">
      <w:pPr>
        <w:tabs>
          <w:tab w:val="left" w:pos="1260"/>
        </w:tabs>
        <w:spacing w:after="240"/>
        <w:ind w:left="1138"/>
        <w:jc w:val="thaiDistribute"/>
        <w:rPr>
          <w:rFonts w:hint="eastAsia"/>
          <w:color w:val="000000"/>
          <w:sz w:val="32"/>
          <w:szCs w:val="32"/>
        </w:rPr>
      </w:pPr>
      <w:r w:rsidRPr="00FB0D60">
        <w:rPr>
          <w:color w:val="000000"/>
          <w:sz w:val="32"/>
          <w:szCs w:val="32"/>
          <w:cs/>
        </w:rPr>
        <w:t>สภาวิชาชีพบัญชีได้ออกประกาศเกี่ยวกับ</w:t>
      </w:r>
      <w:r w:rsidRPr="00FB0D60">
        <w:rPr>
          <w:rFonts w:hint="cs"/>
          <w:color w:val="000000"/>
          <w:sz w:val="32"/>
          <w:szCs w:val="32"/>
          <w:cs/>
        </w:rPr>
        <w:t xml:space="preserve">มาตรฐานการบัญชี </w:t>
      </w:r>
      <w:r w:rsidRPr="00FB0D60">
        <w:rPr>
          <w:color w:val="000000"/>
          <w:sz w:val="32"/>
          <w:szCs w:val="32"/>
          <w:cs/>
        </w:rPr>
        <w:t>มาตรฐานการรายงานทางการเงิน</w:t>
      </w:r>
      <w:r w:rsidRPr="00FB0D60">
        <w:rPr>
          <w:rFonts w:hint="cs"/>
          <w:color w:val="000000"/>
          <w:sz w:val="32"/>
          <w:szCs w:val="32"/>
          <w:cs/>
        </w:rPr>
        <w:t xml:space="preserve"> การตีความมาตรฐานการบัญชี </w:t>
      </w:r>
      <w:r w:rsidRPr="00FB0D60">
        <w:rPr>
          <w:color w:val="000000"/>
          <w:sz w:val="32"/>
          <w:szCs w:val="32"/>
          <w:cs/>
        </w:rPr>
        <w:t>และการตีความมาตรฐานการรายงานทางการเงิน</w:t>
      </w:r>
      <w:r w:rsidRPr="00FB0D60">
        <w:rPr>
          <w:rFonts w:hint="cs"/>
          <w:color w:val="000000"/>
          <w:sz w:val="32"/>
          <w:szCs w:val="32"/>
          <w:cs/>
        </w:rPr>
        <w:t xml:space="preserve"> ซึ่งประกาศ</w:t>
      </w:r>
      <w:r w:rsidRPr="00FB0D60">
        <w:rPr>
          <w:sz w:val="32"/>
          <w:szCs w:val="32"/>
          <w:cs/>
        </w:rPr>
        <w:t>ในราชกิจจา</w:t>
      </w:r>
      <w:proofErr w:type="spellStart"/>
      <w:r w:rsidRPr="00FB0D60">
        <w:rPr>
          <w:sz w:val="32"/>
          <w:szCs w:val="32"/>
          <w:cs/>
        </w:rPr>
        <w:t>นุเ</w:t>
      </w:r>
      <w:proofErr w:type="spellEnd"/>
      <w:r w:rsidRPr="00FB0D60">
        <w:rPr>
          <w:sz w:val="32"/>
          <w:szCs w:val="32"/>
          <w:cs/>
        </w:rPr>
        <w:t>บกษาแล้ว</w:t>
      </w:r>
      <w:r w:rsidRPr="00FB0D60">
        <w:rPr>
          <w:rFonts w:hint="cs"/>
          <w:sz w:val="32"/>
          <w:szCs w:val="32"/>
          <w:cs/>
        </w:rPr>
        <w:t xml:space="preserve"> และ</w:t>
      </w:r>
      <w:r w:rsidRPr="00FB0D60">
        <w:rPr>
          <w:rFonts w:hint="cs"/>
          <w:color w:val="000000"/>
          <w:sz w:val="32"/>
          <w:szCs w:val="32"/>
          <w:cs/>
        </w:rPr>
        <w:t>จะมี</w:t>
      </w:r>
      <w:r w:rsidRPr="00FB0D60">
        <w:rPr>
          <w:color w:val="000000"/>
          <w:sz w:val="32"/>
          <w:szCs w:val="32"/>
          <w:cs/>
        </w:rPr>
        <w:t>ผลบังคับใช้สำหรับงบการเงินที่มีรอบระยะเวลาบัญชีที่เริ่มในหรือ</w:t>
      </w:r>
      <w:r w:rsidRPr="00FB0D60">
        <w:rPr>
          <w:sz w:val="32"/>
          <w:szCs w:val="32"/>
          <w:cs/>
        </w:rPr>
        <w:t xml:space="preserve">หลังวันที่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มกราคม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2563</w:t>
      </w:r>
      <w:r w:rsidRPr="00FB0D60">
        <w:rPr>
          <w:sz w:val="32"/>
          <w:szCs w:val="32"/>
          <w:cs/>
        </w:rPr>
        <w:t xml:space="preserve"> เป็นต้นไป</w:t>
      </w:r>
      <w:r w:rsidRPr="00FB0D60">
        <w:rPr>
          <w:rFonts w:hint="cs"/>
          <w:sz w:val="32"/>
          <w:szCs w:val="32"/>
          <w:cs/>
        </w:rPr>
        <w:t xml:space="preserve"> </w:t>
      </w:r>
      <w:r w:rsidRPr="00FB0D60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</w:t>
      </w:r>
      <w:r w:rsidRPr="00FB0D60">
        <w:rPr>
          <w:color w:val="000000"/>
          <w:sz w:val="32"/>
          <w:szCs w:val="32"/>
          <w:cs/>
        </w:rPr>
        <w:t>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14:paraId="4656659B" w14:textId="4872C904" w:rsidR="00CB54E2" w:rsidRPr="00FB0D60" w:rsidRDefault="00CB54E2" w:rsidP="007E06C4">
      <w:pPr>
        <w:tabs>
          <w:tab w:val="left" w:pos="1260"/>
        </w:tabs>
        <w:spacing w:after="240"/>
        <w:ind w:left="1138"/>
        <w:jc w:val="thaiDistribute"/>
        <w:rPr>
          <w:rFonts w:hint="eastAsia"/>
          <w:color w:val="000000"/>
          <w:sz w:val="32"/>
          <w:szCs w:val="32"/>
        </w:rPr>
      </w:pPr>
      <w:r w:rsidRPr="00FB0D60">
        <w:rPr>
          <w:color w:val="000000"/>
          <w:sz w:val="32"/>
          <w:szCs w:val="32"/>
          <w:cs/>
        </w:rPr>
        <w:t>ผู้บริหารของกลุ่มบริษัท</w:t>
      </w:r>
      <w:r w:rsidRPr="00FB0D60">
        <w:rPr>
          <w:rFonts w:hint="cs"/>
          <w:color w:val="000000"/>
          <w:sz w:val="32"/>
          <w:szCs w:val="32"/>
          <w:cs/>
        </w:rPr>
        <w:t xml:space="preserve"> </w:t>
      </w:r>
      <w:r w:rsidRPr="00FB0D60">
        <w:rPr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="00450D0D" w:rsidRPr="00FB0D60">
        <w:rPr>
          <w:color w:val="000000"/>
          <w:sz w:val="32"/>
          <w:szCs w:val="32"/>
        </w:rPr>
        <w:t xml:space="preserve">  </w:t>
      </w:r>
      <w:r w:rsidRPr="00FB0D60">
        <w:rPr>
          <w:color w:val="000000"/>
          <w:sz w:val="32"/>
          <w:szCs w:val="32"/>
          <w:cs/>
        </w:rPr>
        <w:t>งบการเงิน</w:t>
      </w:r>
      <w:r w:rsidRPr="00FB0D60">
        <w:rPr>
          <w:rFonts w:hint="cs"/>
          <w:color w:val="000000"/>
          <w:sz w:val="32"/>
          <w:szCs w:val="32"/>
          <w:cs/>
        </w:rPr>
        <w:t>ของบริษัท</w:t>
      </w:r>
      <w:r w:rsidRPr="00FB0D60">
        <w:rPr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FB0D60">
        <w:rPr>
          <w:rFonts w:hint="cs"/>
          <w:color w:val="000000"/>
          <w:sz w:val="32"/>
          <w:szCs w:val="32"/>
          <w:cs/>
        </w:rPr>
        <w:t xml:space="preserve"> โดย</w:t>
      </w:r>
      <w:r w:rsidRPr="00FB0D60">
        <w:rPr>
          <w:color w:val="000000"/>
          <w:sz w:val="32"/>
          <w:szCs w:val="32"/>
          <w:cs/>
        </w:rPr>
        <w:t>ผู้บริหารของกลุ่มบริษัท</w:t>
      </w:r>
      <w:r w:rsidRPr="00FB0D60">
        <w:rPr>
          <w:rFonts w:hint="cs"/>
          <w:color w:val="000000"/>
          <w:sz w:val="32"/>
          <w:szCs w:val="32"/>
          <w:cs/>
        </w:rPr>
        <w:t xml:space="preserve"> </w:t>
      </w:r>
      <w:r w:rsidRPr="00FB0D60">
        <w:rPr>
          <w:color w:val="000000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FB0D60">
        <w:rPr>
          <w:rFonts w:hint="cs"/>
          <w:sz w:val="32"/>
          <w:szCs w:val="32"/>
          <w:cs/>
        </w:rPr>
        <w:t>ของ</w:t>
      </w:r>
      <w:r w:rsidRPr="00FB0D60">
        <w:rPr>
          <w:color w:val="000000"/>
          <w:sz w:val="32"/>
          <w:szCs w:val="32"/>
          <w:cs/>
        </w:rPr>
        <w:t>กลุ่มบริษัท</w:t>
      </w:r>
      <w:r w:rsidRPr="00FB0D60">
        <w:rPr>
          <w:rFonts w:hint="cs"/>
          <w:color w:val="000000"/>
          <w:sz w:val="32"/>
          <w:szCs w:val="32"/>
          <w:cs/>
        </w:rPr>
        <w:t xml:space="preserve"> </w:t>
      </w:r>
      <w:r w:rsidRPr="00FB0D60">
        <w:rPr>
          <w:rFonts w:hint="cs"/>
          <w:sz w:val="32"/>
          <w:szCs w:val="32"/>
          <w:cs/>
        </w:rPr>
        <w:t>ในงวดที่จะเริ่มถือปฏิบัติ</w:t>
      </w:r>
      <w:r w:rsidRPr="00FB0D60">
        <w:rPr>
          <w:sz w:val="32"/>
          <w:szCs w:val="32"/>
        </w:rPr>
        <w:t xml:space="preserve"> </w:t>
      </w:r>
      <w:r w:rsidRPr="00FB0D60">
        <w:rPr>
          <w:color w:val="000000"/>
          <w:sz w:val="32"/>
          <w:szCs w:val="32"/>
          <w:cs/>
        </w:rPr>
        <w:t>ยกเว้น มาตรฐานการรายงานทางการเงิน</w:t>
      </w:r>
      <w:r w:rsidRPr="00FB0D60">
        <w:rPr>
          <w:color w:val="000000"/>
          <w:sz w:val="32"/>
          <w:szCs w:val="32"/>
        </w:rPr>
        <w:t xml:space="preserve"> </w:t>
      </w:r>
      <w:r w:rsidRPr="00FB0D60">
        <w:rPr>
          <w:color w:val="000000"/>
          <w:sz w:val="32"/>
          <w:szCs w:val="32"/>
          <w:cs/>
        </w:rPr>
        <w:t>ดังต่อไปนี้</w:t>
      </w:r>
    </w:p>
    <w:p w14:paraId="7B84D88D" w14:textId="4166B6E1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sz w:val="32"/>
          <w:szCs w:val="32"/>
          <w:u w:val="single"/>
          <w:cs/>
        </w:rPr>
        <w:t xml:space="preserve">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12</w:t>
      </w:r>
      <w:r w:rsidRPr="00FB0D60">
        <w:rPr>
          <w:sz w:val="32"/>
          <w:szCs w:val="32"/>
          <w:u w:val="single"/>
        </w:rPr>
        <w:t xml:space="preserve"> </w:t>
      </w:r>
      <w:r w:rsidRPr="00FB0D60">
        <w:rPr>
          <w:sz w:val="32"/>
          <w:szCs w:val="32"/>
          <w:u w:val="single"/>
          <w:cs/>
        </w:rPr>
        <w:t xml:space="preserve">เรื่อง </w:t>
      </w:r>
      <w:r w:rsidRPr="00FB0D60">
        <w:rPr>
          <w:rFonts w:hint="cs"/>
          <w:sz w:val="32"/>
          <w:szCs w:val="32"/>
          <w:u w:val="single"/>
          <w:cs/>
        </w:rPr>
        <w:t>ภาษีเงินได้</w:t>
      </w:r>
    </w:p>
    <w:p w14:paraId="327492FB" w14:textId="77777777" w:rsidR="00CB54E2" w:rsidRPr="00FB0D60" w:rsidRDefault="00CB54E2" w:rsidP="007E06C4">
      <w:pPr>
        <w:spacing w:after="240"/>
        <w:ind w:left="1138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FB0D60">
        <w:rPr>
          <w:sz w:val="32"/>
          <w:szCs w:val="32"/>
          <w:cs/>
        </w:rPr>
        <w:t>อธิบายให้ชัดเจน</w:t>
      </w:r>
      <w:r w:rsidRPr="00FB0D60">
        <w:rPr>
          <w:rFonts w:hint="cs"/>
          <w:sz w:val="32"/>
          <w:szCs w:val="32"/>
          <w:cs/>
        </w:rPr>
        <w:t>เกี่ยวกับการรับรู้ผลกระทบทางภาษีเงินได้ของเงินปันผลในกำไรหรือขาดทุน กำไรขาดทุนเบ็ดเสร็จอื่นหรือส่วนของผู้ถือหุ้นให้สอดคล้องกับการรับรู้รายการหรือเหตุการณ์ในอดีตที่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ก่อให้เกิด</w:t>
      </w:r>
      <w:r w:rsidRPr="00FB0D60">
        <w:rPr>
          <w:rFonts w:hint="cs"/>
          <w:sz w:val="32"/>
          <w:szCs w:val="32"/>
          <w:cs/>
        </w:rPr>
        <w:t>กำไรที่สามารถจัดสรรได้ สถานการณ์ดังกล่าวยังคงมีผลบังคับใช้ไม่ว่าจะมีการเปลี่ยนแปลงอัตราภาษีที่ใช้กับกำไรที่สามารถจัดสรรได้</w:t>
      </w:r>
      <w:r w:rsidRPr="00FB0D60">
        <w:rPr>
          <w:rFonts w:hAnsi="Times New Roman" w:hint="cs"/>
          <w:spacing w:val="-4"/>
          <w:sz w:val="32"/>
          <w:szCs w:val="32"/>
          <w:cs/>
        </w:rPr>
        <w:t>และกำไรที่ไม่สามารถจัดสรรได้</w:t>
      </w:r>
      <w:r w:rsidRPr="00FB0D60">
        <w:rPr>
          <w:rFonts w:hAnsi="Times New Roman"/>
          <w:spacing w:val="-4"/>
          <w:sz w:val="32"/>
          <w:szCs w:val="32"/>
        </w:rPr>
        <w:t xml:space="preserve"> </w:t>
      </w:r>
      <w:r w:rsidRPr="00FB0D60">
        <w:rPr>
          <w:rFonts w:hAnsi="Times New Roman" w:hint="cs"/>
          <w:spacing w:val="-4"/>
          <w:sz w:val="32"/>
          <w:szCs w:val="32"/>
          <w:cs/>
        </w:rPr>
        <w:t>ทั้งนี้</w:t>
      </w:r>
      <w:r w:rsidRPr="00FB0D60">
        <w:rPr>
          <w:rFonts w:hAnsi="Times New Roman"/>
          <w:spacing w:val="-4"/>
          <w:sz w:val="32"/>
          <w:szCs w:val="32"/>
        </w:rPr>
        <w:t xml:space="preserve"> </w:t>
      </w:r>
      <w:r w:rsidRPr="00FB0D60">
        <w:rPr>
          <w:rFonts w:hAnsi="Times New Roman" w:hint="cs"/>
          <w:spacing w:val="-4"/>
          <w:sz w:val="32"/>
          <w:szCs w:val="32"/>
          <w:cs/>
        </w:rPr>
        <w:t>กิจการต้องถือปฏิบัติตามการปรับปรุงดังกล่าวกับภาษีเงินได้</w:t>
      </w:r>
      <w:r w:rsidRPr="00FB0D60">
        <w:rPr>
          <w:rFonts w:hint="cs"/>
          <w:sz w:val="32"/>
          <w:szCs w:val="32"/>
          <w:cs/>
        </w:rPr>
        <w:t>ที่เป็นผลมาจากเงินปันผลที่รับรู้ในหรือหลังวันต้นงวดของงบการเงินงวดแรกที่นำมาเปรียบเทียบ และสามารถถือปฏิบัติก่อนวันที่มีผลบังคับใช้</w:t>
      </w:r>
    </w:p>
    <w:p w14:paraId="3D378778" w14:textId="77777777" w:rsidR="007E06C4" w:rsidRPr="00FB0D60" w:rsidRDefault="007E06C4">
      <w:pPr>
        <w:overflowPunct/>
        <w:autoSpaceDE/>
        <w:autoSpaceDN/>
        <w:adjustRightInd/>
        <w:textAlignment w:val="auto"/>
        <w:rPr>
          <w:rFonts w:hint="eastAsia"/>
          <w:sz w:val="32"/>
          <w:szCs w:val="32"/>
          <w:cs/>
        </w:rPr>
      </w:pPr>
      <w:r w:rsidRPr="00FB0D60">
        <w:rPr>
          <w:rFonts w:hint="eastAsia"/>
          <w:sz w:val="32"/>
          <w:szCs w:val="32"/>
          <w:cs/>
        </w:rPr>
        <w:br w:type="page"/>
      </w:r>
    </w:p>
    <w:p w14:paraId="1654C9BB" w14:textId="12C1EB8C" w:rsidR="00CB54E2" w:rsidRPr="00FB0D60" w:rsidRDefault="00CB54E2" w:rsidP="007E06C4">
      <w:pPr>
        <w:spacing w:after="240"/>
        <w:ind w:left="1138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sz w:val="32"/>
          <w:szCs w:val="32"/>
          <w:u w:val="single"/>
          <w:cs/>
        </w:rPr>
        <w:lastRenderedPageBreak/>
        <w:t xml:space="preserve">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19</w:t>
      </w:r>
      <w:r w:rsidRPr="00FB0D60">
        <w:rPr>
          <w:sz w:val="32"/>
          <w:szCs w:val="32"/>
          <w:u w:val="single"/>
        </w:rPr>
        <w:t xml:space="preserve"> </w:t>
      </w:r>
      <w:r w:rsidRPr="00FB0D60">
        <w:rPr>
          <w:sz w:val="32"/>
          <w:szCs w:val="32"/>
          <w:u w:val="single"/>
          <w:cs/>
        </w:rPr>
        <w:t xml:space="preserve">เรื่อง </w:t>
      </w:r>
      <w:r w:rsidRPr="00FB0D60">
        <w:rPr>
          <w:rFonts w:hint="cs"/>
          <w:sz w:val="32"/>
          <w:szCs w:val="32"/>
          <w:u w:val="single"/>
          <w:cs/>
        </w:rPr>
        <w:t>ผลประโยชน์พนักงาน</w:t>
      </w:r>
    </w:p>
    <w:p w14:paraId="4DCBDB2E" w14:textId="77777777" w:rsidR="00CB54E2" w:rsidRPr="00FB0D60" w:rsidRDefault="00CB54E2" w:rsidP="007E06C4">
      <w:pPr>
        <w:spacing w:after="240"/>
        <w:ind w:left="1138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FB0D60">
        <w:rPr>
          <w:sz w:val="32"/>
          <w:szCs w:val="32"/>
          <w:cs/>
        </w:rPr>
        <w:t>อธิบายให้ชัดเจน</w:t>
      </w:r>
      <w:r w:rsidRPr="00FB0D60">
        <w:rPr>
          <w:rFonts w:hint="cs"/>
          <w:sz w:val="32"/>
          <w:szCs w:val="32"/>
          <w:cs/>
        </w:rPr>
        <w:t xml:space="preserve">เกี่ยวกับต้นทุนบริการในอดีตหรือผลกำไรหรือขาดทุนจากการจ่ายชำระผลประโยชน์ คำนวณจากการวัดมูลค่าหนี้สิน 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>(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สินทรัพย์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)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ผลประโยชน์ที่กำหนดไว้ โดยใช้ข้อสมมติที่เป็นปัจจุบันและเปรียบเทียบผลประโยชน์ที่นำเสนอกับสินทรัพย์โครงการ ทั้งก่อนและหลังการแก้ไขโครงการ การลดขนาดโครงการลง หรือการจ่ายชำระผลประโยชน์ โดยกิจการต้องไม่คำนึงถึงผลกระทบของเพดานสินทรัพย์ 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>(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อาจเกิดขึ้นเมื่อโครงการผลประโยชน์ที่กำหนดไว้เป็นส่วนเกิน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>)</w:t>
      </w:r>
      <w:r w:rsidRPr="00FB0D60">
        <w:rPr>
          <w:rFonts w:hint="cs"/>
          <w:sz w:val="32"/>
          <w:szCs w:val="32"/>
          <w:cs/>
        </w:rPr>
        <w:t xml:space="preserve"> มาตรฐานการบัญชีฉบับนี้กำหนดให้ใช้วิธีเปลี่ยนทันทีเป็นต้นไปสำหรับการเปลี่ยนแปลงดังกล่าว โดยบังคับใช้เฉพาะเรื่องการแก้ไขโครงการ การลดขนาดโครงการลง หรือการจ่ายชำระผลประโยชน์ที่เกิดขึ้นในหรือหลังวันต้นงวดของงบการเงินประจำที่มาตรฐานการบัญชีฉบับนี้บังคับใช้ครั้งแรก และสามารถถือปฏิบัติก่อนวันที่มีผลบังคับใช้</w:t>
      </w:r>
    </w:p>
    <w:p w14:paraId="20A46228" w14:textId="1F9218A9" w:rsidR="00CB54E2" w:rsidRPr="00FB0D60" w:rsidRDefault="00CB54E2" w:rsidP="00543242">
      <w:pPr>
        <w:spacing w:before="120" w:after="240"/>
        <w:ind w:left="1138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sz w:val="32"/>
          <w:szCs w:val="32"/>
          <w:u w:val="single"/>
          <w:cs/>
        </w:rPr>
        <w:t>มาตรฐานการบัญชี ฉบับ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  <w:cs/>
        </w:rPr>
        <w:t xml:space="preserve">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23</w:t>
      </w:r>
      <w:r w:rsidRPr="00FB0D60">
        <w:rPr>
          <w:sz w:val="32"/>
          <w:szCs w:val="32"/>
          <w:u w:val="single"/>
        </w:rPr>
        <w:t xml:space="preserve"> </w:t>
      </w:r>
      <w:r w:rsidRPr="00FB0D60">
        <w:rPr>
          <w:sz w:val="32"/>
          <w:szCs w:val="32"/>
          <w:u w:val="single"/>
          <w:cs/>
        </w:rPr>
        <w:t xml:space="preserve">เรื่อง </w:t>
      </w:r>
      <w:r w:rsidRPr="00FB0D60">
        <w:rPr>
          <w:rFonts w:hint="cs"/>
          <w:sz w:val="32"/>
          <w:szCs w:val="32"/>
          <w:u w:val="single"/>
          <w:cs/>
        </w:rPr>
        <w:t>ต้นทุนการกู้ยืม</w:t>
      </w:r>
    </w:p>
    <w:p w14:paraId="5D566854" w14:textId="77777777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FB0D60">
        <w:rPr>
          <w:sz w:val="32"/>
          <w:szCs w:val="32"/>
          <w:cs/>
        </w:rPr>
        <w:t>อธิบายให้ชัดเจน</w:t>
      </w:r>
      <w:r w:rsidRPr="00FB0D60">
        <w:rPr>
          <w:rFonts w:hint="cs"/>
          <w:sz w:val="32"/>
          <w:szCs w:val="32"/>
          <w:cs/>
        </w:rPr>
        <w:t xml:space="preserve">ว่า </w:t>
      </w:r>
      <w:r w:rsidRPr="00FB0D60">
        <w:rPr>
          <w:rFonts w:hint="cs"/>
          <w:spacing w:val="-2"/>
          <w:sz w:val="32"/>
          <w:szCs w:val="32"/>
          <w:cs/>
        </w:rPr>
        <w:t>หากมียอดคงเหลือของเงินที่กู้มาโดยเฉพาะหลังจากสินทรัพย์ที่เข้าเงื่อนไขนั้นอยู่ในสภาพพร้อมใช้ได้ตามประสงค์หรือพร้อมที่จะขาย เงินกู้ยืมดังกล่าวถือเป็นส่วนหนึ่งของเงินที่กู้มาเพื่อวัตถุประสงค์ทั่วไปเพื่อคำนวณอัตราการตั้งขึ้นเป็นราคาทุนของ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สินทรัพย์</w:t>
      </w:r>
      <w:r w:rsidRPr="00FB0D60">
        <w:rPr>
          <w:rFonts w:hint="cs"/>
          <w:spacing w:val="-2"/>
          <w:sz w:val="32"/>
          <w:szCs w:val="32"/>
          <w:cs/>
        </w:rPr>
        <w:t xml:space="preserve">ของเงินที่กู้มาเพื่อวัตถุประสงค์ทั่วไป </w:t>
      </w:r>
      <w:r w:rsidRPr="00FB0D60">
        <w:rPr>
          <w:rFonts w:hint="cs"/>
          <w:sz w:val="32"/>
          <w:szCs w:val="32"/>
          <w:cs/>
        </w:rPr>
        <w:t>มาตรฐานการบัญชีฉบับนี้กำหนดให้ใช้วิธีเปลี่ยนทันทีเป็นต้นไปสำหรับการเปลี่ยนแปลงดังกล่าว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56ED4983" w14:textId="6FC94DF5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sz w:val="32"/>
          <w:szCs w:val="32"/>
          <w:u w:val="single"/>
          <w:cs/>
        </w:rPr>
        <w:t>มาตรฐานการบัญชี ฉบับ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  <w:cs/>
        </w:rPr>
        <w:t xml:space="preserve">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28</w:t>
      </w:r>
      <w:r w:rsidRPr="00FB0D60">
        <w:rPr>
          <w:sz w:val="32"/>
          <w:szCs w:val="32"/>
          <w:u w:val="single"/>
        </w:rPr>
        <w:t xml:space="preserve"> </w:t>
      </w:r>
      <w:r w:rsidRPr="00FB0D60">
        <w:rPr>
          <w:sz w:val="32"/>
          <w:szCs w:val="32"/>
          <w:u w:val="single"/>
          <w:cs/>
        </w:rPr>
        <w:t xml:space="preserve">เรื่อง </w:t>
      </w:r>
      <w:r w:rsidRPr="00FB0D60">
        <w:rPr>
          <w:rFonts w:hint="cs"/>
          <w:sz w:val="32"/>
          <w:szCs w:val="32"/>
          <w:u w:val="single"/>
          <w:cs/>
        </w:rPr>
        <w:t>เงินลงทุนในบริษัทร่วมและการร่วมค้า</w:t>
      </w:r>
    </w:p>
    <w:p w14:paraId="682A0F1D" w14:textId="30B3A4DD" w:rsidR="00CB54E2" w:rsidRPr="00FB0D60" w:rsidRDefault="00CB54E2" w:rsidP="00CB54E2">
      <w:pPr>
        <w:spacing w:before="120" w:after="120"/>
        <w:ind w:left="1134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 xml:space="preserve">มาตรฐานการบัญชีที่ปรับปรุงใหม่นี้ </w:t>
      </w:r>
      <w:r w:rsidRPr="00FB0D60">
        <w:rPr>
          <w:sz w:val="32"/>
          <w:szCs w:val="32"/>
          <w:cs/>
        </w:rPr>
        <w:t>อธิบายให้ชัดเจน</w:t>
      </w:r>
      <w:r w:rsidRPr="00FB0D60">
        <w:rPr>
          <w:rFonts w:hint="cs"/>
          <w:sz w:val="32"/>
          <w:szCs w:val="32"/>
          <w:cs/>
        </w:rPr>
        <w:t>เกี่ยวกับการบังคับใช้ของมาตรฐาน</w:t>
      </w:r>
      <w:r w:rsidR="00450D0D" w:rsidRPr="00FB0D60">
        <w:rPr>
          <w:sz w:val="32"/>
          <w:szCs w:val="32"/>
        </w:rPr>
        <w:t xml:space="preserve">   </w:t>
      </w:r>
      <w:r w:rsidRPr="00FB0D60">
        <w:rPr>
          <w:rFonts w:hint="cs"/>
          <w:sz w:val="32"/>
          <w:szCs w:val="32"/>
          <w:cs/>
        </w:rPr>
        <w:t>การรายงานทางการเงินฉบับ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9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เรื่อง เครื่องมือทางการเงิน รวมถึงข้อกำหนดเกี่ยวกับการด้อยค่าในเรื่องส่วนได้เสียระยะยาว กิจการต้องไม่คำนึงถึงรายการปรับปรุงใด ๆ ของมูลค่าตามบัญชีตามมาตรฐานการบัญชีฉบับที่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28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เรื่อง เงินลงทุนในบริษัทร่วมและการร่วมค้า 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>(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เช่น การปรับปรุงมูลค่าตามบัญชีของส่วนได้เสียระยะยาวที่เกิดจากการปันส่วนผลขาดทุนจากผู้ได้รับการลงทุนหรือการประเมินการด้อยค่าตามมาตรฐานการบัญชี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28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เรื่อง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เงินลงทุนในบริษัทร่วมและการร่วมค้า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>)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 มาตรฐานการบัญชีฉบับนี้กำหนดให้ใช้วิธีปรับย้อนหลัง</w:t>
      </w:r>
      <w:r w:rsidRPr="00FB0D60">
        <w:rPr>
          <w:rFonts w:hint="cs"/>
          <w:sz w:val="32"/>
          <w:szCs w:val="32"/>
          <w:cs/>
        </w:rPr>
        <w:t>สำหรับการเปลี่ยนแปลงดังกล่าว และสามารถถือปฏิบัติก่อนวันที่มีผลบังคับใช้</w:t>
      </w:r>
    </w:p>
    <w:p w14:paraId="3092B449" w14:textId="77777777" w:rsidR="007E06C4" w:rsidRPr="00FB0D60" w:rsidRDefault="007E06C4">
      <w:pPr>
        <w:overflowPunct/>
        <w:autoSpaceDE/>
        <w:autoSpaceDN/>
        <w:adjustRightInd/>
        <w:textAlignment w:val="auto"/>
        <w:rPr>
          <w:rFonts w:hint="eastAsia"/>
          <w:sz w:val="32"/>
          <w:szCs w:val="32"/>
          <w:cs/>
        </w:rPr>
      </w:pPr>
      <w:r w:rsidRPr="00FB0D60">
        <w:rPr>
          <w:rFonts w:hint="eastAsia"/>
          <w:sz w:val="32"/>
          <w:szCs w:val="32"/>
          <w:cs/>
        </w:rPr>
        <w:br w:type="page"/>
      </w:r>
    </w:p>
    <w:p w14:paraId="071B2BD1" w14:textId="2AFBBAED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  <w:u w:val="single"/>
          <w:rtl/>
          <w:cs/>
        </w:rPr>
      </w:pPr>
      <w:r w:rsidRPr="00FB0D60">
        <w:rPr>
          <w:sz w:val="32"/>
          <w:szCs w:val="32"/>
          <w:u w:val="single"/>
          <w:cs/>
        </w:rPr>
        <w:lastRenderedPageBreak/>
        <w:t>มาตรฐานการ</w:t>
      </w:r>
      <w:r w:rsidRPr="00FB0D60">
        <w:rPr>
          <w:rFonts w:hint="cs"/>
          <w:sz w:val="32"/>
          <w:szCs w:val="32"/>
          <w:u w:val="single"/>
          <w:cs/>
        </w:rPr>
        <w:t>รายงานทางการเงิน</w:t>
      </w:r>
      <w:r w:rsidRPr="00FB0D60">
        <w:rPr>
          <w:sz w:val="32"/>
          <w:szCs w:val="32"/>
          <w:u w:val="single"/>
          <w:cs/>
        </w:rPr>
        <w:t xml:space="preserve">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3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</w:rPr>
        <w:t xml:space="preserve"> </w:t>
      </w:r>
      <w:r w:rsidRPr="00FB0D60">
        <w:rPr>
          <w:sz w:val="32"/>
          <w:szCs w:val="32"/>
          <w:u w:val="single"/>
          <w:cs/>
        </w:rPr>
        <w:t>เรื่อง การ</w:t>
      </w:r>
      <w:r w:rsidRPr="00FB0D60">
        <w:rPr>
          <w:rFonts w:hint="cs"/>
          <w:sz w:val="32"/>
          <w:szCs w:val="32"/>
          <w:u w:val="single"/>
          <w:cs/>
        </w:rPr>
        <w:t>รวมธุรกิจ</w:t>
      </w:r>
    </w:p>
    <w:p w14:paraId="386C957E" w14:textId="77777777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>มาตรฐาน</w:t>
      </w:r>
      <w:r w:rsidRPr="00FB0D60">
        <w:rPr>
          <w:sz w:val="32"/>
          <w:szCs w:val="32"/>
          <w:cs/>
        </w:rPr>
        <w:t>การรายงานทางการเงิน</w:t>
      </w:r>
      <w:r w:rsidRPr="00FB0D60">
        <w:rPr>
          <w:rFonts w:hint="cs"/>
          <w:sz w:val="32"/>
          <w:szCs w:val="32"/>
          <w:cs/>
        </w:rPr>
        <w:t>ที่ปรับปรุงใหม่นี้ อธิบายให้ชัดเจนว่า เมื่อกิจการได้มาซึ่งการควบคุมของธุรกิจที่เป็นการดำเนินงานร่วมกัน กิจการบังคับใช้ตามข้อกำหนดสำหรับการรวมธุรกิจที่ดำเนินการสำเร็จจากการทยอยซื้อ รวมถึงต้องวัดมูลค่าส่วนได้เสียก่อนหน้าในการดำเนินงานร่วมกันด้วยมูลค่ายุติธรรม ส่วนได้เสียก่อนหน้าที่วัดมูลค่ารวมถึงสินทรัพย์และหนี้สินที่ไม่ถูกรับรู้รายการและค่าความนิยมที่เกี่ยวกับการดำเนินงานร่วม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38AFCED4" w14:textId="1F9CB517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  <w:u w:val="single"/>
          <w:rtl/>
          <w:cs/>
        </w:rPr>
      </w:pPr>
      <w:r w:rsidRPr="00FB0D60">
        <w:rPr>
          <w:sz w:val="32"/>
          <w:szCs w:val="32"/>
          <w:u w:val="single"/>
          <w:cs/>
        </w:rPr>
        <w:t>มาตรฐานการ</w:t>
      </w:r>
      <w:r w:rsidRPr="00FB0D60">
        <w:rPr>
          <w:rFonts w:hint="cs"/>
          <w:sz w:val="32"/>
          <w:szCs w:val="32"/>
          <w:u w:val="single"/>
          <w:cs/>
        </w:rPr>
        <w:t>รายงานทางการเงิน</w:t>
      </w:r>
      <w:r w:rsidRPr="00FB0D60">
        <w:rPr>
          <w:sz w:val="32"/>
          <w:szCs w:val="32"/>
          <w:u w:val="single"/>
          <w:cs/>
        </w:rPr>
        <w:t xml:space="preserve"> 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  <w:cs/>
        </w:rPr>
        <w:t xml:space="preserve">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11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</w:rPr>
        <w:t xml:space="preserve"> </w:t>
      </w:r>
      <w:r w:rsidRPr="00FB0D60">
        <w:rPr>
          <w:rFonts w:ascii="Angsana New" w:eastAsia="Times New Roman" w:hAnsi="Angsana New"/>
          <w:color w:val="000000"/>
          <w:sz w:val="32"/>
          <w:szCs w:val="32"/>
          <w:u w:val="single"/>
          <w:cs/>
        </w:rPr>
        <w:t>เรื่อง</w:t>
      </w:r>
      <w:r w:rsidRPr="00FB0D60">
        <w:rPr>
          <w:sz w:val="32"/>
          <w:szCs w:val="32"/>
          <w:u w:val="single"/>
          <w:cs/>
        </w:rPr>
        <w:t xml:space="preserve"> การ</w:t>
      </w:r>
      <w:r w:rsidRPr="00FB0D60">
        <w:rPr>
          <w:rFonts w:hint="cs"/>
          <w:sz w:val="32"/>
          <w:szCs w:val="32"/>
          <w:u w:val="single"/>
          <w:cs/>
        </w:rPr>
        <w:t>ร่วมการงาน</w:t>
      </w:r>
    </w:p>
    <w:p w14:paraId="4B9E5C81" w14:textId="77777777" w:rsidR="00CB54E2" w:rsidRPr="00FB0D60" w:rsidRDefault="00CB54E2" w:rsidP="00543242">
      <w:pPr>
        <w:spacing w:after="240"/>
        <w:ind w:left="1138"/>
        <w:jc w:val="thaiDistribute"/>
        <w:rPr>
          <w:rFonts w:hint="eastAsia"/>
          <w:sz w:val="32"/>
          <w:szCs w:val="32"/>
        </w:rPr>
      </w:pPr>
      <w:r w:rsidRPr="00FB0D60">
        <w:rPr>
          <w:rFonts w:hint="cs"/>
          <w:sz w:val="32"/>
          <w:szCs w:val="32"/>
          <w:cs/>
        </w:rPr>
        <w:t>มาตรฐาน</w:t>
      </w:r>
      <w:r w:rsidRPr="00FB0D60">
        <w:rPr>
          <w:sz w:val="32"/>
          <w:szCs w:val="32"/>
          <w:cs/>
        </w:rPr>
        <w:t>การรายงานทางการเงิน</w:t>
      </w:r>
      <w:r w:rsidRPr="00FB0D60">
        <w:rPr>
          <w:rFonts w:hint="cs"/>
          <w:sz w:val="32"/>
          <w:szCs w:val="32"/>
          <w:cs/>
        </w:rPr>
        <w:t xml:space="preserve">ที่ปรับปรุงใหม่นี้ อธิบายให้ชัดเจนว่า เมื่อผู้เข้าร่วมในการดำเนินงานร่วมกันแต่ไม่มีการควบคุมร่วม </w:t>
      </w:r>
      <w:r w:rsidRPr="00FB0D60">
        <w:rPr>
          <w:sz w:val="32"/>
          <w:szCs w:val="32"/>
          <w:cs/>
        </w:rPr>
        <w:t>ได้มาซึ่งการควบคุมร่วมของธุรกิจที่เป็นการดำเนินงานร่วมกัน</w:t>
      </w:r>
      <w:r w:rsidRPr="00FB0D60">
        <w:rPr>
          <w:rFonts w:hint="cs"/>
          <w:sz w:val="32"/>
          <w:szCs w:val="32"/>
          <w:cs/>
        </w:rPr>
        <w:t xml:space="preserve"> กิจการไม่ต้องวัดมูลค่าใหม่สำหรับส่วนได้เสียเดิมที่มีอยู่ในการดำเนินงานร่วมกัน มาตรฐานการรายงานทางการเงินฉบับนี้กำหนดให้ใช้วิธีเปลี่ยนทันทีเป็นต้นไปสำหรับการเปลี่ยนแปลงดังกล่าว และสามารถถือปฏิบัติก่อนวันที่มีผลบังคับใช้</w:t>
      </w:r>
    </w:p>
    <w:p w14:paraId="154F9144" w14:textId="77777777" w:rsidR="00CB54E2" w:rsidRPr="00FB0D60" w:rsidRDefault="00CB54E2" w:rsidP="00CB54E2">
      <w:pPr>
        <w:tabs>
          <w:tab w:val="left" w:pos="450"/>
          <w:tab w:val="left" w:pos="990"/>
        </w:tabs>
        <w:spacing w:before="120" w:after="120"/>
        <w:ind w:left="720" w:firstLine="414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384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CB54E2" w:rsidRPr="00FB0D60" w14:paraId="44646791" w14:textId="77777777" w:rsidTr="007E06C4">
        <w:tc>
          <w:tcPr>
            <w:tcW w:w="2077" w:type="dxa"/>
            <w:hideMark/>
          </w:tcPr>
          <w:p w14:paraId="28848D5C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14:paraId="002FC9FC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CB54E2" w:rsidRPr="00FB0D60" w14:paraId="2BC0B788" w14:textId="77777777" w:rsidTr="007E06C4">
        <w:tc>
          <w:tcPr>
            <w:tcW w:w="2077" w:type="dxa"/>
            <w:hideMark/>
          </w:tcPr>
          <w:p w14:paraId="5AE60728" w14:textId="04E6FA20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2408B0" w:rsidRPr="002408B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14:paraId="45AD7DD2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B54E2" w:rsidRPr="00FB0D60" w14:paraId="0FB9FC09" w14:textId="77777777" w:rsidTr="007E06C4">
        <w:tc>
          <w:tcPr>
            <w:tcW w:w="8031" w:type="dxa"/>
            <w:gridSpan w:val="2"/>
            <w:hideMark/>
          </w:tcPr>
          <w:p w14:paraId="1B4DB8DF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B54E2" w:rsidRPr="00FB0D60" w14:paraId="6676E31F" w14:textId="77777777" w:rsidTr="007E06C4">
        <w:tc>
          <w:tcPr>
            <w:tcW w:w="2077" w:type="dxa"/>
            <w:hideMark/>
          </w:tcPr>
          <w:p w14:paraId="6D06A182" w14:textId="4B33C4DC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2408B0" w:rsidRPr="002408B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14:paraId="326EF9EE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B54E2" w:rsidRPr="00FB0D60" w14:paraId="0F7E862A" w14:textId="77777777" w:rsidTr="007E06C4">
        <w:tc>
          <w:tcPr>
            <w:tcW w:w="2077" w:type="dxa"/>
            <w:hideMark/>
          </w:tcPr>
          <w:p w14:paraId="79F3F6EC" w14:textId="03A69C7A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FB0D60">
              <w:rPr>
                <w:spacing w:val="-6"/>
                <w:sz w:val="32"/>
                <w:szCs w:val="32"/>
                <w:cs/>
              </w:rPr>
              <w:t>ฉบับที่</w:t>
            </w:r>
            <w:r w:rsidRPr="00FB0D60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14:paraId="1F54B3B2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B54E2" w:rsidRPr="00FB0D60" w14:paraId="4FF45AE0" w14:textId="77777777" w:rsidTr="007E06C4">
        <w:tc>
          <w:tcPr>
            <w:tcW w:w="8031" w:type="dxa"/>
            <w:gridSpan w:val="2"/>
            <w:hideMark/>
          </w:tcPr>
          <w:p w14:paraId="03EDAC37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spacing w:val="-10"/>
                <w:sz w:val="32"/>
                <w:szCs w:val="32"/>
                <w:rtl/>
                <w:cs/>
              </w:rPr>
            </w:pPr>
            <w:r w:rsidRPr="00FB0D60">
              <w:rPr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B54E2" w:rsidRPr="00FB0D60" w14:paraId="5CF814AC" w14:textId="77777777" w:rsidTr="007E06C4">
        <w:tc>
          <w:tcPr>
            <w:tcW w:w="2077" w:type="dxa"/>
            <w:hideMark/>
          </w:tcPr>
          <w:p w14:paraId="6C4F133F" w14:textId="29A6C29E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FB0D6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2408B0" w:rsidRPr="002408B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14:paraId="30A249DB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B54E2" w:rsidRPr="00FB0D60" w14:paraId="749BF291" w14:textId="77777777" w:rsidTr="007E06C4">
        <w:tc>
          <w:tcPr>
            <w:tcW w:w="2077" w:type="dxa"/>
            <w:hideMark/>
          </w:tcPr>
          <w:p w14:paraId="343DFA94" w14:textId="52E180D0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spacing w:val="-6"/>
                <w:sz w:val="32"/>
                <w:szCs w:val="32"/>
                <w:cs/>
              </w:rPr>
              <w:t>ฉบับที่</w:t>
            </w:r>
            <w:r w:rsidRPr="00FB0D60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14:paraId="48C2CF6A" w14:textId="77777777" w:rsidR="00CB54E2" w:rsidRPr="00FB0D60" w:rsidRDefault="00CB54E2" w:rsidP="007E06C4">
            <w:pPr>
              <w:tabs>
                <w:tab w:val="left" w:pos="1800"/>
              </w:tabs>
              <w:jc w:val="thaiDistribute"/>
              <w:rPr>
                <w:rFonts w:hint="eastAsia"/>
                <w:color w:val="000000"/>
                <w:spacing w:val="-8"/>
                <w:sz w:val="32"/>
                <w:szCs w:val="32"/>
              </w:rPr>
            </w:pPr>
            <w:r w:rsidRPr="00FB0D60">
              <w:rPr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E0AE694" w14:textId="77777777" w:rsidR="00543242" w:rsidRPr="00FB0D60" w:rsidRDefault="00543242">
      <w:pPr>
        <w:overflowPunct/>
        <w:autoSpaceDE/>
        <w:autoSpaceDN/>
        <w:adjustRightInd/>
        <w:textAlignment w:val="auto"/>
        <w:rPr>
          <w:rFonts w:hint="eastAsia"/>
          <w:color w:val="000000"/>
          <w:sz w:val="32"/>
          <w:szCs w:val="32"/>
          <w:cs/>
        </w:rPr>
      </w:pPr>
      <w:r w:rsidRPr="00FB0D60">
        <w:rPr>
          <w:rFonts w:hint="eastAsia"/>
          <w:color w:val="000000"/>
          <w:sz w:val="32"/>
          <w:szCs w:val="32"/>
          <w:cs/>
        </w:rPr>
        <w:br w:type="page"/>
      </w:r>
    </w:p>
    <w:p w14:paraId="1DB59572" w14:textId="63FC385B" w:rsidR="00CB54E2" w:rsidRPr="00FB0D60" w:rsidRDefault="00CB54E2" w:rsidP="00543242">
      <w:pPr>
        <w:tabs>
          <w:tab w:val="left" w:pos="1260"/>
        </w:tabs>
        <w:spacing w:after="240"/>
        <w:ind w:left="1138"/>
        <w:jc w:val="thaiDistribute"/>
        <w:rPr>
          <w:rFonts w:hint="eastAsia"/>
          <w:color w:val="000000"/>
          <w:sz w:val="32"/>
          <w:szCs w:val="32"/>
        </w:rPr>
      </w:pPr>
      <w:r w:rsidRPr="00FB0D60">
        <w:rPr>
          <w:color w:val="000000"/>
          <w:sz w:val="32"/>
          <w:szCs w:val="32"/>
          <w:cs/>
        </w:rPr>
        <w:lastRenderedPageBreak/>
        <w:t>มาตรฐานกลุ่มดังกล่าวข้างต้น กำหนด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หลักการ</w:t>
      </w:r>
      <w:r w:rsidRPr="00FB0D60">
        <w:rPr>
          <w:color w:val="000000"/>
          <w:sz w:val="32"/>
          <w:szCs w:val="32"/>
          <w:cs/>
        </w:rPr>
        <w:t xml:space="preserve">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(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Business Model) 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</w:t>
      </w:r>
      <w:r w:rsidRPr="00FB0D60">
        <w:rPr>
          <w:color w:val="000000"/>
          <w:sz w:val="32"/>
          <w:szCs w:val="32"/>
          <w:cs/>
        </w:rPr>
        <w:t>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FB0D60">
        <w:rPr>
          <w:rFonts w:hint="cs"/>
          <w:color w:val="000000"/>
          <w:sz w:val="32"/>
          <w:szCs w:val="32"/>
          <w:cs/>
        </w:rPr>
        <w:t>เหล่า</w:t>
      </w:r>
      <w:r w:rsidRPr="00FB0D60">
        <w:rPr>
          <w:color w:val="000000"/>
          <w:sz w:val="32"/>
          <w:szCs w:val="32"/>
          <w:cs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5A32F820" w14:textId="77777777" w:rsidR="00895394" w:rsidRPr="00FB0D60" w:rsidRDefault="00895394" w:rsidP="00895394">
      <w:pPr>
        <w:spacing w:before="240" w:after="240"/>
        <w:ind w:left="1134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FB0D60">
        <w:rPr>
          <w:sz w:val="32"/>
          <w:szCs w:val="32"/>
          <w:cs/>
        </w:rPr>
        <w:t>ผู้บริหารของ</w:t>
      </w:r>
      <w:r w:rsidRPr="00FB0D60">
        <w:rPr>
          <w:color w:val="000000"/>
          <w:spacing w:val="-6"/>
          <w:sz w:val="32"/>
          <w:szCs w:val="32"/>
          <w:cs/>
        </w:rPr>
        <w:t>กลุ่มบริษัท</w:t>
      </w:r>
      <w:r w:rsidRPr="00FB0D60">
        <w:rPr>
          <w:rFonts w:hint="cs"/>
          <w:color w:val="000000"/>
          <w:spacing w:val="-6"/>
          <w:sz w:val="32"/>
          <w:szCs w:val="32"/>
          <w:cs/>
        </w:rPr>
        <w:t xml:space="preserve"> </w:t>
      </w:r>
      <w:r w:rsidRPr="00FB0D60">
        <w:rPr>
          <w:rFonts w:hint="cs"/>
          <w:sz w:val="32"/>
          <w:szCs w:val="32"/>
          <w:cs/>
        </w:rPr>
        <w:t>อยู่ระหว่างการประเมินผลกระทบจาก</w:t>
      </w:r>
      <w:r w:rsidRPr="00FB0D60">
        <w:rPr>
          <w:sz w:val="32"/>
          <w:szCs w:val="32"/>
          <w:cs/>
        </w:rPr>
        <w:t>มาตรฐานกลุ่มเครื่องมือทางการเงิน</w:t>
      </w:r>
      <w:r w:rsidRPr="00FB0D60">
        <w:rPr>
          <w:rFonts w:hint="cs"/>
          <w:sz w:val="32"/>
          <w:szCs w:val="32"/>
          <w:cs/>
        </w:rPr>
        <w:t>ดังกล่าวที่มีต่องบการเงินของ</w:t>
      </w:r>
      <w:r w:rsidRPr="00FB0D60">
        <w:rPr>
          <w:color w:val="000000"/>
          <w:spacing w:val="-6"/>
          <w:sz w:val="32"/>
          <w:szCs w:val="32"/>
          <w:cs/>
        </w:rPr>
        <w:t>กลุ่มบริษัท</w:t>
      </w:r>
      <w:r w:rsidRPr="00FB0D60">
        <w:rPr>
          <w:rFonts w:hint="cs"/>
          <w:color w:val="000000"/>
          <w:spacing w:val="-6"/>
          <w:sz w:val="32"/>
          <w:szCs w:val="32"/>
          <w:cs/>
        </w:rPr>
        <w:t xml:space="preserve"> </w:t>
      </w:r>
      <w:r w:rsidRPr="00FB0D60">
        <w:rPr>
          <w:rFonts w:hint="cs"/>
          <w:sz w:val="32"/>
          <w:szCs w:val="32"/>
          <w:cs/>
        </w:rPr>
        <w:t>ในงวดที่จะเริ่มถือปฏิบัติ</w:t>
      </w:r>
    </w:p>
    <w:p w14:paraId="7065C8ED" w14:textId="6E012735" w:rsidR="00BE285D" w:rsidRPr="00FB0D60" w:rsidRDefault="00BE285D" w:rsidP="00543242">
      <w:pPr>
        <w:spacing w:after="240"/>
        <w:ind w:left="1138"/>
        <w:jc w:val="thaiDistribute"/>
        <w:rPr>
          <w:rFonts w:hint="eastAsia"/>
          <w:sz w:val="32"/>
          <w:szCs w:val="32"/>
          <w:u w:val="single"/>
        </w:rPr>
      </w:pPr>
      <w:r w:rsidRPr="00FB0D60">
        <w:rPr>
          <w:rFonts w:hint="cs"/>
          <w:sz w:val="32"/>
          <w:szCs w:val="32"/>
          <w:u w:val="single"/>
          <w:cs/>
        </w:rPr>
        <w:t>มาตรฐานการรายงานทางการเงิน ฉบับ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u w:val="single"/>
          <w:cs/>
        </w:rPr>
        <w:t xml:space="preserve">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  <w:u w:val="single"/>
        </w:rPr>
        <w:t>16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u w:val="single"/>
          <w:cs/>
        </w:rPr>
        <w:t xml:space="preserve"> เรื่อง</w:t>
      </w:r>
      <w:r w:rsidRPr="00FB0D60">
        <w:rPr>
          <w:rFonts w:hint="cs"/>
          <w:sz w:val="32"/>
          <w:szCs w:val="32"/>
          <w:u w:val="single"/>
          <w:cs/>
        </w:rPr>
        <w:t xml:space="preserve"> สัญญาเช่า </w:t>
      </w:r>
    </w:p>
    <w:p w14:paraId="0BDA1C1E" w14:textId="77777777" w:rsidR="00BE285D" w:rsidRPr="00FB0D60" w:rsidRDefault="00BE285D" w:rsidP="00543242">
      <w:pPr>
        <w:spacing w:after="240"/>
        <w:ind w:left="1138"/>
        <w:jc w:val="thaiDistribute"/>
        <w:rPr>
          <w:rFonts w:hint="eastAsia"/>
          <w:spacing w:val="-2"/>
          <w:sz w:val="32"/>
          <w:szCs w:val="32"/>
        </w:rPr>
      </w:pPr>
      <w:r w:rsidRPr="00FB0D60">
        <w:rPr>
          <w:spacing w:val="-2"/>
          <w:sz w:val="32"/>
          <w:szCs w:val="32"/>
          <w:cs/>
        </w:rPr>
        <w:t>มาตรฐานการรายงานทางการเงินฉบับ</w:t>
      </w:r>
      <w:r w:rsidRPr="00FB0D60">
        <w:rPr>
          <w:rFonts w:hint="cs"/>
          <w:spacing w:val="-2"/>
          <w:sz w:val="32"/>
          <w:szCs w:val="32"/>
          <w:cs/>
        </w:rPr>
        <w:t xml:space="preserve">นี้ </w:t>
      </w:r>
      <w:r w:rsidRPr="00FB0D60">
        <w:rPr>
          <w:spacing w:val="-2"/>
          <w:sz w:val="32"/>
          <w:szCs w:val="32"/>
          <w:cs/>
        </w:rPr>
        <w:t>กำหนดหลักการ</w:t>
      </w:r>
      <w:r w:rsidRPr="00FB0D60">
        <w:rPr>
          <w:rFonts w:hint="cs"/>
          <w:spacing w:val="-2"/>
          <w:sz w:val="32"/>
          <w:szCs w:val="32"/>
          <w:cs/>
        </w:rPr>
        <w:t>สำหรับการระบุสัญญาเช่าและวิธีปฏิบัติในงบการเงินทั้งทางด้านผู้เช่าและผู้ให้เช่า</w:t>
      </w:r>
      <w:r w:rsidRPr="00FB0D60">
        <w:rPr>
          <w:spacing w:val="-2"/>
          <w:sz w:val="32"/>
          <w:szCs w:val="32"/>
        </w:rPr>
        <w:t xml:space="preserve"> </w:t>
      </w:r>
    </w:p>
    <w:p w14:paraId="497573A7" w14:textId="6ACAB068" w:rsidR="00BE285D" w:rsidRPr="00FB0D60" w:rsidRDefault="00BE285D" w:rsidP="00543242">
      <w:pPr>
        <w:spacing w:after="240"/>
        <w:ind w:left="1138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B0D60">
        <w:rPr>
          <w:spacing w:val="-2"/>
          <w:sz w:val="32"/>
          <w:szCs w:val="32"/>
          <w:cs/>
        </w:rPr>
        <w:t>มาตรฐานการรายงานทางการเงินฉบับ</w:t>
      </w:r>
      <w:r w:rsidRPr="00FB0D60">
        <w:rPr>
          <w:rFonts w:hint="cs"/>
          <w:spacing w:val="-2"/>
          <w:sz w:val="32"/>
          <w:szCs w:val="32"/>
          <w:cs/>
        </w:rPr>
        <w:t>นี้</w:t>
      </w:r>
      <w:r w:rsidRPr="00FB0D60">
        <w:rPr>
          <w:rFonts w:hint="cs"/>
          <w:color w:val="000000"/>
          <w:sz w:val="32"/>
          <w:szCs w:val="32"/>
          <w:cs/>
        </w:rPr>
        <w:t>นำมาแทนมาตรฐานและการตีความมาตรฐานที่</w:t>
      </w:r>
      <w:r w:rsidRPr="00FB0D60">
        <w:rPr>
          <w:color w:val="000000"/>
          <w:spacing w:val="-4"/>
          <w:sz w:val="32"/>
          <w:szCs w:val="32"/>
          <w:cs/>
        </w:rPr>
        <w:t xml:space="preserve">เกี่ยวข้องกับเรื่องสัญญาเช่าเมื่อมีผลบังคับใช้ ได้แก่ 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17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เรื่อง สัญญา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เช่า การตีความมาตรฐานการบัญชี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15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เรื่อง สัญญาเช่าดำเนินงาน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-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สิ่งจูงใจที่ให้แก่ผู้เช่า การตีความมาตรฐานการบัญชี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27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เรื่อง การประเมินเนื้อหาสัญญาเช่าที่ทำขึ้นตามรูปแบบกฎหมาย และการตีความมาตรฐานการรายงานทางการเงิน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4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เรื่อง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การประเมินว่าข้อตกลงประกอบด้วยสัญญาเช่าหรือไม่</w:t>
      </w:r>
    </w:p>
    <w:p w14:paraId="39E2B5D2" w14:textId="60251D3D" w:rsidR="00BE285D" w:rsidRPr="00FB0D60" w:rsidRDefault="00BE285D" w:rsidP="00543242">
      <w:pPr>
        <w:spacing w:after="240"/>
        <w:ind w:left="1138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 w:rsidRPr="00FB0D60">
        <w:rPr>
          <w:rFonts w:hint="cs"/>
          <w:spacing w:val="-2"/>
          <w:sz w:val="32"/>
          <w:szCs w:val="32"/>
          <w:cs/>
        </w:rPr>
        <w:t xml:space="preserve">สำหรับการบัญชีทางด้านผู้เช่า </w:t>
      </w:r>
      <w:r w:rsidRPr="00FB0D60">
        <w:rPr>
          <w:spacing w:val="-2"/>
          <w:sz w:val="32"/>
          <w:szCs w:val="32"/>
          <w:cs/>
        </w:rPr>
        <w:t>มาตรฐานการรายงานทางการเงินฉบับ</w:t>
      </w:r>
      <w:r w:rsidRPr="00FB0D60">
        <w:rPr>
          <w:rFonts w:hint="cs"/>
          <w:spacing w:val="-2"/>
          <w:sz w:val="32"/>
          <w:szCs w:val="32"/>
          <w:cs/>
        </w:rPr>
        <w:t>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17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</w:t>
      </w:r>
      <w:r w:rsidRPr="00FB0D60"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color w:val="000000"/>
          <w:sz w:val="32"/>
          <w:szCs w:val="32"/>
          <w:cs/>
        </w:rPr>
        <w:t xml:space="preserve">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17</w:t>
      </w:r>
    </w:p>
    <w:p w14:paraId="4965FF32" w14:textId="33FBF7C4" w:rsidR="00BE285D" w:rsidRPr="00FB0D60" w:rsidRDefault="00BE285D" w:rsidP="00543242">
      <w:pPr>
        <w:spacing w:after="240"/>
        <w:ind w:left="1138"/>
        <w:jc w:val="thaiDistribute"/>
        <w:rPr>
          <w:rFonts w:hint="eastAsia"/>
          <w:color w:val="000000"/>
          <w:sz w:val="32"/>
          <w:szCs w:val="32"/>
        </w:rPr>
      </w:pP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ผู้บริหาร</w:t>
      </w:r>
      <w:r w:rsidRPr="00FB0D60">
        <w:rPr>
          <w:sz w:val="32"/>
          <w:szCs w:val="32"/>
          <w:cs/>
        </w:rPr>
        <w:t>ขอ</w:t>
      </w:r>
      <w:r w:rsidR="000B0E66" w:rsidRPr="00FB0D60">
        <w:rPr>
          <w:sz w:val="32"/>
          <w:szCs w:val="32"/>
          <w:cs/>
        </w:rPr>
        <w:t>ง</w:t>
      </w:r>
      <w:r w:rsidRPr="00FB0D60">
        <w:rPr>
          <w:color w:val="000000"/>
          <w:spacing w:val="-6"/>
          <w:sz w:val="32"/>
          <w:szCs w:val="32"/>
          <w:cs/>
        </w:rPr>
        <w:t>กลุ่มบริษัท</w:t>
      </w:r>
      <w:r w:rsidRPr="00FB0D60">
        <w:rPr>
          <w:color w:val="000000"/>
          <w:spacing w:val="-6"/>
          <w:sz w:val="32"/>
          <w:szCs w:val="32"/>
        </w:rPr>
        <w:t xml:space="preserve"> </w:t>
      </w:r>
      <w:r w:rsidRPr="00FB0D60">
        <w:rPr>
          <w:rFonts w:hint="cs"/>
          <w:sz w:val="32"/>
          <w:szCs w:val="32"/>
          <w:cs/>
        </w:rPr>
        <w:t>อยู่ระหว่างการประเมินผลกระทบจาก</w:t>
      </w:r>
      <w:r w:rsidRPr="00FB0D60">
        <w:rPr>
          <w:sz w:val="32"/>
          <w:szCs w:val="32"/>
          <w:cs/>
        </w:rPr>
        <w:t>มาตรฐาน</w:t>
      </w:r>
      <w:r w:rsidRPr="00FB0D60">
        <w:rPr>
          <w:rFonts w:hint="cs"/>
          <w:sz w:val="32"/>
          <w:szCs w:val="32"/>
          <w:cs/>
        </w:rPr>
        <w:t>การรายงาน</w:t>
      </w:r>
      <w:r w:rsidRPr="00FB0D60">
        <w:rPr>
          <w:sz w:val="32"/>
          <w:szCs w:val="32"/>
          <w:cs/>
        </w:rPr>
        <w:t>ทางการเงิน</w:t>
      </w:r>
      <w:r w:rsidRPr="00FB0D60">
        <w:rPr>
          <w:rFonts w:hint="cs"/>
          <w:sz w:val="32"/>
          <w:szCs w:val="32"/>
          <w:cs/>
        </w:rPr>
        <w:t>ดังกล่าวที่มีต่องบการเงินขอ</w:t>
      </w:r>
      <w:r w:rsidR="000B0E66" w:rsidRPr="00FB0D60">
        <w:rPr>
          <w:rFonts w:hint="cs"/>
          <w:sz w:val="32"/>
          <w:szCs w:val="32"/>
          <w:cs/>
        </w:rPr>
        <w:t>ง</w:t>
      </w:r>
      <w:r w:rsidRPr="00FB0D60">
        <w:rPr>
          <w:color w:val="000000"/>
          <w:spacing w:val="-6"/>
          <w:sz w:val="32"/>
          <w:szCs w:val="32"/>
          <w:cs/>
        </w:rPr>
        <w:t>กลุ่มบริษัท</w:t>
      </w:r>
      <w:r w:rsidR="000B0E66" w:rsidRPr="00FB0D60">
        <w:rPr>
          <w:rFonts w:hint="cs"/>
          <w:color w:val="000000"/>
          <w:spacing w:val="-6"/>
          <w:sz w:val="32"/>
          <w:szCs w:val="32"/>
          <w:cs/>
        </w:rPr>
        <w:t xml:space="preserve"> </w:t>
      </w:r>
      <w:r w:rsidRPr="00FB0D60">
        <w:rPr>
          <w:rFonts w:hint="cs"/>
          <w:sz w:val="32"/>
          <w:szCs w:val="32"/>
          <w:cs/>
        </w:rPr>
        <w:t>ในงวดที่จะเริ่มถือปฏิบัติ</w:t>
      </w:r>
    </w:p>
    <w:p w14:paraId="1789467D" w14:textId="77777777" w:rsidR="00543242" w:rsidRPr="00FB0D60" w:rsidRDefault="0054324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FB0D60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68FC0D0F" w14:textId="5C4CE79E" w:rsidR="0095640B" w:rsidRPr="00FB0D60" w:rsidRDefault="0095640B" w:rsidP="000B0E66">
      <w:pPr>
        <w:spacing w:after="240"/>
        <w:ind w:left="547" w:firstLine="720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FB0D60">
        <w:rPr>
          <w:rFonts w:ascii="Angsana New" w:hAnsi="Angsana New" w:hint="cs"/>
          <w:spacing w:val="-2"/>
          <w:sz w:val="32"/>
          <w:szCs w:val="32"/>
          <w:u w:val="single"/>
          <w:cs/>
        </w:rPr>
        <w:lastRenderedPageBreak/>
        <w:t>มาตรฐานการรายงานทางการเงิน</w:t>
      </w:r>
      <w:r w:rsidRPr="00FB0D60">
        <w:rPr>
          <w:rFonts w:ascii="Angsana New" w:hAnsi="Angsana New"/>
          <w:spacing w:val="-2"/>
          <w:sz w:val="32"/>
          <w:szCs w:val="32"/>
          <w:u w:val="single"/>
          <w:cs/>
        </w:rPr>
        <w:t xml:space="preserve"> (</w:t>
      </w:r>
      <w:r w:rsidRPr="00FB0D60">
        <w:rPr>
          <w:rFonts w:ascii="Angsana New" w:hAnsi="Angsana New" w:hint="cs"/>
          <w:spacing w:val="-2"/>
          <w:sz w:val="32"/>
          <w:szCs w:val="32"/>
          <w:u w:val="single"/>
          <w:cs/>
        </w:rPr>
        <w:t>ปรับปรุง</w:t>
      </w:r>
      <w:r w:rsidRPr="00FB0D60">
        <w:rPr>
          <w:rFonts w:ascii="Angsana New" w:hAnsi="Angsana New"/>
          <w:spacing w:val="-2"/>
          <w:sz w:val="32"/>
          <w:szCs w:val="32"/>
          <w:u w:val="single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  <w:u w:val="single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u w:val="single"/>
          <w:cs/>
        </w:rPr>
        <w:t>)</w:t>
      </w:r>
    </w:p>
    <w:p w14:paraId="288DE7DF" w14:textId="3C1533AF" w:rsidR="00C85BE8" w:rsidRPr="00FB0D60" w:rsidRDefault="0095640B" w:rsidP="00E815AA">
      <w:pPr>
        <w:spacing w:after="240"/>
        <w:ind w:left="12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มาตรฐานการบัญชี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มาตรฐานการรายงานทางการเงิน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การตีความมาตรฐานการบัญชี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และการตีความมาตรฐานการรายงานทางการเงิน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ปรับปรุง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จำนวน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46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ฉบับ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ได้ประกาศในราชกิจจา</w:t>
      </w:r>
      <w:proofErr w:type="spellStart"/>
      <w:r w:rsidRPr="00FB0D60">
        <w:rPr>
          <w:rFonts w:ascii="Angsana New" w:hAnsi="Angsana New" w:hint="cs"/>
          <w:spacing w:val="-2"/>
          <w:sz w:val="32"/>
          <w:szCs w:val="32"/>
          <w:cs/>
        </w:rPr>
        <w:t>นุเ</w:t>
      </w:r>
      <w:proofErr w:type="spellEnd"/>
      <w:r w:rsidRPr="00FB0D60">
        <w:rPr>
          <w:rFonts w:ascii="Angsana New" w:hAnsi="Angsana New" w:hint="cs"/>
          <w:spacing w:val="-2"/>
          <w:sz w:val="32"/>
          <w:szCs w:val="32"/>
          <w:cs/>
        </w:rPr>
        <w:t>บกษาแล้วเมื่อวันที่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24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โดยไม่ได้เปลี่ยนแปลงหลักการที่เป็นสาระสำคัญ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มกราคม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2563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เป็นต้นไป</w:t>
      </w:r>
    </w:p>
    <w:p w14:paraId="47DC6B7C" w14:textId="77777777" w:rsidR="00F51C91" w:rsidRPr="00FB0D60" w:rsidRDefault="0095640B" w:rsidP="00E815AA">
      <w:pPr>
        <w:spacing w:after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  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ดยผู้บริหาร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ในงวดที่จะเริ่มถือปฏิบัติ</w:t>
      </w:r>
    </w:p>
    <w:p w14:paraId="70D6754B" w14:textId="057B2E2A" w:rsidR="0020154E" w:rsidRPr="00FB0D60" w:rsidRDefault="002408B0" w:rsidP="00E815AA">
      <w:pPr>
        <w:ind w:left="547" w:right="58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</w:t>
      </w:r>
      <w:r w:rsidR="0020154E" w:rsidRPr="00FB0D60">
        <w:rPr>
          <w:rFonts w:ascii="Angsana New" w:hAnsi="Angsana New"/>
          <w:b/>
          <w:bCs/>
          <w:sz w:val="32"/>
          <w:szCs w:val="32"/>
        </w:rPr>
        <w:t>.</w:t>
      </w:r>
      <w:r w:rsidR="0020154E" w:rsidRPr="00FB0D60">
        <w:rPr>
          <w:rFonts w:ascii="Angsana New" w:hAnsi="Angsana New"/>
          <w:b/>
          <w:bCs/>
          <w:sz w:val="32"/>
          <w:szCs w:val="32"/>
        </w:rPr>
        <w:tab/>
      </w:r>
      <w:r w:rsidR="0020154E" w:rsidRPr="00FB0D60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E5EC291" w14:textId="77777777" w:rsidR="005160AB" w:rsidRPr="00FB0D60" w:rsidRDefault="005160AB" w:rsidP="001E1D0C">
      <w:pPr>
        <w:ind w:left="547" w:right="58" w:hanging="547"/>
        <w:outlineLvl w:val="0"/>
        <w:rPr>
          <w:rFonts w:ascii="Angsana New" w:hAnsi="Angsana New"/>
          <w:spacing w:val="-6"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  <w:cs/>
        </w:rPr>
        <w:tab/>
      </w:r>
      <w:r w:rsidRPr="00FB0D60">
        <w:rPr>
          <w:rFonts w:ascii="Angsana New" w:hAnsi="Angsana New" w:hint="cs"/>
          <w:sz w:val="32"/>
          <w:szCs w:val="32"/>
          <w:cs/>
        </w:rPr>
        <w:t>นโยบายการบัญชีที่สำคัญมีดังนี้</w:t>
      </w:r>
    </w:p>
    <w:p w14:paraId="445B2C7C" w14:textId="53175CF8" w:rsidR="0020154E" w:rsidRPr="00FB0D60" w:rsidRDefault="002408B0" w:rsidP="001E1D0C">
      <w:pPr>
        <w:ind w:left="1267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2408B0">
        <w:rPr>
          <w:rFonts w:ascii="Angsana New" w:hAnsi="Angsana New"/>
          <w:sz w:val="32"/>
          <w:szCs w:val="32"/>
        </w:rPr>
        <w:t>3</w:t>
      </w:r>
      <w:r w:rsidR="00360BC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360BCA" w:rsidRPr="00FB0D60">
        <w:rPr>
          <w:rFonts w:ascii="Angsana New" w:hAnsi="Angsana New"/>
          <w:sz w:val="32"/>
          <w:szCs w:val="32"/>
        </w:rPr>
        <w:tab/>
      </w:r>
      <w:r w:rsidR="0020154E" w:rsidRPr="00FB0D60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78C67BF7" w14:textId="5A4386B1" w:rsidR="00102D8B" w:rsidRPr="00FB0D60" w:rsidRDefault="007074FA" w:rsidP="001E1D0C">
      <w:pPr>
        <w:overflowPunct/>
        <w:autoSpaceDE/>
        <w:autoSpaceDN/>
        <w:adjustRightInd/>
        <w:ind w:left="1267"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รายได้จากการขาย</w:t>
      </w:r>
    </w:p>
    <w:p w14:paraId="718EBAA6" w14:textId="35D4C9AA" w:rsidR="00102D8B" w:rsidRPr="00FB0D60" w:rsidRDefault="007074FA" w:rsidP="00606EF2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กล่าวคือ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เมื่อมีการส่งมอบสินค้า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โดยไม่รวมภาษีมูลค่าเพิ่ม</w:t>
      </w:r>
    </w:p>
    <w:p w14:paraId="037DDF7C" w14:textId="0D74933C" w:rsidR="007074FA" w:rsidRPr="00FB0D60" w:rsidRDefault="007074FA" w:rsidP="007074FA">
      <w:pPr>
        <w:overflowPunct/>
        <w:autoSpaceDE/>
        <w:autoSpaceDN/>
        <w:adjustRightInd/>
        <w:spacing w:before="240"/>
        <w:ind w:left="1267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</w:p>
    <w:p w14:paraId="0EF35724" w14:textId="77777777" w:rsidR="007074FA" w:rsidRPr="00FB0D60" w:rsidRDefault="007074FA" w:rsidP="007074FA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ประกอบด้วย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รายได้จากการให้บริการขนส่งแก๊ส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และรายได้จากการให้บริการบำรุงรักษา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รายได้จากการให้บริการรับรู้ตลอดช่วงเวลาที่ให้บริการโดยพิจารณาถึงขั้นความสำเร็จของงาน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อัตราค่าบริการและระยะเวลาเป็นไปตามที่กำหนดในสัญญา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ค่านายหน้าจ่ายหรือส่วนลดที่ให้กับคู่ค้า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ซึ่งถูกพิจารณาเป็นลูกค้าของกลุ่มบริษัท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จะบันทึกสุทธิจากรายได้จากการให้บริการ</w:t>
      </w:r>
    </w:p>
    <w:p w14:paraId="2862B14F" w14:textId="77777777" w:rsidR="007074FA" w:rsidRPr="00FB0D60" w:rsidRDefault="007074FA" w:rsidP="007074FA">
      <w:pPr>
        <w:overflowPunct/>
        <w:autoSpaceDE/>
        <w:autoSpaceDN/>
        <w:adjustRightInd/>
        <w:spacing w:before="240"/>
        <w:ind w:left="1267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รายได้จากการให้บริการรับเหมาติดตั้งงานระบบ</w:t>
      </w:r>
    </w:p>
    <w:p w14:paraId="6D38E423" w14:textId="77777777" w:rsidR="007074FA" w:rsidRPr="00FB0D60" w:rsidRDefault="007074FA" w:rsidP="007074FA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รายได้จากการให้บริการรับเหมาติดตั้งงานระบบ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ำหรับโครงการที่มีมูลค่าต่ำและระยะเวลาทำงานสั้นและยังไม่ได้โอนการควบคุมในสินทรัพย์ที่เกิดขึ้นให้กับลูกค้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จะรับรู้เมื่อให้บริการแล้วเสร็จ</w:t>
      </w:r>
    </w:p>
    <w:p w14:paraId="769CD0D1" w14:textId="77777777" w:rsidR="002408B0" w:rsidRDefault="002408B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94F4A6" w14:textId="6AB32B9B" w:rsidR="007074FA" w:rsidRPr="00FB0D60" w:rsidRDefault="007074FA" w:rsidP="007074FA">
      <w:pPr>
        <w:overflowPunct/>
        <w:autoSpaceDE/>
        <w:autoSpaceDN/>
        <w:adjustRightInd/>
        <w:spacing w:before="240"/>
        <w:ind w:left="1267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lastRenderedPageBreak/>
        <w:t>รายได้ค่าบริหารจัดการ</w:t>
      </w:r>
    </w:p>
    <w:p w14:paraId="7F7A475D" w14:textId="77777777" w:rsidR="007074FA" w:rsidRPr="00FB0D60" w:rsidRDefault="007074FA" w:rsidP="007074FA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รายได้ค่าบริหารจัดการรับรู้เป็นรายได้ตามเกณฑ์คงค้างตามเงื่อนไขและข้อตกลงที่ระบุในสัญญาที่เกี่ยวข้อง</w:t>
      </w:r>
    </w:p>
    <w:p w14:paraId="1110AA6E" w14:textId="77777777" w:rsidR="007074FA" w:rsidRPr="00FB0D60" w:rsidRDefault="007074FA" w:rsidP="007074FA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ดอกเบี้ยรับ</w:t>
      </w:r>
    </w:p>
    <w:p w14:paraId="47670A50" w14:textId="77777777" w:rsidR="007074FA" w:rsidRPr="00FB0D60" w:rsidRDefault="007074FA" w:rsidP="007074FA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57037C6C" w14:textId="77777777" w:rsidR="007074FA" w:rsidRPr="00FB0D60" w:rsidRDefault="007074FA" w:rsidP="007074FA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เงินอุดหนุนจากรัฐบาล</w:t>
      </w:r>
    </w:p>
    <w:p w14:paraId="53DF9F0D" w14:textId="7FAFE812" w:rsidR="00543242" w:rsidRPr="00FB0D60" w:rsidRDefault="007074FA" w:rsidP="00543242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เงินอุดหนุนจากรัฐบาลจะถูกรับรู้เมื่อมีความเชื่อมั่นอย่างสมเหตุสมผลว่าจะได้รับเงินอุดหนุนนั้นและสามารถปฏิบัติตามเงื่อนไขของเงินอุดหนุนได้ เงินอุดหนุนจากรัฐบาลที่เกี่ยวข้องกับสินทรัพย์จะแสดงเป็นรายได้รอการรับรู้ และจะถูกรับรู้เป็นรายได้ตามอายุการใช้งานของสินทรัพย์ที่เกี่ยวข้อง</w:t>
      </w:r>
    </w:p>
    <w:p w14:paraId="08C97310" w14:textId="0CFF083C" w:rsidR="00102D8B" w:rsidRPr="00FB0D60" w:rsidRDefault="002408B0" w:rsidP="002B3124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</w:t>
      </w:r>
      <w:r w:rsidR="00102D8B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102D8B" w:rsidRPr="00FB0D60">
        <w:rPr>
          <w:rFonts w:ascii="Angsana New" w:hAnsi="Angsana New"/>
          <w:sz w:val="32"/>
          <w:szCs w:val="32"/>
        </w:rPr>
        <w:tab/>
      </w:r>
      <w:r w:rsidR="00102D8B" w:rsidRPr="00FB0D60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</w:p>
    <w:p w14:paraId="334FEDED" w14:textId="77777777" w:rsidR="00102D8B" w:rsidRPr="00FB0D60" w:rsidRDefault="00102D8B" w:rsidP="002408B0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หมายถึง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เงินสดและเงินฝากธนาคาร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และเงินลงทุนระยะสั้นที่มีสภาพคล่องสูง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ซึ่งถึงกำหนดจ่ายคืนภายในระยะเวลาไม่เกินสามเดือนนับจากวันที่ได้มาและไม่มีข้อจำกัดในการเบิกใช้</w:t>
      </w:r>
      <w:r w:rsidRPr="00FB0D60">
        <w:rPr>
          <w:rFonts w:ascii="Angsana New" w:hAnsi="Angsana New"/>
          <w:sz w:val="32"/>
          <w:szCs w:val="32"/>
          <w:cs/>
        </w:rPr>
        <w:tab/>
      </w:r>
    </w:p>
    <w:p w14:paraId="1C677105" w14:textId="00D69286" w:rsidR="00102D8B" w:rsidRPr="00FB0D60" w:rsidRDefault="002408B0" w:rsidP="00D753BA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</w:t>
      </w:r>
      <w:r w:rsidR="00102D8B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102D8B" w:rsidRPr="00FB0D60">
        <w:rPr>
          <w:rFonts w:ascii="Angsana New" w:hAnsi="Angsana New"/>
          <w:sz w:val="32"/>
          <w:szCs w:val="32"/>
        </w:rPr>
        <w:tab/>
      </w:r>
      <w:r w:rsidR="00102D8B" w:rsidRPr="00FB0D60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5160AB" w:rsidRPr="00FB0D60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47679113" w14:textId="770A2E16" w:rsidR="005160AB" w:rsidRPr="00FB0D60" w:rsidRDefault="00102D8B" w:rsidP="00D15C43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5160AB" w:rsidRPr="00FB0D60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FB0D60"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BB4185">
        <w:rPr>
          <w:rFonts w:ascii="Angsana New" w:hAnsi="Angsana New" w:hint="cs"/>
          <w:sz w:val="32"/>
          <w:szCs w:val="32"/>
          <w:cs/>
        </w:rPr>
        <w:t>ใบแจ้งหนี้และจะวัด</w:t>
      </w:r>
      <w:r w:rsidRPr="00FB0D60">
        <w:rPr>
          <w:rFonts w:ascii="Angsana New" w:hAnsi="Angsana New" w:hint="cs"/>
          <w:sz w:val="32"/>
          <w:szCs w:val="32"/>
          <w:cs/>
        </w:rPr>
        <w:t>มูลค่าสุทธิ</w:t>
      </w:r>
      <w:r w:rsidR="005160AB" w:rsidRPr="00FB0D60">
        <w:rPr>
          <w:rFonts w:ascii="Angsana New" w:hAnsi="Angsana New" w:hint="cs"/>
          <w:sz w:val="32"/>
          <w:szCs w:val="32"/>
          <w:cs/>
        </w:rPr>
        <w:t>หลังจากหักค่าเผื่อหนี้สงสัยจะสูญ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6B3571F2" w14:textId="77777777" w:rsidR="00102D8B" w:rsidRPr="00FB0D60" w:rsidRDefault="00102D8B" w:rsidP="00D753BA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ค่าเผื่อหนี้สงสัยจะสูญสำหรับผลขาดทุนโดยประมาณที่อาจเกิดขึ้นจากการเก็บเงินจากลูกหนี้ไม่ได้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7C614E44" w14:textId="55D012CB" w:rsidR="00102D8B" w:rsidRPr="00FB0D60" w:rsidRDefault="002408B0" w:rsidP="007E06C4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</w:t>
      </w:r>
      <w:r w:rsidR="00102D8B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102D8B" w:rsidRPr="00FB0D60">
        <w:rPr>
          <w:rFonts w:ascii="Angsana New" w:hAnsi="Angsana New"/>
          <w:sz w:val="32"/>
          <w:szCs w:val="32"/>
        </w:rPr>
        <w:tab/>
      </w:r>
      <w:r w:rsidR="00102D8B" w:rsidRPr="00FB0D60">
        <w:rPr>
          <w:rFonts w:ascii="Angsana New" w:hAnsi="Angsana New" w:hint="cs"/>
          <w:sz w:val="32"/>
          <w:szCs w:val="32"/>
          <w:cs/>
        </w:rPr>
        <w:t>สินค้าคงเหลือ</w:t>
      </w:r>
    </w:p>
    <w:p w14:paraId="3C04828F" w14:textId="77777777" w:rsidR="00102D8B" w:rsidRPr="00FB0D60" w:rsidRDefault="00102D8B" w:rsidP="00D15C43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สินค้าคงเหลือแสดงมูลค่าตามราคาทุนถัวเฉลี่ยหรือมูลค่าสุทธิที่จะได้รับแล้วแต่ราคาใดจะต่ำกว่า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4118B88" w14:textId="77777777" w:rsidR="00102D8B" w:rsidRPr="00FB0D60" w:rsidRDefault="00102D8B" w:rsidP="00D15C43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ที่จำเป็นต้องจ่ายเพื่อให้ขายสินค้านั้นได้</w:t>
      </w:r>
    </w:p>
    <w:p w14:paraId="0022A33F" w14:textId="77777777" w:rsidR="00C85BE8" w:rsidRPr="00FB0D60" w:rsidRDefault="00102D8B" w:rsidP="00D15C43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รายการปรับลดราคาทุนของสินค้าคงเหลือจะตั้งขึ้นสำหรับสินค้าที่ล้าสมัย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เคลื่อนไหวช้าหรือเสื่อมสภาพ</w:t>
      </w:r>
    </w:p>
    <w:p w14:paraId="247400B1" w14:textId="77777777" w:rsidR="002408B0" w:rsidRDefault="002408B0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sz w:val="32"/>
          <w:szCs w:val="32"/>
        </w:rPr>
        <w:br w:type="page"/>
      </w:r>
    </w:p>
    <w:p w14:paraId="3EBF1F9C" w14:textId="718B3747" w:rsidR="00A51024" w:rsidRPr="00FB0D60" w:rsidRDefault="002408B0" w:rsidP="002408B0">
      <w:pPr>
        <w:overflowPunct/>
        <w:autoSpaceDE/>
        <w:autoSpaceDN/>
        <w:adjustRightInd/>
        <w:ind w:left="1267" w:hanging="72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2408B0">
        <w:rPr>
          <w:rFonts w:ascii="Angsana New" w:eastAsia="Cordia New" w:hAnsi="Angsana New"/>
          <w:sz w:val="32"/>
          <w:szCs w:val="32"/>
        </w:rPr>
        <w:lastRenderedPageBreak/>
        <w:t>3</w:t>
      </w:r>
      <w:r w:rsidR="00A51024" w:rsidRPr="00FB0D60">
        <w:rPr>
          <w:rFonts w:ascii="Angsana New" w:eastAsia="Cordia New" w:hAnsi="Angsana New"/>
          <w:sz w:val="32"/>
          <w:szCs w:val="32"/>
        </w:rPr>
        <w:t>.</w:t>
      </w:r>
      <w:r w:rsidRPr="002408B0">
        <w:rPr>
          <w:rFonts w:ascii="Angsana New" w:eastAsia="Cordia New" w:hAnsi="Angsana New"/>
          <w:sz w:val="32"/>
          <w:szCs w:val="32"/>
        </w:rPr>
        <w:t>5</w:t>
      </w:r>
      <w:r w:rsidR="00A51024" w:rsidRPr="00FB0D60">
        <w:rPr>
          <w:rFonts w:ascii="Angsana New" w:eastAsia="Cordia New" w:hAnsi="Angsana New"/>
          <w:sz w:val="32"/>
          <w:szCs w:val="32"/>
          <w:cs/>
        </w:rPr>
        <w:tab/>
        <w:t>บัญชีกลุ่มบริษัท - เงินลงทุนในบริษัทย่อยและบริษัทร่วม</w:t>
      </w:r>
    </w:p>
    <w:p w14:paraId="452C73C5" w14:textId="77777777" w:rsidR="00A51024" w:rsidRPr="00FB0D60" w:rsidRDefault="00A51024" w:rsidP="0069740D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</w:rPr>
      </w:pPr>
      <w:r w:rsidRPr="00FB0D60">
        <w:rPr>
          <w:rFonts w:ascii="Angsana New" w:eastAsia="Cordia New" w:hAnsi="Angsana New"/>
          <w:i/>
          <w:iCs/>
          <w:sz w:val="32"/>
          <w:szCs w:val="32"/>
          <w:cs/>
        </w:rPr>
        <w:t>บริษัทย่อย</w:t>
      </w:r>
    </w:p>
    <w:p w14:paraId="55622D13" w14:textId="77777777" w:rsidR="00A51024" w:rsidRPr="00FB0D60" w:rsidRDefault="00A51024" w:rsidP="0069740D">
      <w:pPr>
        <w:overflowPunct/>
        <w:autoSpaceDE/>
        <w:autoSpaceDN/>
        <w:adjustRightInd/>
        <w:spacing w:after="180"/>
        <w:ind w:left="1260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บริษัทย่อยหมายถึงกิจการ</w:t>
      </w:r>
      <w:r w:rsidRPr="00FB0D60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(ซึ่งรวมถึงกิจการเฉพาะกิจ) ที่กลุ่มบริษัทควบคุม กลุ่มบริษัท</w:t>
      </w:r>
      <w:r w:rsidRPr="00FB0D60">
        <w:rPr>
          <w:rFonts w:ascii="Angsana New" w:eastAsia="Cordia New" w:hAnsi="Angsana New"/>
          <w:spacing w:val="8"/>
          <w:sz w:val="32"/>
          <w:szCs w:val="32"/>
          <w:cs/>
        </w:rPr>
        <w:t>ควบคุมกิจการเมื่อกลุ่มบริษัทมีการเปิดรับหรือมีสิทธิในผลตอบแทนผันแปรจากการ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 กลุ่มบริษัทจะไม่นำงบการเงินของบริษัทย่อยมารวมไว้ในงบการเงินรวมนับจากวันที่กลุ่มบริษัทสูญเสียอำนาจควบคุม</w:t>
      </w:r>
    </w:p>
    <w:p w14:paraId="326809F2" w14:textId="73B153C6" w:rsidR="00A51024" w:rsidRPr="00FB0D60" w:rsidRDefault="00A51024" w:rsidP="0069740D">
      <w:pPr>
        <w:overflowPunct/>
        <w:autoSpaceDE/>
        <w:autoSpaceDN/>
        <w:adjustRightInd/>
        <w:spacing w:after="180"/>
        <w:ind w:left="1260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 xml:space="preserve">กลุ่มบริษัทบันทึกบัญชีการรวมธุรกิจโดยถือปฏิบัติตามวิธีซื้อ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ผู้ถือหุ้นที่ออกโดยกลุ่มบริษัท </w:t>
      </w:r>
      <w:r w:rsidR="0069740D" w:rsidRPr="00FB0D60">
        <w:rPr>
          <w:rFonts w:ascii="Angsana New" w:eastAsia="Cordia New" w:hAnsi="Angsana New"/>
          <w:spacing w:val="-4"/>
          <w:sz w:val="32"/>
          <w:szCs w:val="32"/>
        </w:rPr>
        <w:t xml:space="preserve">  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 xml:space="preserve">สิ่งตอบแทนที่โอนให้รวมถึงมูลค่ายุติธรรมของสินทรัพย์ </w:t>
      </w:r>
      <w:r w:rsidRPr="00FB0D60">
        <w:rPr>
          <w:rFonts w:ascii="Angsana New" w:eastAsia="Cordia New" w:hAnsi="Angsana New"/>
          <w:spacing w:val="4"/>
          <w:sz w:val="32"/>
          <w:szCs w:val="32"/>
          <w:cs/>
        </w:rPr>
        <w:t>หรือหนี้สินที่ผู้ซื้อคาดว่าจะต้องจ่ายชำระตามข้อตกลง ต้นทุนที่เกี่ยวข้องกับการซื้อจะ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 xml:space="preserve">รับรู้เป็นค่าใช้จ่ายเมื่อเกิดขึ้น มูลค่าเริ่มแรกของสินทรัพย์ที่ระบุได้ที่ได้มาและหนี้สินที่อาจเกิดขึ้นที่รับมาจากการรวมธุรกิจจะถูกวัดมูลค่าด้วยมูลค่ายุติธรรม ณ วันที่ซื้อ </w:t>
      </w:r>
      <w:r w:rsidRPr="00FB0D60">
        <w:rPr>
          <w:rFonts w:ascii="Angsana New" w:eastAsia="Cordia New" w:hAnsi="Angsana New"/>
          <w:sz w:val="32"/>
          <w:szCs w:val="32"/>
          <w:cs/>
        </w:rPr>
        <w:t>ในการ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5C524CCC" w14:textId="7BB1F919" w:rsidR="00A51024" w:rsidRPr="00FB0D60" w:rsidRDefault="00A51024" w:rsidP="0069740D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5C591DAD" w14:textId="79936704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-6"/>
          <w:sz w:val="32"/>
          <w:szCs w:val="32"/>
          <w:cs/>
        </w:rPr>
        <w:t>สิ่งตอบแทนที่คาดว่าจะต้องจ่ายออกไปโดยกลุ่มบริษัท รับรู้ด้วยมูลค่ายุติธรรม ณ วันที่ซื้อ</w:t>
      </w:r>
      <w:r w:rsidRPr="00FB0D60">
        <w:rPr>
          <w:rFonts w:ascii="Angsana New" w:eastAsia="Cordia New" w:hAnsi="Angsana New"/>
          <w:sz w:val="32"/>
          <w:szCs w:val="32"/>
          <w:cs/>
        </w:rPr>
        <w:t>การเปลี่ยนแปลงในมูลค่ายุติธรรมของสิ่งตอบแทนที่คาดว่าจะต้องจ่ายที่รับรู้ภายหลัง</w:t>
      </w:r>
      <w:r w:rsidRPr="00FB0D60">
        <w:rPr>
          <w:rFonts w:ascii="Angsana New" w:eastAsia="Cordia New" w:hAnsi="Angsana New"/>
          <w:spacing w:val="-8"/>
          <w:sz w:val="32"/>
          <w:szCs w:val="32"/>
          <w:cs/>
        </w:rPr>
        <w:t>วันที่ซื้อซึ่งจัดประเภทเป็นสินทรัพย์หรือหนี้สินให้รับรู้ในกำไรหรือขาดทุน สิ่งตอบแทน</w:t>
      </w:r>
      <w:r w:rsidRPr="00FB0D60">
        <w:rPr>
          <w:rFonts w:ascii="Angsana New" w:eastAsia="Cordia New" w:hAnsi="Angsana New"/>
          <w:sz w:val="32"/>
          <w:szCs w:val="32"/>
          <w:cs/>
        </w:rPr>
        <w:t>ที่คาดว่าจะต้องจ่ายซึ่งจัดประเภทเป็นส่วนของผู้ถือหุ้นต้องไม่มีการวัดมูลค่าใหม่ และให้บันทึกการจ่ายชำระในภายหลังไว้ในส่วนของผู้ถือหุ้น</w:t>
      </w:r>
    </w:p>
    <w:p w14:paraId="10784A5B" w14:textId="77777777" w:rsidR="002408B0" w:rsidRDefault="002408B0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pacing w:val="-4"/>
          <w:sz w:val="32"/>
          <w:szCs w:val="32"/>
          <w:cs/>
        </w:rPr>
      </w:pPr>
      <w:r>
        <w:rPr>
          <w:rFonts w:ascii="Angsana New" w:eastAsia="Cordia New" w:hAnsi="Angsana New"/>
          <w:spacing w:val="-4"/>
          <w:sz w:val="32"/>
          <w:szCs w:val="32"/>
          <w:cs/>
        </w:rPr>
        <w:br w:type="page"/>
      </w:r>
    </w:p>
    <w:p w14:paraId="61D46171" w14:textId="6DFCA5FA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lastRenderedPageBreak/>
        <w:t>ส่วนเกินของมูลค่าสิ่งตอบแทนที่โอนให้ มูลค่าส่วนได้เสียที่ไม่มีอำนาจควบคุมใน</w:t>
      </w:r>
      <w:r w:rsidRPr="00FB0D60">
        <w:rPr>
          <w:rFonts w:ascii="Angsana New" w:eastAsia="Cordia New" w:hAnsi="Angsana New"/>
          <w:spacing w:val="-8"/>
          <w:sz w:val="32"/>
          <w:szCs w:val="32"/>
          <w:cs/>
        </w:rPr>
        <w:t>ผู้ถูกซื้อ และมูลค่ายุติธรรม ณ วันซื้อธุรกิจของส่วนได้เสียในส่วนของผู้ถือหุ้นของผู้ถูกซื้อ</w:t>
      </w:r>
      <w:r w:rsidRPr="00FB0D60">
        <w:rPr>
          <w:rFonts w:ascii="Angsana New" w:eastAsia="Cordia New" w:hAnsi="Angsana New"/>
          <w:spacing w:val="-10"/>
          <w:sz w:val="32"/>
          <w:szCs w:val="32"/>
          <w:cs/>
        </w:rPr>
        <w:t>ที่ผู้ซื้อถืออยู่ก่อนการรวมธุรกิจ ที่มากกว่ามูลค่ายุติธรรมสุทธิ ณ วันที่ซื้อของสินทรัพย์สุทธิ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ที่ระบุได้ที่ได้มา ต้องรับรู้เป็นค่าความนิยม หากมูลค่าของมูลค่าสิ่งตอบ</w:t>
      </w:r>
      <w:r w:rsidRPr="00FB0D60">
        <w:rPr>
          <w:rFonts w:ascii="Angsana New" w:eastAsia="Cordia New" w:hAnsi="Angsana New"/>
          <w:spacing w:val="-10"/>
          <w:sz w:val="32"/>
          <w:szCs w:val="32"/>
          <w:cs/>
        </w:rPr>
        <w:t>แทนที่โอนให้มูลค่าส่วนได้เสียที่ไม่มีอำนาจควบคุมในผู้ถูกซื้อ และมูลค่ายุติธรรม ณ วันซื้อ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ธุรกิจของส่วนได้เสียในส่วนของผู้ถือหุ้นของผู้ถูกซื้อที่ผู้ซื้อถืออยู่ก่อนการรวมธุรกิจ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จะรับรู้ส่วนต่างโดยตรงไปยังกำไรหรือขาดทุน</w:t>
      </w:r>
    </w:p>
    <w:p w14:paraId="2BAB25F6" w14:textId="77777777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กลุ่มบริษัทจะตัดรายการบัญชีระหว่างกัน</w:t>
      </w:r>
      <w:r w:rsidRPr="00FB0D60">
        <w:rPr>
          <w:rFonts w:ascii="Angsana New" w:eastAsia="Cordi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ยอดคงเหลือ และกำไร</w:t>
      </w:r>
      <w:r w:rsidRPr="00FB0D60">
        <w:rPr>
          <w:rFonts w:ascii="Angsana New" w:eastAsia="Cordia New" w:hAnsi="Angsana New"/>
          <w:sz w:val="32"/>
          <w:szCs w:val="32"/>
          <w:cs/>
        </w:rPr>
        <w:t xml:space="preserve">ที่ยังไม่ได้เกิดขึ้นจริงระหว่างกันในกลุ่มบริษัท ขาดทุนที่ยังไม่เกิดขึ้นจริงก็จะตัดรายการในทำนองเดียวกัน </w:t>
      </w:r>
      <w:r w:rsidRPr="00FB0D60">
        <w:rPr>
          <w:rFonts w:ascii="Angsana New" w:eastAsia="Cordia New" w:hAnsi="Angsana New"/>
          <w:spacing w:val="-8"/>
          <w:sz w:val="32"/>
          <w:szCs w:val="32"/>
          <w:cs/>
        </w:rPr>
        <w:t>เว้นแต่รายการนั้นมีหลักฐานว่าสินทรัพย์ที่โอนระหว่างกันเกิดการด้อยค่า นโยบายการบัญชี</w:t>
      </w:r>
      <w:r w:rsidRPr="00FB0D60">
        <w:rPr>
          <w:rFonts w:ascii="Angsana New" w:eastAsia="Cordia New" w:hAnsi="Angsana New"/>
          <w:sz w:val="32"/>
          <w:szCs w:val="32"/>
          <w:cs/>
        </w:rPr>
        <w:t>ของบริษัทย่อยได้ถูกปรับปรุงเพื่อให้สอดคล้องกับนโยบายการบัญชีของกลุ่มบริษัท</w:t>
      </w:r>
    </w:p>
    <w:p w14:paraId="5FDC1626" w14:textId="77777777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 xml:space="preserve">ในงบการเงินเฉพาะกิจการ </w:t>
      </w:r>
      <w:r w:rsidRPr="00FB0D60">
        <w:rPr>
          <w:rFonts w:ascii="Angsana New" w:eastAsia="Cordia New" w:hAnsi="Angsana New"/>
          <w:sz w:val="32"/>
          <w:szCs w:val="32"/>
          <w:cs/>
          <w:lang w:val="en-GB"/>
        </w:rPr>
        <w:t>เงินลงทุนในบริษัทย่อยจะบันทึกบัญชีด้วยราคาทุนหัก</w:t>
      </w:r>
      <w:r w:rsidRPr="00FB0D60">
        <w:rPr>
          <w:rFonts w:ascii="Angsana New" w:eastAsia="Cordia New" w:hAnsi="Angsana New"/>
          <w:sz w:val="32"/>
          <w:szCs w:val="32"/>
          <w:lang w:val="en-GB"/>
        </w:rPr>
        <w:t xml:space="preserve">             </w:t>
      </w:r>
      <w:r w:rsidRPr="00FB0D60">
        <w:rPr>
          <w:rFonts w:ascii="Angsana New" w:eastAsia="Cordia New" w:hAnsi="Angsana New"/>
          <w:spacing w:val="-4"/>
          <w:sz w:val="32"/>
          <w:szCs w:val="32"/>
          <w:cs/>
          <w:lang w:val="en-GB"/>
        </w:rPr>
        <w:t>ค่าเผื่อการด้อยค่า ต้นทุนจะมีการปรับเพื่อสะท้อนการเปลี่ยนแปลงสิ่งตอบแทนที่เกิดขึ้น</w:t>
      </w:r>
      <w:r w:rsidRPr="00FB0D60">
        <w:rPr>
          <w:rFonts w:ascii="Angsana New" w:eastAsia="Cordia New" w:hAnsi="Angsana New"/>
          <w:spacing w:val="-8"/>
          <w:sz w:val="32"/>
          <w:szCs w:val="32"/>
          <w:cs/>
          <w:lang w:val="en-GB"/>
        </w:rPr>
        <w:t>จากการเปลี่ยนแปลงมูลค่าสิ่งตอบแทนที่คาดว่าจะต้องจ่าย ต้นทุนนั้นจะรวมต้นทุนทางตรง</w:t>
      </w:r>
      <w:r w:rsidRPr="00FB0D60">
        <w:rPr>
          <w:rFonts w:ascii="Angsana New" w:eastAsia="Cordia New" w:hAnsi="Angsana New"/>
          <w:sz w:val="32"/>
          <w:szCs w:val="32"/>
          <w:cs/>
          <w:lang w:val="en-GB"/>
        </w:rPr>
        <w:t>ที่เกี่ยวข้องกับการได้มาของเงินลงทุนนี้</w:t>
      </w:r>
    </w:p>
    <w:p w14:paraId="194A8A19" w14:textId="254D224F" w:rsidR="00A51024" w:rsidRPr="00A0757B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  <w:lang w:val="en-GB"/>
        </w:rPr>
      </w:pPr>
      <w:r w:rsidRPr="00A0757B">
        <w:rPr>
          <w:rFonts w:ascii="Angsana New" w:eastAsia="Cordia New" w:hAnsi="Angsana New"/>
          <w:sz w:val="32"/>
          <w:szCs w:val="32"/>
          <w:cs/>
          <w:lang w:val="en-GB"/>
        </w:rPr>
        <w:t xml:space="preserve">รายชื่อของบริษัทย่อยของกลุ่มบริษัทได้แสดงไว้ในหมายเหตุประกอบงบการเงินข้อ </w:t>
      </w:r>
      <w:r w:rsidR="002408B0" w:rsidRPr="002408B0">
        <w:rPr>
          <w:rFonts w:ascii="Angsana New" w:eastAsia="Cordia New" w:hAnsi="Angsana New"/>
          <w:sz w:val="32"/>
          <w:szCs w:val="32"/>
        </w:rPr>
        <w:t>1</w:t>
      </w:r>
    </w:p>
    <w:p w14:paraId="5BA08FD6" w14:textId="1EF8B4A4" w:rsidR="00A51024" w:rsidRPr="00FB0D60" w:rsidRDefault="00A51024" w:rsidP="0069740D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</w:rPr>
      </w:pPr>
      <w:r w:rsidRPr="00FB0D60">
        <w:rPr>
          <w:rFonts w:ascii="Angsana New" w:eastAsia="Cordia New" w:hAnsi="Angsana New"/>
          <w:i/>
          <w:iCs/>
          <w:sz w:val="32"/>
          <w:szCs w:val="32"/>
          <w:cs/>
        </w:rPr>
        <w:t>รายการและส่วนได้เสียที่ไม่มีอำนาจควบคุม</w:t>
      </w:r>
    </w:p>
    <w:p w14:paraId="39BAEBC5" w14:textId="6C29FE47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>กลุ่มบริษัทปฏิบัติต่อรายการกับส่วนได้เสียที่ไม่มีอำนาจควบคุมเช่นเดียวกันกับส่วนที่เป็นของเจ้าของกลุ่มบริษัท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Pr="00FB0D60">
        <w:rPr>
          <w:rFonts w:ascii="Angsana New" w:eastAsia="Cordia New" w:hAnsi="Angsana New"/>
          <w:spacing w:val="-10"/>
          <w:sz w:val="32"/>
          <w:szCs w:val="32"/>
          <w:cs/>
        </w:rPr>
        <w:t>บริษัทย่อยจะถูกบันทึกในส่วนของผู้ถือหุ้น และกำไรหรือขาดทุนจากการขายในส่วนได้เสีย</w:t>
      </w:r>
      <w:r w:rsidRPr="00FB0D60">
        <w:rPr>
          <w:rFonts w:ascii="Angsana New" w:eastAsia="Cordia New" w:hAnsi="Angsana New"/>
          <w:sz w:val="32"/>
          <w:szCs w:val="32"/>
          <w:cs/>
        </w:rPr>
        <w:t>ที่ไม่มีอำนาจควบคุมจะถูกบันทึกในส่วนของผู้ถือหุ้น</w:t>
      </w:r>
    </w:p>
    <w:p w14:paraId="52F3B50A" w14:textId="77777777" w:rsidR="00A51024" w:rsidRPr="00FB0D60" w:rsidRDefault="00A51024" w:rsidP="0069740D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</w:rPr>
      </w:pPr>
      <w:r w:rsidRPr="00FB0D60">
        <w:rPr>
          <w:rFonts w:ascii="Angsana New" w:eastAsia="Cordia New" w:hAnsi="Angsana New"/>
          <w:i/>
          <w:iCs/>
          <w:sz w:val="32"/>
          <w:szCs w:val="32"/>
          <w:cs/>
        </w:rPr>
        <w:t xml:space="preserve">การจำหน่ายบริษัทย่อย </w:t>
      </w:r>
    </w:p>
    <w:p w14:paraId="0B8609BD" w14:textId="4400E091" w:rsidR="002408B0" w:rsidRDefault="00A51024" w:rsidP="002408B0">
      <w:pPr>
        <w:tabs>
          <w:tab w:val="left" w:pos="9781"/>
        </w:tabs>
        <w:overflowPunct/>
        <w:autoSpaceDE/>
        <w:autoSpaceDN/>
        <w:adjustRightInd/>
        <w:ind w:left="1260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เมื่อกลุ่มบริษัทสูญเสียการควบคุม ส่วนได้เสียในกิจการที่เหลืออยู่จะวัดมูลค่าใหม่โดยใช้มูลค่ายุติธรรม การ</w:t>
      </w:r>
      <w:r w:rsidRPr="00FB0D60">
        <w:rPr>
          <w:rFonts w:ascii="Angsana New" w:eastAsia="Cordia New" w:hAnsi="Angsana New"/>
          <w:sz w:val="32"/>
          <w:szCs w:val="32"/>
          <w:cs/>
        </w:rPr>
        <w:t>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กิจการร่วมค้า</w:t>
      </w:r>
      <w:r w:rsidRPr="00FB0D60">
        <w:rPr>
          <w:rFonts w:ascii="Angsana New" w:eastAsia="Cordia New" w:hAnsi="Angsana New"/>
          <w:sz w:val="32"/>
          <w:szCs w:val="32"/>
          <w:cs/>
        </w:rPr>
        <w:t xml:space="preserve">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บริษัทมีการจำหน่ายสินทรัพย์หรือหนี้สินที่เกี่ยวข้องนั้นออกไป</w:t>
      </w:r>
      <w:r w:rsidR="002408B0">
        <w:rPr>
          <w:rFonts w:ascii="Angsana New" w:eastAsia="Cordia New" w:hAnsi="Angsana New"/>
          <w:i/>
          <w:iCs/>
          <w:sz w:val="32"/>
          <w:szCs w:val="32"/>
          <w:cs/>
        </w:rPr>
        <w:br w:type="page"/>
      </w:r>
    </w:p>
    <w:p w14:paraId="29FE2033" w14:textId="62D11E58" w:rsidR="00A51024" w:rsidRPr="00FB0D60" w:rsidRDefault="00A51024" w:rsidP="0069740D">
      <w:pPr>
        <w:tabs>
          <w:tab w:val="left" w:pos="9781"/>
        </w:tabs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</w:rPr>
      </w:pPr>
      <w:r w:rsidRPr="00FB0D60">
        <w:rPr>
          <w:rFonts w:ascii="Angsana New" w:eastAsia="Cordia New" w:hAnsi="Angsana New"/>
          <w:i/>
          <w:iCs/>
          <w:sz w:val="32"/>
          <w:szCs w:val="32"/>
          <w:cs/>
        </w:rPr>
        <w:lastRenderedPageBreak/>
        <w:t>บริษัทร่วม</w:t>
      </w:r>
    </w:p>
    <w:p w14:paraId="15260A4A" w14:textId="77777777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 xml:space="preserve">บริษัทร่วมเป็นกิจการที่กลุ่มบริษัทมีอิทธิพลอย่างเป็นสาระสำคัญแต่ไม่ถึงกับควบคุม </w:t>
      </w:r>
      <w:r w:rsidRPr="00FB0D60">
        <w:rPr>
          <w:rFonts w:ascii="Angsana New" w:eastAsia="Cordia New" w:hAnsi="Angsana New"/>
          <w:spacing w:val="-8"/>
          <w:sz w:val="32"/>
          <w:szCs w:val="32"/>
          <w:cs/>
        </w:rPr>
        <w:t>เงินลงทุนในบริษัทร่วมรับรู้โดยใช้วิธีส่วนได้เสีย</w:t>
      </w:r>
      <w:r w:rsidRPr="00FB0D60">
        <w:rPr>
          <w:rFonts w:ascii="Angsana New" w:eastAsia="Cordia New" w:hAnsi="Angsana New"/>
          <w:spacing w:val="-8"/>
          <w:sz w:val="32"/>
          <w:szCs w:val="32"/>
          <w:cs/>
          <w:lang w:val="en-GB"/>
        </w:rPr>
        <w:t>ในการแสดงในงบการเงินรวม ภายใต้วิธี</w:t>
      </w:r>
      <w:r w:rsidRPr="00FB0D60">
        <w:rPr>
          <w:rFonts w:ascii="Angsana New" w:eastAsia="Cordia New" w:hAnsi="Angsana New"/>
          <w:spacing w:val="6"/>
          <w:sz w:val="32"/>
          <w:szCs w:val="32"/>
          <w:cs/>
          <w:lang w:val="en-GB"/>
        </w:rPr>
        <w:t>ส่วนได้เสีย กลุ่มบริษัทรับรู้เงินลงทุนเมื่อเริ่มแรก</w:t>
      </w:r>
      <w:r w:rsidRPr="00FB0D60">
        <w:rPr>
          <w:rFonts w:ascii="Angsana New" w:eastAsia="Cordia New" w:hAnsi="Angsana New"/>
          <w:spacing w:val="6"/>
          <w:sz w:val="32"/>
          <w:szCs w:val="32"/>
          <w:cs/>
        </w:rPr>
        <w:t>ด้วยราคาทุน มูลค่าตามบัญชีของเงิน</w:t>
      </w:r>
      <w:r w:rsidRPr="00FB0D60">
        <w:rPr>
          <w:rFonts w:ascii="Angsana New" w:eastAsia="Cordia New" w:hAnsi="Angsana New"/>
          <w:sz w:val="32"/>
          <w:szCs w:val="32"/>
          <w:cs/>
        </w:rPr>
        <w:t>ลงทุนนี้จะเพิ่มขึ้นหรือลดลงในภายหลังวันที่ได้มา</w:t>
      </w:r>
      <w:r w:rsidRPr="00FB0D60">
        <w:rPr>
          <w:rFonts w:ascii="Angsana New" w:eastAsia="Cordia New" w:hAnsi="Angsana New"/>
          <w:sz w:val="32"/>
          <w:szCs w:val="32"/>
          <w:cs/>
          <w:lang w:val="en-GB"/>
        </w:rPr>
        <w:t>ด้วยส่วนแบ่งกำไรหรือขาดทุนของผู้</w:t>
      </w:r>
      <w:r w:rsidRPr="00FB0D60">
        <w:rPr>
          <w:rFonts w:ascii="Angsana New" w:eastAsia="Cordia New" w:hAnsi="Angsana New"/>
          <w:spacing w:val="-8"/>
          <w:sz w:val="32"/>
          <w:szCs w:val="32"/>
          <w:cs/>
          <w:lang w:val="en-GB"/>
        </w:rPr>
        <w:t>ได้รับการลงทุนตามสัดส่วนที่ผู้ลงทุนมีส่วนได้เสียอยู่ เงินลงทุนในบริษัทร่วมของกลุ่มบริษัทรวมถึงค่าความนิยมที่ระบุได้ ณ วันที่</w:t>
      </w:r>
      <w:r w:rsidRPr="00FB0D60">
        <w:rPr>
          <w:rFonts w:ascii="Angsana New" w:eastAsia="Cordia New" w:hAnsi="Angsana New"/>
          <w:sz w:val="32"/>
          <w:szCs w:val="32"/>
          <w:cs/>
        </w:rPr>
        <w:t>ซื้อเงินลงทุน</w:t>
      </w:r>
    </w:p>
    <w:p w14:paraId="6F65707A" w14:textId="77777777" w:rsidR="00A51024" w:rsidRPr="00FB0D60" w:rsidRDefault="00A51024" w:rsidP="0069740D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 xml:space="preserve">ถ้าส่วนได้เสียของเจ้าของในบริษัทร่วมนั้นลดลงแต่ยังคงมีอิทธิพลอย่างมีนัยสำคัญ  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กิจการต้องจัดประเภทรายการที่เคยรับรู้ในกำไรขาดทุนเบ็ดเสร็จอื่นเข้ากำไรหรือขาดทุน</w:t>
      </w:r>
      <w:r w:rsidRPr="00FB0D60">
        <w:rPr>
          <w:rFonts w:ascii="Angsana New" w:eastAsia="Cordia New" w:hAnsi="Angsana New"/>
          <w:sz w:val="32"/>
          <w:szCs w:val="32"/>
          <w:cs/>
        </w:rPr>
        <w:t>เฉพาะสัดส่วนในส่วนได้เสียของเจ้าของที่ลดลง</w:t>
      </w:r>
    </w:p>
    <w:p w14:paraId="2198EFFC" w14:textId="3BB18603" w:rsidR="00A51024" w:rsidRPr="00FB0D60" w:rsidRDefault="00A51024" w:rsidP="007C49C5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pacing w:val="-6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>ส่วนแบ่งกำไรหรือขาดทุนของกลุ่มบริษัท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 จะปรับปรุงกับราคาตามบัญชีของเงินลงทุน เมื่อส่วนแบ่งขาดทุนของกลุ่มบริษัทในบริษัทร่วมมีมูลค่าเท่ากับหรือเกินกว่ามูลค่าส่วนได้เสียของกลุ่มบริษัทในบริษัทร่วมนั้น</w:t>
      </w:r>
      <w:r w:rsidRPr="00FB0D60">
        <w:rPr>
          <w:rFonts w:ascii="Angsana New" w:eastAsia="Cordia New" w:hAnsi="Angsana New"/>
          <w:sz w:val="32"/>
          <w:szCs w:val="32"/>
        </w:rPr>
        <w:t xml:space="preserve"> </w:t>
      </w:r>
      <w:r w:rsidRPr="00FB0D60">
        <w:rPr>
          <w:rFonts w:ascii="Angsana New" w:eastAsia="Cordia New" w:hAnsi="Angsana New"/>
          <w:sz w:val="32"/>
          <w:szCs w:val="32"/>
          <w:cs/>
        </w:rPr>
        <w:t xml:space="preserve">กลุ่มบริษัทจะไม่รับรู้ส่วนแบ่งขาดทุนอีกต่อไป  </w:t>
      </w:r>
      <w:r w:rsidRPr="00FB0D60">
        <w:rPr>
          <w:rFonts w:ascii="Angsana New" w:eastAsia="Cordia New" w:hAnsi="Angsana New"/>
          <w:spacing w:val="-6"/>
          <w:sz w:val="32"/>
          <w:szCs w:val="32"/>
          <w:cs/>
        </w:rPr>
        <w:t>เว้นแต่กลุ่มบริษัทมีภาระผูกพันในหนี้ของบริษัทร่วมหรือรับว่าจะจ่ายหนี้แทนบริษัทร่วม</w:t>
      </w:r>
    </w:p>
    <w:p w14:paraId="033B4D2C" w14:textId="77777777" w:rsidR="00A51024" w:rsidRPr="00FB0D60" w:rsidRDefault="00A51024" w:rsidP="007C49C5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>กลุ่ม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</w:t>
      </w:r>
      <w:r w:rsidRPr="00FB0D60">
        <w:rPr>
          <w:rFonts w:ascii="Angsana New" w:eastAsia="Cordia New" w:hAnsi="Angsana New"/>
          <w:sz w:val="32"/>
          <w:szCs w:val="32"/>
        </w:rPr>
        <w:t xml:space="preserve"> </w:t>
      </w:r>
      <w:r w:rsidRPr="00FB0D60">
        <w:rPr>
          <w:rFonts w:ascii="Angsana New" w:eastAsia="Cordia New" w:hAnsi="Angsana New"/>
          <w:sz w:val="32"/>
          <w:szCs w:val="32"/>
          <w:cs/>
        </w:rPr>
        <w:t>หากมีข้อบ่งชี้เกิดขึ้นกลุ่มบริษัทจะคำนวณผลขาดทุน</w:t>
      </w:r>
      <w:r w:rsidRPr="00FB0D60">
        <w:rPr>
          <w:rFonts w:ascii="Angsana New" w:eastAsia="Cordia New" w:hAnsi="Angsana New"/>
          <w:spacing w:val="8"/>
          <w:sz w:val="32"/>
          <w:szCs w:val="32"/>
          <w:cs/>
        </w:rPr>
        <w:t>จากการด้อยค่า โดยเปรียบเทียบมูลค่าที่คาดว่าจะได้รับคืนกับมูลค่าตามบัญชีของเงิน</w:t>
      </w:r>
      <w:r w:rsidRPr="00FB0D60">
        <w:rPr>
          <w:rFonts w:ascii="Angsana New" w:eastAsia="Cordia New" w:hAnsi="Angsana New"/>
          <w:sz w:val="32"/>
          <w:szCs w:val="32"/>
          <w:cs/>
        </w:rPr>
        <w:t>ลงทุน และรับรู้ผลต่างไปที่ส่วนแบ่งกำไร (ขาดทุน) ของเงินลงทุนในบริษัทร่วมในงบกำไรขาดทุนและกำไรขาดทุนเบ็ดเสร็จอื่น</w:t>
      </w:r>
    </w:p>
    <w:p w14:paraId="150C546C" w14:textId="77777777" w:rsidR="00A51024" w:rsidRPr="00FB0D60" w:rsidRDefault="00A51024" w:rsidP="007C49C5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pacing w:val="-10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>รายการกำไรที่ยังไม่ได้เกิดขึ้นจริงระหว่างกลุ่มบริษัทกับบริษัทร่วมจะตัดบัญชีเท่าที่</w:t>
      </w:r>
      <w:r w:rsidRPr="00FB0D60">
        <w:rPr>
          <w:rFonts w:ascii="Angsana New" w:eastAsia="Cordia New" w:hAnsi="Angsana New"/>
          <w:spacing w:val="-10"/>
          <w:sz w:val="32"/>
          <w:szCs w:val="32"/>
          <w:cs/>
        </w:rPr>
        <w:t>กลุ่มบริษัทมีส่วนได้เสียในบริษัทร่วมนั้น รายการขาดทุนที่ยังไม่ได้เกิดขึ้นจริงก็จะตัดบัญชีในทำนองเดียวกัน เว้นแต่รายการนั้นมีหลักฐานว่าสินทรัพย์ที่โอนระหว่างกันเกิดการด้อยค่า</w:t>
      </w:r>
      <w:r w:rsidRPr="00FB0D60">
        <w:rPr>
          <w:rFonts w:ascii="Angsana New" w:eastAsia="Cordia New" w:hAnsi="Angsana New"/>
          <w:spacing w:val="-10"/>
          <w:sz w:val="32"/>
          <w:szCs w:val="32"/>
        </w:rPr>
        <w:t xml:space="preserve"> </w:t>
      </w:r>
    </w:p>
    <w:p w14:paraId="150F78FF" w14:textId="77777777" w:rsidR="00A51024" w:rsidRPr="00FB0D60" w:rsidRDefault="00A51024" w:rsidP="007C49C5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z w:val="32"/>
          <w:szCs w:val="32"/>
          <w:cs/>
        </w:rPr>
      </w:pPr>
      <w:r w:rsidRPr="00FB0D60">
        <w:rPr>
          <w:rFonts w:ascii="Angsana New" w:eastAsia="Cordia New" w:hAnsi="Angsana New"/>
          <w:spacing w:val="8"/>
          <w:sz w:val="32"/>
          <w:szCs w:val="32"/>
          <w:cs/>
        </w:rPr>
        <w:t>ในงบการเงินเฉพาะกิจการ เงินลงทุนในบริษัทร่วม จะบันทึกบัญชีด้วยราคาทุนหักการ</w:t>
      </w: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ด้อยค่า ต้นทุนจะมีการปรับเพื่อสะท้อนการเปลี่ยนแปลงสิ่งตอบแทน</w:t>
      </w:r>
      <w:r w:rsidRPr="00FB0D60">
        <w:rPr>
          <w:rFonts w:ascii="Angsana New" w:eastAsia="Cordia New" w:hAnsi="Angsana New"/>
          <w:sz w:val="32"/>
          <w:szCs w:val="32"/>
          <w:cs/>
        </w:rPr>
        <w:t>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14:paraId="48DFF8A0" w14:textId="26F0B4B9" w:rsidR="00A51024" w:rsidRPr="00FB0D60" w:rsidRDefault="002408B0" w:rsidP="000A4C82">
      <w:pPr>
        <w:overflowPunct/>
        <w:autoSpaceDE/>
        <w:autoSpaceDN/>
        <w:adjustRightInd/>
        <w:ind w:left="1260" w:hanging="72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2408B0">
        <w:rPr>
          <w:rFonts w:ascii="Angsana New" w:eastAsia="Cordia New" w:hAnsi="Angsana New"/>
          <w:sz w:val="32"/>
          <w:szCs w:val="32"/>
        </w:rPr>
        <w:lastRenderedPageBreak/>
        <w:t>3</w:t>
      </w:r>
      <w:r w:rsidR="00A51024" w:rsidRPr="00FB0D60">
        <w:rPr>
          <w:rFonts w:ascii="Angsana New" w:eastAsia="Cordia New" w:hAnsi="Angsana New"/>
          <w:sz w:val="32"/>
          <w:szCs w:val="32"/>
        </w:rPr>
        <w:t>.</w:t>
      </w:r>
      <w:r w:rsidRPr="002408B0">
        <w:rPr>
          <w:rFonts w:ascii="Angsana New" w:eastAsia="Cordia New" w:hAnsi="Angsana New"/>
          <w:sz w:val="32"/>
          <w:szCs w:val="32"/>
        </w:rPr>
        <w:t>6</w:t>
      </w:r>
      <w:r w:rsidR="00A51024" w:rsidRPr="00FB0D60">
        <w:rPr>
          <w:rFonts w:ascii="Angsana New" w:eastAsia="Cordia New" w:hAnsi="Angsana New"/>
          <w:sz w:val="32"/>
          <w:szCs w:val="32"/>
          <w:cs/>
        </w:rPr>
        <w:tab/>
        <w:t>เงินลงทุน</w:t>
      </w:r>
    </w:p>
    <w:p w14:paraId="5351EFDC" w14:textId="77777777" w:rsidR="00A51024" w:rsidRPr="00FB0D60" w:rsidRDefault="00A51024" w:rsidP="00B32F4B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eastAsia="PMingLiU" w:hAnsi="Angsana New"/>
          <w:i/>
          <w:iCs/>
          <w:sz w:val="32"/>
          <w:szCs w:val="32"/>
        </w:rPr>
      </w:pPr>
      <w:r w:rsidRPr="00FB0D60">
        <w:rPr>
          <w:rFonts w:ascii="Angsana New" w:eastAsia="PMingLiU" w:hAnsi="Angsana New"/>
          <w:i/>
          <w:iCs/>
          <w:sz w:val="32"/>
          <w:szCs w:val="32"/>
          <w:cs/>
        </w:rPr>
        <w:t>เงินลงทุนชั่วคราว</w:t>
      </w:r>
    </w:p>
    <w:p w14:paraId="096BADAE" w14:textId="63CC943F" w:rsidR="00A51024" w:rsidRPr="00FB0D60" w:rsidRDefault="00A51024" w:rsidP="000A4C82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PMingLiU" w:hAnsi="Angsana New"/>
          <w:sz w:val="32"/>
          <w:szCs w:val="32"/>
        </w:rPr>
      </w:pPr>
      <w:r w:rsidRPr="00FB0D60">
        <w:rPr>
          <w:rFonts w:ascii="Angsana New" w:eastAsia="PMingLiU" w:hAnsi="Angsana New"/>
          <w:sz w:val="32"/>
          <w:szCs w:val="32"/>
          <w:cs/>
        </w:rPr>
        <w:t>หลักทรัพย์เพื่อค้าแสดงตามมูลค่ายุติธรรม มูลค่ายุติธรรมของเงินลงทุนประเภทหลักทรัพย์หุ้นทุนที่เป็นหลักทรัพย์จดทะเบียนใช้ราคาเสนอซื้อของตลาดหลักทรัพย์แห่งประเทศไทย ณ สิ้นวันทำการสุดท้ายของงวด</w:t>
      </w:r>
    </w:p>
    <w:p w14:paraId="333519F8" w14:textId="170609C9" w:rsidR="00A51024" w:rsidRPr="00FB0D60" w:rsidRDefault="00A51024" w:rsidP="000A4C82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PMingLiU" w:hAnsi="Angsana New"/>
          <w:sz w:val="32"/>
          <w:szCs w:val="32"/>
          <w:cs/>
        </w:rPr>
      </w:pPr>
      <w:r w:rsidRPr="00FB0D60">
        <w:rPr>
          <w:rFonts w:ascii="Angsana New" w:eastAsia="PMingLiU" w:hAnsi="Angsana New"/>
          <w:sz w:val="32"/>
          <w:szCs w:val="32"/>
          <w:cs/>
        </w:rPr>
        <w:t>กำไรหรือขาดทุนจากการเปลี่ยนแปลงในมูลค่ายุติธรรมของหลักทรัพย์เพื่อค้ารับรู้เป็นรายการกำไรหรือรายการขาดทุนที่ยังไม่เกิดขึ้นในงบกำไรขาดทุนและกำไรขาดทุนเบ็ดเสร็จอื่น</w:t>
      </w:r>
    </w:p>
    <w:p w14:paraId="7F99DE19" w14:textId="77777777" w:rsidR="00A51024" w:rsidRPr="00FB0D60" w:rsidRDefault="00A51024" w:rsidP="000A4C82">
      <w:pPr>
        <w:overflowPunct/>
        <w:autoSpaceDE/>
        <w:autoSpaceDN/>
        <w:adjustRightInd/>
        <w:ind w:left="1260"/>
        <w:jc w:val="thaiDistribute"/>
        <w:textAlignment w:val="auto"/>
        <w:rPr>
          <w:rFonts w:ascii="Angsana New" w:eastAsia="Cordia New" w:hAnsi="Angsana New"/>
          <w:i/>
          <w:iCs/>
          <w:sz w:val="32"/>
          <w:szCs w:val="32"/>
        </w:rPr>
      </w:pPr>
      <w:r w:rsidRPr="00FB0D60">
        <w:rPr>
          <w:rFonts w:ascii="Angsana New" w:eastAsia="Cordia New" w:hAnsi="Angsana New"/>
          <w:i/>
          <w:iCs/>
          <w:sz w:val="32"/>
          <w:szCs w:val="32"/>
          <w:cs/>
        </w:rPr>
        <w:t>เงินลงทุนระยะยาวอื่น</w:t>
      </w:r>
    </w:p>
    <w:p w14:paraId="4CEA6E80" w14:textId="77777777" w:rsidR="00A51024" w:rsidRPr="00FB0D60" w:rsidRDefault="00A51024" w:rsidP="000A4C82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</w:rPr>
      </w:pPr>
      <w:r w:rsidRPr="00FB0D60">
        <w:rPr>
          <w:rFonts w:ascii="Angsana New" w:eastAsia="Cordia New" w:hAnsi="Angsana New"/>
          <w:spacing w:val="-4"/>
          <w:sz w:val="32"/>
          <w:szCs w:val="32"/>
          <w:cs/>
        </w:rPr>
        <w:t>เงินลงทุนระยะยาวอื่นคือเงินลงทุนในตราสารทุนซึ่งไม่ใช่หลักทรัพย์ในความต้องการของตลาดแสดงในราคาทุนหักการด้อยค่า</w:t>
      </w:r>
    </w:p>
    <w:p w14:paraId="4FDA106E" w14:textId="3C257E5B" w:rsidR="006F3F96" w:rsidRPr="00FB0D60" w:rsidRDefault="002408B0" w:rsidP="00D15C43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6F3F96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7</w:t>
      </w:r>
      <w:r w:rsidR="006F3F96" w:rsidRPr="00FB0D60">
        <w:rPr>
          <w:rFonts w:ascii="Angsana New" w:eastAsia="Times New Roman" w:hAnsi="Angsana New"/>
          <w:sz w:val="32"/>
          <w:szCs w:val="32"/>
        </w:rPr>
        <w:tab/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อสังหาริมทรัพย์เพื่อการลงทุน</w:t>
      </w:r>
    </w:p>
    <w:p w14:paraId="7BB53EF9" w14:textId="5A28A00F" w:rsidR="006F3F96" w:rsidRPr="00FB0D60" w:rsidRDefault="00E33EDE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อสังหาริมทรัพย์ที่ถือครองโดยบริษัทเพื่อหาประโยชน์จากรายได้ค่าเช่า ถูกจัดประเภทเป็นอสังหาริมทรัพย์เพื่อการลงทุน </w:t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 xml:space="preserve">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</w:t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จะ</w:t>
      </w:r>
      <w:r w:rsidR="006F3F96" w:rsidRPr="00FB0D60">
        <w:rPr>
          <w:rFonts w:ascii="Angsana New" w:hAnsi="Angsana New"/>
          <w:sz w:val="32"/>
          <w:szCs w:val="32"/>
          <w:cs/>
        </w:rPr>
        <w:t>วัด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 xml:space="preserve">มูลค่าอสังหาริมทรัพย์เพื่อการลงทุนด้วยมูลค่ายุติธรรม </w:t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33DCFB0" w14:textId="77777777" w:rsidR="006F3F96" w:rsidRPr="00FB0D60" w:rsidRDefault="00CA390F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</w:t>
      </w:r>
      <w:r w:rsidR="006F3F96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5558F3F" w14:textId="05D6562C" w:rsidR="007E06C4" w:rsidRPr="00FB0D60" w:rsidRDefault="006F3F96" w:rsidP="00D15C43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การโอนไปยัง (หรือโอนจาก) อสังหาริมทรัพย์เพื่อการลงทุนจะทำได้ก็ต่อเมื่อมีการเปลี่ยนแปลงการใช้งานของอสังหาริมทรัพย์นั้น ในการโอนจากอสังหาริมทรัพย์เพื่อการลงทุนไปเป็นอสังหาริมทรัพย์ที่มีไว้ใช้งานต้องใช้มูลค่ายุติธรรม ณ วันที่มีการเปลี่ยนแปลงการใช้งานเป็นราคาทุนของอสังหาริมทรัพย์นั้น หากอสังหาริมทรัพย์ที่มีไว้ใช้งานได้เปลี่ยนมาเป็นอสังหาริมทรัพย์เพื่อการลงทุน </w:t>
      </w:r>
      <w:r w:rsidR="00CA390F" w:rsidRPr="00FB0D60">
        <w:rPr>
          <w:rFonts w:ascii="Angsana New" w:eastAsia="Times New Roman" w:hAnsi="Angsana New" w:hint="cs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ต้องปฏิบัติตามนโยบายเกี่ยวกับที่ดิน อาคารและอุปกรณ์ จนถึงวันที่มีการเปลี่ยนแปลงการใช้งาน</w:t>
      </w:r>
    </w:p>
    <w:p w14:paraId="5E65248C" w14:textId="54EF82D4" w:rsidR="006F3F96" w:rsidRPr="00FB0D60" w:rsidRDefault="002408B0" w:rsidP="001E1D0C">
      <w:pPr>
        <w:spacing w:before="24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6F3F96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8</w:t>
      </w:r>
      <w:r w:rsidR="006F3F96" w:rsidRPr="00FB0D60">
        <w:rPr>
          <w:rFonts w:ascii="Angsana New" w:eastAsia="Times New Roman" w:hAnsi="Angsana New"/>
          <w:sz w:val="32"/>
          <w:szCs w:val="32"/>
        </w:rPr>
        <w:tab/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ที่ดิน อาคารและอุปกรณ์</w:t>
      </w:r>
    </w:p>
    <w:p w14:paraId="6A454366" w14:textId="73A4D3B5" w:rsidR="00EB39CF" w:rsidRPr="00FB0D60" w:rsidRDefault="006F3F96" w:rsidP="002408B0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ที่ดินแสดงมูลค่าตามราคาที่ตีใหม่ อาคารและส่วนปรับปรุงอาคารแสดงมูลค่าตามราคาที่ตีใหม่หักค่าเสื่อมราคาสะสม และค่าเผื่อการด้อยค่าของสินทรัพย์ </w:t>
      </w:r>
      <w:r w:rsidRPr="00FB0D60">
        <w:rPr>
          <w:rFonts w:ascii="Angsana New" w:eastAsia="Times New Roman" w:hAnsi="Angsana New"/>
          <w:sz w:val="32"/>
          <w:szCs w:val="32"/>
        </w:rPr>
        <w:t>(</w:t>
      </w:r>
      <w:r w:rsidRPr="00FB0D60">
        <w:rPr>
          <w:rFonts w:ascii="Angsana New" w:eastAsia="Times New Roman" w:hAnsi="Angsana New"/>
          <w:sz w:val="32"/>
          <w:szCs w:val="32"/>
          <w:cs/>
        </w:rPr>
        <w:t>ถ้ามี</w:t>
      </w:r>
      <w:r w:rsidRPr="00FB0D60">
        <w:rPr>
          <w:rFonts w:ascii="Angsana New" w:eastAsia="Times New Roman" w:hAnsi="Angsana New"/>
          <w:sz w:val="32"/>
          <w:szCs w:val="32"/>
        </w:rPr>
        <w:t xml:space="preserve">)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FB0D60">
        <w:rPr>
          <w:rFonts w:ascii="Angsana New" w:eastAsia="Times New Roman" w:hAnsi="Angsana New"/>
          <w:sz w:val="32"/>
          <w:szCs w:val="32"/>
        </w:rPr>
        <w:t>(</w:t>
      </w:r>
      <w:r w:rsidRPr="00FB0D60">
        <w:rPr>
          <w:rFonts w:ascii="Angsana New" w:eastAsia="Times New Roman" w:hAnsi="Angsana New"/>
          <w:sz w:val="32"/>
          <w:szCs w:val="32"/>
          <w:cs/>
        </w:rPr>
        <w:t>ถ้ามี</w:t>
      </w:r>
      <w:r w:rsidRPr="00FB0D60">
        <w:rPr>
          <w:rFonts w:ascii="Angsana New" w:eastAsia="Times New Roman" w:hAnsi="Angsana New"/>
          <w:sz w:val="32"/>
          <w:szCs w:val="32"/>
        </w:rPr>
        <w:t xml:space="preserve">) </w:t>
      </w:r>
      <w:r w:rsidR="00EB39CF" w:rsidRPr="00FB0D60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253F5AA7" w14:textId="6673B71E" w:rsidR="006F3F96" w:rsidRPr="00816D4D" w:rsidRDefault="00816D4D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816D4D">
        <w:rPr>
          <w:rFonts w:ascii="Angsana New" w:eastAsia="Times New Roman" w:hAnsi="Angsana New" w:hint="cs"/>
          <w:spacing w:val="6"/>
          <w:sz w:val="32"/>
          <w:szCs w:val="32"/>
          <w:cs/>
        </w:rPr>
        <w:lastRenderedPageBreak/>
        <w:t>กลุ่มบริษัทและบริษัทย่อยบันทึกมูลค่าเริ่มแรกของที่ดิน</w:t>
      </w:r>
      <w:r w:rsidRPr="00816D4D">
        <w:rPr>
          <w:rFonts w:ascii="Angsana New" w:eastAsia="Times New Roman" w:hAnsi="Angsana New"/>
          <w:spacing w:val="6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pacing w:val="6"/>
          <w:sz w:val="32"/>
          <w:szCs w:val="32"/>
          <w:cs/>
        </w:rPr>
        <w:t>อาคารและส่วนปรับปรุงอาคารในราคา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ทุน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ณ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วันที่ได้สินทรัพย์มา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หลังจากนั้นกลุ่มบริษัทจัดให้มีการประเมินราคาที่ดิน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อาคารและส่วนปรับปรุงอาคาร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โดยผู้ประเมินราคาอิสระและบันทึกสินทรัพย์ดังกล่าวในราคาที่ตีใหม่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ทั้งนี้บริษัทและบริษัทย่อยจัดให้มีการประเมินราคาสินทรัพย์ดังกล่าวเป็นครั้งคราวเพื่อมิให้ราคาตามบัญชี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ณ</w:t>
      </w:r>
      <w:r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816D4D">
        <w:rPr>
          <w:rFonts w:ascii="Angsana New" w:eastAsia="Times New Roman" w:hAnsi="Angsana New" w:hint="cs"/>
          <w:sz w:val="32"/>
          <w:szCs w:val="32"/>
          <w:cs/>
        </w:rPr>
        <w:t>วันสิ้นรอบระยะเวลารายงานแตกต่างจากมูลค่ายุติธรรมอย่างมีสาระสำคัญ</w:t>
      </w:r>
      <w:r w:rsidR="006F3F96" w:rsidRPr="00816D4D">
        <w:rPr>
          <w:rFonts w:ascii="Angsana New" w:eastAsia="Times New Roman" w:hAnsi="Angsana New"/>
          <w:sz w:val="32"/>
          <w:szCs w:val="32"/>
          <w:cs/>
        </w:rPr>
        <w:t xml:space="preserve"> </w:t>
      </w:r>
    </w:p>
    <w:p w14:paraId="0A857C1B" w14:textId="77777777" w:rsidR="006F3F96" w:rsidRPr="00FB0D60" w:rsidRDefault="006C0FD0" w:rsidP="002408B0">
      <w:pPr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 xml:space="preserve">บันทึกส่วนต่างซึ่งเกิดจากการตีราคาสินทรัพย์ดังต่อไปนี้ </w:t>
      </w:r>
    </w:p>
    <w:p w14:paraId="3DF6DD91" w14:textId="77777777" w:rsidR="006F3F96" w:rsidRPr="00FB0D60" w:rsidRDefault="006F3F96" w:rsidP="002408B0">
      <w:pPr>
        <w:spacing w:after="120"/>
        <w:ind w:left="1627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t>-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="006C0FD0" w:rsidRPr="00FB0D60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FB0D60">
        <w:rPr>
          <w:rFonts w:ascii="Angsana New" w:eastAsia="Times New Roman" w:hAnsi="Angsana New"/>
          <w:sz w:val="32"/>
          <w:szCs w:val="32"/>
        </w:rPr>
        <w:t>“</w:t>
      </w:r>
      <w:r w:rsidRPr="00FB0D60">
        <w:rPr>
          <w:rFonts w:ascii="Angsana New" w:eastAsia="Times New Roman" w:hAnsi="Angsana New"/>
          <w:sz w:val="32"/>
          <w:szCs w:val="32"/>
          <w:cs/>
        </w:rPr>
        <w:t>ส่วนเกินทุนจากการตีราคาสินทรัพย์</w:t>
      </w:r>
      <w:r w:rsidRPr="00FB0D60">
        <w:rPr>
          <w:rFonts w:ascii="Angsana New" w:eastAsia="Times New Roman" w:hAnsi="Angsana New"/>
          <w:sz w:val="32"/>
          <w:szCs w:val="32"/>
        </w:rPr>
        <w:t xml:space="preserve">” </w:t>
      </w:r>
      <w:r w:rsidRPr="00FB0D60">
        <w:rPr>
          <w:rFonts w:ascii="Angsana New" w:eastAsia="Times New Roman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</w:t>
      </w:r>
      <w:r w:rsidR="006C0FD0" w:rsidRPr="00FB0D60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6C0FD0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>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29EE1A3" w14:textId="77777777" w:rsidR="006F3F96" w:rsidRPr="00FB0D60" w:rsidRDefault="006F3F96" w:rsidP="00D15C43">
      <w:pPr>
        <w:spacing w:after="240"/>
        <w:ind w:left="1620" w:hanging="360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t>-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และบริษัทย่อยรับรู้ราคาตามบัญชีของสินทรัพย์ที่ลดลงจากการตีราคาใหม่ในส่วนของกำไรหรือขาดทุน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FB0D60">
        <w:rPr>
          <w:rFonts w:ascii="Angsana New" w:eastAsia="Times New Roman" w:hAnsi="Angsana New"/>
          <w:sz w:val="32"/>
          <w:szCs w:val="32"/>
        </w:rPr>
        <w:t>“</w:t>
      </w:r>
      <w:r w:rsidRPr="00FB0D60">
        <w:rPr>
          <w:rFonts w:ascii="Angsana New" w:eastAsia="Times New Roman" w:hAnsi="Angsana New"/>
          <w:sz w:val="32"/>
          <w:szCs w:val="32"/>
          <w:cs/>
        </w:rPr>
        <w:t>ส่วนเกินทุนจากการตีราคาสินทรัพย์</w:t>
      </w:r>
      <w:r w:rsidRPr="00FB0D60">
        <w:rPr>
          <w:rFonts w:ascii="Angsana New" w:eastAsia="Times New Roman" w:hAnsi="Angsana New"/>
          <w:sz w:val="32"/>
          <w:szCs w:val="32"/>
        </w:rPr>
        <w:t>”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FB0D60">
        <w:rPr>
          <w:rFonts w:ascii="Angsana New" w:eastAsia="Times New Roman" w:hAnsi="Angsana New"/>
          <w:sz w:val="32"/>
          <w:szCs w:val="32"/>
        </w:rPr>
        <w:t>“</w:t>
      </w:r>
      <w:r w:rsidRPr="00FB0D60">
        <w:rPr>
          <w:rFonts w:ascii="Angsana New" w:eastAsia="Times New Roman" w:hAnsi="Angsana New"/>
          <w:sz w:val="32"/>
          <w:szCs w:val="32"/>
          <w:cs/>
        </w:rPr>
        <w:t>ส่วนเกินทุนจากการตีราคาสินทรัพย์</w:t>
      </w:r>
      <w:r w:rsidRPr="00FB0D60">
        <w:rPr>
          <w:rFonts w:ascii="Angsana New" w:eastAsia="Times New Roman" w:hAnsi="Angsana New"/>
          <w:sz w:val="32"/>
          <w:szCs w:val="32"/>
        </w:rPr>
        <w:t xml:space="preserve">” </w:t>
      </w:r>
    </w:p>
    <w:p w14:paraId="6442FB83" w14:textId="7FA6C969" w:rsidR="006F3F96" w:rsidRPr="00FB0D60" w:rsidRDefault="006F3F96" w:rsidP="006F3F96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สำหรับที่ดิน อาคารและอุปกรณ์ที่ได้มาจากการซื้อธุรกิจ </w:t>
      </w:r>
      <w:r w:rsidR="00CA390F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และบริษัทย่อยบันทึกต้นทุน</w:t>
      </w:r>
      <w:r w:rsidRPr="002408B0">
        <w:rPr>
          <w:rFonts w:ascii="Angsana New" w:eastAsia="Times New Roman" w:hAnsi="Angsana New"/>
          <w:spacing w:val="-4"/>
          <w:sz w:val="32"/>
          <w:szCs w:val="32"/>
          <w:cs/>
        </w:rPr>
        <w:t>เริ่มแรกของที่ดิน อาคารและอุปกรณ์ที่ได้มาจากการรวมธุรกิจตามมูลค่ายุติธรรมของสินทรัพย์นั้น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ณ วันซื้อธุรกิจ</w:t>
      </w:r>
    </w:p>
    <w:p w14:paraId="78B7AD7F" w14:textId="645FB659" w:rsidR="006F3F96" w:rsidRPr="00FB0D60" w:rsidRDefault="006F3F96" w:rsidP="002408B0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ค่าเสื่อมราคาของอาคาร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และอุปกรณ์ คำนวณจากราคาทุนหรือราคาที่ตีใหม่ของสินทรัพย์โดยวิธีเส้นตรงตามอายุการให้ประโยชน์</w:t>
      </w:r>
      <w:r w:rsidRPr="00FB0D60">
        <w:rPr>
          <w:rFonts w:ascii="Angsana New" w:eastAsia="Times New Roman" w:hAnsi="Angsana New"/>
          <w:sz w:val="32"/>
          <w:szCs w:val="32"/>
          <w:cs/>
        </w:rPr>
        <w:t>โดยประมาณดังนี้</w:t>
      </w:r>
    </w:p>
    <w:tbl>
      <w:tblPr>
        <w:tblW w:w="6570" w:type="dxa"/>
        <w:jc w:val="center"/>
        <w:tblLook w:val="01E0" w:firstRow="1" w:lastRow="1" w:firstColumn="1" w:lastColumn="1" w:noHBand="0" w:noVBand="0"/>
      </w:tblPr>
      <w:tblGrid>
        <w:gridCol w:w="4680"/>
        <w:gridCol w:w="540"/>
        <w:gridCol w:w="1350"/>
      </w:tblGrid>
      <w:tr w:rsidR="00EB39CF" w:rsidRPr="00FB0D60" w14:paraId="1BDAD0B0" w14:textId="77777777" w:rsidTr="006F3F96">
        <w:trPr>
          <w:jc w:val="center"/>
        </w:trPr>
        <w:tc>
          <w:tcPr>
            <w:tcW w:w="4680" w:type="dxa"/>
          </w:tcPr>
          <w:p w14:paraId="6BB7E3BE" w14:textId="659C0AB5" w:rsidR="00EB39CF" w:rsidRPr="00FB0D60" w:rsidRDefault="00EB39CF" w:rsidP="00EB39CF">
            <w:pPr>
              <w:jc w:val="thaiDistribute"/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</w:pPr>
            <w:r w:rsidRPr="00FB0D60">
              <w:rPr>
                <w:rFonts w:ascii="Angsana New" w:eastAsia="Times New Roman" w:hAnsi="Angsana New" w:hint="cs"/>
                <w:spacing w:val="-4"/>
                <w:sz w:val="31"/>
                <w:szCs w:val="31"/>
                <w:cs/>
              </w:rPr>
              <w:t>ส่วนปรับปรุงที่ดิน</w:t>
            </w:r>
          </w:p>
        </w:tc>
        <w:tc>
          <w:tcPr>
            <w:tcW w:w="540" w:type="dxa"/>
          </w:tcPr>
          <w:p w14:paraId="08A8E4FD" w14:textId="77777777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658637" w14:textId="74699B31" w:rsidR="00EB39CF" w:rsidRPr="00FB0D60" w:rsidRDefault="002408B0" w:rsidP="00882C2B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21</w:t>
            </w:r>
            <w:r w:rsidR="00EB39CF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882C2B" w:rsidRPr="00FB0D60">
              <w:rPr>
                <w:rFonts w:ascii="Angsana New" w:eastAsia="Times New Roman" w:hAnsi="Angsana New"/>
                <w:sz w:val="32"/>
                <w:szCs w:val="32"/>
              </w:rPr>
              <w:t>-</w:t>
            </w:r>
            <w:r w:rsidR="00EB39CF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2408B0">
              <w:rPr>
                <w:rFonts w:ascii="Angsana New" w:eastAsia="Times New Roman" w:hAnsi="Angsana New"/>
                <w:sz w:val="32"/>
                <w:szCs w:val="32"/>
              </w:rPr>
              <w:t>23</w:t>
            </w:r>
            <w:r w:rsidR="00EB39CF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B39CF" w:rsidRPr="00FB0D60" w14:paraId="66A19C85" w14:textId="77777777" w:rsidTr="006F3F96">
        <w:trPr>
          <w:jc w:val="center"/>
        </w:trPr>
        <w:tc>
          <w:tcPr>
            <w:tcW w:w="4680" w:type="dxa"/>
          </w:tcPr>
          <w:p w14:paraId="3987EA55" w14:textId="77777777" w:rsidR="00EB39CF" w:rsidRPr="00FB0D60" w:rsidRDefault="00EB39CF" w:rsidP="00EB39CF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อาคารและส่วนปรับปรุงอาคาร</w:t>
            </w:r>
          </w:p>
        </w:tc>
        <w:tc>
          <w:tcPr>
            <w:tcW w:w="540" w:type="dxa"/>
          </w:tcPr>
          <w:p w14:paraId="2E3588D6" w14:textId="7B4E1BB1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CF37EE" w14:textId="0F8B5B0C" w:rsidR="00EB39CF" w:rsidRPr="00FB0D60" w:rsidRDefault="002408B0" w:rsidP="00EB39C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20</w:t>
            </w:r>
            <w:r w:rsidR="00EB39CF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และ </w:t>
            </w:r>
            <w:r w:rsidRPr="002408B0">
              <w:rPr>
                <w:rFonts w:ascii="Angsana New" w:eastAsia="Times New Roman" w:hAnsi="Angsana New"/>
                <w:sz w:val="32"/>
                <w:szCs w:val="32"/>
              </w:rPr>
              <w:t>46</w:t>
            </w:r>
            <w:r w:rsidR="00EB39CF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B39CF" w:rsidRPr="00FB0D60" w14:paraId="458D5178" w14:textId="77777777" w:rsidTr="006F3F96">
        <w:trPr>
          <w:jc w:val="center"/>
        </w:trPr>
        <w:tc>
          <w:tcPr>
            <w:tcW w:w="4680" w:type="dxa"/>
          </w:tcPr>
          <w:p w14:paraId="60FE8C35" w14:textId="77777777" w:rsidR="00EB39CF" w:rsidRPr="00FB0D60" w:rsidRDefault="00EB39CF" w:rsidP="00EB39CF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ระบบผลิตไฟฟ้าจากก๊าซชีวภาพ</w:t>
            </w:r>
          </w:p>
        </w:tc>
        <w:tc>
          <w:tcPr>
            <w:tcW w:w="540" w:type="dxa"/>
          </w:tcPr>
          <w:p w14:paraId="2055AAB1" w14:textId="7E8952F4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1820F30" w14:textId="54FC8816" w:rsidR="00EB39CF" w:rsidRPr="00FB0D60" w:rsidRDefault="00EB39CF" w:rsidP="00EB39C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sz w:val="32"/>
                <w:szCs w:val="32"/>
              </w:rPr>
              <w:t>20</w:t>
            </w: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B39CF" w:rsidRPr="00FB0D60" w14:paraId="6F4FE100" w14:textId="77777777" w:rsidTr="006F3F96">
        <w:trPr>
          <w:jc w:val="center"/>
        </w:trPr>
        <w:tc>
          <w:tcPr>
            <w:tcW w:w="4680" w:type="dxa"/>
          </w:tcPr>
          <w:p w14:paraId="597B48CD" w14:textId="77777777" w:rsidR="00EB39CF" w:rsidRPr="00FB0D60" w:rsidRDefault="00EB39CF" w:rsidP="00EB39CF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เครื่องจักรและอุปกรณ์</w:t>
            </w:r>
          </w:p>
        </w:tc>
        <w:tc>
          <w:tcPr>
            <w:tcW w:w="540" w:type="dxa"/>
          </w:tcPr>
          <w:p w14:paraId="69A4C300" w14:textId="75404C01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D9D1BB" w14:textId="3A7D3EA3" w:rsidR="00EB39CF" w:rsidRPr="00FB0D60" w:rsidRDefault="00EB39CF" w:rsidP="00EB39C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sz w:val="32"/>
                <w:szCs w:val="32"/>
              </w:rPr>
              <w:t>10</w:t>
            </w: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B39CF" w:rsidRPr="00FB0D60" w14:paraId="16D40612" w14:textId="77777777" w:rsidTr="006F3F96">
        <w:trPr>
          <w:jc w:val="center"/>
        </w:trPr>
        <w:tc>
          <w:tcPr>
            <w:tcW w:w="4680" w:type="dxa"/>
          </w:tcPr>
          <w:p w14:paraId="6677B6C2" w14:textId="77777777" w:rsidR="00EB39CF" w:rsidRPr="00FB0D60" w:rsidRDefault="00EB39CF" w:rsidP="00EB39CF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อุปกรณ์คอมพิวเตอร์</w:t>
            </w:r>
          </w:p>
        </w:tc>
        <w:tc>
          <w:tcPr>
            <w:tcW w:w="540" w:type="dxa"/>
          </w:tcPr>
          <w:p w14:paraId="19AB10C3" w14:textId="3EB0BBD3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2AECBFA" w14:textId="778A7DC0" w:rsidR="00EB39CF" w:rsidRPr="00FB0D60" w:rsidRDefault="002408B0" w:rsidP="00EB39C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B39CF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EB39CF" w:rsidRPr="00FB0D60" w14:paraId="66F66770" w14:textId="77777777" w:rsidTr="006F3F96">
        <w:trPr>
          <w:jc w:val="center"/>
        </w:trPr>
        <w:tc>
          <w:tcPr>
            <w:tcW w:w="4680" w:type="dxa"/>
          </w:tcPr>
          <w:p w14:paraId="5EF9A89E" w14:textId="142C2B9B" w:rsidR="00EB39CF" w:rsidRPr="00FB0D60" w:rsidRDefault="00EB39CF" w:rsidP="00282D27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เครื่องใช้สำนักงาน</w:t>
            </w:r>
          </w:p>
        </w:tc>
        <w:tc>
          <w:tcPr>
            <w:tcW w:w="540" w:type="dxa"/>
          </w:tcPr>
          <w:p w14:paraId="2AC6AB90" w14:textId="1D225210" w:rsidR="00EB39CF" w:rsidRPr="00FB0D60" w:rsidRDefault="00EB39CF" w:rsidP="00EB39CF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B077F3" w14:textId="6918AEA9" w:rsidR="00EB39CF" w:rsidRPr="00FB0D60" w:rsidRDefault="002408B0" w:rsidP="00EB39CF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B39CF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82D27" w:rsidRPr="00FB0D60" w14:paraId="220DD69E" w14:textId="77777777" w:rsidTr="006F3F96">
        <w:trPr>
          <w:jc w:val="center"/>
        </w:trPr>
        <w:tc>
          <w:tcPr>
            <w:tcW w:w="4680" w:type="dxa"/>
          </w:tcPr>
          <w:p w14:paraId="460D3FF5" w14:textId="0DE7EC62" w:rsidR="00282D27" w:rsidRPr="00FB0D60" w:rsidRDefault="00282D27" w:rsidP="00282D27">
            <w:pPr>
              <w:jc w:val="thaiDistribute"/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</w:pPr>
            <w:r w:rsidRPr="00FB0D60">
              <w:rPr>
                <w:rFonts w:ascii="Angsana New" w:eastAsia="Times New Roman" w:hAnsi="Angsana New" w:hint="cs"/>
                <w:spacing w:val="-4"/>
                <w:sz w:val="31"/>
                <w:szCs w:val="31"/>
                <w:cs/>
              </w:rPr>
              <w:t>เครื่องตกแต่งและติดตั้ง</w:t>
            </w:r>
          </w:p>
        </w:tc>
        <w:tc>
          <w:tcPr>
            <w:tcW w:w="540" w:type="dxa"/>
          </w:tcPr>
          <w:p w14:paraId="055B629D" w14:textId="77777777" w:rsidR="00282D27" w:rsidRPr="00FB0D60" w:rsidRDefault="00282D27" w:rsidP="00282D27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DE2D4E3" w14:textId="6D15E5FB" w:rsidR="00282D27" w:rsidRPr="00FB0D60" w:rsidRDefault="002408B0" w:rsidP="00882C2B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282D27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="00882C2B" w:rsidRPr="00FB0D60">
              <w:rPr>
                <w:rFonts w:ascii="Angsana New" w:eastAsia="Times New Roman" w:hAnsi="Angsana New"/>
                <w:sz w:val="32"/>
                <w:szCs w:val="32"/>
              </w:rPr>
              <w:t>-</w:t>
            </w:r>
            <w:r w:rsidR="00282D27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 xml:space="preserve"> </w:t>
            </w:r>
            <w:r w:rsidRPr="002408B0">
              <w:rPr>
                <w:rFonts w:ascii="Angsana New" w:eastAsia="Times New Roman" w:hAnsi="Angsana New"/>
                <w:sz w:val="32"/>
                <w:szCs w:val="32"/>
              </w:rPr>
              <w:t>15</w:t>
            </w:r>
            <w:r w:rsidR="00282D27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282D27" w:rsidRPr="00FB0D60" w14:paraId="70ED4F96" w14:textId="77777777" w:rsidTr="006F3F96">
        <w:trPr>
          <w:jc w:val="center"/>
        </w:trPr>
        <w:tc>
          <w:tcPr>
            <w:tcW w:w="4680" w:type="dxa"/>
          </w:tcPr>
          <w:p w14:paraId="15EB1C71" w14:textId="77777777" w:rsidR="00282D27" w:rsidRPr="00FB0D60" w:rsidRDefault="00282D27" w:rsidP="00282D27">
            <w:pPr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  <w:t>ยานพาหนะ</w:t>
            </w:r>
          </w:p>
        </w:tc>
        <w:tc>
          <w:tcPr>
            <w:tcW w:w="540" w:type="dxa"/>
          </w:tcPr>
          <w:p w14:paraId="77AECBFA" w14:textId="48B3036F" w:rsidR="00282D27" w:rsidRPr="00FB0D60" w:rsidRDefault="00282D27" w:rsidP="00282D27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7D4271E" w14:textId="2A28880F" w:rsidR="00282D27" w:rsidRPr="00FB0D60" w:rsidRDefault="00282D27" w:rsidP="00282D27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</w:tr>
      <w:tr w:rsidR="00282D27" w:rsidRPr="00FB0D60" w14:paraId="55F9B35A" w14:textId="77777777" w:rsidTr="006F3F96">
        <w:trPr>
          <w:jc w:val="center"/>
        </w:trPr>
        <w:tc>
          <w:tcPr>
            <w:tcW w:w="4680" w:type="dxa"/>
          </w:tcPr>
          <w:p w14:paraId="7D5B4467" w14:textId="687ACC3F" w:rsidR="00282D27" w:rsidRPr="00FB0D60" w:rsidRDefault="00282D27" w:rsidP="00282D27">
            <w:pPr>
              <w:jc w:val="thaiDistribute"/>
              <w:rPr>
                <w:rFonts w:ascii="Angsana New" w:eastAsia="Times New Roman" w:hAnsi="Angsana New"/>
                <w:spacing w:val="-4"/>
                <w:sz w:val="31"/>
                <w:szCs w:val="31"/>
                <w:cs/>
              </w:rPr>
            </w:pPr>
            <w:r w:rsidRPr="00FB0D60">
              <w:rPr>
                <w:rFonts w:ascii="Angsana New" w:eastAsia="Times New Roman" w:hAnsi="Angsana New" w:hint="cs"/>
                <w:spacing w:val="-4"/>
                <w:sz w:val="31"/>
                <w:szCs w:val="31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540" w:type="dxa"/>
          </w:tcPr>
          <w:p w14:paraId="315C227F" w14:textId="77777777" w:rsidR="00282D27" w:rsidRPr="00FB0D60" w:rsidRDefault="00282D27" w:rsidP="00282D27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6A43E60" w14:textId="2A2BD513" w:rsidR="00282D27" w:rsidRPr="00FB0D60" w:rsidRDefault="00282D27" w:rsidP="00282D27">
            <w:pPr>
              <w:tabs>
                <w:tab w:val="left" w:pos="360"/>
                <w:tab w:val="left" w:pos="1440"/>
                <w:tab w:val="left" w:pos="2880"/>
              </w:tabs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Pr="00FB0D60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ปี</w:t>
            </w:r>
          </w:p>
        </w:tc>
      </w:tr>
    </w:tbl>
    <w:p w14:paraId="0626A185" w14:textId="77777777" w:rsidR="006F3F96" w:rsidRPr="00FB0D60" w:rsidRDefault="006F3F96" w:rsidP="00D15C43">
      <w:pPr>
        <w:spacing w:before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lastRenderedPageBreak/>
        <w:t>ไม่มีการคิดค่าเสื่อมราคาสำหรับที่ดินและสินทรัพย์ระหว่างติดตั้ง</w:t>
      </w:r>
    </w:p>
    <w:p w14:paraId="130F28E9" w14:textId="77777777" w:rsidR="006F3F96" w:rsidRPr="00FB0D60" w:rsidRDefault="00CA390F" w:rsidP="00D15C43">
      <w:pPr>
        <w:spacing w:before="240"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และบริษัทย่อยตัดรายการอุปกรณ์ออกจากบัญชี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="006F3F96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6F3F96" w:rsidRPr="00FB0D60">
        <w:rPr>
          <w:rFonts w:ascii="Angsana New" w:eastAsia="Times New Roman" w:hAnsi="Angsana New"/>
          <w:spacing w:val="-6"/>
          <w:sz w:val="32"/>
          <w:szCs w:val="32"/>
          <w:cs/>
        </w:rPr>
        <w:t>การจำหน่ายสินทรัพย์จะรับรู้ในส่วนของกำไรหรือขาดทุนเมื่อ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pacing w:val="-6"/>
          <w:sz w:val="32"/>
          <w:szCs w:val="32"/>
          <w:cs/>
        </w:rPr>
        <w:t>และบริษัทย่อยตัดรายการสินทรัพย์นั้น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ออกจากบัญชี</w:t>
      </w:r>
    </w:p>
    <w:p w14:paraId="47A131F5" w14:textId="139EB87C" w:rsidR="006F3F96" w:rsidRPr="00FB0D60" w:rsidRDefault="002408B0" w:rsidP="00D15C43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6F3F96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9</w:t>
      </w:r>
      <w:r w:rsidR="006F3F96" w:rsidRPr="00FB0D60">
        <w:rPr>
          <w:rFonts w:ascii="Angsana New" w:eastAsia="Times New Roman" w:hAnsi="Angsana New"/>
          <w:sz w:val="32"/>
          <w:szCs w:val="32"/>
        </w:rPr>
        <w:tab/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ต้นทุนการกู้ยืม</w:t>
      </w:r>
    </w:p>
    <w:p w14:paraId="0E067081" w14:textId="77777777" w:rsidR="006F3F96" w:rsidRPr="00FB0D60" w:rsidRDefault="006F3F96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2816B8F1" w14:textId="69174D92" w:rsidR="006F3F96" w:rsidRPr="00FB0D60" w:rsidRDefault="002408B0" w:rsidP="00D15C43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6F3F96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10</w:t>
      </w:r>
      <w:r w:rsidR="006F3F96" w:rsidRPr="00FB0D60">
        <w:rPr>
          <w:rFonts w:ascii="Angsana New" w:eastAsia="Times New Roman" w:hAnsi="Angsana New"/>
          <w:sz w:val="32"/>
          <w:szCs w:val="32"/>
        </w:rPr>
        <w:tab/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สิทธิการเช่า</w:t>
      </w:r>
    </w:p>
    <w:p w14:paraId="0AC1B23F" w14:textId="77777777" w:rsidR="006F3F96" w:rsidRPr="00FB0D60" w:rsidRDefault="006F3F96" w:rsidP="00D15C43">
      <w:pPr>
        <w:spacing w:after="240"/>
        <w:ind w:left="1267"/>
        <w:jc w:val="thaiDistribute"/>
        <w:rPr>
          <w:rFonts w:ascii="Angsana New" w:eastAsia="Times New Roman" w:hAnsi="Angsana New"/>
          <w:spacing w:val="-8"/>
          <w:sz w:val="32"/>
          <w:szCs w:val="32"/>
        </w:rPr>
      </w:pPr>
      <w:r w:rsidRPr="00FB0D60">
        <w:rPr>
          <w:rFonts w:ascii="Angsana New" w:eastAsia="Times New Roman" w:hAnsi="Angsana New"/>
          <w:spacing w:val="-8"/>
          <w:sz w:val="32"/>
          <w:szCs w:val="32"/>
          <w:cs/>
        </w:rPr>
        <w:t>สิทธิการเช่าแสดง</w:t>
      </w:r>
      <w:r w:rsidRPr="00FB0D60">
        <w:rPr>
          <w:rFonts w:ascii="Angsana New" w:eastAsia="Times New Roman" w:hAnsi="Angsana New"/>
          <w:sz w:val="32"/>
          <w:szCs w:val="32"/>
          <w:cs/>
        </w:rPr>
        <w:t>มูลค่า</w:t>
      </w:r>
      <w:r w:rsidRPr="00FB0D60">
        <w:rPr>
          <w:rFonts w:ascii="Angsana New" w:eastAsia="Times New Roman" w:hAnsi="Angsana New"/>
          <w:spacing w:val="-8"/>
          <w:sz w:val="32"/>
          <w:szCs w:val="32"/>
          <w:cs/>
        </w:rPr>
        <w:t>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3DFD34F" w14:textId="77777777" w:rsidR="006F3F96" w:rsidRPr="00FB0D60" w:rsidRDefault="006F3F96" w:rsidP="007E06C4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สิทธิการเช่าตัดจำหน่ายตามระยะเวลาของสัญญาเช่าแต่ละสัญญา</w:t>
      </w:r>
    </w:p>
    <w:p w14:paraId="7CBA4EEB" w14:textId="4BEDC97C" w:rsidR="006F3F96" w:rsidRPr="00FB0D60" w:rsidRDefault="002408B0" w:rsidP="00D15C43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6F3F96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11</w:t>
      </w:r>
      <w:r w:rsidR="006F3F96" w:rsidRPr="00FB0D60">
        <w:rPr>
          <w:rFonts w:ascii="Angsana New" w:eastAsia="Times New Roman" w:hAnsi="Angsana New"/>
          <w:sz w:val="32"/>
          <w:szCs w:val="32"/>
        </w:rPr>
        <w:tab/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สินทรัพย์ไม่มีตัวตน</w:t>
      </w:r>
    </w:p>
    <w:p w14:paraId="127289AE" w14:textId="77777777" w:rsidR="006F3F96" w:rsidRPr="00FB0D60" w:rsidRDefault="00CA390F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และบริษัทย่อยบันทึกต้นทุนเริ่มแรกของสินทรัพย์ไม่มีตัวตนที่ได้มาจากการรวมธุรกิจตามมูลค่า</w:t>
      </w:r>
      <w:r w:rsidR="006F3F96" w:rsidRPr="00FB0D60">
        <w:rPr>
          <w:rFonts w:ascii="Angsana New" w:eastAsia="Times New Roman" w:hAnsi="Angsana New"/>
          <w:spacing w:val="-6"/>
          <w:sz w:val="32"/>
          <w:szCs w:val="32"/>
          <w:cs/>
        </w:rPr>
        <w:t xml:space="preserve">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pacing w:val="-6"/>
          <w:sz w:val="32"/>
          <w:szCs w:val="32"/>
          <w:cs/>
        </w:rPr>
        <w:t>และบริษัทย่อย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F1898E0" w14:textId="77777777" w:rsidR="006F3F96" w:rsidRPr="00FB0D60" w:rsidRDefault="00CA390F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 xml:space="preserve">และบริษัทย่อยตัดจำหน่ายสินทรัพย์ไม่มีตัวตนที่มีอายุการให้ประโยชน์จำกัดอย่างมีระบบตลอด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6F3F96"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ED01D8B" w14:textId="77777777" w:rsidR="002408B0" w:rsidRDefault="002408B0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7DAD99D8" w14:textId="3644F74D" w:rsidR="006F3F96" w:rsidRPr="00FB0D60" w:rsidRDefault="006F3F96" w:rsidP="00D15C43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lastRenderedPageBreak/>
        <w:t>สินทรัพย์ไม่มีตัวตนที่มีอายุการให้ประโยชน์จำกัดมีดังนี้</w:t>
      </w:r>
    </w:p>
    <w:tbl>
      <w:tblPr>
        <w:tblW w:w="6732" w:type="dxa"/>
        <w:jc w:val="center"/>
        <w:tblLook w:val="01E0" w:firstRow="1" w:lastRow="1" w:firstColumn="1" w:lastColumn="1" w:noHBand="0" w:noVBand="0"/>
      </w:tblPr>
      <w:tblGrid>
        <w:gridCol w:w="4320"/>
        <w:gridCol w:w="360"/>
        <w:gridCol w:w="2052"/>
      </w:tblGrid>
      <w:tr w:rsidR="006F3F96" w:rsidRPr="00FB0D60" w14:paraId="73DEF05D" w14:textId="77777777" w:rsidTr="006F3F96">
        <w:trPr>
          <w:jc w:val="center"/>
        </w:trPr>
        <w:tc>
          <w:tcPr>
            <w:tcW w:w="4320" w:type="dxa"/>
          </w:tcPr>
          <w:p w14:paraId="07F3F6D2" w14:textId="77777777" w:rsidR="006F3F96" w:rsidRPr="00FB0D60" w:rsidRDefault="006F3F96" w:rsidP="006F3F96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โปรแกรมคอมพิวเตอร์</w:t>
            </w:r>
            <w:r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>และโปรแกรมประยุกต์</w:t>
            </w:r>
          </w:p>
        </w:tc>
        <w:tc>
          <w:tcPr>
            <w:tcW w:w="360" w:type="dxa"/>
          </w:tcPr>
          <w:p w14:paraId="355099CD" w14:textId="22ED755D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14:paraId="70291A32" w14:textId="2747B975" w:rsidR="006F3F96" w:rsidRPr="00FB0D60" w:rsidRDefault="002408B0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6F3F96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6F3F96" w:rsidRPr="00FB0D60" w14:paraId="685F1788" w14:textId="77777777" w:rsidTr="006F3F96">
        <w:trPr>
          <w:jc w:val="center"/>
        </w:trPr>
        <w:tc>
          <w:tcPr>
            <w:tcW w:w="4320" w:type="dxa"/>
          </w:tcPr>
          <w:p w14:paraId="4AB817E5" w14:textId="77777777" w:rsidR="006F3F96" w:rsidRPr="00FB0D60" w:rsidRDefault="006F3F96" w:rsidP="006F3F96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สิทธิภายใต้สัญญาซื้อขายไฟ</w:t>
            </w:r>
            <w:r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ฟ้า</w:t>
            </w:r>
          </w:p>
        </w:tc>
        <w:tc>
          <w:tcPr>
            <w:tcW w:w="360" w:type="dxa"/>
          </w:tcPr>
          <w:p w14:paraId="13798CA1" w14:textId="0ABC4888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14:paraId="3914A733" w14:textId="77777777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ตามอายุของสัญญา</w:t>
            </w:r>
          </w:p>
        </w:tc>
      </w:tr>
      <w:tr w:rsidR="006F3F96" w:rsidRPr="00FB0D60" w14:paraId="20E1AC9F" w14:textId="77777777" w:rsidTr="006F3F96">
        <w:trPr>
          <w:jc w:val="center"/>
        </w:trPr>
        <w:tc>
          <w:tcPr>
            <w:tcW w:w="4320" w:type="dxa"/>
          </w:tcPr>
          <w:p w14:paraId="2316AB9A" w14:textId="77777777" w:rsidR="006F3F96" w:rsidRPr="00FB0D60" w:rsidRDefault="006F3F96" w:rsidP="006F3F96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360" w:type="dxa"/>
          </w:tcPr>
          <w:p w14:paraId="37C1FBB4" w14:textId="7437316A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14:paraId="27E1EA2E" w14:textId="77777777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ตามอายุของสัญญา</w:t>
            </w:r>
          </w:p>
        </w:tc>
      </w:tr>
      <w:tr w:rsidR="006F3F96" w:rsidRPr="00FB0D60" w14:paraId="7A1B74A8" w14:textId="77777777" w:rsidTr="006F3F96">
        <w:trPr>
          <w:jc w:val="center"/>
        </w:trPr>
        <w:tc>
          <w:tcPr>
            <w:tcW w:w="4320" w:type="dxa"/>
          </w:tcPr>
          <w:p w14:paraId="0CA8154C" w14:textId="77777777" w:rsidR="006F3F96" w:rsidRPr="00FB0D60" w:rsidRDefault="006F3F96" w:rsidP="006F3F96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62" w:right="252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สิทธิภายใต้สัญญาบริหารสถานีแก๊ส</w:t>
            </w:r>
          </w:p>
        </w:tc>
        <w:tc>
          <w:tcPr>
            <w:tcW w:w="360" w:type="dxa"/>
          </w:tcPr>
          <w:p w14:paraId="2745CDAB" w14:textId="046FAF90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2052" w:type="dxa"/>
          </w:tcPr>
          <w:p w14:paraId="3BEFD06B" w14:textId="77777777" w:rsidR="006F3F96" w:rsidRPr="00FB0D60" w:rsidRDefault="006F3F96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>ตามอายุของสัญญา</w:t>
            </w:r>
          </w:p>
        </w:tc>
      </w:tr>
      <w:tr w:rsidR="00882C2B" w:rsidRPr="00FB0D60" w14:paraId="7DB92532" w14:textId="77777777" w:rsidTr="006F3F96">
        <w:trPr>
          <w:jc w:val="center"/>
        </w:trPr>
        <w:tc>
          <w:tcPr>
            <w:tcW w:w="4320" w:type="dxa"/>
          </w:tcPr>
          <w:p w14:paraId="2452F56F" w14:textId="65E51E60" w:rsidR="00882C2B" w:rsidRPr="00FB0D60" w:rsidRDefault="00FF14B5" w:rsidP="006F3F96">
            <w:pPr>
              <w:tabs>
                <w:tab w:val="left" w:pos="1080"/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162" w:right="252" w:hanging="180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hint="cs"/>
                <w:sz w:val="32"/>
                <w:szCs w:val="32"/>
                <w:cs/>
              </w:rPr>
              <w:t>สัญญาที่ทำกับ</w:t>
            </w:r>
            <w:r w:rsidR="00882C2B" w:rsidRPr="00FB0D60">
              <w:rPr>
                <w:rFonts w:ascii="Angsana New" w:eastAsia="Times New Roman" w:hAnsi="Angsana New" w:hint="cs"/>
                <w:sz w:val="32"/>
                <w:szCs w:val="32"/>
                <w:cs/>
              </w:rPr>
              <w:t>ลูกค้า</w:t>
            </w:r>
          </w:p>
        </w:tc>
        <w:tc>
          <w:tcPr>
            <w:tcW w:w="360" w:type="dxa"/>
          </w:tcPr>
          <w:p w14:paraId="1D9E6B1C" w14:textId="77777777" w:rsidR="00882C2B" w:rsidRPr="00FB0D60" w:rsidRDefault="00882C2B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jc w:val="thaiDistribute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2052" w:type="dxa"/>
          </w:tcPr>
          <w:p w14:paraId="617FC518" w14:textId="465901E3" w:rsidR="00882C2B" w:rsidRPr="00FB0D60" w:rsidRDefault="002408B0" w:rsidP="006F3F96">
            <w:pPr>
              <w:tabs>
                <w:tab w:val="left" w:pos="360"/>
                <w:tab w:val="left" w:pos="900"/>
                <w:tab w:val="left" w:pos="1440"/>
                <w:tab w:val="left" w:pos="2880"/>
              </w:tabs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2408B0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882C2B" w:rsidRPr="00FB0D60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C48E8E5" w14:textId="4008D407" w:rsidR="007074FA" w:rsidRPr="00FB0D60" w:rsidRDefault="002408B0" w:rsidP="007074FA">
      <w:pPr>
        <w:spacing w:before="24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12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การรวมธุรกิจและค่าความนิยม</w:t>
      </w:r>
    </w:p>
    <w:p w14:paraId="141B8A90" w14:textId="2B0E4796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บริษัทและบริษัทย่อยบันทึกบัญชีสำหรับการรวมธุรกิจโดยถือปฏิบัติตามวิธีซื้อ บริษัทและบริษัทย่อย </w:t>
      </w:r>
      <w:r w:rsidRPr="00FB0D60">
        <w:rPr>
          <w:rFonts w:ascii="Angsana New" w:eastAsia="Times New Roman" w:hAnsi="Angsana New"/>
          <w:sz w:val="32"/>
          <w:szCs w:val="32"/>
        </w:rPr>
        <w:t>(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 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7F9F630B" w14:textId="05D4DDD4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และบริษัทย่อย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14:paraId="560D8451" w14:textId="519EA0C5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 (ผู้ซื้อ) 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บริษัทและบริษัทย่อยจะรับรู้ส่วนที่สูงกว่านี้เป็นกำไรในส่วนของกำไรหรือขาดทุนทันที</w:t>
      </w:r>
    </w:p>
    <w:p w14:paraId="5F99EA4B" w14:textId="2F73F92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EBE3B67" w14:textId="58611CB4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เพื่อวัตถุประสงค์ในการทดสอบการด้อยค่า บริษัทและ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บริษัทและบริษัทย่อยจะรับรู้ขาดทุนจากการด้อยค่าในส่วนของกำไรหรือขาดทุน และบริษัทและบริษัทย่อยไม่สามารถกลับบัญชีขาดทุนจากการด้อยค่าได้ในอนาคต</w:t>
      </w:r>
    </w:p>
    <w:p w14:paraId="52F9B76F" w14:textId="0F4EFFFF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lastRenderedPageBreak/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13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0FEEF12" w14:textId="1B537DCE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pacing w:val="-6"/>
          <w:sz w:val="32"/>
          <w:szCs w:val="32"/>
        </w:rPr>
      </w:pP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</w:t>
      </w:r>
      <w:r w:rsidRPr="00FB0D60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หรือถูกบริษัทควบคุมไม่ว่าจะ</w:t>
      </w:r>
      <w:r w:rsidRPr="00FB0D60">
        <w:rPr>
          <w:rFonts w:ascii="Angsana New" w:eastAsia="Times New Roman" w:hAnsi="Angsana New"/>
          <w:sz w:val="32"/>
          <w:szCs w:val="32"/>
          <w:cs/>
        </w:rPr>
        <w:t>เป็น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โดยทางตรงหรือทางอ้อม หรืออยู่ภายใต้การควบคุมเดียวกันกับบริษัท</w:t>
      </w:r>
    </w:p>
    <w:p w14:paraId="5F2665E5" w14:textId="26FFC20D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นอกจากนี้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บุคคล</w:t>
      </w:r>
      <w:r w:rsidRPr="00FB0D60">
        <w:rPr>
          <w:rFonts w:ascii="Angsana New" w:eastAsia="Times New Roman" w:hAnsi="Angsana New"/>
          <w:sz w:val="32"/>
          <w:szCs w:val="32"/>
          <w:cs/>
        </w:rPr>
        <w:t>หรือกิจการที่เกี่ยวข้องกันยังหมายรวมถึงบริษัทร่วม และบุคคลหรือกิจการที่มีสิทธิออกเสียงโดย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ทางตรง</w:t>
      </w:r>
      <w:r w:rsidRPr="00FB0D60">
        <w:rPr>
          <w:rFonts w:ascii="Angsana New" w:eastAsia="Times New Roman" w:hAnsi="Angsana New"/>
          <w:sz w:val="32"/>
          <w:szCs w:val="32"/>
          <w:cs/>
        </w:rPr>
        <w:t>หรือทางอ้อมซึ่งทำให้มีอิทธิพลอย่างมีนัยสำคัญต่อบริษัท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67AD0985" w14:textId="201BA14B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14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สัญญาเช่าระยะยาว</w:t>
      </w:r>
    </w:p>
    <w:p w14:paraId="74532222" w14:textId="77777777" w:rsidR="007074FA" w:rsidRPr="00FB0D60" w:rsidRDefault="007074FA" w:rsidP="00584855">
      <w:pPr>
        <w:ind w:left="126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z w:val="32"/>
          <w:szCs w:val="32"/>
          <w:cs/>
        </w:rPr>
        <w:t>สัญญาเช่าการเงิน</w:t>
      </w:r>
    </w:p>
    <w:p w14:paraId="345164FE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</w:t>
      </w:r>
      <w:r w:rsidRPr="00FB0D60">
        <w:rPr>
          <w:rFonts w:ascii="Angsana New" w:eastAsia="Times New Roman" w:hAnsi="Angsana New"/>
          <w:sz w:val="32"/>
          <w:szCs w:val="32"/>
          <w:cs/>
        </w:rPr>
        <w:t>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ห้ประโยชน์ของสินทรัพย์ที่เช่า</w:t>
      </w:r>
    </w:p>
    <w:p w14:paraId="319C3AD1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i/>
          <w:iCs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z w:val="32"/>
          <w:szCs w:val="32"/>
          <w:cs/>
        </w:rPr>
        <w:t>สัญญาเช่าดำเนินงาน</w:t>
      </w:r>
    </w:p>
    <w:p w14:paraId="518935E6" w14:textId="77777777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เช่า</w:t>
      </w:r>
      <w:r w:rsidRPr="00FB0D60">
        <w:rPr>
          <w:rFonts w:ascii="Angsana New" w:eastAsia="Times New Roman" w:hAnsi="Angsana New"/>
          <w:sz w:val="32"/>
          <w:szCs w:val="32"/>
          <w:cs/>
        </w:rPr>
        <w:t>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17E58775" w14:textId="2044B5ED" w:rsidR="007074FA" w:rsidRPr="00FB0D60" w:rsidRDefault="002408B0" w:rsidP="00543242">
      <w:pPr>
        <w:spacing w:before="24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15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เงินตราต่างประเทศ</w:t>
      </w:r>
    </w:p>
    <w:p w14:paraId="5B8A513E" w14:textId="025CEF0D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1B5BC6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</w:p>
    <w:p w14:paraId="645BAB23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ณ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วันที่เกิดรายการ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ณ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วันสิ้นรอบระยะเวลารายงาน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</w:p>
    <w:p w14:paraId="2BC141F8" w14:textId="77777777" w:rsidR="007074FA" w:rsidRPr="00FB0D60" w:rsidRDefault="007074FA" w:rsidP="002408B0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proofErr w:type="spellStart"/>
      <w:r w:rsidRPr="00FB0D60">
        <w:rPr>
          <w:rFonts w:ascii="Angsana New" w:eastAsia="Times New Roman" w:hAnsi="Angsana New"/>
          <w:sz w:val="32"/>
          <w:szCs w:val="32"/>
          <w:cs/>
        </w:rPr>
        <w:t>กําไร</w:t>
      </w:r>
      <w:proofErr w:type="spellEnd"/>
      <w:r w:rsidRPr="00FB0D60">
        <w:rPr>
          <w:rFonts w:ascii="Angsana New" w:eastAsia="Times New Roman" w:hAnsi="Angsana New"/>
          <w:sz w:val="32"/>
          <w:szCs w:val="32"/>
          <w:cs/>
        </w:rPr>
        <w:t>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1EDF99C" w14:textId="77777777" w:rsidR="00543242" w:rsidRPr="00FB0D60" w:rsidRDefault="00543242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br w:type="page"/>
      </w:r>
    </w:p>
    <w:p w14:paraId="6FBA802A" w14:textId="1348E961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lastRenderedPageBreak/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16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การด้อยค่าของสินทรัพย์</w:t>
      </w:r>
    </w:p>
    <w:p w14:paraId="60D3CD8E" w14:textId="5EBF095C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บริษัทและบริษัทย่อยจะทำการประเมินการด้อยค่าของที่ดิน อาคารและอุปกรณ์หรือสินทรัพย์ที่ไม่มีตัวตนอื่นหากมีข้อบ่งชี้ว่าสินทรัพย์ดังกล่าวอาจด้อยค่า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ตามบัญชีของสินทรัพย์นั้น ทั้งนี้มูลค่าที่คาดว่าจะได้รับคืน</w:t>
      </w: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>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ในการประเมินมูลค่าจากการใช้สินทรัพย์ บริษัท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ได้มาจากการจำหน่ายสินทรัพย์หักด้วยต้นทุนในการจำหน่าย โดยการจำหน่ายนั้นผู้ซื้อกับผู้ขายมีความ</w:t>
      </w:r>
      <w:r w:rsidRPr="00FB0D60">
        <w:rPr>
          <w:rFonts w:ascii="Angsana New" w:eastAsia="Times New Roman" w:hAnsi="Angsana New"/>
          <w:sz w:val="32"/>
          <w:szCs w:val="32"/>
          <w:cs/>
        </w:rPr>
        <w:t>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3881BBFE" w14:textId="0D231DCF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i/>
          <w:iCs/>
          <w:sz w:val="32"/>
          <w:szCs w:val="32"/>
          <w:u w:val="single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บริษัทและบริษัทย่อยจะรับรู้รายการขาดทุนจากการด้อยค่าในส่วนของกำไรหรือขาดทุน ยกเว้นในกรณีที่ ที่ดิน อาคารและส่วนปรับปรุง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6415DF54" w14:textId="3798BA8B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FB0D6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และบริษัทย่อย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  <w:r w:rsidRPr="00FB0D60">
        <w:rPr>
          <w:rFonts w:ascii="Angsana New" w:eastAsia="Times New Roman" w:hAnsi="Angsana New"/>
          <w:sz w:val="32"/>
          <w:szCs w:val="32"/>
        </w:rPr>
        <w:br w:type="page"/>
      </w:r>
    </w:p>
    <w:p w14:paraId="36259479" w14:textId="4822CBF7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lastRenderedPageBreak/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17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ผลประโยชน์ของพนักงาน</w:t>
      </w:r>
    </w:p>
    <w:p w14:paraId="5ABDC291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i/>
          <w:iCs/>
          <w:spacing w:val="-4"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3CDE21FF" w14:textId="21AE543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pacing w:val="-4"/>
          <w:sz w:val="32"/>
          <w:szCs w:val="32"/>
        </w:rPr>
      </w:pP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0CB0E00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i/>
          <w:iCs/>
          <w:spacing w:val="-4"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pacing w:val="-4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E4F215" w14:textId="77777777" w:rsidR="007074FA" w:rsidRPr="00FB0D60" w:rsidRDefault="007074FA" w:rsidP="007074FA">
      <w:pPr>
        <w:spacing w:before="240"/>
        <w:ind w:left="1267"/>
        <w:jc w:val="thaiDistribute"/>
        <w:rPr>
          <w:rFonts w:ascii="Angsana New" w:eastAsia="Times New Roman" w:hAnsi="Angsana New"/>
          <w:i/>
          <w:iCs/>
          <w:spacing w:val="-4"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pacing w:val="-4"/>
          <w:sz w:val="32"/>
          <w:szCs w:val="32"/>
          <w:cs/>
        </w:rPr>
        <w:t>โครงการสมทบเงิน</w:t>
      </w:r>
    </w:p>
    <w:p w14:paraId="022818E7" w14:textId="4E0D7AA3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บริษัท</w:t>
      </w:r>
      <w:r w:rsidR="008669A8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บริษัทย่อย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57500067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i/>
          <w:iCs/>
          <w:sz w:val="32"/>
          <w:szCs w:val="32"/>
          <w:cs/>
        </w:rPr>
        <w:t>โครงการ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ผลประโยชน์หลังออกจากงาน </w:t>
      </w:r>
    </w:p>
    <w:p w14:paraId="332C48E3" w14:textId="207F7918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4F4F24C" w14:textId="456A8D8A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FB0D60">
        <w:rPr>
          <w:rFonts w:ascii="Angsana New" w:eastAsia="Times New Roman" w:hAnsi="Angsana New"/>
          <w:sz w:val="32"/>
          <w:szCs w:val="32"/>
        </w:rPr>
        <w:t>Projected Unit Credit Method)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400328B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69FA550" w14:textId="1D67BE01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18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ประมาณการหนี้สิน</w:t>
      </w:r>
    </w:p>
    <w:p w14:paraId="0595A4FD" w14:textId="38DE6BF9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บริษัทและบริษัทย่อยจะบันทึกประมาณการหนี้สินไว้ในบัญชีเมื่อภาระผูกพันซึ่งเป็นผลมาจากเหตุการณ์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ใน</w:t>
      </w:r>
      <w:r w:rsidRPr="00FB0D60">
        <w:rPr>
          <w:rFonts w:ascii="Angsana New" w:eastAsia="Times New Roman" w:hAnsi="Angsana New"/>
          <w:sz w:val="32"/>
          <w:szCs w:val="32"/>
          <w:cs/>
        </w:rPr>
        <w:t>อดีต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ได้เกิดขึ้นแล้ว และมีความเป็นไปได้ค่อนข้างแน่ว่าบริษัทและบริษัทย่อยจะเสียทรัพยากรเชิงเศรษฐกิจ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ไปเพื่อปลดเปลื้องภาระผูกพันนั้น และบริษัทและบริษัทย่อยสามารถประมาณมูลค่าภาระผูกพันนั้นได้อย่างน่าเชื่อถือ </w:t>
      </w:r>
    </w:p>
    <w:p w14:paraId="58E736DB" w14:textId="77777777" w:rsidR="007074FA" w:rsidRPr="00FB0D60" w:rsidRDefault="007074FA" w:rsidP="007074F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br w:type="page"/>
      </w:r>
    </w:p>
    <w:p w14:paraId="39304B32" w14:textId="7BC656C2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lastRenderedPageBreak/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19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ภาษีเงินได้</w:t>
      </w:r>
    </w:p>
    <w:p w14:paraId="0CC19CA0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A26955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ภาษีเงินได้ปัจจุบัน</w:t>
      </w:r>
    </w:p>
    <w:p w14:paraId="43AFDF75" w14:textId="20288F08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4D1C75D4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ภาษีเงินได้รอการตัดบัญชี</w:t>
      </w:r>
    </w:p>
    <w:p w14:paraId="57E11630" w14:textId="65690BB9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11D16E9" w14:textId="059828F4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และบริษัทย่อยจะมีกำไรทางภาษีใน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404E2EE" w14:textId="544171F0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บริษัทและบริษัทย่อยจะทบทวนมูลค่าตามบัญชีของสินทรัพย์ภาษีเงินได้รอการตัดบัญชีทุกสิ้นรอบ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ระยะเวลารายงานและจะทำ</w:t>
      </w:r>
      <w:r w:rsidRPr="00FB0D60">
        <w:rPr>
          <w:rFonts w:ascii="Angsana New" w:eastAsia="Times New Roman" w:hAnsi="Angsana New"/>
          <w:sz w:val="32"/>
          <w:szCs w:val="32"/>
          <w:cs/>
        </w:rPr>
        <w:t>การปรับลดมูลค่าตามบัญชีดังกล่าว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หากมีความเป็นไปได้ค่อนข้างแน่ว่าบริษัท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A8288B8" w14:textId="017925E6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0CC3E6E5" w14:textId="15758091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20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 w:hint="cs"/>
          <w:sz w:val="32"/>
          <w:szCs w:val="32"/>
          <w:cs/>
        </w:rPr>
        <w:t>ตราสารอนุพันธ์</w:t>
      </w:r>
    </w:p>
    <w:p w14:paraId="527D8FD2" w14:textId="77777777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60340B5" w14:textId="77777777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>บริษัทย่อยรับรู้จำนวนสุทธิของดอกเบี้ยที่ได้รับจาก/จ่ายให้แก่คู่สัญญาตามสัญญาแลกเปลี่ยนอัตราดอกเบี้ยเป็นรายได้/ค่าใช้จ่ายตามเกณฑ์คงค้างและรับรู้สินทรัพย์และหนี้สินตราสารอนุพันธ์ตามสัญญาแลกเปลี่ยนอัตราดอกเบี้ยด้วยมูลค่ายุติธรรม ณ วันสิ้นรอบระยะเวลารายงานในงบแสดงฐานะการเงินและรับรู้การเปลี่ยนแปลงในมูลค่ายุติธรรมของตราสารอนุพันธ์ในส่วนของกำไรหรือขาดทุน</w:t>
      </w:r>
      <w:r w:rsidRPr="00FB0D60">
        <w:rPr>
          <w:rFonts w:ascii="Angsana New" w:eastAsia="Times New Roman" w:hAnsi="Angsana New"/>
          <w:sz w:val="32"/>
          <w:szCs w:val="32"/>
        </w:rPr>
        <w:br w:type="page"/>
      </w:r>
    </w:p>
    <w:p w14:paraId="192F779D" w14:textId="2ED4BB5F" w:rsidR="00B06CF1" w:rsidRPr="00FB0D60" w:rsidRDefault="002408B0" w:rsidP="00B06CF1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lastRenderedPageBreak/>
        <w:t>3</w:t>
      </w:r>
      <w:r w:rsidR="00B06CF1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 w:hint="cs"/>
          <w:sz w:val="32"/>
          <w:szCs w:val="32"/>
        </w:rPr>
        <w:t>2</w:t>
      </w:r>
      <w:r w:rsidRPr="002408B0">
        <w:rPr>
          <w:rFonts w:ascii="Angsana New" w:eastAsia="Times New Roman" w:hAnsi="Angsana New"/>
          <w:sz w:val="32"/>
          <w:szCs w:val="32"/>
        </w:rPr>
        <w:t>1</w:t>
      </w:r>
      <w:r w:rsidR="00B06CF1" w:rsidRPr="00FB0D60">
        <w:rPr>
          <w:rFonts w:ascii="Angsana New" w:eastAsia="Times New Roman" w:hAnsi="Angsana New"/>
          <w:sz w:val="32"/>
          <w:szCs w:val="32"/>
        </w:rPr>
        <w:tab/>
      </w:r>
      <w:r w:rsidR="00B06CF1" w:rsidRPr="00FB0D60">
        <w:rPr>
          <w:rFonts w:ascii="Angsana New" w:eastAsia="Times New Roman" w:hAnsi="Angsana New" w:hint="cs"/>
          <w:sz w:val="32"/>
          <w:szCs w:val="32"/>
          <w:cs/>
        </w:rPr>
        <w:t>เครื่องมือทางการเงิน</w:t>
      </w:r>
    </w:p>
    <w:p w14:paraId="6219ABDD" w14:textId="1995E50B" w:rsidR="00B06CF1" w:rsidRPr="00FB0D60" w:rsidRDefault="00DB46E4" w:rsidP="00B06CF1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B06CF1" w:rsidRPr="00FB0D60">
        <w:rPr>
          <w:rFonts w:ascii="Angsana New" w:eastAsia="Times New Roman" w:hAnsi="Angsana New" w:hint="cs"/>
          <w:sz w:val="32"/>
          <w:szCs w:val="32"/>
          <w:cs/>
        </w:rPr>
        <w:t xml:space="preserve">บริษัทได้ทำสัญญาแลกเปลี่ยนอัตราดอกเบี้ย </w:t>
      </w:r>
      <w:r w:rsidR="00B06CF1" w:rsidRPr="00FB0D60">
        <w:rPr>
          <w:rFonts w:ascii="Angsana New" w:eastAsia="Times New Roman" w:hAnsi="Angsana New"/>
          <w:sz w:val="32"/>
          <w:szCs w:val="32"/>
        </w:rPr>
        <w:t xml:space="preserve">(Interest Rate Swap Agreements) </w:t>
      </w:r>
      <w:r w:rsidR="00B06CF1" w:rsidRPr="00FB0D60">
        <w:rPr>
          <w:rFonts w:ascii="Angsana New" w:eastAsia="Times New Roman" w:hAnsi="Angsana New" w:hint="cs"/>
          <w:sz w:val="32"/>
          <w:szCs w:val="32"/>
          <w:cs/>
        </w:rPr>
        <w:t>ในการบริหารความเสี่ยงของสินทรัพย์ที่เกิดจากการเปลี่ยนแป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ลงของอัตราดอกเบี้ย รายได้และค่า</w:t>
      </w:r>
      <w:r w:rsidR="00B06CF1" w:rsidRPr="00FB0D60">
        <w:rPr>
          <w:rFonts w:ascii="Angsana New" w:eastAsia="Times New Roman" w:hAnsi="Angsana New" w:hint="cs"/>
          <w:sz w:val="32"/>
          <w:szCs w:val="32"/>
          <w:cs/>
        </w:rPr>
        <w:t>ใช้จ่ายที่เกิดจากสัญญาแลกเปลี่ยนอัตราดอกเบี้ยซึ่งใช้เพื่อบริหารความเสี่ยงเกี่ยวกับอัตราดอกเบี้ย บันทึกเป็นรายการปรับปรุงกับดอกเบี้ยรับหรือต้นทุนทางการเงินในงบกำไรขาดทุนและกำไรขาดทุนเบ็ดเสร็จอื่น</w:t>
      </w:r>
    </w:p>
    <w:p w14:paraId="35D63C4B" w14:textId="4F8AB38B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 w:hint="cs"/>
          <w:sz w:val="32"/>
          <w:szCs w:val="32"/>
        </w:rPr>
        <w:t>2</w:t>
      </w:r>
      <w:r w:rsidRPr="002408B0">
        <w:rPr>
          <w:rFonts w:ascii="Angsana New" w:eastAsia="Times New Roman" w:hAnsi="Angsana New"/>
          <w:sz w:val="32"/>
          <w:szCs w:val="32"/>
        </w:rPr>
        <w:t>2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การวัดมูลค่ายุติธรรม</w:t>
      </w:r>
    </w:p>
    <w:p w14:paraId="76D3C93B" w14:textId="2FD8CC0E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ณ วันที่วัดมูลค่า บริษัท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35DBE148" w14:textId="77777777" w:rsidR="007074FA" w:rsidRPr="00FB0D60" w:rsidRDefault="007074FA" w:rsidP="003C75B6">
      <w:pPr>
        <w:spacing w:after="12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4F5E62F1" w14:textId="5306BB8D" w:rsidR="007074FA" w:rsidRPr="00FB0D60" w:rsidRDefault="007074FA" w:rsidP="003C75B6">
      <w:pPr>
        <w:spacing w:after="120"/>
        <w:ind w:left="2160" w:hanging="89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Pr="00FB0D60">
        <w:rPr>
          <w:rFonts w:ascii="Angsana New" w:eastAsia="Times New Roman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306A4F1" w14:textId="15118984" w:rsidR="007074FA" w:rsidRPr="00FB0D60" w:rsidRDefault="007074FA" w:rsidP="003C75B6">
      <w:pPr>
        <w:spacing w:after="120"/>
        <w:ind w:left="2160" w:hanging="89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="002408B0" w:rsidRPr="002408B0">
        <w:rPr>
          <w:rFonts w:ascii="Angsana New" w:eastAsia="Times New Roman" w:hAnsi="Angsana New"/>
          <w:sz w:val="32"/>
          <w:szCs w:val="32"/>
        </w:rPr>
        <w:t>2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Pr="00FB0D60">
        <w:rPr>
          <w:rFonts w:ascii="Angsana New" w:eastAsia="Times New Roman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0F2B93F" w14:textId="5BC1C6BA" w:rsidR="007074FA" w:rsidRPr="00FB0D60" w:rsidRDefault="007074FA" w:rsidP="003C75B6">
      <w:pPr>
        <w:spacing w:after="240"/>
        <w:ind w:left="2160" w:hanging="89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ระดับ </w:t>
      </w:r>
      <w:r w:rsidR="002408B0" w:rsidRPr="002408B0">
        <w:rPr>
          <w:rFonts w:ascii="Angsana New" w:eastAsia="Times New Roman" w:hAnsi="Angsana New"/>
          <w:sz w:val="32"/>
          <w:szCs w:val="32"/>
        </w:rPr>
        <w:t>3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Pr="00FB0D60">
        <w:rPr>
          <w:rFonts w:ascii="Angsana New" w:eastAsia="Times New Roman" w:hAnsi="Angsana New"/>
          <w:sz w:val="32"/>
          <w:szCs w:val="32"/>
          <w:cs/>
        </w:rPr>
        <w:t>ใช้ข้อมูลที่ไม่สามารถสังเกตได้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5AB97DED" w14:textId="185743E5" w:rsidR="007074FA" w:rsidRPr="00FB0D60" w:rsidRDefault="007074FA" w:rsidP="007074FA">
      <w:pPr>
        <w:spacing w:after="16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ทุกวันสิ้นรอบระยะเวลารายงาน บริษัท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ณ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8600305" w14:textId="77777777" w:rsidR="001E1D0C" w:rsidRDefault="001E1D0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sz w:val="32"/>
          <w:szCs w:val="32"/>
        </w:rPr>
      </w:pPr>
      <w:r>
        <w:rPr>
          <w:rFonts w:ascii="Angsana New" w:eastAsia="Cordia New" w:hAnsi="Angsana New"/>
          <w:sz w:val="32"/>
          <w:szCs w:val="32"/>
        </w:rPr>
        <w:br w:type="page"/>
      </w:r>
    </w:p>
    <w:p w14:paraId="20CD50B2" w14:textId="3D1303C9" w:rsidR="002766C4" w:rsidRPr="00FB0D60" w:rsidRDefault="002408B0" w:rsidP="002766C4">
      <w:pPr>
        <w:overflowPunct/>
        <w:autoSpaceDE/>
        <w:autoSpaceDN/>
        <w:adjustRightInd/>
        <w:ind w:left="1260" w:hanging="72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2408B0">
        <w:rPr>
          <w:rFonts w:ascii="Angsana New" w:eastAsia="Cordia New" w:hAnsi="Angsana New"/>
          <w:sz w:val="32"/>
          <w:szCs w:val="32"/>
        </w:rPr>
        <w:lastRenderedPageBreak/>
        <w:t>3</w:t>
      </w:r>
      <w:r w:rsidR="002766C4" w:rsidRPr="00FB0D60">
        <w:rPr>
          <w:rFonts w:ascii="Angsana New" w:eastAsia="Cordia New" w:hAnsi="Angsana New"/>
          <w:sz w:val="32"/>
          <w:szCs w:val="32"/>
        </w:rPr>
        <w:t>.</w:t>
      </w:r>
      <w:r w:rsidRPr="002408B0">
        <w:rPr>
          <w:rFonts w:ascii="Angsana New" w:eastAsia="Cordia New" w:hAnsi="Angsana New"/>
          <w:sz w:val="32"/>
          <w:szCs w:val="32"/>
        </w:rPr>
        <w:t>23</w:t>
      </w:r>
      <w:r w:rsidR="002766C4" w:rsidRPr="00FB0D60">
        <w:rPr>
          <w:rFonts w:ascii="Angsana New" w:eastAsia="Cordia New" w:hAnsi="Angsana New"/>
          <w:sz w:val="32"/>
          <w:szCs w:val="32"/>
          <w:cs/>
        </w:rPr>
        <w:tab/>
        <w:t>ข้อมูลจำแนกตามส่วนงาน</w:t>
      </w:r>
    </w:p>
    <w:p w14:paraId="7F9D9381" w14:textId="77777777" w:rsidR="002766C4" w:rsidRPr="00FB0D60" w:rsidRDefault="002766C4" w:rsidP="002766C4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eastAsia="Cordia New" w:hAnsi="Angsana New"/>
          <w:spacing w:val="-4"/>
          <w:sz w:val="32"/>
          <w:szCs w:val="32"/>
          <w:lang w:val="x-none" w:eastAsia="x-none"/>
        </w:rPr>
      </w:pPr>
      <w:r w:rsidRPr="00FB0D60">
        <w:rPr>
          <w:rFonts w:ascii="Angsana New" w:eastAsia="Cordia New" w:hAnsi="Angsana New"/>
          <w:spacing w:val="-8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</w:t>
      </w:r>
      <w:r w:rsidRPr="00FB0D60">
        <w:rPr>
          <w:rFonts w:ascii="Angsana New" w:eastAsia="Cordia New" w:hAnsi="Angsana New"/>
          <w:spacing w:val="-2"/>
          <w:sz w:val="32"/>
          <w:szCs w:val="32"/>
          <w:cs/>
          <w:lang w:val="x-none" w:eastAsia="x-none"/>
        </w:rPr>
        <w:t>ตัดสินใจสูงสุดด้านการดำเนินงาน</w:t>
      </w:r>
      <w:r w:rsidRPr="00FB0D60">
        <w:rPr>
          <w:rFonts w:ascii="Angsana New" w:eastAsia="Cordia New" w:hAnsi="Angsana New"/>
          <w:sz w:val="32"/>
          <w:szCs w:val="32"/>
          <w:cs/>
          <w:lang w:val="x-none" w:eastAsia="x-none"/>
        </w:rPr>
        <w:t xml:space="preserve">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FB0D60">
        <w:rPr>
          <w:rFonts w:ascii="Angsana New" w:eastAsia="Cordia New" w:hAnsi="Angsana New"/>
          <w:spacing w:val="-4"/>
          <w:sz w:val="32"/>
          <w:szCs w:val="32"/>
          <w:cs/>
          <w:lang w:val="x-none" w:eastAsia="x-none"/>
        </w:rPr>
        <w:t>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06422BC1" w14:textId="3D480A04" w:rsidR="002766C4" w:rsidRPr="00FB0D60" w:rsidRDefault="002408B0" w:rsidP="002766C4">
      <w:pPr>
        <w:overflowPunct/>
        <w:autoSpaceDE/>
        <w:autoSpaceDN/>
        <w:adjustRightInd/>
        <w:ind w:left="1260" w:hanging="720"/>
        <w:jc w:val="thaiDistribute"/>
        <w:textAlignment w:val="auto"/>
        <w:rPr>
          <w:rFonts w:ascii="Angsana New" w:eastAsia="Cordia New" w:hAnsi="Angsana New"/>
          <w:sz w:val="32"/>
          <w:szCs w:val="32"/>
        </w:rPr>
      </w:pPr>
      <w:r w:rsidRPr="002408B0">
        <w:rPr>
          <w:rFonts w:ascii="Angsana New" w:eastAsia="Cordia New" w:hAnsi="Angsana New"/>
          <w:sz w:val="32"/>
          <w:szCs w:val="32"/>
        </w:rPr>
        <w:t>3</w:t>
      </w:r>
      <w:r w:rsidR="002766C4" w:rsidRPr="00FB0D60">
        <w:rPr>
          <w:rFonts w:ascii="Angsana New" w:eastAsia="Cordia New" w:hAnsi="Angsana New"/>
          <w:sz w:val="32"/>
          <w:szCs w:val="32"/>
          <w:cs/>
        </w:rPr>
        <w:t>.</w:t>
      </w:r>
      <w:r w:rsidRPr="002408B0">
        <w:rPr>
          <w:rFonts w:ascii="Angsana New" w:eastAsia="Cordia New" w:hAnsi="Angsana New"/>
          <w:sz w:val="32"/>
          <w:szCs w:val="32"/>
        </w:rPr>
        <w:t>24</w:t>
      </w:r>
      <w:r w:rsidR="002766C4" w:rsidRPr="00FB0D60">
        <w:rPr>
          <w:rFonts w:ascii="Angsana New" w:eastAsia="Cordia New" w:hAnsi="Angsana New"/>
          <w:sz w:val="32"/>
          <w:szCs w:val="32"/>
          <w:cs/>
        </w:rPr>
        <w:tab/>
        <w:t xml:space="preserve">กำไร (ขาดทุน) ต่อหุ้น </w:t>
      </w:r>
    </w:p>
    <w:p w14:paraId="33954230" w14:textId="77777777" w:rsidR="002766C4" w:rsidRPr="00FB0D60" w:rsidRDefault="002766C4" w:rsidP="002766C4">
      <w:pPr>
        <w:overflowPunct/>
        <w:autoSpaceDE/>
        <w:autoSpaceDN/>
        <w:adjustRightInd/>
        <w:spacing w:after="360"/>
        <w:ind w:left="1260"/>
        <w:jc w:val="thaiDistribute"/>
        <w:textAlignment w:val="auto"/>
        <w:rPr>
          <w:rFonts w:ascii="Angsana New" w:eastAsia="SimSun" w:hAnsi="Angsana New"/>
          <w:spacing w:val="-4"/>
          <w:sz w:val="32"/>
          <w:szCs w:val="32"/>
          <w:lang w:val="x-none" w:eastAsia="x-none"/>
        </w:rPr>
      </w:pPr>
      <w:r w:rsidRPr="00FB0D60">
        <w:rPr>
          <w:rFonts w:ascii="Angsana New" w:eastAsia="SimSun" w:hAnsi="Angsana New"/>
          <w:spacing w:val="-4"/>
          <w:sz w:val="32"/>
          <w:szCs w:val="32"/>
          <w:cs/>
          <w:lang w:val="x-none" w:eastAsia="x-none"/>
        </w:rPr>
        <w:t>กำไร (ขาดทุน) ต่อหุ้นขั้นพื้นฐานคำนวณโดยการหารกำไร (ขาดทุน) สุทธิสำหรับปีที่เป็นของผู้ถือหุ้นสามัญด้วยจำนวนหุ้นสามัญถัวเฉลี่ยถ่วงน้ำหนักที่ถือโดยบุคคลภายนอก</w:t>
      </w:r>
      <w:r w:rsidRPr="00FB0D60">
        <w:rPr>
          <w:rFonts w:ascii="Angsana New" w:eastAsia="SimSun" w:hAnsi="Angsana New"/>
          <w:spacing w:val="-8"/>
          <w:sz w:val="32"/>
          <w:szCs w:val="32"/>
          <w:cs/>
          <w:lang w:val="x-none" w:eastAsia="x-none"/>
        </w:rPr>
        <w:t>ในระหว่างปี ในกรณีที่มีการเพิ่มทุนใช้จำนวนหุ้นสามัญถัวเฉลี่ยถ่วงน้ำหนักตามระยะเวลา</w:t>
      </w:r>
      <w:r w:rsidRPr="00FB0D60">
        <w:rPr>
          <w:rFonts w:ascii="Angsana New" w:eastAsia="SimSun" w:hAnsi="Angsana New"/>
          <w:spacing w:val="-4"/>
          <w:sz w:val="32"/>
          <w:szCs w:val="32"/>
          <w:cs/>
          <w:lang w:val="x-none" w:eastAsia="x-none"/>
        </w:rPr>
        <w:t>การรับชำระค่าหุ้นเพิ่มทุน และในกรณีที่ลดทุนใช้จำนวนหุ้นสามัญถัวเฉลี่ยถ่วงน้ำหนักตามระยะเวลาการจดทะเบียนการลดทุน กำไร (ขาดทุน) ต่อหุ้นปรับลดคำนวณจากจำนวนหุ้นสามัญถัวเฉลี่ยถ่วงน้ำหนักที่รวมสมมติฐานว่าหุ้นสามัญเทียบเท่าได้ถูกแปลงเป็นหุ้นสามัญทั้งหมด</w:t>
      </w:r>
    </w:p>
    <w:p w14:paraId="1BF23A8A" w14:textId="3ECB6C6B" w:rsidR="007074FA" w:rsidRPr="00FB0D60" w:rsidRDefault="002408B0" w:rsidP="007074FA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074FA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25</w:t>
      </w:r>
      <w:r w:rsidR="007074FA" w:rsidRPr="00FB0D60">
        <w:rPr>
          <w:rFonts w:ascii="Angsana New" w:eastAsia="Times New Roman" w:hAnsi="Angsana New"/>
          <w:sz w:val="32"/>
          <w:szCs w:val="32"/>
        </w:rPr>
        <w:tab/>
      </w:r>
      <w:r w:rsidR="007074FA" w:rsidRPr="00FB0D60">
        <w:rPr>
          <w:rFonts w:ascii="Angsana New" w:eastAsia="Times New Roman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6BC855E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</w:t>
      </w:r>
      <w:r w:rsidRPr="00FB0D60">
        <w:rPr>
          <w:rFonts w:ascii="Angsana New" w:eastAsia="Times New Roman" w:hAnsi="Angsana New"/>
          <w:spacing w:val="-4"/>
          <w:sz w:val="32"/>
          <w:szCs w:val="32"/>
          <w:cs/>
        </w:rPr>
        <w:t>ประกอบงบการเงิน ผลที่เกิดขึ้นจริงอาจแตกต่างไปจากจำนวนที่ประมาณการไว้ การใช้ดุลยพินิจ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และการประมาณการที่สำคัญมีดังนี้</w:t>
      </w:r>
    </w:p>
    <w:p w14:paraId="79553AB1" w14:textId="77777777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ที่ดิน อาคารและอุปกรณ์และค่าเสื่อมราคา</w:t>
      </w:r>
    </w:p>
    <w:p w14:paraId="55B98672" w14:textId="77777777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9679DDA" w14:textId="2A3E8A39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บริษัทและบริษัทย่อยแสดงมูลค่าของที่ดิน อาคารและส่วนปรับปรุงอาคารด้วยราคาที่ตีใหม่ ซึ่งราคาที่ตีใหม่นี้ได้ประเมินโดยผู้ประเมินราคาอิสระ โดยใช้วิธี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เปรียบเทียบราคาตลาดสำหรับที่ดินและวิธี</w:t>
      </w:r>
      <w:r w:rsidRPr="00FB0D60">
        <w:rPr>
          <w:rFonts w:ascii="Angsana New" w:eastAsia="Times New Roman" w:hAnsi="Angsana New"/>
          <w:sz w:val="32"/>
          <w:szCs w:val="32"/>
          <w:cs/>
        </w:rPr>
        <w:t>วิเคราะห์มูลค่าจากต้นทุน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สำหรับอาคารและส่วนปรับปรุงอาคาร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ตามที่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>อธิบายไว้ในหมายเหตุ</w:t>
      </w:r>
      <w:r w:rsidR="001B5BC6">
        <w:rPr>
          <w:rFonts w:ascii="Angsana New" w:eastAsia="Times New Roman" w:hAnsi="Angsana New" w:hint="cs"/>
          <w:color w:val="000000"/>
          <w:sz w:val="32"/>
          <w:szCs w:val="32"/>
          <w:cs/>
        </w:rPr>
        <w:t>ข้อ</w:t>
      </w:r>
      <w:r w:rsidRPr="00FB0D60">
        <w:rPr>
          <w:rFonts w:ascii="Angsana New" w:eastAsia="Times New Roman" w:hAnsi="Angsana New"/>
          <w:color w:val="000000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color w:val="000000"/>
          <w:sz w:val="32"/>
          <w:szCs w:val="32"/>
        </w:rPr>
        <w:t>17</w:t>
      </w:r>
    </w:p>
    <w:p w14:paraId="33B1BF08" w14:textId="77777777" w:rsidR="001E1D0C" w:rsidRDefault="001E1D0C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271F9741" w14:textId="57E2D27C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lastRenderedPageBreak/>
        <w:t>นอกจากนี้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1FA510A" w14:textId="78B6E1D6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ค่าความนิยมและสินทรัพย์ไม่มีตัวตน</w:t>
      </w:r>
    </w:p>
    <w:p w14:paraId="7B03977D" w14:textId="5B9846FB" w:rsidR="007074FA" w:rsidRPr="00FB0D60" w:rsidRDefault="007074FA" w:rsidP="007074FA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ๆ</w:t>
      </w:r>
    </w:p>
    <w:p w14:paraId="10247470" w14:textId="2874BABC" w:rsidR="007074FA" w:rsidRPr="00FB0D60" w:rsidRDefault="007074FA" w:rsidP="007074FA">
      <w:pPr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6193AD20" w14:textId="3807CE9B" w:rsidR="007074FA" w:rsidRDefault="007074FA" w:rsidP="002408B0">
      <w:pPr>
        <w:spacing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</w:t>
      </w:r>
      <w:r w:rsidRPr="00FB0D60">
        <w:rPr>
          <w:rFonts w:ascii="Angsana New" w:eastAsia="Times New Roman" w:hAnsi="Angsana New"/>
          <w:sz w:val="32"/>
          <w:szCs w:val="32"/>
          <w:cs/>
        </w:rPr>
        <w:t>จำนวนกำไรทางภาษีที่คาดว่าจะเกิดในอนาคตในแต่ละช่วงเวลา</w:t>
      </w:r>
    </w:p>
    <w:p w14:paraId="16EF25DF" w14:textId="7D49768E" w:rsidR="00212802" w:rsidRDefault="00212802" w:rsidP="002408B0">
      <w:pPr>
        <w:ind w:left="126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การประเมินว่าข้อ</w:t>
      </w:r>
      <w:bookmarkStart w:id="0" w:name="_GoBack"/>
      <w:bookmarkEnd w:id="0"/>
      <w:r>
        <w:rPr>
          <w:rFonts w:ascii="Angsana New" w:hAnsi="Angsana New" w:hint="cs"/>
          <w:sz w:val="32"/>
          <w:szCs w:val="32"/>
          <w:cs/>
        </w:rPr>
        <w:t>ตกลงประกอบด้วยสัญญาเช่าหรือไม่</w:t>
      </w:r>
    </w:p>
    <w:p w14:paraId="012DED2A" w14:textId="239E9CB9" w:rsidR="002408B0" w:rsidRPr="00FB0D60" w:rsidRDefault="002408B0" w:rsidP="002408B0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 w:hint="cs"/>
          <w:sz w:val="32"/>
          <w:szCs w:val="32"/>
          <w:cs/>
        </w:rPr>
        <w:t xml:space="preserve"> บริษัทย่อยของบริษัทแห่งหนึ่งได้ทำสัญญาให้บริการบำบัดน้ำให้กับฟาร์มเลี้ยงกุ้งให้กับบริษัทอีกแห่งหนึ่งโดย</w:t>
      </w:r>
      <w:r w:rsidRPr="00FB0D60">
        <w:rPr>
          <w:rFonts w:ascii="Angsana New" w:hAnsi="Angsana New"/>
          <w:sz w:val="32"/>
          <w:szCs w:val="32"/>
          <w:cs/>
        </w:rPr>
        <w:t>ฝ่ายบริหารได้วิเคราะห์เงื่อนไขและข้อตกลงของสัญญา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Pr="00FB0D60">
        <w:rPr>
          <w:rFonts w:ascii="Angsana New" w:hAnsi="Angsana New" w:hint="cs"/>
          <w:sz w:val="32"/>
          <w:szCs w:val="32"/>
          <w:cs/>
        </w:rPr>
        <w:t>สามารถ</w:t>
      </w:r>
      <w:r w:rsidRPr="00FB0D60">
        <w:rPr>
          <w:rFonts w:ascii="Angsana New" w:hAnsi="Angsana New"/>
          <w:sz w:val="32"/>
          <w:szCs w:val="32"/>
          <w:cs/>
        </w:rPr>
        <w:t>ควบคุมการใช้ประโยชน์จากทรัพย์สินผลิตน้ำประปา</w:t>
      </w:r>
      <w:r w:rsidRPr="00FB0D60">
        <w:rPr>
          <w:rFonts w:ascii="Angsana New" w:hAnsi="Angsana New" w:hint="cs"/>
          <w:sz w:val="32"/>
          <w:szCs w:val="32"/>
          <w:cs/>
        </w:rPr>
        <w:t xml:space="preserve"> นอกจากนี้ฝ่ายบริหารยังได้พิจารณาเกี่ยวกับปริมาณการรับซื้อน้ำขั้นต่ำ</w:t>
      </w:r>
      <w:r w:rsidRPr="00FB0D60">
        <w:rPr>
          <w:rFonts w:ascii="Angsana New" w:hAnsi="Angsana New"/>
          <w:sz w:val="32"/>
          <w:szCs w:val="32"/>
          <w:cs/>
        </w:rPr>
        <w:t>ตามสัญญาซื้อขายน้ำ</w:t>
      </w:r>
      <w:r w:rsidRPr="00FB0D60">
        <w:rPr>
          <w:rFonts w:ascii="Angsana New" w:hAnsi="Angsana New" w:hint="cs"/>
          <w:sz w:val="32"/>
          <w:szCs w:val="32"/>
          <w:cs/>
        </w:rPr>
        <w:t xml:space="preserve"> การขยายกำลังการผลิตเพิ่มเติม การเจรจาต่อรองเรื่องปริมาณรับซื้อน้ำขั้นต่ำและราคาซื้อขายน้ำ รวมถึงการส่งมอบทรัพย์สินทั้งหมดหลังจบสัญญาให้กับบริษัทคู่สัญญา</w:t>
      </w:r>
    </w:p>
    <w:p w14:paraId="22E6A136" w14:textId="77777777" w:rsidR="0039025C" w:rsidRDefault="0039025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B1FCA9" w14:textId="7145EECA" w:rsidR="002408B0" w:rsidRPr="00FB0D60" w:rsidRDefault="002408B0" w:rsidP="002408B0">
      <w:pPr>
        <w:pStyle w:val="ListParagraph"/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lastRenderedPageBreak/>
        <w:t>จากเงื่อนไขดังกล่าวข้างต้น ฝ่ายบริหารใช้ดุลยพินิจในการพิจารณาข้อตกลงตามสัญญาดังกล่าว และพิจารณาได้ว่าบริษัทย่อย</w:t>
      </w:r>
      <w:r w:rsidRPr="00FB0D60">
        <w:rPr>
          <w:rFonts w:ascii="Angsana New" w:hAnsi="Angsana New"/>
          <w:sz w:val="32"/>
          <w:szCs w:val="32"/>
          <w:cs/>
        </w:rPr>
        <w:t>ยังคงมีสิทธิและการควบคุมในการใช้ประโยชน์จากทรัพย์สินโรงผลิตน้ำประปา</w:t>
      </w:r>
      <w:r w:rsidRPr="00FB0D60">
        <w:rPr>
          <w:rFonts w:ascii="Angsana New" w:hAnsi="Angsana New" w:hint="cs"/>
          <w:sz w:val="32"/>
          <w:szCs w:val="32"/>
          <w:cs/>
        </w:rPr>
        <w:t>ดังกล่าว แต่</w:t>
      </w:r>
      <w:r w:rsidRPr="00FB0D60">
        <w:rPr>
          <w:rFonts w:ascii="Angsana New" w:hAnsi="Angsana New"/>
          <w:sz w:val="32"/>
          <w:szCs w:val="32"/>
          <w:cs/>
        </w:rPr>
        <w:t>ข้อตกลงตามสัญญาซื้อขายน้ำประปา</w:t>
      </w:r>
      <w:r w:rsidRPr="00FB0D60">
        <w:rPr>
          <w:rFonts w:ascii="Angsana New" w:hAnsi="Angsana New" w:hint="cs"/>
          <w:sz w:val="32"/>
          <w:szCs w:val="32"/>
          <w:cs/>
        </w:rPr>
        <w:t xml:space="preserve">เป็นข้อตกลงที่มีสัญญาเช่าเป็นส่วนประกอบตาม </w:t>
      </w:r>
      <w:r w:rsidRPr="00FB0D60">
        <w:rPr>
          <w:rFonts w:ascii="Angsana New" w:hAnsi="Angsana New"/>
          <w:sz w:val="32"/>
          <w:szCs w:val="32"/>
        </w:rPr>
        <w:t xml:space="preserve">TFRIC </w:t>
      </w:r>
      <w:r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โดย</w:t>
      </w:r>
      <w:r w:rsidRPr="00FB0D60">
        <w:rPr>
          <w:rFonts w:ascii="Angsana New" w:hAnsi="Angsana New"/>
          <w:sz w:val="32"/>
          <w:szCs w:val="32"/>
          <w:cs/>
        </w:rPr>
        <w:t>มีสัญญาเช่า</w:t>
      </w:r>
      <w:r w:rsidRPr="00FB0D60">
        <w:rPr>
          <w:rFonts w:ascii="Angsana New" w:hAnsi="Angsana New" w:hint="cs"/>
          <w:sz w:val="32"/>
          <w:szCs w:val="32"/>
          <w:cs/>
        </w:rPr>
        <w:t>การเงิน</w:t>
      </w:r>
      <w:r w:rsidRPr="00FB0D60">
        <w:rPr>
          <w:rFonts w:ascii="Angsana New" w:hAnsi="Angsana New"/>
          <w:sz w:val="32"/>
          <w:szCs w:val="32"/>
          <w:cs/>
        </w:rPr>
        <w:t>เป็นส่วนประกอบ</w:t>
      </w:r>
    </w:p>
    <w:p w14:paraId="3236DD20" w14:textId="77777777" w:rsidR="002408B0" w:rsidRPr="00FB0D60" w:rsidRDefault="002408B0" w:rsidP="002408B0">
      <w:pPr>
        <w:spacing w:before="240" w:after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อย่างไรก็ตาม ฝ่ายบริหารพิจารณาว่าบริษัทย่อยยังคงมีความเสี่ยงที่จะไม่ได้รับเงิน กล่าวคือ </w:t>
      </w:r>
      <w:r w:rsidRPr="00FB0D60">
        <w:rPr>
          <w:rFonts w:ascii="Angsana New" w:hAnsi="Angsana New"/>
          <w:sz w:val="32"/>
          <w:szCs w:val="32"/>
          <w:cs/>
        </w:rPr>
        <w:t>การระบุปริมาณรับซื้อน้ำขั้นต่ำไว้ในสัญญา โดยเนื้อหาแล้วจำนวนเงินที่บริษัทย่อยจะได้รับตามสัญญานั้นจะต้องขึ้นอยู่กับความพร้อมและความสามารถในการผลิต</w:t>
      </w:r>
      <w:r w:rsidRPr="00FB0D60">
        <w:rPr>
          <w:rFonts w:ascii="Angsana New" w:hAnsi="Angsana New" w:hint="cs"/>
          <w:sz w:val="32"/>
          <w:szCs w:val="32"/>
          <w:cs/>
        </w:rPr>
        <w:t>น้ำ</w:t>
      </w:r>
      <w:r w:rsidRPr="00FB0D60">
        <w:rPr>
          <w:rFonts w:ascii="Angsana New" w:hAnsi="Angsana New"/>
          <w:sz w:val="32"/>
          <w:szCs w:val="32"/>
          <w:cs/>
        </w:rPr>
        <w:t>ได้จริ</w:t>
      </w:r>
      <w:r w:rsidRPr="00FB0D60">
        <w:rPr>
          <w:rFonts w:ascii="Angsana New" w:hAnsi="Angsana New" w:hint="cs"/>
          <w:sz w:val="32"/>
          <w:szCs w:val="32"/>
          <w:cs/>
        </w:rPr>
        <w:t>งในอนาคต ซึ่ง</w:t>
      </w:r>
      <w:r w:rsidRPr="00FB0D60">
        <w:rPr>
          <w:rFonts w:ascii="Angsana New" w:hAnsi="Angsana New"/>
          <w:sz w:val="32"/>
          <w:szCs w:val="32"/>
          <w:cs/>
        </w:rPr>
        <w:t>บริษัทย่อย</w:t>
      </w:r>
      <w:r w:rsidRPr="00FB0D60">
        <w:rPr>
          <w:rFonts w:ascii="Angsana New" w:hAnsi="Angsana New" w:hint="cs"/>
          <w:sz w:val="32"/>
          <w:szCs w:val="32"/>
          <w:cs/>
        </w:rPr>
        <w:t>ยังคงมีความไม่แน่นอนในกระแสเงินสดรับของ</w:t>
      </w:r>
      <w:r w:rsidRPr="00FB0D60">
        <w:rPr>
          <w:rFonts w:ascii="Angsana New" w:hAnsi="Angsana New"/>
          <w:sz w:val="32"/>
          <w:szCs w:val="32"/>
          <w:cs/>
        </w:rPr>
        <w:t>ปริมาณรับซื้อน้ำขั้นต่ำ</w:t>
      </w:r>
      <w:r w:rsidRPr="00FB0D60">
        <w:rPr>
          <w:rFonts w:ascii="Angsana New" w:hAnsi="Angsana New" w:hint="cs"/>
          <w:sz w:val="32"/>
          <w:szCs w:val="32"/>
          <w:cs/>
        </w:rPr>
        <w:t xml:space="preserve"> กล่าวคือหาก</w:t>
      </w:r>
      <w:r w:rsidRPr="00FB0D60">
        <w:rPr>
          <w:rFonts w:ascii="Angsana New" w:hAnsi="Angsana New"/>
          <w:sz w:val="32"/>
          <w:szCs w:val="32"/>
          <w:cs/>
        </w:rPr>
        <w:t>บริษัทย่อยประสบปัญหาภาวะขาดแคลนน้ำดิบที่จะใช้ในการ</w:t>
      </w:r>
      <w:r w:rsidRPr="00FB0D60">
        <w:rPr>
          <w:rFonts w:ascii="Angsana New" w:hAnsi="Angsana New" w:hint="cs"/>
          <w:sz w:val="32"/>
          <w:szCs w:val="32"/>
          <w:cs/>
        </w:rPr>
        <w:t>บำบัดหรือ</w:t>
      </w:r>
      <w:r w:rsidRPr="00FB0D60">
        <w:rPr>
          <w:rFonts w:ascii="Angsana New" w:hAnsi="Angsana New"/>
          <w:sz w:val="32"/>
          <w:szCs w:val="32"/>
          <w:cs/>
        </w:rPr>
        <w:t>ไม่สามารถผลิตน้ำได้ตามสัญญา</w:t>
      </w:r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บริษัทย่อย</w:t>
      </w:r>
      <w:r w:rsidRPr="00FB0D60">
        <w:rPr>
          <w:rFonts w:ascii="Angsana New" w:hAnsi="Angsana New" w:hint="cs"/>
          <w:sz w:val="32"/>
          <w:szCs w:val="32"/>
          <w:cs/>
        </w:rPr>
        <w:t>จะไม่ได้รับเงินสำหรับ</w:t>
      </w:r>
      <w:r w:rsidRPr="00FB0D60">
        <w:rPr>
          <w:rFonts w:ascii="Angsana New" w:hAnsi="Angsana New"/>
          <w:sz w:val="32"/>
          <w:szCs w:val="32"/>
          <w:cs/>
        </w:rPr>
        <w:t>ปริมาณรับซื้อน้ำประปาขั้นต่ำ</w:t>
      </w:r>
      <w:r w:rsidRPr="00FB0D60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DCDE685" w14:textId="4ADE5DB4" w:rsidR="002408B0" w:rsidRPr="00FB0D60" w:rsidRDefault="002408B0" w:rsidP="002408B0">
      <w:pPr>
        <w:spacing w:after="360"/>
        <w:ind w:left="126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ซึ่งการตีความว่าข้อตกลงและสัญญาที่เกี่ยวข้องของบริษัทย่อยอยู่ในขอบเขต </w:t>
      </w:r>
      <w:r w:rsidRPr="00FB0D60">
        <w:rPr>
          <w:rFonts w:ascii="Angsana New" w:hAnsi="Angsana New"/>
          <w:sz w:val="32"/>
          <w:szCs w:val="32"/>
        </w:rPr>
        <w:t xml:space="preserve">TFRIC </w:t>
      </w:r>
      <w:r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 w:hint="cs"/>
          <w:sz w:val="32"/>
          <w:szCs w:val="32"/>
          <w:cs/>
        </w:rPr>
        <w:t xml:space="preserve"> และบันทึกสิ่งตอบแทนที่คาดว่าจะได้รับเป็นสินทรัพย์ทางการเงิน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ซึ่งผลกระทบต่องบการเงินคือ สินทรัพย์ในการผลิตน้ำส่วนหนึ่งของบริษัทย่อยซึ่งปัจจุบันถูกบันทึกไว้เป็นส่วนหนึ่งของในราคาทุนหักค่าเสื่อมราคาสะสมจะถูกปรับปรุงให้แสดงเป็นบัญชีลูกหนี้ซึ่งเป็นสินทรัพย์ทางการเงินและวัดมูลค่าตามวิธีราคาทุนตัดจำหน่าย และมีผลกระทบทำให้กำไรของบริษัทย่อย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สำหรับปี</w:t>
      </w:r>
      <w:r w:rsidRPr="00FB0D60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2408B0">
        <w:rPr>
          <w:rFonts w:ascii="Angsana New" w:hAnsi="Angsana New"/>
          <w:spacing w:val="-4"/>
          <w:sz w:val="32"/>
          <w:szCs w:val="32"/>
        </w:rPr>
        <w:t>2562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เพิ่มขึ้นประมาณ </w:t>
      </w:r>
      <w:r w:rsidRPr="002408B0">
        <w:rPr>
          <w:rFonts w:ascii="Angsana New" w:hAnsi="Angsana New"/>
          <w:spacing w:val="-4"/>
          <w:sz w:val="32"/>
          <w:szCs w:val="32"/>
        </w:rPr>
        <w:t>81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14:paraId="62ACAD6A" w14:textId="5F92618B" w:rsidR="00675AB7" w:rsidRPr="00FB0D60" w:rsidRDefault="002408B0" w:rsidP="004D2CB5">
      <w:pPr>
        <w:ind w:left="547" w:right="58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2408B0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4D2CB5" w:rsidRPr="00FB0D6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D2CB5" w:rsidRPr="00FB0D6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35D4A" w:rsidRPr="00FB0D6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การซื้อธุรกิจ</w:t>
      </w:r>
    </w:p>
    <w:p w14:paraId="24A8B6FF" w14:textId="37789C9B" w:rsidR="00A161DD" w:rsidRPr="00FB0D60" w:rsidRDefault="002408B0" w:rsidP="002408B0">
      <w:pPr>
        <w:spacing w:after="240"/>
        <w:ind w:left="1267" w:hanging="72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2408B0">
        <w:rPr>
          <w:rFonts w:asciiTheme="majorBidi" w:hAnsiTheme="majorBidi"/>
          <w:spacing w:val="-6"/>
          <w:sz w:val="32"/>
          <w:szCs w:val="32"/>
        </w:rPr>
        <w:t>4</w:t>
      </w:r>
      <w:r w:rsidR="00385BA4" w:rsidRPr="00FB0D60">
        <w:rPr>
          <w:rFonts w:asciiTheme="majorBidi" w:hAnsiTheme="majorBidi"/>
          <w:spacing w:val="-6"/>
          <w:sz w:val="32"/>
          <w:szCs w:val="32"/>
        </w:rPr>
        <w:t>.</w:t>
      </w:r>
      <w:r w:rsidRPr="002408B0">
        <w:rPr>
          <w:rFonts w:asciiTheme="majorBidi" w:hAnsiTheme="majorBidi"/>
          <w:spacing w:val="-6"/>
          <w:sz w:val="32"/>
          <w:szCs w:val="32"/>
        </w:rPr>
        <w:t>1</w:t>
      </w:r>
      <w:r w:rsidR="00BA46C1" w:rsidRPr="00FB0D60">
        <w:rPr>
          <w:rFonts w:asciiTheme="majorBidi" w:hAnsiTheme="majorBidi"/>
          <w:spacing w:val="-6"/>
          <w:sz w:val="32"/>
          <w:szCs w:val="32"/>
        </w:rPr>
        <w:tab/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เมื่อวันที่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12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2561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ที่ประชุมคณะกรรมการของบริษัทมีมติอนุมัติให้บริษัทเข้าซื้อ</w:t>
      </w:r>
      <w:r w:rsidR="003C09BC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              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หุ้นสามัญของบริษัท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แซม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วอ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เต</w:t>
      </w:r>
      <w:proofErr w:type="spellEnd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อร์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ซัพ</w:t>
      </w:r>
      <w:proofErr w:type="spellEnd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พลาย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ในสัดส่วนร้อยละ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80</w:t>
      </w:r>
      <w:r w:rsidR="00F136A6" w:rsidRPr="00FB0D60">
        <w:rPr>
          <w:rFonts w:ascii="Angsana New" w:hAnsi="Angsana New"/>
          <w:spacing w:val="-6"/>
          <w:sz w:val="32"/>
          <w:szCs w:val="32"/>
        </w:rPr>
        <w:t>.</w:t>
      </w:r>
      <w:r w:rsidRPr="002408B0">
        <w:rPr>
          <w:rFonts w:ascii="Angsana New" w:hAnsi="Angsana New"/>
          <w:spacing w:val="-6"/>
          <w:sz w:val="32"/>
          <w:szCs w:val="32"/>
        </w:rPr>
        <w:t>00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ของจำนวนหุ้นทั้งหมด</w:t>
      </w:r>
      <w:r w:rsidR="00F136A6" w:rsidRPr="00FB0D60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จากผู้ถือหุ้นเดิม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โดยบริษัทดังกล่าวประกอบธุรกิจจำหน่ายน้ำดีที่ผ่านการบำบัดด้วยระบบ</w:t>
      </w:r>
      <w:r w:rsidR="00F136A6" w:rsidRPr="00FB0D60">
        <w:rPr>
          <w:rFonts w:ascii="Angsana New" w:hAnsi="Angsana New"/>
          <w:spacing w:val="-6"/>
          <w:sz w:val="32"/>
          <w:szCs w:val="32"/>
        </w:rPr>
        <w:t xml:space="preserve">   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อัลต</w:t>
      </w:r>
      <w:proofErr w:type="spellEnd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ราฟิล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เตรชั่น</w:t>
      </w:r>
      <w:proofErr w:type="spellEnd"/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Ultrafiltration)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และผ่านการกำจัดเชื้อด้วยระบบโอโซน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Ozone Generator) </w:t>
      </w:r>
      <w:r w:rsidR="00F136A6" w:rsidRPr="00FB0D60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ซึ่งใช้ในฟาร์มเลี้ยงกุ้ง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บริษัทดังกล่าวมีสัญญาในการขายน้ำดีที่ปริมาณ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50</w:t>
      </w:r>
      <w:r w:rsidR="00BA46C1" w:rsidRPr="00FB0D60">
        <w:rPr>
          <w:rFonts w:ascii="Angsana New" w:hAnsi="Angsana New"/>
          <w:spacing w:val="-6"/>
          <w:sz w:val="32"/>
          <w:szCs w:val="32"/>
        </w:rPr>
        <w:t>,</w:t>
      </w:r>
      <w:r w:rsidRPr="002408B0">
        <w:rPr>
          <w:rFonts w:ascii="Angsana New" w:hAnsi="Angsana New"/>
          <w:spacing w:val="-6"/>
          <w:sz w:val="32"/>
          <w:szCs w:val="32"/>
        </w:rPr>
        <w:t>000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ลูกบาศก์เมตรต่อวันกับบริษัท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เจริญโภคภัณฑ์อาหาร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จำกัด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)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ต่อมา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F136A6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2408B0">
        <w:rPr>
          <w:rFonts w:ascii="Angsana New" w:hAnsi="Angsana New"/>
          <w:spacing w:val="-6"/>
          <w:sz w:val="32"/>
          <w:szCs w:val="32"/>
        </w:rPr>
        <w:t>17</w:t>
      </w:r>
      <w:r w:rsidR="00F136A6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F136A6" w:rsidRPr="00FB0D60">
        <w:rPr>
          <w:rFonts w:ascii="Angsana New" w:hAnsi="Angsana New" w:hint="cs"/>
          <w:spacing w:val="-6"/>
          <w:sz w:val="32"/>
          <w:szCs w:val="32"/>
          <w:cs/>
        </w:rPr>
        <w:t>กรกฎาคม</w:t>
      </w:r>
      <w:r w:rsidR="00F136A6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2561</w:t>
      </w:r>
      <w:r w:rsidR="00F136A6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บริษัทเข้าซื้อหุ้นสามัญดังกล่าวในมูลค่า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72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A161DD" w:rsidRPr="00FB0D60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2EA100B" w14:textId="504634FE" w:rsidR="00A6713F" w:rsidRPr="00FB0D60" w:rsidRDefault="00340AF2" w:rsidP="00F53F66">
      <w:pPr>
        <w:spacing w:after="120"/>
        <w:ind w:left="126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lastRenderedPageBreak/>
        <w:t>ในระหว่าง</w:t>
      </w:r>
      <w:r w:rsidR="0098202C" w:rsidRPr="00FB0D60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98202C" w:rsidRPr="00FB0D60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ว่าจ้างผู้ประเมินราคาอิสระเพื่อประเมิน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และปันส่วนมูลค่ายุติธรรมของรายการ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ณ วันที่ซื้อ</w:t>
      </w:r>
      <w:r w:rsidR="005645CC" w:rsidRPr="00FB0D60">
        <w:rPr>
          <w:rFonts w:ascii="Angsana New" w:hAnsi="Angsana New" w:hint="cs"/>
          <w:spacing w:val="-6"/>
          <w:sz w:val="32"/>
          <w:szCs w:val="32"/>
          <w:cs/>
        </w:rPr>
        <w:t>ธุรกิจ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ของบริษัท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แซม วอ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เต</w:t>
      </w:r>
      <w:proofErr w:type="spellEnd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อร์ </w:t>
      </w:r>
      <w:proofErr w:type="spellStart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ซัพ</w:t>
      </w:r>
      <w:proofErr w:type="spellEnd"/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>พลาย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 จำกัด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โดยบริษัทได้รับรายงานการประเมินที่เสร็จสมบูรณ์ลงวันที่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8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จากผู้ประเมินราคาอิสระดังกล่าวแล้ว บริษัทได้ปฏิบัติและรับรู้รายการรวมธุรกิจครั้งนี้</w:t>
      </w:r>
      <w:r w:rsidR="00BA46C1" w:rsidRPr="00FB0D60">
        <w:rPr>
          <w:rFonts w:ascii="Angsana New" w:hAnsi="Angsana New"/>
          <w:spacing w:val="-6"/>
          <w:sz w:val="32"/>
          <w:szCs w:val="32"/>
          <w:cs/>
        </w:rPr>
        <w:t xml:space="preserve">ตามที่กำหนดไว้ในมาตรฐานการรายงานทางการเงินฉบับที่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 (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ปรับปรุง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="00BA46C1" w:rsidRPr="00FB0D60">
        <w:rPr>
          <w:rFonts w:ascii="Angsana New" w:hAnsi="Angsana New"/>
          <w:spacing w:val="-6"/>
          <w:sz w:val="32"/>
          <w:szCs w:val="32"/>
        </w:rPr>
        <w:t xml:space="preserve">) </w:t>
      </w:r>
      <w:r w:rsidR="00BA46C1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เรื่อง การรวมธุรกิจ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ซึ่งข้อมูลของสิ่งตอบแทนทั้งหมดที่โอนให้และมูลค่ายุติธรรมที่รับรู้</w:t>
      </w:r>
      <w:r w:rsidR="00CA6163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="00CA6163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</w:t>
      </w:r>
      <w:r w:rsidR="00CA6163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สำหรับสินทรัพย์ที่ได้มาและหนี้สินที่รับมาแต่ละประเภทที่สำคัญ</w:t>
      </w:r>
      <w:r w:rsidR="003C09BC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="00CA6163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  <w:r w:rsidR="00CA6163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A6163" w:rsidRPr="00FB0D60">
        <w:rPr>
          <w:rFonts w:ascii="Angsana New" w:hAnsi="Angsana New" w:hint="cs"/>
          <w:spacing w:val="-6"/>
          <w:sz w:val="32"/>
          <w:szCs w:val="32"/>
          <w:cs/>
        </w:rPr>
        <w:t>ประกอบด้วยรายการต่อไปนี้</w:t>
      </w:r>
    </w:p>
    <w:p w14:paraId="287659A7" w14:textId="77777777" w:rsidR="004D2CB5" w:rsidRPr="00FB0D60" w:rsidRDefault="004D2CB5" w:rsidP="00F53F66">
      <w:pPr>
        <w:spacing w:after="120"/>
        <w:ind w:left="1267"/>
        <w:jc w:val="thaiDistribute"/>
        <w:rPr>
          <w:rFonts w:ascii="Angsana New" w:hAnsi="Angsana New"/>
          <w:spacing w:val="-6"/>
          <w:sz w:val="2"/>
          <w:szCs w:val="2"/>
        </w:rPr>
      </w:pPr>
    </w:p>
    <w:tbl>
      <w:tblPr>
        <w:tblW w:w="8082" w:type="dxa"/>
        <w:tblInd w:w="1170" w:type="dxa"/>
        <w:tblLook w:val="04A0" w:firstRow="1" w:lastRow="0" w:firstColumn="1" w:lastColumn="0" w:noHBand="0" w:noVBand="1"/>
      </w:tblPr>
      <w:tblGrid>
        <w:gridCol w:w="6300"/>
        <w:gridCol w:w="1782"/>
      </w:tblGrid>
      <w:tr w:rsidR="00BA46C1" w:rsidRPr="00FB0D60" w14:paraId="144B0558" w14:textId="77777777" w:rsidTr="0030452A">
        <w:tc>
          <w:tcPr>
            <w:tcW w:w="6300" w:type="dxa"/>
          </w:tcPr>
          <w:p w14:paraId="5F5A2579" w14:textId="77777777" w:rsidR="00BA46C1" w:rsidRPr="00FB0D60" w:rsidRDefault="00BA46C1" w:rsidP="0030452A">
            <w:pPr>
              <w:tabs>
                <w:tab w:val="left" w:pos="630"/>
              </w:tabs>
              <w:ind w:left="540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2" w:type="dxa"/>
          </w:tcPr>
          <w:p w14:paraId="205C6994" w14:textId="77777777" w:rsidR="00BA46C1" w:rsidRPr="00FB0D60" w:rsidRDefault="00BA46C1" w:rsidP="0030452A">
            <w:pPr>
              <w:tabs>
                <w:tab w:val="left" w:pos="630"/>
              </w:tabs>
              <w:ind w:left="540" w:hanging="547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(หน่วย</w:t>
            </w:r>
            <w:r w:rsidRPr="00FB0D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พันบาท</w:t>
            </w:r>
            <w:r w:rsidRPr="00FB0D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BA46C1" w:rsidRPr="00FB0D60" w14:paraId="3E0B0861" w14:textId="77777777" w:rsidTr="0030452A">
        <w:tc>
          <w:tcPr>
            <w:tcW w:w="6300" w:type="dxa"/>
            <w:vAlign w:val="bottom"/>
          </w:tcPr>
          <w:p w14:paraId="1D18CBC0" w14:textId="77777777" w:rsidR="00BA46C1" w:rsidRPr="00FB0D60" w:rsidRDefault="00BA46C1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B4D42DD" w14:textId="77777777" w:rsidR="00BA46C1" w:rsidRPr="00FB0D60" w:rsidRDefault="00CA6163" w:rsidP="0030452A">
            <w:pPr>
              <w:tabs>
                <w:tab w:val="left" w:pos="630"/>
                <w:tab w:val="decimal" w:pos="1472"/>
              </w:tabs>
              <w:ind w:left="540" w:hanging="54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D60">
              <w:rPr>
                <w:rFonts w:ascii="Angsana New" w:hAnsi="Angsana New"/>
                <w:b/>
                <w:bCs/>
                <w:sz w:val="32"/>
                <w:szCs w:val="32"/>
              </w:rPr>
              <w:t>“</w:t>
            </w:r>
            <w:r w:rsidRPr="00FB0D6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FB0D60">
              <w:rPr>
                <w:rFonts w:ascii="Angsana New" w:hAnsi="Angsana New"/>
                <w:b/>
                <w:bCs/>
                <w:sz w:val="32"/>
                <w:szCs w:val="32"/>
              </w:rPr>
              <w:t>”</w:t>
            </w:r>
          </w:p>
        </w:tc>
      </w:tr>
      <w:tr w:rsidR="00BA46C1" w:rsidRPr="00FB0D60" w14:paraId="7D760271" w14:textId="77777777" w:rsidTr="00CA6163">
        <w:tc>
          <w:tcPr>
            <w:tcW w:w="6300" w:type="dxa"/>
            <w:vAlign w:val="bottom"/>
          </w:tcPr>
          <w:p w14:paraId="484D40E3" w14:textId="77777777" w:rsidR="00BA46C1" w:rsidRPr="00FB0D60" w:rsidRDefault="00CA6163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56BF2186" w14:textId="08FAA840" w:rsidR="00BA46C1" w:rsidRPr="00FB0D60" w:rsidRDefault="002408B0" w:rsidP="0066776B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CA6163" w:rsidRPr="00FB0D60" w14:paraId="35519B3F" w14:textId="77777777" w:rsidTr="00CA6163">
        <w:tc>
          <w:tcPr>
            <w:tcW w:w="6300" w:type="dxa"/>
            <w:vAlign w:val="bottom"/>
          </w:tcPr>
          <w:p w14:paraId="3348B76A" w14:textId="77777777" w:rsidR="00CA6163" w:rsidRPr="00FB0D60" w:rsidRDefault="00CA6163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82" w:type="dxa"/>
            <w:vAlign w:val="bottom"/>
          </w:tcPr>
          <w:p w14:paraId="07B13BD9" w14:textId="1F89F7F4" w:rsidR="00CA6163" w:rsidRPr="00FB0D60" w:rsidRDefault="002408B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703</w:t>
            </w:r>
          </w:p>
        </w:tc>
      </w:tr>
      <w:tr w:rsidR="00CA6163" w:rsidRPr="00FB0D60" w14:paraId="3299C780" w14:textId="77777777" w:rsidTr="00CA6163">
        <w:tc>
          <w:tcPr>
            <w:tcW w:w="6300" w:type="dxa"/>
            <w:vAlign w:val="bottom"/>
          </w:tcPr>
          <w:p w14:paraId="16BD8832" w14:textId="77777777" w:rsidR="00CA6163" w:rsidRPr="00FB0D60" w:rsidRDefault="003F0E72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782" w:type="dxa"/>
            <w:vAlign w:val="bottom"/>
          </w:tcPr>
          <w:p w14:paraId="001EA482" w14:textId="02DFCEE0" w:rsidR="00CA6163" w:rsidRPr="00FB0D60" w:rsidRDefault="002408B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27</w:t>
            </w:r>
            <w:r w:rsidR="00CA6163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575</w:t>
            </w:r>
          </w:p>
        </w:tc>
      </w:tr>
      <w:tr w:rsidR="00CA6163" w:rsidRPr="00FB0D60" w14:paraId="32E29D43" w14:textId="77777777" w:rsidTr="00CA6163">
        <w:tc>
          <w:tcPr>
            <w:tcW w:w="6300" w:type="dxa"/>
            <w:vAlign w:val="bottom"/>
          </w:tcPr>
          <w:p w14:paraId="50873CC9" w14:textId="77777777" w:rsidR="00CA6163" w:rsidRPr="00FB0D60" w:rsidRDefault="00CA6163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782" w:type="dxa"/>
            <w:vAlign w:val="bottom"/>
          </w:tcPr>
          <w:p w14:paraId="6F33D797" w14:textId="7B33D8E8" w:rsidR="00CA6163" w:rsidRPr="00FB0D60" w:rsidRDefault="002408B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52</w:t>
            </w:r>
            <w:r w:rsidR="00CA6163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009</w:t>
            </w:r>
          </w:p>
        </w:tc>
      </w:tr>
      <w:tr w:rsidR="00CA6163" w:rsidRPr="00FB0D60" w14:paraId="605EDC8E" w14:textId="77777777" w:rsidTr="00CA6163">
        <w:tc>
          <w:tcPr>
            <w:tcW w:w="6300" w:type="dxa"/>
            <w:vAlign w:val="bottom"/>
          </w:tcPr>
          <w:p w14:paraId="3AB7F246" w14:textId="77777777" w:rsidR="00CA6163" w:rsidRPr="00FB0D60" w:rsidRDefault="00CA6163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2" w:type="dxa"/>
            <w:vAlign w:val="bottom"/>
          </w:tcPr>
          <w:p w14:paraId="3DD64697" w14:textId="3CEF2799" w:rsidR="00CA6163" w:rsidRPr="00FB0D60" w:rsidRDefault="00CA6163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FB0D60">
              <w:rPr>
                <w:rFonts w:ascii="Angsana New" w:hAnsi="Angsana New"/>
                <w:sz w:val="32"/>
                <w:szCs w:val="32"/>
              </w:rPr>
              <w:t>(</w:t>
            </w:r>
            <w:r w:rsidR="002408B0" w:rsidRPr="002408B0">
              <w:rPr>
                <w:rFonts w:ascii="Angsana New" w:hAnsi="Angsana New"/>
                <w:sz w:val="32"/>
                <w:szCs w:val="32"/>
              </w:rPr>
              <w:t>491</w:t>
            </w:r>
            <w:r w:rsidRPr="00FB0D6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A46C1" w:rsidRPr="00FB0D60" w14:paraId="6A3E163A" w14:textId="77777777" w:rsidTr="00CA6163">
        <w:tc>
          <w:tcPr>
            <w:tcW w:w="6300" w:type="dxa"/>
            <w:vAlign w:val="bottom"/>
          </w:tcPr>
          <w:p w14:paraId="32401B4A" w14:textId="77777777" w:rsidR="00BA46C1" w:rsidRPr="00FB0D60" w:rsidRDefault="00CA6163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063A858" w14:textId="328FC30E" w:rsidR="00BA46C1" w:rsidRPr="00FB0D60" w:rsidRDefault="002408B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80</w:t>
            </w:r>
            <w:r w:rsidR="00CA6163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047</w:t>
            </w:r>
          </w:p>
        </w:tc>
      </w:tr>
      <w:tr w:rsidR="00BA5710" w:rsidRPr="00FB0D60" w14:paraId="0B80C89C" w14:textId="77777777" w:rsidTr="00BA5710">
        <w:tc>
          <w:tcPr>
            <w:tcW w:w="6300" w:type="dxa"/>
            <w:vAlign w:val="bottom"/>
          </w:tcPr>
          <w:p w14:paraId="6AE79C3D" w14:textId="77777777" w:rsidR="00BA5710" w:rsidRPr="00FB0D60" w:rsidRDefault="00BA5710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261C2F3" w14:textId="76A705B4" w:rsidR="00BA5710" w:rsidRPr="00FB0D60" w:rsidRDefault="00BA571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 xml:space="preserve">ร้อยละ </w:t>
            </w:r>
            <w:r w:rsidR="002408B0" w:rsidRPr="002408B0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BA5710" w:rsidRPr="00FB0D60" w14:paraId="0CAE3E94" w14:textId="77777777" w:rsidTr="00BA5710">
        <w:tc>
          <w:tcPr>
            <w:tcW w:w="6300" w:type="dxa"/>
            <w:vAlign w:val="bottom"/>
          </w:tcPr>
          <w:p w14:paraId="669CC476" w14:textId="29AA9EAB" w:rsidR="00BA5710" w:rsidRPr="00FB0D60" w:rsidRDefault="00A161DD" w:rsidP="0030452A">
            <w:pPr>
              <w:tabs>
                <w:tab w:val="left" w:pos="630"/>
              </w:tabs>
              <w:ind w:left="540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สินทรัพย์และหนี้สินที่ระบุไว้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2729E120" w14:textId="411C2351" w:rsidR="00BA5710" w:rsidRPr="00FB0D60" w:rsidRDefault="002408B0" w:rsidP="0030452A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64</w:t>
            </w:r>
            <w:r w:rsidR="00BA5710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037</w:t>
            </w:r>
          </w:p>
        </w:tc>
      </w:tr>
      <w:tr w:rsidR="00962A2D" w:rsidRPr="00FB0D60" w14:paraId="62CD0ECC" w14:textId="77777777" w:rsidTr="00962A2D">
        <w:tc>
          <w:tcPr>
            <w:tcW w:w="6300" w:type="dxa"/>
            <w:vAlign w:val="bottom"/>
          </w:tcPr>
          <w:p w14:paraId="13A35EDA" w14:textId="77777777" w:rsidR="00962A2D" w:rsidRPr="00FB0D60" w:rsidRDefault="00962A2D" w:rsidP="00962A2D">
            <w:pPr>
              <w:ind w:left="522" w:hanging="5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สิ่งตอบแทนในการซื้อ</w:t>
            </w:r>
            <w:r w:rsidRPr="00FB0D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(เงินสด)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7D7A95AD" w14:textId="2AC42515" w:rsidR="00962A2D" w:rsidRPr="00FB0D60" w:rsidRDefault="002408B0" w:rsidP="00962A2D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72</w:t>
            </w:r>
            <w:r w:rsidR="00962A2D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962A2D" w:rsidRPr="00FB0D60" w14:paraId="372135C6" w14:textId="77777777" w:rsidTr="00962A2D">
        <w:tc>
          <w:tcPr>
            <w:tcW w:w="6300" w:type="dxa"/>
            <w:vAlign w:val="bottom"/>
          </w:tcPr>
          <w:p w14:paraId="6FBD992C" w14:textId="77777777" w:rsidR="00962A2D" w:rsidRPr="00FB0D60" w:rsidRDefault="00962A2D" w:rsidP="00962A2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B0D60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A30DB" w14:textId="47D503CB" w:rsidR="00962A2D" w:rsidRPr="00FB0D60" w:rsidRDefault="002408B0" w:rsidP="00962A2D">
            <w:pPr>
              <w:tabs>
                <w:tab w:val="decimal" w:pos="1332"/>
              </w:tabs>
              <w:ind w:left="600" w:hanging="547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7</w:t>
            </w:r>
            <w:r w:rsidR="00962A2D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963</w:t>
            </w:r>
          </w:p>
        </w:tc>
      </w:tr>
    </w:tbl>
    <w:p w14:paraId="2D3ABBF8" w14:textId="4D0592DC" w:rsidR="007E06C4" w:rsidRPr="00FB0D60" w:rsidRDefault="00732A8E" w:rsidP="00F71402">
      <w:pPr>
        <w:spacing w:before="240" w:after="120"/>
        <w:ind w:left="1267" w:right="-29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ในเดือนตุลาคม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ได้พิจารณารายการมูลค่ายุติธรรมของสินทรัพย์ที่ได้มาและหนี้สินที่รับมาจากการรวมธุรกิจครั้งนี้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และบันทึกผลต่างระหว่างราคาซื้อกับมูลค่ายุติธรรมของสินทรัพย์สุทธิที่ได้รับจากการรวมธุรกิจดังกล่าวไว้ในบัญช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“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ค่าความนิยม</w:t>
      </w:r>
      <w:r w:rsidRPr="00FB0D60">
        <w:rPr>
          <w:rFonts w:ascii="Angsana New" w:hAnsi="Angsana New" w:hint="eastAsia"/>
          <w:spacing w:val="-2"/>
          <w:sz w:val="32"/>
          <w:szCs w:val="32"/>
          <w:cs/>
        </w:rPr>
        <w:t>”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เป็นจำนวนเงิน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7</w:t>
      </w:r>
      <w:r w:rsidRPr="00FB0D6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96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โดยพิจารณาจากข้อมูลในรายงานการประเมินที่เสร็จสมบูรณ์ลงวันที่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8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ตุลาคม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ของผู้ประเมินราคาอิสระ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และข้อมูลที่เกี่ยวข้องอื่น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ที่ได้รับภายในหนึ่งปีนับจากวันที่</w:t>
      </w:r>
      <w:r w:rsidR="002C621E" w:rsidRPr="00FB0D60">
        <w:rPr>
          <w:rFonts w:ascii="Angsana New" w:hAnsi="Angsana New" w:hint="cs"/>
          <w:spacing w:val="-2"/>
          <w:sz w:val="32"/>
          <w:szCs w:val="32"/>
          <w:cs/>
        </w:rPr>
        <w:t>ซื้อ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="00660E7A"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กลุ่มบริษัทได้ปรับปรุงงบการเงินย้อนหลังสำหรับประมาณการที่เคยรับรู้ไว้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วันที่ซื้อ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เพื่อสะท้อนผลของข้อมูลเพิ่มเติมที่ได้รับเกี่ยวกับข้อเท็จจริงและสถานการณ์แวดล้อมที่มีอยู่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วันที่ซื้อ</w:t>
      </w:r>
      <w:r w:rsidR="002602CF" w:rsidRPr="00FB0D60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ซึ่งข้อมูลดังกล่าวมีผลต่อการวัดมูลค่าของจำนวนต่าง</w:t>
      </w:r>
      <w:r w:rsidR="00F86F57"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FD5FA1"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ที่เคยรับรู้ไว้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วันที่ซื้อ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ดังนั้นงบแสดงฐานะการเงินรวม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31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2561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จึงได้มีการปรับปรุงใหม่เรียบร้อยแล้ว</w:t>
      </w:r>
    </w:p>
    <w:p w14:paraId="6769694C" w14:textId="77777777" w:rsidR="00F71402" w:rsidRPr="00FB0D60" w:rsidRDefault="00F71402">
      <w:pPr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FB0D60">
        <w:rPr>
          <w:rFonts w:ascii="Angsana New" w:hAnsi="Angsana New"/>
          <w:spacing w:val="-2"/>
          <w:sz w:val="32"/>
          <w:szCs w:val="32"/>
          <w:cs/>
        </w:rPr>
        <w:br w:type="page"/>
      </w:r>
    </w:p>
    <w:p w14:paraId="4149D8DC" w14:textId="57DFB14D" w:rsidR="00BA46C1" w:rsidRPr="00FB0D60" w:rsidRDefault="00732A8E" w:rsidP="0096611E">
      <w:pPr>
        <w:ind w:left="1267" w:right="-29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ผลกระทบของการปรับปรุงงบการเงินย้อนหลังต่องบแสดงฐานะการเงินรวม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31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2561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p w14:paraId="49113980" w14:textId="77777777" w:rsidR="00BA46C1" w:rsidRPr="00FB0D60" w:rsidRDefault="00732A8E" w:rsidP="00732A8E">
      <w:pPr>
        <w:ind w:left="1267" w:right="-29"/>
        <w:jc w:val="right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 w:hint="cs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 w:hint="cs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7978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96"/>
        <w:gridCol w:w="173"/>
        <w:gridCol w:w="1296"/>
        <w:gridCol w:w="173"/>
        <w:gridCol w:w="1296"/>
      </w:tblGrid>
      <w:tr w:rsidR="00732A8E" w:rsidRPr="00FB0D60" w14:paraId="2A57B309" w14:textId="77777777" w:rsidTr="003E0A54">
        <w:tc>
          <w:tcPr>
            <w:tcW w:w="3744" w:type="dxa"/>
            <w:shd w:val="clear" w:color="auto" w:fill="auto"/>
            <w:vAlign w:val="bottom"/>
          </w:tcPr>
          <w:p w14:paraId="34D7CB94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="Angsana New" w:eastAsia="Times New Roman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55A9ABB4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ยอดคงเหลือตาม</w:t>
            </w:r>
          </w:p>
        </w:tc>
        <w:tc>
          <w:tcPr>
            <w:tcW w:w="173" w:type="dxa"/>
          </w:tcPr>
          <w:p w14:paraId="692D0868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FA86CD2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ผลกระทบของ</w:t>
            </w:r>
          </w:p>
        </w:tc>
        <w:tc>
          <w:tcPr>
            <w:tcW w:w="173" w:type="dxa"/>
          </w:tcPr>
          <w:p w14:paraId="7B63BBD5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3C29CAD9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ยอดคงเหลือ</w:t>
            </w:r>
          </w:p>
        </w:tc>
      </w:tr>
      <w:tr w:rsidR="00732A8E" w:rsidRPr="00FB0D60" w14:paraId="5DD86B94" w14:textId="77777777" w:rsidTr="003E0A54">
        <w:tc>
          <w:tcPr>
            <w:tcW w:w="3744" w:type="dxa"/>
            <w:shd w:val="clear" w:color="auto" w:fill="auto"/>
            <w:vAlign w:val="bottom"/>
          </w:tcPr>
          <w:p w14:paraId="017C2FB3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left="162"/>
              <w:textAlignment w:val="auto"/>
              <w:rPr>
                <w:rFonts w:ascii="Angsana New" w:eastAsia="Times New Roman" w:hAnsi="Angsan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</w:tcPr>
          <w:p w14:paraId="143E87D3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ที่รายงานไว้เดิม</w:t>
            </w:r>
          </w:p>
        </w:tc>
        <w:tc>
          <w:tcPr>
            <w:tcW w:w="173" w:type="dxa"/>
          </w:tcPr>
          <w:p w14:paraId="3DED5A0F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A4BD77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รายการปรับปรุง</w:t>
            </w:r>
          </w:p>
        </w:tc>
        <w:tc>
          <w:tcPr>
            <w:tcW w:w="173" w:type="dxa"/>
          </w:tcPr>
          <w:p w14:paraId="2C054F74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2C5EB15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-126" w:right="-113"/>
              <w:jc w:val="center"/>
              <w:textAlignment w:val="auto"/>
              <w:rPr>
                <w:rFonts w:ascii="Angsana New" w:eastAsia="Times New Roman" w:hAnsi="Angsana New"/>
                <w:b/>
                <w:bCs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  <w:lang w:val="en-GB"/>
              </w:rPr>
              <w:t>หลังปรับปรุง</w:t>
            </w:r>
          </w:p>
        </w:tc>
      </w:tr>
      <w:tr w:rsidR="00732A8E" w:rsidRPr="00FB0D60" w14:paraId="0720E4E4" w14:textId="77777777" w:rsidTr="003E0A54">
        <w:tc>
          <w:tcPr>
            <w:tcW w:w="3744" w:type="dxa"/>
            <w:shd w:val="clear" w:color="auto" w:fill="auto"/>
            <w:vAlign w:val="bottom"/>
          </w:tcPr>
          <w:p w14:paraId="52A3FCA2" w14:textId="442017B6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left="260" w:hanging="202"/>
              <w:textAlignment w:val="auto"/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  <w:cs/>
                <w:lang w:val="en-GB"/>
              </w:rPr>
              <w:t>งบแสดงฐานะการเงินรวม ณ วันที่</w:t>
            </w:r>
            <w:r w:rsidRPr="00FB0D6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</w:rPr>
              <w:t>31</w:t>
            </w:r>
            <w:r w:rsidRPr="00FB0D6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b/>
                <w:bCs/>
                <w:color w:val="000000"/>
                <w:spacing w:val="-6"/>
                <w:szCs w:val="24"/>
              </w:rPr>
              <w:t>2561</w:t>
            </w:r>
          </w:p>
        </w:tc>
        <w:tc>
          <w:tcPr>
            <w:tcW w:w="1296" w:type="dxa"/>
          </w:tcPr>
          <w:p w14:paraId="781FB3F5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73" w:type="dxa"/>
          </w:tcPr>
          <w:p w14:paraId="7347A76D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1EEEF051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73" w:type="dxa"/>
          </w:tcPr>
          <w:p w14:paraId="4F8626AC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296" w:type="dxa"/>
          </w:tcPr>
          <w:p w14:paraId="688666C1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</w:tr>
      <w:tr w:rsidR="00732A8E" w:rsidRPr="00FB0D60" w14:paraId="69792573" w14:textId="77777777" w:rsidTr="003E0A54">
        <w:tc>
          <w:tcPr>
            <w:tcW w:w="3744" w:type="dxa"/>
            <w:shd w:val="clear" w:color="auto" w:fill="auto"/>
            <w:vAlign w:val="bottom"/>
          </w:tcPr>
          <w:p w14:paraId="13F9AC16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144" w:firstLine="58"/>
              <w:textAlignment w:val="auto"/>
              <w:rPr>
                <w:rFonts w:ascii="Angsana New" w:eastAsia="Times New Roman" w:hAnsi="Angsana New"/>
                <w:color w:val="000000"/>
                <w:szCs w:val="24"/>
                <w:cs/>
                <w:lang w:val="en-GB"/>
              </w:rPr>
            </w:pPr>
            <w:r w:rsidRPr="00FB0D60">
              <w:rPr>
                <w:rFonts w:ascii="Angsana New" w:eastAsia="Times New Roman" w:hAnsi="Angsana New"/>
                <w:color w:val="000000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</w:tcPr>
          <w:p w14:paraId="6C4B96BD" w14:textId="77777777" w:rsidR="00732A8E" w:rsidRPr="00FB0D60" w:rsidRDefault="00732A8E" w:rsidP="007E06C4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73" w:type="dxa"/>
          </w:tcPr>
          <w:p w14:paraId="2AE2CD31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9E6A671" w14:textId="77777777" w:rsidR="00732A8E" w:rsidRPr="00FB0D60" w:rsidRDefault="00732A8E" w:rsidP="007E06C4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73" w:type="dxa"/>
          </w:tcPr>
          <w:p w14:paraId="008C2E7F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43"/>
              <w:jc w:val="righ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CE071C4" w14:textId="77777777" w:rsidR="00732A8E" w:rsidRPr="00FB0D60" w:rsidRDefault="00732A8E" w:rsidP="007E06C4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</w:tr>
      <w:tr w:rsidR="00732A8E" w:rsidRPr="00FB0D60" w14:paraId="1B81D4EC" w14:textId="77777777" w:rsidTr="007D4500">
        <w:tc>
          <w:tcPr>
            <w:tcW w:w="3744" w:type="dxa"/>
            <w:shd w:val="clear" w:color="auto" w:fill="auto"/>
          </w:tcPr>
          <w:p w14:paraId="679E896D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252" w:right="389"/>
              <w:jc w:val="both"/>
              <w:textAlignment w:val="auto"/>
              <w:rPr>
                <w:rFonts w:ascii="Angsana New" w:eastAsia="Times New Roman" w:hAnsi="Angsana New"/>
                <w:szCs w:val="24"/>
                <w:lang w:val="en-GB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1296" w:type="dxa"/>
          </w:tcPr>
          <w:p w14:paraId="480AF842" w14:textId="45D0A1DE" w:rsidR="00732A8E" w:rsidRPr="00FB0D60" w:rsidRDefault="002408B0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228</w:t>
            </w:r>
            <w:r w:rsidR="00690540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302</w:t>
            </w:r>
          </w:p>
        </w:tc>
        <w:tc>
          <w:tcPr>
            <w:tcW w:w="173" w:type="dxa"/>
          </w:tcPr>
          <w:p w14:paraId="67E2D7C3" w14:textId="77777777" w:rsidR="00732A8E" w:rsidRPr="00FB0D60" w:rsidRDefault="00732A8E" w:rsidP="007E06C4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047C413D" w14:textId="18FBB44B" w:rsidR="00732A8E" w:rsidRPr="00FB0D60" w:rsidRDefault="003E0A54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FB0D60">
              <w:rPr>
                <w:rFonts w:ascii="Angsana New" w:eastAsia="Times New Roman" w:hAnsi="Angsana New"/>
                <w:color w:val="000000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color w:val="000000"/>
                <w:szCs w:val="24"/>
              </w:rPr>
              <w:t>41</w:t>
            </w:r>
            <w:r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color w:val="000000"/>
                <w:szCs w:val="24"/>
              </w:rPr>
              <w:t>607</w:t>
            </w:r>
            <w:r w:rsidRPr="00FB0D60">
              <w:rPr>
                <w:rFonts w:ascii="Angsana New" w:eastAsia="Times New Roman" w:hAnsi="Angsana New"/>
                <w:color w:val="000000"/>
                <w:szCs w:val="24"/>
              </w:rPr>
              <w:t>)</w:t>
            </w:r>
          </w:p>
        </w:tc>
        <w:tc>
          <w:tcPr>
            <w:tcW w:w="173" w:type="dxa"/>
          </w:tcPr>
          <w:p w14:paraId="2DDF7C21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</w:tcPr>
          <w:p w14:paraId="71A9D5F4" w14:textId="4F5A12D8" w:rsidR="00732A8E" w:rsidRPr="00FB0D60" w:rsidRDefault="002408B0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186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695</w:t>
            </w:r>
          </w:p>
        </w:tc>
      </w:tr>
      <w:tr w:rsidR="00732A8E" w:rsidRPr="00FB0D60" w14:paraId="06ACAFF7" w14:textId="77777777" w:rsidTr="007D4500">
        <w:tc>
          <w:tcPr>
            <w:tcW w:w="3744" w:type="dxa"/>
            <w:shd w:val="clear" w:color="auto" w:fill="auto"/>
          </w:tcPr>
          <w:p w14:paraId="5ED22F22" w14:textId="77777777" w:rsidR="00732A8E" w:rsidRPr="00FB0D60" w:rsidRDefault="00732A8E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252" w:right="389"/>
              <w:jc w:val="both"/>
              <w:textAlignment w:val="auto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671D8B" w14:textId="6301E5A7" w:rsidR="00732A8E" w:rsidRPr="00FB0D60" w:rsidRDefault="002408B0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220</w:t>
            </w:r>
            <w:r w:rsidR="00690540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864</w:t>
            </w:r>
          </w:p>
        </w:tc>
        <w:tc>
          <w:tcPr>
            <w:tcW w:w="173" w:type="dxa"/>
          </w:tcPr>
          <w:p w14:paraId="4EE53071" w14:textId="77777777" w:rsidR="00732A8E" w:rsidRPr="00FB0D60" w:rsidRDefault="00732A8E" w:rsidP="007E06C4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300" w:lineRule="exact"/>
              <w:ind w:right="101"/>
              <w:jc w:val="righ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803BD0" w14:textId="6B178B09" w:rsidR="00732A8E" w:rsidRPr="00FB0D60" w:rsidRDefault="002408B0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52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009</w:t>
            </w:r>
          </w:p>
        </w:tc>
        <w:tc>
          <w:tcPr>
            <w:tcW w:w="173" w:type="dxa"/>
          </w:tcPr>
          <w:p w14:paraId="57836F75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57ADA0" w14:textId="165FA681" w:rsidR="00732A8E" w:rsidRPr="00FB0D60" w:rsidRDefault="002408B0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272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873</w:t>
            </w:r>
          </w:p>
        </w:tc>
      </w:tr>
      <w:tr w:rsidR="00732A8E" w:rsidRPr="00FB0D60" w14:paraId="746D9BAA" w14:textId="77777777" w:rsidTr="007D4500">
        <w:tc>
          <w:tcPr>
            <w:tcW w:w="3744" w:type="dxa"/>
            <w:shd w:val="clear" w:color="auto" w:fill="auto"/>
          </w:tcPr>
          <w:p w14:paraId="29E74C3B" w14:textId="0A703480" w:rsidR="00732A8E" w:rsidRPr="00FB0D60" w:rsidRDefault="00732A8E" w:rsidP="000E0E5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252" w:right="389"/>
              <w:jc w:val="both"/>
              <w:textAlignment w:val="auto"/>
              <w:rPr>
                <w:rFonts w:ascii="Angsana New" w:eastAsia="Times New Roman" w:hAnsi="Angsana New"/>
                <w:szCs w:val="24"/>
                <w:cs/>
                <w:lang w:val="en-GB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29644170" w14:textId="37F7C1B5" w:rsidR="00732A8E" w:rsidRPr="00FB0D60" w:rsidRDefault="002408B0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449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166</w:t>
            </w:r>
          </w:p>
        </w:tc>
        <w:tc>
          <w:tcPr>
            <w:tcW w:w="173" w:type="dxa"/>
          </w:tcPr>
          <w:p w14:paraId="062F1C8A" w14:textId="77777777" w:rsidR="00732A8E" w:rsidRPr="00FB0D60" w:rsidRDefault="00732A8E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68C1C" w14:textId="53318528" w:rsidR="00732A8E" w:rsidRPr="00FB0D60" w:rsidRDefault="002408B0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10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402</w:t>
            </w:r>
          </w:p>
        </w:tc>
        <w:tc>
          <w:tcPr>
            <w:tcW w:w="173" w:type="dxa"/>
          </w:tcPr>
          <w:p w14:paraId="7119EDED" w14:textId="77777777" w:rsidR="00732A8E" w:rsidRPr="00FB0D60" w:rsidRDefault="00732A8E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AC9A28C" w14:textId="427A38A8" w:rsidR="00732A8E" w:rsidRPr="00FB0D60" w:rsidRDefault="002408B0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459</w:t>
            </w:r>
            <w:r w:rsidR="003E0A54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568</w:t>
            </w:r>
          </w:p>
        </w:tc>
      </w:tr>
      <w:tr w:rsidR="00947EF1" w:rsidRPr="00FB0D60" w14:paraId="4ACB2C9F" w14:textId="77777777" w:rsidTr="007D4500">
        <w:tc>
          <w:tcPr>
            <w:tcW w:w="3744" w:type="dxa"/>
            <w:shd w:val="clear" w:color="auto" w:fill="auto"/>
          </w:tcPr>
          <w:p w14:paraId="2BF9BB8D" w14:textId="77777777" w:rsidR="00947EF1" w:rsidRPr="00FB0D60" w:rsidRDefault="00947EF1" w:rsidP="007E06C4">
            <w:pPr>
              <w:overflowPunct/>
              <w:autoSpaceDE/>
              <w:autoSpaceDN/>
              <w:adjustRightInd/>
              <w:spacing w:line="300" w:lineRule="exact"/>
              <w:ind w:right="144" w:firstLine="58"/>
              <w:textAlignment w:val="auto"/>
              <w:rPr>
                <w:rFonts w:ascii="Angsana New" w:eastAsia="Times New Roman" w:hAnsi="Angsana New"/>
                <w:szCs w:val="24"/>
                <w:cs/>
                <w:lang w:val="en-GB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  <w:lang w:val="en-GB"/>
              </w:rPr>
              <w:t>หนี้สินและส่วนของผู้ถือหุ้น</w:t>
            </w: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69CCE31" w14:textId="77777777" w:rsidR="00947EF1" w:rsidRPr="00FB0D60" w:rsidRDefault="00947EF1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73" w:type="dxa"/>
          </w:tcPr>
          <w:p w14:paraId="689EE997" w14:textId="77777777" w:rsidR="00947EF1" w:rsidRPr="00FB0D60" w:rsidRDefault="00947EF1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pacing w:val="-6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3374441C" w14:textId="77777777" w:rsidR="00947EF1" w:rsidRPr="00FB0D60" w:rsidRDefault="00947EF1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73" w:type="dxa"/>
          </w:tcPr>
          <w:p w14:paraId="0E65C27D" w14:textId="77777777" w:rsidR="00947EF1" w:rsidRPr="00FB0D60" w:rsidRDefault="00947EF1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70E2E07E" w14:textId="77777777" w:rsidR="00947EF1" w:rsidRPr="00FB0D60" w:rsidRDefault="00947EF1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</w:tr>
      <w:tr w:rsidR="00947EF1" w:rsidRPr="00FB0D60" w14:paraId="333CB915" w14:textId="77777777" w:rsidTr="00407865">
        <w:tc>
          <w:tcPr>
            <w:tcW w:w="3744" w:type="dxa"/>
            <w:shd w:val="clear" w:color="auto" w:fill="auto"/>
          </w:tcPr>
          <w:p w14:paraId="5F1BBFE6" w14:textId="77777777" w:rsidR="000E0E5C" w:rsidRPr="00FB0D60" w:rsidRDefault="00947EF1" w:rsidP="007E06C4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252" w:right="389"/>
              <w:jc w:val="both"/>
              <w:textAlignment w:val="auto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ส่วน</w:t>
            </w:r>
            <w:r w:rsidR="000E0E5C" w:rsidRPr="00FB0D60">
              <w:rPr>
                <w:rFonts w:ascii="Angsana New" w:eastAsia="Times New Roman" w:hAnsi="Angsana New" w:hint="cs"/>
                <w:szCs w:val="24"/>
                <w:cs/>
              </w:rPr>
              <w:t>ของผู้มีส่วน</w:t>
            </w: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ได้เสียที่ไม่มีอำนาจควบคุม</w:t>
            </w:r>
          </w:p>
          <w:p w14:paraId="6F7BAA7F" w14:textId="3E8067D2" w:rsidR="00947EF1" w:rsidRPr="00FB0D60" w:rsidRDefault="000E0E5C" w:rsidP="000E0E5C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450" w:right="389"/>
              <w:jc w:val="both"/>
              <w:textAlignment w:val="auto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ของบริษัทย่อย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2B1A69" w14:textId="77777777" w:rsidR="000E0E5C" w:rsidRPr="00FB0D60" w:rsidRDefault="000E0E5C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  <w:p w14:paraId="7648C910" w14:textId="04D89611" w:rsidR="00947EF1" w:rsidRPr="00FB0D60" w:rsidRDefault="002408B0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56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832</w:t>
            </w:r>
          </w:p>
        </w:tc>
        <w:tc>
          <w:tcPr>
            <w:tcW w:w="173" w:type="dxa"/>
          </w:tcPr>
          <w:p w14:paraId="61565FA0" w14:textId="77777777" w:rsidR="00947EF1" w:rsidRPr="00FB0D60" w:rsidRDefault="00947EF1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D2FE7B" w14:textId="77777777" w:rsidR="000E0E5C" w:rsidRPr="00FB0D60" w:rsidRDefault="000E0E5C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  <w:p w14:paraId="499F5DDB" w14:textId="0840151D" w:rsidR="00947EF1" w:rsidRPr="00FB0D60" w:rsidRDefault="002408B0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10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402</w:t>
            </w:r>
          </w:p>
        </w:tc>
        <w:tc>
          <w:tcPr>
            <w:tcW w:w="173" w:type="dxa"/>
          </w:tcPr>
          <w:p w14:paraId="01E08782" w14:textId="77777777" w:rsidR="00947EF1" w:rsidRPr="00FB0D60" w:rsidRDefault="00947EF1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AE4D4B" w14:textId="77777777" w:rsidR="000E0E5C" w:rsidRPr="00FB0D60" w:rsidRDefault="000E0E5C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  <w:p w14:paraId="1DBB3DC0" w14:textId="793742E3" w:rsidR="00947EF1" w:rsidRPr="00FB0D60" w:rsidRDefault="002408B0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67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234</w:t>
            </w:r>
          </w:p>
        </w:tc>
      </w:tr>
      <w:tr w:rsidR="00947EF1" w:rsidRPr="00FB0D60" w14:paraId="3288D721" w14:textId="77777777" w:rsidTr="00407865">
        <w:tc>
          <w:tcPr>
            <w:tcW w:w="3744" w:type="dxa"/>
            <w:shd w:val="clear" w:color="auto" w:fill="auto"/>
          </w:tcPr>
          <w:p w14:paraId="3B952C4D" w14:textId="70533EC7" w:rsidR="00947EF1" w:rsidRPr="00FB0D60" w:rsidRDefault="00947EF1" w:rsidP="00581C71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00" w:lineRule="exact"/>
              <w:ind w:left="252" w:right="389"/>
              <w:jc w:val="both"/>
              <w:textAlignment w:val="auto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4D15F5C" w14:textId="5384ADF1" w:rsidR="00947EF1" w:rsidRPr="00FB0D60" w:rsidRDefault="002408B0" w:rsidP="007E06C4">
            <w:pPr>
              <w:tabs>
                <w:tab w:val="decimal" w:pos="112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56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832</w:t>
            </w:r>
          </w:p>
        </w:tc>
        <w:tc>
          <w:tcPr>
            <w:tcW w:w="173" w:type="dxa"/>
          </w:tcPr>
          <w:p w14:paraId="4F444102" w14:textId="77777777" w:rsidR="00947EF1" w:rsidRPr="00FB0D60" w:rsidRDefault="00947EF1" w:rsidP="007E06C4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7EDBD9" w14:textId="1AC00834" w:rsidR="00947EF1" w:rsidRPr="00FB0D60" w:rsidRDefault="002408B0" w:rsidP="007E06C4">
            <w:pPr>
              <w:tabs>
                <w:tab w:val="decimal" w:pos="1090"/>
              </w:tabs>
              <w:overflowPunct/>
              <w:autoSpaceDE/>
              <w:autoSpaceDN/>
              <w:adjustRightInd/>
              <w:spacing w:line="300" w:lineRule="exact"/>
              <w:ind w:right="-9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10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402</w:t>
            </w:r>
          </w:p>
        </w:tc>
        <w:tc>
          <w:tcPr>
            <w:tcW w:w="173" w:type="dxa"/>
          </w:tcPr>
          <w:p w14:paraId="05C4B973" w14:textId="77777777" w:rsidR="00947EF1" w:rsidRPr="00FB0D60" w:rsidRDefault="00947EF1" w:rsidP="007E06C4">
            <w:pPr>
              <w:overflowPunct/>
              <w:autoSpaceDE/>
              <w:autoSpaceDN/>
              <w:adjustRightInd/>
              <w:spacing w:line="300" w:lineRule="exact"/>
              <w:ind w:right="-9"/>
              <w:jc w:val="center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70B2B4B" w14:textId="29A8320C" w:rsidR="00947EF1" w:rsidRPr="00FB0D60" w:rsidRDefault="002408B0" w:rsidP="007E06C4">
            <w:pPr>
              <w:tabs>
                <w:tab w:val="decimal" w:pos="1150"/>
              </w:tabs>
              <w:overflowPunct/>
              <w:autoSpaceDE/>
              <w:autoSpaceDN/>
              <w:adjustRightInd/>
              <w:spacing w:line="300" w:lineRule="exact"/>
              <w:ind w:right="-30"/>
              <w:textAlignment w:val="auto"/>
              <w:rPr>
                <w:rFonts w:ascii="Angsana New" w:eastAsia="Times New Roman" w:hAnsi="Angsana New"/>
                <w:color w:val="000000"/>
                <w:szCs w:val="24"/>
              </w:rPr>
            </w:pP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67</w:t>
            </w:r>
            <w:r w:rsidR="00947EF1" w:rsidRPr="00FB0D60">
              <w:rPr>
                <w:rFonts w:ascii="Angsana New" w:eastAsia="Times New Roman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color w:val="000000"/>
                <w:szCs w:val="24"/>
              </w:rPr>
              <w:t>234</w:t>
            </w:r>
          </w:p>
        </w:tc>
      </w:tr>
    </w:tbl>
    <w:p w14:paraId="46B1E2A2" w14:textId="40B73BD7" w:rsidR="0086191A" w:rsidRPr="00FB0D60" w:rsidRDefault="002408B0" w:rsidP="00F71402">
      <w:pPr>
        <w:spacing w:before="240" w:after="240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2408B0">
        <w:rPr>
          <w:rFonts w:asciiTheme="majorBidi" w:eastAsia="Times New Roman" w:hAnsiTheme="majorBidi" w:cstheme="majorBidi"/>
          <w:sz w:val="32"/>
          <w:szCs w:val="32"/>
        </w:rPr>
        <w:t>4</w:t>
      </w:r>
      <w:r w:rsidR="0086191A" w:rsidRPr="00FB0D60">
        <w:rPr>
          <w:rFonts w:asciiTheme="majorBidi" w:eastAsia="Times New Roman" w:hAnsiTheme="majorBidi" w:cstheme="majorBidi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</w:t>
      </w:r>
      <w:r w:rsidR="0086191A" w:rsidRPr="00FB0D60">
        <w:rPr>
          <w:rFonts w:asciiTheme="majorBidi" w:eastAsia="Times New Roman" w:hAnsiTheme="majorBidi" w:cstheme="majorBidi"/>
        </w:rPr>
        <w:t xml:space="preserve"> </w:t>
      </w:r>
      <w:r w:rsidR="0086191A" w:rsidRPr="00FB0D60">
        <w:rPr>
          <w:rFonts w:asciiTheme="majorBidi" w:eastAsia="Times New Roman" w:hAnsiTheme="majorBidi" w:cstheme="majorBidi"/>
        </w:rPr>
        <w:tab/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17</w:t>
      </w:r>
      <w:r w:rsidR="0086191A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ที่ประชุมคณะกรรมการของ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มีมติอนุมัติให้บริษัท</w:t>
      </w:r>
      <w:r w:rsidR="0086191A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เอ็ม โซลูชั่น จำกัด ซึ่งเป็นบริษัทย่อยเข้าซื้อหุ้นสามัญของบริษัท อินฟอร</w:t>
      </w:r>
      <w:proofErr w:type="spellStart"/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์เ</w:t>
      </w:r>
      <w:proofErr w:type="spellEnd"/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มติ</w:t>
      </w:r>
      <w:proofErr w:type="spellStart"/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กซ์</w:t>
      </w:r>
      <w:proofErr w:type="spellEnd"/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พลัส จำกัด</w:t>
      </w:r>
      <w:r w:rsidR="00787F32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>ซึ่งดำเนินธุรกิจหลักในการจำหน่ายพัฒนาและให้บริการที่เกี่ยวเนื่องกับการใช้งานซอฟต์แวร์สื่อสารในองค์กร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ในสัดส่วนร้อยละ </w:t>
      </w:r>
      <w:r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99</w:t>
      </w:r>
      <w:r w:rsidR="00636295" w:rsidRPr="00D33B1A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99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ของจำนวนหุ้น</w:t>
      </w:r>
      <w:r w:rsidR="00D33B1A" w:rsidRPr="00D33B1A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สามัญ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ทั้งหมดจากผู้ถือหุ้นเดิมในราคา</w:t>
      </w:r>
      <w:r w:rsidR="00787F32" w:rsidRPr="00D33B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หุ้นละ </w:t>
      </w:r>
      <w:r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12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50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86191A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บาท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เป็นเงิน</w:t>
      </w:r>
      <w:r w:rsidR="00AE3681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จำนวน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25</w:t>
      </w:r>
      <w:r w:rsidR="0086191A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</w:t>
      </w:r>
    </w:p>
    <w:p w14:paraId="7E71E661" w14:textId="59BC6647" w:rsidR="0090101C" w:rsidRPr="00FB0D60" w:rsidRDefault="0090101C" w:rsidP="00636295">
      <w:pPr>
        <w:spacing w:after="120"/>
        <w:ind w:left="1267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="00636295"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ระหว่างปีสิ้นสุดวันที่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31</w:t>
      </w:r>
      <w:r w:rsidR="00636295"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636295" w:rsidRPr="00FB0D60">
        <w:rPr>
          <w:rFonts w:ascii="Angsana New" w:hAnsi="Angsana New" w:hint="cs"/>
          <w:spacing w:val="-2"/>
          <w:sz w:val="32"/>
          <w:szCs w:val="32"/>
          <w:cs/>
        </w:rPr>
        <w:t>ได้ว่าจ้าง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ผู้ประเมินราคาอิสระ</w:t>
      </w:r>
      <w:r w:rsidR="00636295" w:rsidRPr="00FB0D60">
        <w:rPr>
          <w:rFonts w:ascii="Angsana New" w:hAnsi="Angsana New" w:hint="cs"/>
          <w:spacing w:val="-2"/>
          <w:sz w:val="32"/>
          <w:szCs w:val="32"/>
          <w:cs/>
        </w:rPr>
        <w:t>เพื่อประเมินมูลค่ายุติธรรมของ</w:t>
      </w:r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สินทรัพย์ที่ระบุได้ที่ได้มาและหนี้สินที่รับมา</w:t>
      </w:r>
      <w:r w:rsidR="0063629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ณ วันที่ซื้อ</w:t>
      </w:r>
      <w:r w:rsidR="0063629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ธุรกิจ</w:t>
      </w:r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ของ</w:t>
      </w:r>
      <w:r w:rsidR="00636295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 อินฟอร</w:t>
      </w:r>
      <w:proofErr w:type="spellStart"/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์เ</w:t>
      </w:r>
      <w:proofErr w:type="spellEnd"/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มติ</w:t>
      </w:r>
      <w:proofErr w:type="spellStart"/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กซ์</w:t>
      </w:r>
      <w:proofErr w:type="spellEnd"/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พลัส จำกัด</w:t>
      </w:r>
      <w:r w:rsidR="00111EFF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ซึ่ง</w:t>
      </w:r>
      <w:r w:rsidR="0063629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มูลค่ายุติธรรมของ</w:t>
      </w:r>
      <w:r w:rsidR="00636295" w:rsidRPr="00FB0D60">
        <w:rPr>
          <w:rFonts w:asciiTheme="majorBidi" w:eastAsia="Times New Roman" w:hAnsiTheme="majorBidi" w:cstheme="majorBidi"/>
          <w:sz w:val="32"/>
          <w:szCs w:val="32"/>
          <w:cs/>
        </w:rPr>
        <w:t>สินทรัพย์ที่ระบุได้ที่ได้มาและหนี้สินที่รับมา</w:t>
      </w:r>
      <w:r w:rsidR="00636295" w:rsidRPr="00D33B1A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>จากผู้ประเมินราคาอิสระ</w:t>
      </w:r>
      <w:r w:rsidR="00111EFF" w:rsidRPr="00D3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36295" w:rsidRPr="00D33B1A">
        <w:rPr>
          <w:rFonts w:ascii="Angsana New" w:hAnsi="Angsana New" w:hint="cs"/>
          <w:spacing w:val="-6"/>
          <w:sz w:val="32"/>
          <w:szCs w:val="32"/>
          <w:cs/>
        </w:rPr>
        <w:t>จากข้อมูลในรายงานการประเมินที่เสร็จสมบูรณ์ลงวันที่</w:t>
      </w:r>
      <w:r w:rsidR="00AE3681" w:rsidRPr="00D33B1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18</w:t>
      </w:r>
      <w:r w:rsidR="00636295" w:rsidRPr="00D33B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36295" w:rsidRPr="00D33B1A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636295" w:rsidRPr="00D33B1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="00111EF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36295" w:rsidRPr="00D33B1A">
        <w:rPr>
          <w:rFonts w:ascii="Angsana New" w:hAnsi="Angsana New" w:hint="cs"/>
          <w:sz w:val="32"/>
          <w:szCs w:val="32"/>
          <w:cs/>
        </w:rPr>
        <w:t>และข้อมูลที่เกี่ยวข้องอื่น</w:t>
      </w:r>
      <w:r w:rsidR="00787F32" w:rsidRPr="00D33B1A">
        <w:rPr>
          <w:rFonts w:ascii="Angsana New" w:hAnsi="Angsana New"/>
          <w:sz w:val="32"/>
          <w:szCs w:val="32"/>
        </w:rPr>
        <w:t xml:space="preserve"> </w:t>
      </w:r>
      <w:r w:rsidR="00636295" w:rsidRPr="00D33B1A">
        <w:rPr>
          <w:rFonts w:ascii="Angsana New" w:hAnsi="Angsana New" w:hint="cs"/>
          <w:sz w:val="32"/>
          <w:szCs w:val="32"/>
          <w:cs/>
        </w:rPr>
        <w:t>ที่ได้รับภายในหนึ่งปีนับจากวันที่</w:t>
      </w:r>
      <w:r w:rsidR="002C621E" w:rsidRPr="00D33B1A">
        <w:rPr>
          <w:rFonts w:ascii="Angsana New" w:hAnsi="Angsana New" w:hint="cs"/>
          <w:sz w:val="32"/>
          <w:szCs w:val="32"/>
          <w:cs/>
        </w:rPr>
        <w:t>ซื้อ</w:t>
      </w:r>
      <w:r w:rsidR="00636295" w:rsidRPr="00D33B1A">
        <w:rPr>
          <w:rFonts w:ascii="Angsana New" w:hAnsi="Angsana New" w:hint="cs"/>
          <w:sz w:val="32"/>
          <w:szCs w:val="32"/>
          <w:cs/>
        </w:rPr>
        <w:t>ธุรกิจ</w:t>
      </w:r>
      <w:r w:rsidR="00541E50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636295" w:rsidRPr="00D33B1A">
        <w:rPr>
          <w:rFonts w:asciiTheme="majorBidi" w:eastAsia="Times New Roman" w:hAnsiTheme="majorBidi" w:cstheme="majorBidi" w:hint="cs"/>
          <w:sz w:val="32"/>
          <w:szCs w:val="32"/>
          <w:cs/>
        </w:rPr>
        <w:t>ไม่ได้แตกต่างอย่างมี</w:t>
      </w:r>
      <w:r w:rsidR="00636295" w:rsidRPr="00D33B1A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สาระสำคัญกับมูลค่าตามบัญชีของ</w:t>
      </w:r>
      <w:r w:rsidR="00636295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สินทรัพย์ที่ระบุได้ที่ได้มาและหนี้สินที่รับมา</w:t>
      </w:r>
      <w:r w:rsidR="00636295" w:rsidRPr="00D33B1A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 xml:space="preserve"> </w:t>
      </w:r>
      <w:r w:rsidR="00636295" w:rsidRPr="00D33B1A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ณ วันที่ซื้อ</w:t>
      </w:r>
      <w:r w:rsidR="00636295" w:rsidRPr="00D33B1A">
        <w:rPr>
          <w:rFonts w:asciiTheme="majorBidi" w:eastAsia="Times New Roman" w:hAnsiTheme="majorBidi" w:cstheme="majorBidi" w:hint="cs"/>
          <w:spacing w:val="-4"/>
          <w:sz w:val="32"/>
          <w:szCs w:val="32"/>
          <w:cs/>
        </w:rPr>
        <w:t>ธุรกิจ</w:t>
      </w:r>
      <w:r w:rsidR="0063629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ดังนั้น กลุ่มบริษัทจึงใช้มูลค่าตามบัญชี ณ วันที่ซื้อธุรกิจดังกล่าวในการปันส่วนมูลค่ายุติธรรมของรายการ ณ วันที่ซื้อธุรกิจ</w:t>
      </w:r>
    </w:p>
    <w:p w14:paraId="5FE99424" w14:textId="77777777" w:rsidR="00F71402" w:rsidRPr="00FB0D60" w:rsidRDefault="00F71402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6BB22373" w14:textId="0B39467C" w:rsidR="0086191A" w:rsidRPr="00FB0D60" w:rsidRDefault="0086191A" w:rsidP="0090101C">
      <w:pPr>
        <w:spacing w:after="120"/>
        <w:ind w:left="1267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มูลค่ายุติธรรมของสินทรัพย์ที่ระบุได้ที่ได้มาและหนี้สินที่รับมา ณ วันที่ซื้อ</w:t>
      </w:r>
      <w:r w:rsidR="0063629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ธุรกิจ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ของ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 อินฟอร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์เ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มติ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กซ์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พลัส จำกัด มีรายละเอียดดังนี้</w:t>
      </w:r>
    </w:p>
    <w:p w14:paraId="2C06D263" w14:textId="77777777" w:rsidR="0086191A" w:rsidRPr="00FB0D60" w:rsidRDefault="0086191A" w:rsidP="0086191A">
      <w:pPr>
        <w:tabs>
          <w:tab w:val="decimal" w:pos="7578"/>
          <w:tab w:val="left" w:pos="9243"/>
        </w:tabs>
        <w:spacing w:line="380" w:lineRule="exact"/>
        <w:ind w:left="1080"/>
        <w:jc w:val="right"/>
        <w:rPr>
          <w:rFonts w:asciiTheme="majorBidi" w:eastAsia="Times New Roman" w:hAnsiTheme="majorBidi" w:cstheme="majorBidi"/>
          <w:b/>
          <w:bCs/>
          <w:sz w:val="28"/>
        </w:rPr>
      </w:pPr>
      <w:r w:rsidRPr="00FB0D60">
        <w:rPr>
          <w:rFonts w:asciiTheme="majorBidi" w:eastAsia="Times New Roman" w:hAnsiTheme="majorBidi" w:cstheme="majorBidi"/>
          <w:b/>
          <w:bCs/>
          <w:sz w:val="28"/>
        </w:rPr>
        <w:t xml:space="preserve"> (</w:t>
      </w:r>
      <w:r w:rsidRPr="00FB0D60">
        <w:rPr>
          <w:rFonts w:asciiTheme="majorBidi" w:eastAsia="Times New Roman" w:hAnsiTheme="majorBidi" w:cstheme="majorBidi"/>
          <w:b/>
          <w:bCs/>
          <w:sz w:val="28"/>
          <w:cs/>
        </w:rPr>
        <w:t>หน่วย</w:t>
      </w:r>
      <w:r w:rsidRPr="00FB0D60">
        <w:rPr>
          <w:rFonts w:asciiTheme="majorBidi" w:eastAsia="Times New Roman" w:hAnsiTheme="majorBidi" w:cstheme="majorBidi"/>
          <w:b/>
          <w:bCs/>
          <w:sz w:val="28"/>
        </w:rPr>
        <w:t xml:space="preserve">: </w:t>
      </w:r>
      <w:r w:rsidRPr="00FB0D60">
        <w:rPr>
          <w:rFonts w:asciiTheme="majorBidi" w:eastAsia="Times New Roman" w:hAnsiTheme="majorBidi" w:cstheme="majorBidi"/>
          <w:b/>
          <w:bCs/>
          <w:sz w:val="28"/>
          <w:cs/>
        </w:rPr>
        <w:t>พันบาท</w:t>
      </w:r>
      <w:r w:rsidRPr="00FB0D60">
        <w:rPr>
          <w:rFonts w:asciiTheme="majorBidi" w:eastAsia="Times New Roman" w:hAnsiTheme="majorBidi" w:cstheme="majorBidi"/>
          <w:b/>
          <w:bCs/>
          <w:sz w:val="28"/>
        </w:rPr>
        <w:t>)</w:t>
      </w:r>
    </w:p>
    <w:tbl>
      <w:tblPr>
        <w:tblW w:w="846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840"/>
        <w:gridCol w:w="1620"/>
      </w:tblGrid>
      <w:tr w:rsidR="0086191A" w:rsidRPr="00FB0D60" w14:paraId="0E58CA4D" w14:textId="77777777" w:rsidTr="0086191A">
        <w:trPr>
          <w:trHeight w:val="180"/>
        </w:trPr>
        <w:tc>
          <w:tcPr>
            <w:tcW w:w="6840" w:type="dxa"/>
            <w:shd w:val="clear" w:color="auto" w:fill="auto"/>
            <w:vAlign w:val="bottom"/>
          </w:tcPr>
          <w:p w14:paraId="1CC1F11D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574BB482" w14:textId="43793F4E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073</w:t>
            </w:r>
          </w:p>
        </w:tc>
      </w:tr>
      <w:tr w:rsidR="0086191A" w:rsidRPr="00FB0D60" w14:paraId="3A112FA5" w14:textId="77777777" w:rsidTr="0086191A">
        <w:trPr>
          <w:trHeight w:val="180"/>
        </w:trPr>
        <w:tc>
          <w:tcPr>
            <w:tcW w:w="6840" w:type="dxa"/>
            <w:shd w:val="clear" w:color="auto" w:fill="auto"/>
            <w:vAlign w:val="bottom"/>
          </w:tcPr>
          <w:p w14:paraId="7F55B519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vAlign w:val="bottom"/>
          </w:tcPr>
          <w:p w14:paraId="16118B14" w14:textId="46A2342A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53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927</w:t>
            </w:r>
          </w:p>
        </w:tc>
      </w:tr>
      <w:tr w:rsidR="0086191A" w:rsidRPr="00FB0D60" w14:paraId="72A0DEA1" w14:textId="77777777" w:rsidTr="0086191A">
        <w:trPr>
          <w:trHeight w:val="180"/>
        </w:trPr>
        <w:tc>
          <w:tcPr>
            <w:tcW w:w="6840" w:type="dxa"/>
            <w:shd w:val="clear" w:color="auto" w:fill="auto"/>
            <w:vAlign w:val="bottom"/>
          </w:tcPr>
          <w:p w14:paraId="405D9B51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620" w:type="dxa"/>
            <w:vAlign w:val="bottom"/>
          </w:tcPr>
          <w:p w14:paraId="621C4C1D" w14:textId="6A6DC6C3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10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322</w:t>
            </w:r>
          </w:p>
        </w:tc>
      </w:tr>
      <w:tr w:rsidR="0086191A" w:rsidRPr="00FB0D60" w14:paraId="195F1F59" w14:textId="77777777" w:rsidTr="0086191A">
        <w:tc>
          <w:tcPr>
            <w:tcW w:w="6840" w:type="dxa"/>
            <w:shd w:val="clear" w:color="auto" w:fill="auto"/>
            <w:vAlign w:val="bottom"/>
          </w:tcPr>
          <w:p w14:paraId="2089CE7C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620" w:type="dxa"/>
            <w:vAlign w:val="bottom"/>
          </w:tcPr>
          <w:p w14:paraId="61C33899" w14:textId="38F8ED04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599</w:t>
            </w:r>
          </w:p>
        </w:tc>
      </w:tr>
      <w:tr w:rsidR="0086191A" w:rsidRPr="00FB0D60" w14:paraId="184CE882" w14:textId="77777777" w:rsidTr="0086191A">
        <w:tc>
          <w:tcPr>
            <w:tcW w:w="6840" w:type="dxa"/>
            <w:shd w:val="clear" w:color="auto" w:fill="auto"/>
            <w:vAlign w:val="bottom"/>
          </w:tcPr>
          <w:p w14:paraId="71426408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อุปกรณ์</w:t>
            </w:r>
          </w:p>
        </w:tc>
        <w:tc>
          <w:tcPr>
            <w:tcW w:w="1620" w:type="dxa"/>
            <w:vAlign w:val="bottom"/>
          </w:tcPr>
          <w:p w14:paraId="1B048AC8" w14:textId="3B1857DF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6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334</w:t>
            </w:r>
          </w:p>
        </w:tc>
      </w:tr>
      <w:tr w:rsidR="0086191A" w:rsidRPr="00FB0D60" w14:paraId="57AC19A3" w14:textId="77777777" w:rsidTr="0086191A">
        <w:tc>
          <w:tcPr>
            <w:tcW w:w="6840" w:type="dxa"/>
            <w:shd w:val="clear" w:color="auto" w:fill="auto"/>
            <w:vAlign w:val="bottom"/>
          </w:tcPr>
          <w:p w14:paraId="59809280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34811915" w14:textId="20A21D6A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603</w:t>
            </w:r>
          </w:p>
        </w:tc>
      </w:tr>
      <w:tr w:rsidR="0086191A" w:rsidRPr="00FB0D60" w14:paraId="5F00FFEF" w14:textId="77777777" w:rsidTr="0086191A">
        <w:tc>
          <w:tcPr>
            <w:tcW w:w="6840" w:type="dxa"/>
            <w:shd w:val="clear" w:color="auto" w:fill="auto"/>
            <w:vAlign w:val="bottom"/>
          </w:tcPr>
          <w:p w14:paraId="00606859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  <w:vAlign w:val="bottom"/>
          </w:tcPr>
          <w:p w14:paraId="0D8FC18D" w14:textId="117711AB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763</w:t>
            </w:r>
          </w:p>
        </w:tc>
      </w:tr>
      <w:tr w:rsidR="0086191A" w:rsidRPr="00FB0D60" w14:paraId="1470DB21" w14:textId="77777777" w:rsidTr="0086191A">
        <w:tc>
          <w:tcPr>
            <w:tcW w:w="6840" w:type="dxa"/>
            <w:shd w:val="clear" w:color="auto" w:fill="auto"/>
            <w:vAlign w:val="bottom"/>
          </w:tcPr>
          <w:p w14:paraId="4467677F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vAlign w:val="bottom"/>
          </w:tcPr>
          <w:p w14:paraId="4DFA3FDD" w14:textId="41DCDD69" w:rsidR="0086191A" w:rsidRPr="00FB0D60" w:rsidRDefault="0086191A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12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974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86191A" w:rsidRPr="00FB0D60" w14:paraId="02F2833B" w14:textId="77777777" w:rsidTr="0086191A">
        <w:tc>
          <w:tcPr>
            <w:tcW w:w="6840" w:type="dxa"/>
            <w:shd w:val="clear" w:color="auto" w:fill="auto"/>
            <w:vAlign w:val="bottom"/>
          </w:tcPr>
          <w:p w14:paraId="48932C4C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51173900" w14:textId="4695410C" w:rsidR="0086191A" w:rsidRPr="00FB0D60" w:rsidRDefault="0086191A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13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600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86191A" w:rsidRPr="00FB0D60" w14:paraId="34828560" w14:textId="77777777" w:rsidTr="0086191A">
        <w:tc>
          <w:tcPr>
            <w:tcW w:w="6840" w:type="dxa"/>
            <w:shd w:val="clear" w:color="auto" w:fill="auto"/>
            <w:vAlign w:val="bottom"/>
          </w:tcPr>
          <w:p w14:paraId="2CA113D3" w14:textId="77777777" w:rsidR="0086191A" w:rsidRPr="00FB0D60" w:rsidRDefault="0086191A" w:rsidP="00787F32">
            <w:pPr>
              <w:spacing w:line="320" w:lineRule="exact"/>
              <w:ind w:left="14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vAlign w:val="bottom"/>
          </w:tcPr>
          <w:p w14:paraId="3A8251A2" w14:textId="5602E968" w:rsidR="0086191A" w:rsidRPr="00FB0D60" w:rsidRDefault="0086191A" w:rsidP="0086191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276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</w:tr>
      <w:tr w:rsidR="0086191A" w:rsidRPr="00FB0D60" w14:paraId="0238818E" w14:textId="77777777" w:rsidTr="0086191A">
        <w:trPr>
          <w:trHeight w:val="265"/>
        </w:trPr>
        <w:tc>
          <w:tcPr>
            <w:tcW w:w="6840" w:type="dxa"/>
            <w:shd w:val="clear" w:color="auto" w:fill="auto"/>
            <w:vAlign w:val="bottom"/>
          </w:tcPr>
          <w:p w14:paraId="0E437F55" w14:textId="56894281" w:rsidR="0086191A" w:rsidRPr="00FB0D60" w:rsidRDefault="00AD488A" w:rsidP="00AD488A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สินทรัพย์และหนี้สินที่ระบุได้</w:t>
            </w:r>
          </w:p>
        </w:tc>
        <w:tc>
          <w:tcPr>
            <w:tcW w:w="1620" w:type="dxa"/>
            <w:vAlign w:val="bottom"/>
          </w:tcPr>
          <w:p w14:paraId="4E788FFB" w14:textId="01A008F6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55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771</w:t>
            </w:r>
          </w:p>
        </w:tc>
      </w:tr>
      <w:tr w:rsidR="0086191A" w:rsidRPr="00FB0D60" w14:paraId="2AA87464" w14:textId="77777777" w:rsidTr="0086191A">
        <w:trPr>
          <w:trHeight w:val="265"/>
        </w:trPr>
        <w:tc>
          <w:tcPr>
            <w:tcW w:w="6840" w:type="dxa"/>
            <w:shd w:val="clear" w:color="auto" w:fill="auto"/>
            <w:vAlign w:val="bottom"/>
          </w:tcPr>
          <w:p w14:paraId="4CCED13E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สัดส่วนการถือหุ้น</w:t>
            </w:r>
          </w:p>
        </w:tc>
        <w:tc>
          <w:tcPr>
            <w:tcW w:w="1620" w:type="dxa"/>
            <w:vAlign w:val="bottom"/>
          </w:tcPr>
          <w:p w14:paraId="353E1B42" w14:textId="56E62550" w:rsidR="0086191A" w:rsidRPr="00FB0D60" w:rsidRDefault="0086191A" w:rsidP="00636295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 xml:space="preserve">ร้อยละ 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99</w:t>
            </w:r>
            <w:r w:rsidR="00636295" w:rsidRPr="00FB0D60">
              <w:rPr>
                <w:rFonts w:asciiTheme="majorBidi" w:eastAsia="Times New Roman" w:hAnsiTheme="majorBidi" w:cstheme="majorBidi"/>
                <w:sz w:val="28"/>
              </w:rPr>
              <w:t>.</w:t>
            </w:r>
            <w:r w:rsidR="002408B0" w:rsidRPr="002408B0">
              <w:rPr>
                <w:rFonts w:asciiTheme="majorBidi" w:eastAsia="Times New Roman" w:hAnsiTheme="majorBidi" w:cstheme="majorBidi"/>
                <w:sz w:val="28"/>
              </w:rPr>
              <w:t>99</w:t>
            </w:r>
          </w:p>
        </w:tc>
      </w:tr>
      <w:tr w:rsidR="0086191A" w:rsidRPr="00FB0D60" w14:paraId="02902196" w14:textId="77777777" w:rsidTr="0086191A">
        <w:trPr>
          <w:trHeight w:val="265"/>
        </w:trPr>
        <w:tc>
          <w:tcPr>
            <w:tcW w:w="6840" w:type="dxa"/>
            <w:shd w:val="clear" w:color="auto" w:fill="auto"/>
            <w:vAlign w:val="bottom"/>
          </w:tcPr>
          <w:p w14:paraId="1B85E9C3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620" w:type="dxa"/>
            <w:vAlign w:val="bottom"/>
          </w:tcPr>
          <w:p w14:paraId="7B65919D" w14:textId="332DDACC" w:rsidR="0086191A" w:rsidRPr="00FB0D60" w:rsidRDefault="002408B0" w:rsidP="0086191A">
            <w:pP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55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771</w:t>
            </w:r>
          </w:p>
        </w:tc>
      </w:tr>
      <w:tr w:rsidR="0086191A" w:rsidRPr="00FB0D60" w14:paraId="1D67D12A" w14:textId="77777777" w:rsidTr="0086191A">
        <w:tc>
          <w:tcPr>
            <w:tcW w:w="6840" w:type="dxa"/>
            <w:shd w:val="clear" w:color="auto" w:fill="auto"/>
            <w:vAlign w:val="bottom"/>
          </w:tcPr>
          <w:p w14:paraId="6E651A2E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สิ่งตอบแทนในการซื้อ</w:t>
            </w:r>
            <w:r w:rsidRPr="00FB0D60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(เงินสด)</w:t>
            </w:r>
          </w:p>
        </w:tc>
        <w:tc>
          <w:tcPr>
            <w:tcW w:w="1620" w:type="dxa"/>
            <w:vAlign w:val="bottom"/>
          </w:tcPr>
          <w:p w14:paraId="37AA5ABD" w14:textId="47B4A43D" w:rsidR="0086191A" w:rsidRPr="00FB0D60" w:rsidRDefault="002408B0" w:rsidP="0086191A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25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000</w:t>
            </w:r>
          </w:p>
        </w:tc>
      </w:tr>
      <w:tr w:rsidR="0086191A" w:rsidRPr="00FB0D60" w14:paraId="2778D002" w14:textId="77777777" w:rsidTr="0086191A">
        <w:tc>
          <w:tcPr>
            <w:tcW w:w="6840" w:type="dxa"/>
            <w:shd w:val="clear" w:color="auto" w:fill="auto"/>
            <w:vAlign w:val="bottom"/>
          </w:tcPr>
          <w:p w14:paraId="32CFFD31" w14:textId="77777777" w:rsidR="0086191A" w:rsidRPr="00FB0D60" w:rsidRDefault="0086191A" w:rsidP="00787F32">
            <w:pPr>
              <w:spacing w:line="320" w:lineRule="exact"/>
              <w:ind w:left="140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70311ED5" w14:textId="2ACE7DBC" w:rsidR="0086191A" w:rsidRPr="00FB0D60" w:rsidRDefault="002408B0" w:rsidP="0086191A">
            <w:pPr>
              <w:pBdr>
                <w:bottom w:val="double" w:sz="4" w:space="1" w:color="auto"/>
              </w:pBdr>
              <w:tabs>
                <w:tab w:val="decimal" w:pos="1168"/>
              </w:tabs>
              <w:spacing w:line="320" w:lineRule="exact"/>
              <w:ind w:left="72" w:right="72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86191A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771</w:t>
            </w:r>
          </w:p>
        </w:tc>
      </w:tr>
    </w:tbl>
    <w:p w14:paraId="60D0B5AA" w14:textId="38563F28" w:rsidR="0086191A" w:rsidRPr="00FB0D60" w:rsidRDefault="000A3769" w:rsidP="00AD488A">
      <w:pPr>
        <w:spacing w:before="240" w:after="240"/>
        <w:ind w:left="1267" w:right="-2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บริษัท</w:t>
      </w:r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รับรู้กำไรจากการต่อรองราคาซื้อของบริษัท อินฟอร</w:t>
      </w:r>
      <w:proofErr w:type="spellStart"/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์เ</w:t>
      </w:r>
      <w:proofErr w:type="spellEnd"/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มติ</w:t>
      </w:r>
      <w:proofErr w:type="spellStart"/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กซ์</w:t>
      </w:r>
      <w:proofErr w:type="spellEnd"/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พลัส จำกัด จำนวน 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ในงบกำไรขาดทุน</w:t>
      </w:r>
      <w:r w:rsidR="00697515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และกำไรขาดทุนอื่น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เบ็ดเสร็จสำหรับปีสิ้นสุดวันที่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31</w:t>
      </w:r>
      <w:r w:rsidR="0086191A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86191A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41D62BE6" w14:textId="654AC73C" w:rsidR="0086191A" w:rsidRPr="00FB0D60" w:rsidRDefault="0086191A" w:rsidP="00B74F56">
      <w:pPr>
        <w:spacing w:before="120"/>
        <w:ind w:left="1080" w:firstLine="18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กระแสเงินสดจ่ายสุทธิจากการซื้อหุ้นสามัญของบริษัท อินฟอร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์เ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มติ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กซ์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พลัส จำกัด แสดงได้ดังนี้</w:t>
      </w:r>
    </w:p>
    <w:p w14:paraId="00522150" w14:textId="77777777" w:rsidR="00B74F56" w:rsidRPr="00FB0D60" w:rsidRDefault="00B74F56" w:rsidP="00F71402">
      <w:pPr>
        <w:tabs>
          <w:tab w:val="left" w:pos="720"/>
          <w:tab w:val="decimal" w:pos="882"/>
        </w:tabs>
        <w:spacing w:before="240"/>
        <w:ind w:right="72"/>
        <w:jc w:val="right"/>
        <w:textAlignment w:val="auto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>:</w:t>
      </w:r>
      <w:r w:rsidRPr="00FB0D60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530"/>
      </w:tblGrid>
      <w:tr w:rsidR="00B74F56" w:rsidRPr="00FB0D60" w14:paraId="5D3086CB" w14:textId="77777777" w:rsidTr="00182AF8">
        <w:tc>
          <w:tcPr>
            <w:tcW w:w="6390" w:type="dxa"/>
          </w:tcPr>
          <w:p w14:paraId="69D4A272" w14:textId="77777777" w:rsidR="00B74F56" w:rsidRPr="00FB0D60" w:rsidRDefault="00B74F56" w:rsidP="00182AF8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1D68EBF3" w14:textId="77777777" w:rsidR="00B74F56" w:rsidRPr="00FB0D60" w:rsidRDefault="00B74F56" w:rsidP="00182AF8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74F56" w:rsidRPr="00FB0D60" w14:paraId="229B6E8B" w14:textId="77777777" w:rsidTr="00182AF8">
        <w:tc>
          <w:tcPr>
            <w:tcW w:w="6390" w:type="dxa"/>
            <w:vAlign w:val="bottom"/>
          </w:tcPr>
          <w:p w14:paraId="29AFF875" w14:textId="77777777" w:rsidR="00B74F56" w:rsidRPr="00FB0D60" w:rsidRDefault="00B74F56" w:rsidP="00182AF8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จำนวนเงินที่จ่ายระหว่างปี</w:t>
            </w:r>
          </w:p>
        </w:tc>
        <w:tc>
          <w:tcPr>
            <w:tcW w:w="1530" w:type="dxa"/>
          </w:tcPr>
          <w:p w14:paraId="5EDB6AC2" w14:textId="12C13D03" w:rsidR="00B74F56" w:rsidRPr="00FB0D60" w:rsidRDefault="002408B0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25</w:t>
            </w:r>
            <w:r w:rsidR="00B74F5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B74F56" w:rsidRPr="00FB0D60" w14:paraId="340D9BCB" w14:textId="77777777" w:rsidTr="00182AF8">
        <w:tc>
          <w:tcPr>
            <w:tcW w:w="6390" w:type="dxa"/>
            <w:vAlign w:val="bottom"/>
          </w:tcPr>
          <w:p w14:paraId="3FEC8AB6" w14:textId="77777777" w:rsidR="00B74F56" w:rsidRPr="00FB0D60" w:rsidRDefault="00B74F56" w:rsidP="00182AF8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923524" w14:textId="5E46E5EA" w:rsidR="00B74F56" w:rsidRPr="00FB0D60" w:rsidRDefault="00B74F56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 w:hint="eastAsia"/>
                <w:sz w:val="28"/>
              </w:rPr>
              <w:t>5</w:t>
            </w:r>
            <w:r w:rsidRPr="00FB0D60">
              <w:rPr>
                <w:rFonts w:ascii="Angsana New" w:hAnsi="Angsana New" w:hint="eastAsia"/>
                <w:sz w:val="28"/>
              </w:rPr>
              <w:t>,</w:t>
            </w:r>
            <w:r w:rsidR="002408B0" w:rsidRPr="002408B0">
              <w:rPr>
                <w:rFonts w:ascii="Angsana New" w:hAnsi="Angsana New" w:hint="eastAsia"/>
                <w:sz w:val="28"/>
              </w:rPr>
              <w:t>073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B74F56" w:rsidRPr="00FB0D60" w14:paraId="123C4883" w14:textId="77777777" w:rsidTr="00182AF8">
        <w:tc>
          <w:tcPr>
            <w:tcW w:w="6390" w:type="dxa"/>
            <w:vAlign w:val="bottom"/>
          </w:tcPr>
          <w:p w14:paraId="091E7C03" w14:textId="77777777" w:rsidR="00B74F56" w:rsidRPr="00FB0D60" w:rsidRDefault="00B74F56" w:rsidP="00182AF8">
            <w:pPr>
              <w:tabs>
                <w:tab w:val="left" w:pos="720"/>
                <w:tab w:val="decimal" w:pos="882"/>
              </w:tabs>
              <w:ind w:left="162" w:right="-43" w:hanging="162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1883A95" w14:textId="10DA9D91" w:rsidR="00B74F56" w:rsidRPr="00FB0D60" w:rsidRDefault="002408B0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19</w:t>
            </w:r>
            <w:r w:rsidR="00B74F56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927</w:t>
            </w:r>
          </w:p>
        </w:tc>
      </w:tr>
    </w:tbl>
    <w:p w14:paraId="6FB71B57" w14:textId="5914D237" w:rsidR="002B557A" w:rsidRPr="00FB0D60" w:rsidRDefault="002408B0" w:rsidP="00F71402">
      <w:pPr>
        <w:spacing w:before="240" w:after="120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2408B0">
        <w:rPr>
          <w:rFonts w:asciiTheme="majorBidi" w:hAnsiTheme="majorBidi"/>
          <w:spacing w:val="-6"/>
          <w:sz w:val="32"/>
          <w:szCs w:val="32"/>
        </w:rPr>
        <w:t>4</w:t>
      </w:r>
      <w:r w:rsidR="002B557A" w:rsidRPr="00FB0D60">
        <w:rPr>
          <w:rFonts w:asciiTheme="majorBidi" w:hAnsiTheme="majorBidi"/>
          <w:spacing w:val="-6"/>
          <w:sz w:val="32"/>
          <w:szCs w:val="32"/>
        </w:rPr>
        <w:t>.</w:t>
      </w:r>
      <w:r w:rsidRPr="002408B0">
        <w:rPr>
          <w:rFonts w:asciiTheme="majorBidi" w:hAnsiTheme="majorBidi" w:hint="cs"/>
          <w:spacing w:val="-6"/>
          <w:sz w:val="32"/>
          <w:szCs w:val="32"/>
        </w:rPr>
        <w:t>3</w:t>
      </w:r>
      <w:r w:rsidR="002B557A" w:rsidRPr="00FB0D60">
        <w:rPr>
          <w:rFonts w:asciiTheme="majorBidi" w:hAnsiTheme="majorBidi"/>
          <w:spacing w:val="-6"/>
          <w:sz w:val="32"/>
          <w:szCs w:val="32"/>
        </w:rPr>
        <w:t xml:space="preserve"> </w:t>
      </w:r>
      <w:r w:rsidR="002B557A" w:rsidRPr="00FB0D60">
        <w:rPr>
          <w:rFonts w:asciiTheme="majorBidi" w:hAnsiTheme="majorBidi"/>
          <w:spacing w:val="-6"/>
          <w:sz w:val="32"/>
          <w:szCs w:val="32"/>
        </w:rPr>
        <w:tab/>
      </w:r>
      <w:r w:rsidR="002B557A" w:rsidRPr="00FB0D60">
        <w:rPr>
          <w:rFonts w:asciiTheme="majorBidi" w:hAnsiTheme="majorBidi" w:hint="cs"/>
          <w:spacing w:val="-6"/>
          <w:sz w:val="32"/>
          <w:szCs w:val="32"/>
          <w:cs/>
        </w:rPr>
        <w:t>เมื่อวันที่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6"/>
          <w:sz w:val="32"/>
          <w:szCs w:val="32"/>
        </w:rPr>
        <w:t>25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pacing w:val="-6"/>
          <w:sz w:val="32"/>
          <w:szCs w:val="32"/>
          <w:cs/>
        </w:rPr>
        <w:t>มิถุนายน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6"/>
          <w:sz w:val="32"/>
          <w:szCs w:val="32"/>
        </w:rPr>
        <w:t>2562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pacing w:val="-6"/>
          <w:sz w:val="32"/>
          <w:szCs w:val="32"/>
          <w:cs/>
        </w:rPr>
        <w:t>ที่ประชุมคณะกรรมการบริษัทครั้งที่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6"/>
          <w:sz w:val="32"/>
          <w:szCs w:val="32"/>
        </w:rPr>
        <w:t>8</w:t>
      </w:r>
      <w:r w:rsidR="002B557A" w:rsidRPr="00FB0D60">
        <w:rPr>
          <w:rFonts w:asciiTheme="majorBidi" w:hAnsiTheme="majorBidi"/>
          <w:spacing w:val="-6"/>
          <w:sz w:val="32"/>
          <w:szCs w:val="32"/>
        </w:rPr>
        <w:t>/</w:t>
      </w:r>
      <w:r w:rsidRPr="002408B0">
        <w:rPr>
          <w:rFonts w:asciiTheme="majorBidi" w:hAnsiTheme="majorBidi"/>
          <w:spacing w:val="-6"/>
          <w:sz w:val="32"/>
          <w:szCs w:val="32"/>
        </w:rPr>
        <w:t>2562</w:t>
      </w:r>
      <w:r w:rsidR="002B557A" w:rsidRPr="00FB0D60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pacing w:val="-6"/>
          <w:sz w:val="32"/>
          <w:szCs w:val="32"/>
          <w:cs/>
        </w:rPr>
        <w:t>มีมติอนุมัติให้กลุ่มบริษัทเข้าซื้อหุ้น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ในบริษัท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อีโค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เอ็นเนอร์ยี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กรุ๊ป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คอร์ปอเรชั่น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จำกัด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(</w:t>
      </w:r>
      <w:r w:rsidR="002B557A" w:rsidRPr="00FB0D60">
        <w:rPr>
          <w:rFonts w:asciiTheme="majorBidi" w:hAnsiTheme="majorBidi" w:hint="eastAsia"/>
          <w:sz w:val="32"/>
          <w:szCs w:val="32"/>
          <w:cs/>
        </w:rPr>
        <w:t>“</w:t>
      </w:r>
      <w:r w:rsidR="002B557A" w:rsidRPr="00FB0D60">
        <w:rPr>
          <w:rFonts w:asciiTheme="majorBidi" w:hAnsiTheme="majorBidi" w:cstheme="majorBidi"/>
          <w:sz w:val="32"/>
          <w:szCs w:val="32"/>
        </w:rPr>
        <w:t xml:space="preserve">ECO”)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ในสัดส่วนร้อยละ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z w:val="32"/>
          <w:szCs w:val="32"/>
        </w:rPr>
        <w:t>76</w:t>
      </w:r>
      <w:r w:rsidR="002B557A" w:rsidRPr="00FB0D60">
        <w:rPr>
          <w:rFonts w:asciiTheme="majorBidi" w:hAnsiTheme="majorBidi"/>
          <w:sz w:val="32"/>
          <w:szCs w:val="32"/>
        </w:rPr>
        <w:t>.</w:t>
      </w:r>
      <w:r w:rsidRPr="002408B0">
        <w:rPr>
          <w:rFonts w:asciiTheme="majorBidi" w:hAnsiTheme="majorBidi"/>
          <w:sz w:val="32"/>
          <w:szCs w:val="32"/>
        </w:rPr>
        <w:t>92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hint="cs"/>
          <w:sz w:val="32"/>
          <w:szCs w:val="32"/>
          <w:cs/>
        </w:rPr>
        <w:t>ของทุนจดทะเบียนและทุนที่ชำระแล้วของ</w:t>
      </w:r>
      <w:r w:rsidR="002B557A"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B557A" w:rsidRPr="00FB0D60">
        <w:rPr>
          <w:rFonts w:asciiTheme="majorBidi" w:hAnsiTheme="majorBidi" w:cstheme="majorBidi"/>
          <w:sz w:val="32"/>
          <w:szCs w:val="32"/>
        </w:rPr>
        <w:t>ECO</w:t>
      </w:r>
    </w:p>
    <w:p w14:paraId="599B65AD" w14:textId="77777777" w:rsidR="00F71402" w:rsidRPr="00FB0D60" w:rsidRDefault="00F71402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 w:rsidRPr="00FB0D60">
        <w:rPr>
          <w:rFonts w:asciiTheme="majorBidi" w:hAnsiTheme="majorBidi"/>
          <w:sz w:val="32"/>
          <w:szCs w:val="32"/>
          <w:cs/>
        </w:rPr>
        <w:br w:type="page"/>
      </w:r>
    </w:p>
    <w:p w14:paraId="5EA0BC8F" w14:textId="149F2490" w:rsidR="002B557A" w:rsidRPr="00FB0D60" w:rsidRDefault="002B557A" w:rsidP="002B557A">
      <w:pPr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FB0D60">
        <w:rPr>
          <w:rFonts w:asciiTheme="majorBidi" w:hAnsiTheme="majorBidi" w:hint="cs"/>
          <w:sz w:val="32"/>
          <w:szCs w:val="32"/>
          <w:cs/>
        </w:rPr>
        <w:t>ต่อมาเมื่อวันที่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26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มิถุนายน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2562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บริษัท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proofErr w:type="spellStart"/>
      <w:r w:rsidRPr="00FB0D60">
        <w:rPr>
          <w:rFonts w:asciiTheme="majorBidi" w:hAnsiTheme="majorBidi" w:hint="cs"/>
          <w:sz w:val="32"/>
          <w:szCs w:val="32"/>
          <w:cs/>
        </w:rPr>
        <w:t>เฟ</w:t>
      </w:r>
      <w:proofErr w:type="spellEnd"/>
      <w:r w:rsidRPr="00FB0D60">
        <w:rPr>
          <w:rFonts w:asciiTheme="majorBidi" w:hAnsiTheme="majorBidi" w:hint="cs"/>
          <w:sz w:val="32"/>
          <w:szCs w:val="32"/>
          <w:cs/>
        </w:rPr>
        <w:t>อร์</w:t>
      </w:r>
      <w:proofErr w:type="spellStart"/>
      <w:r w:rsidRPr="00FB0D60">
        <w:rPr>
          <w:rFonts w:asciiTheme="majorBidi" w:hAnsiTheme="majorBidi" w:hint="cs"/>
          <w:sz w:val="32"/>
          <w:szCs w:val="32"/>
          <w:cs/>
        </w:rPr>
        <w:t>รั่ม</w:t>
      </w:r>
      <w:proofErr w:type="spellEnd"/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เอ็นเนอร์ยี่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จำกัด</w:t>
      </w:r>
      <w:r w:rsidRPr="00FB0D60">
        <w:rPr>
          <w:rFonts w:asciiTheme="majorBidi" w:hAnsiTheme="majorBidi"/>
          <w:sz w:val="32"/>
          <w:szCs w:val="32"/>
          <w:cs/>
        </w:rPr>
        <w:t xml:space="preserve"> (“</w:t>
      </w:r>
      <w:r w:rsidRPr="00FB0D60">
        <w:rPr>
          <w:rFonts w:asciiTheme="majorBidi" w:hAnsiTheme="majorBidi"/>
          <w:sz w:val="32"/>
          <w:szCs w:val="32"/>
        </w:rPr>
        <w:t>FER</w:t>
      </w:r>
      <w:r w:rsidRPr="00FB0D60">
        <w:rPr>
          <w:rFonts w:asciiTheme="majorBidi" w:hAnsiTheme="majorBidi" w:hint="cs"/>
          <w:sz w:val="32"/>
          <w:szCs w:val="32"/>
          <w:cs/>
        </w:rPr>
        <w:t xml:space="preserve"> </w:t>
      </w:r>
      <w:r w:rsidRPr="00FB0D60">
        <w:rPr>
          <w:rFonts w:asciiTheme="majorBidi" w:hAnsiTheme="majorBidi"/>
          <w:sz w:val="32"/>
          <w:szCs w:val="32"/>
        </w:rPr>
        <w:t>EN”)</w:t>
      </w:r>
      <w:r w:rsidRPr="00FB0D60">
        <w:rPr>
          <w:rFonts w:asciiTheme="majorBidi" w:hAnsiTheme="majorBidi" w:cstheme="majorBidi"/>
          <w:sz w:val="32"/>
          <w:szCs w:val="32"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ซึ่งเป็นบริษัทย่อยของบริษัทได้ทำสัญญาซื้อขายหุ้นกับบุคคลธรรมดา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>
        <w:rPr>
          <w:rFonts w:asciiTheme="majorBidi" w:hAnsiTheme="majorBidi" w:hint="cs"/>
          <w:sz w:val="32"/>
          <w:szCs w:val="32"/>
          <w:cs/>
        </w:rPr>
        <w:t>รายเพื่อ</w:t>
      </w:r>
      <w:r w:rsidRPr="00FB0D60">
        <w:rPr>
          <w:rFonts w:asciiTheme="majorBidi" w:hAnsiTheme="majorBidi" w:hint="cs"/>
          <w:sz w:val="32"/>
          <w:szCs w:val="32"/>
          <w:cs/>
        </w:rPr>
        <w:t>ทำการซื้อหุ้นของ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ECO </w:t>
      </w:r>
      <w:r w:rsidRPr="00FB0D60">
        <w:rPr>
          <w:rFonts w:asciiTheme="majorBidi" w:hAnsiTheme="majorBidi" w:hint="cs"/>
          <w:sz w:val="32"/>
          <w:szCs w:val="32"/>
          <w:cs/>
        </w:rPr>
        <w:t>จำนวน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130</w:t>
      </w:r>
      <w:r w:rsidRPr="00FB0D60">
        <w:rPr>
          <w:rFonts w:asciiTheme="majorBidi" w:hAnsiTheme="majorBidi" w:cstheme="majorBidi"/>
          <w:sz w:val="32"/>
          <w:szCs w:val="32"/>
        </w:rPr>
        <w:t>,</w:t>
      </w:r>
      <w:r w:rsidR="002408B0" w:rsidRPr="002408B0">
        <w:rPr>
          <w:rFonts w:asciiTheme="majorBidi" w:hAnsiTheme="majorBidi"/>
          <w:sz w:val="32"/>
          <w:szCs w:val="32"/>
        </w:rPr>
        <w:t>766</w:t>
      </w:r>
      <w:r w:rsidRPr="00FB0D60">
        <w:rPr>
          <w:rFonts w:asciiTheme="majorBidi" w:hAnsiTheme="majorBidi" w:cstheme="majorBidi"/>
          <w:sz w:val="32"/>
          <w:szCs w:val="32"/>
        </w:rPr>
        <w:t>,</w:t>
      </w:r>
      <w:r w:rsidR="002408B0" w:rsidRPr="002408B0">
        <w:rPr>
          <w:rFonts w:asciiTheme="majorBidi" w:hAnsiTheme="majorBidi" w:cstheme="majorBidi"/>
          <w:sz w:val="32"/>
          <w:szCs w:val="32"/>
        </w:rPr>
        <w:t>665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หุ้น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คิดเป็นสัดส่วนร้อยละ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76</w:t>
      </w:r>
      <w:r w:rsidRPr="00FB0D60">
        <w:rPr>
          <w:rFonts w:asciiTheme="majorBidi" w:hAnsiTheme="majorBidi"/>
          <w:sz w:val="32"/>
          <w:szCs w:val="32"/>
        </w:rPr>
        <w:t>.</w:t>
      </w:r>
      <w:r w:rsidR="002408B0" w:rsidRPr="002408B0">
        <w:rPr>
          <w:rFonts w:asciiTheme="majorBidi" w:hAnsiTheme="majorBidi"/>
          <w:sz w:val="32"/>
          <w:szCs w:val="32"/>
        </w:rPr>
        <w:t>92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ของทุนที่ออกและชำระแล้วของ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ECO </w:t>
      </w:r>
      <w:r w:rsidRPr="00FB0D60">
        <w:rPr>
          <w:rFonts w:asciiTheme="majorBidi" w:hAnsiTheme="majorBidi" w:hint="cs"/>
          <w:sz w:val="32"/>
          <w:szCs w:val="32"/>
          <w:cs/>
        </w:rPr>
        <w:t>ในราคา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50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ล้านบาท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โดย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FER EN </w:t>
      </w:r>
      <w:r w:rsidRPr="00FB0D60">
        <w:rPr>
          <w:rFonts w:asciiTheme="majorBidi" w:hAnsiTheme="majorBidi" w:hint="cs"/>
          <w:sz w:val="32"/>
          <w:szCs w:val="32"/>
          <w:cs/>
        </w:rPr>
        <w:t>ได้จ่ายชำระเงินจำนวน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50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ล้านบาทให้แก่ผู้ขายแล้วเมื่อวันที่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20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มิถุนายน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2562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การเข้าซื้อหุ้นดังกล่าว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ทำให้บริษัทได้มาซึ่ง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ECO </w:t>
      </w:r>
      <w:r w:rsidRPr="00FB0D60">
        <w:rPr>
          <w:rFonts w:asciiTheme="majorBidi" w:hAnsiTheme="majorBidi" w:hint="cs"/>
          <w:sz w:val="32"/>
          <w:szCs w:val="32"/>
          <w:cs/>
        </w:rPr>
        <w:t>และบริษัทย่อยของ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ECO </w:t>
      </w:r>
      <w:r w:rsidRPr="00FB0D60">
        <w:rPr>
          <w:rFonts w:asciiTheme="majorBidi" w:hAnsiTheme="majorBidi" w:hint="cs"/>
          <w:sz w:val="32"/>
          <w:szCs w:val="32"/>
          <w:cs/>
        </w:rPr>
        <w:t>จำนวน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z w:val="32"/>
          <w:szCs w:val="32"/>
        </w:rPr>
        <w:t>2</w:t>
      </w:r>
      <w:r w:rsidRPr="00FB0D60">
        <w:rPr>
          <w:rFonts w:asciiTheme="majorBidi" w:hAnsiTheme="majorBidi"/>
          <w:sz w:val="32"/>
          <w:szCs w:val="32"/>
        </w:rPr>
        <w:t xml:space="preserve"> </w:t>
      </w:r>
      <w:r w:rsidRPr="00FB0D60">
        <w:rPr>
          <w:rFonts w:asciiTheme="majorBidi" w:hAnsiTheme="majorBidi" w:hint="cs"/>
          <w:sz w:val="32"/>
          <w:szCs w:val="32"/>
          <w:cs/>
        </w:rPr>
        <w:t>บริษัท</w:t>
      </w:r>
      <w:r w:rsidRPr="00FB0D60">
        <w:rPr>
          <w:rFonts w:asciiTheme="majorBidi" w:hAnsiTheme="majorBidi"/>
          <w:sz w:val="32"/>
          <w:szCs w:val="32"/>
          <w:cs/>
        </w:rPr>
        <w:t xml:space="preserve"> (</w:t>
      </w:r>
      <w:r w:rsidRPr="00FB0D60">
        <w:rPr>
          <w:rFonts w:asciiTheme="majorBidi" w:hAnsiTheme="majorBidi" w:hint="eastAsia"/>
          <w:sz w:val="32"/>
          <w:szCs w:val="32"/>
          <w:cs/>
        </w:rPr>
        <w:t>“</w:t>
      </w:r>
      <w:r w:rsidRPr="00FB0D60">
        <w:rPr>
          <w:rFonts w:asciiTheme="majorBidi" w:hAnsiTheme="majorBidi" w:hint="cs"/>
          <w:sz w:val="32"/>
          <w:szCs w:val="32"/>
          <w:cs/>
        </w:rPr>
        <w:t>กลุ่ม</w:t>
      </w:r>
      <w:r w:rsidRPr="00FB0D60">
        <w:rPr>
          <w:rFonts w:asciiTheme="majorBidi" w:hAnsiTheme="majorBidi"/>
          <w:sz w:val="32"/>
          <w:szCs w:val="32"/>
          <w:cs/>
        </w:rPr>
        <w:t xml:space="preserve"> </w:t>
      </w:r>
      <w:r w:rsidRPr="00FB0D60">
        <w:rPr>
          <w:rFonts w:asciiTheme="majorBidi" w:hAnsiTheme="majorBidi" w:cstheme="majorBidi"/>
          <w:sz w:val="32"/>
          <w:szCs w:val="32"/>
        </w:rPr>
        <w:t xml:space="preserve">ECO”) </w:t>
      </w:r>
      <w:r w:rsidRPr="00FB0D60">
        <w:rPr>
          <w:rFonts w:asciiTheme="majorBidi" w:hAnsiTheme="majorBidi" w:hint="cs"/>
          <w:sz w:val="32"/>
          <w:szCs w:val="32"/>
          <w:cs/>
        </w:rPr>
        <w:t>ดังนี้</w:t>
      </w:r>
    </w:p>
    <w:p w14:paraId="576E9FC7" w14:textId="77777777" w:rsidR="002B557A" w:rsidRPr="00FB0D60" w:rsidRDefault="002B557A" w:rsidP="002B557A">
      <w:pPr>
        <w:pStyle w:val="ListParagraph"/>
        <w:numPr>
          <w:ilvl w:val="0"/>
          <w:numId w:val="1"/>
        </w:numPr>
        <w:ind w:left="162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 ประชารัฐชีวมวล แม่ลาน จำกัด</w:t>
      </w:r>
    </w:p>
    <w:p w14:paraId="49F4695D" w14:textId="77777777" w:rsidR="002B557A" w:rsidRPr="00FB0D60" w:rsidRDefault="002B557A" w:rsidP="002B557A">
      <w:pPr>
        <w:pStyle w:val="ListParagraph"/>
        <w:numPr>
          <w:ilvl w:val="0"/>
          <w:numId w:val="1"/>
        </w:numPr>
        <w:spacing w:after="240"/>
        <w:ind w:left="162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 ประชารัฐชีวมวล บัน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นังส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ตา จำกัด</w:t>
      </w:r>
    </w:p>
    <w:p w14:paraId="407AE6FB" w14:textId="173CE4DF" w:rsidR="002B557A" w:rsidRPr="00FB0D60" w:rsidRDefault="002B557A" w:rsidP="002B557A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ซึ่งกลุ่ม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ECO </w:t>
      </w:r>
      <w:r w:rsidRPr="00FB0D60">
        <w:rPr>
          <w:rFonts w:ascii="Angsana New" w:hAnsi="Angsana New" w:hint="cs"/>
          <w:sz w:val="32"/>
          <w:szCs w:val="32"/>
          <w:cs/>
        </w:rPr>
        <w:t>ข้างต้นเป็นผู้ได้รับสัญญาซื้อขายไฟฟ้าโครงการไฟฟ้าประชารัฐ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สำหรับพื้นที่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จังหวัดชายแดนภาคใต้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ประเภทเชื้อเพลิงชีวมวล</w:t>
      </w:r>
    </w:p>
    <w:p w14:paraId="45FC0EFD" w14:textId="686546F3" w:rsidR="002B557A" w:rsidRPr="00FB0D60" w:rsidRDefault="002B557A" w:rsidP="002B557A">
      <w:pPr>
        <w:ind w:left="1267" w:right="43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มูลค่าตามบัญชีของสินทรัพย์สุทธิที่ระบุได้ของ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อีโค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เอ็นเนอร์ยี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กรุ๊ป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คอร์ปอเรชั่น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ณ วันที่ซื้อธุรกิจ ประกอบด้วยรายการต่อไปนี้</w:t>
      </w:r>
    </w:p>
    <w:p w14:paraId="71D7D7A6" w14:textId="198637CA" w:rsidR="002B557A" w:rsidRPr="00FB0D60" w:rsidRDefault="002B557A" w:rsidP="002B557A">
      <w:pPr>
        <w:ind w:left="547" w:right="43"/>
        <w:jc w:val="right"/>
        <w:rPr>
          <w:rFonts w:ascii="Angsana New" w:hAnsi="Angsana New"/>
          <w:spacing w:val="-2"/>
          <w:sz w:val="22"/>
          <w:szCs w:val="22"/>
          <w:cs/>
        </w:rPr>
      </w:pPr>
      <w:r w:rsidRPr="00FB0D60">
        <w:rPr>
          <w:rFonts w:ascii="Angsana New" w:hAnsi="Angsana New" w:hint="cs"/>
          <w:b/>
          <w:bCs/>
          <w:sz w:val="22"/>
          <w:szCs w:val="22"/>
          <w:cs/>
        </w:rPr>
        <w:t>(</w:t>
      </w:r>
      <w:r w:rsidRPr="00FB0D60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FB0D60">
        <w:rPr>
          <w:rFonts w:ascii="Angsana New" w:hAnsi="Angsana New"/>
          <w:b/>
          <w:bCs/>
          <w:sz w:val="22"/>
          <w:szCs w:val="22"/>
        </w:rPr>
        <w:t xml:space="preserve">: </w:t>
      </w:r>
      <w:r w:rsidRPr="00FB0D60">
        <w:rPr>
          <w:rFonts w:ascii="Angsana New" w:hAnsi="Angsana New"/>
          <w:b/>
          <w:bCs/>
          <w:sz w:val="22"/>
          <w:szCs w:val="22"/>
          <w:cs/>
        </w:rPr>
        <w:t>บาท</w:t>
      </w:r>
      <w:r w:rsidRPr="00FB0D60">
        <w:rPr>
          <w:rFonts w:ascii="Angsana New" w:hAnsi="Angsana New" w:hint="cs"/>
          <w:b/>
          <w:bCs/>
          <w:sz w:val="22"/>
          <w:szCs w:val="22"/>
          <w:cs/>
        </w:rPr>
        <w:t>)</w:t>
      </w:r>
    </w:p>
    <w:tbl>
      <w:tblPr>
        <w:tblW w:w="7983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5940"/>
        <w:gridCol w:w="2043"/>
      </w:tblGrid>
      <w:tr w:rsidR="002B557A" w:rsidRPr="00FB0D60" w14:paraId="4E6F766A" w14:textId="77777777" w:rsidTr="000A3769">
        <w:tc>
          <w:tcPr>
            <w:tcW w:w="5940" w:type="dxa"/>
            <w:shd w:val="clear" w:color="auto" w:fill="auto"/>
          </w:tcPr>
          <w:p w14:paraId="0078F00C" w14:textId="77777777" w:rsidR="002B557A" w:rsidRPr="00FB0D60" w:rsidRDefault="002B557A" w:rsidP="000A3769">
            <w:pPr>
              <w:ind w:left="539" w:hanging="4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3" w:type="dxa"/>
            <w:shd w:val="clear" w:color="auto" w:fill="auto"/>
          </w:tcPr>
          <w:p w14:paraId="3A9DAFD6" w14:textId="4C811579" w:rsidR="002B557A" w:rsidRPr="00FB0D60" w:rsidRDefault="002B557A" w:rsidP="000A3769">
            <w:pPr>
              <w:snapToGrid w:val="0"/>
              <w:ind w:leftChars="-64" w:left="-154" w:right="-111" w:firstLine="7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26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มิถุนายน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2B557A" w:rsidRPr="00FB0D60" w14:paraId="4AA53FAE" w14:textId="77777777" w:rsidTr="000A3769">
        <w:tc>
          <w:tcPr>
            <w:tcW w:w="5940" w:type="dxa"/>
            <w:shd w:val="clear" w:color="auto" w:fill="auto"/>
          </w:tcPr>
          <w:p w14:paraId="251EA55D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23BAA6FF" w14:textId="454A9792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13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458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006</w:t>
            </w:r>
          </w:p>
        </w:tc>
      </w:tr>
      <w:tr w:rsidR="002B557A" w:rsidRPr="00FB0D60" w14:paraId="4840A0A5" w14:textId="77777777" w:rsidTr="000A3769">
        <w:tc>
          <w:tcPr>
            <w:tcW w:w="5940" w:type="dxa"/>
            <w:shd w:val="clear" w:color="auto" w:fill="auto"/>
          </w:tcPr>
          <w:p w14:paraId="4088D525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C65CB99" w14:textId="1A118AA4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42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104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897</w:t>
            </w:r>
          </w:p>
        </w:tc>
      </w:tr>
      <w:tr w:rsidR="002B557A" w:rsidRPr="00FB0D60" w14:paraId="05CDE2C2" w14:textId="77777777" w:rsidTr="000A3769">
        <w:tc>
          <w:tcPr>
            <w:tcW w:w="5940" w:type="dxa"/>
            <w:shd w:val="clear" w:color="auto" w:fill="auto"/>
          </w:tcPr>
          <w:p w14:paraId="725FC1A4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E949967" w14:textId="52583EAC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799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890</w:t>
            </w:r>
          </w:p>
        </w:tc>
      </w:tr>
      <w:tr w:rsidR="002B557A" w:rsidRPr="00FB0D60" w14:paraId="571EEF0E" w14:textId="77777777" w:rsidTr="000A3769">
        <w:tc>
          <w:tcPr>
            <w:tcW w:w="5940" w:type="dxa"/>
            <w:shd w:val="clear" w:color="auto" w:fill="auto"/>
          </w:tcPr>
          <w:p w14:paraId="4680D3E4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74D9A22" w14:textId="46206B18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35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496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627</w:t>
            </w:r>
          </w:p>
        </w:tc>
      </w:tr>
      <w:tr w:rsidR="002B557A" w:rsidRPr="00FB0D60" w14:paraId="6AAA65F5" w14:textId="77777777" w:rsidTr="000A3769">
        <w:tc>
          <w:tcPr>
            <w:tcW w:w="5940" w:type="dxa"/>
            <w:shd w:val="clear" w:color="auto" w:fill="auto"/>
          </w:tcPr>
          <w:p w14:paraId="58C5CAB8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6FEDE7E" w14:textId="2FBC6D88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61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520</w:t>
            </w:r>
          </w:p>
        </w:tc>
      </w:tr>
      <w:tr w:rsidR="002B557A" w:rsidRPr="00FB0D60" w14:paraId="1774F76E" w14:textId="77777777" w:rsidTr="000A3769">
        <w:tc>
          <w:tcPr>
            <w:tcW w:w="5940" w:type="dxa"/>
            <w:shd w:val="clear" w:color="auto" w:fill="auto"/>
          </w:tcPr>
          <w:p w14:paraId="26164E35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40C317CD" w14:textId="71A2C992" w:rsidR="002B557A" w:rsidRPr="00FB0D60" w:rsidRDefault="002B557A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eastAsia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301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668</w:t>
            </w:r>
            <w:r w:rsidRPr="00FB0D60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2B557A" w:rsidRPr="00FB0D60" w14:paraId="3B0AA989" w14:textId="77777777" w:rsidTr="000A3769">
        <w:tc>
          <w:tcPr>
            <w:tcW w:w="5940" w:type="dxa"/>
            <w:shd w:val="clear" w:color="auto" w:fill="auto"/>
          </w:tcPr>
          <w:p w14:paraId="7D44F646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59A8C7ED" w14:textId="6356A343" w:rsidR="002B557A" w:rsidRPr="00FB0D60" w:rsidRDefault="002B557A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eastAsia"/>
                <w:szCs w:val="24"/>
              </w:rPr>
              <w:t>(</w:t>
            </w:r>
            <w:r w:rsidR="002408B0" w:rsidRPr="002408B0">
              <w:rPr>
                <w:rFonts w:ascii="Angsana New" w:hAnsi="Angsana New" w:hint="eastAsia"/>
                <w:szCs w:val="24"/>
              </w:rPr>
              <w:t>35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eastAsia"/>
                <w:szCs w:val="24"/>
              </w:rPr>
              <w:t>488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eastAsia"/>
                <w:szCs w:val="24"/>
              </w:rPr>
              <w:t>550</w:t>
            </w:r>
            <w:r w:rsidRPr="00FB0D60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2B557A" w:rsidRPr="00FB0D60" w14:paraId="699089E8" w14:textId="77777777" w:rsidTr="000A3769">
        <w:tc>
          <w:tcPr>
            <w:tcW w:w="5940" w:type="dxa"/>
            <w:shd w:val="clear" w:color="auto" w:fill="auto"/>
          </w:tcPr>
          <w:p w14:paraId="2316CFD4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D2FB070" w14:textId="373DCCCF" w:rsidR="002B557A" w:rsidRPr="00FB0D60" w:rsidRDefault="002B557A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eastAsia"/>
                <w:szCs w:val="24"/>
              </w:rPr>
              <w:t>(</w:t>
            </w:r>
            <w:r w:rsidR="002408B0" w:rsidRPr="002408B0">
              <w:rPr>
                <w:rFonts w:ascii="Angsana New" w:hAnsi="Angsana New" w:hint="eastAsia"/>
                <w:szCs w:val="24"/>
              </w:rPr>
              <w:t>1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eastAsia"/>
                <w:szCs w:val="24"/>
              </w:rPr>
              <w:t>894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eastAsia"/>
                <w:szCs w:val="24"/>
              </w:rPr>
              <w:t>575</w:t>
            </w:r>
            <w:r w:rsidRPr="00FB0D60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2B557A" w:rsidRPr="00FB0D60" w14:paraId="767688EA" w14:textId="77777777" w:rsidTr="000A3769">
        <w:tc>
          <w:tcPr>
            <w:tcW w:w="5940" w:type="dxa"/>
            <w:shd w:val="clear" w:color="auto" w:fill="auto"/>
          </w:tcPr>
          <w:p w14:paraId="69078596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สินทรัพย์อื่น </w:t>
            </w:r>
            <w:r w:rsidRPr="00FB0D60">
              <w:rPr>
                <w:rFonts w:ascii="Angsana New" w:hAnsi="Angsana New"/>
                <w:szCs w:val="24"/>
              </w:rPr>
              <w:t>/ (</w:t>
            </w:r>
            <w:r w:rsidRPr="00FB0D60">
              <w:rPr>
                <w:rFonts w:ascii="Angsana New" w:hAnsi="Angsana New"/>
                <w:szCs w:val="24"/>
                <w:cs/>
              </w:rPr>
              <w:t>หนี้สินอื่น</w:t>
            </w:r>
            <w:r w:rsidRPr="00FB0D60">
              <w:rPr>
                <w:rFonts w:ascii="Angsana New" w:hAnsi="Angsana New"/>
                <w:szCs w:val="24"/>
              </w:rPr>
              <w:t>)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- สุทธิ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09CB271" w14:textId="5D36BD83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18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063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202</w:t>
            </w:r>
          </w:p>
        </w:tc>
      </w:tr>
      <w:tr w:rsidR="002B557A" w:rsidRPr="00FB0D60" w14:paraId="5BCFB5AA" w14:textId="77777777" w:rsidTr="000A3769">
        <w:tc>
          <w:tcPr>
            <w:tcW w:w="5940" w:type="dxa"/>
            <w:shd w:val="clear" w:color="auto" w:fill="auto"/>
          </w:tcPr>
          <w:p w14:paraId="3C6F807B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สินทรัพย์และหนี้สินสุทธิที่ระบุได้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0B1BF" w14:textId="1CDF2A39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20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299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349</w:t>
            </w:r>
          </w:p>
        </w:tc>
      </w:tr>
      <w:tr w:rsidR="002B557A" w:rsidRPr="00FB0D60" w14:paraId="35062DEC" w14:textId="77777777" w:rsidTr="000A3769">
        <w:trPr>
          <w:trHeight w:val="56"/>
        </w:trPr>
        <w:tc>
          <w:tcPr>
            <w:tcW w:w="5940" w:type="dxa"/>
            <w:shd w:val="clear" w:color="auto" w:fill="auto"/>
          </w:tcPr>
          <w:p w14:paraId="4A792D53" w14:textId="77777777" w:rsidR="002B557A" w:rsidRPr="00FB0D60" w:rsidRDefault="002B557A" w:rsidP="000A3769">
            <w:pPr>
              <w:spacing w:line="120" w:lineRule="exact"/>
              <w:ind w:left="539" w:hanging="44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CC9894" w14:textId="77777777" w:rsidR="002B557A" w:rsidRPr="00FB0D60" w:rsidRDefault="002B557A" w:rsidP="000A3769">
            <w:pPr>
              <w:tabs>
                <w:tab w:val="decimal" w:pos="1690"/>
              </w:tabs>
              <w:snapToGrid w:val="0"/>
              <w:spacing w:line="120" w:lineRule="exact"/>
              <w:ind w:leftChars="-64" w:left="-154" w:right="-72"/>
              <w:rPr>
                <w:rFonts w:ascii="Angsana New" w:hAnsi="Angsana New"/>
                <w:szCs w:val="24"/>
              </w:rPr>
            </w:pPr>
          </w:p>
        </w:tc>
      </w:tr>
      <w:tr w:rsidR="002B557A" w:rsidRPr="00FB0D60" w14:paraId="6764A1C6" w14:textId="77777777" w:rsidTr="000A3769">
        <w:tc>
          <w:tcPr>
            <w:tcW w:w="5940" w:type="dxa"/>
            <w:shd w:val="clear" w:color="auto" w:fill="auto"/>
          </w:tcPr>
          <w:p w14:paraId="491C8D80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676D4E60" w14:textId="5DA38C73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27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035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978</w:t>
            </w:r>
          </w:p>
        </w:tc>
      </w:tr>
      <w:tr w:rsidR="002B557A" w:rsidRPr="00FB0D60" w14:paraId="058309EF" w14:textId="77777777" w:rsidTr="000A3769">
        <w:tc>
          <w:tcPr>
            <w:tcW w:w="5940" w:type="dxa"/>
            <w:shd w:val="clear" w:color="auto" w:fill="auto"/>
          </w:tcPr>
          <w:p w14:paraId="1A9F0E29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สิ่งตอบแทนในการซื้อ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EFD94" w14:textId="69AE60FE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50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000</w:t>
            </w:r>
            <w:r w:rsidR="002B557A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eastAsia"/>
                <w:szCs w:val="24"/>
              </w:rPr>
              <w:t>000</w:t>
            </w:r>
          </w:p>
        </w:tc>
      </w:tr>
      <w:tr w:rsidR="002B557A" w:rsidRPr="00FB0D60" w14:paraId="2C37EB2A" w14:textId="77777777" w:rsidTr="000A3769">
        <w:tc>
          <w:tcPr>
            <w:tcW w:w="5940" w:type="dxa"/>
            <w:shd w:val="clear" w:color="auto" w:fill="auto"/>
          </w:tcPr>
          <w:p w14:paraId="0F20D046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2B49D" w14:textId="268FEE12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77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035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978</w:t>
            </w:r>
          </w:p>
        </w:tc>
      </w:tr>
      <w:tr w:rsidR="002B557A" w:rsidRPr="00FB0D60" w14:paraId="7B93FF84" w14:textId="77777777" w:rsidTr="000A3769">
        <w:tc>
          <w:tcPr>
            <w:tcW w:w="5940" w:type="dxa"/>
            <w:shd w:val="clear" w:color="auto" w:fill="auto"/>
          </w:tcPr>
          <w:p w14:paraId="7845751C" w14:textId="77777777" w:rsidR="002B557A" w:rsidRPr="00FB0D60" w:rsidRDefault="002B557A" w:rsidP="000A3769">
            <w:pPr>
              <w:ind w:left="539" w:hanging="44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ค่าความนิยม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BAA9E9F" w14:textId="54E312BA" w:rsidR="002B557A" w:rsidRPr="00FB0D60" w:rsidRDefault="002408B0" w:rsidP="000A3769">
            <w:pPr>
              <w:tabs>
                <w:tab w:val="decimal" w:pos="1690"/>
              </w:tabs>
              <w:snapToGrid w:val="0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56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736</w:t>
            </w:r>
            <w:r w:rsidR="002B557A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629</w:t>
            </w:r>
          </w:p>
        </w:tc>
      </w:tr>
    </w:tbl>
    <w:p w14:paraId="485C30AC" w14:textId="77777777" w:rsidR="00F71402" w:rsidRPr="00FB0D60" w:rsidRDefault="00F71402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5FBFC83D" w14:textId="66324949" w:rsidR="002B557A" w:rsidRPr="00FB0D60" w:rsidRDefault="002B557A" w:rsidP="002B557A">
      <w:pPr>
        <w:spacing w:before="240"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>กลุ่มบริษัทอยู่ระหว่างการดำเนินการประเมินมูลค่ายุติธรรมของสินทรัพย์ที่ได้มาที่ระบุได้และหนี้สินที่รับมา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และการปันส่วนมูลค่ายุติธรรมของรายการ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กลุ่มบริษัทได้ใช้มูลค่าของสินทรัพย์สุทธิตามบัญชีจากข้อมูลทางการเงินระหว่างกาล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วันที่ซื้อกิจการของบริษัทย่อยดังกล่าว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รวมทั้งพิจารณาถึงปัจจัย</w:t>
      </w:r>
      <w:proofErr w:type="spellStart"/>
      <w:r w:rsidRPr="00FB0D60">
        <w:rPr>
          <w:rFonts w:ascii="Angsana New" w:hAnsi="Angsana New" w:hint="cs"/>
          <w:spacing w:val="-6"/>
          <w:sz w:val="32"/>
          <w:szCs w:val="32"/>
          <w:cs/>
        </w:rPr>
        <w:t>ต่างๆ</w:t>
      </w:r>
      <w:proofErr w:type="spellEnd"/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ที่อาจจะกระทบต่อข้อมูลดังกล่าวเป็นมูลค่าของสิ่งตอบแทนที่ได้รับจากการซื้อกิจการครั้งนี้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รวมทั้งวัดมูลค่าของส่วนได้เสียที่ไม่มีอำนาจควบคุมด้วยวิธีมูลค่ายุติธรรมของสินทรัพย์สุทธิของบริษัทย่อยดังกล่าวตามสัดส่วนของหุ้นที่ถือ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โดยกระบวนการวัดมูลค่านี้จะถูกดำเนินการให้แล้วเสร็จภายในระยะเวลาไม่เกินกว่าหนึ่งปีนับจากวันที่ซื้อกิจการ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ตามที่กำหนดไว้ในมาตรฐานการรายงานทางการเงิน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(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ปรับปรุง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Pr="00FB0D60">
        <w:rPr>
          <w:rFonts w:ascii="Angsana New" w:hAnsi="Angsana New"/>
          <w:spacing w:val="-6"/>
          <w:sz w:val="32"/>
          <w:szCs w:val="32"/>
          <w:cs/>
        </w:rPr>
        <w:t>) “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การรวมธุรกิจ</w:t>
      </w:r>
      <w:r w:rsidRPr="00FB0D60">
        <w:rPr>
          <w:rFonts w:ascii="Angsana New" w:hAnsi="Angsana New" w:hint="eastAsia"/>
          <w:spacing w:val="-6"/>
          <w:sz w:val="32"/>
          <w:szCs w:val="32"/>
          <w:cs/>
        </w:rPr>
        <w:t>”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โดยในระหว่างช่วงระยะเวลาในการวัดมูลค่ากลุ่มบริษัทจะทำการปรับย้อนหลังประมาณการที่เคยรับรู้ไว้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และรับรู้สินทรัพย์และหนี้สินเพิ่มเติม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และบัญชีต่าง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ๆ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ที่เกี่ยวข้อง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</w:p>
    <w:p w14:paraId="5B71B715" w14:textId="5B81DFB3" w:rsidR="002B557A" w:rsidRPr="00FB0D60" w:rsidRDefault="002B557A" w:rsidP="002B557A">
      <w:pPr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/>
          <w:spacing w:val="-2"/>
          <w:sz w:val="32"/>
          <w:szCs w:val="32"/>
          <w:cs/>
        </w:rPr>
        <w:t>กระแสเงินสดจ่ายสุทธิจากการซื้อหุ้นสามัญของ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อีโค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เอ็นเนอร์ยี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กรุ๊ป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คอร์ปอเรชั่น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>แสดงได้ดังนี้</w:t>
      </w:r>
    </w:p>
    <w:p w14:paraId="34898230" w14:textId="77777777" w:rsidR="002B557A" w:rsidRPr="00FB0D60" w:rsidRDefault="002B557A" w:rsidP="002B557A">
      <w:pPr>
        <w:tabs>
          <w:tab w:val="left" w:pos="720"/>
          <w:tab w:val="decimal" w:pos="882"/>
        </w:tabs>
        <w:ind w:right="65"/>
        <w:jc w:val="right"/>
        <w:textAlignment w:val="auto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>:</w:t>
      </w:r>
      <w:r w:rsidRPr="00FB0D60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530"/>
      </w:tblGrid>
      <w:tr w:rsidR="002B557A" w:rsidRPr="00FB0D60" w14:paraId="2926A4D5" w14:textId="77777777" w:rsidTr="000A3769">
        <w:tc>
          <w:tcPr>
            <w:tcW w:w="6390" w:type="dxa"/>
          </w:tcPr>
          <w:p w14:paraId="1A5431F3" w14:textId="77777777" w:rsidR="002B557A" w:rsidRPr="00FB0D60" w:rsidRDefault="002B557A" w:rsidP="000A3769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B0CE7D5" w14:textId="77777777" w:rsidR="002B557A" w:rsidRPr="00FB0D60" w:rsidRDefault="002B557A" w:rsidP="000A3769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B557A" w:rsidRPr="00FB0D60" w14:paraId="4672CDE0" w14:textId="77777777" w:rsidTr="000A3769">
        <w:tc>
          <w:tcPr>
            <w:tcW w:w="6390" w:type="dxa"/>
            <w:vAlign w:val="bottom"/>
          </w:tcPr>
          <w:p w14:paraId="4A8E39AC" w14:textId="77777777" w:rsidR="002B557A" w:rsidRPr="00FB0D60" w:rsidRDefault="002B557A" w:rsidP="000A3769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จำนวนเงินที่จ่ายระหว่างปี</w:t>
            </w:r>
          </w:p>
        </w:tc>
        <w:tc>
          <w:tcPr>
            <w:tcW w:w="1530" w:type="dxa"/>
          </w:tcPr>
          <w:p w14:paraId="4D476176" w14:textId="7E5D2B03" w:rsidR="002B557A" w:rsidRPr="00FB0D60" w:rsidRDefault="002408B0" w:rsidP="000A3769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50</w:t>
            </w:r>
            <w:r w:rsidR="002B557A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2B557A" w:rsidRPr="00FB0D60" w14:paraId="388DA63D" w14:textId="77777777" w:rsidTr="000A3769">
        <w:tc>
          <w:tcPr>
            <w:tcW w:w="6390" w:type="dxa"/>
            <w:vAlign w:val="bottom"/>
          </w:tcPr>
          <w:p w14:paraId="3D50D454" w14:textId="77777777" w:rsidR="002B557A" w:rsidRPr="00FB0D60" w:rsidRDefault="002B557A" w:rsidP="000A3769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0EE7F11" w14:textId="25D0F91C" w:rsidR="002B557A" w:rsidRPr="00FB0D60" w:rsidRDefault="002B557A" w:rsidP="000A3769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13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458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2B557A" w:rsidRPr="00FB0D60" w14:paraId="288A37C2" w14:textId="77777777" w:rsidTr="000A3769">
        <w:tc>
          <w:tcPr>
            <w:tcW w:w="6390" w:type="dxa"/>
            <w:vAlign w:val="bottom"/>
          </w:tcPr>
          <w:p w14:paraId="2D2F3DB0" w14:textId="77777777" w:rsidR="002B557A" w:rsidRPr="00FB0D60" w:rsidRDefault="002B557A" w:rsidP="000A3769">
            <w:pPr>
              <w:tabs>
                <w:tab w:val="left" w:pos="720"/>
                <w:tab w:val="decimal" w:pos="882"/>
              </w:tabs>
              <w:ind w:left="162" w:right="-43" w:hanging="162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กระแสเงินสดจ่ายสุทธิจากการซื้อบริษัทย่อย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5E6660" w14:textId="51A7D0BC" w:rsidR="002B557A" w:rsidRPr="00FB0D60" w:rsidRDefault="002408B0" w:rsidP="000A3769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36</w:t>
            </w:r>
            <w:r w:rsidR="002B557A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542</w:t>
            </w:r>
          </w:p>
        </w:tc>
      </w:tr>
    </w:tbl>
    <w:p w14:paraId="5989E0DF" w14:textId="7484517C" w:rsidR="00CF581D" w:rsidRPr="00FB0D60" w:rsidRDefault="002408B0" w:rsidP="00A6713F">
      <w:pPr>
        <w:spacing w:before="240" w:after="240"/>
        <w:ind w:left="1267" w:hanging="720"/>
        <w:jc w:val="thaiDistribute"/>
        <w:rPr>
          <w:rFonts w:asciiTheme="majorBidi" w:hAnsiTheme="majorBidi"/>
          <w:sz w:val="32"/>
          <w:szCs w:val="32"/>
        </w:rPr>
      </w:pPr>
      <w:r w:rsidRPr="002408B0">
        <w:rPr>
          <w:rFonts w:asciiTheme="majorBidi" w:hAnsiTheme="majorBidi"/>
          <w:spacing w:val="-6"/>
          <w:sz w:val="32"/>
          <w:szCs w:val="32"/>
        </w:rPr>
        <w:t>4</w:t>
      </w:r>
      <w:r w:rsidR="0047045A" w:rsidRPr="00FB0D60">
        <w:rPr>
          <w:rFonts w:asciiTheme="majorBidi" w:hAnsiTheme="majorBidi"/>
          <w:spacing w:val="-6"/>
          <w:sz w:val="32"/>
          <w:szCs w:val="32"/>
        </w:rPr>
        <w:t>.</w:t>
      </w:r>
      <w:r w:rsidRPr="002408B0">
        <w:rPr>
          <w:rFonts w:asciiTheme="majorBidi" w:hAnsiTheme="majorBidi" w:hint="cs"/>
          <w:spacing w:val="-6"/>
          <w:sz w:val="32"/>
          <w:szCs w:val="32"/>
        </w:rPr>
        <w:t>4</w:t>
      </w:r>
      <w:r w:rsidR="0047045A" w:rsidRPr="00FB0D60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7045A" w:rsidRPr="00FB0D60">
        <w:rPr>
          <w:rFonts w:asciiTheme="majorBidi" w:hAnsiTheme="majorBidi"/>
          <w:spacing w:val="-6"/>
          <w:sz w:val="32"/>
          <w:szCs w:val="32"/>
        </w:rPr>
        <w:tab/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เมื่อวันที่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23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กรกฎาคม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2562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 xml:space="preserve">ที่ประชุมคณะกรรมการบริหารครั้งที่ </w:t>
      </w:r>
      <w:r w:rsidRPr="002408B0">
        <w:rPr>
          <w:rFonts w:asciiTheme="majorBidi" w:hAnsiTheme="majorBidi"/>
          <w:spacing w:val="-4"/>
          <w:sz w:val="32"/>
          <w:szCs w:val="32"/>
        </w:rPr>
        <w:t>10</w:t>
      </w:r>
      <w:r w:rsidR="00CF581D" w:rsidRPr="00FB0D60">
        <w:rPr>
          <w:rFonts w:asciiTheme="majorBidi" w:hAnsiTheme="majorBidi"/>
          <w:spacing w:val="-4"/>
          <w:sz w:val="32"/>
          <w:szCs w:val="32"/>
        </w:rPr>
        <w:t>/</w:t>
      </w:r>
      <w:r w:rsidRPr="002408B0">
        <w:rPr>
          <w:rFonts w:asciiTheme="majorBidi" w:hAnsiTheme="majorBidi"/>
          <w:spacing w:val="-4"/>
          <w:sz w:val="32"/>
          <w:szCs w:val="32"/>
        </w:rPr>
        <w:t>2562</w:t>
      </w:r>
      <w:r w:rsidR="00CF581D" w:rsidRPr="00FB0D6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มีมติอนุมัติให้กลุ่มบริษัทเข้าซื้อหุ้นในบริษัท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เอ็นเนอร์ยี่ รีโว</w:t>
      </w:r>
      <w:proofErr w:type="spellStart"/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ลูชั่น</w:t>
      </w:r>
      <w:proofErr w:type="spellEnd"/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 xml:space="preserve"> จำกัด</w:t>
      </w:r>
      <w:r w:rsidR="00CF581D" w:rsidRPr="00FB0D60">
        <w:rPr>
          <w:rFonts w:asciiTheme="majorBidi" w:hAnsiTheme="majorBidi"/>
          <w:spacing w:val="-4"/>
          <w:sz w:val="32"/>
          <w:szCs w:val="32"/>
        </w:rPr>
        <w:t xml:space="preserve"> (“ERV”)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E15A4" w:rsidRPr="00FB0D60">
        <w:rPr>
          <w:rFonts w:asciiTheme="majorBidi" w:hAnsiTheme="majorBidi" w:hint="cs"/>
          <w:spacing w:val="-4"/>
          <w:sz w:val="32"/>
          <w:szCs w:val="32"/>
          <w:cs/>
        </w:rPr>
        <w:t>โดยบริษัทดำเนินธุรกิจเป็นผู้ให้บริการติดตั้งงาน</w:t>
      </w:r>
      <w:proofErr w:type="spellStart"/>
      <w:r w:rsidR="007E15A4" w:rsidRPr="00FB0D60">
        <w:rPr>
          <w:rFonts w:asciiTheme="majorBidi" w:hAnsiTheme="majorBidi" w:hint="cs"/>
          <w:spacing w:val="-4"/>
          <w:sz w:val="32"/>
          <w:szCs w:val="32"/>
          <w:cs/>
        </w:rPr>
        <w:t>วิศ</w:t>
      </w:r>
      <w:proofErr w:type="spellEnd"/>
      <w:r w:rsidR="007E15A4" w:rsidRPr="00FB0D60">
        <w:rPr>
          <w:rFonts w:asciiTheme="majorBidi" w:hAnsiTheme="majorBidi" w:hint="cs"/>
          <w:spacing w:val="-4"/>
          <w:sz w:val="32"/>
          <w:szCs w:val="32"/>
          <w:cs/>
        </w:rPr>
        <w:t xml:space="preserve">วะกรรมและการให้คำปรึกษาทางด้านเทคนิคของระบบระบายความร้อน </w:t>
      </w:r>
      <w:r w:rsidR="007E15A4" w:rsidRPr="00FB0D60">
        <w:rPr>
          <w:rFonts w:asciiTheme="majorBidi" w:hAnsiTheme="majorBidi"/>
          <w:spacing w:val="-4"/>
          <w:sz w:val="32"/>
          <w:szCs w:val="32"/>
        </w:rPr>
        <w:t xml:space="preserve">(Cooling Tower) </w:t>
      </w:r>
      <w:r w:rsidR="00D822B2" w:rsidRPr="00FB0D60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เมื่อวันที่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27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กรกฎาคม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2562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บริษัท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proofErr w:type="spellStart"/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เฟ</w:t>
      </w:r>
      <w:proofErr w:type="spellEnd"/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อร์</w:t>
      </w:r>
      <w:proofErr w:type="spellStart"/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รั่ม</w:t>
      </w:r>
      <w:proofErr w:type="spellEnd"/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เอ็นเนอร์ยี่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จำกัด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1D2B76" w:rsidRPr="00FB0D60">
        <w:rPr>
          <w:rFonts w:asciiTheme="majorBidi" w:hAnsiTheme="majorBidi"/>
          <w:spacing w:val="-4"/>
          <w:sz w:val="32"/>
          <w:szCs w:val="32"/>
          <w:cs/>
        </w:rPr>
        <w:t>(“</w:t>
      </w:r>
      <w:r w:rsidR="00411454" w:rsidRPr="00FB0D60">
        <w:rPr>
          <w:rFonts w:asciiTheme="majorBidi" w:hAnsiTheme="majorBidi"/>
          <w:spacing w:val="-4"/>
          <w:sz w:val="32"/>
          <w:szCs w:val="32"/>
        </w:rPr>
        <w:t>FER</w:t>
      </w:r>
      <w:r w:rsidR="00411454" w:rsidRPr="00FB0D6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1D2B76" w:rsidRPr="00FB0D60">
        <w:rPr>
          <w:rFonts w:asciiTheme="majorBidi" w:hAnsiTheme="majorBidi"/>
          <w:spacing w:val="-4"/>
          <w:sz w:val="32"/>
          <w:szCs w:val="32"/>
        </w:rPr>
        <w:t>EN”)</w:t>
      </w:r>
      <w:r w:rsidR="00CF581D"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ซึ่งเป็นบริษัทย่อยของบริษัทได้ทำสัญญาซื้อหุ้นกับบุคคลธรรมดา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1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ราย</w:t>
      </w:r>
      <w:r w:rsidR="00D822B2" w:rsidRPr="00FB0D6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822B2" w:rsidRPr="00FB0D60"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 w:rsidRPr="002408B0">
        <w:rPr>
          <w:rFonts w:asciiTheme="majorBidi" w:hAnsiTheme="majorBidi"/>
          <w:spacing w:val="-4"/>
          <w:sz w:val="32"/>
          <w:szCs w:val="32"/>
        </w:rPr>
        <w:t>1</w:t>
      </w:r>
      <w:r w:rsidR="00D822B2" w:rsidRPr="00FB0D6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822B2" w:rsidRPr="00FB0D60">
        <w:rPr>
          <w:rFonts w:asciiTheme="majorBidi" w:hAnsiTheme="majorBidi" w:hint="cs"/>
          <w:spacing w:val="-4"/>
          <w:sz w:val="32"/>
          <w:szCs w:val="32"/>
          <w:cs/>
        </w:rPr>
        <w:t>หุ้น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คิดเป็นสัดส่วนร้อยละ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 w:hint="cs"/>
          <w:spacing w:val="-4"/>
          <w:sz w:val="32"/>
          <w:szCs w:val="32"/>
        </w:rPr>
        <w:t>0</w:t>
      </w:r>
      <w:r w:rsidR="00B86825" w:rsidRPr="00FB0D6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ของทุนที่ออกและชำระแล้ว</w:t>
      </w:r>
      <w:r w:rsidR="006A4954" w:rsidRPr="00FB0D60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ของ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822B2" w:rsidRPr="00FB0D60">
        <w:rPr>
          <w:rFonts w:asciiTheme="majorBidi" w:hAnsiTheme="majorBidi" w:cstheme="majorBidi"/>
          <w:spacing w:val="-4"/>
          <w:sz w:val="32"/>
          <w:szCs w:val="32"/>
        </w:rPr>
        <w:t>ERV</w:t>
      </w:r>
      <w:r w:rsidR="00CF581D"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ในราคา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hAnsiTheme="majorBidi"/>
          <w:spacing w:val="-4"/>
          <w:sz w:val="32"/>
          <w:szCs w:val="32"/>
        </w:rPr>
        <w:t>100</w:t>
      </w:r>
      <w:r w:rsidR="000E77FD" w:rsidRPr="00FB0D60">
        <w:rPr>
          <w:rFonts w:asciiTheme="majorBidi" w:hAnsiTheme="majorBidi"/>
          <w:spacing w:val="-4"/>
          <w:sz w:val="32"/>
          <w:szCs w:val="32"/>
        </w:rPr>
        <w:t>.</w:t>
      </w:r>
      <w:r w:rsidRPr="002408B0">
        <w:rPr>
          <w:rFonts w:asciiTheme="majorBidi" w:hAnsiTheme="majorBidi"/>
          <w:spacing w:val="-4"/>
          <w:sz w:val="32"/>
          <w:szCs w:val="32"/>
        </w:rPr>
        <w:t>00</w:t>
      </w:r>
      <w:r w:rsidR="00CF581D" w:rsidRPr="00FB0D6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FB0D60">
        <w:rPr>
          <w:rFonts w:asciiTheme="majorBidi" w:hAnsiTheme="majorBidi" w:hint="cs"/>
          <w:spacing w:val="-4"/>
          <w:sz w:val="32"/>
          <w:szCs w:val="32"/>
          <w:cs/>
        </w:rPr>
        <w:t>บาท</w:t>
      </w:r>
    </w:p>
    <w:p w14:paraId="11A965E1" w14:textId="60186D1E" w:rsidR="00C85BE8" w:rsidRPr="00FB0D60" w:rsidRDefault="00FD5FA1" w:rsidP="007F2A0D">
      <w:pPr>
        <w:ind w:left="126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FB0D60">
        <w:rPr>
          <w:rFonts w:asciiTheme="majorBidi" w:hAnsiTheme="majorBidi" w:hint="cs"/>
          <w:spacing w:val="-2"/>
          <w:sz w:val="32"/>
          <w:szCs w:val="32"/>
          <w:cs/>
        </w:rPr>
        <w:t>ต่อมา</w:t>
      </w:r>
      <w:r w:rsidR="0047045A" w:rsidRPr="00FB0D60">
        <w:rPr>
          <w:rFonts w:asciiTheme="majorBidi" w:hAnsiTheme="majorBidi" w:hint="cs"/>
          <w:spacing w:val="-2"/>
          <w:sz w:val="32"/>
          <w:szCs w:val="32"/>
          <w:cs/>
        </w:rPr>
        <w:t>เมื่อวันที่</w:t>
      </w:r>
      <w:r w:rsidR="0047045A" w:rsidRPr="00FB0D6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18</w:t>
      </w:r>
      <w:r w:rsidR="0047045A" w:rsidRPr="00FB0D6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D822B2" w:rsidRPr="00FB0D60">
        <w:rPr>
          <w:rFonts w:asciiTheme="majorBidi" w:hAnsiTheme="majorBidi" w:hint="cs"/>
          <w:spacing w:val="-2"/>
          <w:sz w:val="32"/>
          <w:szCs w:val="32"/>
          <w:cs/>
        </w:rPr>
        <w:t>กันยายน</w:t>
      </w:r>
      <w:r w:rsidR="0047045A" w:rsidRPr="00FB0D6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2562</w:t>
      </w:r>
      <w:r w:rsidR="0047045A" w:rsidRPr="00FB0D6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47045A" w:rsidRPr="00FB0D60">
        <w:rPr>
          <w:rFonts w:asciiTheme="majorBidi" w:hAnsiTheme="majorBidi" w:hint="cs"/>
          <w:spacing w:val="-2"/>
          <w:sz w:val="32"/>
          <w:szCs w:val="32"/>
          <w:cs/>
        </w:rPr>
        <w:t>ที่ประชุมคณะกรรมการบริษัทครั้งที่</w:t>
      </w:r>
      <w:r w:rsidR="00CF581D" w:rsidRPr="00FB0D60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11</w:t>
      </w:r>
      <w:r w:rsidR="0047045A" w:rsidRPr="00FB0D60">
        <w:rPr>
          <w:rFonts w:asciiTheme="majorBidi" w:hAnsiTheme="majorBidi"/>
          <w:spacing w:val="-2"/>
          <w:sz w:val="32"/>
          <w:szCs w:val="32"/>
        </w:rPr>
        <w:t>/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2562</w:t>
      </w:r>
      <w:r w:rsidR="0047045A" w:rsidRPr="00FB0D60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47045A" w:rsidRPr="00FB0D60">
        <w:rPr>
          <w:rFonts w:asciiTheme="majorBidi" w:hAnsiTheme="majorBidi" w:hint="cs"/>
          <w:spacing w:val="-2"/>
          <w:sz w:val="32"/>
          <w:szCs w:val="32"/>
          <w:cs/>
        </w:rPr>
        <w:t>มีมติอนุมัติให้</w:t>
      </w:r>
      <w:r w:rsidR="0047045A" w:rsidRPr="002408B0">
        <w:rPr>
          <w:rFonts w:asciiTheme="majorBidi" w:hAnsiTheme="majorBidi" w:hint="cs"/>
          <w:spacing w:val="-8"/>
          <w:sz w:val="32"/>
          <w:szCs w:val="32"/>
          <w:cs/>
        </w:rPr>
        <w:t>กลุ่มบริษัทเข้าซื้อหุ้น</w:t>
      </w:r>
      <w:r w:rsidR="00D822B2" w:rsidRPr="002408B0">
        <w:rPr>
          <w:rFonts w:asciiTheme="majorBidi" w:hAnsiTheme="majorBidi" w:hint="cs"/>
          <w:spacing w:val="-8"/>
          <w:sz w:val="32"/>
          <w:szCs w:val="32"/>
          <w:cs/>
        </w:rPr>
        <w:t>เพิ่มทุน</w:t>
      </w:r>
      <w:r w:rsidR="0047045A" w:rsidRPr="002408B0">
        <w:rPr>
          <w:rFonts w:asciiTheme="majorBidi" w:hAnsiTheme="majorBidi" w:hint="cs"/>
          <w:spacing w:val="-8"/>
          <w:sz w:val="32"/>
          <w:szCs w:val="32"/>
          <w:cs/>
        </w:rPr>
        <w:t>ใน</w:t>
      </w:r>
      <w:r w:rsidR="007C6BE4" w:rsidRPr="002408B0">
        <w:rPr>
          <w:rFonts w:asciiTheme="majorBidi" w:hAnsiTheme="majorBidi"/>
          <w:spacing w:val="-8"/>
          <w:sz w:val="32"/>
          <w:szCs w:val="32"/>
        </w:rPr>
        <w:t xml:space="preserve"> </w:t>
      </w:r>
      <w:r w:rsidR="00CF581D" w:rsidRPr="002408B0">
        <w:rPr>
          <w:rFonts w:asciiTheme="majorBidi" w:hAnsiTheme="majorBidi"/>
          <w:spacing w:val="-8"/>
          <w:sz w:val="32"/>
          <w:szCs w:val="32"/>
        </w:rPr>
        <w:t>ERV</w:t>
      </w:r>
      <w:r w:rsidR="0047045A" w:rsidRPr="002408B0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3C5A23" w:rsidRPr="002408B0">
        <w:rPr>
          <w:rFonts w:asciiTheme="majorBidi" w:hAnsiTheme="majorBidi" w:hint="cs"/>
          <w:spacing w:val="-8"/>
          <w:sz w:val="32"/>
          <w:szCs w:val="32"/>
          <w:cs/>
        </w:rPr>
        <w:t xml:space="preserve">จำนวน </w:t>
      </w:r>
      <w:r w:rsidR="002408B0" w:rsidRPr="002408B0">
        <w:rPr>
          <w:rFonts w:asciiTheme="majorBidi" w:hAnsiTheme="majorBidi"/>
          <w:spacing w:val="-8"/>
          <w:sz w:val="32"/>
          <w:szCs w:val="32"/>
        </w:rPr>
        <w:t>24</w:t>
      </w:r>
      <w:r w:rsidR="00CF581D" w:rsidRPr="002408B0">
        <w:rPr>
          <w:rFonts w:asciiTheme="majorBidi" w:hAnsiTheme="majorBidi"/>
          <w:spacing w:val="-8"/>
          <w:sz w:val="32"/>
          <w:szCs w:val="32"/>
        </w:rPr>
        <w:t>,</w:t>
      </w:r>
      <w:r w:rsidR="002408B0" w:rsidRPr="002408B0">
        <w:rPr>
          <w:rFonts w:asciiTheme="majorBidi" w:hAnsiTheme="majorBidi"/>
          <w:spacing w:val="-8"/>
          <w:sz w:val="32"/>
          <w:szCs w:val="32"/>
        </w:rPr>
        <w:t>999</w:t>
      </w:r>
      <w:r w:rsidR="003C5A23" w:rsidRPr="002408B0">
        <w:rPr>
          <w:rFonts w:asciiTheme="majorBidi" w:hAnsiTheme="majorBidi" w:hint="cs"/>
          <w:spacing w:val="-8"/>
          <w:sz w:val="32"/>
          <w:szCs w:val="32"/>
          <w:cs/>
        </w:rPr>
        <w:t xml:space="preserve"> หุ้น</w:t>
      </w:r>
      <w:r w:rsidR="0047045A" w:rsidRPr="002408B0">
        <w:rPr>
          <w:rFonts w:asciiTheme="majorBidi" w:hAnsiTheme="majorBidi" w:hint="cs"/>
          <w:spacing w:val="-8"/>
          <w:sz w:val="32"/>
          <w:szCs w:val="32"/>
          <w:cs/>
        </w:rPr>
        <w:t>ในสัดส่วนร้อยละ</w:t>
      </w:r>
      <w:r w:rsidR="0047045A" w:rsidRPr="002408B0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pacing w:val="-8"/>
          <w:sz w:val="32"/>
          <w:szCs w:val="32"/>
        </w:rPr>
        <w:t>50</w:t>
      </w:r>
      <w:r w:rsidR="00F136A6" w:rsidRPr="002408B0">
        <w:rPr>
          <w:rFonts w:asciiTheme="majorBidi" w:hAnsiTheme="majorBidi"/>
          <w:spacing w:val="-8"/>
          <w:sz w:val="32"/>
          <w:szCs w:val="32"/>
        </w:rPr>
        <w:t>.</w:t>
      </w:r>
      <w:r w:rsidR="002408B0" w:rsidRPr="002408B0">
        <w:rPr>
          <w:rFonts w:asciiTheme="majorBidi" w:hAnsiTheme="majorBidi"/>
          <w:spacing w:val="-8"/>
          <w:sz w:val="32"/>
          <w:szCs w:val="32"/>
        </w:rPr>
        <w:t>00</w:t>
      </w:r>
      <w:r w:rsidR="0047045A" w:rsidRPr="002408B0">
        <w:rPr>
          <w:rFonts w:asciiTheme="majorBidi" w:hAnsiTheme="majorBidi"/>
          <w:spacing w:val="-8"/>
          <w:sz w:val="32"/>
          <w:szCs w:val="32"/>
          <w:cs/>
        </w:rPr>
        <w:t xml:space="preserve"> </w:t>
      </w:r>
      <w:r w:rsidR="0047045A" w:rsidRPr="002408B0">
        <w:rPr>
          <w:rFonts w:asciiTheme="majorBidi" w:hAnsiTheme="majorBidi" w:hint="cs"/>
          <w:spacing w:val="-8"/>
          <w:sz w:val="32"/>
          <w:szCs w:val="32"/>
          <w:cs/>
        </w:rPr>
        <w:t>ของทุนจดทะเบียน</w:t>
      </w:r>
      <w:r w:rsidR="0047045A" w:rsidRPr="002408B0">
        <w:rPr>
          <w:rFonts w:asciiTheme="majorBidi" w:hAnsiTheme="majorBidi" w:hint="cs"/>
          <w:spacing w:val="-4"/>
          <w:sz w:val="32"/>
          <w:szCs w:val="32"/>
          <w:cs/>
        </w:rPr>
        <w:t>และทุนที่ชำระแล้วของ</w:t>
      </w:r>
      <w:r w:rsidR="0047045A" w:rsidRPr="002408B0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CF581D" w:rsidRPr="002408B0">
        <w:rPr>
          <w:rFonts w:asciiTheme="majorBidi" w:hAnsiTheme="majorBidi"/>
          <w:spacing w:val="-4"/>
          <w:sz w:val="32"/>
          <w:szCs w:val="32"/>
        </w:rPr>
        <w:t>ERV</w:t>
      </w:r>
      <w:r w:rsidR="00D822B2" w:rsidRPr="002408B0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 w:hint="cs"/>
          <w:spacing w:val="-4"/>
          <w:sz w:val="32"/>
          <w:szCs w:val="32"/>
          <w:cs/>
        </w:rPr>
        <w:t>เป็นจำนวน</w:t>
      </w:r>
      <w:r w:rsidR="002408B0" w:rsidRPr="002408B0">
        <w:rPr>
          <w:rFonts w:asciiTheme="majorBidi" w:hAnsiTheme="majorBidi"/>
          <w:spacing w:val="-4"/>
          <w:sz w:val="32"/>
          <w:szCs w:val="32"/>
        </w:rPr>
        <w:t xml:space="preserve"> 2</w:t>
      </w:r>
      <w:r w:rsidR="00D822B2" w:rsidRPr="002408B0">
        <w:rPr>
          <w:rFonts w:asciiTheme="majorBidi" w:hAnsiTheme="majorBidi"/>
          <w:spacing w:val="-4"/>
          <w:sz w:val="32"/>
          <w:szCs w:val="32"/>
        </w:rPr>
        <w:t>.</w:t>
      </w:r>
      <w:r w:rsidR="002408B0" w:rsidRPr="002408B0">
        <w:rPr>
          <w:rFonts w:asciiTheme="majorBidi" w:hAnsiTheme="majorBidi"/>
          <w:spacing w:val="-4"/>
          <w:sz w:val="32"/>
          <w:szCs w:val="32"/>
        </w:rPr>
        <w:t>50</w:t>
      </w:r>
      <w:r w:rsidR="00D822B2" w:rsidRPr="002408B0">
        <w:rPr>
          <w:rFonts w:asciiTheme="majorBidi" w:hAnsiTheme="majorBidi" w:hint="cs"/>
          <w:spacing w:val="-4"/>
          <w:sz w:val="32"/>
          <w:szCs w:val="32"/>
          <w:cs/>
        </w:rPr>
        <w:t xml:space="preserve"> ล้านบาท</w:t>
      </w:r>
      <w:r w:rsidR="007F2A0D" w:rsidRPr="002408B0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ซึ่งกลุ่มบริษัทได้ชำระค่าหุ้นแล้ว</w:t>
      </w:r>
      <w:r w:rsidR="007F2A0D" w:rsidRPr="00FB0D60">
        <w:rPr>
          <w:rFonts w:asciiTheme="majorBidi" w:hAnsiTheme="majorBidi" w:hint="cs"/>
          <w:spacing w:val="-2"/>
          <w:sz w:val="32"/>
          <w:szCs w:val="32"/>
          <w:cs/>
        </w:rPr>
        <w:t>เมื่อวันที่</w:t>
      </w:r>
      <w:r w:rsidR="0063767A" w:rsidRPr="00FB0D60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24</w:t>
      </w:r>
      <w:r w:rsidR="0063767A" w:rsidRPr="00FB0D60">
        <w:rPr>
          <w:rFonts w:asciiTheme="majorBidi" w:hAnsiTheme="majorBidi"/>
          <w:spacing w:val="-2"/>
          <w:sz w:val="32"/>
          <w:szCs w:val="32"/>
        </w:rPr>
        <w:t xml:space="preserve"> </w:t>
      </w:r>
      <w:r w:rsidR="0063767A" w:rsidRPr="00FB0D60">
        <w:rPr>
          <w:rFonts w:asciiTheme="majorBidi" w:hAnsiTheme="majorBidi" w:hint="cs"/>
          <w:spacing w:val="-2"/>
          <w:sz w:val="32"/>
          <w:szCs w:val="32"/>
          <w:cs/>
        </w:rPr>
        <w:t xml:space="preserve">กันยายน </w:t>
      </w:r>
      <w:r w:rsidR="002408B0" w:rsidRPr="002408B0">
        <w:rPr>
          <w:rFonts w:asciiTheme="majorBidi" w:hAnsiTheme="majorBidi"/>
          <w:spacing w:val="-2"/>
          <w:sz w:val="32"/>
          <w:szCs w:val="32"/>
        </w:rPr>
        <w:t>2562</w:t>
      </w:r>
    </w:p>
    <w:p w14:paraId="79A3B8E7" w14:textId="77777777" w:rsidR="006862F7" w:rsidRPr="00FB0D60" w:rsidRDefault="006862F7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FB0D60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AB616BF" w14:textId="21A60893" w:rsidR="000D5D40" w:rsidRPr="00FB0D60" w:rsidRDefault="0047045A" w:rsidP="00B971F1">
      <w:pPr>
        <w:ind w:left="1267" w:right="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D60">
        <w:rPr>
          <w:rFonts w:ascii="Angsana New" w:hAnsi="Angsana New"/>
          <w:spacing w:val="-8"/>
          <w:sz w:val="32"/>
          <w:szCs w:val="32"/>
          <w:cs/>
        </w:rPr>
        <w:t xml:space="preserve">มูลค่าตามบัญชีของสินทรัพย์สุทธิที่ระบุได้ของ </w:t>
      </w:r>
      <w:r w:rsidR="00D822B2" w:rsidRPr="00FB0D60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D822B2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822B2" w:rsidRPr="00FB0D60">
        <w:rPr>
          <w:rFonts w:ascii="Angsana New" w:hAnsi="Angsana New" w:hint="cs"/>
          <w:spacing w:val="-8"/>
          <w:sz w:val="32"/>
          <w:szCs w:val="32"/>
          <w:cs/>
        </w:rPr>
        <w:t>เอ็นเนอร์ยี่</w:t>
      </w:r>
      <w:r w:rsidR="00D822B2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822B2" w:rsidRPr="00FB0D60">
        <w:rPr>
          <w:rFonts w:ascii="Angsana New" w:hAnsi="Angsana New" w:hint="cs"/>
          <w:spacing w:val="-8"/>
          <w:sz w:val="32"/>
          <w:szCs w:val="32"/>
          <w:cs/>
        </w:rPr>
        <w:t>รีโว</w:t>
      </w:r>
      <w:proofErr w:type="spellStart"/>
      <w:r w:rsidR="00D822B2" w:rsidRPr="00FB0D60">
        <w:rPr>
          <w:rFonts w:ascii="Angsana New" w:hAnsi="Angsana New" w:hint="cs"/>
          <w:spacing w:val="-8"/>
          <w:sz w:val="32"/>
          <w:szCs w:val="32"/>
          <w:cs/>
        </w:rPr>
        <w:t>ลูชั่น</w:t>
      </w:r>
      <w:proofErr w:type="spellEnd"/>
      <w:r w:rsidR="00D822B2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822B2" w:rsidRPr="00FB0D60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="00D822B2" w:rsidRPr="00FB0D60">
        <w:rPr>
          <w:rFonts w:ascii="Angsana New" w:hAnsi="Angsana New"/>
          <w:spacing w:val="-8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8"/>
          <w:sz w:val="32"/>
          <w:szCs w:val="32"/>
          <w:cs/>
        </w:rPr>
        <w:t>ณ วันที่ซื้อธุรกิจ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ประกอบด้วยรายการต่อไปนี้</w:t>
      </w:r>
    </w:p>
    <w:p w14:paraId="26936518" w14:textId="77777777" w:rsidR="0047045A" w:rsidRPr="00FB0D60" w:rsidRDefault="0047045A" w:rsidP="0047045A">
      <w:pPr>
        <w:ind w:left="547" w:right="43"/>
        <w:jc w:val="right"/>
        <w:rPr>
          <w:rFonts w:ascii="Angsana New" w:hAnsi="Angsana New"/>
          <w:spacing w:val="-2"/>
          <w:sz w:val="22"/>
          <w:szCs w:val="22"/>
          <w:cs/>
        </w:rPr>
      </w:pPr>
      <w:r w:rsidRPr="00FB0D60">
        <w:rPr>
          <w:rFonts w:ascii="Angsana New" w:hAnsi="Angsana New" w:hint="cs"/>
          <w:b/>
          <w:bCs/>
          <w:sz w:val="22"/>
          <w:szCs w:val="22"/>
          <w:cs/>
        </w:rPr>
        <w:t>(</w:t>
      </w:r>
      <w:r w:rsidRPr="00FB0D60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FB0D60">
        <w:rPr>
          <w:rFonts w:ascii="Angsana New" w:hAnsi="Angsana New"/>
          <w:b/>
          <w:bCs/>
          <w:sz w:val="22"/>
          <w:szCs w:val="22"/>
        </w:rPr>
        <w:t xml:space="preserve">: </w:t>
      </w:r>
      <w:r w:rsidRPr="00FB0D60">
        <w:rPr>
          <w:rFonts w:ascii="Angsana New" w:hAnsi="Angsana New"/>
          <w:b/>
          <w:bCs/>
          <w:sz w:val="22"/>
          <w:szCs w:val="22"/>
          <w:cs/>
        </w:rPr>
        <w:t>บาท</w:t>
      </w:r>
      <w:r w:rsidRPr="00FB0D60">
        <w:rPr>
          <w:rFonts w:ascii="Angsana New" w:hAnsi="Angsana New" w:hint="cs"/>
          <w:b/>
          <w:bCs/>
          <w:sz w:val="22"/>
          <w:szCs w:val="22"/>
          <w:cs/>
        </w:rPr>
        <w:t>)</w:t>
      </w:r>
    </w:p>
    <w:tbl>
      <w:tblPr>
        <w:tblW w:w="7893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6030"/>
        <w:gridCol w:w="1863"/>
      </w:tblGrid>
      <w:tr w:rsidR="00A848B0" w:rsidRPr="00FB0D60" w14:paraId="2ADE0EBD" w14:textId="77777777" w:rsidTr="00A848B0">
        <w:tc>
          <w:tcPr>
            <w:tcW w:w="6030" w:type="dxa"/>
            <w:shd w:val="clear" w:color="auto" w:fill="auto"/>
          </w:tcPr>
          <w:p w14:paraId="7F9A1D09" w14:textId="77777777" w:rsidR="00A848B0" w:rsidRPr="00FB0D60" w:rsidRDefault="00A848B0" w:rsidP="00606EF2">
            <w:pPr>
              <w:spacing w:line="280" w:lineRule="exact"/>
              <w:ind w:left="539" w:hanging="45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63" w:type="dxa"/>
            <w:shd w:val="clear" w:color="auto" w:fill="auto"/>
          </w:tcPr>
          <w:p w14:paraId="5658E1DF" w14:textId="2B8B56DB" w:rsidR="00A848B0" w:rsidRPr="00FB0D60" w:rsidRDefault="00A848B0" w:rsidP="00B0602A">
            <w:pPr>
              <w:snapToGrid w:val="0"/>
              <w:spacing w:line="280" w:lineRule="exact"/>
              <w:ind w:leftChars="-64" w:left="-154" w:right="-111" w:firstLine="7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วันที่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24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กันยายน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A848B0" w:rsidRPr="00FB0D60" w14:paraId="13E977BD" w14:textId="77777777" w:rsidTr="00A848B0">
        <w:tc>
          <w:tcPr>
            <w:tcW w:w="6030" w:type="dxa"/>
            <w:shd w:val="clear" w:color="auto" w:fill="auto"/>
          </w:tcPr>
          <w:p w14:paraId="23E843A0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077183C" w14:textId="558B0A89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356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916</w:t>
            </w:r>
          </w:p>
        </w:tc>
      </w:tr>
      <w:tr w:rsidR="00A848B0" w:rsidRPr="00FB0D60" w14:paraId="1D357141" w14:textId="77777777" w:rsidTr="00A848B0">
        <w:tc>
          <w:tcPr>
            <w:tcW w:w="6030" w:type="dxa"/>
            <w:shd w:val="clear" w:color="auto" w:fill="auto"/>
          </w:tcPr>
          <w:p w14:paraId="7EA33B23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5720B7BB" w14:textId="38E0674F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465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568</w:t>
            </w:r>
          </w:p>
        </w:tc>
      </w:tr>
      <w:tr w:rsidR="00A848B0" w:rsidRPr="00FB0D60" w14:paraId="0DC2AE4D" w14:textId="77777777" w:rsidTr="00A848B0">
        <w:tc>
          <w:tcPr>
            <w:tcW w:w="6030" w:type="dxa"/>
            <w:shd w:val="clear" w:color="auto" w:fill="auto"/>
          </w:tcPr>
          <w:p w14:paraId="264688CE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เงินให้กู้ยืมระยะสั้นแก่กรรมการ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7AFB1788" w14:textId="6E83CEBC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000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00</w:t>
            </w:r>
            <w:r w:rsidRPr="002408B0">
              <w:rPr>
                <w:rFonts w:ascii="Angsana New" w:hAnsi="Angsana New"/>
                <w:szCs w:val="24"/>
              </w:rPr>
              <w:t>0</w:t>
            </w:r>
          </w:p>
        </w:tc>
      </w:tr>
      <w:tr w:rsidR="00A848B0" w:rsidRPr="00FB0D60" w14:paraId="0CF8F3EC" w14:textId="77777777" w:rsidTr="00A848B0">
        <w:tc>
          <w:tcPr>
            <w:tcW w:w="6030" w:type="dxa"/>
            <w:shd w:val="clear" w:color="auto" w:fill="auto"/>
          </w:tcPr>
          <w:p w14:paraId="00A5770D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สินทรัพย์</w:t>
            </w:r>
            <w:r w:rsidRPr="00FB0D60">
              <w:rPr>
                <w:rFonts w:ascii="Angsana New" w:hAnsi="Angsana New" w:hint="cs"/>
                <w:szCs w:val="24"/>
                <w:cs/>
              </w:rPr>
              <w:t>ไม่หมุนเวียนอื่น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6D4CE3D" w14:textId="483F0848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3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877</w:t>
            </w:r>
            <w:r w:rsidR="00A848B0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A848B0" w:rsidRPr="00FB0D60" w14:paraId="1DBC1F41" w14:textId="77777777" w:rsidTr="00A848B0">
        <w:tc>
          <w:tcPr>
            <w:tcW w:w="6030" w:type="dxa"/>
            <w:shd w:val="clear" w:color="auto" w:fill="auto"/>
          </w:tcPr>
          <w:p w14:paraId="45B26A0B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689B0282" w14:textId="2FD8991F" w:rsidR="00A848B0" w:rsidRPr="00FB0D60" w:rsidRDefault="00A84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eastAsia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014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973</w:t>
            </w:r>
            <w:r w:rsidRPr="00FB0D60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A848B0" w:rsidRPr="00FB0D60" w14:paraId="56057ABB" w14:textId="77777777" w:rsidTr="00A848B0">
        <w:tc>
          <w:tcPr>
            <w:tcW w:w="6030" w:type="dxa"/>
            <w:shd w:val="clear" w:color="auto" w:fill="auto"/>
          </w:tcPr>
          <w:p w14:paraId="5507B4EA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863" w:type="dxa"/>
            <w:shd w:val="clear" w:color="auto" w:fill="auto"/>
            <w:vAlign w:val="center"/>
          </w:tcPr>
          <w:p w14:paraId="23B4469B" w14:textId="63BF7D7C" w:rsidR="00A848B0" w:rsidRPr="00FB0D60" w:rsidRDefault="00A84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eastAsia"/>
                <w:szCs w:val="24"/>
              </w:rPr>
              <w:t>(</w:t>
            </w:r>
            <w:r w:rsidR="002408B0" w:rsidRPr="002408B0">
              <w:rPr>
                <w:rFonts w:ascii="Angsana New" w:hAnsi="Angsana New" w:hint="cs"/>
                <w:szCs w:val="24"/>
              </w:rPr>
              <w:t>1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cs"/>
                <w:szCs w:val="24"/>
              </w:rPr>
              <w:t>000</w:t>
            </w:r>
            <w:r w:rsidRPr="00FB0D60">
              <w:rPr>
                <w:rFonts w:ascii="Angsana New" w:hAnsi="Angsana New" w:hint="eastAsia"/>
                <w:szCs w:val="24"/>
              </w:rPr>
              <w:t>,</w:t>
            </w:r>
            <w:r w:rsidR="002408B0" w:rsidRPr="002408B0">
              <w:rPr>
                <w:rFonts w:ascii="Angsana New" w:hAnsi="Angsana New" w:hint="cs"/>
                <w:szCs w:val="24"/>
              </w:rPr>
              <w:t>00</w:t>
            </w:r>
            <w:r w:rsidR="002408B0" w:rsidRPr="002408B0">
              <w:rPr>
                <w:rFonts w:ascii="Angsana New" w:hAnsi="Angsana New" w:hint="eastAsia"/>
                <w:szCs w:val="24"/>
              </w:rPr>
              <w:t>0</w:t>
            </w:r>
            <w:r w:rsidRPr="00FB0D60">
              <w:rPr>
                <w:rFonts w:ascii="Angsana New" w:hAnsi="Angsana New" w:hint="eastAsia"/>
                <w:szCs w:val="24"/>
              </w:rPr>
              <w:t>)</w:t>
            </w:r>
          </w:p>
        </w:tc>
      </w:tr>
      <w:tr w:rsidR="00A848B0" w:rsidRPr="00FB0D60" w14:paraId="18C57245" w14:textId="77777777" w:rsidTr="00A848B0">
        <w:tc>
          <w:tcPr>
            <w:tcW w:w="6030" w:type="dxa"/>
            <w:shd w:val="clear" w:color="auto" w:fill="auto"/>
          </w:tcPr>
          <w:p w14:paraId="2B422A48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สินทรัพย์และหนี้สินสุทธิที่ระบุได้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CD789" w14:textId="2AD4F4E9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9</w:t>
            </w:r>
            <w:r w:rsidR="00A848B0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684</w:t>
            </w:r>
            <w:r w:rsidR="00A848B0" w:rsidRPr="00FB0D60">
              <w:rPr>
                <w:rFonts w:ascii="Angsana New" w:hAnsi="Angsana New" w:hint="eastAsia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511</w:t>
            </w:r>
          </w:p>
        </w:tc>
      </w:tr>
      <w:tr w:rsidR="00A848B0" w:rsidRPr="00FB0D60" w14:paraId="58D34EAA" w14:textId="77777777" w:rsidTr="00B971F1">
        <w:trPr>
          <w:trHeight w:val="89"/>
        </w:trPr>
        <w:tc>
          <w:tcPr>
            <w:tcW w:w="6030" w:type="dxa"/>
            <w:shd w:val="clear" w:color="auto" w:fill="auto"/>
          </w:tcPr>
          <w:p w14:paraId="69BD9030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17A73" w14:textId="77777777" w:rsidR="00A848B0" w:rsidRPr="00FB0D60" w:rsidRDefault="00A84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848B0" w:rsidRPr="00FB0D60" w14:paraId="40375E2A" w14:textId="77777777" w:rsidTr="00A848B0">
        <w:tc>
          <w:tcPr>
            <w:tcW w:w="6030" w:type="dxa"/>
            <w:shd w:val="clear" w:color="auto" w:fill="auto"/>
          </w:tcPr>
          <w:p w14:paraId="3D7DB523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สัดส่วนการถือหุ้น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AD057" w14:textId="205D1384" w:rsidR="00A848B0" w:rsidRPr="00FB0D60" w:rsidRDefault="00A84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ร้อยละ </w:t>
            </w:r>
            <w:r w:rsidR="002408B0" w:rsidRPr="002408B0">
              <w:rPr>
                <w:rFonts w:ascii="Angsana New" w:hAnsi="Angsana New"/>
                <w:szCs w:val="24"/>
              </w:rPr>
              <w:t>50</w:t>
            </w:r>
          </w:p>
        </w:tc>
      </w:tr>
      <w:tr w:rsidR="00A848B0" w:rsidRPr="00FB0D60" w14:paraId="3FC0933E" w14:textId="77777777" w:rsidTr="00A848B0">
        <w:tc>
          <w:tcPr>
            <w:tcW w:w="6030" w:type="dxa"/>
            <w:shd w:val="clear" w:color="auto" w:fill="auto"/>
          </w:tcPr>
          <w:p w14:paraId="272452D1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8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9E26F" w14:textId="4A914F31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4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842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 w:hint="cs"/>
                <w:szCs w:val="24"/>
              </w:rPr>
              <w:t>255</w:t>
            </w:r>
          </w:p>
        </w:tc>
      </w:tr>
      <w:tr w:rsidR="00A848B0" w:rsidRPr="00FB0D60" w14:paraId="463EC283" w14:textId="77777777" w:rsidTr="00A848B0">
        <w:tc>
          <w:tcPr>
            <w:tcW w:w="6030" w:type="dxa"/>
            <w:shd w:val="clear" w:color="auto" w:fill="auto"/>
          </w:tcPr>
          <w:p w14:paraId="59DD7FF9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สิ่งตอบแทนในการซื้อ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3541E" w14:textId="6F26676A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A848B0" w:rsidRPr="00FB0D60" w14:paraId="1B4C8C67" w14:textId="77777777" w:rsidTr="00A848B0">
        <w:tc>
          <w:tcPr>
            <w:tcW w:w="6030" w:type="dxa"/>
            <w:shd w:val="clear" w:color="auto" w:fill="auto"/>
          </w:tcPr>
          <w:p w14:paraId="70B8FD98" w14:textId="77777777" w:rsidR="00A848B0" w:rsidRPr="00FB0D60" w:rsidRDefault="00A848B0" w:rsidP="00606EF2">
            <w:pPr>
              <w:spacing w:line="280" w:lineRule="exact"/>
              <w:ind w:left="539" w:hanging="399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E5A08A" w14:textId="71699C70" w:rsidR="00A848B0" w:rsidRPr="00FB0D60" w:rsidRDefault="002408B0" w:rsidP="00606EF2">
            <w:pPr>
              <w:tabs>
                <w:tab w:val="decimal" w:pos="1570"/>
              </w:tabs>
              <w:snapToGrid w:val="0"/>
              <w:spacing w:line="280" w:lineRule="exact"/>
              <w:ind w:leftChars="-64" w:left="-154" w:right="-72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342</w:t>
            </w:r>
            <w:r w:rsidR="00A848B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255</w:t>
            </w:r>
          </w:p>
        </w:tc>
      </w:tr>
    </w:tbl>
    <w:p w14:paraId="62B2FCB8" w14:textId="5ED977D7" w:rsidR="008A4283" w:rsidRPr="00FB0D60" w:rsidRDefault="008A4283" w:rsidP="006862F7">
      <w:pPr>
        <w:spacing w:before="240"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>กลุ่มบริษัทอยู่ระหว่างการดำเนินการประเมินมูลค่ายุติธรรมของสินทรัพย์ที่ได้มาที่ระบุได้และหนี้สินที่รับมา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และการปันส่วนมูลค่ายุติธรรมของรายการ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กลุ่มบริษัทได้ใช้มูลค่าของสินทรัพย์สุทธิตามบัญชีจากข้อมูลทางการเงินระหว่างกาล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วันที่ซื้อกิจการของบริษัทย่อยดังกล่าว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รวมทั้งพิจารณาถึงปัจจัย</w:t>
      </w:r>
      <w:proofErr w:type="spellStart"/>
      <w:r w:rsidRPr="00FB0D60">
        <w:rPr>
          <w:rFonts w:ascii="Angsana New" w:hAnsi="Angsana New" w:hint="cs"/>
          <w:spacing w:val="-6"/>
          <w:sz w:val="32"/>
          <w:szCs w:val="32"/>
          <w:cs/>
        </w:rPr>
        <w:t>ต่างๆ</w:t>
      </w:r>
      <w:proofErr w:type="spellEnd"/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ที่อาจจะกระทบต่อข้อมูลดังกล่าวเป็นมูลค่าของสิ่งตอบแทนที่ได้รับจากการซื้อกิจการครั้งนี้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รวมทั้งวัดมูลค่าของส่วนได้เสียที่ไม่มีอำนาจควบคุมด้วยวิธีมูลค่ายุติธรรมของสินทรัพย์สุทธิของบริษัทย่อยดังกล่าวตามสัดส่วนของหุ้นที่ถือ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โดยกระบวนการวัดมูลค่านี้จะถูกดำเนินการให้แล้วเสร็จภายในระยะเวลาไม่เกินกว่าหนึ่งปีนับจาก</w:t>
      </w:r>
      <w:r w:rsidRPr="00FB0D60">
        <w:rPr>
          <w:rFonts w:ascii="Angsana New" w:hAnsi="Angsana New" w:hint="cs"/>
          <w:sz w:val="32"/>
          <w:szCs w:val="32"/>
          <w:cs/>
        </w:rPr>
        <w:t>วันที่ซื้อกิจการ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ตามที่กำหนดไว้ในมาตรฐานการรายงานทางการเงิน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 w:hint="cs"/>
          <w:sz w:val="32"/>
          <w:szCs w:val="32"/>
          <w:cs/>
        </w:rPr>
        <w:t>ปรับปรุง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>) “</w:t>
      </w:r>
      <w:r w:rsidRPr="00FB0D60">
        <w:rPr>
          <w:rFonts w:ascii="Angsana New" w:hAnsi="Angsana New" w:hint="cs"/>
          <w:sz w:val="32"/>
          <w:szCs w:val="32"/>
          <w:cs/>
        </w:rPr>
        <w:t>การ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รวมธุรกิจ</w:t>
      </w:r>
      <w:r w:rsidRPr="00FB0D60">
        <w:rPr>
          <w:rFonts w:ascii="Angsana New" w:hAnsi="Angsana New" w:hint="eastAsia"/>
          <w:spacing w:val="-6"/>
          <w:sz w:val="32"/>
          <w:szCs w:val="32"/>
          <w:cs/>
        </w:rPr>
        <w:t>”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โดยในระหว่างช่วงระยะเวลาในการวัดมูลค่ากลุ่มบริษัทจะทำการปรับย้อนหลังประมาณการที่เคยรับรู้ไว้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และรับรู้สินทรัพย์และหนี้สินเพิ่มเติม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และบัญชีต่าง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ๆ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32F4B" w:rsidRPr="00FB0D60">
        <w:rPr>
          <w:rFonts w:ascii="Angsana New" w:hAnsi="Angsana New"/>
          <w:spacing w:val="-6"/>
          <w:sz w:val="32"/>
          <w:szCs w:val="32"/>
          <w:cs/>
        </w:rPr>
        <w:br/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ที่เกี่ยวข้อง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เพื่อให้สะท้อนผลของข้อมูลเพิ่มเติมที่ได้รับที่เกี่ยวกับข้อเท็จจริงและสถานการณ์แวดล้อมที่มีอยู่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วันที่ซื้อธุรกิจ</w:t>
      </w:r>
    </w:p>
    <w:p w14:paraId="07960C9E" w14:textId="1493E48F" w:rsidR="00B971F1" w:rsidRPr="00FB0D60" w:rsidRDefault="00B971F1" w:rsidP="00606EF2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กระแสเงินสดจ่ายสุทธิจากการซื้อหุ้นสามัญของบริษัท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เอ็นเนอร์ยี่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รีโว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ลูชั่น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จำกัด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34DBFBA9" w14:textId="77777777" w:rsidR="00E727DD" w:rsidRPr="00FB0D60" w:rsidRDefault="00E727DD" w:rsidP="00E727DD">
      <w:pPr>
        <w:tabs>
          <w:tab w:val="left" w:pos="720"/>
          <w:tab w:val="decimal" w:pos="882"/>
        </w:tabs>
        <w:ind w:right="65"/>
        <w:jc w:val="right"/>
        <w:textAlignment w:val="auto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>:</w:t>
      </w:r>
      <w:r w:rsidRPr="00FB0D60">
        <w:rPr>
          <w:rFonts w:ascii="Angsana New" w:hAnsi="Angsana New"/>
          <w:b/>
          <w:bCs/>
          <w:sz w:val="28"/>
          <w:cs/>
        </w:rPr>
        <w:t xml:space="preserve"> 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Style w:val="TableGrid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530"/>
      </w:tblGrid>
      <w:tr w:rsidR="00E727DD" w:rsidRPr="00FB0D60" w14:paraId="0409F070" w14:textId="77777777" w:rsidTr="00182AF8">
        <w:tc>
          <w:tcPr>
            <w:tcW w:w="6390" w:type="dxa"/>
          </w:tcPr>
          <w:p w14:paraId="7652435B" w14:textId="77777777" w:rsidR="00E727DD" w:rsidRPr="00FB0D60" w:rsidRDefault="00E727DD" w:rsidP="00182AF8">
            <w:pPr>
              <w:tabs>
                <w:tab w:val="left" w:pos="720"/>
                <w:tab w:val="decimal" w:pos="882"/>
              </w:tabs>
              <w:ind w:right="65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4CEEE668" w14:textId="77777777" w:rsidR="00E727DD" w:rsidRPr="00FB0D60" w:rsidRDefault="00E727DD" w:rsidP="00182AF8">
            <w:pPr>
              <w:tabs>
                <w:tab w:val="left" w:pos="720"/>
                <w:tab w:val="decimal" w:pos="882"/>
              </w:tabs>
              <w:ind w:right="65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727DD" w:rsidRPr="00FB0D60" w14:paraId="72194404" w14:textId="77777777" w:rsidTr="00182AF8">
        <w:tc>
          <w:tcPr>
            <w:tcW w:w="6390" w:type="dxa"/>
            <w:vAlign w:val="bottom"/>
          </w:tcPr>
          <w:p w14:paraId="0C59A533" w14:textId="77777777" w:rsidR="00E727DD" w:rsidRPr="00FB0D60" w:rsidRDefault="00E727DD" w:rsidP="00182AF8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จำนวนเงินที่จ่ายระหว่างปี</w:t>
            </w:r>
          </w:p>
        </w:tc>
        <w:tc>
          <w:tcPr>
            <w:tcW w:w="1530" w:type="dxa"/>
          </w:tcPr>
          <w:p w14:paraId="662344F4" w14:textId="24078C5F" w:rsidR="00E727DD" w:rsidRPr="00FB0D60" w:rsidRDefault="002408B0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E727D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500</w:t>
            </w:r>
          </w:p>
        </w:tc>
      </w:tr>
      <w:tr w:rsidR="00E727DD" w:rsidRPr="00FB0D60" w14:paraId="0837C176" w14:textId="77777777" w:rsidTr="00182AF8">
        <w:tc>
          <w:tcPr>
            <w:tcW w:w="6390" w:type="dxa"/>
            <w:vAlign w:val="bottom"/>
          </w:tcPr>
          <w:p w14:paraId="4E534590" w14:textId="77777777" w:rsidR="00E727DD" w:rsidRPr="00FB0D60" w:rsidRDefault="00E727DD" w:rsidP="00182AF8">
            <w:pPr>
              <w:tabs>
                <w:tab w:val="left" w:pos="720"/>
                <w:tab w:val="decimal" w:pos="882"/>
              </w:tabs>
              <w:ind w:right="-43"/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A085BE" w14:textId="57EDC970" w:rsidR="00E727DD" w:rsidRPr="00FB0D60" w:rsidRDefault="00E727DD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 w:hint="eastAsia"/>
                <w:sz w:val="28"/>
              </w:rPr>
              <w:t>5</w:t>
            </w:r>
            <w:r w:rsidRPr="00FB0D60">
              <w:rPr>
                <w:rFonts w:ascii="Angsana New" w:hAnsi="Angsana New" w:hint="eastAsia"/>
                <w:sz w:val="28"/>
              </w:rPr>
              <w:t>,</w:t>
            </w:r>
            <w:r w:rsidR="002408B0" w:rsidRPr="002408B0">
              <w:rPr>
                <w:rFonts w:ascii="Angsana New" w:hAnsi="Angsana New" w:hint="eastAsia"/>
                <w:sz w:val="28"/>
              </w:rPr>
              <w:t>357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E727DD" w:rsidRPr="00FB0D60" w14:paraId="55BBAACA" w14:textId="77777777" w:rsidTr="00182AF8">
        <w:tc>
          <w:tcPr>
            <w:tcW w:w="6390" w:type="dxa"/>
            <w:vAlign w:val="bottom"/>
          </w:tcPr>
          <w:p w14:paraId="5E059406" w14:textId="75288FC2" w:rsidR="00E727DD" w:rsidRPr="00FB0D60" w:rsidRDefault="00E727DD" w:rsidP="00E727DD">
            <w:pPr>
              <w:tabs>
                <w:tab w:val="left" w:pos="720"/>
                <w:tab w:val="decimal" w:pos="882"/>
              </w:tabs>
              <w:ind w:left="162" w:right="-43" w:hanging="162"/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กระแสเงินสด</w:t>
            </w:r>
            <w:r w:rsidRPr="00FB0D60">
              <w:rPr>
                <w:rFonts w:ascii="Angsana New" w:hAnsi="Angsana New" w:hint="cs"/>
                <w:sz w:val="28"/>
                <w:cs/>
              </w:rPr>
              <w:t>รับ</w:t>
            </w:r>
            <w:r w:rsidRPr="00FB0D60">
              <w:rPr>
                <w:rFonts w:ascii="Angsana New" w:hAnsi="Angsana New"/>
                <w:sz w:val="28"/>
                <w:cs/>
              </w:rPr>
              <w:t>สุทธิจากการซื้อบริษัทย่อย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70C80F3" w14:textId="3869F3E0" w:rsidR="00E727DD" w:rsidRPr="00FB0D60" w:rsidRDefault="00E727DD" w:rsidP="00182AF8">
            <w:pPr>
              <w:tabs>
                <w:tab w:val="decimal" w:pos="1150"/>
              </w:tabs>
              <w:textAlignment w:val="auto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eastAsia"/>
                <w:sz w:val="28"/>
              </w:rPr>
              <w:t>(</w:t>
            </w:r>
            <w:r w:rsidR="002408B0" w:rsidRPr="002408B0">
              <w:rPr>
                <w:rFonts w:ascii="Angsana New" w:hAnsi="Angsana New" w:hint="eastAsia"/>
                <w:sz w:val="28"/>
              </w:rPr>
              <w:t>2</w:t>
            </w:r>
            <w:r w:rsidRPr="00FB0D60">
              <w:rPr>
                <w:rFonts w:ascii="Angsana New" w:hAnsi="Angsana New" w:hint="eastAsia"/>
                <w:sz w:val="28"/>
              </w:rPr>
              <w:t>,</w:t>
            </w:r>
            <w:r w:rsidR="002408B0" w:rsidRPr="002408B0">
              <w:rPr>
                <w:rFonts w:ascii="Angsana New" w:hAnsi="Angsana New" w:hint="eastAsia"/>
                <w:sz w:val="28"/>
              </w:rPr>
              <w:t>857</w:t>
            </w:r>
            <w:r w:rsidRPr="00FB0D60">
              <w:rPr>
                <w:rFonts w:ascii="Angsana New" w:hAnsi="Angsana New" w:hint="eastAsia"/>
                <w:sz w:val="28"/>
              </w:rPr>
              <w:t>)</w:t>
            </w:r>
          </w:p>
        </w:tc>
      </w:tr>
    </w:tbl>
    <w:p w14:paraId="226EC0D9" w14:textId="7D8F446D" w:rsidR="00B971F1" w:rsidRPr="00FB0D60" w:rsidRDefault="00B971F1" w:rsidP="00B971F1">
      <w:pPr>
        <w:tabs>
          <w:tab w:val="left" w:pos="720"/>
          <w:tab w:val="decimal" w:pos="882"/>
        </w:tabs>
        <w:ind w:right="72"/>
        <w:jc w:val="right"/>
        <w:textAlignment w:val="auto"/>
        <w:rPr>
          <w:rFonts w:ascii="Angsana New" w:hAnsi="Angsana New"/>
          <w:b/>
          <w:bCs/>
          <w:szCs w:val="24"/>
        </w:rPr>
      </w:pPr>
    </w:p>
    <w:p w14:paraId="3D884CF6" w14:textId="77777777" w:rsidR="006862F7" w:rsidRPr="00FB0D60" w:rsidRDefault="006862F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73A30AD4" w14:textId="312BF117" w:rsidR="000B447A" w:rsidRPr="00FB0D60" w:rsidRDefault="002408B0" w:rsidP="00153BF7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5</w:t>
      </w:r>
      <w:r w:rsidR="000B447A" w:rsidRPr="00FB0D60">
        <w:rPr>
          <w:rFonts w:ascii="Angsana New" w:hAnsi="Angsana New"/>
          <w:b/>
          <w:bCs/>
          <w:sz w:val="32"/>
          <w:szCs w:val="32"/>
        </w:rPr>
        <w:t>.</w:t>
      </w:r>
      <w:r w:rsidR="000B447A" w:rsidRPr="00FB0D60">
        <w:rPr>
          <w:rFonts w:ascii="Angsana New" w:hAnsi="Angsana New"/>
          <w:b/>
          <w:bCs/>
          <w:sz w:val="32"/>
          <w:szCs w:val="32"/>
        </w:rPr>
        <w:tab/>
      </w:r>
      <w:r w:rsidR="000B447A" w:rsidRPr="00FB0D6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0E366EB" w14:textId="3C65E7F1" w:rsidR="000B447A" w:rsidRPr="00FB0D60" w:rsidRDefault="00114C39" w:rsidP="00A6713F">
      <w:pPr>
        <w:tabs>
          <w:tab w:val="left" w:pos="2160"/>
          <w:tab w:val="right" w:pos="6750"/>
          <w:tab w:val="right" w:pos="819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สำหรับ</w:t>
      </w:r>
      <w:r w:rsidR="000D5D40" w:rsidRPr="00FB0D60">
        <w:rPr>
          <w:rFonts w:ascii="Angsana New" w:hAnsi="Angsana New" w:hint="cs"/>
          <w:sz w:val="32"/>
          <w:szCs w:val="32"/>
          <w:cs/>
        </w:rPr>
        <w:t>ปี</w:t>
      </w:r>
      <w:r w:rsidR="00105A02" w:rsidRPr="00FB0D6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105A02" w:rsidRPr="00FB0D60">
        <w:rPr>
          <w:rFonts w:ascii="Angsana New" w:hAnsi="Angsana New"/>
          <w:sz w:val="32"/>
          <w:szCs w:val="32"/>
        </w:rPr>
        <w:t xml:space="preserve"> </w:t>
      </w:r>
      <w:r w:rsidR="000D5D40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105A02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105A02" w:rsidRPr="00FB0D60">
        <w:rPr>
          <w:rFonts w:ascii="Angsana New" w:hAnsi="Angsana New"/>
          <w:sz w:val="32"/>
          <w:szCs w:val="32"/>
        </w:rPr>
        <w:t xml:space="preserve"> </w:t>
      </w:r>
      <w:r w:rsidR="00105A02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0B447A" w:rsidRPr="00FB0D60">
        <w:rPr>
          <w:rFonts w:ascii="Angsana New" w:hAnsi="Angsana New"/>
          <w:sz w:val="32"/>
          <w:szCs w:val="32"/>
          <w:cs/>
        </w:rPr>
        <w:t xml:space="preserve"> </w:t>
      </w:r>
      <w:r w:rsidR="0070616B" w:rsidRPr="00FB0D60">
        <w:rPr>
          <w:rFonts w:ascii="Angsana New" w:hAnsi="Angsana New" w:hint="cs"/>
          <w:sz w:val="32"/>
          <w:szCs w:val="32"/>
          <w:cs/>
        </w:rPr>
        <w:t>กลุ่มบริษัทและบริษัท</w:t>
      </w:r>
      <w:r w:rsidR="000B447A" w:rsidRPr="00FB0D6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0B447A" w:rsidRPr="00FB0D60">
        <w:rPr>
          <w:rFonts w:ascii="Angsana New" w:hAnsi="Angsana New"/>
          <w:sz w:val="32"/>
          <w:szCs w:val="32"/>
        </w:rPr>
        <w:t xml:space="preserve"> </w:t>
      </w:r>
      <w:r w:rsidR="000B447A" w:rsidRPr="00FB0D6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</w:t>
      </w:r>
      <w:r w:rsidR="006A6BE6" w:rsidRPr="00FB0D60">
        <w:rPr>
          <w:rFonts w:ascii="Angsana New" w:hAnsi="Angsana New"/>
          <w:sz w:val="32"/>
          <w:szCs w:val="32"/>
          <w:cs/>
        </w:rPr>
        <w:t>เกณฑ์ตามที่</w:t>
      </w:r>
      <w:r w:rsidR="000063CD" w:rsidRPr="00FB0D60">
        <w:rPr>
          <w:rFonts w:ascii="Angsana New" w:hAnsi="Angsana New" w:hint="cs"/>
          <w:sz w:val="32"/>
          <w:szCs w:val="32"/>
          <w:cs/>
        </w:rPr>
        <w:t xml:space="preserve">  </w:t>
      </w:r>
      <w:r w:rsidR="006A6BE6" w:rsidRPr="00FB0D60">
        <w:rPr>
          <w:rFonts w:ascii="Angsana New" w:hAnsi="Angsana New"/>
          <w:sz w:val="32"/>
          <w:szCs w:val="32"/>
          <w:cs/>
        </w:rPr>
        <w:t>ตกลงกันระหว่างบริษัท</w:t>
      </w:r>
      <w:r w:rsidR="000B447A" w:rsidRPr="00FB0D60">
        <w:rPr>
          <w:rFonts w:ascii="Angsana New" w:hAnsi="Angsana New"/>
          <w:sz w:val="32"/>
          <w:szCs w:val="32"/>
          <w:cs/>
        </w:rPr>
        <w:t>และ</w:t>
      </w:r>
      <w:r w:rsidR="000B447A" w:rsidRPr="00FB0D6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="000B447A" w:rsidRPr="00FB0D60">
        <w:rPr>
          <w:rFonts w:ascii="Angsana New" w:hAnsi="Angsana New"/>
          <w:sz w:val="32"/>
          <w:szCs w:val="32"/>
          <w:cs/>
        </w:rPr>
        <w:t>เหล่านั้น</w:t>
      </w:r>
      <w:r w:rsidR="000B447A" w:rsidRPr="00FB0D60">
        <w:rPr>
          <w:rFonts w:ascii="Angsana New" w:hAnsi="Angsana New"/>
          <w:sz w:val="32"/>
          <w:szCs w:val="32"/>
        </w:rPr>
        <w:t xml:space="preserve"> </w:t>
      </w:r>
      <w:r w:rsidR="000B447A" w:rsidRPr="00FB0D60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45657B" w:rsidRPr="00FB0D6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B447A" w:rsidRPr="00FB0D60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p w14:paraId="3EF0219C" w14:textId="58B242F4" w:rsidR="000B447A" w:rsidRPr="00FB0D60" w:rsidRDefault="002408B0" w:rsidP="00F26C98">
      <w:pPr>
        <w:tabs>
          <w:tab w:val="left" w:pos="2160"/>
          <w:tab w:val="right" w:pos="6750"/>
          <w:tab w:val="right" w:pos="819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</w:t>
      </w:r>
      <w:r w:rsidR="000B447A" w:rsidRPr="00FB0D60">
        <w:rPr>
          <w:rFonts w:ascii="Angsana New" w:hAnsi="Angsana New"/>
          <w:sz w:val="32"/>
          <w:szCs w:val="32"/>
        </w:rPr>
        <w:t>.</w:t>
      </w:r>
      <w:r w:rsidR="000B447A" w:rsidRPr="00FB0D60">
        <w:rPr>
          <w:rFonts w:ascii="Angsana New" w:hAnsi="Angsana New"/>
          <w:sz w:val="32"/>
          <w:szCs w:val="32"/>
        </w:rPr>
        <w:tab/>
      </w:r>
      <w:r w:rsidR="000B447A" w:rsidRPr="00FB0D60">
        <w:rPr>
          <w:rFonts w:ascii="Angsana New" w:hAnsi="Angsana New"/>
          <w:sz w:val="32"/>
          <w:szCs w:val="32"/>
          <w:cs/>
        </w:rPr>
        <w:t>การขายสินค้าระหว่างกันกำหนดราคา</w:t>
      </w:r>
      <w:r w:rsidR="000B447A" w:rsidRPr="00FB0D60">
        <w:rPr>
          <w:rFonts w:ascii="Angsana New" w:hAnsi="Angsana New" w:hint="cs"/>
          <w:sz w:val="32"/>
          <w:szCs w:val="32"/>
          <w:cs/>
        </w:rPr>
        <w:t xml:space="preserve">ตามราคาตลาด </w:t>
      </w:r>
    </w:p>
    <w:p w14:paraId="1D462827" w14:textId="6B87015E" w:rsidR="000B447A" w:rsidRPr="00FB0D60" w:rsidRDefault="002408B0" w:rsidP="00F26C98">
      <w:pPr>
        <w:tabs>
          <w:tab w:val="left" w:pos="2160"/>
          <w:tab w:val="right" w:pos="6750"/>
          <w:tab w:val="right" w:pos="819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 w:hint="cs"/>
          <w:sz w:val="32"/>
          <w:szCs w:val="32"/>
        </w:rPr>
        <w:t>2</w:t>
      </w:r>
      <w:r w:rsidR="000B447A" w:rsidRPr="00FB0D60">
        <w:rPr>
          <w:rFonts w:ascii="Angsana New" w:hAnsi="Angsana New"/>
          <w:sz w:val="32"/>
          <w:szCs w:val="32"/>
          <w:cs/>
        </w:rPr>
        <w:t>.</w:t>
      </w:r>
      <w:r w:rsidR="000B447A" w:rsidRPr="00FB0D60">
        <w:rPr>
          <w:rFonts w:ascii="Angsana New" w:hAnsi="Angsana New"/>
          <w:sz w:val="32"/>
          <w:szCs w:val="32"/>
          <w:cs/>
        </w:rPr>
        <w:tab/>
      </w:r>
      <w:r w:rsidR="000B447A" w:rsidRPr="00FB0D60">
        <w:rPr>
          <w:rFonts w:ascii="Angsana New" w:hAnsi="Angsana New" w:hint="cs"/>
          <w:sz w:val="32"/>
          <w:szCs w:val="32"/>
          <w:cs/>
        </w:rPr>
        <w:t>รายได้ค่าบริการและ</w:t>
      </w:r>
      <w:r w:rsidR="000B447A" w:rsidRPr="00FB0D60">
        <w:rPr>
          <w:rFonts w:ascii="Angsana New" w:hAnsi="Angsana New"/>
          <w:sz w:val="32"/>
          <w:szCs w:val="32"/>
          <w:cs/>
        </w:rPr>
        <w:t>ค่าบริการจ่ายอื่นเรียกเก็บตามราคาที่ตกลงร่วมกัน</w:t>
      </w:r>
    </w:p>
    <w:p w14:paraId="277F28C6" w14:textId="162E1B6B" w:rsidR="000B447A" w:rsidRPr="00FB0D60" w:rsidRDefault="002408B0" w:rsidP="00743F87">
      <w:pPr>
        <w:tabs>
          <w:tab w:val="left" w:pos="2160"/>
          <w:tab w:val="right" w:pos="6750"/>
          <w:tab w:val="right" w:pos="8190"/>
        </w:tabs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 w:hint="cs"/>
          <w:sz w:val="32"/>
          <w:szCs w:val="32"/>
        </w:rPr>
        <w:t>3</w:t>
      </w:r>
      <w:r w:rsidR="000B447A" w:rsidRPr="00FB0D60">
        <w:rPr>
          <w:rFonts w:ascii="Angsana New" w:hAnsi="Angsana New"/>
          <w:sz w:val="32"/>
          <w:szCs w:val="32"/>
          <w:cs/>
        </w:rPr>
        <w:t>.</w:t>
      </w:r>
      <w:r w:rsidR="000B447A" w:rsidRPr="00FB0D60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="00105A02" w:rsidRPr="00FB0D60">
        <w:rPr>
          <w:rFonts w:ascii="Angsana New" w:hAnsi="Angsana New" w:hint="cs"/>
          <w:sz w:val="32"/>
          <w:szCs w:val="32"/>
          <w:cs/>
        </w:rPr>
        <w:t>ระยะ</w:t>
      </w:r>
      <w:r w:rsidR="005D02CC" w:rsidRPr="00FB0D60">
        <w:rPr>
          <w:rFonts w:ascii="Angsana New" w:hAnsi="Angsana New" w:hint="cs"/>
          <w:sz w:val="32"/>
          <w:szCs w:val="32"/>
          <w:cs/>
        </w:rPr>
        <w:t>สั้น</w:t>
      </w:r>
      <w:r w:rsidR="000B447A" w:rsidRPr="00FB0D60">
        <w:rPr>
          <w:rFonts w:ascii="Angsana New" w:hAnsi="Angsana New"/>
          <w:sz w:val="32"/>
          <w:szCs w:val="32"/>
          <w:cs/>
        </w:rPr>
        <w:t>แก่</w:t>
      </w:r>
      <w:r w:rsidR="000B447A" w:rsidRPr="00FB0D60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0B447A" w:rsidRPr="00FB0D60">
        <w:rPr>
          <w:rFonts w:ascii="Angsana New" w:hAnsi="Angsana New"/>
          <w:sz w:val="32"/>
          <w:szCs w:val="32"/>
          <w:cs/>
        </w:rPr>
        <w:t>คิดดอกเบี้ย</w:t>
      </w:r>
      <w:r w:rsidR="000B447A" w:rsidRPr="00FB0D60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2408B0">
        <w:rPr>
          <w:rFonts w:ascii="Angsana New" w:hAnsi="Angsana New"/>
          <w:sz w:val="32"/>
          <w:szCs w:val="32"/>
        </w:rPr>
        <w:t>3</w:t>
      </w:r>
      <w:r w:rsidR="000B447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50</w:t>
      </w:r>
      <w:r w:rsidR="000B447A" w:rsidRPr="00FB0D60">
        <w:rPr>
          <w:rFonts w:ascii="Angsana New" w:hAnsi="Angsana New"/>
          <w:sz w:val="32"/>
          <w:szCs w:val="32"/>
        </w:rPr>
        <w:t xml:space="preserve"> - </w:t>
      </w:r>
      <w:r w:rsidRPr="002408B0">
        <w:rPr>
          <w:rFonts w:ascii="Angsana New" w:hAnsi="Angsana New"/>
          <w:sz w:val="32"/>
          <w:szCs w:val="32"/>
        </w:rPr>
        <w:t>7</w:t>
      </w:r>
      <w:r w:rsidR="00565EC0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25</w:t>
      </w:r>
      <w:r w:rsidR="000B447A" w:rsidRPr="00FB0D6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0B447A" w:rsidRPr="00FB0D60">
        <w:rPr>
          <w:rFonts w:ascii="Angsana New" w:hAnsi="Angsana New"/>
          <w:sz w:val="32"/>
          <w:szCs w:val="32"/>
        </w:rPr>
        <w:t xml:space="preserve"> (</w:t>
      </w:r>
      <w:r w:rsidRPr="002408B0">
        <w:rPr>
          <w:rFonts w:ascii="Angsana New" w:hAnsi="Angsana New"/>
          <w:sz w:val="32"/>
          <w:szCs w:val="32"/>
        </w:rPr>
        <w:t>2561</w:t>
      </w:r>
      <w:r w:rsidR="000B447A" w:rsidRPr="00FB0D60">
        <w:rPr>
          <w:rFonts w:ascii="Angsana New" w:hAnsi="Angsana New"/>
          <w:sz w:val="32"/>
          <w:szCs w:val="32"/>
        </w:rPr>
        <w:t xml:space="preserve">: </w:t>
      </w:r>
      <w:r w:rsidR="000B447A" w:rsidRPr="00FB0D60">
        <w:rPr>
          <w:rFonts w:ascii="Angsana New" w:hAnsi="Angsana New" w:hint="cs"/>
          <w:sz w:val="32"/>
          <w:szCs w:val="32"/>
          <w:cs/>
        </w:rPr>
        <w:t>ร้อยละ</w:t>
      </w:r>
      <w:r w:rsidR="00743F87" w:rsidRPr="00FB0D60">
        <w:rPr>
          <w:rFonts w:ascii="Angsana New" w:hAnsi="Angsana New"/>
          <w:sz w:val="32"/>
          <w:szCs w:val="32"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0B447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00</w:t>
      </w:r>
      <w:r w:rsidR="000B447A" w:rsidRPr="00FB0D60">
        <w:rPr>
          <w:rFonts w:ascii="Angsana New" w:hAnsi="Angsana New"/>
          <w:sz w:val="32"/>
          <w:szCs w:val="32"/>
        </w:rPr>
        <w:t xml:space="preserve"> - </w:t>
      </w:r>
      <w:r w:rsidRPr="002408B0">
        <w:rPr>
          <w:rFonts w:ascii="Angsana New" w:hAnsi="Angsana New"/>
          <w:sz w:val="32"/>
          <w:szCs w:val="32"/>
        </w:rPr>
        <w:t>12</w:t>
      </w:r>
      <w:r w:rsidR="000B447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00</w:t>
      </w:r>
      <w:r w:rsidR="000B447A" w:rsidRPr="00FB0D60">
        <w:rPr>
          <w:rFonts w:ascii="Angsana New" w:hAnsi="Angsana New"/>
          <w:sz w:val="32"/>
          <w:szCs w:val="32"/>
        </w:rPr>
        <w:t xml:space="preserve"> </w:t>
      </w:r>
      <w:r w:rsidR="000B447A" w:rsidRPr="00FB0D60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FB0D60">
        <w:rPr>
          <w:rFonts w:ascii="Angsana New" w:hAnsi="Angsana New"/>
          <w:sz w:val="32"/>
          <w:szCs w:val="32"/>
        </w:rPr>
        <w:t>)</w:t>
      </w:r>
    </w:p>
    <w:p w14:paraId="544C0E24" w14:textId="50F3AE3F" w:rsidR="000B447A" w:rsidRPr="00FB0D60" w:rsidRDefault="002408B0" w:rsidP="00F26C98">
      <w:pPr>
        <w:tabs>
          <w:tab w:val="left" w:pos="2160"/>
          <w:tab w:val="right" w:pos="6750"/>
          <w:tab w:val="right" w:pos="8190"/>
        </w:tabs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 w:hint="cs"/>
          <w:sz w:val="32"/>
          <w:szCs w:val="32"/>
        </w:rPr>
        <w:t>4</w:t>
      </w:r>
      <w:r w:rsidR="000B447A" w:rsidRPr="00FB0D60">
        <w:rPr>
          <w:rFonts w:ascii="Angsana New" w:hAnsi="Angsana New"/>
          <w:sz w:val="32"/>
          <w:szCs w:val="32"/>
          <w:cs/>
        </w:rPr>
        <w:t>.</w:t>
      </w:r>
      <w:r w:rsidR="000B447A" w:rsidRPr="00FB0D60">
        <w:rPr>
          <w:rFonts w:ascii="Angsana New" w:hAnsi="Angsana New"/>
          <w:sz w:val="32"/>
          <w:szCs w:val="32"/>
          <w:cs/>
        </w:rPr>
        <w:tab/>
        <w:t>เงินกู้ยืม</w:t>
      </w:r>
      <w:r w:rsidR="00105A02" w:rsidRPr="00FB0D60">
        <w:rPr>
          <w:rFonts w:ascii="Angsana New" w:hAnsi="Angsana New" w:hint="cs"/>
          <w:sz w:val="32"/>
          <w:szCs w:val="32"/>
          <w:cs/>
        </w:rPr>
        <w:t>ระยะ</w:t>
      </w:r>
      <w:r w:rsidR="005D02CC" w:rsidRPr="00FB0D60">
        <w:rPr>
          <w:rFonts w:ascii="Angsana New" w:hAnsi="Angsana New" w:hint="cs"/>
          <w:sz w:val="32"/>
          <w:szCs w:val="32"/>
          <w:cs/>
        </w:rPr>
        <w:t>สั้น</w:t>
      </w:r>
      <w:r w:rsidR="000B447A" w:rsidRPr="00FB0D60">
        <w:rPr>
          <w:rFonts w:ascii="Angsana New" w:hAnsi="Angsana New"/>
          <w:sz w:val="32"/>
          <w:szCs w:val="32"/>
          <w:cs/>
        </w:rPr>
        <w:t>จาก</w:t>
      </w:r>
      <w:r w:rsidR="000B447A" w:rsidRPr="00FB0D60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="000B447A" w:rsidRPr="00FB0D60">
        <w:rPr>
          <w:rFonts w:ascii="Angsana New" w:hAnsi="Angsana New"/>
          <w:sz w:val="32"/>
          <w:szCs w:val="32"/>
          <w:cs/>
        </w:rPr>
        <w:t>คิดดอกเบี้ย</w:t>
      </w:r>
      <w:r w:rsidR="000B447A" w:rsidRPr="00FB0D60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Pr="002408B0">
        <w:rPr>
          <w:rFonts w:ascii="Angsana New" w:hAnsi="Angsana New"/>
          <w:sz w:val="32"/>
          <w:szCs w:val="32"/>
        </w:rPr>
        <w:t>7</w:t>
      </w:r>
      <w:r w:rsidR="00565EC0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25</w:t>
      </w:r>
      <w:r w:rsidR="000B447A" w:rsidRPr="00FB0D60">
        <w:rPr>
          <w:rFonts w:ascii="Angsana New" w:hAnsi="Angsana New"/>
          <w:sz w:val="32"/>
          <w:szCs w:val="32"/>
        </w:rPr>
        <w:t xml:space="preserve"> </w:t>
      </w:r>
      <w:r w:rsidR="000B447A" w:rsidRPr="00FB0D60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FB0D60">
        <w:rPr>
          <w:rFonts w:ascii="Angsana New" w:hAnsi="Angsana New"/>
          <w:sz w:val="32"/>
          <w:szCs w:val="32"/>
        </w:rPr>
        <w:t xml:space="preserve"> (</w:t>
      </w:r>
      <w:r w:rsidRPr="002408B0">
        <w:rPr>
          <w:rFonts w:ascii="Angsana New" w:hAnsi="Angsana New"/>
          <w:sz w:val="32"/>
          <w:szCs w:val="32"/>
        </w:rPr>
        <w:t>2561</w:t>
      </w:r>
      <w:r w:rsidR="000B447A" w:rsidRPr="00FB0D60">
        <w:rPr>
          <w:rFonts w:ascii="Angsana New" w:hAnsi="Angsana New"/>
          <w:sz w:val="32"/>
          <w:szCs w:val="32"/>
        </w:rPr>
        <w:t xml:space="preserve">: </w:t>
      </w:r>
      <w:r w:rsidR="000B447A" w:rsidRPr="00FB0D60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408B0">
        <w:rPr>
          <w:rFonts w:ascii="Angsana New" w:hAnsi="Angsana New"/>
          <w:sz w:val="32"/>
          <w:szCs w:val="32"/>
        </w:rPr>
        <w:t>3</w:t>
      </w:r>
      <w:r w:rsidR="002260CB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50</w:t>
      </w:r>
      <w:r w:rsidR="000B447A" w:rsidRPr="00FB0D60">
        <w:rPr>
          <w:rFonts w:ascii="Angsana New" w:hAnsi="Angsana New"/>
          <w:sz w:val="32"/>
          <w:szCs w:val="32"/>
        </w:rPr>
        <w:t xml:space="preserve"> - </w:t>
      </w:r>
      <w:r w:rsidRPr="002408B0">
        <w:rPr>
          <w:rFonts w:ascii="Angsana New" w:hAnsi="Angsana New"/>
          <w:sz w:val="32"/>
          <w:szCs w:val="32"/>
        </w:rPr>
        <w:t>12</w:t>
      </w:r>
      <w:r w:rsidR="000B447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00</w:t>
      </w:r>
      <w:r w:rsidR="000B447A" w:rsidRPr="00FB0D60">
        <w:rPr>
          <w:rFonts w:ascii="Angsana New" w:hAnsi="Angsana New"/>
          <w:sz w:val="32"/>
          <w:szCs w:val="32"/>
        </w:rPr>
        <w:t xml:space="preserve"> </w:t>
      </w:r>
      <w:r w:rsidR="000B447A" w:rsidRPr="00FB0D60">
        <w:rPr>
          <w:rFonts w:ascii="Angsana New" w:hAnsi="Angsana New" w:hint="cs"/>
          <w:sz w:val="32"/>
          <w:szCs w:val="32"/>
          <w:cs/>
        </w:rPr>
        <w:t>ต่อปี</w:t>
      </w:r>
      <w:r w:rsidR="000B447A" w:rsidRPr="00FB0D60">
        <w:rPr>
          <w:rFonts w:ascii="Angsana New" w:hAnsi="Angsana New"/>
          <w:sz w:val="32"/>
          <w:szCs w:val="32"/>
        </w:rPr>
        <w:t xml:space="preserve">) </w:t>
      </w:r>
    </w:p>
    <w:p w14:paraId="04C76F98" w14:textId="47FFE94F" w:rsidR="00A6713F" w:rsidRPr="00FB0D60" w:rsidRDefault="002408B0" w:rsidP="00A6713F">
      <w:pPr>
        <w:tabs>
          <w:tab w:val="left" w:pos="2160"/>
          <w:tab w:val="right" w:pos="6750"/>
          <w:tab w:val="right" w:pos="8190"/>
        </w:tabs>
        <w:spacing w:after="240"/>
        <w:ind w:left="1094" w:hanging="547"/>
        <w:jc w:val="thaiDistribute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 w:hint="cs"/>
          <w:sz w:val="32"/>
          <w:szCs w:val="32"/>
        </w:rPr>
        <w:t>5</w:t>
      </w:r>
      <w:r w:rsidR="000B447A" w:rsidRPr="00FB0D60">
        <w:rPr>
          <w:rFonts w:ascii="Angsana New" w:hAnsi="Angsana New"/>
          <w:sz w:val="32"/>
          <w:szCs w:val="32"/>
          <w:cs/>
        </w:rPr>
        <w:t>.</w:t>
      </w:r>
      <w:r w:rsidR="000B447A" w:rsidRPr="00FB0D60">
        <w:rPr>
          <w:rFonts w:ascii="Angsana New" w:hAnsi="Angsana New"/>
          <w:sz w:val="32"/>
          <w:szCs w:val="32"/>
          <w:cs/>
        </w:rPr>
        <w:tab/>
      </w:r>
      <w:r w:rsidR="000B447A" w:rsidRPr="00FB0D60">
        <w:rPr>
          <w:rFonts w:ascii="Angsana New" w:hAnsi="Angsana New" w:hint="cs"/>
          <w:sz w:val="32"/>
          <w:szCs w:val="32"/>
          <w:cs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14:paraId="7210DF00" w14:textId="77777777" w:rsidR="006B7DB4" w:rsidRPr="00FB0D60" w:rsidRDefault="006B7DB4" w:rsidP="006B7DB4">
      <w:pPr>
        <w:spacing w:after="24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FB0D60">
        <w:rPr>
          <w:rFonts w:ascii="Angsana New" w:hAnsi="Angsana New"/>
          <w:b/>
          <w:sz w:val="32"/>
          <w:szCs w:val="32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4590"/>
      </w:tblGrid>
      <w:tr w:rsidR="002759C4" w:rsidRPr="00FB0D60" w14:paraId="0CC98ECA" w14:textId="77777777" w:rsidTr="000148CF">
        <w:trPr>
          <w:trHeight w:val="20"/>
          <w:tblHeader/>
        </w:trPr>
        <w:tc>
          <w:tcPr>
            <w:tcW w:w="4212" w:type="dxa"/>
            <w:shd w:val="clear" w:color="auto" w:fill="auto"/>
          </w:tcPr>
          <w:p w14:paraId="0C47F977" w14:textId="77777777" w:rsidR="002759C4" w:rsidRPr="00FB0D60" w:rsidRDefault="002759C4" w:rsidP="006B7DB4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br w:type="page"/>
            </w:r>
            <w:r w:rsidRPr="00FB0D60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FB0D60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FB0D60">
              <w:rPr>
                <w:rFonts w:ascii="Angsana New" w:hAnsi="Angsana New"/>
                <w:sz w:val="26"/>
                <w:szCs w:val="26"/>
              </w:rPr>
              <w:br w:type="page"/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590" w:type="dxa"/>
            <w:shd w:val="clear" w:color="auto" w:fill="auto"/>
          </w:tcPr>
          <w:p w14:paraId="403A0473" w14:textId="77777777" w:rsidR="002759C4" w:rsidRPr="00FB0D60" w:rsidRDefault="002759C4" w:rsidP="006B7DB4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2759C4" w:rsidRPr="00FB0D60" w14:paraId="426BF9AD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2B779B26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2687CA63" w14:textId="77777777" w:rsidR="002759C4" w:rsidRPr="00FB0D60" w:rsidRDefault="002759C4" w:rsidP="006B7DB4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FB0D60" w14:paraId="3EFFA355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43564727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90" w:type="dxa"/>
            <w:shd w:val="clear" w:color="auto" w:fill="auto"/>
          </w:tcPr>
          <w:p w14:paraId="5FF46CD2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FB0D60" w14:paraId="0EC473A2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7029D50F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0FDF90D8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FB0D60" w14:paraId="2958252E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2194B411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แซม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วอ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เต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ซัพ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พลาย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60CCBC14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FB0D60" w14:paraId="5E705D54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35972E5A" w14:textId="1994FF8C" w:rsidR="002759C4" w:rsidRPr="00FB0D60" w:rsidRDefault="006A1D59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บียอน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ด์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เฮลท์แคร์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6B637C"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4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03DA07F8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759C4" w:rsidRPr="00FB0D60" w14:paraId="19B0580A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7B94E1D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>.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โล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จิสติ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คส์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3AF665E8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47754756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D2E3A8C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ธวัชภิญโญ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1188C835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741444BA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793E7CEA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ปิโตรเลียม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6D4B1291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แก๊ส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2986055A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489D7DBE" w14:textId="468FAA07" w:rsidR="002759C4" w:rsidRPr="00FB0D60" w:rsidRDefault="002759C4" w:rsidP="007C6BE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</w:t>
            </w:r>
            <w:r w:rsidR="007C6BE4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5CEDCAB2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แคปปิตอล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67872C2F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5881CBF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อินฟอร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์เ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มติ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กซ์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พลัส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21C39711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3809884F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47B6EC14" w14:textId="77777777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พระแสงกรีน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พาว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4F8B8F69" w14:textId="507136E9" w:rsidR="002759C4" w:rsidRPr="00FB0D60" w:rsidRDefault="002759C4" w:rsidP="00F30E6F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</w:t>
            </w:r>
            <w:r w:rsidR="00F30E6F" w:rsidRPr="00FB0D6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7B66F6B2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60BF1E62" w14:textId="3AFC154F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1EFD6DB8" w14:textId="281232DA" w:rsidR="002759C4" w:rsidRPr="00FB0D60" w:rsidRDefault="002759C4" w:rsidP="00F30E6F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</w:t>
            </w:r>
            <w:r w:rsidR="00F30E6F" w:rsidRPr="00FB0D6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5B04D0" w:rsidRPr="00FB0D60" w14:paraId="0B452736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3812F61D" w14:textId="2E4268FB" w:rsidR="005B04D0" w:rsidRPr="00FB0D60" w:rsidRDefault="005B04D0" w:rsidP="006B637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รีโว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ลูชั่น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3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4A787C4B" w14:textId="68F2F344" w:rsidR="005B04D0" w:rsidRPr="00FB0D60" w:rsidRDefault="005B04D0" w:rsidP="00F30E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</w:t>
            </w:r>
            <w:r w:rsidR="00F30E6F" w:rsidRPr="00FB0D6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131B5F" w:rsidRPr="00FB0D60" w14:paraId="3A77562F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76FDED8C" w14:textId="0A0D07FD" w:rsidR="00131B5F" w:rsidRPr="00FB0D60" w:rsidRDefault="00131B5F" w:rsidP="006B637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 อี อาร์ วี อินเตอร์เนชั่น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แน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ล จำกัด</w:t>
            </w:r>
            <w:r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7</w:t>
            </w:r>
            <w:r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068F1723" w14:textId="7BDF5D56" w:rsidR="00131B5F" w:rsidRPr="00FB0D60" w:rsidRDefault="00131B5F" w:rsidP="00F30E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</w:t>
            </w:r>
            <w:r w:rsidR="00F30E6F" w:rsidRPr="00FB0D60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เนอร์ยี่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25F89DE4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0F3212F5" w14:textId="315107B5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ประชารัฐชีวมวล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แม่ลาน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0F0DF83B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2759C4" w:rsidRPr="00FB0D60" w14:paraId="28607491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4DCDFEFB" w14:textId="279738DD" w:rsidR="002759C4" w:rsidRPr="00FB0D60" w:rsidRDefault="002759C4" w:rsidP="002759C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ประชารัฐชีวมวล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บัง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นังส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ตา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2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72BBC423" w14:textId="77777777" w:rsidR="002759C4" w:rsidRPr="00FB0D60" w:rsidRDefault="002759C4" w:rsidP="002759C4">
            <w:pPr>
              <w:rPr>
                <w:rFonts w:hint="eastAsia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อีโค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เอ็นเนอร์ยี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คอร์เปอเรชั่น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DC19C5" w:rsidRPr="00FB0D60" w14:paraId="6C5D608A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764B047" w14:textId="6A186D38" w:rsidR="00DC19C5" w:rsidRPr="00FB0D60" w:rsidRDefault="00DC19C5" w:rsidP="002D0AD4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ซิส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เต็ม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ซอฟท์แวร์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เซอร์วิส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เซ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5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0CCB3FDB" w14:textId="77777777" w:rsidR="00DC19C5" w:rsidRPr="00FB0D60" w:rsidRDefault="00DC19C5" w:rsidP="002D0AD4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  <w:tr w:rsidR="009D6F6C" w:rsidRPr="00FB0D60" w14:paraId="4EE8B73D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554D7FDF" w14:textId="373F2781" w:rsidR="009D6F6C" w:rsidRPr="00FB0D60" w:rsidRDefault="009D6F6C" w:rsidP="002D0AD4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ยูนิ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แซล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เม้นท์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192F8407" w14:textId="77777777" w:rsidR="009D6F6C" w:rsidRPr="00FB0D60" w:rsidRDefault="009D6F6C" w:rsidP="009D6F6C">
            <w:pPr>
              <w:rPr>
                <w:rFonts w:hint="eastAsia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</w:tr>
    </w:tbl>
    <w:p w14:paraId="50CA8FED" w14:textId="77777777" w:rsidR="00606EF2" w:rsidRPr="00FB0D60" w:rsidRDefault="00606EF2">
      <w:pPr>
        <w:rPr>
          <w:rFonts w:hint="eastAsia"/>
          <w:cs/>
        </w:rPr>
      </w:pPr>
    </w:p>
    <w:p w14:paraId="06005F1A" w14:textId="77777777" w:rsidR="00606EF2" w:rsidRPr="00FB0D60" w:rsidRDefault="00606EF2">
      <w:pPr>
        <w:overflowPunct/>
        <w:autoSpaceDE/>
        <w:autoSpaceDN/>
        <w:adjustRightInd/>
        <w:textAlignment w:val="auto"/>
        <w:rPr>
          <w:rFonts w:hint="eastAsia"/>
          <w:cs/>
        </w:rPr>
      </w:pPr>
      <w:r w:rsidRPr="00FB0D60">
        <w:rPr>
          <w:rFonts w:hint="eastAsia"/>
          <w:cs/>
        </w:rP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4590"/>
      </w:tblGrid>
      <w:tr w:rsidR="00606EF2" w:rsidRPr="00FB0D60" w14:paraId="1891869D" w14:textId="77777777" w:rsidTr="000A3769">
        <w:trPr>
          <w:trHeight w:val="20"/>
          <w:tblHeader/>
        </w:trPr>
        <w:tc>
          <w:tcPr>
            <w:tcW w:w="4212" w:type="dxa"/>
            <w:shd w:val="clear" w:color="auto" w:fill="auto"/>
          </w:tcPr>
          <w:p w14:paraId="574D206A" w14:textId="77777777" w:rsidR="00606EF2" w:rsidRPr="00FB0D60" w:rsidRDefault="00606EF2" w:rsidP="000A3769">
            <w:pPr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br w:type="page"/>
            </w:r>
            <w:r w:rsidRPr="00FB0D60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FB0D60">
              <w:rPr>
                <w:rFonts w:ascii="Angsana New" w:hAnsi="Angsana New"/>
                <w:b/>
                <w:sz w:val="26"/>
                <w:szCs w:val="26"/>
                <w:cs/>
              </w:rPr>
              <w:br w:type="page"/>
            </w:r>
            <w:r w:rsidRPr="00FB0D60">
              <w:rPr>
                <w:rFonts w:ascii="Angsana New" w:hAnsi="Angsana New"/>
                <w:sz w:val="26"/>
                <w:szCs w:val="26"/>
              </w:rPr>
              <w:br w:type="page"/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4590" w:type="dxa"/>
            <w:shd w:val="clear" w:color="auto" w:fill="auto"/>
          </w:tcPr>
          <w:p w14:paraId="44E176A6" w14:textId="77777777" w:rsidR="00606EF2" w:rsidRPr="00FB0D60" w:rsidRDefault="00606EF2" w:rsidP="000A3769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9D6F6C" w:rsidRPr="00FB0D60" w14:paraId="2E9FCCE0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21E5F361" w14:textId="563DFDDD" w:rsidR="009D6F6C" w:rsidRPr="00FB0D60" w:rsidRDefault="009D6F6C" w:rsidP="009D6F6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แมน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เน็จ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เม้นท์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0DB68883" w14:textId="77777777" w:rsidR="009D6F6C" w:rsidRPr="00FB0D60" w:rsidRDefault="009D6F6C" w:rsidP="009D6F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ยูนิ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แซล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เม้นท์</w:t>
            </w:r>
            <w:r w:rsidR="006A066D"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9D6F6C" w:rsidRPr="00FB0D60" w14:paraId="63EA4FB7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43838B8F" w14:textId="0BF7EF91" w:rsidR="009D6F6C" w:rsidRPr="00FB0D60" w:rsidRDefault="009D6F6C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รี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ไซเคิล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เทคโนโลยี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288DD327" w14:textId="77777777" w:rsidR="009D6F6C" w:rsidRPr="00FB0D60" w:rsidRDefault="009D6F6C" w:rsidP="009D6F6C">
            <w:pPr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ยูนิ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แซล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สต์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เม้นท์</w:t>
            </w:r>
            <w:r w:rsidR="006A066D"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</w:tr>
      <w:tr w:rsidR="00E1595B" w:rsidRPr="00FB0D60" w14:paraId="3AF9AF7F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2F010370" w14:textId="3408A468" w:rsidR="00E1595B" w:rsidRPr="00FB0D60" w:rsidRDefault="00E1595B" w:rsidP="009D6F6C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มิตรประสงค์กรีนเพาเวอร์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6B637C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  <w:vertAlign w:val="superscript"/>
              </w:rPr>
              <w:t>6</w:t>
            </w:r>
            <w:r w:rsidR="006B637C" w:rsidRPr="00FB0D60">
              <w:rPr>
                <w:rFonts w:ascii="Angsana New" w:hAnsi="Angsan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4590" w:type="dxa"/>
            <w:shd w:val="clear" w:color="auto" w:fill="auto"/>
          </w:tcPr>
          <w:p w14:paraId="54ED9F00" w14:textId="3E48AC13" w:rsidR="00E1595B" w:rsidRPr="00FB0D60" w:rsidRDefault="00E1595B" w:rsidP="009D6F6C">
            <w:pPr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="00471DBA" w:rsidRPr="00FB0D60">
              <w:rPr>
                <w:rFonts w:ascii="Angsana New" w:hAnsi="Angsana New" w:hint="cs"/>
                <w:sz w:val="26"/>
                <w:szCs w:val="26"/>
                <w:cs/>
              </w:rPr>
              <w:t xml:space="preserve">ถึงวันที่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7</w:t>
            </w:r>
            <w:r w:rsidR="00471DBA"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71DBA" w:rsidRPr="00FB0D6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67868" w:rsidRPr="00FB0D60" w14:paraId="0E04464B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7CE7594" w14:textId="77777777" w:rsidR="00B67868" w:rsidRPr="00FB0D60" w:rsidRDefault="00B67868" w:rsidP="009D6F6C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 ปาล์มทองคำ จำกัด</w:t>
            </w:r>
          </w:p>
        </w:tc>
        <w:tc>
          <w:tcPr>
            <w:tcW w:w="4590" w:type="dxa"/>
            <w:shd w:val="clear" w:color="auto" w:fill="auto"/>
          </w:tcPr>
          <w:p w14:paraId="66816B75" w14:textId="2999C787" w:rsidR="00B67868" w:rsidRPr="00FB0D60" w:rsidRDefault="00B67868" w:rsidP="00F307AD">
            <w:pPr>
              <w:ind w:left="184" w:right="-18" w:hanging="1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ผู้ถือหุ้นของบริษัท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พระแสงกรีน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พาว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="00F307AD" w:rsidRPr="00FB0D60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F307AD" w:rsidRPr="00FB0D60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F307AD" w:rsidRPr="00FB0D60">
              <w:rPr>
                <w:rFonts w:ascii="Angsana New" w:hAnsi="Angsana New" w:hint="cs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9D6F6C" w:rsidRPr="00FB0D60" w14:paraId="4483EFB4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5509561B" w14:textId="77777777" w:rsidR="009D6F6C" w:rsidRPr="00FB0D60" w:rsidRDefault="001126F9" w:rsidP="001126F9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เซฟฮาร์ท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การแพทย์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กรุ๊ป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62391FC0" w14:textId="77777777" w:rsidR="009D6F6C" w:rsidRPr="00FB0D60" w:rsidRDefault="001126F9" w:rsidP="009D6F6C">
            <w:pPr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กรรมการและผู้ถือหุ้นคนเดียวกับบริษัท</w:t>
            </w:r>
          </w:p>
        </w:tc>
      </w:tr>
      <w:tr w:rsidR="007722F6" w:rsidRPr="00FB0D60" w14:paraId="4D667408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148F95E6" w14:textId="77777777" w:rsidR="007722F6" w:rsidRPr="00FB0D60" w:rsidRDefault="007722F6" w:rsidP="007722F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เอ็ม</w:t>
            </w:r>
            <w:proofErr w:type="spellStart"/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คิวไออาร์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4590" w:type="dxa"/>
            <w:shd w:val="clear" w:color="auto" w:fill="auto"/>
          </w:tcPr>
          <w:p w14:paraId="6376534C" w14:textId="77777777" w:rsidR="007722F6" w:rsidRPr="00FB0D60" w:rsidRDefault="007722F6" w:rsidP="007722F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กิจการร่วมค้า</w:t>
            </w:r>
          </w:p>
        </w:tc>
      </w:tr>
      <w:tr w:rsidR="007722F6" w:rsidRPr="00FB0D60" w14:paraId="34713419" w14:textId="77777777" w:rsidTr="000148CF">
        <w:trPr>
          <w:trHeight w:val="20"/>
        </w:trPr>
        <w:tc>
          <w:tcPr>
            <w:tcW w:w="4212" w:type="dxa"/>
            <w:shd w:val="clear" w:color="auto" w:fill="auto"/>
          </w:tcPr>
          <w:p w14:paraId="6E7E468C" w14:textId="77777777" w:rsidR="007722F6" w:rsidRPr="00FB0D60" w:rsidRDefault="007722F6" w:rsidP="007722F6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4590" w:type="dxa"/>
            <w:shd w:val="clear" w:color="auto" w:fill="auto"/>
          </w:tcPr>
          <w:p w14:paraId="7D655B6C" w14:textId="76C5456C" w:rsidR="007722F6" w:rsidRPr="00FB0D60" w:rsidRDefault="007722F6" w:rsidP="007722F6">
            <w:pPr>
              <w:ind w:left="184" w:right="-18" w:hanging="1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กรรมการของบริษัท</w:t>
            </w:r>
            <w:r w:rsidR="0076079E">
              <w:rPr>
                <w:rFonts w:ascii="Angsana New" w:hAnsi="Angsana New" w:hint="cs"/>
                <w:sz w:val="26"/>
                <w:szCs w:val="26"/>
                <w:cs/>
              </w:rPr>
              <w:t>หรือกิจการที่เกี่ยวข้องกัน</w:t>
            </w:r>
            <w:r w:rsidRPr="00FB0D60">
              <w:rPr>
                <w:rFonts w:ascii="Angsana New" w:hAnsi="Angsana New"/>
                <w:sz w:val="26"/>
                <w:szCs w:val="26"/>
                <w:cs/>
              </w:rPr>
              <w:t>หรือกิจการที่มีกรรมการบริษัทร่วมกัน</w:t>
            </w:r>
          </w:p>
        </w:tc>
      </w:tr>
      <w:tr w:rsidR="002D0AD4" w:rsidRPr="00FB0D60" w14:paraId="71750DC5" w14:textId="77777777" w:rsidTr="002D0AD4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75E87247" w14:textId="76F1F9D6" w:rsidR="002D0AD4" w:rsidRPr="00FB0D60" w:rsidRDefault="006B637C" w:rsidP="000148CF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2D0AD4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บริษัทได้เข้าซื้อหุ้นของบริษัทดังกล่าวเมื่อวันที่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  <w:r w:rsidR="002D0AD4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2D0AD4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เมษายน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(</w:t>
            </w:r>
            <w:r w:rsidR="000148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12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477CF" w:rsidRPr="00FB0D60" w14:paraId="777F8F7D" w14:textId="77777777" w:rsidTr="008477CF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329E21B3" w14:textId="056AAB97" w:rsidR="008477CF" w:rsidRPr="00FB0D60" w:rsidRDefault="006B637C" w:rsidP="0039691E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8477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8477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26</w:t>
            </w:r>
            <w:r w:rsidR="008477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8477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(</w:t>
            </w:r>
            <w:r w:rsidR="000148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0148CF" w:rsidRPr="00FB0D60" w14:paraId="5B4A38D0" w14:textId="77777777" w:rsidTr="00CA6163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7FD5A271" w14:textId="488F1645" w:rsidR="00F1408E" w:rsidRPr="00FB0D60" w:rsidRDefault="006B637C" w:rsidP="000148CF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3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0148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บริษัทได้เข้าซื้อหุ้นของบริษัทดังกล่าวเมื่อวันที่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24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0148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2D4781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และมีอำนาจในการควบคุมเหนือบริษัทดังกล่าว</w:t>
            </w:r>
          </w:p>
          <w:p w14:paraId="73B0A8D7" w14:textId="60039015" w:rsidR="000148CF" w:rsidRPr="00FB0D60" w:rsidRDefault="000148CF" w:rsidP="00F1408E">
            <w:pPr>
              <w:ind w:left="184" w:right="-18" w:firstLine="226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6A1D59" w:rsidRPr="00FB0D60" w14:paraId="470DE0B5" w14:textId="77777777" w:rsidTr="00E1595B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49727561" w14:textId="45DFD967" w:rsidR="006A1D59" w:rsidRPr="00FB0D60" w:rsidRDefault="006B637C" w:rsidP="00227491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2E6A5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เดิม</w:t>
            </w:r>
            <w:r w:rsidR="00276FEB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ชื่อ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บริษัท</w:t>
            </w:r>
            <w:r w:rsidR="006A1D59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เท</w:t>
            </w:r>
            <w:proofErr w:type="spellStart"/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เลแม็</w:t>
            </w:r>
            <w:proofErr w:type="spellEnd"/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กช์</w:t>
            </w:r>
            <w:r w:rsidR="006A1D59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เอเชีย</w:t>
            </w:r>
            <w:r w:rsidR="006A1D59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คอร์เปอเรชั่น</w:t>
            </w:r>
            <w:r w:rsidR="006A1D59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6A1D59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จำกัด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(</w:t>
            </w:r>
            <w:r w:rsidR="000148CF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11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C19C5" w:rsidRPr="00FB0D60" w14:paraId="0DAAC780" w14:textId="77777777" w:rsidTr="002D0AD4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7A724AC1" w14:textId="3A1FAFE4" w:rsidR="00DC19C5" w:rsidRPr="00FB0D60" w:rsidRDefault="006B637C" w:rsidP="003A0950">
            <w:pPr>
              <w:ind w:left="498" w:right="-18" w:hanging="498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เดิมชื่อ บริษัท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เอ็ม</w:t>
            </w:r>
            <w:proofErr w:type="spellStart"/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ลิ้งค์</w:t>
            </w:r>
            <w:proofErr w:type="spellEnd"/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proofErr w:type="spellStart"/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ช็</w:t>
            </w:r>
            <w:proofErr w:type="spellEnd"/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อป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จำกัด บริษัทได้มีการจำหน่ายเงินลงทุนดังกล่าวไปวันที่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กันยายน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ดังนั้น เป็น</w:t>
            </w:r>
            <w:r w:rsidR="000148CF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บริษัทย่อยของบริษัทถึงวันที่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และเป็นบริษัทร่วมของบริษัทตั้งแต่วันที่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  <w:r w:rsidR="00DC19C5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DC19C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</w:p>
        </w:tc>
      </w:tr>
      <w:tr w:rsidR="00A27405" w:rsidRPr="00FB0D60" w14:paraId="7BA9B36B" w14:textId="77777777" w:rsidTr="00CA6163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6BB436DD" w14:textId="2326854C" w:rsidR="00A27405" w:rsidRPr="00FB0D60" w:rsidRDefault="006B637C" w:rsidP="00CA6163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  <w:r w:rsidR="00A2740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บริษัทได้มีการจำหน่ายเงินลงทุน</w:t>
            </w:r>
            <w:r w:rsidR="00AA1D30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ในบริษัทย่อย</w:t>
            </w:r>
            <w:r w:rsidR="00A2740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ดังกล่าวไปวันที่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="00A27405"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A27405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2561</w:t>
            </w:r>
          </w:p>
        </w:tc>
      </w:tr>
      <w:tr w:rsidR="00131B5F" w:rsidRPr="00FB0D60" w14:paraId="31428711" w14:textId="77777777" w:rsidTr="00CA6163">
        <w:trPr>
          <w:trHeight w:val="20"/>
        </w:trPr>
        <w:tc>
          <w:tcPr>
            <w:tcW w:w="8802" w:type="dxa"/>
            <w:gridSpan w:val="2"/>
            <w:shd w:val="clear" w:color="auto" w:fill="auto"/>
          </w:tcPr>
          <w:p w14:paraId="385508E2" w14:textId="4CE5EBED" w:rsidR="00131B5F" w:rsidRPr="00FB0D60" w:rsidRDefault="00131B5F" w:rsidP="00F1408E">
            <w:pPr>
              <w:ind w:left="184" w:right="-18" w:hanging="184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) </w:t>
            </w:r>
            <w:r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บริษัทจดทะเบียนเมื่อวันที่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  <w:r w:rsidRPr="00FB0D6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2562</w:t>
            </w:r>
            <w:r w:rsidR="00F1408E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="00F1408E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F1408E" w:rsidRPr="00FB0D60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  <w:r w:rsidR="00F1408E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  <w:r w:rsidR="00F1408E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i/>
                <w:iCs/>
                <w:sz w:val="26"/>
                <w:szCs w:val="26"/>
              </w:rPr>
              <w:t>2</w:t>
            </w:r>
            <w:r w:rsidR="00F1408E" w:rsidRPr="00FB0D6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</w:tbl>
    <w:p w14:paraId="60445D28" w14:textId="701AA2BE" w:rsidR="002C533A" w:rsidRPr="00FB0D60" w:rsidRDefault="002C533A" w:rsidP="00606EF2">
      <w:pPr>
        <w:overflowPunct/>
        <w:autoSpaceDE/>
        <w:autoSpaceDN/>
        <w:adjustRightInd/>
        <w:spacing w:before="120"/>
        <w:ind w:left="547"/>
        <w:textAlignment w:val="auto"/>
        <w:rPr>
          <w:rFonts w:cs="Times New Roman" w:hint="eastAsia"/>
          <w:sz w:val="32"/>
          <w:szCs w:val="32"/>
          <w:cs/>
          <w:lang w:val="th-TH"/>
        </w:rPr>
      </w:pPr>
      <w:r w:rsidRPr="00FB0D60">
        <w:rPr>
          <w:sz w:val="32"/>
          <w:szCs w:val="32"/>
          <w:cs/>
          <w:lang w:val="th-TH"/>
        </w:rPr>
        <w:t>รายการ</w:t>
      </w:r>
      <w:r w:rsidRPr="00FB0D60">
        <w:rPr>
          <w:rFonts w:ascii="Angsana New" w:hAnsi="Angsana New"/>
          <w:spacing w:val="-6"/>
          <w:sz w:val="32"/>
          <w:szCs w:val="32"/>
          <w:cs/>
        </w:rPr>
        <w:t>ธุรกิจ</w:t>
      </w:r>
      <w:r w:rsidRPr="00FB0D60">
        <w:rPr>
          <w:sz w:val="32"/>
          <w:szCs w:val="32"/>
          <w:cs/>
          <w:lang w:val="th-TH"/>
        </w:rPr>
        <w:t>ที่สำคัญ</w:t>
      </w:r>
      <w:r w:rsidRPr="00FB0D60">
        <w:rPr>
          <w:sz w:val="32"/>
          <w:szCs w:val="32"/>
          <w:cs/>
        </w:rPr>
        <w:t>ระหว่าง</w:t>
      </w:r>
      <w:r w:rsidR="006A6BE6" w:rsidRPr="00FB0D60">
        <w:rPr>
          <w:sz w:val="32"/>
          <w:szCs w:val="32"/>
          <w:cs/>
        </w:rPr>
        <w:t>บริษัท</w:t>
      </w:r>
      <w:r w:rsidR="001C5280" w:rsidRPr="00FB0D60">
        <w:rPr>
          <w:rFonts w:hint="cs"/>
          <w:sz w:val="32"/>
          <w:szCs w:val="32"/>
          <w:cs/>
        </w:rPr>
        <w:t>และกิจการ</w:t>
      </w:r>
      <w:r w:rsidRPr="00FB0D60">
        <w:rPr>
          <w:sz w:val="32"/>
          <w:szCs w:val="32"/>
          <w:cs/>
        </w:rPr>
        <w:t xml:space="preserve">ที่เกี่ยวข้องกัน </w:t>
      </w:r>
      <w:r w:rsidR="00AA1D30" w:rsidRPr="00FB0D60">
        <w:rPr>
          <w:rFonts w:hint="cs"/>
          <w:sz w:val="32"/>
          <w:szCs w:val="32"/>
          <w:cs/>
        </w:rPr>
        <w:t>สำหรับปีสิ้นสุด</w:t>
      </w:r>
      <w:r w:rsidR="00AA1D30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="00AA1D30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AA1D30" w:rsidRPr="00FB0D60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AA1D30" w:rsidRPr="00FB0D60">
        <w:rPr>
          <w:rFonts w:hint="cs"/>
          <w:sz w:val="32"/>
          <w:szCs w:val="32"/>
          <w:cs/>
        </w:rPr>
        <w:t xml:space="preserve"> </w:t>
      </w:r>
      <w:r w:rsidRPr="00FB0D60">
        <w:rPr>
          <w:sz w:val="32"/>
          <w:szCs w:val="32"/>
          <w:cs/>
        </w:rPr>
        <w:t>สรุปได้ดัง</w:t>
      </w:r>
      <w:r w:rsidRPr="00FB0D60">
        <w:rPr>
          <w:sz w:val="32"/>
          <w:szCs w:val="32"/>
          <w:cs/>
          <w:lang w:val="th-TH"/>
        </w:rPr>
        <w:t>นี้</w:t>
      </w:r>
    </w:p>
    <w:p w14:paraId="39B6BA66" w14:textId="77777777" w:rsidR="00104795" w:rsidRPr="00FB0D60" w:rsidRDefault="00104795" w:rsidP="00F26C98">
      <w:pPr>
        <w:tabs>
          <w:tab w:val="left" w:pos="720"/>
          <w:tab w:val="left" w:pos="1440"/>
          <w:tab w:val="left" w:pos="2160"/>
        </w:tabs>
        <w:ind w:left="1440" w:hanging="1440"/>
        <w:jc w:val="right"/>
        <w:rPr>
          <w:rFonts w:ascii="Angsana New" w:hAnsi="Angsana New"/>
          <w:b/>
          <w:bCs/>
          <w:caps/>
          <w:sz w:val="28"/>
        </w:rPr>
      </w:pPr>
      <w:r w:rsidRPr="00FB0D60">
        <w:rPr>
          <w:rFonts w:ascii="Angsana New" w:hAnsi="Angsana New"/>
          <w:b/>
          <w:bCs/>
          <w:caps/>
          <w:sz w:val="28"/>
        </w:rPr>
        <w:t>(</w:t>
      </w:r>
      <w:r w:rsidRPr="00FB0D60">
        <w:rPr>
          <w:rFonts w:ascii="Angsana New" w:hAnsi="Angsana New"/>
          <w:b/>
          <w:bCs/>
          <w:cap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caps/>
          <w:sz w:val="28"/>
        </w:rPr>
        <w:t xml:space="preserve">: </w:t>
      </w:r>
      <w:r w:rsidRPr="00FB0D60">
        <w:rPr>
          <w:rFonts w:ascii="Angsana New" w:hAnsi="Angsana New"/>
          <w:b/>
          <w:bCs/>
          <w:caps/>
          <w:sz w:val="28"/>
          <w:cs/>
        </w:rPr>
        <w:t>ล้านบาท</w:t>
      </w:r>
      <w:r w:rsidRPr="00FB0D60">
        <w:rPr>
          <w:rFonts w:ascii="Angsana New" w:hAnsi="Angsana New"/>
          <w:b/>
          <w:bCs/>
          <w:caps/>
          <w:sz w:val="28"/>
        </w:rPr>
        <w:t>)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12"/>
        <w:gridCol w:w="1147"/>
        <w:gridCol w:w="1148"/>
        <w:gridCol w:w="1147"/>
        <w:gridCol w:w="1148"/>
      </w:tblGrid>
      <w:tr w:rsidR="000D5D40" w:rsidRPr="00FB0D60" w14:paraId="22944381" w14:textId="77777777" w:rsidTr="003A42D3">
        <w:tc>
          <w:tcPr>
            <w:tcW w:w="4212" w:type="dxa"/>
            <w:vAlign w:val="bottom"/>
          </w:tcPr>
          <w:p w14:paraId="32199FFD" w14:textId="77777777" w:rsidR="000D5D40" w:rsidRPr="00FB0D60" w:rsidRDefault="000D5D40" w:rsidP="00606EF2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1C1B8AF3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center"/>
          </w:tcPr>
          <w:p w14:paraId="67AE3E2D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5D40" w:rsidRPr="00FB0D60" w14:paraId="421EC7DA" w14:textId="77777777" w:rsidTr="003A42D3">
        <w:tc>
          <w:tcPr>
            <w:tcW w:w="4212" w:type="dxa"/>
            <w:vAlign w:val="bottom"/>
          </w:tcPr>
          <w:p w14:paraId="2CEE68B5" w14:textId="77777777" w:rsidR="000D5D40" w:rsidRPr="00FB0D60" w:rsidRDefault="000D5D40" w:rsidP="00606EF2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5133AE1C" w14:textId="2177E011" w:rsidR="000D5D40" w:rsidRPr="00FB0D60" w:rsidRDefault="002408B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48" w:type="dxa"/>
            <w:vAlign w:val="bottom"/>
          </w:tcPr>
          <w:p w14:paraId="46AB5784" w14:textId="1F17A6D6" w:rsidR="000D5D40" w:rsidRPr="00FB0D60" w:rsidRDefault="002408B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47" w:type="dxa"/>
            <w:vAlign w:val="bottom"/>
          </w:tcPr>
          <w:p w14:paraId="364939A5" w14:textId="5ADE042F" w:rsidR="000D5D40" w:rsidRPr="00FB0D60" w:rsidRDefault="002408B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48" w:type="dxa"/>
            <w:vAlign w:val="bottom"/>
          </w:tcPr>
          <w:p w14:paraId="32354EDA" w14:textId="249D82A1" w:rsidR="000D5D40" w:rsidRPr="00FB0D60" w:rsidRDefault="002408B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0D5D40" w:rsidRPr="00FB0D60" w14:paraId="15BA9496" w14:textId="77777777" w:rsidTr="003A42D3">
        <w:tc>
          <w:tcPr>
            <w:tcW w:w="4212" w:type="dxa"/>
            <w:vAlign w:val="bottom"/>
          </w:tcPr>
          <w:p w14:paraId="31E5DB0D" w14:textId="77777777" w:rsidR="000D5D40" w:rsidRPr="00FB0D60" w:rsidRDefault="000D5D40" w:rsidP="00606EF2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รายการธุรกิจกับบริษัทย่อย</w:t>
            </w:r>
          </w:p>
        </w:tc>
        <w:tc>
          <w:tcPr>
            <w:tcW w:w="1147" w:type="dxa"/>
            <w:vAlign w:val="bottom"/>
          </w:tcPr>
          <w:p w14:paraId="5A1147EE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640156DE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226E6196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FA27049" w14:textId="77777777" w:rsidR="000D5D40" w:rsidRPr="00FB0D60" w:rsidRDefault="000D5D40" w:rsidP="00606EF2">
            <w:pPr>
              <w:tabs>
                <w:tab w:val="decimal" w:pos="704"/>
              </w:tabs>
              <w:spacing w:line="30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464C71FC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35CE1679" w14:textId="77777777" w:rsidR="00131B5F" w:rsidRPr="00FB0D60" w:rsidRDefault="00131B5F" w:rsidP="00606EF2">
            <w:pPr>
              <w:spacing w:line="30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3E40E9B0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B51D496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6D555B8D" w14:textId="75950DE2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48" w:type="dxa"/>
            <w:vAlign w:val="bottom"/>
          </w:tcPr>
          <w:p w14:paraId="7EA620FC" w14:textId="2CDC329D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131B5F" w:rsidRPr="00FB0D60" w14:paraId="7D2AF002" w14:textId="77777777" w:rsidTr="003A42D3">
        <w:trPr>
          <w:trHeight w:val="315"/>
        </w:trPr>
        <w:tc>
          <w:tcPr>
            <w:tcW w:w="4212" w:type="dxa"/>
            <w:vAlign w:val="bottom"/>
          </w:tcPr>
          <w:p w14:paraId="7DBDB5EC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</w:rPr>
            </w:pPr>
            <w:r w:rsidRPr="00FB0D60">
              <w:rPr>
                <w:rFonts w:ascii="Angsana New" w:hAnsi="Angsana New"/>
                <w:cs/>
              </w:rPr>
              <w:t>รายได้ค่าบริการการจัดการ</w:t>
            </w:r>
          </w:p>
        </w:tc>
        <w:tc>
          <w:tcPr>
            <w:tcW w:w="1147" w:type="dxa"/>
            <w:vAlign w:val="bottom"/>
          </w:tcPr>
          <w:p w14:paraId="71F915B8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BC31EC3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078026D7" w14:textId="726D47D5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148" w:type="dxa"/>
            <w:vAlign w:val="bottom"/>
          </w:tcPr>
          <w:p w14:paraId="5A5EAD4B" w14:textId="22E4AB6F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131B5F" w:rsidRPr="00FB0D60" w14:paraId="08A32BB5" w14:textId="77777777" w:rsidTr="003A42D3">
        <w:tc>
          <w:tcPr>
            <w:tcW w:w="4212" w:type="dxa"/>
          </w:tcPr>
          <w:p w14:paraId="73466DCA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</w:rPr>
            </w:pPr>
            <w:r w:rsidRPr="00FB0D6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14:paraId="6FEEE254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A6DABC6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C639D21" w14:textId="0A349758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148" w:type="dxa"/>
            <w:vAlign w:val="bottom"/>
          </w:tcPr>
          <w:p w14:paraId="348FB86E" w14:textId="773F4F52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25</w:t>
            </w:r>
          </w:p>
        </w:tc>
      </w:tr>
      <w:tr w:rsidR="00131B5F" w:rsidRPr="00FB0D60" w14:paraId="4D815D38" w14:textId="77777777" w:rsidTr="003A42D3">
        <w:tc>
          <w:tcPr>
            <w:tcW w:w="4212" w:type="dxa"/>
          </w:tcPr>
          <w:p w14:paraId="76D066C3" w14:textId="77777777" w:rsidR="00131B5F" w:rsidRPr="00FB0D60" w:rsidRDefault="00131B5F" w:rsidP="00606EF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14:paraId="340346E5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CC38300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3857F99" w14:textId="65C510CE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637D004C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2DC90A2C" w14:textId="77777777" w:rsidTr="003A42D3">
        <w:tc>
          <w:tcPr>
            <w:tcW w:w="4212" w:type="dxa"/>
          </w:tcPr>
          <w:p w14:paraId="76E1FF9D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571814CF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1E31CE5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10D852EA" w14:textId="7D29BA4F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48" w:type="dxa"/>
            <w:vAlign w:val="bottom"/>
          </w:tcPr>
          <w:p w14:paraId="55F186B1" w14:textId="302A79A7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131B5F" w:rsidRPr="00FB0D60" w14:paraId="0D60A152" w14:textId="77777777" w:rsidTr="003A42D3">
        <w:tc>
          <w:tcPr>
            <w:tcW w:w="4212" w:type="dxa"/>
          </w:tcPr>
          <w:p w14:paraId="1497F39B" w14:textId="77777777" w:rsidR="00131B5F" w:rsidRPr="00FB0D60" w:rsidRDefault="00131B5F" w:rsidP="00707DF5">
            <w:pPr>
              <w:spacing w:line="120" w:lineRule="exact"/>
              <w:ind w:left="-14" w:right="-108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  <w:vAlign w:val="bottom"/>
          </w:tcPr>
          <w:p w14:paraId="24694EF0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7706078E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3D5CBF88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2A2CA271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131B5F" w:rsidRPr="00FB0D60" w14:paraId="365C6D45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4F197937" w14:textId="2E0E01AF" w:rsidR="00131B5F" w:rsidRPr="00FB0D60" w:rsidRDefault="00131B5F" w:rsidP="0076079E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รายการธุรกิจกับบริษัท</w:t>
            </w:r>
            <w:r w:rsidR="0076079E">
              <w:rPr>
                <w:rFonts w:ascii="Angsana New" w:hAnsi="Angsana New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147" w:type="dxa"/>
            <w:vAlign w:val="bottom"/>
          </w:tcPr>
          <w:p w14:paraId="1F4C1630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44FBF5CC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11115C18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6206B50C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131B5F" w:rsidRPr="00FB0D60" w14:paraId="41C258BD" w14:textId="77777777" w:rsidTr="003A42D3">
        <w:tc>
          <w:tcPr>
            <w:tcW w:w="4212" w:type="dxa"/>
          </w:tcPr>
          <w:p w14:paraId="12D8B6BA" w14:textId="77777777" w:rsidR="00131B5F" w:rsidRPr="00FB0D60" w:rsidRDefault="00131B5F" w:rsidP="00606EF2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รายได้ค่าบริการการจัดการ</w:t>
            </w:r>
          </w:p>
        </w:tc>
        <w:tc>
          <w:tcPr>
            <w:tcW w:w="1147" w:type="dxa"/>
            <w:vAlign w:val="bottom"/>
          </w:tcPr>
          <w:p w14:paraId="1EE6BC10" w14:textId="07ABD21D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14C97806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00E393A" w14:textId="065A3E5E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0CB61EA5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38EC68AA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57D3185C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รายได้</w:t>
            </w:r>
            <w:r w:rsidRPr="00FB0D60">
              <w:rPr>
                <w:rFonts w:ascii="Angsana New" w:hAnsi="Angsana New" w:hint="cs"/>
                <w:cs/>
              </w:rPr>
              <w:t>จากการให้</w:t>
            </w:r>
            <w:r w:rsidRPr="00FB0D60">
              <w:rPr>
                <w:rFonts w:ascii="Angsana New" w:hAnsi="Angsana New"/>
                <w:cs/>
              </w:rPr>
              <w:t>บริการ</w:t>
            </w:r>
          </w:p>
        </w:tc>
        <w:tc>
          <w:tcPr>
            <w:tcW w:w="1147" w:type="dxa"/>
            <w:vAlign w:val="bottom"/>
          </w:tcPr>
          <w:p w14:paraId="585A691F" w14:textId="4EC20569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48" w:type="dxa"/>
          </w:tcPr>
          <w:p w14:paraId="1F7FB317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01063142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59C516B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68E454CA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60780B30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78520A93" w14:textId="4E44E88D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</w:tcPr>
          <w:p w14:paraId="7E6C96F2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26E7B156" w14:textId="6FFCAC99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218AE79E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78102D63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1A95B2A9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147" w:type="dxa"/>
            <w:vAlign w:val="bottom"/>
          </w:tcPr>
          <w:p w14:paraId="7BF3B8BC" w14:textId="17DF201D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</w:tcPr>
          <w:p w14:paraId="5002FF1B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1E017D90" w14:textId="553AAE32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3A3AAD1E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1E51CAB1" w14:textId="77777777" w:rsidTr="003A42D3">
        <w:trPr>
          <w:trHeight w:val="68"/>
        </w:trPr>
        <w:tc>
          <w:tcPr>
            <w:tcW w:w="4212" w:type="dxa"/>
            <w:vAlign w:val="bottom"/>
          </w:tcPr>
          <w:p w14:paraId="1FAA38D6" w14:textId="77777777" w:rsidR="00131B5F" w:rsidRPr="00FB0D60" w:rsidRDefault="00131B5F" w:rsidP="00606EF2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6053259C" w14:textId="05F56EF2" w:rsidR="00131B5F" w:rsidRPr="00FB0D60" w:rsidRDefault="002408B0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48" w:type="dxa"/>
            <w:vAlign w:val="bottom"/>
          </w:tcPr>
          <w:p w14:paraId="70D6B087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773F2998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4D2BA47A" w14:textId="77777777" w:rsidR="00131B5F" w:rsidRPr="00FB0D60" w:rsidRDefault="00131B5F" w:rsidP="00606EF2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31B5F" w:rsidRPr="00FB0D60" w14:paraId="1151CC93" w14:textId="77777777" w:rsidTr="003A42D3">
        <w:trPr>
          <w:trHeight w:val="68"/>
        </w:trPr>
        <w:tc>
          <w:tcPr>
            <w:tcW w:w="4212" w:type="dxa"/>
            <w:vAlign w:val="bottom"/>
          </w:tcPr>
          <w:p w14:paraId="42D9B122" w14:textId="77777777" w:rsidR="00131B5F" w:rsidRPr="00FB0D60" w:rsidRDefault="00131B5F" w:rsidP="00707DF5">
            <w:pPr>
              <w:spacing w:line="120" w:lineRule="exact"/>
              <w:ind w:left="-14" w:right="-108"/>
              <w:rPr>
                <w:rFonts w:ascii="Angsana New" w:hAnsi="Angsana New"/>
                <w:cs/>
              </w:rPr>
            </w:pPr>
          </w:p>
        </w:tc>
        <w:tc>
          <w:tcPr>
            <w:tcW w:w="1147" w:type="dxa"/>
            <w:vAlign w:val="bottom"/>
          </w:tcPr>
          <w:p w14:paraId="346D2E1C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5B8EA9F5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0B1B0847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27195154" w14:textId="77777777" w:rsidR="00131B5F" w:rsidRPr="00FB0D60" w:rsidRDefault="00131B5F" w:rsidP="00707DF5">
            <w:pPr>
              <w:tabs>
                <w:tab w:val="decimal" w:pos="950"/>
              </w:tabs>
              <w:spacing w:line="120" w:lineRule="exact"/>
              <w:ind w:left="-14"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131B5F" w:rsidRPr="00FB0D60" w14:paraId="32CD5368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0A21DAB4" w14:textId="38D525E0" w:rsidR="00131B5F" w:rsidRPr="00FB0D60" w:rsidRDefault="00131B5F" w:rsidP="0076079E">
            <w:pPr>
              <w:spacing w:line="300" w:lineRule="exact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รายการธุรกิจกับ</w:t>
            </w:r>
            <w:r w:rsidR="0076079E">
              <w:rPr>
                <w:rFonts w:ascii="Angsana New" w:hAnsi="Angsan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47" w:type="dxa"/>
            <w:vAlign w:val="bottom"/>
          </w:tcPr>
          <w:p w14:paraId="4FCFE0D0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74F078F4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485D3056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3A142B49" w14:textId="77777777" w:rsidR="00131B5F" w:rsidRPr="00FB0D60" w:rsidRDefault="00131B5F" w:rsidP="00606EF2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0A3769" w:rsidRPr="00FB0D60" w14:paraId="358924FA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0A0585FD" w14:textId="77777777" w:rsidR="000A3769" w:rsidRPr="00FB0D60" w:rsidRDefault="000A3769" w:rsidP="000A3769">
            <w:pPr>
              <w:spacing w:line="300" w:lineRule="exact"/>
              <w:ind w:left="-18" w:right="-108"/>
              <w:rPr>
                <w:rFonts w:ascii="Angsana New" w:hAnsi="Angsana New"/>
              </w:rPr>
            </w:pPr>
            <w:r w:rsidRPr="00FB0D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47" w:type="dxa"/>
            <w:vAlign w:val="bottom"/>
          </w:tcPr>
          <w:p w14:paraId="10F20026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2EFC5EFD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22D4D7B2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148" w:type="dxa"/>
            <w:vAlign w:val="bottom"/>
          </w:tcPr>
          <w:p w14:paraId="5A637B97" w14:textId="048842E4" w:rsidR="000A3769" w:rsidRPr="00FB0D60" w:rsidRDefault="002408B0" w:rsidP="000A3769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0A3769" w:rsidRPr="00FB0D60" w14:paraId="0F7770E7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695C4B7B" w14:textId="77777777" w:rsidR="000A3769" w:rsidRPr="00FB0D60" w:rsidRDefault="000A3769" w:rsidP="000A3769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ซื้อสินค้าและค่าใช้จ่ายในการบริการ</w:t>
            </w:r>
            <w:r w:rsidRPr="00FB0D60">
              <w:rPr>
                <w:rFonts w:ascii="Angsana New" w:hAnsi="Angsana New"/>
              </w:rPr>
              <w:t>/</w:t>
            </w:r>
            <w:r w:rsidRPr="00FB0D60">
              <w:rPr>
                <w:rFonts w:ascii="Angsana New" w:hAnsi="Angsana New" w:hint="cs"/>
                <w:cs/>
              </w:rPr>
              <w:t>ผลิต</w:t>
            </w:r>
          </w:p>
        </w:tc>
        <w:tc>
          <w:tcPr>
            <w:tcW w:w="1147" w:type="dxa"/>
            <w:vAlign w:val="bottom"/>
          </w:tcPr>
          <w:p w14:paraId="14C8A486" w14:textId="0169033C" w:rsidR="000A3769" w:rsidRPr="00FB0D60" w:rsidRDefault="002408B0" w:rsidP="000A3769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705C5F4D" w14:textId="2103FD78" w:rsidR="000A3769" w:rsidRPr="00FB0D60" w:rsidRDefault="002408B0" w:rsidP="000A3769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1147" w:type="dxa"/>
            <w:vAlign w:val="bottom"/>
          </w:tcPr>
          <w:p w14:paraId="22C0F6C6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FC7CFB0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A3769" w:rsidRPr="00FB0D60" w14:paraId="3FB6A02D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7432F8D9" w14:textId="77777777" w:rsidR="000A3769" w:rsidRPr="00FB0D60" w:rsidRDefault="000A3769" w:rsidP="000A3769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147" w:type="dxa"/>
            <w:vAlign w:val="bottom"/>
          </w:tcPr>
          <w:p w14:paraId="6281A01B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1E80EA4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5E867375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7082D16" w14:textId="30FA9834" w:rsidR="000A3769" w:rsidRPr="00FB0D60" w:rsidRDefault="002408B0" w:rsidP="000A3769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0A3769" w:rsidRPr="00FB0D60" w14:paraId="3F6D7FC8" w14:textId="77777777" w:rsidTr="00606EF2">
        <w:trPr>
          <w:trHeight w:val="75"/>
        </w:trPr>
        <w:tc>
          <w:tcPr>
            <w:tcW w:w="4212" w:type="dxa"/>
            <w:vAlign w:val="bottom"/>
          </w:tcPr>
          <w:p w14:paraId="5C2BA980" w14:textId="77777777" w:rsidR="000A3769" w:rsidRPr="00FB0D60" w:rsidRDefault="000A3769" w:rsidP="000A3769">
            <w:pPr>
              <w:spacing w:line="300" w:lineRule="exact"/>
              <w:ind w:left="-18" w:right="-10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1147" w:type="dxa"/>
            <w:vAlign w:val="bottom"/>
          </w:tcPr>
          <w:p w14:paraId="12127476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690A87FD" w14:textId="042572A8" w:rsidR="000A3769" w:rsidRPr="00FB0D60" w:rsidRDefault="002408B0" w:rsidP="000A3769">
            <w:pPr>
              <w:tabs>
                <w:tab w:val="decimal" w:pos="950"/>
              </w:tabs>
              <w:spacing w:line="300" w:lineRule="exact"/>
              <w:ind w:left="-18" w:right="49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47" w:type="dxa"/>
            <w:vAlign w:val="bottom"/>
          </w:tcPr>
          <w:p w14:paraId="540FECCB" w14:textId="77777777" w:rsidR="000A3769" w:rsidRPr="00FB0D60" w:rsidRDefault="000A3769" w:rsidP="000A3769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1FC1991" w14:textId="77777777" w:rsidR="000A3769" w:rsidRPr="00FB0D60" w:rsidRDefault="000A3769" w:rsidP="00076218">
            <w:pPr>
              <w:tabs>
                <w:tab w:val="decimal" w:pos="559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66CBE6A9" w14:textId="3F0FD0D3" w:rsidR="002C533A" w:rsidRPr="00FB0D60" w:rsidRDefault="005971C0" w:rsidP="003A42D3">
      <w:pPr>
        <w:overflowPunct/>
        <w:autoSpaceDE/>
        <w:autoSpaceDN/>
        <w:adjustRightInd/>
        <w:spacing w:after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>ยอดคง</w:t>
      </w:r>
      <w:r w:rsidR="0076079E">
        <w:rPr>
          <w:rFonts w:ascii="Angsana New" w:hAnsi="Angsana New" w:hint="cs"/>
          <w:spacing w:val="-6"/>
          <w:sz w:val="32"/>
          <w:szCs w:val="32"/>
          <w:cs/>
        </w:rPr>
        <w:t>เหลือ</w:t>
      </w:r>
      <w:r w:rsidRPr="00FB0D60">
        <w:rPr>
          <w:rFonts w:ascii="Angsana New" w:hAnsi="Angsana New"/>
          <w:spacing w:val="-6"/>
          <w:sz w:val="32"/>
          <w:szCs w:val="32"/>
          <w:cs/>
        </w:rPr>
        <w:t>ระหว่าง</w:t>
      </w:r>
      <w:r w:rsidR="006A6BE6" w:rsidRPr="00FB0D6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6"/>
          <w:sz w:val="32"/>
          <w:szCs w:val="32"/>
          <w:cs/>
        </w:rPr>
        <w:t>และกิจการที่เกี่ยวข้องกัน</w:t>
      </w:r>
      <w:r w:rsidRPr="00FB0D60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pacing w:val="-6"/>
          <w:sz w:val="32"/>
          <w:szCs w:val="32"/>
          <w:cs/>
        </w:rPr>
        <w:t>ณ</w:t>
      </w:r>
      <w:r w:rsidRPr="00FB0D60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FB0D60">
        <w:rPr>
          <w:rFonts w:ascii="Angsana New" w:hAnsi="Angsana New"/>
          <w:spacing w:val="-28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="001442E9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D5D40" w:rsidRPr="00FB0D60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1442E9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="000E7407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D5D40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="00812664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C533A" w:rsidRPr="00FB0D6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1080"/>
        <w:gridCol w:w="180"/>
        <w:gridCol w:w="1080"/>
        <w:gridCol w:w="180"/>
        <w:gridCol w:w="990"/>
        <w:gridCol w:w="180"/>
        <w:gridCol w:w="1080"/>
      </w:tblGrid>
      <w:tr w:rsidR="00BE418C" w:rsidRPr="00FB0D60" w14:paraId="5F96E641" w14:textId="77777777" w:rsidTr="0066776B">
        <w:trPr>
          <w:tblHeader/>
        </w:trPr>
        <w:tc>
          <w:tcPr>
            <w:tcW w:w="4050" w:type="dxa"/>
            <w:shd w:val="clear" w:color="auto" w:fill="auto"/>
          </w:tcPr>
          <w:p w14:paraId="375CCB6B" w14:textId="77777777" w:rsidR="00BE418C" w:rsidRPr="00FB0D60" w:rsidRDefault="00BE418C" w:rsidP="002160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7DF4A288" w14:textId="77777777" w:rsidR="00BE418C" w:rsidRPr="00FB0D60" w:rsidRDefault="00BE418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D0C335E" w14:textId="77777777" w:rsidR="00BE418C" w:rsidRPr="00FB0D60" w:rsidRDefault="00BE418C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81B6FA5" w14:textId="77777777" w:rsidR="00BE418C" w:rsidRPr="00FB0D60" w:rsidRDefault="00BE418C" w:rsidP="00BE418C">
            <w:pPr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4E58B5" w:rsidRPr="00FB0D60" w14:paraId="56AEA7D1" w14:textId="77777777" w:rsidTr="0066776B">
        <w:trPr>
          <w:tblHeader/>
        </w:trPr>
        <w:tc>
          <w:tcPr>
            <w:tcW w:w="4050" w:type="dxa"/>
            <w:shd w:val="clear" w:color="auto" w:fill="auto"/>
          </w:tcPr>
          <w:p w14:paraId="3B0C393C" w14:textId="77777777" w:rsidR="00CF296F" w:rsidRPr="00FB0D60" w:rsidRDefault="00CF296F" w:rsidP="002160A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5EFC82AB" w14:textId="77777777" w:rsidR="00CF296F" w:rsidRPr="00FB0D60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82DCC17" w14:textId="77777777" w:rsidR="00CF296F" w:rsidRPr="00FB0D60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FFB4C66" w14:textId="77777777" w:rsidR="00CF296F" w:rsidRPr="00FB0D60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FB0D60" w14:paraId="6303C956" w14:textId="77777777" w:rsidTr="0066776B">
        <w:trPr>
          <w:tblHeader/>
        </w:trPr>
        <w:tc>
          <w:tcPr>
            <w:tcW w:w="4050" w:type="dxa"/>
            <w:shd w:val="clear" w:color="auto" w:fill="auto"/>
          </w:tcPr>
          <w:p w14:paraId="0568D0B3" w14:textId="77777777" w:rsidR="00CF296F" w:rsidRPr="00FB0D60" w:rsidRDefault="00CF296F" w:rsidP="002160A2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11B195A" w14:textId="715CDA9C" w:rsidR="00CF296F" w:rsidRPr="00FB0D60" w:rsidRDefault="002408B0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7A85F9F" w14:textId="77777777" w:rsidR="00CF296F" w:rsidRPr="00FB0D60" w:rsidRDefault="00CF296F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692D02" w14:textId="11C95533" w:rsidR="00CF296F" w:rsidRPr="00FB0D60" w:rsidRDefault="002408B0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14:paraId="3AF05BD3" w14:textId="77777777" w:rsidR="00CF296F" w:rsidRPr="00FB0D60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FF8D0A" w14:textId="7AEE5D33" w:rsidR="00CF296F" w:rsidRPr="00FB0D60" w:rsidRDefault="002408B0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3D28057" w14:textId="77777777" w:rsidR="00CF296F" w:rsidRPr="00FB0D60" w:rsidRDefault="00CF296F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925CED" w14:textId="6177D738" w:rsidR="00CF296F" w:rsidRPr="00FB0D60" w:rsidRDefault="002408B0" w:rsidP="002160A2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FB0D60" w14:paraId="3FE8AB77" w14:textId="77777777" w:rsidTr="0066776B">
        <w:tc>
          <w:tcPr>
            <w:tcW w:w="4050" w:type="dxa"/>
            <w:shd w:val="clear" w:color="auto" w:fill="auto"/>
            <w:vAlign w:val="bottom"/>
          </w:tcPr>
          <w:p w14:paraId="234FCEE5" w14:textId="43CC98CB" w:rsidR="00D53D57" w:rsidRPr="00FB0D60" w:rsidRDefault="00D53D57" w:rsidP="002160A2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ลูกหนี้การค้า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(</w:t>
            </w:r>
            <w:r w:rsidR="00330553" w:rsidRPr="00FB0D60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ดู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หมายเหตุ</w:t>
            </w:r>
            <w:r w:rsidR="00330553" w:rsidRPr="00FB0D60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ข้อ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pacing w:val="-4"/>
                <w:sz w:val="28"/>
              </w:rPr>
              <w:t>8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7C0FB30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left w:val="nil"/>
            </w:tcBorders>
            <w:shd w:val="clear" w:color="auto" w:fill="auto"/>
            <w:vAlign w:val="bottom"/>
          </w:tcPr>
          <w:p w14:paraId="51712BAA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A500AE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1810F1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4EBF99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92673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E4E9C3" w14:textId="77777777" w:rsidR="00D53D57" w:rsidRPr="00FB0D60" w:rsidRDefault="00D53D57" w:rsidP="00216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94ADB" w:rsidRPr="00FB0D60" w14:paraId="1FD62326" w14:textId="77777777" w:rsidTr="0066776B">
        <w:tc>
          <w:tcPr>
            <w:tcW w:w="4050" w:type="dxa"/>
            <w:shd w:val="clear" w:color="auto" w:fill="auto"/>
            <w:vAlign w:val="bottom"/>
          </w:tcPr>
          <w:p w14:paraId="5C06D4F6" w14:textId="77777777" w:rsidR="00B94ADB" w:rsidRPr="00FB0D60" w:rsidRDefault="00B94ADB" w:rsidP="00B94AD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0D24CE51" w14:textId="77777777" w:rsidR="00B94ADB" w:rsidRPr="00FB0D60" w:rsidRDefault="00131B5F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0BB0F2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390249B" w14:textId="77777777" w:rsidR="00B94ADB" w:rsidRPr="00FB0D60" w:rsidRDefault="00B94ADB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D92F57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F9FF10" w14:textId="77777777" w:rsidR="00B94ADB" w:rsidRPr="00FB0D60" w:rsidRDefault="00131B5F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BAD636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B8C7CE" w14:textId="4CE5971A" w:rsidR="00B94ADB" w:rsidRPr="00FB0D60" w:rsidRDefault="002408B0" w:rsidP="00B94ADB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193</w:t>
            </w:r>
          </w:p>
        </w:tc>
      </w:tr>
      <w:tr w:rsidR="00B94ADB" w:rsidRPr="00FB0D60" w14:paraId="152A3313" w14:textId="77777777" w:rsidTr="0066776B">
        <w:tc>
          <w:tcPr>
            <w:tcW w:w="4050" w:type="dxa"/>
            <w:shd w:val="clear" w:color="auto" w:fill="auto"/>
            <w:vAlign w:val="center"/>
          </w:tcPr>
          <w:p w14:paraId="03F3E9BF" w14:textId="77777777" w:rsidR="00B94ADB" w:rsidRPr="00FB0D60" w:rsidRDefault="00B94ADB" w:rsidP="00B94AD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5AF65D" w14:textId="77777777" w:rsidR="00B94ADB" w:rsidRPr="00FB0D60" w:rsidRDefault="00131B5F" w:rsidP="00833C68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AA2D8C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0C94" w14:textId="77777777" w:rsidR="00B94ADB" w:rsidRPr="00FB0D60" w:rsidRDefault="00B94ADB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C976DD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0E1C1BF" w14:textId="77777777" w:rsidR="00B94ADB" w:rsidRPr="00FB0D60" w:rsidRDefault="00131B5F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D27E79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4AC9BE" w14:textId="74B3464B" w:rsidR="00B94ADB" w:rsidRPr="00FB0D60" w:rsidRDefault="00B94ADB" w:rsidP="00B94ADB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193</w:t>
            </w:r>
            <w:r w:rsidRPr="00FB0D6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94ADB" w:rsidRPr="00FB0D60" w14:paraId="42A44629" w14:textId="77777777" w:rsidTr="0066776B">
        <w:tc>
          <w:tcPr>
            <w:tcW w:w="4050" w:type="dxa"/>
            <w:shd w:val="clear" w:color="auto" w:fill="auto"/>
            <w:vAlign w:val="bottom"/>
          </w:tcPr>
          <w:p w14:paraId="0EF62A76" w14:textId="77777777" w:rsidR="00B94ADB" w:rsidRPr="00FB0D60" w:rsidRDefault="00B94ADB" w:rsidP="00B94ADB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FB0D60">
              <w:rPr>
                <w:rFonts w:ascii="Angsana New" w:hAnsi="Angsana New"/>
                <w:sz w:val="28"/>
              </w:rPr>
              <w:t>-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FB0D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B0D60">
              <w:rPr>
                <w:rFonts w:ascii="Angsana New" w:hAnsi="Angsana New"/>
                <w:sz w:val="28"/>
              </w:rPr>
              <w:t xml:space="preserve">- </w:t>
            </w:r>
            <w:r w:rsidRPr="00FB0D6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79A15" w14:textId="77777777" w:rsidR="00B94ADB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6EC75C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E2E2F2" w14:textId="77777777" w:rsidR="00B94ADB" w:rsidRPr="00FB0D60" w:rsidRDefault="00B94ADB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9458B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5DA0FD" w14:textId="77777777" w:rsidR="00B94ADB" w:rsidRPr="00FB0D60" w:rsidRDefault="00131B5F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F5EC4C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6BFAF" w14:textId="77777777" w:rsidR="00B94ADB" w:rsidRPr="00FB0D60" w:rsidRDefault="00B94ADB" w:rsidP="00B94ADB">
            <w:pPr>
              <w:tabs>
                <w:tab w:val="decimal" w:pos="52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33246577" w14:textId="77777777" w:rsidR="0066776B" w:rsidRPr="00FB0D60" w:rsidRDefault="0066776B">
      <w:pPr>
        <w:rPr>
          <w:rFonts w:hint="eastAsia"/>
        </w:rPr>
      </w:pP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9"/>
        <w:gridCol w:w="1080"/>
        <w:gridCol w:w="180"/>
        <w:gridCol w:w="1080"/>
        <w:gridCol w:w="181"/>
        <w:gridCol w:w="990"/>
        <w:gridCol w:w="180"/>
        <w:gridCol w:w="1080"/>
      </w:tblGrid>
      <w:tr w:rsidR="0066776B" w:rsidRPr="00FB0D60" w14:paraId="2AF75547" w14:textId="77777777" w:rsidTr="00B32F4B">
        <w:trPr>
          <w:tblHeader/>
        </w:trPr>
        <w:tc>
          <w:tcPr>
            <w:tcW w:w="4049" w:type="dxa"/>
            <w:shd w:val="clear" w:color="auto" w:fill="auto"/>
          </w:tcPr>
          <w:p w14:paraId="16556684" w14:textId="77777777" w:rsidR="0066776B" w:rsidRPr="00FB0D60" w:rsidRDefault="0066776B" w:rsidP="00C907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654A9916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79DFD79A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B5F1D64" w14:textId="77777777" w:rsidR="0066776B" w:rsidRPr="00FB0D60" w:rsidRDefault="0066776B" w:rsidP="00C9073A">
            <w:pPr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66776B" w:rsidRPr="00FB0D60" w14:paraId="02088E0F" w14:textId="77777777" w:rsidTr="00B32F4B">
        <w:trPr>
          <w:tblHeader/>
        </w:trPr>
        <w:tc>
          <w:tcPr>
            <w:tcW w:w="4049" w:type="dxa"/>
            <w:shd w:val="clear" w:color="auto" w:fill="auto"/>
          </w:tcPr>
          <w:p w14:paraId="6D8F575D" w14:textId="77777777" w:rsidR="0066776B" w:rsidRPr="00FB0D60" w:rsidRDefault="0066776B" w:rsidP="00C9073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F176B12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307354C0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38720F7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6776B" w:rsidRPr="00FB0D60" w14:paraId="78AC6B2A" w14:textId="77777777" w:rsidTr="00B32F4B">
        <w:trPr>
          <w:tblHeader/>
        </w:trPr>
        <w:tc>
          <w:tcPr>
            <w:tcW w:w="4049" w:type="dxa"/>
            <w:shd w:val="clear" w:color="auto" w:fill="auto"/>
          </w:tcPr>
          <w:p w14:paraId="1D3E7F43" w14:textId="77777777" w:rsidR="0066776B" w:rsidRPr="00FB0D60" w:rsidRDefault="0066776B" w:rsidP="00C9073A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A4EE76" w14:textId="03DD85B9" w:rsidR="0066776B" w:rsidRPr="00FB0D60" w:rsidRDefault="002408B0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F5CC311" w14:textId="77777777" w:rsidR="0066776B" w:rsidRPr="00FB0D60" w:rsidRDefault="0066776B" w:rsidP="00C9073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B41E60" w14:textId="47F9D460" w:rsidR="0066776B" w:rsidRPr="00FB0D60" w:rsidRDefault="002408B0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14:paraId="5CFDF485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9A77E2" w14:textId="202D57D1" w:rsidR="0066776B" w:rsidRPr="00FB0D60" w:rsidRDefault="002408B0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1F5E7ED" w14:textId="77777777" w:rsidR="0066776B" w:rsidRPr="00FB0D60" w:rsidRDefault="0066776B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CF4C3C" w14:textId="2CD6D11D" w:rsidR="0066776B" w:rsidRPr="00FB0D60" w:rsidRDefault="002408B0" w:rsidP="00C9073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B94ADB" w:rsidRPr="00FB0D60" w14:paraId="7346FE77" w14:textId="77777777" w:rsidTr="00B32F4B">
        <w:tc>
          <w:tcPr>
            <w:tcW w:w="4049" w:type="dxa"/>
            <w:shd w:val="clear" w:color="auto" w:fill="auto"/>
            <w:vAlign w:val="bottom"/>
          </w:tcPr>
          <w:p w14:paraId="09983481" w14:textId="17A6C1A3" w:rsidR="00B94ADB" w:rsidRPr="00FB0D60" w:rsidRDefault="00B94ADB" w:rsidP="00B94ADB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ลูกหนี้อื่น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กิจการที่เกี่ยวข้องกัน (</w:t>
            </w: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ดู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ข้อ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22F149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8F4EBD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CCA4F8" w14:textId="77777777" w:rsidR="00B94ADB" w:rsidRPr="00FB0D60" w:rsidRDefault="00B94ADB" w:rsidP="00B94ADB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3E17EAF" w14:textId="77777777" w:rsidR="00B94ADB" w:rsidRPr="00FB0D60" w:rsidRDefault="00B94ADB" w:rsidP="00B94ADB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C5C914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BFE560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F56EF" w14:textId="77777777" w:rsidR="00B94ADB" w:rsidRPr="00FB0D60" w:rsidRDefault="00B94ADB" w:rsidP="00B94ADB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3A204C5C" w14:textId="77777777" w:rsidTr="00B32F4B">
        <w:tc>
          <w:tcPr>
            <w:tcW w:w="4049" w:type="dxa"/>
            <w:shd w:val="clear" w:color="auto" w:fill="auto"/>
            <w:vAlign w:val="bottom"/>
          </w:tcPr>
          <w:p w14:paraId="059D0DF3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2CDA59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C17594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88250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33BFED8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AC7EC2" w14:textId="05E27BC2" w:rsidR="00131B5F" w:rsidRPr="008A62A8" w:rsidRDefault="002408B0" w:rsidP="00211B56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</w:t>
            </w:r>
            <w:r w:rsidR="00131B5F" w:rsidRPr="008A62A8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80" w:type="dxa"/>
            <w:shd w:val="clear" w:color="auto" w:fill="auto"/>
          </w:tcPr>
          <w:p w14:paraId="5787AD98" w14:textId="77777777" w:rsidR="00131B5F" w:rsidRPr="00FB0D60" w:rsidRDefault="00131B5F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B8740" w14:textId="41926AB7" w:rsidR="00131B5F" w:rsidRPr="00FB0D60" w:rsidRDefault="002408B0" w:rsidP="003A42D3">
            <w:pPr>
              <w:tabs>
                <w:tab w:val="decimal" w:pos="950"/>
              </w:tabs>
              <w:ind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42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985</w:t>
            </w:r>
          </w:p>
        </w:tc>
      </w:tr>
      <w:tr w:rsidR="00131B5F" w:rsidRPr="00FB0D60" w14:paraId="323B77CF" w14:textId="77777777" w:rsidTr="00B32F4B">
        <w:tc>
          <w:tcPr>
            <w:tcW w:w="4049" w:type="dxa"/>
            <w:shd w:val="clear" w:color="auto" w:fill="auto"/>
            <w:vAlign w:val="bottom"/>
          </w:tcPr>
          <w:p w14:paraId="041E4269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E67995" w14:textId="44AAECE8" w:rsidR="00131B5F" w:rsidRPr="00FB0D60" w:rsidRDefault="002408B0" w:rsidP="003A42D3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14:paraId="7FD30EE2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EF86C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0BD3F0C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2873D8" w14:textId="3DF02A06" w:rsidR="00131B5F" w:rsidRPr="008A62A8" w:rsidRDefault="002408B0" w:rsidP="003A42D3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131B5F" w:rsidRPr="008A62A8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75F1000E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9C0A14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04842B50" w14:textId="77777777" w:rsidTr="00B32F4B">
        <w:tc>
          <w:tcPr>
            <w:tcW w:w="4049" w:type="dxa"/>
            <w:shd w:val="clear" w:color="auto" w:fill="auto"/>
            <w:vAlign w:val="bottom"/>
          </w:tcPr>
          <w:p w14:paraId="2E70122C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75F0E3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A6F234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A6A881" w14:textId="497F4447" w:rsidR="00131B5F" w:rsidRPr="00FB0D60" w:rsidRDefault="002408B0" w:rsidP="003A42D3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1" w:type="dxa"/>
            <w:shd w:val="clear" w:color="auto" w:fill="auto"/>
          </w:tcPr>
          <w:p w14:paraId="229B4132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0D6F5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E34CE5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9C981" w14:textId="55FCDE48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112</w:t>
            </w:r>
          </w:p>
        </w:tc>
      </w:tr>
      <w:tr w:rsidR="00131B5F" w:rsidRPr="00FB0D60" w14:paraId="44F0FE52" w14:textId="77777777" w:rsidTr="00B32F4B">
        <w:tc>
          <w:tcPr>
            <w:tcW w:w="4049" w:type="dxa"/>
            <w:shd w:val="clear" w:color="auto" w:fill="auto"/>
            <w:vAlign w:val="bottom"/>
          </w:tcPr>
          <w:p w14:paraId="5D7E608C" w14:textId="3CA83638" w:rsidR="00131B5F" w:rsidRPr="00FB0D60" w:rsidRDefault="0076079E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AB572" w14:textId="1B6A3994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090</w:t>
            </w:r>
          </w:p>
        </w:tc>
        <w:tc>
          <w:tcPr>
            <w:tcW w:w="180" w:type="dxa"/>
            <w:shd w:val="clear" w:color="auto" w:fill="auto"/>
          </w:tcPr>
          <w:p w14:paraId="511FC768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1B753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D52BD20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E4385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E14FC8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9F45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260C2DAF" w14:textId="77777777" w:rsidTr="00B32F4B">
        <w:tc>
          <w:tcPr>
            <w:tcW w:w="4049" w:type="dxa"/>
            <w:shd w:val="clear" w:color="auto" w:fill="auto"/>
            <w:vAlign w:val="center"/>
          </w:tcPr>
          <w:p w14:paraId="6C596B20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F9493" w14:textId="3448B79E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80" w:type="dxa"/>
            <w:shd w:val="clear" w:color="auto" w:fill="auto"/>
          </w:tcPr>
          <w:p w14:paraId="7CA39F3E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1178B" w14:textId="4A434F1E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1" w:type="dxa"/>
            <w:shd w:val="clear" w:color="auto" w:fill="auto"/>
          </w:tcPr>
          <w:p w14:paraId="0C90F974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E9555" w14:textId="256D2B4F" w:rsidR="00131B5F" w:rsidRPr="00FB0D60" w:rsidRDefault="002408B0" w:rsidP="003A42D3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1A73AE94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D2F4B" w14:textId="1FB1A288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43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097</w:t>
            </w:r>
          </w:p>
        </w:tc>
      </w:tr>
      <w:tr w:rsidR="00131B5F" w:rsidRPr="00FB0D60" w14:paraId="00551F9C" w14:textId="77777777" w:rsidTr="00B32F4B">
        <w:tc>
          <w:tcPr>
            <w:tcW w:w="4049" w:type="dxa"/>
            <w:shd w:val="clear" w:color="auto" w:fill="auto"/>
            <w:vAlign w:val="center"/>
          </w:tcPr>
          <w:p w14:paraId="3C415975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1B0E6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BC47C3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9E65F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9A79EF5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9EBAE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234169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132C1" w14:textId="4622EFEB" w:rsidR="00131B5F" w:rsidRPr="00FB0D60" w:rsidRDefault="00131B5F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910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131B5F" w:rsidRPr="00FB0D60" w14:paraId="5E8960A1" w14:textId="77777777" w:rsidTr="00B32F4B">
        <w:tc>
          <w:tcPr>
            <w:tcW w:w="4049" w:type="dxa"/>
            <w:shd w:val="clear" w:color="auto" w:fill="auto"/>
            <w:vAlign w:val="center"/>
          </w:tcPr>
          <w:p w14:paraId="5CAA6322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FB0D60">
              <w:rPr>
                <w:rFonts w:ascii="Angsana New" w:hAnsi="Angsana New"/>
                <w:sz w:val="28"/>
              </w:rPr>
              <w:t>-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A09CA" w14:textId="2831920C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80" w:type="dxa"/>
            <w:shd w:val="clear" w:color="auto" w:fill="auto"/>
          </w:tcPr>
          <w:p w14:paraId="0946449B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C2A6F4" w14:textId="25C1C52A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81" w:type="dxa"/>
            <w:shd w:val="clear" w:color="auto" w:fill="auto"/>
          </w:tcPr>
          <w:p w14:paraId="318BC4C5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88325" w14:textId="2EFA6625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139C0A85" w14:textId="77777777" w:rsidR="00131B5F" w:rsidRPr="00FB0D60" w:rsidRDefault="00131B5F" w:rsidP="00131B5F">
            <w:pPr>
              <w:tabs>
                <w:tab w:val="decimal" w:pos="882"/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C4F41" w14:textId="02EC2284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40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187</w:t>
            </w:r>
          </w:p>
        </w:tc>
      </w:tr>
      <w:tr w:rsidR="00F12C30" w:rsidRPr="00FB0D60" w14:paraId="1DC365EE" w14:textId="77777777" w:rsidTr="00B32F4B">
        <w:trPr>
          <w:trHeight w:val="132"/>
        </w:trPr>
        <w:tc>
          <w:tcPr>
            <w:tcW w:w="4049" w:type="dxa"/>
            <w:shd w:val="clear" w:color="auto" w:fill="auto"/>
            <w:vAlign w:val="center"/>
          </w:tcPr>
          <w:p w14:paraId="574CEF88" w14:textId="77777777" w:rsidR="00F12C30" w:rsidRPr="00FB0D60" w:rsidRDefault="00F12C30" w:rsidP="007316B6">
            <w:pPr>
              <w:ind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8E1597" w14:textId="77777777" w:rsidR="00F12C30" w:rsidRPr="00FB0D60" w:rsidRDefault="00F12C30" w:rsidP="007316B6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0EDF0BE3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D7C8A0" w14:textId="77777777" w:rsidR="00F12C30" w:rsidRPr="00FB0D60" w:rsidRDefault="00F12C30" w:rsidP="007316B6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1" w:type="dxa"/>
            <w:shd w:val="clear" w:color="auto" w:fill="auto"/>
          </w:tcPr>
          <w:p w14:paraId="7A386EB3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FBBB4B" w14:textId="77777777" w:rsidR="00F12C30" w:rsidRPr="00FB0D60" w:rsidRDefault="00F12C30" w:rsidP="007316B6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0" w:type="dxa"/>
            <w:shd w:val="clear" w:color="auto" w:fill="auto"/>
          </w:tcPr>
          <w:p w14:paraId="114D063D" w14:textId="77777777" w:rsidR="00F12C30" w:rsidRPr="00FB0D60" w:rsidRDefault="00F12C30" w:rsidP="007316B6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F50B68" w14:textId="77777777" w:rsidR="00F12C30" w:rsidRPr="00FB0D60" w:rsidRDefault="00F12C30" w:rsidP="007316B6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A24FA" w:rsidRPr="00FB0D60" w14:paraId="1ACAD952" w14:textId="77777777" w:rsidTr="00B32F4B">
        <w:tc>
          <w:tcPr>
            <w:tcW w:w="4049" w:type="dxa"/>
            <w:shd w:val="clear" w:color="auto" w:fill="auto"/>
            <w:vAlign w:val="bottom"/>
          </w:tcPr>
          <w:p w14:paraId="6C2A2A6F" w14:textId="486FFA55" w:rsidR="003A24FA" w:rsidRPr="00FB0D60" w:rsidRDefault="003A24FA" w:rsidP="003A24FA">
            <w:pPr>
              <w:jc w:val="thaiDistribute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รายได้ค้างรับ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กิจการที่เกี่ยวข้องกัน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(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ดู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หมายเหตุ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ข้อ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 w:val="28"/>
              </w:rPr>
              <w:t>8</w:t>
            </w:r>
            <w:r w:rsidRPr="00FB0D60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8AACF66" w14:textId="77777777" w:rsidR="003A24FA" w:rsidRPr="00FB0D60" w:rsidRDefault="003A24FA" w:rsidP="003A24FA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E34543" w14:textId="77777777" w:rsidR="003A24FA" w:rsidRPr="00FB0D60" w:rsidRDefault="003A24FA" w:rsidP="003A24F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E4E094" w14:textId="77777777" w:rsidR="003A24FA" w:rsidRPr="00FB0D60" w:rsidRDefault="003A24FA" w:rsidP="003A24F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1F883AF3" w14:textId="77777777" w:rsidR="003A24FA" w:rsidRPr="00FB0D60" w:rsidRDefault="003A24FA" w:rsidP="003A24F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84A440F" w14:textId="77777777" w:rsidR="003A24FA" w:rsidRPr="00FB0D60" w:rsidRDefault="003A24FA" w:rsidP="003A24FA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21CDBC" w14:textId="77777777" w:rsidR="003A24FA" w:rsidRPr="00FB0D60" w:rsidRDefault="003A24FA" w:rsidP="003A24FA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DEA0C6" w14:textId="77777777" w:rsidR="003A24FA" w:rsidRPr="00FB0D60" w:rsidRDefault="003A24FA" w:rsidP="003A24FA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563D7B42" w14:textId="77777777" w:rsidTr="00B32F4B">
        <w:tc>
          <w:tcPr>
            <w:tcW w:w="4049" w:type="dxa"/>
            <w:shd w:val="clear" w:color="auto" w:fill="auto"/>
            <w:vAlign w:val="bottom"/>
          </w:tcPr>
          <w:p w14:paraId="72FFEF56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8D9A32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6155FE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2CC557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39B932B" w14:textId="77777777" w:rsidR="00131B5F" w:rsidRPr="00FB0D60" w:rsidRDefault="00131B5F" w:rsidP="00131B5F">
            <w:pPr>
              <w:tabs>
                <w:tab w:val="decimal" w:pos="882"/>
                <w:tab w:val="decimal" w:pos="990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99624" w14:textId="1BCAD67B" w:rsidR="00131B5F" w:rsidRPr="00FB0D60" w:rsidRDefault="002408B0" w:rsidP="003A42D3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80" w:type="dxa"/>
            <w:shd w:val="clear" w:color="auto" w:fill="auto"/>
          </w:tcPr>
          <w:p w14:paraId="47B19B6D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A46EDB" w14:textId="4F9CFEE1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816</w:t>
            </w:r>
          </w:p>
        </w:tc>
      </w:tr>
      <w:tr w:rsidR="00131B5F" w:rsidRPr="00FB0D60" w14:paraId="5528D43C" w14:textId="77777777" w:rsidTr="00B32F4B">
        <w:tc>
          <w:tcPr>
            <w:tcW w:w="4049" w:type="dxa"/>
            <w:shd w:val="clear" w:color="auto" w:fill="auto"/>
            <w:vAlign w:val="center"/>
          </w:tcPr>
          <w:p w14:paraId="0FAE798F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</w:t>
            </w:r>
            <w:r w:rsidRPr="00FB0D60">
              <w:rPr>
                <w:rFonts w:ascii="Angsana New" w:hAnsi="Angsana New" w:hint="cs"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A099D" w14:textId="5EDAEEFE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6BCF9B62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8E628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CF24135" w14:textId="77777777" w:rsidR="00131B5F" w:rsidRPr="00FB0D60" w:rsidRDefault="00131B5F" w:rsidP="00131B5F">
            <w:pPr>
              <w:tabs>
                <w:tab w:val="decimal" w:pos="882"/>
                <w:tab w:val="decimal" w:pos="990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C5C55" w14:textId="7B2F564A" w:rsidR="00131B5F" w:rsidRPr="00FB0D60" w:rsidRDefault="002408B0" w:rsidP="003A42D3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192EE6B3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550EE2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3F2CEAA8" w14:textId="77777777" w:rsidTr="00B32F4B">
        <w:tc>
          <w:tcPr>
            <w:tcW w:w="4049" w:type="dxa"/>
            <w:shd w:val="clear" w:color="auto" w:fill="auto"/>
            <w:vAlign w:val="center"/>
          </w:tcPr>
          <w:p w14:paraId="1A62DD5D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2EAE9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8ADA56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71273" w14:textId="4A004827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1" w:type="dxa"/>
            <w:shd w:val="clear" w:color="auto" w:fill="auto"/>
          </w:tcPr>
          <w:p w14:paraId="17BB8D56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E1A1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C1989C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85836" w14:textId="5D51DCB3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32</w:t>
            </w:r>
          </w:p>
        </w:tc>
      </w:tr>
      <w:tr w:rsidR="00131B5F" w:rsidRPr="00FB0D60" w14:paraId="1C2D926A" w14:textId="77777777" w:rsidTr="00B32F4B">
        <w:tc>
          <w:tcPr>
            <w:tcW w:w="4049" w:type="dxa"/>
            <w:shd w:val="clear" w:color="auto" w:fill="auto"/>
            <w:vAlign w:val="center"/>
          </w:tcPr>
          <w:p w14:paraId="3932FD1B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D8FC" w14:textId="242A79B3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80" w:type="dxa"/>
            <w:shd w:val="clear" w:color="auto" w:fill="auto"/>
          </w:tcPr>
          <w:p w14:paraId="44A53621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A7020" w14:textId="3EB58F9F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1" w:type="dxa"/>
            <w:shd w:val="clear" w:color="auto" w:fill="auto"/>
          </w:tcPr>
          <w:p w14:paraId="3E4C30D3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9E725" w14:textId="0094F0A1" w:rsidR="00131B5F" w:rsidRPr="00FB0D60" w:rsidRDefault="002408B0" w:rsidP="009234D7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0D253DC7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FABC5" w14:textId="2F21EAA3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848</w:t>
            </w:r>
          </w:p>
        </w:tc>
      </w:tr>
      <w:tr w:rsidR="00131B5F" w:rsidRPr="00FB0D60" w14:paraId="4B5ABF21" w14:textId="77777777" w:rsidTr="00B32F4B">
        <w:tc>
          <w:tcPr>
            <w:tcW w:w="4049" w:type="dxa"/>
            <w:shd w:val="clear" w:color="auto" w:fill="auto"/>
            <w:vAlign w:val="center"/>
          </w:tcPr>
          <w:p w14:paraId="1B56AAED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80556" w14:textId="6F45AE22" w:rsidR="00131B5F" w:rsidRPr="00FB0D60" w:rsidRDefault="00131B5F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77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2199C4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4F921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31A62375" w14:textId="77777777" w:rsidR="00131B5F" w:rsidRPr="00FB0D60" w:rsidRDefault="00131B5F" w:rsidP="00131B5F">
            <w:pPr>
              <w:tabs>
                <w:tab w:val="decimal" w:pos="882"/>
                <w:tab w:val="decimal" w:pos="990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0962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93D230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35043" w14:textId="77777777" w:rsidR="00131B5F" w:rsidRPr="00FB0D60" w:rsidRDefault="00131B5F" w:rsidP="00131B5F">
            <w:pPr>
              <w:tabs>
                <w:tab w:val="decimal" w:pos="55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30EA9DD0" w14:textId="77777777" w:rsidTr="00B32F4B">
        <w:tc>
          <w:tcPr>
            <w:tcW w:w="4049" w:type="dxa"/>
            <w:shd w:val="clear" w:color="auto" w:fill="auto"/>
            <w:vAlign w:val="bottom"/>
          </w:tcPr>
          <w:p w14:paraId="736335F2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รวมรายได้ค้างรับ </w:t>
            </w:r>
            <w:r w:rsidRPr="00FB0D60">
              <w:rPr>
                <w:rFonts w:ascii="Angsana New" w:hAnsi="Angsana New"/>
                <w:sz w:val="28"/>
              </w:rPr>
              <w:t>-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97768" w14:textId="016CA245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80" w:type="dxa"/>
            <w:shd w:val="clear" w:color="auto" w:fill="auto"/>
          </w:tcPr>
          <w:p w14:paraId="2C06993D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18571" w14:textId="633EEEDB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81" w:type="dxa"/>
            <w:shd w:val="clear" w:color="auto" w:fill="auto"/>
          </w:tcPr>
          <w:p w14:paraId="4AD8F014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F19A9" w14:textId="6D433DFA" w:rsidR="00131B5F" w:rsidRPr="00FB0D60" w:rsidRDefault="002408B0" w:rsidP="009234D7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80" w:type="dxa"/>
            <w:shd w:val="clear" w:color="auto" w:fill="auto"/>
          </w:tcPr>
          <w:p w14:paraId="4A0865E6" w14:textId="77777777" w:rsidR="00131B5F" w:rsidRPr="00FB0D60" w:rsidRDefault="00131B5F" w:rsidP="00131B5F">
            <w:pPr>
              <w:tabs>
                <w:tab w:val="decimal" w:pos="882"/>
              </w:tabs>
              <w:spacing w:line="240" w:lineRule="exact"/>
              <w:ind w:right="-14"/>
              <w:jc w:val="both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A0BFC" w14:textId="23524B03" w:rsidR="00131B5F" w:rsidRPr="00FB0D60" w:rsidRDefault="002408B0" w:rsidP="00131B5F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848</w:t>
            </w:r>
          </w:p>
        </w:tc>
      </w:tr>
      <w:tr w:rsidR="00F12C30" w:rsidRPr="00FB0D60" w14:paraId="17A4F641" w14:textId="77777777" w:rsidTr="00B32F4B">
        <w:trPr>
          <w:trHeight w:val="123"/>
        </w:trPr>
        <w:tc>
          <w:tcPr>
            <w:tcW w:w="4049" w:type="dxa"/>
            <w:shd w:val="clear" w:color="auto" w:fill="auto"/>
            <w:vAlign w:val="bottom"/>
          </w:tcPr>
          <w:p w14:paraId="33B4F12E" w14:textId="77777777" w:rsidR="00F12C30" w:rsidRPr="00FB0D60" w:rsidRDefault="00F12C30" w:rsidP="007316B6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954987" w14:textId="77777777" w:rsidR="00F12C30" w:rsidRPr="00FB0D60" w:rsidRDefault="00F12C30" w:rsidP="007316B6">
            <w:pPr>
              <w:tabs>
                <w:tab w:val="decimal" w:pos="950"/>
              </w:tabs>
              <w:ind w:right="4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5D329563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99CC88" w14:textId="77777777" w:rsidR="00F12C30" w:rsidRPr="00FB0D60" w:rsidRDefault="00F12C30" w:rsidP="007316B6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3F4867E1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C600EC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</w:tcPr>
          <w:p w14:paraId="621E43EF" w14:textId="77777777" w:rsidR="00F12C30" w:rsidRPr="00FB0D60" w:rsidRDefault="00F12C30" w:rsidP="007316B6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211EBC" w14:textId="77777777" w:rsidR="00F12C30" w:rsidRPr="00FB0D60" w:rsidRDefault="00F12C30" w:rsidP="007316B6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53FF1B1E" w14:textId="014283DE" w:rsidR="00B32F4B" w:rsidRPr="00FB0D60" w:rsidRDefault="00B32F4B">
      <w:pPr>
        <w:rPr>
          <w:rFonts w:hint="eastAsia"/>
          <w:cs/>
        </w:rPr>
      </w:pPr>
    </w:p>
    <w:p w14:paraId="6FC983E2" w14:textId="77777777" w:rsidR="00B32F4B" w:rsidRPr="00FB0D60" w:rsidRDefault="00B32F4B">
      <w:pPr>
        <w:overflowPunct/>
        <w:autoSpaceDE/>
        <w:autoSpaceDN/>
        <w:adjustRightInd/>
        <w:textAlignment w:val="auto"/>
        <w:rPr>
          <w:rFonts w:hint="eastAsia"/>
          <w:cs/>
        </w:rPr>
      </w:pPr>
      <w:r w:rsidRPr="00FB0D60">
        <w:rPr>
          <w:rFonts w:hint="eastAsia"/>
          <w:cs/>
        </w:rPr>
        <w:br w:type="page"/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49"/>
        <w:gridCol w:w="1080"/>
        <w:gridCol w:w="162"/>
        <w:gridCol w:w="18"/>
        <w:gridCol w:w="1071"/>
        <w:gridCol w:w="9"/>
        <w:gridCol w:w="181"/>
        <w:gridCol w:w="990"/>
        <w:gridCol w:w="180"/>
        <w:gridCol w:w="9"/>
        <w:gridCol w:w="1071"/>
        <w:gridCol w:w="9"/>
      </w:tblGrid>
      <w:tr w:rsidR="00B32F4B" w:rsidRPr="00FB0D60" w14:paraId="4C5A9BB4" w14:textId="77777777" w:rsidTr="00B32F4B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</w:tcPr>
          <w:p w14:paraId="45D7E91F" w14:textId="77777777" w:rsidR="00B32F4B" w:rsidRPr="00FB0D60" w:rsidRDefault="00B32F4B" w:rsidP="00B32F4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14:paraId="07173437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03ACF50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0B3005C9" w14:textId="77777777" w:rsidR="00B32F4B" w:rsidRPr="00FB0D60" w:rsidRDefault="00B32F4B" w:rsidP="00B32F4B">
            <w:pPr>
              <w:ind w:left="-108" w:right="90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32F4B" w:rsidRPr="00FB0D60" w14:paraId="131D6750" w14:textId="77777777" w:rsidTr="00B32F4B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</w:tcPr>
          <w:p w14:paraId="4B141E42" w14:textId="77777777" w:rsidR="00B32F4B" w:rsidRPr="00FB0D60" w:rsidRDefault="00B32F4B" w:rsidP="00B32F4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5"/>
            <w:shd w:val="clear" w:color="auto" w:fill="auto"/>
          </w:tcPr>
          <w:p w14:paraId="5DD9A9F5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1" w:type="dxa"/>
            <w:shd w:val="clear" w:color="auto" w:fill="auto"/>
          </w:tcPr>
          <w:p w14:paraId="025A0FFF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4"/>
            <w:shd w:val="clear" w:color="auto" w:fill="auto"/>
          </w:tcPr>
          <w:p w14:paraId="54246401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2F4B" w:rsidRPr="00FB0D60" w14:paraId="3CA74A78" w14:textId="77777777" w:rsidTr="00B32F4B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</w:tcPr>
          <w:p w14:paraId="6A113696" w14:textId="77777777" w:rsidR="00B32F4B" w:rsidRPr="00FB0D60" w:rsidRDefault="00B32F4B" w:rsidP="00B32F4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68001F" w14:textId="0FE12327" w:rsidR="00B32F4B" w:rsidRPr="00FB0D60" w:rsidRDefault="002408B0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D960C0" w14:textId="77777777" w:rsidR="00B32F4B" w:rsidRPr="00FB0D60" w:rsidRDefault="00B32F4B" w:rsidP="00B32F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761AE7F" w14:textId="7E13DA9E" w:rsidR="00B32F4B" w:rsidRPr="00FB0D60" w:rsidRDefault="002408B0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14:paraId="197004A6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6F04DB" w14:textId="33DB1235" w:rsidR="00B32F4B" w:rsidRPr="00FB0D60" w:rsidRDefault="002408B0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31A3A5F" w14:textId="77777777" w:rsidR="00B32F4B" w:rsidRPr="00FB0D60" w:rsidRDefault="00B32F4B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3E2F3F" w14:textId="6A27DE96" w:rsidR="00B32F4B" w:rsidRPr="00FB0D60" w:rsidRDefault="002408B0" w:rsidP="00B32F4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0D5B2F" w:rsidRPr="00FB0D60" w14:paraId="36E375B2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30CD6B44" w14:textId="599C82E4" w:rsidR="000D5B2F" w:rsidRPr="00FB0D60" w:rsidRDefault="000D5B2F" w:rsidP="00182AF8">
            <w:pPr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กิจการที่เกี่ยวข้องกัน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(</w:t>
            </w:r>
            <w:r w:rsidRPr="00FB0D60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ดู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หมายเหตุ</w:t>
            </w:r>
            <w:r w:rsidRPr="00FB0D60">
              <w:rPr>
                <w:rFonts w:ascii="Angsana New" w:hAnsi="Angsana New" w:hint="cs"/>
                <w:b/>
                <w:bCs/>
                <w:spacing w:val="-4"/>
                <w:sz w:val="28"/>
                <w:cs/>
              </w:rPr>
              <w:t>ข้อ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pacing w:val="-4"/>
                <w:sz w:val="28"/>
              </w:rPr>
              <w:t>8</w:t>
            </w: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98D6F6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97B6B3E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CDF51F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3E41B108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3142AA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1D76DE3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09FA0A9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0D5B2F" w:rsidRPr="00FB0D60" w14:paraId="478AE17E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4F2702B5" w14:textId="77777777" w:rsidR="000D5B2F" w:rsidRPr="00FB0D60" w:rsidRDefault="000D5B2F" w:rsidP="00182AF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9FB9D0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8A83528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80C1C24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13A07E67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1DE96C" w14:textId="07E3584C" w:rsidR="000D5B2F" w:rsidRPr="00FB0D60" w:rsidRDefault="002408B0" w:rsidP="00182AF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54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80" w:type="dxa"/>
            <w:shd w:val="clear" w:color="auto" w:fill="auto"/>
          </w:tcPr>
          <w:p w14:paraId="099089F6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095EEA" w14:textId="3CFE228C" w:rsidR="000D5B2F" w:rsidRPr="00FB0D60" w:rsidRDefault="002408B0" w:rsidP="00182AF8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37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101</w:t>
            </w:r>
          </w:p>
        </w:tc>
      </w:tr>
      <w:tr w:rsidR="000D5B2F" w:rsidRPr="00FB0D60" w14:paraId="5C16FA52" w14:textId="77777777" w:rsidTr="00B32F4B">
        <w:trPr>
          <w:gridAfter w:val="1"/>
          <w:wAfter w:w="9" w:type="dxa"/>
          <w:trHeight w:val="288"/>
        </w:trPr>
        <w:tc>
          <w:tcPr>
            <w:tcW w:w="4049" w:type="dxa"/>
            <w:shd w:val="clear" w:color="auto" w:fill="auto"/>
            <w:vAlign w:val="bottom"/>
          </w:tcPr>
          <w:p w14:paraId="35F9783D" w14:textId="77777777" w:rsidR="000D5B2F" w:rsidRPr="00FB0D60" w:rsidRDefault="000D5B2F" w:rsidP="00182AF8">
            <w:pPr>
              <w:ind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กิจการร่วมค้า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6915B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B8317B1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F30ADA6" w14:textId="0EDCDDE4" w:rsidR="000D5B2F" w:rsidRPr="00FB0D60" w:rsidRDefault="002408B0" w:rsidP="00182AF8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553</w:t>
            </w:r>
          </w:p>
        </w:tc>
        <w:tc>
          <w:tcPr>
            <w:tcW w:w="181" w:type="dxa"/>
            <w:shd w:val="clear" w:color="auto" w:fill="auto"/>
          </w:tcPr>
          <w:p w14:paraId="0982BD08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9A9BF8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5E5E8D" w14:textId="77777777" w:rsidR="000D5B2F" w:rsidRPr="00FB0D60" w:rsidRDefault="000D5B2F" w:rsidP="00182AF8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5DF89A" w14:textId="17AC71C0" w:rsidR="000D5B2F" w:rsidRPr="00FB0D60" w:rsidRDefault="002408B0" w:rsidP="00182AF8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553</w:t>
            </w:r>
          </w:p>
        </w:tc>
      </w:tr>
      <w:tr w:rsidR="000D5B2F" w:rsidRPr="00FB0D60" w14:paraId="66A0D991" w14:textId="77777777" w:rsidTr="00B32F4B">
        <w:trPr>
          <w:gridAfter w:val="1"/>
          <w:wAfter w:w="9" w:type="dxa"/>
          <w:trHeight w:val="288"/>
        </w:trPr>
        <w:tc>
          <w:tcPr>
            <w:tcW w:w="4049" w:type="dxa"/>
            <w:shd w:val="clear" w:color="auto" w:fill="auto"/>
            <w:vAlign w:val="bottom"/>
          </w:tcPr>
          <w:p w14:paraId="788E00FA" w14:textId="77777777" w:rsidR="000D5B2F" w:rsidRPr="00FB0D60" w:rsidRDefault="000D5B2F" w:rsidP="00182AF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86F9A" w14:textId="5E2D1B15" w:rsidR="000D5B2F" w:rsidRPr="00FB0D60" w:rsidRDefault="002408B0" w:rsidP="00182AF8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6E5FA7" w14:textId="77777777" w:rsidR="000D5B2F" w:rsidRPr="00FB0D60" w:rsidRDefault="000D5B2F" w:rsidP="00182AF8">
            <w:pPr>
              <w:tabs>
                <w:tab w:val="decimal" w:pos="882"/>
                <w:tab w:val="decimal" w:pos="95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587B7D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4861A96" w14:textId="77777777" w:rsidR="000D5B2F" w:rsidRPr="00FB0D60" w:rsidRDefault="000D5B2F" w:rsidP="00182AF8">
            <w:pPr>
              <w:tabs>
                <w:tab w:val="decimal" w:pos="882"/>
                <w:tab w:val="decimal" w:pos="95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6E4D3" w14:textId="33F099F5" w:rsidR="000D5B2F" w:rsidRPr="00FB0D60" w:rsidRDefault="002408B0" w:rsidP="00182AF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002</w:t>
            </w:r>
          </w:p>
        </w:tc>
        <w:tc>
          <w:tcPr>
            <w:tcW w:w="180" w:type="dxa"/>
            <w:shd w:val="clear" w:color="auto" w:fill="auto"/>
          </w:tcPr>
          <w:p w14:paraId="1E756811" w14:textId="77777777" w:rsidR="000D5B2F" w:rsidRPr="00FB0D60" w:rsidRDefault="000D5B2F" w:rsidP="00182AF8">
            <w:pPr>
              <w:tabs>
                <w:tab w:val="decimal" w:pos="882"/>
                <w:tab w:val="decimal" w:pos="950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9261FDB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0D5B2F" w:rsidRPr="00FB0D60" w14:paraId="28770022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43C774AE" w14:textId="77777777" w:rsidR="000D5B2F" w:rsidRPr="00FB0D60" w:rsidRDefault="000D5B2F" w:rsidP="00182AF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ผู้ถือหุ้นบริษัท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D40B5B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2C47B39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B81965" w14:textId="6321928B" w:rsidR="000D5B2F" w:rsidRPr="00FB0D60" w:rsidRDefault="002408B0" w:rsidP="00182AF8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81" w:type="dxa"/>
            <w:shd w:val="clear" w:color="auto" w:fill="auto"/>
          </w:tcPr>
          <w:p w14:paraId="5FB2E971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B28544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F6D26" w14:textId="77777777" w:rsidR="000D5B2F" w:rsidRPr="00FB0D60" w:rsidRDefault="000D5B2F" w:rsidP="00182AF8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8FB36EE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0D5B2F" w:rsidRPr="00FB0D60" w14:paraId="2393A3D8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784CF09D" w14:textId="77777777" w:rsidR="000D5B2F" w:rsidRPr="00FB0D60" w:rsidRDefault="000D5B2F" w:rsidP="00182AF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7B630" w14:textId="5558B777" w:rsidR="000D5B2F" w:rsidRPr="00FB0D60" w:rsidRDefault="002408B0" w:rsidP="00182AF8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4D532B8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078A2B" w14:textId="347D37ED" w:rsidR="000D5B2F" w:rsidRPr="00FB0D60" w:rsidRDefault="008739CB" w:rsidP="008739CB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264C7ED8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AAFB9C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837307" w14:textId="77777777" w:rsidR="000D5B2F" w:rsidRPr="00FB0D60" w:rsidRDefault="000D5B2F" w:rsidP="00182AF8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6E0A7D6" w14:textId="3A7B6E93" w:rsidR="000D5B2F" w:rsidRPr="00FB0D60" w:rsidRDefault="008739CB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0D5B2F" w:rsidRPr="00FB0D60" w14:paraId="04E0340A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72016CE8" w14:textId="3EA8712F" w:rsidR="000D5B2F" w:rsidRPr="00FB0D60" w:rsidRDefault="0076079E" w:rsidP="00182AF8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BFF83" w14:textId="36ACD24C" w:rsidR="000D5B2F" w:rsidRPr="00FB0D60" w:rsidRDefault="002408B0" w:rsidP="00182AF8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0D5B2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379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646088D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C2D966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91ADF2B" w14:textId="77777777" w:rsidR="000D5B2F" w:rsidRPr="00FB0D60" w:rsidRDefault="000D5B2F" w:rsidP="00182AF8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0488B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1BC0C1" w14:textId="77777777" w:rsidR="000D5B2F" w:rsidRPr="00FB0D60" w:rsidRDefault="000D5B2F" w:rsidP="00182AF8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E9829" w14:textId="77777777" w:rsidR="000D5B2F" w:rsidRPr="00FB0D60" w:rsidRDefault="000D5B2F" w:rsidP="00182AF8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1354D" w:rsidRPr="00FB0D60" w14:paraId="2C8F75AC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409CA209" w14:textId="77777777" w:rsidR="0021354D" w:rsidRPr="00FB0D60" w:rsidRDefault="0021354D" w:rsidP="0021354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10038" w14:textId="02720B5E" w:rsidR="0021354D" w:rsidRPr="00FB0D60" w:rsidRDefault="002408B0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386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5725316" w14:textId="77777777" w:rsidR="0021354D" w:rsidRPr="00FB0D60" w:rsidRDefault="0021354D" w:rsidP="0021354D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EA5EAA" w14:textId="1E50BD96" w:rsidR="0021354D" w:rsidRPr="00FB0D60" w:rsidRDefault="002408B0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001</w:t>
            </w:r>
          </w:p>
        </w:tc>
        <w:tc>
          <w:tcPr>
            <w:tcW w:w="181" w:type="dxa"/>
            <w:shd w:val="clear" w:color="auto" w:fill="auto"/>
          </w:tcPr>
          <w:p w14:paraId="333E7A46" w14:textId="77777777" w:rsidR="0021354D" w:rsidRPr="00FB0D60" w:rsidRDefault="0021354D" w:rsidP="0021354D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9316" w14:textId="66BDB2AB" w:rsidR="0021354D" w:rsidRPr="00FB0D60" w:rsidRDefault="002408B0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62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206</w:t>
            </w:r>
          </w:p>
        </w:tc>
        <w:tc>
          <w:tcPr>
            <w:tcW w:w="180" w:type="dxa"/>
            <w:shd w:val="clear" w:color="auto" w:fill="auto"/>
          </w:tcPr>
          <w:p w14:paraId="4848B405" w14:textId="77777777" w:rsidR="0021354D" w:rsidRPr="00FB0D60" w:rsidRDefault="0021354D" w:rsidP="0021354D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2EF591" w14:textId="5F4B2EC1" w:rsidR="0021354D" w:rsidRPr="00FB0D60" w:rsidRDefault="002408B0" w:rsidP="000F1468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37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654</w:t>
            </w:r>
          </w:p>
        </w:tc>
      </w:tr>
      <w:tr w:rsidR="0021354D" w:rsidRPr="00FB0D60" w14:paraId="2038B861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center"/>
          </w:tcPr>
          <w:p w14:paraId="16A21197" w14:textId="77777777" w:rsidR="0021354D" w:rsidRPr="00FB0D60" w:rsidRDefault="0021354D" w:rsidP="0021354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999FB" w14:textId="3EA4C7B7" w:rsidR="0021354D" w:rsidRPr="00FB0D60" w:rsidRDefault="0021354D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3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485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3E52100" w14:textId="77777777" w:rsidR="0021354D" w:rsidRPr="00FB0D60" w:rsidRDefault="0021354D" w:rsidP="0021354D">
            <w:pPr>
              <w:tabs>
                <w:tab w:val="decimal" w:pos="882"/>
                <w:tab w:val="decimal" w:pos="92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2FEFA5" w14:textId="54213E92" w:rsidR="0021354D" w:rsidRPr="00FB0D60" w:rsidRDefault="0021354D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553</w:t>
            </w:r>
            <w:r w:rsidRPr="00FB0D6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14:paraId="02093CF9" w14:textId="77777777" w:rsidR="0021354D" w:rsidRPr="00FB0D60" w:rsidRDefault="0021354D" w:rsidP="0021354D">
            <w:pPr>
              <w:tabs>
                <w:tab w:val="decimal" w:pos="882"/>
                <w:tab w:val="decimal" w:pos="92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4E07E" w14:textId="188CC51F" w:rsidR="0021354D" w:rsidRPr="00FB0D60" w:rsidRDefault="0021354D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130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518EC" w14:textId="77777777" w:rsidR="0021354D" w:rsidRPr="00FB0D60" w:rsidRDefault="0021354D" w:rsidP="0021354D">
            <w:pPr>
              <w:tabs>
                <w:tab w:val="decimal" w:pos="882"/>
                <w:tab w:val="decimal" w:pos="920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9C35E" w14:textId="53596FFD" w:rsidR="0021354D" w:rsidRPr="00FB0D60" w:rsidRDefault="0021354D" w:rsidP="0021354D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28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840</w:t>
            </w:r>
            <w:r w:rsidRPr="00FB0D60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21354D" w:rsidRPr="00FB0D60" w14:paraId="3796386A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3B0622CD" w14:textId="77777777" w:rsidR="0021354D" w:rsidRPr="00FB0D60" w:rsidRDefault="0021354D" w:rsidP="0021354D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รวมดอกเบี้ยค้างรับ </w:t>
            </w:r>
            <w:r w:rsidRPr="00FB0D60">
              <w:rPr>
                <w:rFonts w:ascii="Angsana New" w:hAnsi="Angsana New"/>
                <w:sz w:val="28"/>
              </w:rPr>
              <w:t>-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FB0D60">
              <w:rPr>
                <w:rFonts w:ascii="Angsana New" w:hAnsi="Angsana New"/>
                <w:sz w:val="28"/>
              </w:rPr>
              <w:t xml:space="preserve"> - </w:t>
            </w:r>
            <w:r w:rsidRPr="00FB0D6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71E9D6" w14:textId="3BB2C97F" w:rsidR="0021354D" w:rsidRPr="00FB0D60" w:rsidRDefault="002408B0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901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E24AF01" w14:textId="77777777" w:rsidR="0021354D" w:rsidRPr="00FB0D60" w:rsidRDefault="0021354D" w:rsidP="0021354D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5A815E" w14:textId="50F67B8E" w:rsidR="0021354D" w:rsidRPr="00FB0D60" w:rsidRDefault="002408B0" w:rsidP="0021354D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448</w:t>
            </w:r>
          </w:p>
        </w:tc>
        <w:tc>
          <w:tcPr>
            <w:tcW w:w="181" w:type="dxa"/>
            <w:shd w:val="clear" w:color="auto" w:fill="auto"/>
          </w:tcPr>
          <w:p w14:paraId="3B21E258" w14:textId="77777777" w:rsidR="0021354D" w:rsidRPr="00FB0D60" w:rsidRDefault="0021354D" w:rsidP="0021354D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F512BA" w14:textId="52C403DD" w:rsidR="0021354D" w:rsidRPr="00FB0D60" w:rsidRDefault="002408B0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40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DC2B5B" w14:textId="77777777" w:rsidR="0021354D" w:rsidRPr="00FB0D60" w:rsidRDefault="0021354D" w:rsidP="0021354D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82E54" w14:textId="286C4A0B" w:rsidR="0021354D" w:rsidRPr="00FB0D60" w:rsidRDefault="002408B0" w:rsidP="0021354D">
            <w:pPr>
              <w:tabs>
                <w:tab w:val="decimal" w:pos="95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  <w:r w:rsidR="0021354D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814</w:t>
            </w:r>
          </w:p>
        </w:tc>
      </w:tr>
      <w:tr w:rsidR="00461398" w:rsidRPr="00FB0D60" w14:paraId="44D66977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18FF0391" w14:textId="77777777" w:rsidR="00461398" w:rsidRPr="00FB0D60" w:rsidRDefault="00461398" w:rsidP="00816D4D">
            <w:pPr>
              <w:spacing w:line="240" w:lineRule="exact"/>
              <w:ind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3888FA" w14:textId="77777777" w:rsidR="00461398" w:rsidRPr="00FB0D60" w:rsidRDefault="00461398" w:rsidP="00816D4D">
            <w:pPr>
              <w:tabs>
                <w:tab w:val="decimal" w:pos="900"/>
              </w:tabs>
              <w:spacing w:line="240" w:lineRule="exact"/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EB943F" w14:textId="77777777" w:rsidR="00461398" w:rsidRPr="00FB0D60" w:rsidRDefault="00461398" w:rsidP="00816D4D">
            <w:pPr>
              <w:tabs>
                <w:tab w:val="decimal" w:pos="882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9A2FBEC" w14:textId="77777777" w:rsidR="00461398" w:rsidRPr="00FB0D60" w:rsidRDefault="00461398" w:rsidP="00816D4D">
            <w:pPr>
              <w:tabs>
                <w:tab w:val="decimal" w:pos="920"/>
              </w:tabs>
              <w:spacing w:line="240" w:lineRule="exact"/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CA747B3" w14:textId="77777777" w:rsidR="00461398" w:rsidRPr="00FB0D60" w:rsidRDefault="00461398" w:rsidP="00816D4D">
            <w:pPr>
              <w:tabs>
                <w:tab w:val="decimal" w:pos="882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769C5B" w14:textId="77777777" w:rsidR="00461398" w:rsidRPr="00FB0D60" w:rsidRDefault="00461398" w:rsidP="00816D4D">
            <w:pPr>
              <w:tabs>
                <w:tab w:val="decimal" w:pos="882"/>
              </w:tabs>
              <w:spacing w:line="240" w:lineRule="exact"/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59327D" w14:textId="77777777" w:rsidR="00461398" w:rsidRPr="00FB0D60" w:rsidRDefault="00461398" w:rsidP="00816D4D">
            <w:pPr>
              <w:tabs>
                <w:tab w:val="decimal" w:pos="882"/>
              </w:tabs>
              <w:spacing w:line="240" w:lineRule="exact"/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F2C0AC" w14:textId="77777777" w:rsidR="00461398" w:rsidRPr="00FB0D60" w:rsidRDefault="00461398" w:rsidP="00816D4D">
            <w:pPr>
              <w:tabs>
                <w:tab w:val="decimal" w:pos="950"/>
              </w:tabs>
              <w:spacing w:line="240" w:lineRule="exact"/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62779F" w:rsidRPr="00FB0D60" w14:paraId="5A71CA9A" w14:textId="77777777" w:rsidTr="00816D4D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  <w:vAlign w:val="bottom"/>
          </w:tcPr>
          <w:p w14:paraId="7098D20B" w14:textId="77777777" w:rsidR="0062779F" w:rsidRPr="00FB0D60" w:rsidRDefault="0062779F" w:rsidP="0062779F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เงินมัดจำเพื่อตรวจสอบธุรกิจ -</w:t>
            </w:r>
          </w:p>
          <w:p w14:paraId="31BEEBB4" w14:textId="6B8D7E0F" w:rsidR="0062779F" w:rsidRPr="00FB0D60" w:rsidRDefault="0062779F" w:rsidP="0062779F">
            <w:pPr>
              <w:ind w:left="162" w:right="50" w:hanging="162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ab/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(ดูหมายเหตุข้อ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21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652E0A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8A3DA59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FC6253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D54C365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D8F133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AA327C" w14:textId="77777777" w:rsidR="0062779F" w:rsidRPr="00FB0D60" w:rsidRDefault="0062779F" w:rsidP="0062779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45F6351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16D4D" w:rsidRPr="00FB0D60" w14:paraId="731FA929" w14:textId="77777777" w:rsidTr="00816D4D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  <w:vAlign w:val="center"/>
          </w:tcPr>
          <w:p w14:paraId="1F6D1464" w14:textId="79A4A1E8" w:rsidR="00816D4D" w:rsidRPr="00FB0D60" w:rsidRDefault="00816D4D" w:rsidP="00E94E49">
            <w:pPr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shd w:val="clear" w:color="auto" w:fill="auto"/>
          </w:tcPr>
          <w:p w14:paraId="36B41513" w14:textId="056F7F20" w:rsidR="00816D4D" w:rsidRPr="00F53317" w:rsidRDefault="00816D4D" w:rsidP="00816D4D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5993E17" w14:textId="77777777" w:rsidR="00816D4D" w:rsidRPr="00FB0D60" w:rsidRDefault="00816D4D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2EFB712" w14:textId="4B5FD32A" w:rsidR="00816D4D" w:rsidRPr="00F53317" w:rsidRDefault="002408B0" w:rsidP="00E94E49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</w:t>
            </w:r>
            <w:r w:rsidR="00816D4D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14:paraId="514F08A7" w14:textId="77777777" w:rsidR="00816D4D" w:rsidRPr="00FB0D60" w:rsidRDefault="00816D4D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0BC3B6" w14:textId="1DAF1FCC" w:rsidR="00816D4D" w:rsidRPr="00F53317" w:rsidRDefault="00816D4D" w:rsidP="00816D4D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5FFD2D" w14:textId="77777777" w:rsidR="00816D4D" w:rsidRPr="00FB0D60" w:rsidRDefault="00816D4D" w:rsidP="00E94E49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3807BF2" w14:textId="72E6E993" w:rsidR="00816D4D" w:rsidRPr="00F53317" w:rsidRDefault="00816D4D" w:rsidP="00816D4D">
            <w:pPr>
              <w:tabs>
                <w:tab w:val="decimal" w:pos="524"/>
              </w:tabs>
              <w:ind w:left="-18" w:right="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4E49" w:rsidRPr="00FB0D60" w14:paraId="2E9BB834" w14:textId="77777777" w:rsidTr="00816D4D">
        <w:trPr>
          <w:gridAfter w:val="1"/>
          <w:wAfter w:w="9" w:type="dxa"/>
          <w:tblHeader/>
        </w:trPr>
        <w:tc>
          <w:tcPr>
            <w:tcW w:w="4049" w:type="dxa"/>
            <w:shd w:val="clear" w:color="auto" w:fill="auto"/>
            <w:vAlign w:val="center"/>
          </w:tcPr>
          <w:p w14:paraId="701ED196" w14:textId="77777777" w:rsidR="00E94E49" w:rsidRPr="00FB0D60" w:rsidRDefault="00E94E49" w:rsidP="00E94E49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5B53E9" w14:textId="3BA3DC74" w:rsidR="00E94E49" w:rsidRPr="00FB0D60" w:rsidRDefault="002408B0" w:rsidP="00E94E49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FAF0B8D" w14:textId="77777777" w:rsidR="00E94E49" w:rsidRPr="00FB0D60" w:rsidRDefault="00E94E49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B0E5E" w14:textId="706C5BE4" w:rsidR="00E94E49" w:rsidRPr="00FB0D60" w:rsidRDefault="002408B0" w:rsidP="00E94E49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160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14:paraId="25430697" w14:textId="77777777" w:rsidR="00E94E49" w:rsidRPr="00FB0D60" w:rsidRDefault="00E94E49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608B8D" w14:textId="6382142A" w:rsidR="00E94E49" w:rsidRPr="00FB0D60" w:rsidRDefault="002408B0" w:rsidP="00367D08">
            <w:pPr>
              <w:tabs>
                <w:tab w:val="decimal" w:pos="92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D658A4" w14:textId="77777777" w:rsidR="00E94E49" w:rsidRPr="00FB0D60" w:rsidRDefault="00E94E49" w:rsidP="00E94E49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13832A" w14:textId="21571ECD" w:rsidR="00E94E49" w:rsidRPr="00FB0D60" w:rsidRDefault="002408B0" w:rsidP="00E94E49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160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E94E49" w:rsidRPr="00FB0D60" w14:paraId="2DDF5AAE" w14:textId="77777777" w:rsidTr="00B32F4B">
        <w:tc>
          <w:tcPr>
            <w:tcW w:w="4049" w:type="dxa"/>
            <w:shd w:val="clear" w:color="auto" w:fill="auto"/>
            <w:vAlign w:val="bottom"/>
          </w:tcPr>
          <w:p w14:paraId="26F6637B" w14:textId="77777777" w:rsidR="00E94E49" w:rsidRPr="00FB0D60" w:rsidRDefault="00E94E49" w:rsidP="00E94E49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รวมเงินมัดจำเพื่อตรวจสอบธุรกิจ - </w:t>
            </w:r>
          </w:p>
          <w:p w14:paraId="55532F30" w14:textId="77777777" w:rsidR="00E94E49" w:rsidRPr="00FB0D60" w:rsidRDefault="00E94E49" w:rsidP="00E94E49">
            <w:pPr>
              <w:ind w:left="450" w:right="-36" w:hanging="450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6258B" w14:textId="5FE9E46C" w:rsidR="00E94E49" w:rsidRPr="00FB0D60" w:rsidRDefault="002408B0" w:rsidP="00E94E49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651B2EEB" w14:textId="77777777" w:rsidR="00E94E49" w:rsidRPr="00FB0D60" w:rsidRDefault="00E94E49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3DD16" w14:textId="5F53CC42" w:rsidR="00E94E49" w:rsidRPr="00FB0D60" w:rsidRDefault="002408B0" w:rsidP="00730B35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170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6A58E86" w14:textId="77777777" w:rsidR="00E94E49" w:rsidRPr="00FB0D60" w:rsidRDefault="00E94E49" w:rsidP="00E94E49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99C58" w14:textId="3ECCA29D" w:rsidR="00E94E49" w:rsidRPr="00FB0D60" w:rsidRDefault="002408B0" w:rsidP="00367D08">
            <w:pPr>
              <w:tabs>
                <w:tab w:val="decimal" w:pos="92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0CFCADD" w14:textId="77777777" w:rsidR="00E94E49" w:rsidRPr="00FB0D60" w:rsidRDefault="00E94E49" w:rsidP="00E94E49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65387" w14:textId="4EAD2EB2" w:rsidR="00E94E49" w:rsidRPr="00FB0D60" w:rsidRDefault="002408B0" w:rsidP="00E94E49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160</w:t>
            </w:r>
            <w:r w:rsidR="00E94E49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62779F" w:rsidRPr="00FB0D60" w14:paraId="7FC4096B" w14:textId="77777777" w:rsidTr="00B32F4B">
        <w:trPr>
          <w:gridAfter w:val="1"/>
          <w:wAfter w:w="9" w:type="dxa"/>
          <w:trHeight w:val="189"/>
          <w:tblHeader/>
        </w:trPr>
        <w:tc>
          <w:tcPr>
            <w:tcW w:w="4049" w:type="dxa"/>
            <w:shd w:val="clear" w:color="auto" w:fill="auto"/>
          </w:tcPr>
          <w:p w14:paraId="6CA6899E" w14:textId="77777777" w:rsidR="0062779F" w:rsidRPr="00FB0D60" w:rsidRDefault="0062779F" w:rsidP="00816D4D">
            <w:pPr>
              <w:spacing w:line="24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FA6C62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11CBA59" w14:textId="77777777" w:rsidR="0062779F" w:rsidRPr="00FB0D60" w:rsidRDefault="0062779F" w:rsidP="00816D4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625E4DD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1" w:type="dxa"/>
            <w:shd w:val="clear" w:color="auto" w:fill="auto"/>
          </w:tcPr>
          <w:p w14:paraId="16C9C7C8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60200CC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25E57458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AD0C76" w14:textId="77777777" w:rsidR="0062779F" w:rsidRPr="00FB0D60" w:rsidRDefault="0062779F" w:rsidP="00816D4D">
            <w:pPr>
              <w:spacing w:line="2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62779F" w:rsidRPr="00FB0D60" w14:paraId="290CF75C" w14:textId="77777777" w:rsidTr="00B32F4B">
        <w:tc>
          <w:tcPr>
            <w:tcW w:w="4049" w:type="dxa"/>
            <w:shd w:val="clear" w:color="auto" w:fill="auto"/>
            <w:vAlign w:val="bottom"/>
          </w:tcPr>
          <w:p w14:paraId="1EAA4622" w14:textId="77777777" w:rsidR="0062779F" w:rsidRPr="00FB0D60" w:rsidRDefault="0062779F" w:rsidP="0062779F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</w:t>
            </w:r>
          </w:p>
          <w:p w14:paraId="05514E5D" w14:textId="43415A0F" w:rsidR="0062779F" w:rsidRPr="00FB0D60" w:rsidRDefault="0062779F" w:rsidP="0062779F">
            <w:pPr>
              <w:ind w:left="90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(ดูหมายเหตุข้อ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24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B37E841" w14:textId="77777777" w:rsidR="0062779F" w:rsidRPr="00FB0D60" w:rsidRDefault="0062779F" w:rsidP="0062779F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AD5CE5E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075AD44D" w14:textId="77777777" w:rsidR="0062779F" w:rsidRPr="00FB0D60" w:rsidRDefault="0062779F" w:rsidP="0062779F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428F53E2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91CAA3" w14:textId="77777777" w:rsidR="0062779F" w:rsidRPr="00FB0D60" w:rsidRDefault="0062779F" w:rsidP="0062779F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7179845" w14:textId="77777777" w:rsidR="0062779F" w:rsidRPr="00FB0D60" w:rsidRDefault="0062779F" w:rsidP="0062779F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396CBB" w14:textId="77777777" w:rsidR="0062779F" w:rsidRPr="00FB0D60" w:rsidRDefault="0062779F" w:rsidP="0062779F">
            <w:pPr>
              <w:tabs>
                <w:tab w:val="decimal" w:pos="958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4E39485E" w14:textId="77777777" w:rsidTr="00B32F4B">
        <w:tc>
          <w:tcPr>
            <w:tcW w:w="4049" w:type="dxa"/>
            <w:shd w:val="clear" w:color="auto" w:fill="auto"/>
            <w:vAlign w:val="center"/>
          </w:tcPr>
          <w:p w14:paraId="717A4B74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D8278" w14:textId="03F22D84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62" w:type="dxa"/>
            <w:shd w:val="clear" w:color="auto" w:fill="auto"/>
          </w:tcPr>
          <w:p w14:paraId="4A7333FF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9EA7F6" w14:textId="13252F96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81" w:type="dxa"/>
            <w:shd w:val="clear" w:color="auto" w:fill="auto"/>
          </w:tcPr>
          <w:p w14:paraId="219E588B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B78D9C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66C06D97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9247A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26161034" w14:textId="77777777" w:rsidTr="00B32F4B">
        <w:tc>
          <w:tcPr>
            <w:tcW w:w="4049" w:type="dxa"/>
            <w:shd w:val="clear" w:color="auto" w:fill="auto"/>
            <w:vAlign w:val="bottom"/>
          </w:tcPr>
          <w:p w14:paraId="069A154B" w14:textId="77777777" w:rsidR="00131B5F" w:rsidRPr="00FB0D60" w:rsidRDefault="00131B5F" w:rsidP="00131B5F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2F9B3C" w14:textId="402B4A64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796</w:t>
            </w:r>
          </w:p>
        </w:tc>
        <w:tc>
          <w:tcPr>
            <w:tcW w:w="162" w:type="dxa"/>
            <w:shd w:val="clear" w:color="auto" w:fill="auto"/>
          </w:tcPr>
          <w:p w14:paraId="1D634775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9143F" w14:textId="28278555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878</w:t>
            </w:r>
          </w:p>
        </w:tc>
        <w:tc>
          <w:tcPr>
            <w:tcW w:w="181" w:type="dxa"/>
            <w:shd w:val="clear" w:color="auto" w:fill="auto"/>
          </w:tcPr>
          <w:p w14:paraId="4B4A65F7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368D9A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7E2EA64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6E6ED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1DC79EF7" w14:textId="77777777" w:rsidTr="00B32F4B">
        <w:tc>
          <w:tcPr>
            <w:tcW w:w="4049" w:type="dxa"/>
            <w:shd w:val="clear" w:color="auto" w:fill="auto"/>
            <w:vAlign w:val="bottom"/>
          </w:tcPr>
          <w:p w14:paraId="37786944" w14:textId="77777777" w:rsidR="00131B5F" w:rsidRPr="00FB0D60" w:rsidRDefault="00131B5F" w:rsidP="00816D4D">
            <w:pPr>
              <w:spacing w:line="240" w:lineRule="exact"/>
              <w:ind w:right="-36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16B2F65" w14:textId="77777777" w:rsidR="00131B5F" w:rsidRPr="00FB0D60" w:rsidRDefault="00131B5F" w:rsidP="00816D4D">
            <w:pPr>
              <w:tabs>
                <w:tab w:val="decimal" w:pos="539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2" w:type="dxa"/>
            <w:shd w:val="clear" w:color="auto" w:fill="auto"/>
          </w:tcPr>
          <w:p w14:paraId="2805F96E" w14:textId="77777777" w:rsidR="00131B5F" w:rsidRPr="00FB0D60" w:rsidRDefault="00131B5F" w:rsidP="00816D4D">
            <w:pPr>
              <w:tabs>
                <w:tab w:val="decimal" w:pos="882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98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83EAC3C" w14:textId="77777777" w:rsidR="00131B5F" w:rsidRPr="00FB0D60" w:rsidRDefault="00131B5F" w:rsidP="00816D4D">
            <w:pPr>
              <w:tabs>
                <w:tab w:val="decimal" w:pos="920"/>
              </w:tabs>
              <w:spacing w:line="240" w:lineRule="exact"/>
              <w:ind w:left="-18" w:right="49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1" w:type="dxa"/>
            <w:shd w:val="clear" w:color="auto" w:fill="auto"/>
          </w:tcPr>
          <w:p w14:paraId="676220E8" w14:textId="77777777" w:rsidR="00131B5F" w:rsidRPr="00FB0D60" w:rsidRDefault="00131B5F" w:rsidP="00816D4D">
            <w:pPr>
              <w:tabs>
                <w:tab w:val="decimal" w:pos="882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A955D71" w14:textId="77777777" w:rsidR="00131B5F" w:rsidRPr="00FB0D60" w:rsidRDefault="00131B5F" w:rsidP="00816D4D">
            <w:pPr>
              <w:tabs>
                <w:tab w:val="decimal" w:pos="539"/>
              </w:tabs>
              <w:spacing w:line="240" w:lineRule="exact"/>
              <w:ind w:left="-18" w:right="4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F2E86E1" w14:textId="77777777" w:rsidR="00131B5F" w:rsidRPr="00FB0D60" w:rsidRDefault="00131B5F" w:rsidP="00816D4D">
            <w:pPr>
              <w:tabs>
                <w:tab w:val="decimal" w:pos="882"/>
              </w:tabs>
              <w:spacing w:line="240" w:lineRule="exact"/>
              <w:ind w:left="-18" w:right="49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6F91C84" w14:textId="77777777" w:rsidR="00131B5F" w:rsidRPr="00FB0D60" w:rsidRDefault="00131B5F" w:rsidP="00816D4D">
            <w:pPr>
              <w:tabs>
                <w:tab w:val="decimal" w:pos="882"/>
              </w:tabs>
              <w:spacing w:line="240" w:lineRule="exact"/>
              <w:ind w:left="-18" w:right="49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31B5F" w:rsidRPr="00FB0D60" w14:paraId="251B69F3" w14:textId="77777777" w:rsidTr="00B32F4B">
        <w:tc>
          <w:tcPr>
            <w:tcW w:w="4049" w:type="dxa"/>
            <w:shd w:val="clear" w:color="auto" w:fill="auto"/>
            <w:vAlign w:val="bottom"/>
          </w:tcPr>
          <w:p w14:paraId="0E2A2740" w14:textId="5F67FA6F" w:rsidR="00131B5F" w:rsidRPr="00FB0D60" w:rsidRDefault="00131B5F" w:rsidP="0039691E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เจ้าหนี้อื่น - กิจการที่เกี่ยวข้องกัน (ดูหมายเหตุข้อ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24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2307A9A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18DC09D7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4C7230CF" w14:textId="77777777" w:rsidR="00131B5F" w:rsidRPr="00FB0D60" w:rsidRDefault="00131B5F" w:rsidP="00131B5F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53C74C6A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FCB68D5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981838D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8A09FB3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5FD25750" w14:textId="77777777" w:rsidTr="00B32F4B">
        <w:tc>
          <w:tcPr>
            <w:tcW w:w="4049" w:type="dxa"/>
            <w:shd w:val="clear" w:color="auto" w:fill="auto"/>
            <w:vAlign w:val="bottom"/>
          </w:tcPr>
          <w:p w14:paraId="27BC538A" w14:textId="77777777" w:rsidR="00131B5F" w:rsidRPr="00FB0D60" w:rsidRDefault="00131B5F" w:rsidP="00131B5F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DD9AD0" w14:textId="23709CD9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62" w:type="dxa"/>
            <w:shd w:val="clear" w:color="auto" w:fill="auto"/>
          </w:tcPr>
          <w:p w14:paraId="16891AEC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24DA7EDE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D41C7CA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A729E" w14:textId="0D04AA03" w:rsidR="00131B5F" w:rsidRPr="00FB0D60" w:rsidRDefault="002408B0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32BCFF8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2D63C41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62CA5F60" w14:textId="77777777" w:rsidTr="00B32F4B">
        <w:tc>
          <w:tcPr>
            <w:tcW w:w="4049" w:type="dxa"/>
            <w:shd w:val="clear" w:color="auto" w:fill="auto"/>
            <w:vAlign w:val="bottom"/>
          </w:tcPr>
          <w:p w14:paraId="236C7FC4" w14:textId="77777777" w:rsidR="00131B5F" w:rsidRPr="00FB0D60" w:rsidRDefault="00131B5F" w:rsidP="00131B5F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E44AB" w14:textId="2A3625F7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62" w:type="dxa"/>
            <w:shd w:val="clear" w:color="auto" w:fill="auto"/>
          </w:tcPr>
          <w:p w14:paraId="654D0C04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D2E29F" w14:textId="175B9CD5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14:paraId="504CE08D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F658E" w14:textId="788E729B" w:rsidR="00131B5F" w:rsidRPr="00FB0D60" w:rsidRDefault="002408B0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0F7B460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CFC520" w14:textId="3523E727" w:rsidR="00131B5F" w:rsidRPr="00FB0D60" w:rsidRDefault="002408B0" w:rsidP="00131B5F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131B5F" w:rsidRPr="00FB0D60" w14:paraId="139F1A40" w14:textId="77777777" w:rsidTr="00B32F4B">
        <w:tc>
          <w:tcPr>
            <w:tcW w:w="4049" w:type="dxa"/>
            <w:shd w:val="clear" w:color="auto" w:fill="auto"/>
            <w:vAlign w:val="bottom"/>
          </w:tcPr>
          <w:p w14:paraId="08B9BE4B" w14:textId="77777777" w:rsidR="00131B5F" w:rsidRPr="00FB0D60" w:rsidRDefault="00131B5F" w:rsidP="00131B5F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6039C" w14:textId="4D87417E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57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62" w:type="dxa"/>
            <w:shd w:val="clear" w:color="auto" w:fill="auto"/>
          </w:tcPr>
          <w:p w14:paraId="3F8552A3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FE52" w14:textId="48AC222B" w:rsidR="00131B5F" w:rsidRPr="00FB0D60" w:rsidRDefault="002408B0" w:rsidP="00131B5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14:paraId="788C7816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7DE33" w14:textId="664B7D4E" w:rsidR="00131B5F" w:rsidRPr="00FB0D60" w:rsidRDefault="002408B0" w:rsidP="00367D08">
            <w:pPr>
              <w:tabs>
                <w:tab w:val="decimal" w:pos="900"/>
              </w:tabs>
              <w:ind w:left="-1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57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245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D442E42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AF6ABF" w14:textId="51CE02AA" w:rsidR="00131B5F" w:rsidRPr="00FB0D60" w:rsidRDefault="002408B0" w:rsidP="00131B5F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131B5F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131B5F" w:rsidRPr="00FB0D60" w14:paraId="6BFAB159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59BEBC46" w14:textId="77777777" w:rsidR="00131B5F" w:rsidRPr="00FB0D60" w:rsidRDefault="00131B5F" w:rsidP="00131B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549BE06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790B9191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4BDC5A04" w14:textId="77777777" w:rsidR="00131B5F" w:rsidRPr="00FB0D60" w:rsidRDefault="00131B5F" w:rsidP="00131B5F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5F762C7C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3957380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7CE944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E0DA187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31B5F" w:rsidRPr="00FB0D60" w14:paraId="1416332B" w14:textId="77777777" w:rsidTr="00B32F4B">
        <w:tc>
          <w:tcPr>
            <w:tcW w:w="4049" w:type="dxa"/>
            <w:shd w:val="clear" w:color="auto" w:fill="auto"/>
            <w:vAlign w:val="bottom"/>
          </w:tcPr>
          <w:p w14:paraId="0B72A689" w14:textId="77777777" w:rsidR="00131B5F" w:rsidRPr="00FB0D60" w:rsidRDefault="00131B5F" w:rsidP="00131B5F">
            <w:pPr>
              <w:tabs>
                <w:tab w:val="decimal" w:pos="539"/>
              </w:tabs>
              <w:ind w:right="-108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ค่าใช้จ่ายค้างจ่าย - กิจการที่เกี่ยวข้องกัน </w:t>
            </w:r>
          </w:p>
          <w:p w14:paraId="486B8B58" w14:textId="0D0E3673" w:rsidR="00131B5F" w:rsidRPr="00FB0D60" w:rsidRDefault="00131B5F" w:rsidP="00131B5F">
            <w:pPr>
              <w:tabs>
                <w:tab w:val="decimal" w:pos="539"/>
              </w:tabs>
              <w:ind w:left="81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(ดูหมายเหตุข้อ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24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D83F0" w14:textId="77777777" w:rsidR="00131B5F" w:rsidRPr="00FB0D60" w:rsidRDefault="00131B5F" w:rsidP="00131B5F">
            <w:pPr>
              <w:tabs>
                <w:tab w:val="decimal" w:pos="539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62" w:type="dxa"/>
            <w:shd w:val="clear" w:color="auto" w:fill="auto"/>
          </w:tcPr>
          <w:p w14:paraId="474B6747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32C5E782" w14:textId="77777777" w:rsidR="00131B5F" w:rsidRPr="00FB0D60" w:rsidRDefault="00131B5F" w:rsidP="00131B5F">
            <w:pPr>
              <w:tabs>
                <w:tab w:val="decimal" w:pos="920"/>
              </w:tabs>
              <w:ind w:left="-18"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" w:type="dxa"/>
            <w:shd w:val="clear" w:color="auto" w:fill="auto"/>
          </w:tcPr>
          <w:p w14:paraId="6D4F4276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4B599B6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5D6A3E0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598A29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</w:tr>
      <w:tr w:rsidR="00131B5F" w:rsidRPr="00FB0D60" w14:paraId="6A08D39E" w14:textId="77777777" w:rsidTr="00B32F4B">
        <w:tc>
          <w:tcPr>
            <w:tcW w:w="4049" w:type="dxa"/>
            <w:shd w:val="clear" w:color="auto" w:fill="auto"/>
            <w:vAlign w:val="bottom"/>
          </w:tcPr>
          <w:p w14:paraId="32B5BE28" w14:textId="77777777" w:rsidR="00131B5F" w:rsidRPr="00FB0D60" w:rsidRDefault="00131B5F" w:rsidP="00131B5F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14CCD97" w14:textId="442584CA" w:rsidR="00131B5F" w:rsidRPr="00FB0D60" w:rsidRDefault="002408B0" w:rsidP="00131B5F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62" w:type="dxa"/>
            <w:shd w:val="clear" w:color="auto" w:fill="auto"/>
          </w:tcPr>
          <w:p w14:paraId="7A77D126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shd w:val="clear" w:color="auto" w:fill="auto"/>
          </w:tcPr>
          <w:p w14:paraId="619FA0F4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3EEA9A6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EF2C8F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338D28F7" w14:textId="77777777" w:rsidR="00131B5F" w:rsidRPr="00FB0D60" w:rsidRDefault="00131B5F" w:rsidP="00131B5F">
            <w:pPr>
              <w:tabs>
                <w:tab w:val="decimal" w:pos="882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9695C5A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5660861E" w14:textId="77777777" w:rsidTr="00B32F4B">
        <w:tc>
          <w:tcPr>
            <w:tcW w:w="4049" w:type="dxa"/>
            <w:shd w:val="clear" w:color="auto" w:fill="auto"/>
            <w:vAlign w:val="bottom"/>
          </w:tcPr>
          <w:p w14:paraId="6FAB35F4" w14:textId="3D3DAB59" w:rsidR="00131B5F" w:rsidRPr="00FB0D60" w:rsidRDefault="00131B5F" w:rsidP="00D33B1A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</w:t>
            </w:r>
            <w:r w:rsidR="00D33B1A"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1BE84" w14:textId="10A3FEFC" w:rsidR="00131B5F" w:rsidRPr="00FB0D60" w:rsidRDefault="002408B0" w:rsidP="00131B5F">
            <w:pPr>
              <w:tabs>
                <w:tab w:val="decimal" w:pos="958"/>
              </w:tabs>
              <w:ind w:left="-18" w:right="49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62" w:type="dxa"/>
            <w:shd w:val="clear" w:color="auto" w:fill="auto"/>
          </w:tcPr>
          <w:p w14:paraId="73367E94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9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2EF8D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61CCAA65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1CB0C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hint="eastAsia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6C7437B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4A166" w14:textId="77777777" w:rsidR="00131B5F" w:rsidRPr="00FB0D60" w:rsidRDefault="00131B5F" w:rsidP="00131B5F">
            <w:pPr>
              <w:tabs>
                <w:tab w:val="decimal" w:pos="539"/>
              </w:tabs>
              <w:ind w:left="-18" w:right="49"/>
              <w:rPr>
                <w:rFonts w:hint="eastAsia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31B5F" w:rsidRPr="00FB0D60" w14:paraId="52789BF3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5006125A" w14:textId="77777777" w:rsidR="00131B5F" w:rsidRPr="00FB0D60" w:rsidRDefault="00131B5F" w:rsidP="00131B5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FADE4A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2E7D53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48A94B9" w14:textId="77777777" w:rsidR="00131B5F" w:rsidRPr="00FB0D60" w:rsidRDefault="00131B5F" w:rsidP="00131B5F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53784031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743807A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A498A6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C80C0FD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31B5F" w:rsidRPr="00FB0D60" w14:paraId="04E9E193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3ED0594F" w14:textId="74A41415" w:rsidR="00131B5F" w:rsidRPr="00FB0D60" w:rsidRDefault="00131B5F" w:rsidP="00131B5F">
            <w:pPr>
              <w:ind w:left="92"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FEFFD8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6A9DAA3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5D355889" w14:textId="77777777" w:rsidR="00131B5F" w:rsidRPr="00FB0D60" w:rsidRDefault="00131B5F" w:rsidP="00131B5F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629257E2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426A52" w14:textId="77777777" w:rsidR="00131B5F" w:rsidRPr="00FB0D60" w:rsidRDefault="00131B5F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F590DF" w14:textId="77777777" w:rsidR="00131B5F" w:rsidRPr="00FB0D60" w:rsidRDefault="00131B5F" w:rsidP="00131B5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8C3A6FB" w14:textId="77777777" w:rsidR="00131B5F" w:rsidRPr="00FB0D60" w:rsidRDefault="00131B5F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816D4D" w:rsidRPr="00FB0D60" w14:paraId="4254D0A7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0ACAB194" w14:textId="77777777" w:rsidR="00816D4D" w:rsidRPr="00FB0D60" w:rsidRDefault="00816D4D" w:rsidP="00131B5F">
            <w:pPr>
              <w:ind w:left="92"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0B3FA1" w14:textId="77777777" w:rsidR="00816D4D" w:rsidRPr="00FB0D60" w:rsidRDefault="00816D4D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394B431" w14:textId="77777777" w:rsidR="00816D4D" w:rsidRPr="00FB0D60" w:rsidRDefault="00816D4D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0AD19831" w14:textId="77777777" w:rsidR="00816D4D" w:rsidRPr="00FB0D60" w:rsidRDefault="00816D4D" w:rsidP="00131B5F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25C841DB" w14:textId="77777777" w:rsidR="00816D4D" w:rsidRPr="00FB0D60" w:rsidRDefault="00816D4D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932EED" w14:textId="77777777" w:rsidR="00816D4D" w:rsidRPr="00FB0D60" w:rsidRDefault="00816D4D" w:rsidP="00131B5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BEEB3" w14:textId="77777777" w:rsidR="00816D4D" w:rsidRPr="00FB0D60" w:rsidRDefault="00816D4D" w:rsidP="00131B5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0811023" w14:textId="77777777" w:rsidR="00816D4D" w:rsidRPr="00FB0D60" w:rsidRDefault="00816D4D" w:rsidP="00131B5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C248A4" w:rsidRPr="00FB0D60" w14:paraId="7E83CF55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03BEA9F1" w14:textId="77777777" w:rsidR="00C248A4" w:rsidRPr="00FB0D60" w:rsidRDefault="00C248A4" w:rsidP="00182AF8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ดอกเบี้ยค้างจ่าย - กิจการที่เกี่ยวข้องกัน</w:t>
            </w:r>
          </w:p>
          <w:p w14:paraId="448A3760" w14:textId="718D44B8" w:rsidR="00C248A4" w:rsidRPr="00FB0D60" w:rsidRDefault="00C248A4" w:rsidP="0039691E">
            <w:pPr>
              <w:ind w:left="92" w:right="50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(ดูหมายเหตุข้อ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24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57B39E4" w14:textId="77777777" w:rsidR="00C248A4" w:rsidRPr="00FB0D60" w:rsidRDefault="00C248A4" w:rsidP="00182AF8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3689566" w14:textId="77777777" w:rsidR="00C248A4" w:rsidRPr="00FB0D60" w:rsidRDefault="00C248A4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E386563" w14:textId="77777777" w:rsidR="00C248A4" w:rsidRPr="00FB0D60" w:rsidRDefault="00C248A4" w:rsidP="00182AF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1496600F" w14:textId="77777777" w:rsidR="00C248A4" w:rsidRPr="00FB0D60" w:rsidRDefault="00C248A4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EFD1CD" w14:textId="77777777" w:rsidR="00C248A4" w:rsidRPr="00FB0D60" w:rsidRDefault="00C248A4" w:rsidP="00182AF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081B5" w14:textId="77777777" w:rsidR="00C248A4" w:rsidRPr="00FB0D60" w:rsidRDefault="00C248A4" w:rsidP="00182AF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8CED99" w14:textId="77777777" w:rsidR="00C248A4" w:rsidRPr="00FB0D60" w:rsidRDefault="00C248A4" w:rsidP="00182AF8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461398" w:rsidRPr="00FB0D60" w14:paraId="512069BC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1B7F7795" w14:textId="77777777" w:rsidR="00461398" w:rsidRPr="00FB0D60" w:rsidRDefault="00461398" w:rsidP="00461398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1B44EE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3021F9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941A2F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46BD56EA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BC20AD" w14:textId="7C41AE38" w:rsidR="00461398" w:rsidRPr="00FB0D60" w:rsidRDefault="002408B0" w:rsidP="007510C4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3E8C9A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EA4BE2C" w14:textId="7E36D9A2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832</w:t>
            </w:r>
          </w:p>
        </w:tc>
      </w:tr>
      <w:tr w:rsidR="00461398" w:rsidRPr="00FB0D60" w14:paraId="3C04F554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638543A3" w14:textId="77777777" w:rsidR="00461398" w:rsidRPr="00FB0D60" w:rsidRDefault="00461398" w:rsidP="00461398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</w:t>
            </w:r>
            <w:r w:rsidRPr="00FB0D60">
              <w:rPr>
                <w:rFonts w:ascii="Angsana New" w:hAnsi="Angsana New" w:hint="cs"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14:paraId="0A80A51A" w14:textId="2143CA9C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4A849B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39CDDD97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29BAB4EF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C0ECF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1212C" w14:textId="77777777" w:rsidR="00461398" w:rsidRPr="00FB0D60" w:rsidRDefault="00461398" w:rsidP="00461398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9B26622" w14:textId="77777777" w:rsidR="00461398" w:rsidRPr="00FB0D60" w:rsidRDefault="00461398" w:rsidP="00461398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461398" w:rsidRPr="00FB0D60" w14:paraId="6F4ACAC0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25445C3A" w14:textId="77777777" w:rsidR="00461398" w:rsidRPr="00FB0D60" w:rsidRDefault="00461398" w:rsidP="00461398">
            <w:pPr>
              <w:ind w:right="-36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2E633" w14:textId="35783F56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053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0961729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33133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2A8338F0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C1224" w14:textId="7F5A8BF7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C09AB9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C90C6" w14:textId="755B72F2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46139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832</w:t>
            </w:r>
          </w:p>
        </w:tc>
      </w:tr>
      <w:tr w:rsidR="00461398" w:rsidRPr="00FB0D60" w14:paraId="0DF6A4F8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23512B40" w14:textId="77777777" w:rsidR="00461398" w:rsidRPr="00FB0D60" w:rsidRDefault="00461398" w:rsidP="00461398">
            <w:pPr>
              <w:ind w:right="-36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507B2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2352284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4B79D654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1C202D16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E63EF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FC917B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665E45E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62779F" w:rsidRPr="00FB0D60" w14:paraId="5DBD90DC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5029F8C8" w14:textId="77777777" w:rsidR="0062779F" w:rsidRPr="00FB0D60" w:rsidRDefault="0062779F" w:rsidP="0062779F">
            <w:pPr>
              <w:ind w:right="50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753A0398" w14:textId="77777777" w:rsidR="0062779F" w:rsidRPr="00FB0D60" w:rsidRDefault="0062779F" w:rsidP="0062779F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A8D07C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052FF09" w14:textId="77777777" w:rsidR="0062779F" w:rsidRPr="00FB0D60" w:rsidRDefault="0062779F" w:rsidP="0062779F">
            <w:pPr>
              <w:tabs>
                <w:tab w:val="decimal" w:pos="920"/>
              </w:tabs>
              <w:ind w:left="-18"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90" w:type="dxa"/>
            <w:gridSpan w:val="2"/>
            <w:shd w:val="clear" w:color="auto" w:fill="auto"/>
          </w:tcPr>
          <w:p w14:paraId="6B0EDBE0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1617E3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9F2E83" w14:textId="77777777" w:rsidR="0062779F" w:rsidRPr="00FB0D60" w:rsidRDefault="0062779F" w:rsidP="0062779F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BC849A1" w14:textId="77777777" w:rsidR="0062779F" w:rsidRPr="00FB0D60" w:rsidRDefault="0062779F" w:rsidP="0062779F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</w:tr>
      <w:tr w:rsidR="00461398" w:rsidRPr="00FB0D60" w14:paraId="69C447EF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4C6B2CED" w14:textId="77777777" w:rsidR="00461398" w:rsidRPr="00FB0D60" w:rsidRDefault="00461398" w:rsidP="00461398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6A7543E" w14:textId="77777777" w:rsidR="00461398" w:rsidRPr="00FB0D60" w:rsidRDefault="00461398" w:rsidP="0046139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C57A7B1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69C8EA9E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5BDDADE0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645B97" w14:textId="384AB8A2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1A9B4E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C4C4F1" w14:textId="6F48368D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100</w:t>
            </w:r>
          </w:p>
        </w:tc>
      </w:tr>
      <w:tr w:rsidR="00461398" w:rsidRPr="00FB0D60" w14:paraId="33A30991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2A089BBA" w14:textId="77777777" w:rsidR="00461398" w:rsidRPr="00FB0D60" w:rsidRDefault="00461398" w:rsidP="00461398">
            <w:pPr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</w:t>
            </w:r>
            <w:r w:rsidRPr="00FB0D60">
              <w:rPr>
                <w:rFonts w:ascii="Angsana New" w:hAnsi="Angsana New" w:hint="cs"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</w:tcPr>
          <w:p w14:paraId="274B0ABC" w14:textId="7DF7D567" w:rsidR="00461398" w:rsidRPr="00FB0D60" w:rsidRDefault="002408B0" w:rsidP="00461398">
            <w:pPr>
              <w:tabs>
                <w:tab w:val="decimal" w:pos="882"/>
              </w:tabs>
              <w:ind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E791D0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shd w:val="clear" w:color="auto" w:fill="auto"/>
          </w:tcPr>
          <w:p w14:paraId="42D17EED" w14:textId="77777777" w:rsidR="00461398" w:rsidRPr="00FB0D60" w:rsidRDefault="00461398" w:rsidP="00461398">
            <w:pPr>
              <w:tabs>
                <w:tab w:val="decimal" w:pos="557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79FF23EF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127FDC" w14:textId="788ACCEA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BFF475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122F07" w14:textId="77777777" w:rsidR="00461398" w:rsidRPr="00FB0D60" w:rsidRDefault="00461398" w:rsidP="00461398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461398" w:rsidRPr="00FB0D60" w14:paraId="53BCB272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center"/>
          </w:tcPr>
          <w:p w14:paraId="10B2DA6B" w14:textId="77777777" w:rsidR="00461398" w:rsidRPr="00FB0D60" w:rsidRDefault="00461398" w:rsidP="00461398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71ED13" w14:textId="77777777" w:rsidR="00461398" w:rsidRPr="00FB0D60" w:rsidRDefault="00461398" w:rsidP="00461398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A0C035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02FA5D9E" w14:textId="6131E5EF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59E617E4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2F6716" w14:textId="77777777" w:rsidR="00461398" w:rsidRPr="00FB0D60" w:rsidRDefault="00461398" w:rsidP="00461398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29EFF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A549B" w14:textId="39BD72DB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93</w:t>
            </w:r>
          </w:p>
        </w:tc>
      </w:tr>
      <w:tr w:rsidR="00461398" w:rsidRPr="00FB0D60" w14:paraId="520A8A40" w14:textId="77777777" w:rsidTr="00B32F4B">
        <w:trPr>
          <w:gridAfter w:val="1"/>
          <w:wAfter w:w="9" w:type="dxa"/>
        </w:trPr>
        <w:tc>
          <w:tcPr>
            <w:tcW w:w="4049" w:type="dxa"/>
            <w:shd w:val="clear" w:color="auto" w:fill="auto"/>
            <w:vAlign w:val="bottom"/>
          </w:tcPr>
          <w:p w14:paraId="0916AE16" w14:textId="77777777" w:rsidR="00461398" w:rsidRPr="00FB0D60" w:rsidRDefault="00461398" w:rsidP="00461398">
            <w:pPr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214055" w14:textId="708A5838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178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4ADDB84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B1A3E" w14:textId="03AA33F9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90" w:type="dxa"/>
            <w:gridSpan w:val="2"/>
            <w:shd w:val="clear" w:color="auto" w:fill="auto"/>
          </w:tcPr>
          <w:p w14:paraId="36BA7459" w14:textId="77777777" w:rsidR="00461398" w:rsidRPr="00FB0D60" w:rsidRDefault="00461398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E3A2C" w14:textId="0641EFE0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DA7A87" w14:textId="77777777" w:rsidR="00461398" w:rsidRPr="00FB0D60" w:rsidRDefault="00461398" w:rsidP="00461398">
            <w:pPr>
              <w:tabs>
                <w:tab w:val="decimal" w:pos="882"/>
              </w:tabs>
              <w:ind w:left="-126" w:right="-108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9B975D" w14:textId="7B7622C1" w:rsidR="00461398" w:rsidRPr="00FB0D60" w:rsidRDefault="002408B0" w:rsidP="00461398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193</w:t>
            </w:r>
          </w:p>
        </w:tc>
      </w:tr>
    </w:tbl>
    <w:p w14:paraId="79668D51" w14:textId="77777777" w:rsidR="006E377C" w:rsidRPr="00FB0D60" w:rsidRDefault="006E377C" w:rsidP="00DC0CD3">
      <w:pPr>
        <w:overflowPunct/>
        <w:autoSpaceDE/>
        <w:autoSpaceDN/>
        <w:adjustRightInd/>
        <w:spacing w:before="240"/>
        <w:ind w:firstLine="547"/>
        <w:textAlignment w:val="auto"/>
        <w:rPr>
          <w:rFonts w:hint="eastAsia"/>
        </w:rPr>
      </w:pPr>
      <w:r w:rsidRPr="00FB0D6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เงินให้กู้ยืมระยะสั้นแก่กิจการที่เกี่ยวข้องกันและเงินกู้ยืมระยะสั้นจาก</w:t>
      </w:r>
      <w:r w:rsidR="00BE34A2" w:rsidRPr="00FB0D60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Pr="00FB0D60">
        <w:rPr>
          <w:rFonts w:ascii="Angsana New" w:hAnsi="Angsana New" w:hint="cs"/>
          <w:b/>
          <w:bCs/>
          <w:sz w:val="32"/>
          <w:szCs w:val="32"/>
          <w:cs/>
        </w:rPr>
        <w:t>กิจการที่เกี่ยวข้องกัน</w:t>
      </w:r>
    </w:p>
    <w:p w14:paraId="6E4854FC" w14:textId="42DDFC64" w:rsidR="006D72D8" w:rsidRPr="00FB0D60" w:rsidRDefault="000D5B2F" w:rsidP="00F86125">
      <w:pPr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>ยอดคงเหลือ</w:t>
      </w:r>
      <w:r w:rsidR="00ED4E16" w:rsidRPr="00FB0D60">
        <w:rPr>
          <w:rFonts w:ascii="Angsana New" w:hAnsi="Angsana New" w:hint="cs"/>
          <w:spacing w:val="-6"/>
          <w:sz w:val="32"/>
          <w:szCs w:val="32"/>
          <w:cs/>
        </w:rPr>
        <w:t>ของเงินให้กู้ยืมระยะสั้น</w:t>
      </w:r>
      <w:r w:rsidR="00FD5FA1" w:rsidRPr="00FB0D60">
        <w:rPr>
          <w:rFonts w:ascii="Angsana New" w:hAnsi="Angsana New" w:hint="cs"/>
          <w:spacing w:val="-6"/>
          <w:sz w:val="32"/>
          <w:szCs w:val="32"/>
          <w:cs/>
        </w:rPr>
        <w:t>แก่</w:t>
      </w:r>
      <w:r w:rsidR="00BE34A2" w:rsidRPr="00FB0D60">
        <w:rPr>
          <w:rFonts w:ascii="Angsana New" w:hAnsi="Angsana New" w:hint="cs"/>
          <w:spacing w:val="-6"/>
          <w:sz w:val="32"/>
          <w:szCs w:val="32"/>
          <w:cs/>
        </w:rPr>
        <w:t>บุคคลหรือ</w:t>
      </w:r>
      <w:r w:rsidR="00ED4E16" w:rsidRPr="00FB0D60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="00ED4E16" w:rsidRPr="00FB0D60">
        <w:rPr>
          <w:rFonts w:ascii="Angsana New" w:hAnsi="Angsana New"/>
          <w:spacing w:val="-6"/>
          <w:sz w:val="32"/>
          <w:szCs w:val="32"/>
          <w:cs/>
        </w:rPr>
        <w:t>ที่เกี่ยวข้อง</w:t>
      </w:r>
      <w:r w:rsidR="00ED4E16" w:rsidRPr="00FB0D60">
        <w:rPr>
          <w:rFonts w:ascii="Angsana New" w:hAnsi="Angsana New" w:hint="cs"/>
          <w:spacing w:val="-6"/>
          <w:sz w:val="32"/>
          <w:szCs w:val="32"/>
          <w:cs/>
        </w:rPr>
        <w:t>กัน</w:t>
      </w:r>
      <w:r w:rsidR="00ED4E16" w:rsidRPr="00FB0D60">
        <w:rPr>
          <w:rFonts w:ascii="Angsana New" w:hAnsi="Angsana New"/>
          <w:sz w:val="32"/>
          <w:szCs w:val="32"/>
        </w:rPr>
        <w:t xml:space="preserve"> </w:t>
      </w:r>
      <w:r w:rsidR="00ED4E16" w:rsidRPr="00FB0D60">
        <w:rPr>
          <w:rFonts w:ascii="Angsana New" w:hAnsi="Angsana New" w:hint="cs"/>
          <w:sz w:val="32"/>
          <w:szCs w:val="32"/>
          <w:cs/>
        </w:rPr>
        <w:t>ณ วันที่</w:t>
      </w:r>
      <w:r w:rsidR="00ED4E16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1442E9" w:rsidRPr="00FB0D60">
        <w:rPr>
          <w:rFonts w:ascii="Angsana New" w:hAnsi="Angsana New"/>
          <w:sz w:val="32"/>
          <w:szCs w:val="32"/>
        </w:rPr>
        <w:t xml:space="preserve"> </w:t>
      </w:r>
      <w:r w:rsidR="000D5D40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1442E9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455B4E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F60828" w:rsidRPr="00FB0D60">
        <w:rPr>
          <w:rFonts w:ascii="Angsana New" w:hAnsi="Angsana New"/>
          <w:sz w:val="32"/>
          <w:szCs w:val="32"/>
          <w:cs/>
        </w:rPr>
        <w:t>และ</w:t>
      </w:r>
      <w:r w:rsidR="001442E9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6E377C" w:rsidRPr="00FB0D60">
        <w:rPr>
          <w:rFonts w:ascii="Angsana New" w:hAnsi="Angsana New" w:hint="cs"/>
          <w:sz w:val="32"/>
          <w:szCs w:val="32"/>
          <w:cs/>
        </w:rPr>
        <w:t xml:space="preserve"> และการเคลื่อนไหวของเงินให้กู้ยืมระยะสั้นดังกล่าวมี</w:t>
      </w:r>
      <w:r w:rsidR="006E377C" w:rsidRPr="00FB0D60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14:paraId="67F12B6D" w14:textId="77777777" w:rsidR="00D92EF2" w:rsidRPr="00FB0D60" w:rsidRDefault="00D92EF2" w:rsidP="00D92EF2">
      <w:pPr>
        <w:jc w:val="right"/>
        <w:rPr>
          <w:rFonts w:hint="eastAsia"/>
          <w:b/>
          <w:bCs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90"/>
        <w:gridCol w:w="1530"/>
        <w:gridCol w:w="90"/>
        <w:gridCol w:w="990"/>
        <w:gridCol w:w="90"/>
        <w:gridCol w:w="1170"/>
        <w:gridCol w:w="90"/>
        <w:gridCol w:w="1080"/>
        <w:gridCol w:w="90"/>
        <w:gridCol w:w="1260"/>
      </w:tblGrid>
      <w:tr w:rsidR="00815897" w:rsidRPr="00FB0D60" w14:paraId="2F319285" w14:textId="77777777" w:rsidTr="00C63316">
        <w:trPr>
          <w:trHeight w:val="80"/>
        </w:trPr>
        <w:tc>
          <w:tcPr>
            <w:tcW w:w="2142" w:type="dxa"/>
            <w:vAlign w:val="bottom"/>
          </w:tcPr>
          <w:p w14:paraId="2A1BD362" w14:textId="77777777" w:rsidR="00815897" w:rsidRPr="00FB0D60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88927D4" w14:textId="77777777" w:rsidR="00815897" w:rsidRPr="00FB0D60" w:rsidRDefault="00815897" w:rsidP="00D92EF2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0C99F99" w14:textId="77777777" w:rsidR="00815897" w:rsidRPr="00FB0D60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1FC712C" w14:textId="77777777" w:rsidR="00815897" w:rsidRPr="00FB0D60" w:rsidRDefault="00815897" w:rsidP="00D92EF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6C8E6E7D" w14:textId="77777777" w:rsidR="00815897" w:rsidRPr="00FB0D60" w:rsidRDefault="00815897" w:rsidP="00C63316">
            <w:pPr>
              <w:pBdr>
                <w:between w:val="single" w:sz="4" w:space="1" w:color="auto"/>
                <w:bar w:val="single" w:sz="4" w:color="auto"/>
              </w:pBd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815897" w:rsidRPr="00FB0D60" w14:paraId="39891AAF" w14:textId="77777777" w:rsidTr="00C63316">
        <w:trPr>
          <w:trHeight w:val="80"/>
        </w:trPr>
        <w:tc>
          <w:tcPr>
            <w:tcW w:w="2142" w:type="dxa"/>
            <w:vAlign w:val="bottom"/>
          </w:tcPr>
          <w:p w14:paraId="1BCEBB61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4F74184" w14:textId="77777777" w:rsidR="00815897" w:rsidRPr="00FB0D60" w:rsidRDefault="00815897" w:rsidP="00DA57C6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C995784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21BF58BE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4BC392E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                               </w:t>
            </w:r>
          </w:p>
        </w:tc>
        <w:tc>
          <w:tcPr>
            <w:tcW w:w="90" w:type="dxa"/>
          </w:tcPr>
          <w:p w14:paraId="03EA707B" w14:textId="77777777" w:rsidR="00815897" w:rsidRPr="00FB0D60" w:rsidRDefault="00815897" w:rsidP="00DA57C6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3E9DF32" w14:textId="77777777" w:rsidR="00815897" w:rsidRPr="00FB0D60" w:rsidRDefault="00815897" w:rsidP="00C63316">
            <w:pPr>
              <w:pBdr>
                <w:between w:val="single" w:sz="4" w:space="1" w:color="auto"/>
                <w:bar w:val="single" w:sz="4" w:color="auto"/>
              </w:pBd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E246A10" w14:textId="77777777" w:rsidR="00815897" w:rsidRPr="00FB0D60" w:rsidRDefault="00815897" w:rsidP="0028349A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605CD0A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0797E1B0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8B9C360" w14:textId="77777777" w:rsidR="00815897" w:rsidRPr="00FB0D60" w:rsidRDefault="00815897" w:rsidP="00DA57C6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815897" w:rsidRPr="00FB0D60" w14:paraId="0CB72758" w14:textId="77777777" w:rsidTr="00815897">
        <w:trPr>
          <w:trHeight w:val="80"/>
        </w:trPr>
        <w:tc>
          <w:tcPr>
            <w:tcW w:w="2142" w:type="dxa"/>
            <w:vAlign w:val="bottom"/>
          </w:tcPr>
          <w:p w14:paraId="5BD17920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เงินให้กู้ยืมระยะสั้นแก่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br/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บุคคลหรือ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0E209A64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3CFB909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22FA456B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45E7B8" w14:textId="7FA0C264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br/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1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มกราคม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="002408B0" w:rsidRPr="002408B0">
              <w:rPr>
                <w:rFonts w:ascii="Angsana New" w:hAnsi="Angsana New" w:hint="cs"/>
                <w:b/>
                <w:bCs/>
                <w:spacing w:val="-6"/>
                <w:szCs w:val="24"/>
              </w:rPr>
              <w:t>2</w:t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562</w:t>
            </w:r>
          </w:p>
        </w:tc>
        <w:tc>
          <w:tcPr>
            <w:tcW w:w="90" w:type="dxa"/>
          </w:tcPr>
          <w:p w14:paraId="72D7737A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14:paraId="4E76166A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346CD88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Merge/>
            <w:vAlign w:val="bottom"/>
          </w:tcPr>
          <w:p w14:paraId="6E4798E5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BC175C3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</w:p>
          <w:p w14:paraId="57CF9B52" w14:textId="77777777" w:rsidR="00815897" w:rsidRPr="00FB0D60" w:rsidRDefault="00815897" w:rsidP="00DA57C6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2867EB1" w14:textId="3C1AE8B1" w:rsidR="00815897" w:rsidRPr="00FB0D60" w:rsidRDefault="0081589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br/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="000007B7" w:rsidRPr="00FB0D60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>ธันวาคม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2562</w:t>
            </w:r>
          </w:p>
        </w:tc>
      </w:tr>
      <w:tr w:rsidR="00E41E3C" w:rsidRPr="00FB0D60" w14:paraId="51DACDF0" w14:textId="77777777" w:rsidTr="00E41E3C">
        <w:trPr>
          <w:trHeight w:val="20"/>
        </w:trPr>
        <w:tc>
          <w:tcPr>
            <w:tcW w:w="2142" w:type="dxa"/>
            <w:vAlign w:val="bottom"/>
          </w:tcPr>
          <w:p w14:paraId="696D02AE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160CB165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FFE1D8B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52C063FE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9C8E2E9" w14:textId="4592C166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</w:tcPr>
          <w:p w14:paraId="6AB5E41A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FCA305" w14:textId="2B7948AD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661</w:t>
            </w:r>
          </w:p>
        </w:tc>
        <w:tc>
          <w:tcPr>
            <w:tcW w:w="90" w:type="dxa"/>
            <w:shd w:val="clear" w:color="auto" w:fill="auto"/>
          </w:tcPr>
          <w:p w14:paraId="1D06CE09" w14:textId="77777777" w:rsidR="00E41E3C" w:rsidRPr="00FB0D60" w:rsidRDefault="00E41E3C" w:rsidP="00E41E3C">
            <w:pPr>
              <w:tabs>
                <w:tab w:val="decimal" w:pos="808"/>
                <w:tab w:val="decimal" w:pos="124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1AF33B" w14:textId="1BE48671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575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9F1EE9C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5B97C9" w14:textId="2A554532" w:rsidR="00E41E3C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661</w:t>
            </w:r>
          </w:p>
        </w:tc>
      </w:tr>
      <w:tr w:rsidR="00E41E3C" w:rsidRPr="00FB0D60" w14:paraId="4C64A83A" w14:textId="77777777" w:rsidTr="00E41E3C">
        <w:trPr>
          <w:trHeight w:val="20"/>
        </w:trPr>
        <w:tc>
          <w:tcPr>
            <w:tcW w:w="2142" w:type="dxa"/>
            <w:vAlign w:val="bottom"/>
          </w:tcPr>
          <w:p w14:paraId="521B5ACF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ปาล์มทองคำ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90" w:type="dxa"/>
            <w:vAlign w:val="bottom"/>
          </w:tcPr>
          <w:p w14:paraId="7E77A33E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EBE7EE1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  <w:vAlign w:val="bottom"/>
          </w:tcPr>
          <w:p w14:paraId="7D16533A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C83E1F0" w14:textId="77777777" w:rsidR="00E41E3C" w:rsidRPr="00FB0D60" w:rsidRDefault="00E41E3C" w:rsidP="00E41E3C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A7F966B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BA65BC" w14:textId="71A28458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58DD8F1F" w14:textId="77777777" w:rsidR="00E41E3C" w:rsidRPr="00FB0D60" w:rsidRDefault="00E41E3C" w:rsidP="00E41E3C">
            <w:pPr>
              <w:tabs>
                <w:tab w:val="decimal" w:pos="808"/>
                <w:tab w:val="decimal" w:pos="124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6C89072" w14:textId="1FF2793B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5A4CBE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3EDB01" w14:textId="79E6505A" w:rsidR="00E41E3C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</w:tr>
      <w:tr w:rsidR="00E41E3C" w:rsidRPr="00FB0D60" w14:paraId="76FAA153" w14:textId="77777777" w:rsidTr="00E41E3C">
        <w:trPr>
          <w:trHeight w:val="20"/>
        </w:trPr>
        <w:tc>
          <w:tcPr>
            <w:tcW w:w="2142" w:type="dxa"/>
          </w:tcPr>
          <w:p w14:paraId="4C96A471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เอ็ม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 xml:space="preserve"> คิวไออาร์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4A2F680E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7B7B53C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  <w:vAlign w:val="bottom"/>
          </w:tcPr>
          <w:p w14:paraId="7DB07198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02DA43" w14:textId="02E4CA6D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780</w:t>
            </w:r>
          </w:p>
        </w:tc>
        <w:tc>
          <w:tcPr>
            <w:tcW w:w="90" w:type="dxa"/>
          </w:tcPr>
          <w:p w14:paraId="097C3AE6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DEC3516" w14:textId="77777777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9BD7B49" w14:textId="77777777" w:rsidR="00E41E3C" w:rsidRPr="00FB0D60" w:rsidRDefault="00E41E3C" w:rsidP="00E41E3C">
            <w:pPr>
              <w:tabs>
                <w:tab w:val="decimal" w:pos="808"/>
                <w:tab w:val="decimal" w:pos="124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52F87BF" w14:textId="2B152549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777744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1272D1E" w14:textId="77777777" w:rsidR="00E41E3C" w:rsidRPr="00FB0D60" w:rsidRDefault="00E41E3C" w:rsidP="00661530">
            <w:pPr>
              <w:ind w:right="9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E41E3C" w:rsidRPr="00FB0D60" w14:paraId="7B5213AE" w14:textId="77777777" w:rsidTr="00E41E3C">
        <w:trPr>
          <w:trHeight w:val="20"/>
        </w:trPr>
        <w:tc>
          <w:tcPr>
            <w:tcW w:w="2142" w:type="dxa"/>
          </w:tcPr>
          <w:p w14:paraId="080BEDA8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ซิส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เต็ม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แอนด์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ซอฟท์แวร์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4CA90D4A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C6F9FC3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3150A115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D4060AB" w14:textId="77777777" w:rsidR="00E41E3C" w:rsidRPr="00FB0D60" w:rsidRDefault="00E41E3C" w:rsidP="00E41E3C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9C9693F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D769BC" w14:textId="15A5D73D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19000E97" w14:textId="77777777" w:rsidR="00E41E3C" w:rsidRPr="00FB0D60" w:rsidRDefault="00E41E3C" w:rsidP="00E41E3C">
            <w:pPr>
              <w:tabs>
                <w:tab w:val="decimal" w:pos="808"/>
                <w:tab w:val="decimal" w:pos="124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3C80A9" w14:textId="04FF5199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150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20AA03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270E08" w14:textId="39651286" w:rsidR="00E41E3C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</w:tr>
      <w:tr w:rsidR="00DD1EC1" w:rsidRPr="00FB0D60" w14:paraId="2C6936BB" w14:textId="77777777" w:rsidTr="00E033B3">
        <w:trPr>
          <w:trHeight w:val="20"/>
        </w:trPr>
        <w:tc>
          <w:tcPr>
            <w:tcW w:w="2142" w:type="dxa"/>
          </w:tcPr>
          <w:p w14:paraId="16CA050E" w14:textId="77777777" w:rsidR="00DD1EC1" w:rsidRPr="00FB0D60" w:rsidRDefault="00E033B3" w:rsidP="00B5610A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8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เซอร์วิส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เซ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ส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จำกัด</w:t>
            </w:r>
            <w:r w:rsidR="001E61BC" w:rsidRPr="00FB0D60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90" w:type="dxa"/>
          </w:tcPr>
          <w:p w14:paraId="5F30B3E4" w14:textId="77777777" w:rsidR="00DD1EC1" w:rsidRPr="00FB0D60" w:rsidRDefault="00DD1EC1" w:rsidP="00B5610A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A720871" w14:textId="77777777" w:rsidR="00DD1EC1" w:rsidRPr="00FB0D60" w:rsidRDefault="00DD1EC1" w:rsidP="00B5610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3BAD65B" w14:textId="77777777" w:rsidR="00DD1EC1" w:rsidRPr="00FB0D60" w:rsidRDefault="00DD1EC1" w:rsidP="00B5610A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BE2BD7" w14:textId="77777777" w:rsidR="00DD1EC1" w:rsidRPr="00FB0D60" w:rsidRDefault="00DD1EC1" w:rsidP="00B5610A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17A49539" w14:textId="77777777" w:rsidR="00DD1EC1" w:rsidRPr="00FB0D60" w:rsidRDefault="00DD1EC1" w:rsidP="00B5610A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D7570" w14:textId="77777777" w:rsidR="00DD1EC1" w:rsidRPr="00FB0D60" w:rsidRDefault="00DD1EC1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98F1956" w14:textId="77777777" w:rsidR="00DD1EC1" w:rsidRPr="00FB0D60" w:rsidRDefault="00DD1EC1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BD54D" w14:textId="77777777" w:rsidR="00DD1EC1" w:rsidRPr="00FB0D60" w:rsidRDefault="00DD1EC1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3C2DBBD" w14:textId="77777777" w:rsidR="00DD1EC1" w:rsidRPr="00FB0D60" w:rsidRDefault="00DD1EC1" w:rsidP="00B5610A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74C9A9" w14:textId="77777777" w:rsidR="00DD1EC1" w:rsidRPr="00FB0D60" w:rsidRDefault="00DD1EC1" w:rsidP="00461398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</w:p>
        </w:tc>
      </w:tr>
      <w:tr w:rsidR="00E41E3C" w:rsidRPr="00FB0D60" w14:paraId="55F5CEC2" w14:textId="77777777" w:rsidTr="00E41E3C">
        <w:trPr>
          <w:trHeight w:val="20"/>
        </w:trPr>
        <w:tc>
          <w:tcPr>
            <w:tcW w:w="2142" w:type="dxa"/>
          </w:tcPr>
          <w:p w14:paraId="5B6571B5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5DC81B6C" w14:textId="77777777" w:rsidR="00E41E3C" w:rsidRPr="00FB0D60" w:rsidRDefault="00E41E3C" w:rsidP="00E41E3C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0D0E2F0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89EEFD2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46334F1" w14:textId="77C54454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6</w:t>
            </w:r>
            <w:r w:rsidRPr="002408B0">
              <w:rPr>
                <w:rFonts w:ascii="Angsana New" w:hAnsi="Angsana New"/>
                <w:szCs w:val="24"/>
              </w:rPr>
              <w:t>5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90" w:type="dxa"/>
          </w:tcPr>
          <w:p w14:paraId="3CF2B95F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BE57B7" w14:textId="37EE5AE6" w:rsidR="00E41E3C" w:rsidRPr="00FB0D60" w:rsidRDefault="002408B0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85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0F37D808" w14:textId="77777777" w:rsidR="00E41E3C" w:rsidRPr="00FB0D60" w:rsidRDefault="00E41E3C" w:rsidP="00E41E3C">
            <w:pPr>
              <w:tabs>
                <w:tab w:val="decimal" w:pos="808"/>
                <w:tab w:val="decimal" w:pos="1242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67687F" w14:textId="05DE39ED" w:rsidR="00E41E3C" w:rsidRPr="00FB0D60" w:rsidRDefault="00E41E3C" w:rsidP="00E41E3C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505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20B5D0" w14:textId="77777777" w:rsidR="00E41E3C" w:rsidRPr="00FB0D60" w:rsidRDefault="00E41E3C" w:rsidP="00E41E3C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FEBD922" w14:textId="2168FD4B" w:rsidR="00E41E3C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71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761</w:t>
            </w:r>
          </w:p>
        </w:tc>
      </w:tr>
      <w:tr w:rsidR="00461398" w:rsidRPr="00FB0D60" w14:paraId="055775A3" w14:textId="77777777" w:rsidTr="002C5FE6">
        <w:trPr>
          <w:trHeight w:val="80"/>
        </w:trPr>
        <w:tc>
          <w:tcPr>
            <w:tcW w:w="2142" w:type="dxa"/>
            <w:vAlign w:val="bottom"/>
          </w:tcPr>
          <w:p w14:paraId="5209C769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>: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5C33E64D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E170C09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359CF8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D3BEEB" w14:textId="067B509B" w:rsidR="00461398" w:rsidRPr="00FB0D60" w:rsidRDefault="00461398" w:rsidP="00461398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A501BA1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40DCA9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5E0BD3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F85B9F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DDF9E8E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D28579" w14:textId="44D4F815" w:rsidR="00461398" w:rsidRPr="00FB0D60" w:rsidRDefault="00461398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461398" w:rsidRPr="00FB0D60" w14:paraId="3901B166" w14:textId="77777777" w:rsidTr="002C5FE6">
        <w:trPr>
          <w:trHeight w:val="20"/>
        </w:trPr>
        <w:tc>
          <w:tcPr>
            <w:tcW w:w="2142" w:type="dxa"/>
            <w:vAlign w:val="bottom"/>
          </w:tcPr>
          <w:p w14:paraId="0748994D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072DE376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67BDA19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86A9559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04DE1" w14:textId="1F4D426A" w:rsidR="00461398" w:rsidRPr="00FB0D60" w:rsidRDefault="002408B0" w:rsidP="00461398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</w:tcPr>
          <w:p w14:paraId="1CE85C59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2B913C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76F688A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A4362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C7EADB" w14:textId="77777777" w:rsidR="00461398" w:rsidRPr="00FB0D60" w:rsidRDefault="00461398" w:rsidP="00461398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AEBF" w14:textId="546C6B93" w:rsidR="00461398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161</w:t>
            </w:r>
          </w:p>
        </w:tc>
      </w:tr>
      <w:tr w:rsidR="00C47271" w:rsidRPr="00FB0D60" w14:paraId="26315313" w14:textId="77777777" w:rsidTr="001E61BC">
        <w:trPr>
          <w:trHeight w:val="20"/>
        </w:trPr>
        <w:tc>
          <w:tcPr>
            <w:tcW w:w="2142" w:type="dxa"/>
          </w:tcPr>
          <w:p w14:paraId="10FF71FF" w14:textId="77777777" w:rsidR="00C47271" w:rsidRPr="00FB0D60" w:rsidRDefault="00C47271" w:rsidP="00C47271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10"/>
                <w:szCs w:val="24"/>
                <w:cs/>
              </w:rPr>
            </w:pPr>
            <w:r w:rsidRPr="00FB0D60">
              <w:rPr>
                <w:rFonts w:ascii="Angsana New" w:hAnsi="Angsana New"/>
                <w:spacing w:val="-10"/>
                <w:szCs w:val="24"/>
              </w:rPr>
              <w:t>*</w:t>
            </w:r>
            <w:r w:rsidR="001E61BC" w:rsidRPr="00FB0D60">
              <w:rPr>
                <w:rFonts w:ascii="Angsana New" w:hAnsi="Angsana New" w:hint="cs"/>
                <w:spacing w:val="-10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เดิมชื่อ บริษัท</w:t>
            </w:r>
            <w:r w:rsidRPr="00FB0D60">
              <w:rPr>
                <w:rFonts w:ascii="Angsana New" w:hAnsi="Angsana New"/>
                <w:spacing w:val="-10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เอ็ม</w:t>
            </w:r>
            <w:proofErr w:type="spellStart"/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pacing w:val="-10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ช็</w:t>
            </w:r>
            <w:proofErr w:type="spellEnd"/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อป</w:t>
            </w:r>
            <w:r w:rsidRPr="00FB0D60">
              <w:rPr>
                <w:rFonts w:ascii="Angsana New" w:hAnsi="Angsana New"/>
                <w:spacing w:val="-10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>จำกัด</w:t>
            </w:r>
          </w:p>
        </w:tc>
        <w:tc>
          <w:tcPr>
            <w:tcW w:w="90" w:type="dxa"/>
          </w:tcPr>
          <w:p w14:paraId="32C4F23E" w14:textId="77777777" w:rsidR="00C47271" w:rsidRPr="00FB0D60" w:rsidRDefault="00C47271" w:rsidP="00C47271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88E0D9D" w14:textId="77777777" w:rsidR="00C47271" w:rsidRPr="00FB0D60" w:rsidRDefault="00C47271" w:rsidP="00C47271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AD18C1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679B59FC" w14:textId="77777777" w:rsidR="00C47271" w:rsidRPr="00FB0D60" w:rsidRDefault="00C47271" w:rsidP="00C47271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DD80963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3ED09EE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A2F009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F7DC8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E94CCE" w14:textId="77777777" w:rsidR="00C47271" w:rsidRPr="00FB0D60" w:rsidRDefault="00C47271" w:rsidP="00C47271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9344B16" w14:textId="77777777" w:rsidR="00C47271" w:rsidRPr="00FB0D60" w:rsidRDefault="00C47271" w:rsidP="00C47271">
            <w:pPr>
              <w:tabs>
                <w:tab w:val="decimal" w:pos="117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</w:tbl>
    <w:p w14:paraId="51CC0CC6" w14:textId="795C8B50" w:rsidR="00651795" w:rsidRDefault="00B24110">
      <w:pPr>
        <w:rPr>
          <w:rFonts w:hint="eastAsia"/>
        </w:rPr>
      </w:pPr>
      <w:r w:rsidRPr="00FB0D60">
        <w:rPr>
          <w:rFonts w:hint="eastAsia"/>
        </w:rPr>
        <w:br w:type="page"/>
      </w:r>
    </w:p>
    <w:p w14:paraId="33DE86FA" w14:textId="77777777" w:rsidR="00651795" w:rsidRPr="00FB0D60" w:rsidRDefault="00651795" w:rsidP="00651795">
      <w:pPr>
        <w:jc w:val="right"/>
        <w:rPr>
          <w:rFonts w:hint="eastAsia"/>
          <w:b/>
          <w:bCs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62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2"/>
        <w:gridCol w:w="90"/>
        <w:gridCol w:w="1530"/>
        <w:gridCol w:w="90"/>
        <w:gridCol w:w="990"/>
        <w:gridCol w:w="90"/>
        <w:gridCol w:w="1170"/>
        <w:gridCol w:w="90"/>
        <w:gridCol w:w="1080"/>
        <w:gridCol w:w="90"/>
        <w:gridCol w:w="1260"/>
      </w:tblGrid>
      <w:tr w:rsidR="000007B7" w:rsidRPr="00FB0D60" w14:paraId="4418171A" w14:textId="77777777" w:rsidTr="00C63316">
        <w:trPr>
          <w:trHeight w:val="80"/>
        </w:trPr>
        <w:tc>
          <w:tcPr>
            <w:tcW w:w="2142" w:type="dxa"/>
            <w:vAlign w:val="bottom"/>
          </w:tcPr>
          <w:p w14:paraId="16C8F107" w14:textId="727F2F0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5D35BB5" w14:textId="77777777" w:rsidR="000007B7" w:rsidRPr="00FB0D60" w:rsidRDefault="000007B7" w:rsidP="000007B7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871F125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63CC95F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35060C71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0007B7" w:rsidRPr="00FB0D60" w14:paraId="1E3093ED" w14:textId="77777777" w:rsidTr="00C63316">
        <w:trPr>
          <w:trHeight w:val="80"/>
        </w:trPr>
        <w:tc>
          <w:tcPr>
            <w:tcW w:w="2142" w:type="dxa"/>
            <w:vAlign w:val="bottom"/>
          </w:tcPr>
          <w:p w14:paraId="6B3B284B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785BC02" w14:textId="77777777" w:rsidR="000007B7" w:rsidRPr="00FB0D60" w:rsidRDefault="000007B7" w:rsidP="000007B7">
            <w:pPr>
              <w:ind w:left="117"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408A6ED2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9CA3CD1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E8BDF2F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                               </w:t>
            </w:r>
          </w:p>
        </w:tc>
        <w:tc>
          <w:tcPr>
            <w:tcW w:w="90" w:type="dxa"/>
          </w:tcPr>
          <w:p w14:paraId="56FE164B" w14:textId="77777777" w:rsidR="000007B7" w:rsidRPr="00FB0D60" w:rsidRDefault="000007B7" w:rsidP="000007B7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6CAA1DC6" w14:textId="77777777" w:rsidR="000007B7" w:rsidRPr="00FB0D60" w:rsidRDefault="000007B7" w:rsidP="000007B7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5452FA9" w14:textId="77777777" w:rsidR="000007B7" w:rsidRPr="00FB0D60" w:rsidRDefault="000007B7" w:rsidP="000007B7">
            <w:pPr>
              <w:ind w:left="-61" w:right="-8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5A42549D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90" w:type="dxa"/>
            <w:vAlign w:val="bottom"/>
          </w:tcPr>
          <w:p w14:paraId="3DB4EC4B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D9CA3E" w14:textId="77777777" w:rsidR="000007B7" w:rsidRPr="00FB0D60" w:rsidRDefault="000007B7" w:rsidP="000007B7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0007B7" w:rsidRPr="00FB0D60" w14:paraId="1EFA2385" w14:textId="77777777" w:rsidTr="000007B7">
        <w:trPr>
          <w:trHeight w:val="80"/>
        </w:trPr>
        <w:tc>
          <w:tcPr>
            <w:tcW w:w="2142" w:type="dxa"/>
            <w:vAlign w:val="bottom"/>
          </w:tcPr>
          <w:p w14:paraId="48A7B80C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เงินให้กู้ยืมระยะสั้นแก่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br/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บุคคลหรือ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654C931A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5B4381E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2DD9B16A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77F32C" w14:textId="1B622B4E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br/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1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มกราคม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="002408B0" w:rsidRPr="002408B0">
              <w:rPr>
                <w:rFonts w:ascii="Angsana New" w:hAnsi="Angsana New" w:hint="cs"/>
                <w:b/>
                <w:bCs/>
                <w:spacing w:val="-6"/>
                <w:szCs w:val="24"/>
              </w:rPr>
              <w:t>2</w:t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561</w:t>
            </w:r>
          </w:p>
        </w:tc>
        <w:tc>
          <w:tcPr>
            <w:tcW w:w="90" w:type="dxa"/>
          </w:tcPr>
          <w:p w14:paraId="7BB89348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Merge/>
          </w:tcPr>
          <w:p w14:paraId="72F7291D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0EF13666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0" w:type="dxa"/>
            <w:vMerge/>
            <w:vAlign w:val="bottom"/>
          </w:tcPr>
          <w:p w14:paraId="56C09A14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5E3E5DB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</w:p>
          <w:p w14:paraId="02F5CE51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AF89F0B" w14:textId="249788AE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>ณ วันที่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br/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FB0D60">
              <w:rPr>
                <w:rFonts w:ascii="Angsana New" w:hAnsi="Angsana New"/>
                <w:b/>
                <w:bCs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b/>
                <w:bCs/>
                <w:spacing w:val="-6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b/>
                <w:bCs/>
                <w:spacing w:val="-6"/>
                <w:szCs w:val="24"/>
              </w:rPr>
              <w:t>2561</w:t>
            </w:r>
          </w:p>
        </w:tc>
      </w:tr>
      <w:tr w:rsidR="000007B7" w:rsidRPr="00FB0D60" w14:paraId="1238EBFB" w14:textId="77777777" w:rsidTr="00461398">
        <w:trPr>
          <w:trHeight w:val="20"/>
        </w:trPr>
        <w:tc>
          <w:tcPr>
            <w:tcW w:w="2142" w:type="dxa"/>
            <w:vAlign w:val="bottom"/>
          </w:tcPr>
          <w:p w14:paraId="7D316A79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กรรมการบริษัทย่อย</w:t>
            </w:r>
          </w:p>
        </w:tc>
        <w:tc>
          <w:tcPr>
            <w:tcW w:w="90" w:type="dxa"/>
            <w:vAlign w:val="bottom"/>
          </w:tcPr>
          <w:p w14:paraId="6BCE96E5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F7FC19B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  <w:vAlign w:val="bottom"/>
          </w:tcPr>
          <w:p w14:paraId="13333F3D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0DB83D" w14:textId="7C6C9F39" w:rsidR="000007B7" w:rsidRPr="00FB0D60" w:rsidRDefault="007D3AD2" w:rsidP="007D3AD2">
            <w:pPr>
              <w:ind w:right="9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961D50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936315A" w14:textId="11D59D07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0F10324C" w14:textId="77777777" w:rsidR="000007B7" w:rsidRPr="00FB0D60" w:rsidRDefault="000007B7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656F6" w14:textId="4A240831" w:rsidR="000007B7" w:rsidRPr="00FB0D60" w:rsidRDefault="006918DA" w:rsidP="006918DA">
            <w:pPr>
              <w:tabs>
                <w:tab w:val="decimal" w:pos="5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02314E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E5AD5E" w14:textId="52CE8F3F" w:rsidR="000007B7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</w:tr>
      <w:tr w:rsidR="000007B7" w:rsidRPr="00FB0D60" w14:paraId="57899208" w14:textId="77777777" w:rsidTr="00461398">
        <w:trPr>
          <w:trHeight w:val="20"/>
        </w:trPr>
        <w:tc>
          <w:tcPr>
            <w:tcW w:w="2142" w:type="dxa"/>
          </w:tcPr>
          <w:p w14:paraId="2CC1C75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เอ็ม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 xml:space="preserve"> คิวไออาร์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21090F34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7398F303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กิจการร่วมค้า</w:t>
            </w:r>
          </w:p>
        </w:tc>
        <w:tc>
          <w:tcPr>
            <w:tcW w:w="90" w:type="dxa"/>
            <w:vAlign w:val="bottom"/>
          </w:tcPr>
          <w:p w14:paraId="4DAFB1F9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4B8F45" w14:textId="7F4B5D77" w:rsidR="000007B7" w:rsidRPr="00FB0D60" w:rsidRDefault="002408B0" w:rsidP="000007B7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828</w:t>
            </w:r>
          </w:p>
        </w:tc>
        <w:tc>
          <w:tcPr>
            <w:tcW w:w="90" w:type="dxa"/>
          </w:tcPr>
          <w:p w14:paraId="35C446E6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E0B08F" w14:textId="77777777" w:rsidR="000007B7" w:rsidRPr="00FB0D60" w:rsidRDefault="000007B7" w:rsidP="000007B7">
            <w:pPr>
              <w:tabs>
                <w:tab w:val="decimal" w:pos="63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E230F8" w14:textId="77777777" w:rsidR="000007B7" w:rsidRPr="00FB0D60" w:rsidRDefault="000007B7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D7DD3" w14:textId="0256738E" w:rsidR="000007B7" w:rsidRPr="00FB0D60" w:rsidRDefault="000007B7" w:rsidP="000007B7">
            <w:pPr>
              <w:tabs>
                <w:tab w:val="decimal" w:pos="90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48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50D86D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A019" w14:textId="76B5D9E4" w:rsidR="000007B7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780</w:t>
            </w:r>
          </w:p>
        </w:tc>
      </w:tr>
      <w:tr w:rsidR="000007B7" w:rsidRPr="00FB0D60" w14:paraId="641235B7" w14:textId="77777777" w:rsidTr="00461398">
        <w:trPr>
          <w:trHeight w:val="20"/>
        </w:trPr>
        <w:tc>
          <w:tcPr>
            <w:tcW w:w="2142" w:type="dxa"/>
          </w:tcPr>
          <w:p w14:paraId="53B42A8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41D04CEB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F239EF9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44969ADC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BFD30B" w14:textId="5CC5F909" w:rsidR="000007B7" w:rsidRPr="00FB0D60" w:rsidRDefault="002408B0" w:rsidP="000007B7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828</w:t>
            </w:r>
          </w:p>
        </w:tc>
        <w:tc>
          <w:tcPr>
            <w:tcW w:w="90" w:type="dxa"/>
          </w:tcPr>
          <w:p w14:paraId="3A104721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8599AD" w14:textId="56E2345D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29654FC6" w14:textId="77777777" w:rsidR="000007B7" w:rsidRPr="00FB0D60" w:rsidRDefault="000007B7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2352C" w14:textId="7127CB22" w:rsidR="000007B7" w:rsidRPr="00FB0D60" w:rsidRDefault="006918DA" w:rsidP="000007B7">
            <w:pPr>
              <w:tabs>
                <w:tab w:val="decimal" w:pos="90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48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EB573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B5CD" w14:textId="3FFF5FCB" w:rsidR="000007B7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6</w:t>
            </w:r>
            <w:r w:rsidRPr="002408B0">
              <w:rPr>
                <w:rFonts w:ascii="Angsana New" w:hAnsi="Angsana New"/>
                <w:szCs w:val="24"/>
              </w:rPr>
              <w:t>5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355</w:t>
            </w:r>
          </w:p>
        </w:tc>
      </w:tr>
      <w:tr w:rsidR="000007B7" w:rsidRPr="00FB0D60" w14:paraId="4886761B" w14:textId="77777777" w:rsidTr="000007B7">
        <w:trPr>
          <w:trHeight w:val="80"/>
        </w:trPr>
        <w:tc>
          <w:tcPr>
            <w:tcW w:w="2142" w:type="dxa"/>
            <w:vAlign w:val="bottom"/>
          </w:tcPr>
          <w:p w14:paraId="29A388D2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>: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90" w:type="dxa"/>
            <w:vAlign w:val="bottom"/>
          </w:tcPr>
          <w:p w14:paraId="01C4A3E1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FCF9C11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A33443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18B11A" w14:textId="3ABE63B7" w:rsidR="000007B7" w:rsidRPr="00FB0D60" w:rsidRDefault="000007B7" w:rsidP="000007B7">
            <w:pPr>
              <w:tabs>
                <w:tab w:val="decimal" w:pos="808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828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84F0636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AE48AC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B26961F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5A0078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D0FA4D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F1571" w14:textId="7D7DB24C" w:rsidR="000007B7" w:rsidRPr="00FB0D60" w:rsidRDefault="000007B7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0007B7" w:rsidRPr="00FB0D60" w14:paraId="1C765865" w14:textId="77777777" w:rsidTr="000007B7">
        <w:trPr>
          <w:trHeight w:val="20"/>
        </w:trPr>
        <w:tc>
          <w:tcPr>
            <w:tcW w:w="2142" w:type="dxa"/>
            <w:vAlign w:val="bottom"/>
          </w:tcPr>
          <w:p w14:paraId="696DC36C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32EEE95E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127B7A8A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618CD3C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64D1E" w14:textId="77777777" w:rsidR="000007B7" w:rsidRPr="00FB0D60" w:rsidRDefault="000007B7" w:rsidP="000A3769">
            <w:pPr>
              <w:ind w:right="9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5B4934F7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281C2FF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7226D40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C62E6E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3F0074F" w14:textId="77777777" w:rsidR="000007B7" w:rsidRPr="00FB0D60" w:rsidRDefault="000007B7" w:rsidP="000007B7">
            <w:pPr>
              <w:tabs>
                <w:tab w:val="decimal" w:pos="12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5510E8" w14:textId="30DAF8A8" w:rsidR="000007B7" w:rsidRPr="00FB0D60" w:rsidRDefault="002408B0" w:rsidP="00661530">
            <w:pPr>
              <w:tabs>
                <w:tab w:val="decimal" w:pos="990"/>
              </w:tabs>
              <w:ind w:right="9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</w:tr>
    </w:tbl>
    <w:p w14:paraId="659FBF67" w14:textId="1966B6AA" w:rsidR="00CF6560" w:rsidRPr="00D33B1A" w:rsidRDefault="006D72D8" w:rsidP="00C37952">
      <w:pPr>
        <w:overflowPunct/>
        <w:autoSpaceDE/>
        <w:autoSpaceDN/>
        <w:adjustRightInd/>
        <w:spacing w:before="240"/>
        <w:ind w:left="547" w:right="7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4"/>
          <w:sz w:val="32"/>
          <w:szCs w:val="32"/>
          <w:cs/>
        </w:rPr>
        <w:t>ใน</w:t>
      </w:r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>ปี</w:t>
      </w:r>
      <w:r w:rsidRPr="00FB0D60">
        <w:rPr>
          <w:rFonts w:ascii="Angsana New" w:hAnsi="Angsana New"/>
          <w:spacing w:val="4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4"/>
          <w:sz w:val="32"/>
          <w:szCs w:val="32"/>
        </w:rPr>
        <w:t>2561</w:t>
      </w:r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 xml:space="preserve"> บริษัท แซม วอ</w:t>
      </w:r>
      <w:proofErr w:type="spellStart"/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>เต</w:t>
      </w:r>
      <w:proofErr w:type="spellEnd"/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 xml:space="preserve">อร์ </w:t>
      </w:r>
      <w:proofErr w:type="spellStart"/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>ซัพ</w:t>
      </w:r>
      <w:proofErr w:type="spellEnd"/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 xml:space="preserve">พลาย จำกัด </w:t>
      </w:r>
      <w:r w:rsidR="00C57E58" w:rsidRPr="00FB0D60">
        <w:rPr>
          <w:rFonts w:ascii="Angsana New" w:hAnsi="Angsana New" w:hint="cs"/>
          <w:spacing w:val="4"/>
          <w:sz w:val="32"/>
          <w:szCs w:val="32"/>
          <w:cs/>
        </w:rPr>
        <w:t>ซึ่งเป็น</w:t>
      </w:r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>บริษัทย่อย</w:t>
      </w:r>
      <w:r w:rsidR="00C57E58" w:rsidRPr="00FB0D60">
        <w:rPr>
          <w:rFonts w:ascii="Angsana New" w:hAnsi="Angsana New" w:hint="cs"/>
          <w:spacing w:val="4"/>
          <w:sz w:val="32"/>
          <w:szCs w:val="32"/>
          <w:cs/>
        </w:rPr>
        <w:t>ของบริษัท</w:t>
      </w:r>
      <w:r w:rsidR="003279AC" w:rsidRPr="00FB0D60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3279AC" w:rsidRPr="00FB0D60">
        <w:rPr>
          <w:rFonts w:ascii="Angsana New" w:hAnsi="Angsana New"/>
          <w:spacing w:val="4"/>
          <w:sz w:val="32"/>
          <w:szCs w:val="32"/>
          <w:cs/>
        </w:rPr>
        <w:t>มีเงินให้กู้ยืม</w:t>
      </w:r>
      <w:r w:rsidR="00700CAD" w:rsidRPr="00FB0D60">
        <w:rPr>
          <w:rFonts w:ascii="Angsana New" w:hAnsi="Angsana New" w:hint="cs"/>
          <w:spacing w:val="4"/>
          <w:sz w:val="32"/>
          <w:szCs w:val="32"/>
          <w:cs/>
        </w:rPr>
        <w:t>ระยะสั้น</w:t>
      </w:r>
      <w:r w:rsidR="00C57E58" w:rsidRPr="00FB0D60">
        <w:rPr>
          <w:rFonts w:ascii="Angsana New" w:hAnsi="Angsana New" w:hint="cs"/>
          <w:spacing w:val="4"/>
          <w:sz w:val="32"/>
          <w:szCs w:val="32"/>
          <w:cs/>
        </w:rPr>
        <w:t>แก่</w:t>
      </w:r>
      <w:r w:rsidR="00C57E58" w:rsidRPr="00FB0D60">
        <w:rPr>
          <w:rFonts w:ascii="Angsana New" w:hAnsi="Angsana New" w:hint="cs"/>
          <w:spacing w:val="-6"/>
          <w:sz w:val="32"/>
          <w:szCs w:val="32"/>
          <w:cs/>
        </w:rPr>
        <w:t>กรรมการท่านหนึ่ง</w:t>
      </w:r>
      <w:r w:rsidR="000E35E4" w:rsidRPr="00FB0D60">
        <w:rPr>
          <w:rFonts w:ascii="Angsana New" w:hAnsi="Angsana New" w:hint="cs"/>
          <w:spacing w:val="-6"/>
          <w:sz w:val="32"/>
          <w:szCs w:val="32"/>
          <w:cs/>
        </w:rPr>
        <w:t>โดยไม่มีสัญญา</w:t>
      </w:r>
      <w:r w:rsidR="003279AC" w:rsidRPr="00FB0D60">
        <w:rPr>
          <w:rFonts w:ascii="Angsana New" w:hAnsi="Angsana New" w:hint="cs"/>
          <w:spacing w:val="-6"/>
          <w:sz w:val="32"/>
          <w:szCs w:val="32"/>
          <w:cs/>
        </w:rPr>
        <w:t>กู้ยืมเงินและ</w:t>
      </w:r>
      <w:r w:rsidR="006B637C" w:rsidRPr="00FB0D60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="003279AC" w:rsidRPr="00FB0D60">
        <w:rPr>
          <w:rFonts w:ascii="Angsana New" w:hAnsi="Angsana New" w:hint="cs"/>
          <w:spacing w:val="-6"/>
          <w:sz w:val="32"/>
          <w:szCs w:val="32"/>
          <w:cs/>
        </w:rPr>
        <w:t>หลักประกัน</w:t>
      </w:r>
      <w:r w:rsidR="003279AC" w:rsidRPr="00FB0D60">
        <w:rPr>
          <w:rFonts w:ascii="Angsana New" w:hAnsi="Angsana New"/>
          <w:spacing w:val="-6"/>
          <w:sz w:val="32"/>
          <w:szCs w:val="32"/>
          <w:cs/>
        </w:rPr>
        <w:t xml:space="preserve">จำนวนรวม </w:t>
      </w:r>
      <w:r w:rsidR="002408B0" w:rsidRPr="002408B0">
        <w:rPr>
          <w:rFonts w:ascii="Angsana New" w:hAnsi="Angsana New"/>
          <w:spacing w:val="-6"/>
          <w:sz w:val="32"/>
          <w:szCs w:val="32"/>
        </w:rPr>
        <w:t>58</w:t>
      </w:r>
      <w:r w:rsidR="002149A4" w:rsidRPr="00FB0D60">
        <w:rPr>
          <w:rFonts w:ascii="Angsana New" w:hAnsi="Angsana New"/>
          <w:spacing w:val="-6"/>
          <w:sz w:val="32"/>
          <w:szCs w:val="32"/>
        </w:rPr>
        <w:t>.</w:t>
      </w:r>
      <w:r w:rsidR="002408B0" w:rsidRPr="002408B0">
        <w:rPr>
          <w:rFonts w:ascii="Angsana New" w:hAnsi="Angsana New"/>
          <w:spacing w:val="-6"/>
          <w:sz w:val="32"/>
          <w:szCs w:val="32"/>
        </w:rPr>
        <w:t>58</w:t>
      </w:r>
      <w:r w:rsidR="003279AC" w:rsidRPr="00FB0D60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="00105A02" w:rsidRPr="00FB0D60">
        <w:rPr>
          <w:rFonts w:ascii="Angsana New" w:hAnsi="Angsana New" w:hint="cs"/>
          <w:spacing w:val="-6"/>
          <w:sz w:val="32"/>
          <w:szCs w:val="32"/>
          <w:cs/>
        </w:rPr>
        <w:t>ซึ่งเป็น</w:t>
      </w:r>
      <w:r w:rsidR="003279AC" w:rsidRPr="00D33B1A">
        <w:rPr>
          <w:rFonts w:ascii="Angsana New" w:hAnsi="Angsana New"/>
          <w:spacing w:val="-8"/>
          <w:sz w:val="32"/>
          <w:szCs w:val="32"/>
          <w:cs/>
        </w:rPr>
        <w:t>กรรมการ</w:t>
      </w:r>
      <w:r w:rsidR="003279AC" w:rsidRPr="00D33B1A">
        <w:rPr>
          <w:rFonts w:ascii="Angsana New" w:hAnsi="Angsana New" w:hint="cs"/>
          <w:spacing w:val="-8"/>
          <w:sz w:val="32"/>
          <w:szCs w:val="32"/>
          <w:cs/>
        </w:rPr>
        <w:t>ของบริษัทย่อย</w:t>
      </w:r>
      <w:r w:rsidR="00105A02" w:rsidRPr="00D33B1A">
        <w:rPr>
          <w:rFonts w:ascii="Angsana New" w:hAnsi="Angsana New" w:hint="cs"/>
          <w:spacing w:val="-8"/>
          <w:sz w:val="32"/>
          <w:szCs w:val="32"/>
          <w:cs/>
        </w:rPr>
        <w:t>ดังกล่าว</w:t>
      </w:r>
      <w:r w:rsidR="007404D4" w:rsidRPr="00D33B1A">
        <w:rPr>
          <w:rFonts w:ascii="Angsana New" w:hAnsi="Angsana New"/>
          <w:spacing w:val="-8"/>
          <w:sz w:val="32"/>
          <w:szCs w:val="32"/>
          <w:cs/>
        </w:rPr>
        <w:t>และ</w:t>
      </w:r>
      <w:r w:rsidR="00105A02" w:rsidRPr="00D33B1A">
        <w:rPr>
          <w:rFonts w:ascii="Angsana New" w:hAnsi="Angsana New" w:hint="cs"/>
          <w:spacing w:val="-8"/>
          <w:sz w:val="32"/>
          <w:szCs w:val="32"/>
          <w:cs/>
        </w:rPr>
        <w:t>กรรมการ</w:t>
      </w:r>
      <w:r w:rsidR="007404D4" w:rsidRPr="00D33B1A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105A02" w:rsidRPr="00D33B1A">
        <w:rPr>
          <w:rFonts w:ascii="Angsana New" w:hAnsi="Angsana New" w:hint="cs"/>
          <w:spacing w:val="-8"/>
          <w:sz w:val="32"/>
          <w:szCs w:val="32"/>
          <w:cs/>
        </w:rPr>
        <w:t>อีก</w:t>
      </w:r>
      <w:r w:rsidR="00521A16" w:rsidRPr="00D33B1A">
        <w:rPr>
          <w:rFonts w:ascii="Angsana New" w:hAnsi="Angsana New" w:hint="cs"/>
          <w:spacing w:val="-8"/>
          <w:sz w:val="32"/>
          <w:szCs w:val="32"/>
          <w:cs/>
        </w:rPr>
        <w:t>แห่งหนึ่ง</w:t>
      </w:r>
      <w:r w:rsidR="007404D4" w:rsidRPr="00D33B1A">
        <w:rPr>
          <w:rFonts w:ascii="Angsana New" w:hAnsi="Angsana New"/>
          <w:spacing w:val="-8"/>
          <w:sz w:val="32"/>
          <w:szCs w:val="32"/>
          <w:cs/>
        </w:rPr>
        <w:t>ซึ่งจัดตั้</w:t>
      </w:r>
      <w:r w:rsidR="007404D4" w:rsidRPr="00D33B1A">
        <w:rPr>
          <w:rFonts w:ascii="Angsana New" w:hAnsi="Angsana New" w:hint="cs"/>
          <w:spacing w:val="-8"/>
          <w:sz w:val="32"/>
          <w:szCs w:val="32"/>
          <w:cs/>
        </w:rPr>
        <w:t>งที่เกาะ</w:t>
      </w:r>
      <w:r w:rsidR="003279AC" w:rsidRPr="00D33B1A">
        <w:rPr>
          <w:rFonts w:ascii="Angsana New" w:hAnsi="Angsana New"/>
          <w:spacing w:val="-8"/>
          <w:sz w:val="32"/>
          <w:szCs w:val="32"/>
          <w:cs/>
        </w:rPr>
        <w:t>ฮ่องกงซึ่งกรรมการท่านนั้น</w:t>
      </w:r>
      <w:r w:rsidR="003279AC" w:rsidRPr="00D33B1A">
        <w:rPr>
          <w:rFonts w:ascii="Angsana New" w:hAnsi="Angsana New"/>
          <w:sz w:val="32"/>
          <w:szCs w:val="32"/>
          <w:cs/>
        </w:rPr>
        <w:t xml:space="preserve">เป็นผู้ถือหุ้นอยู่ </w:t>
      </w:r>
      <w:r w:rsidR="003279AC" w:rsidRPr="00D33B1A">
        <w:rPr>
          <w:rFonts w:ascii="Angsana New" w:hAnsi="Angsana New" w:hint="cs"/>
          <w:sz w:val="32"/>
          <w:szCs w:val="32"/>
          <w:cs/>
        </w:rPr>
        <w:t>ซึ่ง</w:t>
      </w:r>
      <w:r w:rsidR="003279AC" w:rsidRPr="00D33B1A">
        <w:rPr>
          <w:rFonts w:ascii="Angsana New" w:hAnsi="Angsana New"/>
          <w:sz w:val="32"/>
          <w:szCs w:val="32"/>
          <w:cs/>
        </w:rPr>
        <w:t>จากการติดตาม</w:t>
      </w:r>
      <w:r w:rsidR="006A6BE6" w:rsidRPr="00D33B1A">
        <w:rPr>
          <w:rFonts w:ascii="Angsana New" w:hAnsi="Angsana New"/>
          <w:sz w:val="32"/>
          <w:szCs w:val="32"/>
          <w:cs/>
        </w:rPr>
        <w:t>ทวงถามและการเจรจาของบริษัท</w:t>
      </w:r>
      <w:r w:rsidR="003279AC" w:rsidRPr="00D33B1A">
        <w:rPr>
          <w:rFonts w:ascii="Angsana New" w:hAnsi="Angsana New"/>
          <w:sz w:val="32"/>
          <w:szCs w:val="32"/>
          <w:cs/>
        </w:rPr>
        <w:t>ในภายหลัง</w:t>
      </w:r>
      <w:r w:rsidR="00105A02" w:rsidRPr="00D33B1A">
        <w:rPr>
          <w:rFonts w:ascii="Angsana New" w:hAnsi="Angsana New" w:hint="cs"/>
          <w:sz w:val="32"/>
          <w:szCs w:val="32"/>
          <w:cs/>
        </w:rPr>
        <w:t>พบว่า</w:t>
      </w:r>
      <w:r w:rsidR="003279AC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3279AC" w:rsidRPr="00D33B1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3B1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408B0" w:rsidRPr="002408B0">
        <w:rPr>
          <w:rFonts w:ascii="Angsana New" w:hAnsi="Angsana New"/>
          <w:sz w:val="32"/>
          <w:szCs w:val="32"/>
        </w:rPr>
        <w:t>25</w:t>
      </w:r>
      <w:r w:rsidR="003279AC" w:rsidRPr="00D33B1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3279AC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="003279AC" w:rsidRPr="00FB0D60">
        <w:rPr>
          <w:rFonts w:ascii="Angsana New" w:hAnsi="Angsana New"/>
          <w:spacing w:val="-6"/>
          <w:sz w:val="32"/>
          <w:szCs w:val="32"/>
          <w:cs/>
        </w:rPr>
        <w:t xml:space="preserve"> ได้มีการจัดทำหนังสือรับสภาพหนี้แทนทั้งจำนวนโดยกรรมการอีกท่านหนึ่งของบริษัทย่อยแห่งนั้น </w:t>
      </w:r>
      <w:r w:rsidR="006A6BE6" w:rsidRPr="00FB0D60">
        <w:rPr>
          <w:rFonts w:ascii="Angsana New" w:hAnsi="Angsana New" w:hint="cs"/>
          <w:spacing w:val="-6"/>
          <w:sz w:val="32"/>
          <w:szCs w:val="32"/>
          <w:cs/>
        </w:rPr>
        <w:t>(และเป็นผู้ถือหุ้นบริษัท</w:t>
      </w:r>
      <w:r w:rsidR="003279AC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) </w:t>
      </w:r>
      <w:r w:rsidR="003279AC" w:rsidRPr="00FB0D60">
        <w:rPr>
          <w:rFonts w:ascii="Angsana New" w:hAnsi="Angsana New"/>
          <w:spacing w:val="-6"/>
          <w:sz w:val="32"/>
          <w:szCs w:val="32"/>
          <w:cs/>
        </w:rPr>
        <w:t>โดยให้คำมั่นสัญญาว่าจะชำระหนี้เงินกู้ยืมให้เสร็จสิ้นภายใน</w:t>
      </w:r>
      <w:r w:rsidR="003279AC" w:rsidRPr="00D33B1A">
        <w:rPr>
          <w:rFonts w:ascii="Angsana New" w:hAnsi="Angsana New"/>
          <w:sz w:val="32"/>
          <w:szCs w:val="32"/>
          <w:cs/>
        </w:rPr>
        <w:t>วันที่</w:t>
      </w:r>
      <w:r w:rsidR="003279AC" w:rsidRPr="00D33B1A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</w:t>
      </w:r>
      <w:r w:rsidR="003279AC" w:rsidRPr="00D33B1A">
        <w:rPr>
          <w:rFonts w:ascii="Angsana New" w:hAnsi="Angsana New"/>
          <w:sz w:val="32"/>
          <w:szCs w:val="32"/>
          <w:cs/>
        </w:rPr>
        <w:t xml:space="preserve"> เมษายน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3279AC" w:rsidRPr="00D33B1A">
        <w:rPr>
          <w:rFonts w:ascii="Angsana New" w:hAnsi="Angsana New"/>
          <w:sz w:val="32"/>
          <w:szCs w:val="32"/>
        </w:rPr>
        <w:t xml:space="preserve"> </w:t>
      </w:r>
      <w:r w:rsidR="003279AC" w:rsidRPr="00D33B1A">
        <w:rPr>
          <w:rFonts w:ascii="Angsana New" w:hAnsi="Angsana New"/>
          <w:sz w:val="32"/>
          <w:szCs w:val="32"/>
          <w:cs/>
        </w:rPr>
        <w:t>แ</w:t>
      </w:r>
      <w:r w:rsidR="006A6BE6" w:rsidRPr="00D33B1A">
        <w:rPr>
          <w:rFonts w:ascii="Angsana New" w:hAnsi="Angsana New"/>
          <w:sz w:val="32"/>
          <w:szCs w:val="32"/>
          <w:cs/>
        </w:rPr>
        <w:t>ละได้ทำหนังสือจำนำหุ้นของบริษัท</w:t>
      </w:r>
      <w:r w:rsidR="00286EAE" w:rsidRPr="00D33B1A">
        <w:rPr>
          <w:rFonts w:ascii="Angsana New" w:hAnsi="Angsana New" w:hint="cs"/>
          <w:sz w:val="32"/>
          <w:szCs w:val="32"/>
          <w:cs/>
        </w:rPr>
        <w:t>ย่อย</w:t>
      </w:r>
      <w:r w:rsidR="00105A02" w:rsidRPr="00D33B1A">
        <w:rPr>
          <w:rFonts w:ascii="Angsana New" w:hAnsi="Angsana New" w:hint="cs"/>
          <w:sz w:val="32"/>
          <w:szCs w:val="32"/>
          <w:cs/>
        </w:rPr>
        <w:t>ดังกล่าว</w:t>
      </w:r>
      <w:r w:rsidR="003279AC" w:rsidRPr="00D33B1A">
        <w:rPr>
          <w:rFonts w:ascii="Angsana New" w:hAnsi="Angsana New"/>
          <w:sz w:val="32"/>
          <w:szCs w:val="32"/>
          <w:cs/>
        </w:rPr>
        <w:t xml:space="preserve"> ซึ่งกรรมการท่านที่รับสภาพหนี้ถืออยู่ไว้เป็นหลักประกันมูลหนี้จำนวนประมาณ </w:t>
      </w:r>
      <w:r w:rsidR="002408B0" w:rsidRPr="002408B0">
        <w:rPr>
          <w:rFonts w:ascii="Angsana New" w:hAnsi="Angsana New"/>
          <w:sz w:val="32"/>
          <w:szCs w:val="32"/>
        </w:rPr>
        <w:t>58</w:t>
      </w:r>
      <w:r w:rsidR="003B72AC" w:rsidRPr="00D33B1A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58</w:t>
      </w:r>
      <w:r w:rsidR="003279AC" w:rsidRPr="00D33B1A">
        <w:rPr>
          <w:rFonts w:ascii="Angsana New" w:hAnsi="Angsana New"/>
          <w:sz w:val="32"/>
          <w:szCs w:val="32"/>
        </w:rPr>
        <w:t xml:space="preserve"> </w:t>
      </w:r>
      <w:r w:rsidR="003279AC" w:rsidRPr="00D33B1A">
        <w:rPr>
          <w:rFonts w:ascii="Angsana New" w:hAnsi="Angsana New"/>
          <w:sz w:val="32"/>
          <w:szCs w:val="32"/>
          <w:cs/>
        </w:rPr>
        <w:t>ล้าน</w:t>
      </w:r>
      <w:r w:rsidR="00521A16" w:rsidRPr="00D33B1A">
        <w:rPr>
          <w:rFonts w:ascii="Angsana New" w:hAnsi="Angsana New" w:hint="cs"/>
          <w:sz w:val="32"/>
          <w:szCs w:val="32"/>
          <w:cs/>
        </w:rPr>
        <w:t>บาท</w:t>
      </w:r>
      <w:r w:rsidR="003279AC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7404D4" w:rsidRPr="00D33B1A">
        <w:rPr>
          <w:rFonts w:ascii="Angsana New" w:hAnsi="Angsana New" w:hint="cs"/>
          <w:sz w:val="32"/>
          <w:szCs w:val="32"/>
          <w:cs/>
        </w:rPr>
        <w:t>(คำนวณจากราคาเสนอซื้อหลังสุด</w:t>
      </w:r>
      <w:r w:rsidR="00872A7C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7404D4" w:rsidRPr="00D33B1A">
        <w:rPr>
          <w:rFonts w:ascii="Angsana New" w:hAnsi="Angsana New" w:hint="cs"/>
          <w:sz w:val="32"/>
          <w:szCs w:val="32"/>
          <w:cs/>
        </w:rPr>
        <w:t>ณ วันสิ้นทำการสุดท้ายของปี</w:t>
      </w:r>
      <w:r w:rsidR="002149A4" w:rsidRPr="00D33B1A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7404D4" w:rsidRPr="00D33B1A">
        <w:rPr>
          <w:rFonts w:ascii="Angsana New" w:hAnsi="Angsana New" w:hint="cs"/>
          <w:sz w:val="32"/>
          <w:szCs w:val="32"/>
          <w:cs/>
        </w:rPr>
        <w:t xml:space="preserve">) </w:t>
      </w:r>
      <w:r w:rsidR="003279AC" w:rsidRPr="00D33B1A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2149A4" w:rsidRPr="00D33B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2149A4" w:rsidRPr="00D33B1A">
        <w:rPr>
          <w:rFonts w:ascii="Angsana New" w:hAnsi="Angsana New"/>
          <w:sz w:val="32"/>
          <w:szCs w:val="32"/>
        </w:rPr>
        <w:t xml:space="preserve"> </w:t>
      </w:r>
      <w:r w:rsidR="002149A4" w:rsidRPr="00D33B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2149A4" w:rsidRPr="00D33B1A">
        <w:rPr>
          <w:rFonts w:ascii="Angsana New" w:hAnsi="Angsana New"/>
          <w:sz w:val="32"/>
          <w:szCs w:val="32"/>
        </w:rPr>
        <w:t xml:space="preserve"> </w:t>
      </w:r>
      <w:r w:rsidR="006A6BE6" w:rsidRPr="00D33B1A">
        <w:rPr>
          <w:rFonts w:ascii="Angsana New" w:hAnsi="Angsana New"/>
          <w:sz w:val="32"/>
          <w:szCs w:val="32"/>
          <w:cs/>
        </w:rPr>
        <w:t>ผู้บริหารของบริษัท</w:t>
      </w:r>
      <w:r w:rsidR="003279AC" w:rsidRPr="00D33B1A">
        <w:rPr>
          <w:rFonts w:ascii="Angsana New" w:hAnsi="Angsana New"/>
          <w:sz w:val="32"/>
          <w:szCs w:val="32"/>
          <w:cs/>
        </w:rPr>
        <w:t>มีความมั่นใ</w:t>
      </w:r>
      <w:r w:rsidR="003279AC" w:rsidRPr="00D33B1A">
        <w:rPr>
          <w:rFonts w:ascii="Angsana New" w:hAnsi="Angsana New" w:hint="cs"/>
          <w:sz w:val="32"/>
          <w:szCs w:val="32"/>
          <w:cs/>
        </w:rPr>
        <w:t>จ</w:t>
      </w:r>
      <w:r w:rsidR="003279AC" w:rsidRPr="00D33B1A">
        <w:rPr>
          <w:rFonts w:ascii="Angsana New" w:hAnsi="Angsana New"/>
          <w:sz w:val="32"/>
          <w:szCs w:val="32"/>
          <w:cs/>
        </w:rPr>
        <w:t>ว่าจะสามารถเรียกคืนหนี้เงินกู้ยืมดังกล่าวได้ทั้งจำนวน จึงไม่ได้ตั้งสำรองหนี้สงสัยจะสูญไว้ในบัญชี</w:t>
      </w:r>
      <w:r w:rsidR="0022595C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6B3B3F" w:rsidRPr="00D33B1A">
        <w:rPr>
          <w:rFonts w:ascii="Angsana New" w:hAnsi="Angsana New" w:hint="cs"/>
          <w:sz w:val="32"/>
          <w:szCs w:val="32"/>
          <w:cs/>
        </w:rPr>
        <w:t>ต่อมา</w:t>
      </w:r>
      <w:r w:rsidR="0022595C" w:rsidRPr="00D33B1A">
        <w:rPr>
          <w:rFonts w:ascii="Angsana New" w:hAnsi="Angsana New" w:hint="cs"/>
          <w:sz w:val="32"/>
          <w:szCs w:val="32"/>
          <w:cs/>
        </w:rPr>
        <w:t>บริษัทได้รับชำระหนี้เงินให้กู้ยืมดังกล่าวแล้วทั้งจำนวน</w:t>
      </w:r>
      <w:r w:rsidR="00105A02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58</w:t>
      </w:r>
      <w:r w:rsidR="003B72AC" w:rsidRPr="00D33B1A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58</w:t>
      </w:r>
      <w:r w:rsidR="00105A02" w:rsidRPr="00D33B1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149A4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8477CF" w:rsidRPr="00D33B1A">
        <w:rPr>
          <w:rFonts w:ascii="Angsana New" w:hAnsi="Angsana New" w:hint="cs"/>
          <w:sz w:val="32"/>
          <w:szCs w:val="32"/>
          <w:cs/>
        </w:rPr>
        <w:t>จากกรรมการ</w:t>
      </w:r>
      <w:r w:rsidR="0022595C" w:rsidRPr="00D33B1A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E06B9A" w:rsidRPr="00D33B1A">
        <w:rPr>
          <w:rFonts w:ascii="Angsana New" w:hAnsi="Angsana New"/>
          <w:sz w:val="32"/>
          <w:szCs w:val="32"/>
        </w:rPr>
        <w:t xml:space="preserve"> </w:t>
      </w:r>
      <w:r w:rsidR="006B3B3F" w:rsidRPr="00D33B1A">
        <w:rPr>
          <w:rFonts w:ascii="Angsana New" w:hAnsi="Angsana New" w:hint="cs"/>
          <w:sz w:val="32"/>
          <w:szCs w:val="32"/>
          <w:cs/>
        </w:rPr>
        <w:t>และ</w:t>
      </w:r>
      <w:r w:rsidR="008477CF" w:rsidRPr="00D33B1A">
        <w:rPr>
          <w:rFonts w:ascii="Angsana New" w:hAnsi="Angsana New" w:hint="cs"/>
          <w:sz w:val="32"/>
          <w:szCs w:val="32"/>
          <w:cs/>
        </w:rPr>
        <w:t>ได้</w:t>
      </w:r>
      <w:r w:rsidR="00CF6560" w:rsidRPr="00D33B1A">
        <w:rPr>
          <w:rFonts w:ascii="Angsana New" w:hAnsi="Angsana New" w:hint="cs"/>
          <w:sz w:val="32"/>
          <w:szCs w:val="32"/>
          <w:cs/>
        </w:rPr>
        <w:t>โอนเข้าบัญชีธนาคารของบริษัทย่อยทั้งจำนวนแล้ว</w:t>
      </w:r>
      <w:r w:rsidR="00CF6560" w:rsidRPr="00D33B1A">
        <w:rPr>
          <w:rFonts w:ascii="Angsana New" w:hAnsi="Angsana New"/>
          <w:sz w:val="32"/>
          <w:szCs w:val="32"/>
          <w:cs/>
        </w:rPr>
        <w:t xml:space="preserve"> </w:t>
      </w:r>
      <w:r w:rsidR="00CF6560" w:rsidRPr="00D33B1A">
        <w:rPr>
          <w:rFonts w:ascii="Angsana New" w:hAnsi="Angsana New" w:hint="cs"/>
          <w:sz w:val="32"/>
          <w:szCs w:val="32"/>
          <w:cs/>
        </w:rPr>
        <w:t>เงินให้กู้ยืมดังกล่าว เป็นเงินกู้ที่ไม่มีสัญญาเงินกู้และไม่มีหลักประกัน</w:t>
      </w:r>
      <w:r w:rsidR="00872A7C" w:rsidRPr="00D33B1A">
        <w:rPr>
          <w:rFonts w:ascii="Angsana New" w:hAnsi="Angsana New" w:hint="cs"/>
          <w:sz w:val="32"/>
          <w:szCs w:val="32"/>
          <w:cs/>
        </w:rPr>
        <w:t xml:space="preserve"> </w:t>
      </w:r>
      <w:r w:rsidR="00CF6560" w:rsidRPr="00D33B1A">
        <w:rPr>
          <w:rFonts w:ascii="Angsana New" w:hAnsi="Angsana New" w:hint="cs"/>
          <w:sz w:val="32"/>
          <w:szCs w:val="32"/>
          <w:cs/>
        </w:rPr>
        <w:t>ซึ่งเป็นส่วนหนึ่งของเงินให้กู้ยืมระยะสั้นที่แสดง</w:t>
      </w:r>
      <w:r w:rsidR="00105A02" w:rsidRPr="00D33B1A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ในงบแสดงฐานะการเงินรวม 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CF6560" w:rsidRPr="00D33B1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CF6560" w:rsidRPr="00D33B1A">
        <w:rPr>
          <w:rFonts w:ascii="Angsana New" w:hAnsi="Angsana New"/>
          <w:sz w:val="32"/>
          <w:szCs w:val="32"/>
        </w:rPr>
        <w:t xml:space="preserve"> </w:t>
      </w:r>
      <w:r w:rsidR="00CF6560" w:rsidRPr="00D33B1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08B0" w:rsidRPr="002408B0">
        <w:rPr>
          <w:rFonts w:ascii="Angsana New" w:hAnsi="Angsana New"/>
          <w:sz w:val="32"/>
          <w:szCs w:val="32"/>
        </w:rPr>
        <w:t>71</w:t>
      </w:r>
      <w:r w:rsidR="00CF6560" w:rsidRPr="00D33B1A">
        <w:rPr>
          <w:rFonts w:ascii="Angsana New" w:hAnsi="Angsana New"/>
          <w:sz w:val="32"/>
          <w:szCs w:val="32"/>
        </w:rPr>
        <w:t xml:space="preserve"> </w:t>
      </w:r>
      <w:r w:rsidR="00CF6560" w:rsidRPr="00D33B1A">
        <w:rPr>
          <w:rFonts w:ascii="Angsana New" w:hAnsi="Angsana New" w:hint="cs"/>
          <w:sz w:val="32"/>
          <w:szCs w:val="32"/>
          <w:cs/>
        </w:rPr>
        <w:t>ล้านบาท</w:t>
      </w:r>
    </w:p>
    <w:p w14:paraId="705DD99B" w14:textId="77777777" w:rsidR="00B24110" w:rsidRPr="00FB0D60" w:rsidRDefault="00B241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  <w:cs/>
        </w:rPr>
      </w:pPr>
      <w:r w:rsidRPr="00FB0D60">
        <w:rPr>
          <w:rFonts w:ascii="Angsana New" w:hAnsi="Angsana New"/>
          <w:b/>
          <w:bCs/>
          <w:szCs w:val="24"/>
          <w:cs/>
        </w:rPr>
        <w:br w:type="page"/>
      </w:r>
    </w:p>
    <w:p w14:paraId="3C7ECD13" w14:textId="1E319CEC" w:rsidR="00D92EF2" w:rsidRPr="00FB0D60" w:rsidRDefault="00D92EF2" w:rsidP="00A671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pacing w:val="-4"/>
          <w:szCs w:val="24"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24"/>
        <w:gridCol w:w="1170"/>
        <w:gridCol w:w="86"/>
        <w:gridCol w:w="890"/>
        <w:gridCol w:w="86"/>
        <w:gridCol w:w="904"/>
        <w:gridCol w:w="86"/>
        <w:gridCol w:w="1188"/>
      </w:tblGrid>
      <w:tr w:rsidR="004E58B5" w:rsidRPr="00FB0D60" w14:paraId="2B7DFA34" w14:textId="77777777" w:rsidTr="00B65A24">
        <w:trPr>
          <w:trHeight w:val="20"/>
        </w:trPr>
        <w:tc>
          <w:tcPr>
            <w:tcW w:w="3060" w:type="dxa"/>
            <w:vAlign w:val="bottom"/>
          </w:tcPr>
          <w:p w14:paraId="678E3900" w14:textId="77777777" w:rsidR="000D312D" w:rsidRPr="00FB0D60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562DB2CE" w14:textId="77777777" w:rsidR="000D312D" w:rsidRPr="00FB0D60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323161B4" w14:textId="77777777" w:rsidR="000D312D" w:rsidRPr="00FB0D60" w:rsidRDefault="000D312D" w:rsidP="009D3C00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93B91" w:rsidRPr="00FB0D60" w14:paraId="045C902A" w14:textId="77777777" w:rsidTr="00B65A24">
        <w:trPr>
          <w:trHeight w:val="20"/>
        </w:trPr>
        <w:tc>
          <w:tcPr>
            <w:tcW w:w="3060" w:type="dxa"/>
            <w:vAlign w:val="bottom"/>
          </w:tcPr>
          <w:p w14:paraId="1AF45F21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BF23E58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74E8925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6AEFF561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2A57923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7124E098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2EC91FDB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74D7D91D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17B13575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F93B91" w:rsidRPr="00FB0D60" w14:paraId="39D90CCD" w14:textId="77777777" w:rsidTr="00B65A24">
        <w:trPr>
          <w:trHeight w:val="20"/>
        </w:trPr>
        <w:tc>
          <w:tcPr>
            <w:tcW w:w="3060" w:type="dxa"/>
            <w:vAlign w:val="bottom"/>
          </w:tcPr>
          <w:p w14:paraId="6E1359BF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224" w:type="dxa"/>
            <w:vAlign w:val="bottom"/>
          </w:tcPr>
          <w:p w14:paraId="7766E0F4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40D0F87C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2BD99307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4EA2F2F" w14:textId="77777777" w:rsidR="00F93B91" w:rsidRPr="00FB0D60" w:rsidRDefault="00F93B91" w:rsidP="0054706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ในระหว่าง</w:t>
            </w:r>
            <w:r w:rsidR="00547062" w:rsidRPr="00FB0D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ปี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37210E65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0A31F6E3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</w:tc>
      </w:tr>
      <w:tr w:rsidR="00F93B91" w:rsidRPr="00FB0D60" w14:paraId="37B35D07" w14:textId="77777777" w:rsidTr="00B65A24">
        <w:trPr>
          <w:trHeight w:val="20"/>
        </w:trPr>
        <w:tc>
          <w:tcPr>
            <w:tcW w:w="3060" w:type="dxa"/>
            <w:vAlign w:val="bottom"/>
          </w:tcPr>
          <w:p w14:paraId="56CCE000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CBA3D70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5FD3B891" w14:textId="4E674296" w:rsidR="00F93B91" w:rsidRPr="00FB0D60" w:rsidRDefault="002408B0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  <w:r w:rsidR="00F93B91"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มกราคม</w:t>
            </w:r>
            <w:r w:rsidR="00F93B91" w:rsidRPr="00FB0D60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585C8C6F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71845E88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7E2B69EF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28BF0A1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2D9B459A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38C9FB1D" w14:textId="3F2559B0" w:rsidR="00F93B91" w:rsidRPr="00FB0D60" w:rsidRDefault="002408B0" w:rsidP="00C37952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93B91"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0007B7"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ธันวาคม</w:t>
            </w:r>
            <w:r w:rsidR="00F93B91"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</w:tr>
      <w:tr w:rsidR="00F93B91" w:rsidRPr="00FB0D60" w14:paraId="5511DDC7" w14:textId="77777777" w:rsidTr="00B65A24">
        <w:trPr>
          <w:trHeight w:val="20"/>
        </w:trPr>
        <w:tc>
          <w:tcPr>
            <w:tcW w:w="3060" w:type="dxa"/>
          </w:tcPr>
          <w:p w14:paraId="7704B90B" w14:textId="77777777" w:rsidR="00F93B91" w:rsidRPr="00FB0D60" w:rsidRDefault="00F93B91" w:rsidP="00C37952">
            <w:pPr>
              <w:tabs>
                <w:tab w:val="left" w:pos="360"/>
                <w:tab w:val="left" w:pos="2160"/>
              </w:tabs>
              <w:ind w:left="162" w:right="-380" w:hanging="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0B3BE398" w14:textId="77777777" w:rsidR="00F93B91" w:rsidRPr="00FB0D60" w:rsidRDefault="00F93B91" w:rsidP="00C3795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396F6CB" w14:textId="77777777" w:rsidR="00F93B91" w:rsidRPr="00FB0D60" w:rsidRDefault="00F93B91" w:rsidP="00C3795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186828B" w14:textId="77777777" w:rsidR="00F93B91" w:rsidRPr="00FB0D60" w:rsidRDefault="00F93B91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04ADC32" w14:textId="77777777" w:rsidR="00F93B91" w:rsidRPr="00FB0D60" w:rsidRDefault="00F93B91" w:rsidP="00C37952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2EE51DE" w14:textId="77777777" w:rsidR="00F93B91" w:rsidRPr="00FB0D60" w:rsidRDefault="00F93B91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BC7741C" w14:textId="77777777" w:rsidR="00F93B91" w:rsidRPr="00FB0D60" w:rsidRDefault="00F93B91" w:rsidP="00C37952">
            <w:pPr>
              <w:tabs>
                <w:tab w:val="decimal" w:pos="7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0DBE346F" w14:textId="77777777" w:rsidR="00F93B91" w:rsidRPr="00FB0D60" w:rsidRDefault="00F93B91" w:rsidP="00C37952">
            <w:pP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4EE4D21" w14:textId="77777777" w:rsidR="00F93B91" w:rsidRPr="00FB0D60" w:rsidRDefault="00F93B91" w:rsidP="00C37952">
            <w:pPr>
              <w:tabs>
                <w:tab w:val="decimal" w:pos="101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</w:tr>
      <w:tr w:rsidR="00461398" w:rsidRPr="00FB0D60" w14:paraId="0D05A93E" w14:textId="77777777" w:rsidTr="00C37952">
        <w:trPr>
          <w:trHeight w:val="180"/>
        </w:trPr>
        <w:tc>
          <w:tcPr>
            <w:tcW w:w="3060" w:type="dxa"/>
          </w:tcPr>
          <w:p w14:paraId="2975FFA0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เฟ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เอ็นเนอร์ยี่ จำกัด</w:t>
            </w:r>
          </w:p>
        </w:tc>
        <w:tc>
          <w:tcPr>
            <w:tcW w:w="1224" w:type="dxa"/>
            <w:vAlign w:val="bottom"/>
          </w:tcPr>
          <w:p w14:paraId="2EDC58EB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564C0743" w14:textId="31BC4FF3" w:rsidR="00461398" w:rsidRPr="00FB0D60" w:rsidRDefault="002408B0" w:rsidP="00DC0A9B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186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652</w:t>
            </w:r>
          </w:p>
        </w:tc>
        <w:tc>
          <w:tcPr>
            <w:tcW w:w="86" w:type="dxa"/>
          </w:tcPr>
          <w:p w14:paraId="3DBF71A7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477E51D" w14:textId="4D172FC8" w:rsidR="00461398" w:rsidRPr="00FB0D60" w:rsidRDefault="002408B0" w:rsidP="00DC0A9B">
            <w:pPr>
              <w:tabs>
                <w:tab w:val="decimal" w:pos="756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145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69D7462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186AE57" w14:textId="77777777" w:rsidR="00461398" w:rsidRPr="00FB0D60" w:rsidRDefault="00461398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B182C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0E3B1E4A" w14:textId="0B22C66A" w:rsidR="00461398" w:rsidRPr="00FB0D60" w:rsidRDefault="002408B0" w:rsidP="00DC0A9B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332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280</w:t>
            </w:r>
          </w:p>
        </w:tc>
      </w:tr>
      <w:tr w:rsidR="00461398" w:rsidRPr="00FB0D60" w14:paraId="12DF1490" w14:textId="77777777" w:rsidTr="00461398">
        <w:trPr>
          <w:trHeight w:val="20"/>
        </w:trPr>
        <w:tc>
          <w:tcPr>
            <w:tcW w:w="3060" w:type="dxa"/>
          </w:tcPr>
          <w:p w14:paraId="2D3A7762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1224" w:type="dxa"/>
            <w:vAlign w:val="bottom"/>
          </w:tcPr>
          <w:p w14:paraId="3702A57F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B93CA22" w14:textId="591C95F9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118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</w:tcPr>
          <w:p w14:paraId="6FBE61C0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5B8F610" w14:textId="0C94746C" w:rsidR="00461398" w:rsidRPr="00FB0D60" w:rsidRDefault="002408B0" w:rsidP="00C37952">
            <w:pPr>
              <w:tabs>
                <w:tab w:val="decimal" w:pos="756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35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C4B2A1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C05BD34" w14:textId="77777777" w:rsidR="00461398" w:rsidRPr="00FB0D60" w:rsidRDefault="00461398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85140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6291EA86" w14:textId="4248DE1A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153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461398" w:rsidRPr="00FB0D60" w14:paraId="3CE92C7F" w14:textId="77777777" w:rsidTr="00461398">
        <w:trPr>
          <w:trHeight w:val="20"/>
        </w:trPr>
        <w:tc>
          <w:tcPr>
            <w:tcW w:w="3060" w:type="dxa"/>
          </w:tcPr>
          <w:p w14:paraId="132491C9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แซม วอ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เต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อร์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ซัพ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พลาย จำกัด</w:t>
            </w:r>
          </w:p>
        </w:tc>
        <w:tc>
          <w:tcPr>
            <w:tcW w:w="1224" w:type="dxa"/>
            <w:vAlign w:val="bottom"/>
          </w:tcPr>
          <w:p w14:paraId="7CF98BB5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C7187BB" w14:textId="512F2F30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95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400</w:t>
            </w:r>
          </w:p>
        </w:tc>
        <w:tc>
          <w:tcPr>
            <w:tcW w:w="86" w:type="dxa"/>
          </w:tcPr>
          <w:p w14:paraId="7A70D6D7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5EEE200" w14:textId="77777777" w:rsidR="00461398" w:rsidRPr="00FB0D60" w:rsidRDefault="00461398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861096B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DB32B88" w14:textId="133B7360" w:rsidR="00461398" w:rsidRPr="00FB0D60" w:rsidRDefault="00461398" w:rsidP="00DC0A9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</w:rPr>
              <w:t>62</w:t>
            </w:r>
            <w:r w:rsidRPr="00FB0D60">
              <w:rPr>
                <w:rFonts w:asciiTheme="majorBidi" w:eastAsia="Times New Roman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</w:rPr>
              <w:t>696</w:t>
            </w:r>
            <w:r w:rsidRPr="00FB0D60">
              <w:rPr>
                <w:rFonts w:asciiTheme="majorBidi" w:eastAsia="Times New Roman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9DC31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42A13132" w14:textId="62E6CFC4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32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704</w:t>
            </w:r>
          </w:p>
        </w:tc>
      </w:tr>
      <w:tr w:rsidR="00461398" w:rsidRPr="00FB0D60" w14:paraId="22CBBEB0" w14:textId="77777777" w:rsidTr="00461398">
        <w:trPr>
          <w:trHeight w:val="20"/>
        </w:trPr>
        <w:tc>
          <w:tcPr>
            <w:tcW w:w="3060" w:type="dxa"/>
          </w:tcPr>
          <w:p w14:paraId="585CDC1A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เฟ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แคปปิตอล จำกัด</w:t>
            </w:r>
          </w:p>
        </w:tc>
        <w:tc>
          <w:tcPr>
            <w:tcW w:w="1224" w:type="dxa"/>
            <w:vAlign w:val="bottom"/>
          </w:tcPr>
          <w:p w14:paraId="7D74B4B9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14610E7" w14:textId="6F6858A3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86" w:type="dxa"/>
          </w:tcPr>
          <w:p w14:paraId="78030C69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8001594" w14:textId="77777777" w:rsidR="00461398" w:rsidRPr="00FB0D60" w:rsidRDefault="00461398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489054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8D5BDE2" w14:textId="77777777" w:rsidR="00461398" w:rsidRPr="00FB0D60" w:rsidRDefault="00461398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258FF" w14:textId="77777777" w:rsidR="00461398" w:rsidRPr="00FB0D60" w:rsidRDefault="00461398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687D1CEE" w14:textId="2B1FA137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C37952" w:rsidRPr="00FB0D60" w14:paraId="64D21F85" w14:textId="77777777" w:rsidTr="00461398">
        <w:trPr>
          <w:trHeight w:val="20"/>
        </w:trPr>
        <w:tc>
          <w:tcPr>
            <w:tcW w:w="3060" w:type="dxa"/>
          </w:tcPr>
          <w:p w14:paraId="7D5F32CF" w14:textId="77777777" w:rsidR="00C37952" w:rsidRPr="00FB0D60" w:rsidRDefault="00C37952" w:rsidP="00C3795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1224" w:type="dxa"/>
            <w:vAlign w:val="bottom"/>
          </w:tcPr>
          <w:p w14:paraId="482D3D57" w14:textId="77777777" w:rsidR="00C37952" w:rsidRPr="00FB0D60" w:rsidRDefault="00C37952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A96FC1D" w14:textId="47BD69D8" w:rsidR="00C37952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49</w:t>
            </w:r>
            <w:r w:rsidR="00C37952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337</w:t>
            </w:r>
          </w:p>
        </w:tc>
        <w:tc>
          <w:tcPr>
            <w:tcW w:w="86" w:type="dxa"/>
          </w:tcPr>
          <w:p w14:paraId="5D529F47" w14:textId="77777777" w:rsidR="00C37952" w:rsidRPr="00FB0D60" w:rsidRDefault="00C37952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5B55038" w14:textId="2DF09266" w:rsidR="00C37952" w:rsidRPr="00FB0D60" w:rsidRDefault="002408B0" w:rsidP="00C37952">
            <w:pPr>
              <w:tabs>
                <w:tab w:val="decimal" w:pos="756"/>
              </w:tabs>
              <w:ind w:right="-18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23</w:t>
            </w:r>
            <w:r w:rsidR="00C37952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781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7D33D9F" w14:textId="77777777" w:rsidR="00C37952" w:rsidRPr="00FB0D60" w:rsidRDefault="00C37952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DEFEF53" w14:textId="77777777" w:rsidR="00C37952" w:rsidRPr="00FB0D60" w:rsidRDefault="00C37952" w:rsidP="00C37952">
            <w:pPr>
              <w:tabs>
                <w:tab w:val="decimal" w:pos="4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38F0" w14:textId="77777777" w:rsidR="00C37952" w:rsidRPr="00FB0D60" w:rsidRDefault="00C37952" w:rsidP="00C37952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6E3E3DB4" w14:textId="3C3A2936" w:rsidR="00C37952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73</w:t>
            </w:r>
            <w:r w:rsidR="00C37952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118</w:t>
            </w:r>
          </w:p>
        </w:tc>
      </w:tr>
      <w:tr w:rsidR="00461398" w:rsidRPr="00FB0D60" w14:paraId="0DF25AB0" w14:textId="77777777" w:rsidTr="00461398">
        <w:trPr>
          <w:trHeight w:val="20"/>
        </w:trPr>
        <w:tc>
          <w:tcPr>
            <w:tcW w:w="3060" w:type="dxa"/>
          </w:tcPr>
          <w:p w14:paraId="6C101857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อินฟอร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์เ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มติ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กซ์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พลัส จำกัด</w:t>
            </w:r>
          </w:p>
        </w:tc>
        <w:tc>
          <w:tcPr>
            <w:tcW w:w="1224" w:type="dxa"/>
            <w:vAlign w:val="bottom"/>
          </w:tcPr>
          <w:p w14:paraId="4082B871" w14:textId="77777777" w:rsidR="00461398" w:rsidRPr="00FB0D60" w:rsidRDefault="00461398" w:rsidP="00C3795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71EAA42F" w14:textId="77777777" w:rsidR="00461398" w:rsidRPr="00FB0D60" w:rsidRDefault="00461398" w:rsidP="00C37952">
            <w:pPr>
              <w:tabs>
                <w:tab w:val="decimal" w:pos="72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51A996CF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20B673A" w14:textId="591D69C5" w:rsidR="00461398" w:rsidRPr="00FB0D60" w:rsidRDefault="002408B0" w:rsidP="00C37952">
            <w:pPr>
              <w:tabs>
                <w:tab w:val="decimal" w:pos="77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27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A8408B8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64F3D01" w14:textId="77777777" w:rsidR="00461398" w:rsidRPr="00FB0D60" w:rsidRDefault="00461398" w:rsidP="00C37952">
            <w:pPr>
              <w:tabs>
                <w:tab w:val="decimal" w:pos="470"/>
              </w:tabs>
              <w:ind w:right="-9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E4381D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464987FA" w14:textId="4DC946D1" w:rsidR="00461398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27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113</w:t>
            </w:r>
          </w:p>
        </w:tc>
      </w:tr>
      <w:tr w:rsidR="00461398" w:rsidRPr="00FB0D60" w14:paraId="4E0F32F7" w14:textId="77777777" w:rsidTr="00461398">
        <w:trPr>
          <w:trHeight w:val="20"/>
        </w:trPr>
        <w:tc>
          <w:tcPr>
            <w:tcW w:w="3060" w:type="dxa"/>
          </w:tcPr>
          <w:p w14:paraId="258DD5C0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พระแสงกรีน พาว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จำกัด</w:t>
            </w:r>
          </w:p>
        </w:tc>
        <w:tc>
          <w:tcPr>
            <w:tcW w:w="1224" w:type="dxa"/>
            <w:vAlign w:val="bottom"/>
          </w:tcPr>
          <w:p w14:paraId="4D4DE8FC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0EFFB44" w14:textId="77777777" w:rsidR="00461398" w:rsidRPr="00FB0D60" w:rsidRDefault="00461398" w:rsidP="00C37952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518732DF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AB786AD" w14:textId="331AE579" w:rsidR="00461398" w:rsidRPr="00FB0D60" w:rsidRDefault="002408B0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395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DB689BD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ECF1144" w14:textId="77777777" w:rsidR="00461398" w:rsidRPr="00FB0D60" w:rsidRDefault="00461398" w:rsidP="00C37952">
            <w:pPr>
              <w:tabs>
                <w:tab w:val="decimal" w:pos="4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6566A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61BDEBE2" w14:textId="657898CC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395</w:t>
            </w:r>
          </w:p>
        </w:tc>
      </w:tr>
      <w:tr w:rsidR="00461398" w:rsidRPr="00FB0D60" w14:paraId="5EB67EFB" w14:textId="77777777" w:rsidTr="00461398">
        <w:trPr>
          <w:trHeight w:val="20"/>
        </w:trPr>
        <w:tc>
          <w:tcPr>
            <w:tcW w:w="3060" w:type="dxa"/>
          </w:tcPr>
          <w:p w14:paraId="3822FCDB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right="-108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1224" w:type="dxa"/>
            <w:vAlign w:val="bottom"/>
          </w:tcPr>
          <w:p w14:paraId="314B3035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C852225" w14:textId="77777777" w:rsidR="00461398" w:rsidRPr="00FB0D60" w:rsidRDefault="00461398" w:rsidP="00C37952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0A7BA476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460ED20" w14:textId="2B96851A" w:rsidR="00461398" w:rsidRPr="00FB0D60" w:rsidRDefault="002408B0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575CF8C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3A80F6B" w14:textId="77777777" w:rsidR="00461398" w:rsidRPr="00FB0D60" w:rsidRDefault="00461398" w:rsidP="00C37952">
            <w:pPr>
              <w:tabs>
                <w:tab w:val="decimal" w:pos="4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644262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7E535A27" w14:textId="00A4752C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461398" w:rsidRPr="00FB0D60" w14:paraId="7BDA2D8E" w14:textId="77777777" w:rsidTr="00461398">
        <w:trPr>
          <w:trHeight w:val="20"/>
        </w:trPr>
        <w:tc>
          <w:tcPr>
            <w:tcW w:w="3060" w:type="dxa"/>
          </w:tcPr>
          <w:p w14:paraId="1A324F75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right="-360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อีโค เอ็นเนอร์ยี กรุ๊ป คอร์ปอเรชั่น จำกัด</w:t>
            </w:r>
          </w:p>
        </w:tc>
        <w:tc>
          <w:tcPr>
            <w:tcW w:w="1224" w:type="dxa"/>
            <w:vAlign w:val="bottom"/>
          </w:tcPr>
          <w:p w14:paraId="171F010A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B77A5B1" w14:textId="77777777" w:rsidR="00461398" w:rsidRPr="00FB0D60" w:rsidRDefault="00461398" w:rsidP="00C37952">
            <w:pPr>
              <w:tabs>
                <w:tab w:val="decimal" w:pos="72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581C2E99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C347F5E" w14:textId="11ED11C5" w:rsidR="00461398" w:rsidRPr="00FB0D60" w:rsidRDefault="002408B0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507268C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E5E83D4" w14:textId="77777777" w:rsidR="00461398" w:rsidRPr="00FB0D60" w:rsidRDefault="00461398" w:rsidP="00C37952">
            <w:pPr>
              <w:tabs>
                <w:tab w:val="decimal" w:pos="4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433FC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257B0777" w14:textId="05232A18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800</w:t>
            </w:r>
          </w:p>
        </w:tc>
      </w:tr>
      <w:tr w:rsidR="00461398" w:rsidRPr="00FB0D60" w14:paraId="72F67511" w14:textId="77777777" w:rsidTr="00461398">
        <w:trPr>
          <w:trHeight w:val="20"/>
        </w:trPr>
        <w:tc>
          <w:tcPr>
            <w:tcW w:w="3060" w:type="dxa"/>
          </w:tcPr>
          <w:p w14:paraId="7C128BCE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คิวไออาร์ จำกัด</w:t>
            </w:r>
          </w:p>
        </w:tc>
        <w:tc>
          <w:tcPr>
            <w:tcW w:w="1224" w:type="dxa"/>
          </w:tcPr>
          <w:p w14:paraId="6E8A5B57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DEFC09" w14:textId="320AED23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78</w:t>
            </w:r>
            <w:r w:rsidRPr="002408B0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  <w:tc>
          <w:tcPr>
            <w:tcW w:w="86" w:type="dxa"/>
            <w:shd w:val="clear" w:color="auto" w:fill="auto"/>
          </w:tcPr>
          <w:p w14:paraId="2177C09C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A24E443" w14:textId="77777777" w:rsidR="00461398" w:rsidRPr="00FB0D60" w:rsidRDefault="00461398" w:rsidP="00C37952">
            <w:pPr>
              <w:tabs>
                <w:tab w:val="decimal" w:pos="4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4558BAC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0DC1B34" w14:textId="4BC6E94E" w:rsidR="00461398" w:rsidRPr="00FB0D60" w:rsidRDefault="00461398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78</w:t>
            </w:r>
            <w:r w:rsidR="002408B0" w:rsidRPr="002408B0">
              <w:rPr>
                <w:rFonts w:asciiTheme="majorBidi" w:hAnsiTheme="majorBidi" w:cstheme="majorBidi" w:hint="cs"/>
                <w:szCs w:val="24"/>
              </w:rPr>
              <w:t>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0C6BF0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7295AC0D" w14:textId="77777777" w:rsidR="00461398" w:rsidRPr="00FB0D60" w:rsidRDefault="00461398" w:rsidP="00C37952">
            <w:pPr>
              <w:tabs>
                <w:tab w:val="decimal" w:pos="678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</w:rPr>
              <w:t>-</w:t>
            </w:r>
          </w:p>
        </w:tc>
      </w:tr>
      <w:tr w:rsidR="00461398" w:rsidRPr="00FB0D60" w14:paraId="7D572883" w14:textId="77777777" w:rsidTr="00461398">
        <w:trPr>
          <w:trHeight w:val="20"/>
        </w:trPr>
        <w:tc>
          <w:tcPr>
            <w:tcW w:w="3060" w:type="dxa"/>
          </w:tcPr>
          <w:p w14:paraId="73F6013D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ซิส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เต็ม แอนด์ ซอฟท์แวร์ </w:t>
            </w:r>
          </w:p>
        </w:tc>
        <w:tc>
          <w:tcPr>
            <w:tcW w:w="1224" w:type="dxa"/>
            <w:vAlign w:val="bottom"/>
          </w:tcPr>
          <w:p w14:paraId="3F9A68F0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888B2" w14:textId="77777777" w:rsidR="00461398" w:rsidRPr="00FB0D60" w:rsidRDefault="00461398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3F60CF69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001B236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C1E6488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503A7FA" w14:textId="77777777" w:rsidR="00461398" w:rsidRPr="00FB0D60" w:rsidRDefault="00461398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FD8BE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A3AD055" w14:textId="77777777" w:rsidR="00461398" w:rsidRPr="00FB0D60" w:rsidRDefault="00461398" w:rsidP="00C37952">
            <w:pPr>
              <w:tabs>
                <w:tab w:val="decimal" w:pos="872"/>
                <w:tab w:val="decimal" w:pos="948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</w:tr>
      <w:tr w:rsidR="00461398" w:rsidRPr="00FB0D60" w14:paraId="61EFD7EB" w14:textId="77777777" w:rsidTr="00461398">
        <w:trPr>
          <w:trHeight w:val="20"/>
        </w:trPr>
        <w:tc>
          <w:tcPr>
            <w:tcW w:w="3060" w:type="dxa"/>
          </w:tcPr>
          <w:p w14:paraId="13BA2F6A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pacing w:val="-10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เซอร์วิส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เซ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ส จำกัด</w:t>
            </w:r>
            <w:r w:rsidRPr="00FB0D60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1224" w:type="dxa"/>
            <w:vAlign w:val="bottom"/>
          </w:tcPr>
          <w:p w14:paraId="68B9B8DE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F601CD" w14:textId="639F2B88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62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14:paraId="73AFF78D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0B8D382" w14:textId="483E3C6C" w:rsidR="00461398" w:rsidRPr="00FB0D60" w:rsidRDefault="002408B0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150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D9702AA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54DDE77" w14:textId="360949D2" w:rsidR="00461398" w:rsidRPr="00FB0D60" w:rsidRDefault="00461398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8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150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699A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F4C01DA" w14:textId="44DEF3F5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62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600</w:t>
            </w:r>
          </w:p>
        </w:tc>
      </w:tr>
      <w:tr w:rsidR="00461398" w:rsidRPr="00FB0D60" w14:paraId="323AAC0F" w14:textId="77777777" w:rsidTr="00461398">
        <w:trPr>
          <w:trHeight w:val="20"/>
        </w:trPr>
        <w:tc>
          <w:tcPr>
            <w:tcW w:w="3060" w:type="dxa"/>
            <w:vAlign w:val="bottom"/>
          </w:tcPr>
          <w:p w14:paraId="493B3666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7FA2D3B2" w14:textId="77777777" w:rsidR="00461398" w:rsidRPr="00FB0D60" w:rsidRDefault="00461398" w:rsidP="00C37952">
            <w:pPr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A06268" w14:textId="40DF5AD0" w:rsidR="00461398" w:rsidRPr="00FB0D60" w:rsidRDefault="002408B0" w:rsidP="00C37952">
            <w:pPr>
              <w:tabs>
                <w:tab w:val="decimal" w:pos="108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569</w:t>
            </w:r>
            <w:r w:rsidR="00DC049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369</w:t>
            </w:r>
          </w:p>
        </w:tc>
        <w:tc>
          <w:tcPr>
            <w:tcW w:w="86" w:type="dxa"/>
          </w:tcPr>
          <w:p w14:paraId="37EBE44F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26AD6" w14:textId="4D3F01E5" w:rsidR="00461398" w:rsidRPr="00FB0D60" w:rsidRDefault="002408B0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254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867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4E9802A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E69ECD" w14:textId="30E1B6D2" w:rsidR="00461398" w:rsidRPr="00FB0D60" w:rsidRDefault="00461398" w:rsidP="00C37952">
            <w:pPr>
              <w:tabs>
                <w:tab w:val="decimal" w:pos="77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77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626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70C9E" w14:textId="77777777" w:rsidR="00461398" w:rsidRPr="00FB0D60" w:rsidRDefault="00461398" w:rsidP="00C37952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A5BE3AF" w14:textId="5B18E8BD" w:rsidR="00461398" w:rsidRPr="00FB0D60" w:rsidRDefault="002408B0" w:rsidP="00C37952">
            <w:pPr>
              <w:tabs>
                <w:tab w:val="decimal" w:pos="1040"/>
              </w:tabs>
              <w:ind w:right="-18"/>
              <w:contextualSpacing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746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610</w:t>
            </w:r>
          </w:p>
        </w:tc>
      </w:tr>
      <w:tr w:rsidR="00461398" w:rsidRPr="00FB0D60" w14:paraId="3E07CA12" w14:textId="77777777" w:rsidTr="00461398">
        <w:trPr>
          <w:trHeight w:val="20"/>
        </w:trPr>
        <w:tc>
          <w:tcPr>
            <w:tcW w:w="3060" w:type="dxa"/>
            <w:vAlign w:val="bottom"/>
          </w:tcPr>
          <w:p w14:paraId="0FE77C1E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Cs w:val="24"/>
              </w:rPr>
              <w:t>: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14:paraId="3E913502" w14:textId="77777777" w:rsidR="00461398" w:rsidRPr="00FB0D60" w:rsidRDefault="00461398" w:rsidP="00C3795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AB6AB6" w14:textId="7C9F47FC" w:rsidR="00461398" w:rsidRPr="00FB0D60" w:rsidRDefault="00461398" w:rsidP="00C3795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69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38</w:t>
            </w:r>
            <w:r w:rsidR="002408B0" w:rsidRPr="002408B0">
              <w:rPr>
                <w:rFonts w:asciiTheme="majorBidi" w:hAnsiTheme="majorBidi" w:cstheme="majorBidi" w:hint="cs"/>
                <w:szCs w:val="24"/>
              </w:rPr>
              <w:t>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</w:tcPr>
          <w:p w14:paraId="4229B1EB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9B4A21" w14:textId="77777777" w:rsidR="00461398" w:rsidRPr="00FB0D60" w:rsidRDefault="00461398" w:rsidP="00C37952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6477B1F2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28893" w14:textId="77777777" w:rsidR="00461398" w:rsidRPr="00FB0D60" w:rsidRDefault="00461398" w:rsidP="00C37952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E4C51" w14:textId="77777777" w:rsidR="00461398" w:rsidRPr="00FB0D60" w:rsidRDefault="00461398" w:rsidP="00C3795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727BE5" w14:textId="6B448567" w:rsidR="00461398" w:rsidRPr="00FB0D60" w:rsidRDefault="00461398" w:rsidP="00C37952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62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600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461398" w:rsidRPr="00FB0D60" w14:paraId="57791954" w14:textId="77777777" w:rsidTr="00461398">
        <w:trPr>
          <w:trHeight w:val="20"/>
        </w:trPr>
        <w:tc>
          <w:tcPr>
            <w:tcW w:w="3060" w:type="dxa"/>
            <w:vAlign w:val="bottom"/>
          </w:tcPr>
          <w:p w14:paraId="4BDFF220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69588A71" w14:textId="77777777" w:rsidR="00461398" w:rsidRPr="00FB0D60" w:rsidRDefault="00461398" w:rsidP="00C3795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40292" w14:textId="76ECAA33" w:rsidR="00461398" w:rsidRPr="00FB0D60" w:rsidRDefault="002408B0" w:rsidP="00C3795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499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989</w:t>
            </w:r>
          </w:p>
        </w:tc>
        <w:tc>
          <w:tcPr>
            <w:tcW w:w="86" w:type="dxa"/>
          </w:tcPr>
          <w:p w14:paraId="6EA355A1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B190358" w14:textId="77777777" w:rsidR="00461398" w:rsidRPr="00FB0D60" w:rsidRDefault="00461398" w:rsidP="00C37952">
            <w:pPr>
              <w:tabs>
                <w:tab w:val="decimal" w:pos="41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59A1F233" w14:textId="77777777" w:rsidR="00461398" w:rsidRPr="00FB0D60" w:rsidRDefault="00461398" w:rsidP="00C37952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4D58750" w14:textId="77777777" w:rsidR="00461398" w:rsidRPr="00FB0D60" w:rsidRDefault="00461398" w:rsidP="00C37952">
            <w:pPr>
              <w:tabs>
                <w:tab w:val="decimal" w:pos="49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EB4DA68" w14:textId="77777777" w:rsidR="00461398" w:rsidRPr="00FB0D60" w:rsidRDefault="00461398" w:rsidP="00C37952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BB985" w14:textId="79521F08" w:rsidR="00461398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684</w:t>
            </w:r>
            <w:r w:rsidR="00461398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010</w:t>
            </w:r>
          </w:p>
        </w:tc>
      </w:tr>
      <w:tr w:rsidR="00535101" w:rsidRPr="00FB0D60" w14:paraId="2FAB5F2F" w14:textId="77777777" w:rsidTr="00B65A24">
        <w:trPr>
          <w:trHeight w:val="20"/>
        </w:trPr>
        <w:tc>
          <w:tcPr>
            <w:tcW w:w="3060" w:type="dxa"/>
            <w:vAlign w:val="bottom"/>
          </w:tcPr>
          <w:p w14:paraId="5BCD88A6" w14:textId="77777777" w:rsidR="00535101" w:rsidRPr="00FB0D60" w:rsidRDefault="00535101" w:rsidP="00C3795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pacing w:val="-10"/>
                <w:szCs w:val="24"/>
              </w:rPr>
              <w:t>*</w:t>
            </w:r>
            <w:r w:rsidR="001E61BC" w:rsidRPr="00FB0D60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เดิมชื่อ บริษัท เอ็ม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ช็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อป จำกัด</w:t>
            </w:r>
          </w:p>
        </w:tc>
        <w:tc>
          <w:tcPr>
            <w:tcW w:w="1224" w:type="dxa"/>
            <w:vAlign w:val="bottom"/>
          </w:tcPr>
          <w:p w14:paraId="77004009" w14:textId="77777777" w:rsidR="00535101" w:rsidRPr="00FB0D60" w:rsidRDefault="00535101" w:rsidP="00C3795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FA5A383" w14:textId="77777777" w:rsidR="00535101" w:rsidRPr="00FB0D60" w:rsidRDefault="00535101" w:rsidP="00C37952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07EB75F" w14:textId="77777777" w:rsidR="00535101" w:rsidRPr="00FB0D60" w:rsidRDefault="00535101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84DAF19" w14:textId="77777777" w:rsidR="00535101" w:rsidRPr="00FB0D60" w:rsidRDefault="00535101" w:rsidP="00C37952">
            <w:pPr>
              <w:tabs>
                <w:tab w:val="decimal" w:pos="41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7432806" w14:textId="77777777" w:rsidR="00535101" w:rsidRPr="00FB0D60" w:rsidRDefault="00535101" w:rsidP="00C3795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6635522" w14:textId="77777777" w:rsidR="00535101" w:rsidRPr="00FB0D60" w:rsidRDefault="00535101" w:rsidP="00C37952">
            <w:pPr>
              <w:tabs>
                <w:tab w:val="decimal" w:pos="490"/>
              </w:tabs>
              <w:ind w:right="-1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BC5C2DA" w14:textId="77777777" w:rsidR="00535101" w:rsidRPr="00FB0D60" w:rsidRDefault="00535101" w:rsidP="00C37952">
            <w:pPr>
              <w:tabs>
                <w:tab w:val="decimal" w:pos="882"/>
              </w:tabs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D12CAA" w14:textId="77777777" w:rsidR="00535101" w:rsidRPr="00FB0D60" w:rsidRDefault="00535101" w:rsidP="00C37952">
            <w:pPr>
              <w:tabs>
                <w:tab w:val="decimal" w:pos="1100"/>
              </w:tabs>
              <w:ind w:right="-18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3679EA22" w14:textId="77777777" w:rsidR="0054548D" w:rsidRPr="00FB0D60" w:rsidRDefault="0054548D" w:rsidP="00A6713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="Angsana New" w:hAnsi="Angsana New"/>
          <w:sz w:val="2"/>
          <w:szCs w:val="2"/>
        </w:rPr>
      </w:pPr>
    </w:p>
    <w:p w14:paraId="4B012F91" w14:textId="77777777" w:rsidR="00D33B1A" w:rsidRDefault="00D33B1A">
      <w:pPr>
        <w:rPr>
          <w:rFonts w:hint="eastAsia"/>
        </w:rPr>
      </w:pPr>
    </w:p>
    <w:p w14:paraId="2E848FEF" w14:textId="77777777" w:rsidR="00D33B1A" w:rsidRDefault="00D33B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  <w:cs/>
        </w:rPr>
      </w:pPr>
      <w:r>
        <w:rPr>
          <w:rFonts w:ascii="Angsana New" w:hAnsi="Angsana New"/>
          <w:b/>
          <w:bCs/>
          <w:szCs w:val="24"/>
          <w:cs/>
        </w:rPr>
        <w:br w:type="page"/>
      </w:r>
    </w:p>
    <w:p w14:paraId="74FB069E" w14:textId="4A3D58CD" w:rsidR="00D33B1A" w:rsidRPr="00FB0D60" w:rsidRDefault="00D33B1A" w:rsidP="00D33B1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pacing w:val="-4"/>
          <w:szCs w:val="24"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69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224"/>
        <w:gridCol w:w="1170"/>
        <w:gridCol w:w="86"/>
        <w:gridCol w:w="890"/>
        <w:gridCol w:w="86"/>
        <w:gridCol w:w="904"/>
        <w:gridCol w:w="86"/>
        <w:gridCol w:w="1188"/>
      </w:tblGrid>
      <w:tr w:rsidR="000007B7" w:rsidRPr="00FB0D60" w14:paraId="13F9814C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7E17E5A7" w14:textId="364422CB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75D2268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410" w:type="dxa"/>
            <w:gridSpan w:val="7"/>
            <w:vAlign w:val="bottom"/>
          </w:tcPr>
          <w:p w14:paraId="1A1E358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0007B7" w:rsidRPr="00FB0D60" w14:paraId="38B83EF2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65E20BFC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2BF2B869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9996345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2C8220B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72DCD5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532C748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B7F2FAA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095477A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08802FD9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0007B7" w:rsidRPr="00FB0D60" w14:paraId="2513AC78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0F539CB7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เงินให้กู้ยืมระยะสั้นแก่</w:t>
            </w:r>
          </w:p>
        </w:tc>
        <w:tc>
          <w:tcPr>
            <w:tcW w:w="1224" w:type="dxa"/>
            <w:vAlign w:val="bottom"/>
          </w:tcPr>
          <w:p w14:paraId="15AFC0F2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1289BAB1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48CBC34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4C109194" w14:textId="77777777" w:rsidR="000007B7" w:rsidRPr="00FB0D60" w:rsidRDefault="00547062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32ADB97A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4DB14793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0007B7" w:rsidRPr="00FB0D60" w14:paraId="45B29570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7ECC37CE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7B85CD39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571EF96B" w14:textId="2D44EFF9" w:rsidR="000007B7" w:rsidRPr="00FB0D60" w:rsidRDefault="002408B0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0007B7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0007B7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5A53657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4C699AFE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0A6BE4A8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682FC776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0C03F02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vAlign w:val="bottom"/>
          </w:tcPr>
          <w:p w14:paraId="0E21E749" w14:textId="2A5D551E" w:rsidR="000007B7" w:rsidRPr="00FB0D60" w:rsidRDefault="002408B0" w:rsidP="000007B7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0007B7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0007B7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  <w:r w:rsidR="000007B7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0007B7" w:rsidRPr="00FB0D60" w14:paraId="175391F5" w14:textId="77777777" w:rsidTr="000007B7">
        <w:trPr>
          <w:trHeight w:val="20"/>
        </w:trPr>
        <w:tc>
          <w:tcPr>
            <w:tcW w:w="3060" w:type="dxa"/>
          </w:tcPr>
          <w:p w14:paraId="6F1BD32F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right="-380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981A8B0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E313019" w14:textId="77777777" w:rsidR="000007B7" w:rsidRPr="00FB0D60" w:rsidRDefault="000007B7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600EDF7C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5A07EED" w14:textId="77777777" w:rsidR="000007B7" w:rsidRPr="00FB0D60" w:rsidRDefault="000007B7" w:rsidP="000007B7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69320CA2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01B8814" w14:textId="77777777" w:rsidR="000007B7" w:rsidRPr="00FB0D60" w:rsidRDefault="000007B7" w:rsidP="000007B7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7B405050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6D56003A" w14:textId="77777777" w:rsidR="000007B7" w:rsidRPr="00FB0D60" w:rsidRDefault="000007B7" w:rsidP="000007B7">
            <w:pPr>
              <w:tabs>
                <w:tab w:val="decimal" w:pos="10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0007B7" w:rsidRPr="00FB0D60" w14:paraId="22BF76F0" w14:textId="77777777" w:rsidTr="000007B7">
        <w:trPr>
          <w:trHeight w:val="20"/>
        </w:trPr>
        <w:tc>
          <w:tcPr>
            <w:tcW w:w="3060" w:type="dxa"/>
          </w:tcPr>
          <w:p w14:paraId="7C13123B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right="-380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เฟ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เอ็นเนอร์ยี่ จำกัด</w:t>
            </w:r>
          </w:p>
        </w:tc>
        <w:tc>
          <w:tcPr>
            <w:tcW w:w="1224" w:type="dxa"/>
            <w:vAlign w:val="bottom"/>
          </w:tcPr>
          <w:p w14:paraId="02AF646A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DABD71B" w14:textId="6FD596F4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86" w:type="dxa"/>
          </w:tcPr>
          <w:p w14:paraId="6467DACF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F422A49" w14:textId="0E54000F" w:rsidR="000007B7" w:rsidRPr="00FB0D60" w:rsidRDefault="002408B0" w:rsidP="000007B7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23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382</w:t>
            </w:r>
          </w:p>
        </w:tc>
        <w:tc>
          <w:tcPr>
            <w:tcW w:w="86" w:type="dxa"/>
            <w:shd w:val="clear" w:color="auto" w:fill="auto"/>
          </w:tcPr>
          <w:p w14:paraId="285D32B9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A6FB4F5" w14:textId="6CEE60B6" w:rsidR="000007B7" w:rsidRPr="00FB0D60" w:rsidRDefault="005471DD" w:rsidP="00546761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4A7DD500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8612B1A" w14:textId="69FFF0F8" w:rsidR="000007B7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186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652</w:t>
            </w:r>
          </w:p>
        </w:tc>
      </w:tr>
      <w:tr w:rsidR="000007B7" w:rsidRPr="00FB0D60" w14:paraId="4EF5A4CC" w14:textId="77777777" w:rsidTr="000007B7">
        <w:trPr>
          <w:trHeight w:val="20"/>
        </w:trPr>
        <w:tc>
          <w:tcPr>
            <w:tcW w:w="3060" w:type="dxa"/>
          </w:tcPr>
          <w:p w14:paraId="26429DA5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1224" w:type="dxa"/>
            <w:vAlign w:val="bottom"/>
          </w:tcPr>
          <w:p w14:paraId="64A68F37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4D12DBC" w14:textId="3DEE5E03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96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</w:tcPr>
          <w:p w14:paraId="47D46FB2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BCDD6CE" w14:textId="63F065CE" w:rsidR="000007B7" w:rsidRPr="00FB0D60" w:rsidRDefault="002408B0" w:rsidP="000007B7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2B68030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E60AC19" w14:textId="28867743" w:rsidR="000007B7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48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2DB6FBD2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FE77EBB" w14:textId="37C223DC" w:rsidR="000007B7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118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0007B7" w:rsidRPr="00FB0D60" w14:paraId="65B975B5" w14:textId="77777777" w:rsidTr="000007B7">
        <w:trPr>
          <w:trHeight w:val="20"/>
        </w:trPr>
        <w:tc>
          <w:tcPr>
            <w:tcW w:w="3060" w:type="dxa"/>
          </w:tcPr>
          <w:p w14:paraId="40C01048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right="-110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แซม วอ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เต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อร์ 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ซัพ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>พลาย จำกัด</w:t>
            </w:r>
          </w:p>
        </w:tc>
        <w:tc>
          <w:tcPr>
            <w:tcW w:w="1224" w:type="dxa"/>
            <w:vAlign w:val="bottom"/>
          </w:tcPr>
          <w:p w14:paraId="233D82C2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9CE15D6" w14:textId="77777777" w:rsidR="000007B7" w:rsidRPr="00FB0D60" w:rsidRDefault="000007B7" w:rsidP="000007B7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42285F8D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1E66F87" w14:textId="257EEA46" w:rsidR="000007B7" w:rsidRPr="00FB0D60" w:rsidRDefault="002408B0" w:rsidP="000007B7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95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400</w:t>
            </w:r>
          </w:p>
        </w:tc>
        <w:tc>
          <w:tcPr>
            <w:tcW w:w="86" w:type="dxa"/>
            <w:shd w:val="clear" w:color="auto" w:fill="auto"/>
          </w:tcPr>
          <w:p w14:paraId="20515693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B7318A5" w14:textId="77777777" w:rsidR="000007B7" w:rsidRPr="00FB0D60" w:rsidRDefault="005471DD" w:rsidP="005471DD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39856A94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4E567453" w14:textId="1F9C2381" w:rsidR="000007B7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95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400</w:t>
            </w:r>
          </w:p>
        </w:tc>
      </w:tr>
      <w:tr w:rsidR="000007B7" w:rsidRPr="00FB0D60" w14:paraId="3DC5F3FC" w14:textId="77777777" w:rsidTr="000007B7">
        <w:trPr>
          <w:trHeight w:val="20"/>
        </w:trPr>
        <w:tc>
          <w:tcPr>
            <w:tcW w:w="3060" w:type="dxa"/>
          </w:tcPr>
          <w:p w14:paraId="16E58DA1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เฟ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แคปปิตอล จำกัด</w:t>
            </w:r>
          </w:p>
        </w:tc>
        <w:tc>
          <w:tcPr>
            <w:tcW w:w="1224" w:type="dxa"/>
            <w:vAlign w:val="bottom"/>
          </w:tcPr>
          <w:p w14:paraId="7F770A0A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4C91673" w14:textId="3ECA648E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</w:tcPr>
          <w:p w14:paraId="016EF427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8991C64" w14:textId="77777777" w:rsidR="000007B7" w:rsidRPr="00FB0D60" w:rsidRDefault="000007B7" w:rsidP="000007B7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4E2DFDA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EB28406" w14:textId="77777777" w:rsidR="000007B7" w:rsidRPr="00FB0D60" w:rsidRDefault="005471DD" w:rsidP="000007B7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317FC9D3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0E6E6FDC" w14:textId="5C08E990" w:rsidR="000007B7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</w:tr>
      <w:tr w:rsidR="000007B7" w:rsidRPr="00FB0D60" w14:paraId="62363AF8" w14:textId="77777777" w:rsidTr="000007B7">
        <w:trPr>
          <w:trHeight w:val="20"/>
        </w:trPr>
        <w:tc>
          <w:tcPr>
            <w:tcW w:w="3060" w:type="dxa"/>
          </w:tcPr>
          <w:p w14:paraId="6E2DD2B3" w14:textId="77777777" w:rsidR="000007B7" w:rsidRPr="00FB0D60" w:rsidRDefault="000007B7" w:rsidP="000007B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เอ็ม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โซลูชั่น จำกัด</w:t>
            </w:r>
          </w:p>
        </w:tc>
        <w:tc>
          <w:tcPr>
            <w:tcW w:w="1224" w:type="dxa"/>
            <w:vAlign w:val="bottom"/>
          </w:tcPr>
          <w:p w14:paraId="6EF91A28" w14:textId="77777777" w:rsidR="000007B7" w:rsidRPr="00FB0D60" w:rsidRDefault="000007B7" w:rsidP="000007B7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6D578E" w14:textId="41488CB4" w:rsidR="000007B7" w:rsidRPr="00FB0D60" w:rsidRDefault="002408B0" w:rsidP="000007B7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34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</w:tcPr>
          <w:p w14:paraId="2EC4D980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0D8C117" w14:textId="6D6666BD" w:rsidR="000007B7" w:rsidRPr="00FB0D60" w:rsidRDefault="002408B0" w:rsidP="000007B7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985</w:t>
            </w:r>
          </w:p>
        </w:tc>
        <w:tc>
          <w:tcPr>
            <w:tcW w:w="86" w:type="dxa"/>
            <w:shd w:val="clear" w:color="auto" w:fill="auto"/>
          </w:tcPr>
          <w:p w14:paraId="26747509" w14:textId="77777777" w:rsidR="000007B7" w:rsidRPr="00FB0D60" w:rsidRDefault="000007B7" w:rsidP="000007B7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CBAA067" w14:textId="04CDEB10" w:rsidR="000007B7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248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EA869DA" w14:textId="77777777" w:rsidR="000007B7" w:rsidRPr="00FB0D60" w:rsidRDefault="000007B7" w:rsidP="000007B7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1DF1D99E" w14:textId="30D4F547" w:rsidR="000007B7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49</w:t>
            </w:r>
            <w:r w:rsidR="000007B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337</w:t>
            </w:r>
          </w:p>
        </w:tc>
      </w:tr>
      <w:tr w:rsidR="005471DD" w:rsidRPr="00FB0D60" w14:paraId="20A6A822" w14:textId="77777777" w:rsidTr="000007B7">
        <w:trPr>
          <w:trHeight w:val="20"/>
        </w:trPr>
        <w:tc>
          <w:tcPr>
            <w:tcW w:w="3060" w:type="dxa"/>
          </w:tcPr>
          <w:p w14:paraId="55811B40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พระแสงกรีน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พาว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224" w:type="dxa"/>
            <w:vAlign w:val="bottom"/>
          </w:tcPr>
          <w:p w14:paraId="54FF5A50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33896C3" w14:textId="77777777" w:rsidR="005471DD" w:rsidRPr="00FB0D60" w:rsidRDefault="005471DD" w:rsidP="005471DD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0CFC9FAB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2861B04" w14:textId="2F56C7CC" w:rsidR="005471DD" w:rsidRPr="00FB0D60" w:rsidRDefault="002408B0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86" w:type="dxa"/>
            <w:shd w:val="clear" w:color="auto" w:fill="auto"/>
          </w:tcPr>
          <w:p w14:paraId="7DC7559F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32CA78D" w14:textId="1F0EEF29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4324B08D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7195F360" w14:textId="366C3277" w:rsidR="005471DD" w:rsidRPr="00FB0D60" w:rsidRDefault="001850B4" w:rsidP="001850B4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5471DD" w:rsidRPr="00FB0D60" w14:paraId="64F4CB6E" w14:textId="77777777" w:rsidTr="000007B7">
        <w:trPr>
          <w:trHeight w:val="20"/>
        </w:trPr>
        <w:tc>
          <w:tcPr>
            <w:tcW w:w="3060" w:type="dxa"/>
          </w:tcPr>
          <w:p w14:paraId="348CD660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เอ็ม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คิวไออาร์ จำกัด</w:t>
            </w:r>
          </w:p>
        </w:tc>
        <w:tc>
          <w:tcPr>
            <w:tcW w:w="1224" w:type="dxa"/>
          </w:tcPr>
          <w:p w14:paraId="1A08F94B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กิจการร่วมค้า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0729C" w14:textId="562847EC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828</w:t>
            </w:r>
          </w:p>
        </w:tc>
        <w:tc>
          <w:tcPr>
            <w:tcW w:w="86" w:type="dxa"/>
            <w:shd w:val="clear" w:color="auto" w:fill="auto"/>
          </w:tcPr>
          <w:p w14:paraId="5A49A5A2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56642552" w14:textId="77777777" w:rsidR="005471DD" w:rsidRPr="00FB0D60" w:rsidRDefault="005471DD" w:rsidP="005471DD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AF8A317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F957D34" w14:textId="7DF59D6B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48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4F0F12E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A6161E1" w14:textId="1F4C1054" w:rsidR="005471DD" w:rsidRPr="00FB0D60" w:rsidRDefault="002408B0" w:rsidP="00C37952">
            <w:pPr>
              <w:tabs>
                <w:tab w:val="decimal" w:pos="104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780</w:t>
            </w:r>
          </w:p>
        </w:tc>
      </w:tr>
      <w:tr w:rsidR="005471DD" w:rsidRPr="00FB0D60" w14:paraId="2C4DB37F" w14:textId="77777777" w:rsidTr="000007B7">
        <w:trPr>
          <w:trHeight w:val="20"/>
        </w:trPr>
        <w:tc>
          <w:tcPr>
            <w:tcW w:w="3060" w:type="dxa"/>
          </w:tcPr>
          <w:p w14:paraId="1E2D1ADF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ซิส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เต็ม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แอนด์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ซอฟท์แวร์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436CA3AB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CFBBFA" w14:textId="77777777" w:rsidR="005471DD" w:rsidRPr="00FB0D60" w:rsidRDefault="005471DD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16B2C07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784E9F3" w14:textId="77777777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010FEE37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B326CC6" w14:textId="77777777" w:rsidR="005471DD" w:rsidRPr="00FB0D60" w:rsidRDefault="005471DD" w:rsidP="005471DD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3883DBFF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359B9270" w14:textId="77777777" w:rsidR="005471DD" w:rsidRPr="00FB0D60" w:rsidRDefault="005471DD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5471DD" w:rsidRPr="00FB0D60" w14:paraId="78B36025" w14:textId="77777777" w:rsidTr="000007B7">
        <w:trPr>
          <w:trHeight w:val="20"/>
        </w:trPr>
        <w:tc>
          <w:tcPr>
            <w:tcW w:w="3060" w:type="dxa"/>
          </w:tcPr>
          <w:p w14:paraId="3BEBDCB0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10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เซอร์วิส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เซ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ส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จำกัด</w:t>
            </w:r>
            <w:r w:rsidRPr="00FB0D60">
              <w:rPr>
                <w:rFonts w:ascii="Angsana New" w:hAnsi="Angsana New"/>
                <w:szCs w:val="24"/>
              </w:rPr>
              <w:t>*</w:t>
            </w:r>
          </w:p>
        </w:tc>
        <w:tc>
          <w:tcPr>
            <w:tcW w:w="1224" w:type="dxa"/>
            <w:vAlign w:val="bottom"/>
          </w:tcPr>
          <w:p w14:paraId="627E25B3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 w:hint="cs"/>
                <w:szCs w:val="24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93519" w14:textId="44F03737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14:paraId="70F6B73A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3E02049" w14:textId="77777777" w:rsidR="005471DD" w:rsidRPr="00FB0D60" w:rsidRDefault="005471DD" w:rsidP="005471DD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8435FDF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BC1AF34" w14:textId="77777777" w:rsidR="005471DD" w:rsidRPr="00FB0D60" w:rsidRDefault="005471DD" w:rsidP="005471DD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706B126A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6AE5302" w14:textId="3E357B87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</w:tr>
      <w:tr w:rsidR="005471DD" w:rsidRPr="00FB0D60" w14:paraId="4999A01C" w14:textId="77777777" w:rsidTr="001B1A07">
        <w:trPr>
          <w:trHeight w:val="20"/>
        </w:trPr>
        <w:tc>
          <w:tcPr>
            <w:tcW w:w="3060" w:type="dxa"/>
            <w:vAlign w:val="bottom"/>
          </w:tcPr>
          <w:p w14:paraId="147C6547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บียอน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ด์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เฮลท์แคร์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  <w:r w:rsidRPr="00FB0D60">
              <w:rPr>
                <w:rFonts w:ascii="Angsana New" w:hAnsi="Angsana New"/>
                <w:spacing w:val="-6"/>
                <w:szCs w:val="24"/>
              </w:rPr>
              <w:t>*</w:t>
            </w:r>
            <w:r w:rsidR="0054548D" w:rsidRPr="00FB0D60">
              <w:rPr>
                <w:rFonts w:ascii="Angsana New" w:hAnsi="Angsana New"/>
                <w:spacing w:val="-6"/>
                <w:szCs w:val="24"/>
              </w:rPr>
              <w:t>*</w:t>
            </w:r>
          </w:p>
        </w:tc>
        <w:tc>
          <w:tcPr>
            <w:tcW w:w="1224" w:type="dxa"/>
            <w:vAlign w:val="bottom"/>
          </w:tcPr>
          <w:p w14:paraId="034615C3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D7976" w14:textId="76DAF393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32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86" w:type="dxa"/>
            <w:shd w:val="clear" w:color="auto" w:fill="auto"/>
          </w:tcPr>
          <w:p w14:paraId="29E9705F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B88C872" w14:textId="2684E468" w:rsidR="005471DD" w:rsidRPr="00FB0D60" w:rsidRDefault="002408B0" w:rsidP="005471DD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620</w:t>
            </w:r>
          </w:p>
        </w:tc>
        <w:tc>
          <w:tcPr>
            <w:tcW w:w="86" w:type="dxa"/>
            <w:shd w:val="clear" w:color="auto" w:fill="auto"/>
          </w:tcPr>
          <w:p w14:paraId="497EB8BF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D8250A1" w14:textId="1CA5EB64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103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220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2B5BF0C7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0130D64B" w14:textId="6FC34F51" w:rsidR="005471DD" w:rsidRPr="00FB0D60" w:rsidRDefault="00E11EBF" w:rsidP="00E11EBF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5471DD" w:rsidRPr="00FB0D60" w14:paraId="3CA2225F" w14:textId="77777777" w:rsidTr="000007B7">
        <w:trPr>
          <w:trHeight w:val="20"/>
        </w:trPr>
        <w:tc>
          <w:tcPr>
            <w:tcW w:w="3060" w:type="dxa"/>
          </w:tcPr>
          <w:p w14:paraId="25A03A1A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right="-200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มิตรประสงค์กรีนเพาเวอร์ จำกัด</w:t>
            </w:r>
          </w:p>
        </w:tc>
        <w:tc>
          <w:tcPr>
            <w:tcW w:w="1224" w:type="dxa"/>
            <w:vAlign w:val="bottom"/>
          </w:tcPr>
          <w:p w14:paraId="0EE1B3EA" w14:textId="77777777" w:rsidR="005471DD" w:rsidRPr="00FB0D60" w:rsidRDefault="005471DD" w:rsidP="005471DD">
            <w:pPr>
              <w:ind w:left="-103" w:right="-112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</w:t>
            </w:r>
          </w:p>
          <w:p w14:paraId="73499F0C" w14:textId="3F7F0C45" w:rsidR="005471DD" w:rsidRPr="00FB0D60" w:rsidRDefault="005471DD" w:rsidP="006D3EFC">
            <w:pPr>
              <w:ind w:left="-103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678A8A" w14:textId="5FA9CC78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18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154</w:t>
            </w:r>
          </w:p>
        </w:tc>
        <w:tc>
          <w:tcPr>
            <w:tcW w:w="86" w:type="dxa"/>
            <w:shd w:val="clear" w:color="auto" w:fill="auto"/>
          </w:tcPr>
          <w:p w14:paraId="213AC1A7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623DE43" w14:textId="2275E9C2" w:rsidR="005471DD" w:rsidRPr="00FB0D60" w:rsidRDefault="002408B0" w:rsidP="005471DD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715</w:t>
            </w:r>
          </w:p>
        </w:tc>
        <w:tc>
          <w:tcPr>
            <w:tcW w:w="86" w:type="dxa"/>
            <w:shd w:val="clear" w:color="auto" w:fill="auto"/>
          </w:tcPr>
          <w:p w14:paraId="09128BD5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78B158A" w14:textId="3E265FCA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869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1DC61A97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</w:tcBorders>
            <w:shd w:val="clear" w:color="auto" w:fill="auto"/>
            <w:vAlign w:val="bottom"/>
          </w:tcPr>
          <w:p w14:paraId="53F6C2F5" w14:textId="77777777" w:rsidR="005471DD" w:rsidRPr="00FB0D60" w:rsidRDefault="005471DD" w:rsidP="005471DD">
            <w:pPr>
              <w:tabs>
                <w:tab w:val="decimal" w:pos="701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5471DD" w:rsidRPr="00FB0D60" w14:paraId="552CC524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330D6989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24966A23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72917D" w14:textId="5E9AD909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497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652</w:t>
            </w:r>
          </w:p>
        </w:tc>
        <w:tc>
          <w:tcPr>
            <w:tcW w:w="86" w:type="dxa"/>
          </w:tcPr>
          <w:p w14:paraId="7B443AE7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94AF9A" w14:textId="6288B893" w:rsidR="005471DD" w:rsidRPr="00FB0D60" w:rsidRDefault="002408B0" w:rsidP="005471DD">
            <w:pPr>
              <w:tabs>
                <w:tab w:val="decimal" w:pos="72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382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402</w:t>
            </w:r>
          </w:p>
        </w:tc>
        <w:tc>
          <w:tcPr>
            <w:tcW w:w="86" w:type="dxa"/>
            <w:shd w:val="clear" w:color="auto" w:fill="auto"/>
          </w:tcPr>
          <w:p w14:paraId="7A2147D6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DD2FA" w14:textId="3A246804" w:rsidR="005471DD" w:rsidRPr="00FB0D60" w:rsidRDefault="005471DD" w:rsidP="005471DD">
            <w:pPr>
              <w:tabs>
                <w:tab w:val="decimal" w:pos="74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310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685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1823B2F0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C946D2B" w14:textId="2FD4F4D9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569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369</w:t>
            </w:r>
          </w:p>
        </w:tc>
      </w:tr>
      <w:tr w:rsidR="005471DD" w:rsidRPr="00FB0D60" w14:paraId="6721ACAA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3193CA99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>: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14:paraId="0DD0253A" w14:textId="77777777" w:rsidR="005471DD" w:rsidRPr="00FB0D60" w:rsidRDefault="005471DD" w:rsidP="005471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30ED27" w14:textId="09BE8836" w:rsidR="005471DD" w:rsidRPr="00FB0D60" w:rsidRDefault="005471DD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102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028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4106A4CB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ECDF5B" w14:textId="77777777" w:rsidR="005471DD" w:rsidRPr="00FB0D60" w:rsidRDefault="005471DD" w:rsidP="005471DD">
            <w:pPr>
              <w:tabs>
                <w:tab w:val="decimal" w:pos="41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38417735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86FB3A" w14:textId="77777777" w:rsidR="005471DD" w:rsidRPr="00FB0D60" w:rsidRDefault="005471DD" w:rsidP="005471DD">
            <w:pPr>
              <w:tabs>
                <w:tab w:val="decimal" w:pos="49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left w:val="nil"/>
              <w:right w:val="nil"/>
            </w:tcBorders>
            <w:shd w:val="clear" w:color="auto" w:fill="auto"/>
          </w:tcPr>
          <w:p w14:paraId="4F60CB24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5E1392" w14:textId="097D0BB2" w:rsidR="005471DD" w:rsidRPr="00FB0D60" w:rsidRDefault="005471DD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38</w:t>
            </w:r>
            <w:r w:rsidR="002408B0" w:rsidRPr="002408B0">
              <w:rPr>
                <w:rFonts w:ascii="Angsana New" w:hAnsi="Angsana New" w:hint="cs"/>
                <w:szCs w:val="24"/>
              </w:rPr>
              <w:t>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5471DD" w:rsidRPr="00FB0D60" w14:paraId="66903751" w14:textId="77777777" w:rsidTr="000007B7">
        <w:trPr>
          <w:trHeight w:val="20"/>
        </w:trPr>
        <w:tc>
          <w:tcPr>
            <w:tcW w:w="3060" w:type="dxa"/>
            <w:vAlign w:val="bottom"/>
          </w:tcPr>
          <w:p w14:paraId="11E9F3CA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573A53CA" w14:textId="77777777" w:rsidR="005471DD" w:rsidRPr="00FB0D60" w:rsidRDefault="005471DD" w:rsidP="005471DD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D4A31" w14:textId="47B95319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395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624</w:t>
            </w:r>
          </w:p>
        </w:tc>
        <w:tc>
          <w:tcPr>
            <w:tcW w:w="86" w:type="dxa"/>
          </w:tcPr>
          <w:p w14:paraId="5A042386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6BD3B0E8" w14:textId="77777777" w:rsidR="005471DD" w:rsidRPr="00FB0D60" w:rsidRDefault="005471DD" w:rsidP="005471DD">
            <w:pPr>
              <w:tabs>
                <w:tab w:val="decimal" w:pos="41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33369D55" w14:textId="77777777" w:rsidR="005471DD" w:rsidRPr="00FB0D60" w:rsidRDefault="005471D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513E92D4" w14:textId="77777777" w:rsidR="005471DD" w:rsidRPr="00FB0D60" w:rsidRDefault="005471DD" w:rsidP="005471DD">
            <w:pPr>
              <w:tabs>
                <w:tab w:val="decimal" w:pos="49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6893BDC2" w14:textId="77777777" w:rsidR="005471DD" w:rsidRPr="00FB0D60" w:rsidRDefault="005471D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3A727" w14:textId="420C7371" w:rsidR="005471DD" w:rsidRPr="00FB0D60" w:rsidRDefault="002408B0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499</w:t>
            </w:r>
            <w:r w:rsidR="005471D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98</w:t>
            </w:r>
            <w:r w:rsidRPr="002408B0">
              <w:rPr>
                <w:rFonts w:ascii="Angsana New" w:hAnsi="Angsana New" w:hint="cs"/>
                <w:szCs w:val="24"/>
              </w:rPr>
              <w:t>9</w:t>
            </w:r>
          </w:p>
        </w:tc>
      </w:tr>
      <w:tr w:rsidR="0054548D" w:rsidRPr="00FB0D60" w14:paraId="176E74A5" w14:textId="77777777" w:rsidTr="001B1A07">
        <w:trPr>
          <w:trHeight w:val="20"/>
        </w:trPr>
        <w:tc>
          <w:tcPr>
            <w:tcW w:w="4284" w:type="dxa"/>
            <w:gridSpan w:val="2"/>
            <w:vAlign w:val="bottom"/>
          </w:tcPr>
          <w:p w14:paraId="45A70873" w14:textId="77777777" w:rsidR="0054548D" w:rsidRPr="00FB0D60" w:rsidRDefault="0054548D" w:rsidP="005471DD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pacing w:val="-10"/>
                <w:szCs w:val="24"/>
              </w:rPr>
              <w:t>*</w:t>
            </w:r>
            <w:r w:rsidRPr="00FB0D60">
              <w:rPr>
                <w:rFonts w:ascii="Angsana New" w:hAnsi="Angsana New" w:hint="cs"/>
                <w:spacing w:val="-10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เดิมชื่อ บริษัท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เอ็ม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ช็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อป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จำกัด</w:t>
            </w:r>
          </w:p>
          <w:p w14:paraId="33FBFE71" w14:textId="77777777" w:rsidR="0054548D" w:rsidRPr="00FB0D60" w:rsidRDefault="0054548D" w:rsidP="0054548D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**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เดิมชื่อ บริษัท เท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เลแม็กซ์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เอเชีย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คอร์ปอเรชั่น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cs/>
              </w:rPr>
              <w:t>จำกัด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5D06A5" w14:textId="77777777" w:rsidR="0054548D" w:rsidRPr="00FB0D60" w:rsidRDefault="0054548D" w:rsidP="005471DD">
            <w:pPr>
              <w:tabs>
                <w:tab w:val="decimal" w:pos="108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3CD4E0BA" w14:textId="77777777" w:rsidR="0054548D" w:rsidRPr="00FB0D60" w:rsidRDefault="0054548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4DBE11EA" w14:textId="77777777" w:rsidR="0054548D" w:rsidRPr="00FB0D60" w:rsidRDefault="0054548D" w:rsidP="005471DD">
            <w:pPr>
              <w:tabs>
                <w:tab w:val="decimal" w:pos="41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0FC22FC1" w14:textId="77777777" w:rsidR="0054548D" w:rsidRPr="00FB0D60" w:rsidRDefault="0054548D" w:rsidP="005471DD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7AEA840" w14:textId="77777777" w:rsidR="0054548D" w:rsidRPr="00FB0D60" w:rsidRDefault="0054548D" w:rsidP="005471DD">
            <w:pPr>
              <w:tabs>
                <w:tab w:val="decimal" w:pos="49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72796E5F" w14:textId="77777777" w:rsidR="0054548D" w:rsidRPr="00FB0D60" w:rsidRDefault="0054548D" w:rsidP="005471DD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8C2B86" w14:textId="77777777" w:rsidR="0054548D" w:rsidRPr="00FB0D60" w:rsidRDefault="0054548D" w:rsidP="005471DD">
            <w:pPr>
              <w:tabs>
                <w:tab w:val="decimal" w:pos="1100"/>
              </w:tabs>
              <w:ind w:right="-18"/>
              <w:rPr>
                <w:rFonts w:ascii="Angsana New" w:hAnsi="Angsana New"/>
                <w:szCs w:val="24"/>
              </w:rPr>
            </w:pPr>
          </w:p>
        </w:tc>
      </w:tr>
    </w:tbl>
    <w:p w14:paraId="037DA3EE" w14:textId="143688CF" w:rsidR="0053681E" w:rsidRPr="00FB0D60" w:rsidRDefault="00E3041C" w:rsidP="005467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ยอดคง</w:t>
      </w:r>
      <w:r w:rsidR="006D3EFC" w:rsidRPr="00FB0D60">
        <w:rPr>
          <w:rFonts w:ascii="Angsana New" w:hAnsi="Angsana New" w:hint="cs"/>
          <w:sz w:val="32"/>
          <w:szCs w:val="32"/>
          <w:cs/>
        </w:rPr>
        <w:t>เหลือ</w:t>
      </w:r>
      <w:r w:rsidR="0053681E" w:rsidRPr="00FB0D60">
        <w:rPr>
          <w:rFonts w:ascii="Angsana New" w:hAnsi="Angsana New" w:hint="cs"/>
          <w:sz w:val="32"/>
          <w:szCs w:val="32"/>
          <w:cs/>
        </w:rPr>
        <w:t xml:space="preserve">ของเงินกู้ยืมระยะสั้นจากบุคคลหรือกิจการที่เกี่ยวข้องกัน 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53681E" w:rsidRPr="00FB0D60">
        <w:rPr>
          <w:rFonts w:ascii="Angsana New" w:hAnsi="Angsana New"/>
          <w:sz w:val="32"/>
          <w:szCs w:val="32"/>
        </w:rPr>
        <w:t xml:space="preserve"> </w:t>
      </w:r>
      <w:r w:rsidR="005471DD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53681E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53681E" w:rsidRPr="00FB0D60">
        <w:rPr>
          <w:rFonts w:ascii="Angsana New" w:hAnsi="Angsana New"/>
          <w:sz w:val="32"/>
          <w:szCs w:val="32"/>
        </w:rPr>
        <w:t xml:space="preserve"> </w:t>
      </w:r>
      <w:r w:rsidR="0053681E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53681E" w:rsidRPr="00FB0D60">
        <w:rPr>
          <w:rFonts w:ascii="Angsana New" w:hAnsi="Angsana New"/>
          <w:sz w:val="32"/>
          <w:szCs w:val="32"/>
        </w:rPr>
        <w:t xml:space="preserve"> </w:t>
      </w:r>
      <w:r w:rsidR="0053681E" w:rsidRPr="00FB0D6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0606879A" w14:textId="77777777" w:rsidR="000D312D" w:rsidRPr="00FB0D60" w:rsidRDefault="000D312D" w:rsidP="008C4C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pacing w:val="-4"/>
          <w:sz w:val="32"/>
          <w:szCs w:val="32"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0"/>
        <w:gridCol w:w="86"/>
        <w:gridCol w:w="1081"/>
        <w:gridCol w:w="86"/>
        <w:gridCol w:w="907"/>
        <w:gridCol w:w="86"/>
        <w:gridCol w:w="904"/>
        <w:gridCol w:w="86"/>
        <w:gridCol w:w="1156"/>
      </w:tblGrid>
      <w:tr w:rsidR="004E58B5" w:rsidRPr="00FB0D60" w14:paraId="1AD991D9" w14:textId="77777777" w:rsidTr="009D3C00">
        <w:trPr>
          <w:trHeight w:val="20"/>
        </w:trPr>
        <w:tc>
          <w:tcPr>
            <w:tcW w:w="2880" w:type="dxa"/>
            <w:vAlign w:val="bottom"/>
          </w:tcPr>
          <w:p w14:paraId="438CE3E1" w14:textId="77777777" w:rsidR="000D312D" w:rsidRPr="00FB0D60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0F0CC7" w14:textId="77777777" w:rsidR="000D312D" w:rsidRPr="00FB0D60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4F69E032" w14:textId="77777777" w:rsidR="000D312D" w:rsidRPr="00FB0D60" w:rsidRDefault="000D312D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4306" w:type="dxa"/>
            <w:gridSpan w:val="7"/>
            <w:vAlign w:val="bottom"/>
          </w:tcPr>
          <w:p w14:paraId="2BCAB6F5" w14:textId="77777777" w:rsidR="000D312D" w:rsidRPr="00FB0D60" w:rsidRDefault="000D312D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F93B91" w:rsidRPr="00FB0D60" w14:paraId="2D3AF2CA" w14:textId="77777777" w:rsidTr="009D3C00">
        <w:trPr>
          <w:trHeight w:val="20"/>
        </w:trPr>
        <w:tc>
          <w:tcPr>
            <w:tcW w:w="2880" w:type="dxa"/>
            <w:vAlign w:val="bottom"/>
          </w:tcPr>
          <w:p w14:paraId="27BCF831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8A38C9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2CB1275A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33F613E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51824E2E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0EFE1F91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</w:tcPr>
          <w:p w14:paraId="460DC3E2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9209683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</w:tcPr>
          <w:p w14:paraId="123AD82A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76837C0D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F93B91" w:rsidRPr="00FB0D60" w14:paraId="65E44A16" w14:textId="77777777" w:rsidTr="009D3C00">
        <w:trPr>
          <w:trHeight w:val="20"/>
        </w:trPr>
        <w:tc>
          <w:tcPr>
            <w:tcW w:w="2880" w:type="dxa"/>
            <w:vAlign w:val="bottom"/>
          </w:tcPr>
          <w:p w14:paraId="4980F0CC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440" w:type="dxa"/>
            <w:vAlign w:val="bottom"/>
          </w:tcPr>
          <w:p w14:paraId="72A28B89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</w:tcPr>
          <w:p w14:paraId="60D00745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B3CFB0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</w:tcPr>
          <w:p w14:paraId="383362D0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7" w:type="dxa"/>
            <w:gridSpan w:val="3"/>
            <w:vAlign w:val="bottom"/>
          </w:tcPr>
          <w:p w14:paraId="2662912B" w14:textId="77777777" w:rsidR="00F93B91" w:rsidRPr="00FB0D60" w:rsidRDefault="00547062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right w:val="nil"/>
            </w:tcBorders>
          </w:tcPr>
          <w:p w14:paraId="2E67DCAA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61892884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F93B91" w:rsidRPr="00FB0D60" w14:paraId="3A84E64F" w14:textId="77777777" w:rsidTr="009D3C00">
        <w:trPr>
          <w:trHeight w:val="20"/>
        </w:trPr>
        <w:tc>
          <w:tcPr>
            <w:tcW w:w="2880" w:type="dxa"/>
            <w:vAlign w:val="bottom"/>
          </w:tcPr>
          <w:p w14:paraId="01FB0AAF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vAlign w:val="bottom"/>
          </w:tcPr>
          <w:p w14:paraId="16D58324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</w:tcPr>
          <w:p w14:paraId="1814ABF6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C15C977" w14:textId="1226AC4A" w:rsidR="00F93B91" w:rsidRPr="00FB0D60" w:rsidRDefault="002408B0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F93B91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F93B91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1ADED6EA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7" w:type="dxa"/>
            <w:vAlign w:val="bottom"/>
          </w:tcPr>
          <w:p w14:paraId="71E78C12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5AF5902A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19A87E64" w14:textId="77777777" w:rsidR="00F93B91" w:rsidRPr="00FB0D60" w:rsidRDefault="002B5CE6" w:rsidP="000D312D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</w:tcPr>
          <w:p w14:paraId="700581B7" w14:textId="77777777" w:rsidR="00F93B91" w:rsidRPr="00FB0D60" w:rsidRDefault="00F93B91" w:rsidP="000D312D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1E4E3CF3" w14:textId="1B2B3392" w:rsidR="00F93B91" w:rsidRPr="00FB0D60" w:rsidRDefault="002408B0" w:rsidP="005471DD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F93B91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5471DD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  <w:r w:rsidR="00F93B91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61398" w:rsidRPr="00FB0D60" w14:paraId="71B3EDCF" w14:textId="77777777" w:rsidTr="002C5FE6">
        <w:trPr>
          <w:trHeight w:val="20"/>
        </w:trPr>
        <w:tc>
          <w:tcPr>
            <w:tcW w:w="2880" w:type="dxa"/>
          </w:tcPr>
          <w:p w14:paraId="178428BD" w14:textId="2F4D7C8B" w:rsidR="00461398" w:rsidRPr="00FB0D60" w:rsidRDefault="00461398" w:rsidP="0046139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กรรมการของบริษัทย่อย</w:t>
            </w:r>
            <w:r w:rsidR="00B825B4" w:rsidRPr="00FB0D60">
              <w:rPr>
                <w:rFonts w:ascii="Angsana New" w:hAnsi="Angsana New"/>
                <w:spacing w:val="-6"/>
                <w:szCs w:val="24"/>
              </w:rPr>
              <w:t xml:space="preserve"> (</w:t>
            </w:r>
            <w:r w:rsidR="00B825B4" w:rsidRPr="00FB0D60">
              <w:rPr>
                <w:rFonts w:ascii="Angsana New" w:hAnsi="Angsana New" w:hint="cs"/>
                <w:spacing w:val="-6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pacing w:val="-6"/>
                <w:szCs w:val="24"/>
              </w:rPr>
              <w:t>25</w:t>
            </w:r>
            <w:r w:rsidR="00B825B4" w:rsidRPr="00FB0D60">
              <w:rPr>
                <w:rFonts w:ascii="Angsana New" w:hAnsi="Angsana New"/>
                <w:spacing w:val="-6"/>
                <w:szCs w:val="24"/>
              </w:rPr>
              <w:t>)</w:t>
            </w:r>
          </w:p>
        </w:tc>
        <w:tc>
          <w:tcPr>
            <w:tcW w:w="1440" w:type="dxa"/>
          </w:tcPr>
          <w:p w14:paraId="441B8B70" w14:textId="77777777" w:rsidR="00461398" w:rsidRPr="00FB0D60" w:rsidRDefault="00461398" w:rsidP="0046139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86" w:type="dxa"/>
          </w:tcPr>
          <w:p w14:paraId="6FC12B0A" w14:textId="77777777" w:rsidR="00461398" w:rsidRPr="00FB0D60" w:rsidRDefault="00461398" w:rsidP="0046139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09D194A" w14:textId="3BF05D65" w:rsidR="00461398" w:rsidRPr="00FB0D60" w:rsidRDefault="002408B0" w:rsidP="009F697E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86" w:type="dxa"/>
          </w:tcPr>
          <w:p w14:paraId="05E01310" w14:textId="77777777" w:rsidR="00461398" w:rsidRPr="00FB0D60" w:rsidRDefault="00461398" w:rsidP="0046139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004804DD" w14:textId="51D44F31" w:rsidR="00461398" w:rsidRPr="00FB0D60" w:rsidRDefault="002408B0" w:rsidP="009C5852">
            <w:pPr>
              <w:tabs>
                <w:tab w:val="decimal" w:pos="732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86" w:type="dxa"/>
            <w:shd w:val="clear" w:color="auto" w:fill="auto"/>
          </w:tcPr>
          <w:p w14:paraId="65EF40AA" w14:textId="77777777" w:rsidR="00461398" w:rsidRPr="00FB0D60" w:rsidRDefault="00461398" w:rsidP="00461398">
            <w:pPr>
              <w:tabs>
                <w:tab w:val="decimal" w:pos="792"/>
                <w:tab w:val="decimal" w:pos="900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2690A44F" w14:textId="02D0C730" w:rsidR="00461398" w:rsidRPr="00FB0D60" w:rsidRDefault="00461398" w:rsidP="002325D7">
            <w:pPr>
              <w:tabs>
                <w:tab w:val="decimal" w:pos="81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498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</w:tcPr>
          <w:p w14:paraId="15FC37CE" w14:textId="77777777" w:rsidR="00461398" w:rsidRPr="00FB0D60" w:rsidRDefault="00461398" w:rsidP="00461398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07F589CB" w14:textId="5EFD024D" w:rsidR="00461398" w:rsidRPr="00FB0D60" w:rsidRDefault="002408B0" w:rsidP="009C5852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250</w:t>
            </w:r>
          </w:p>
        </w:tc>
      </w:tr>
      <w:tr w:rsidR="00461398" w:rsidRPr="00FB0D60" w14:paraId="4D359BCF" w14:textId="77777777" w:rsidTr="002C5FE6">
        <w:trPr>
          <w:trHeight w:val="20"/>
        </w:trPr>
        <w:tc>
          <w:tcPr>
            <w:tcW w:w="2880" w:type="dxa"/>
          </w:tcPr>
          <w:p w14:paraId="1EB71FD4" w14:textId="71C5E49B" w:rsidR="00461398" w:rsidRPr="00FB0D60" w:rsidRDefault="00461398" w:rsidP="00461398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pacing w:val="-6"/>
                <w:szCs w:val="24"/>
                <w:cs/>
              </w:rPr>
            </w:pP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ยูนิ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แซล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เว</w:t>
            </w:r>
            <w:proofErr w:type="spellEnd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สต์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แมเนจ</w:t>
            </w:r>
            <w:proofErr w:type="spellEnd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เม้นท์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  <w:r w:rsidR="00B825B4" w:rsidRPr="00FB0D60">
              <w:rPr>
                <w:rFonts w:ascii="Angsana New" w:hAnsi="Angsana New"/>
                <w:spacing w:val="-6"/>
                <w:szCs w:val="24"/>
              </w:rPr>
              <w:t xml:space="preserve">  (</w:t>
            </w:r>
            <w:r w:rsidR="00B825B4" w:rsidRPr="00FB0D60">
              <w:rPr>
                <w:rFonts w:ascii="Angsana New" w:hAnsi="Angsana New" w:hint="cs"/>
                <w:spacing w:val="-6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pacing w:val="-6"/>
                <w:szCs w:val="24"/>
              </w:rPr>
              <w:t>25</w:t>
            </w:r>
            <w:r w:rsidR="00B825B4" w:rsidRPr="00FB0D60">
              <w:rPr>
                <w:rFonts w:ascii="Angsana New" w:hAnsi="Angsana New"/>
                <w:spacing w:val="-6"/>
                <w:szCs w:val="24"/>
              </w:rPr>
              <w:t>)</w:t>
            </w:r>
          </w:p>
        </w:tc>
        <w:tc>
          <w:tcPr>
            <w:tcW w:w="1440" w:type="dxa"/>
          </w:tcPr>
          <w:p w14:paraId="724CC4C8" w14:textId="77777777" w:rsidR="00461398" w:rsidRPr="00FB0D60" w:rsidRDefault="00461398" w:rsidP="0046139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86" w:type="dxa"/>
          </w:tcPr>
          <w:p w14:paraId="0626126A" w14:textId="77777777" w:rsidR="00461398" w:rsidRPr="00FB0D60" w:rsidRDefault="00461398" w:rsidP="0046139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D9D1364" w14:textId="77777777" w:rsidR="00461398" w:rsidRPr="00FB0D60" w:rsidRDefault="00461398" w:rsidP="00461398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0DFDEDF3" w14:textId="77777777" w:rsidR="00461398" w:rsidRPr="00FB0D60" w:rsidRDefault="00461398" w:rsidP="0046139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</w:tcPr>
          <w:p w14:paraId="4D700063" w14:textId="77777777" w:rsidR="00B825B4" w:rsidRPr="00FB0D60" w:rsidRDefault="00B825B4" w:rsidP="00546761">
            <w:pPr>
              <w:tabs>
                <w:tab w:val="decimal" w:pos="732"/>
              </w:tabs>
              <w:ind w:right="-18"/>
              <w:rPr>
                <w:rFonts w:ascii="Angsana New" w:hAnsi="Angsana New"/>
                <w:szCs w:val="24"/>
              </w:rPr>
            </w:pPr>
          </w:p>
          <w:p w14:paraId="619E3840" w14:textId="3438E32A" w:rsidR="00461398" w:rsidRPr="00FB0D60" w:rsidRDefault="002408B0" w:rsidP="00546761">
            <w:pPr>
              <w:tabs>
                <w:tab w:val="decimal" w:pos="732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454</w:t>
            </w:r>
          </w:p>
        </w:tc>
        <w:tc>
          <w:tcPr>
            <w:tcW w:w="86" w:type="dxa"/>
            <w:shd w:val="clear" w:color="auto" w:fill="auto"/>
          </w:tcPr>
          <w:p w14:paraId="0DE0D934" w14:textId="77777777" w:rsidR="00461398" w:rsidRPr="00FB0D60" w:rsidRDefault="00461398" w:rsidP="00461398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5F94D3A" w14:textId="77777777" w:rsidR="00461398" w:rsidRPr="00FB0D60" w:rsidRDefault="00461398" w:rsidP="00461398">
            <w:pPr>
              <w:tabs>
                <w:tab w:val="decimal" w:pos="96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</w:tcPr>
          <w:p w14:paraId="4814596D" w14:textId="77777777" w:rsidR="00461398" w:rsidRPr="00FB0D60" w:rsidRDefault="00461398" w:rsidP="00461398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4FB77CA5" w14:textId="23C1B3E8" w:rsidR="00461398" w:rsidRPr="00FB0D60" w:rsidRDefault="002408B0" w:rsidP="009F697E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454</w:t>
            </w:r>
          </w:p>
        </w:tc>
      </w:tr>
      <w:tr w:rsidR="00461398" w:rsidRPr="00FB0D60" w14:paraId="20B1705A" w14:textId="77777777" w:rsidTr="002C5FE6">
        <w:trPr>
          <w:trHeight w:val="20"/>
        </w:trPr>
        <w:tc>
          <w:tcPr>
            <w:tcW w:w="2880" w:type="dxa"/>
            <w:vAlign w:val="bottom"/>
          </w:tcPr>
          <w:p w14:paraId="1CA7342F" w14:textId="77777777" w:rsidR="00461398" w:rsidRPr="00FB0D60" w:rsidRDefault="00461398" w:rsidP="0046139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89BCB3" w14:textId="77777777" w:rsidR="00461398" w:rsidRPr="00FB0D60" w:rsidRDefault="00461398" w:rsidP="00461398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2018FFC3" w14:textId="77777777" w:rsidR="00461398" w:rsidRPr="00FB0D60" w:rsidRDefault="00461398" w:rsidP="0046139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8A26B" w14:textId="349AD265" w:rsidR="00461398" w:rsidRPr="00FB0D60" w:rsidRDefault="002408B0" w:rsidP="002325D7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86" w:type="dxa"/>
          </w:tcPr>
          <w:p w14:paraId="1E1BE71F" w14:textId="77777777" w:rsidR="00461398" w:rsidRPr="00FB0D60" w:rsidRDefault="00461398" w:rsidP="00461398">
            <w:pPr>
              <w:tabs>
                <w:tab w:val="decimal" w:pos="795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E5AAB" w14:textId="24CF67D8" w:rsidR="00461398" w:rsidRPr="00FB0D60" w:rsidRDefault="002408B0" w:rsidP="009C5852">
            <w:pPr>
              <w:tabs>
                <w:tab w:val="decimal" w:pos="732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46139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704</w:t>
            </w:r>
          </w:p>
        </w:tc>
        <w:tc>
          <w:tcPr>
            <w:tcW w:w="86" w:type="dxa"/>
            <w:shd w:val="clear" w:color="auto" w:fill="auto"/>
          </w:tcPr>
          <w:p w14:paraId="1D6913C3" w14:textId="77777777" w:rsidR="00461398" w:rsidRPr="00FB0D60" w:rsidRDefault="00461398" w:rsidP="00461398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7D7CF" w14:textId="610DE674" w:rsidR="00461398" w:rsidRPr="00FB0D60" w:rsidRDefault="00461398" w:rsidP="002325D7">
            <w:pPr>
              <w:tabs>
                <w:tab w:val="decimal" w:pos="810"/>
              </w:tabs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498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</w:tcPr>
          <w:p w14:paraId="0A8F1457" w14:textId="77777777" w:rsidR="00461398" w:rsidRPr="00FB0D60" w:rsidRDefault="00461398" w:rsidP="00461398">
            <w:pPr>
              <w:tabs>
                <w:tab w:val="decimal" w:pos="732"/>
              </w:tabs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C15EA" w14:textId="0ADF173E" w:rsidR="00461398" w:rsidRPr="00FB0D60" w:rsidRDefault="002408B0" w:rsidP="00546761">
            <w:pPr>
              <w:tabs>
                <w:tab w:val="decimal" w:pos="990"/>
              </w:tabs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9C5852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704</w:t>
            </w:r>
          </w:p>
        </w:tc>
      </w:tr>
    </w:tbl>
    <w:p w14:paraId="522FE4F7" w14:textId="77777777" w:rsidR="00A41F4A" w:rsidRPr="00FB0D60" w:rsidRDefault="00A41F4A" w:rsidP="005454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zCs w:val="24"/>
          <w:cs/>
        </w:rPr>
      </w:pPr>
    </w:p>
    <w:p w14:paraId="126FC162" w14:textId="77777777" w:rsidR="00A41F4A" w:rsidRPr="00FB0D60" w:rsidRDefault="00A41F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  <w:cs/>
        </w:rPr>
      </w:pPr>
      <w:r w:rsidRPr="00FB0D60">
        <w:rPr>
          <w:rFonts w:ascii="Angsana New" w:hAnsi="Angsana New"/>
          <w:b/>
          <w:bCs/>
          <w:szCs w:val="24"/>
          <w:cs/>
        </w:rPr>
        <w:br w:type="page"/>
      </w:r>
    </w:p>
    <w:p w14:paraId="645A846C" w14:textId="77777777" w:rsidR="0054548D" w:rsidRPr="00FB0D60" w:rsidRDefault="0054548D" w:rsidP="0054548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b/>
          <w:bCs/>
          <w:spacing w:val="-4"/>
          <w:sz w:val="32"/>
          <w:szCs w:val="32"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8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890"/>
        <w:gridCol w:w="86"/>
        <w:gridCol w:w="1081"/>
        <w:gridCol w:w="86"/>
        <w:gridCol w:w="727"/>
        <w:gridCol w:w="86"/>
        <w:gridCol w:w="724"/>
        <w:gridCol w:w="86"/>
        <w:gridCol w:w="1156"/>
      </w:tblGrid>
      <w:tr w:rsidR="0054548D" w:rsidRPr="00FB0D60" w14:paraId="323CC9FC" w14:textId="77777777" w:rsidTr="003B60C6">
        <w:trPr>
          <w:trHeight w:val="20"/>
        </w:trPr>
        <w:tc>
          <w:tcPr>
            <w:tcW w:w="2880" w:type="dxa"/>
            <w:vAlign w:val="bottom"/>
          </w:tcPr>
          <w:p w14:paraId="7F97096F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6051DE3C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3FC787D4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946" w:type="dxa"/>
            <w:gridSpan w:val="7"/>
            <w:vAlign w:val="bottom"/>
          </w:tcPr>
          <w:p w14:paraId="64B2964C" w14:textId="77777777" w:rsidR="0054548D" w:rsidRPr="00FB0D60" w:rsidRDefault="0054548D" w:rsidP="00641904">
            <w:pPr>
              <w:tabs>
                <w:tab w:val="decimal" w:pos="110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54548D" w:rsidRPr="00FB0D60" w14:paraId="06F33AE5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611DA35C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4910DFF5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276C842F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917D22C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vAlign w:val="bottom"/>
          </w:tcPr>
          <w:p w14:paraId="71E6A651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8876471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D2515FF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2C9B466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1F1A81F3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56F81966" w14:textId="77777777" w:rsidR="0054548D" w:rsidRPr="00FB0D60" w:rsidRDefault="0054548D" w:rsidP="00641904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3B60C6" w:rsidRPr="00FB0D60" w14:paraId="65FF8A82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3C2718B1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890" w:type="dxa"/>
            <w:vAlign w:val="bottom"/>
          </w:tcPr>
          <w:p w14:paraId="42EB0C4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  <w:vAlign w:val="bottom"/>
          </w:tcPr>
          <w:p w14:paraId="4E43C32F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8A3BA6B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  <w:vAlign w:val="bottom"/>
          </w:tcPr>
          <w:p w14:paraId="5C335444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7" w:type="dxa"/>
            <w:gridSpan w:val="3"/>
            <w:shd w:val="clear" w:color="auto" w:fill="auto"/>
            <w:vAlign w:val="bottom"/>
          </w:tcPr>
          <w:p w14:paraId="383493C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5416731D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7C4B0B5B" w14:textId="6E2DAA5B" w:rsidR="003B60C6" w:rsidRPr="00FB0D60" w:rsidRDefault="003B60C6" w:rsidP="003B60C6">
            <w:pPr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3B60C6" w:rsidRPr="00FB0D60" w14:paraId="4A49E749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17717F2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890" w:type="dxa"/>
            <w:vAlign w:val="bottom"/>
          </w:tcPr>
          <w:p w14:paraId="78280AE1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  <w:vAlign w:val="bottom"/>
          </w:tcPr>
          <w:p w14:paraId="3336426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39EACE8" w14:textId="27E6122D" w:rsidR="003B60C6" w:rsidRPr="00FB0D60" w:rsidRDefault="002408B0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  <w:vAlign w:val="bottom"/>
          </w:tcPr>
          <w:p w14:paraId="395C164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CD04F88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E87D9C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CBAFBD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6C5D334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4E847358" w14:textId="727A6D9B" w:rsidR="003B60C6" w:rsidRPr="00FB0D60" w:rsidRDefault="002408B0" w:rsidP="003B60C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3B60C6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3B60C6" w:rsidRPr="00FB0D60" w14:paraId="172CB987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103AC014" w14:textId="30230EB4" w:rsidR="003B60C6" w:rsidRPr="00FB0D60" w:rsidRDefault="0020271C" w:rsidP="003B60C6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กรรมการของบริษัทย่อย</w:t>
            </w:r>
            <w:r w:rsidRPr="00FB0D60">
              <w:rPr>
                <w:rFonts w:ascii="Angsana New" w:hAnsi="Angsana New"/>
                <w:spacing w:val="-6"/>
                <w:szCs w:val="24"/>
              </w:rPr>
              <w:t xml:space="preserve"> (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pacing w:val="-6"/>
                <w:szCs w:val="24"/>
              </w:rPr>
              <w:t>25</w:t>
            </w:r>
            <w:r w:rsidRPr="00FB0D60">
              <w:rPr>
                <w:rFonts w:ascii="Angsana New" w:hAnsi="Angsana New"/>
                <w:spacing w:val="-6"/>
                <w:szCs w:val="24"/>
              </w:rPr>
              <w:t>)</w:t>
            </w:r>
          </w:p>
        </w:tc>
        <w:tc>
          <w:tcPr>
            <w:tcW w:w="1890" w:type="dxa"/>
            <w:vAlign w:val="bottom"/>
          </w:tcPr>
          <w:p w14:paraId="38E7699A" w14:textId="77777777" w:rsidR="003B60C6" w:rsidRPr="00FB0D60" w:rsidRDefault="003B60C6" w:rsidP="003B60C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86" w:type="dxa"/>
            <w:vAlign w:val="bottom"/>
          </w:tcPr>
          <w:p w14:paraId="20CB047A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7777365" w14:textId="02D851A9" w:rsidR="003B60C6" w:rsidRPr="00FB0D60" w:rsidRDefault="002408B0" w:rsidP="003B60C6">
            <w:pPr>
              <w:tabs>
                <w:tab w:val="decimal" w:pos="90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86" w:type="dxa"/>
            <w:vAlign w:val="bottom"/>
          </w:tcPr>
          <w:p w14:paraId="2C92B093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128CCACD" w14:textId="1E6EDEBD" w:rsidR="003B60C6" w:rsidRPr="00FB0D60" w:rsidRDefault="002408B0" w:rsidP="003B60C6">
            <w:pPr>
              <w:tabs>
                <w:tab w:val="decimal" w:pos="96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E4CD451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247A09F5" w14:textId="38CC69F4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78DCD05F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4A32BA95" w14:textId="7C7878D2" w:rsidR="003B60C6" w:rsidRPr="00FB0D60" w:rsidRDefault="002408B0" w:rsidP="003B60C6">
            <w:pPr>
              <w:tabs>
                <w:tab w:val="decimal" w:pos="90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</w:tr>
      <w:tr w:rsidR="003B60C6" w:rsidRPr="00FB0D60" w14:paraId="4ED53CFF" w14:textId="77777777" w:rsidTr="002B557A">
        <w:trPr>
          <w:trHeight w:val="20"/>
        </w:trPr>
        <w:tc>
          <w:tcPr>
            <w:tcW w:w="2880" w:type="dxa"/>
            <w:vAlign w:val="bottom"/>
          </w:tcPr>
          <w:p w14:paraId="29D629E4" w14:textId="77777777" w:rsidR="003B60C6" w:rsidRPr="00FB0D60" w:rsidRDefault="003B60C6" w:rsidP="003B60C6">
            <w:pPr>
              <w:tabs>
                <w:tab w:val="left" w:pos="36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การจัดการสิ่งแวดล้อมหาดใหญ่ จำกัด</w:t>
            </w:r>
          </w:p>
        </w:tc>
        <w:tc>
          <w:tcPr>
            <w:tcW w:w="1890" w:type="dxa"/>
            <w:vAlign w:val="bottom"/>
          </w:tcPr>
          <w:p w14:paraId="1811CC00" w14:textId="77777777" w:rsidR="003B60C6" w:rsidRPr="00FB0D60" w:rsidRDefault="003B60C6" w:rsidP="003B60C6">
            <w:pPr>
              <w:spacing w:line="320" w:lineRule="exact"/>
              <w:ind w:left="-115" w:right="-107"/>
              <w:jc w:val="center"/>
              <w:rPr>
                <w:rFonts w:ascii="Angsana New" w:hAnsi="Angsana New"/>
                <w:spacing w:val="-6"/>
                <w:szCs w:val="24"/>
                <w:cs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86" w:type="dxa"/>
            <w:vAlign w:val="bottom"/>
          </w:tcPr>
          <w:p w14:paraId="7DCBCA01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E117670" w14:textId="6FBBAD75" w:rsidR="003B60C6" w:rsidRPr="00FB0D60" w:rsidRDefault="002408B0" w:rsidP="003B60C6">
            <w:pPr>
              <w:tabs>
                <w:tab w:val="decimal" w:pos="90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60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vAlign w:val="bottom"/>
          </w:tcPr>
          <w:p w14:paraId="4EF953B8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E0D9A0D" w14:textId="7D48D5CE" w:rsidR="003B60C6" w:rsidRPr="00FB0D60" w:rsidRDefault="002408B0" w:rsidP="003B60C6">
            <w:pPr>
              <w:tabs>
                <w:tab w:val="decimal" w:pos="96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13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ADBC740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5C77DCFB" w14:textId="1E26CC8D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7D657766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38A28BAD" w14:textId="77777777" w:rsidR="003B60C6" w:rsidRPr="00FB0D60" w:rsidRDefault="003B60C6" w:rsidP="003B60C6">
            <w:pPr>
              <w:tabs>
                <w:tab w:val="decimal" w:pos="96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3B60C6" w:rsidRPr="00FB0D60" w14:paraId="0E7E7DDA" w14:textId="77777777" w:rsidTr="002B557A">
        <w:trPr>
          <w:trHeight w:val="20"/>
        </w:trPr>
        <w:tc>
          <w:tcPr>
            <w:tcW w:w="2880" w:type="dxa"/>
          </w:tcPr>
          <w:p w14:paraId="6591D19C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 กลุ่มสมอทอง จำกัด</w:t>
            </w:r>
          </w:p>
        </w:tc>
        <w:tc>
          <w:tcPr>
            <w:tcW w:w="1890" w:type="dxa"/>
            <w:vAlign w:val="bottom"/>
          </w:tcPr>
          <w:p w14:paraId="262338BF" w14:textId="77777777" w:rsidR="003B60C6" w:rsidRPr="00FB0D60" w:rsidRDefault="003B60C6" w:rsidP="003B60C6">
            <w:pPr>
              <w:spacing w:line="320" w:lineRule="exact"/>
              <w:ind w:left="-115" w:right="-107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</w:t>
            </w:r>
          </w:p>
          <w:p w14:paraId="589A6C95" w14:textId="53DF9502" w:rsidR="003B60C6" w:rsidRPr="00FB0D60" w:rsidRDefault="003B60C6" w:rsidP="00C63892">
            <w:pPr>
              <w:spacing w:line="320" w:lineRule="exact"/>
              <w:ind w:left="-115" w:right="-107"/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ไม่เกี่ยวข้องกัน</w:t>
            </w:r>
          </w:p>
        </w:tc>
        <w:tc>
          <w:tcPr>
            <w:tcW w:w="86" w:type="dxa"/>
            <w:vAlign w:val="bottom"/>
          </w:tcPr>
          <w:p w14:paraId="374467CC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64EC484" w14:textId="02A54190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346</w:t>
            </w:r>
          </w:p>
        </w:tc>
        <w:tc>
          <w:tcPr>
            <w:tcW w:w="86" w:type="dxa"/>
            <w:vAlign w:val="bottom"/>
          </w:tcPr>
          <w:p w14:paraId="26D5D9C4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FF790" w14:textId="77777777" w:rsidR="003B60C6" w:rsidRPr="00FB0D60" w:rsidRDefault="003B60C6" w:rsidP="003B60C6">
            <w:pPr>
              <w:tabs>
                <w:tab w:val="decimal" w:pos="96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0993478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E9B77" w14:textId="216A251C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346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641EDCBA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06AF44" w14:textId="77777777" w:rsidR="003B60C6" w:rsidRPr="00FB0D60" w:rsidRDefault="003B60C6" w:rsidP="003B60C6">
            <w:pPr>
              <w:tabs>
                <w:tab w:val="decimal" w:pos="96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3B60C6" w:rsidRPr="00FB0D60" w14:paraId="4B158D64" w14:textId="77777777" w:rsidTr="002B557A">
        <w:trPr>
          <w:trHeight w:val="20"/>
        </w:trPr>
        <w:tc>
          <w:tcPr>
            <w:tcW w:w="2880" w:type="dxa"/>
            <w:vAlign w:val="bottom"/>
          </w:tcPr>
          <w:p w14:paraId="25AEC5E0" w14:textId="77777777" w:rsidR="003B60C6" w:rsidRPr="00FB0D60" w:rsidRDefault="003B60C6" w:rsidP="003B60C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CE9E64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7433618B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1FD17" w14:textId="25C86D27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77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86" w:type="dxa"/>
            <w:vAlign w:val="bottom"/>
          </w:tcPr>
          <w:p w14:paraId="02C75545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1ED98F" w14:textId="4C2DAC00" w:rsidR="003B60C6" w:rsidRPr="00FB0D60" w:rsidRDefault="002408B0" w:rsidP="003B60C6">
            <w:pPr>
              <w:tabs>
                <w:tab w:val="decimal" w:pos="624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E8D2436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B2ED42" w14:textId="700EDBB9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846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1644B4F3" w14:textId="77777777" w:rsidR="003B60C6" w:rsidRPr="00FB0D60" w:rsidRDefault="003B60C6" w:rsidP="003B60C6">
            <w:pPr>
              <w:tabs>
                <w:tab w:val="decimal" w:pos="540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4DE9C0D" w14:textId="44C48049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</w:tr>
      <w:tr w:rsidR="003B60C6" w:rsidRPr="00FB0D60" w14:paraId="45B2FA4F" w14:textId="77777777" w:rsidTr="003B60C6">
        <w:trPr>
          <w:trHeight w:val="20"/>
        </w:trPr>
        <w:tc>
          <w:tcPr>
            <w:tcW w:w="2880" w:type="dxa"/>
            <w:vAlign w:val="bottom"/>
          </w:tcPr>
          <w:p w14:paraId="14DE1A0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2799838B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47582EC8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946" w:type="dxa"/>
            <w:gridSpan w:val="7"/>
            <w:vAlign w:val="bottom"/>
          </w:tcPr>
          <w:p w14:paraId="1D078CD8" w14:textId="277BD79D" w:rsidR="003B60C6" w:rsidRPr="00FB0D60" w:rsidRDefault="00C63892" w:rsidP="00C63892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C63892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C63892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C63892">
              <w:rPr>
                <w:rFonts w:ascii="Angsana New" w:hAnsi="Angsana New"/>
                <w:b/>
                <w:bCs/>
                <w:szCs w:val="24"/>
                <w:cs/>
              </w:rPr>
              <w:t xml:space="preserve">: </w:t>
            </w:r>
            <w:r w:rsidRPr="00C63892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  <w:r w:rsidRPr="00C63892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</w:tr>
      <w:tr w:rsidR="003B60C6" w:rsidRPr="00FB0D60" w14:paraId="7DB4C941" w14:textId="77777777" w:rsidTr="003B60C6">
        <w:trPr>
          <w:trHeight w:val="20"/>
        </w:trPr>
        <w:tc>
          <w:tcPr>
            <w:tcW w:w="2880" w:type="dxa"/>
            <w:vAlign w:val="bottom"/>
          </w:tcPr>
          <w:p w14:paraId="7E39793E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7DED49D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1336A2F0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946" w:type="dxa"/>
            <w:gridSpan w:val="7"/>
            <w:vAlign w:val="bottom"/>
          </w:tcPr>
          <w:p w14:paraId="32157EF8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3B60C6" w:rsidRPr="00FB0D60" w14:paraId="4B398083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1B99C8A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75B3D395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0EC8F351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E2B2B6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vAlign w:val="bottom"/>
          </w:tcPr>
          <w:p w14:paraId="692C614F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vAlign w:val="bottom"/>
          </w:tcPr>
          <w:p w14:paraId="669E0690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576EAD9C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vAlign w:val="bottom"/>
          </w:tcPr>
          <w:p w14:paraId="4C0717B5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47255305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7DEEBF9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3B60C6" w:rsidRPr="00FB0D60" w14:paraId="74D6BA2A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78040E4F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890" w:type="dxa"/>
            <w:vAlign w:val="bottom"/>
          </w:tcPr>
          <w:p w14:paraId="4EA5DC0B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  <w:vAlign w:val="bottom"/>
          </w:tcPr>
          <w:p w14:paraId="4BF768D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D7DC79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  <w:vAlign w:val="bottom"/>
          </w:tcPr>
          <w:p w14:paraId="0D5EAA4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03B6FEC0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1E57AB8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245BE7C2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3B60C6" w:rsidRPr="00FB0D60" w14:paraId="4B5109D2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6CB0E26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890" w:type="dxa"/>
            <w:vAlign w:val="bottom"/>
          </w:tcPr>
          <w:p w14:paraId="58EA8114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  <w:vAlign w:val="bottom"/>
          </w:tcPr>
          <w:p w14:paraId="3766B941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ADDB60C" w14:textId="0DEB3F6E" w:rsidR="003B60C6" w:rsidRPr="00FB0D60" w:rsidRDefault="002408B0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  <w:vAlign w:val="bottom"/>
          </w:tcPr>
          <w:p w14:paraId="269DD67C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vAlign w:val="bottom"/>
          </w:tcPr>
          <w:p w14:paraId="103A0AB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vAlign w:val="bottom"/>
          </w:tcPr>
          <w:p w14:paraId="1DBA0D1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vAlign w:val="bottom"/>
          </w:tcPr>
          <w:p w14:paraId="0595C3F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5D8B9792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4F42A8C2" w14:textId="655F2A91" w:rsidR="003B60C6" w:rsidRPr="00FB0D60" w:rsidRDefault="002408B0" w:rsidP="003B60C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3B60C6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3B60C6" w:rsidRPr="00FB0D60" w14:paraId="0DEC806D" w14:textId="77777777" w:rsidTr="00641904">
        <w:trPr>
          <w:trHeight w:val="64"/>
        </w:trPr>
        <w:tc>
          <w:tcPr>
            <w:tcW w:w="2880" w:type="dxa"/>
            <w:vAlign w:val="bottom"/>
          </w:tcPr>
          <w:p w14:paraId="7EF293F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บียอน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ด์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เฮลท์แคร์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  <w:r w:rsidRPr="00FB0D60">
              <w:rPr>
                <w:rFonts w:ascii="Angsana New" w:hAnsi="Angsana New"/>
                <w:spacing w:val="-6"/>
                <w:szCs w:val="24"/>
              </w:rPr>
              <w:t>*</w:t>
            </w:r>
          </w:p>
        </w:tc>
        <w:tc>
          <w:tcPr>
            <w:tcW w:w="1890" w:type="dxa"/>
            <w:vAlign w:val="bottom"/>
          </w:tcPr>
          <w:p w14:paraId="3B23E418" w14:textId="77777777" w:rsidR="003B60C6" w:rsidRPr="00FB0D60" w:rsidRDefault="003B60C6" w:rsidP="003B60C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86" w:type="dxa"/>
            <w:vAlign w:val="bottom"/>
          </w:tcPr>
          <w:p w14:paraId="6AF23360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8A9CEBA" w14:textId="1CF001BA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vAlign w:val="bottom"/>
          </w:tcPr>
          <w:p w14:paraId="556CA24A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439AE03A" w14:textId="7D77AB4B" w:rsidR="003B60C6" w:rsidRPr="00FB0D60" w:rsidRDefault="002408B0" w:rsidP="003B60C6">
            <w:pPr>
              <w:tabs>
                <w:tab w:val="decimal" w:pos="651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98E7C4" w14:textId="77777777" w:rsidR="003B60C6" w:rsidRPr="00FB0D60" w:rsidRDefault="003B60C6" w:rsidP="003B60C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300003C0" w14:textId="77777777" w:rsidR="003B60C6" w:rsidRPr="00FB0D60" w:rsidRDefault="003B60C6" w:rsidP="003B60C6">
            <w:pPr>
              <w:spacing w:beforeLines="20" w:before="48" w:afterLines="20" w:after="48" w:line="320" w:lineRule="exact"/>
              <w:ind w:right="-14"/>
              <w:jc w:val="center"/>
              <w:rPr>
                <w:rFonts w:eastAsia="Times New Roman" w:hAnsi="Times New Roman" w:cs="Times New Roman"/>
                <w:sz w:val="18"/>
                <w:szCs w:val="18"/>
              </w:rPr>
            </w:pPr>
            <w:r w:rsidRPr="00FB0D60">
              <w:rPr>
                <w:rFonts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0B9CA369" w14:textId="77777777" w:rsidR="003B60C6" w:rsidRPr="00FB0D60" w:rsidRDefault="003B60C6" w:rsidP="003B60C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1335B1A3" w14:textId="0B3020D9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89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</w:tr>
      <w:tr w:rsidR="003B60C6" w:rsidRPr="00FB0D60" w14:paraId="31A81424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450790A4" w14:textId="77777777" w:rsidR="003B60C6" w:rsidRPr="00FB0D60" w:rsidRDefault="003B60C6" w:rsidP="003B60C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4E44C28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3EE6FAC0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E6573" w14:textId="29C86BA2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vAlign w:val="bottom"/>
          </w:tcPr>
          <w:p w14:paraId="14F6D47B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423525" w14:textId="4200BFE7" w:rsidR="003B60C6" w:rsidRPr="00FB0D60" w:rsidRDefault="002408B0" w:rsidP="003B60C6">
            <w:pPr>
              <w:tabs>
                <w:tab w:val="decimal" w:pos="651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2FDAAB3" w14:textId="77777777" w:rsidR="003B60C6" w:rsidRPr="00FB0D60" w:rsidRDefault="003B60C6" w:rsidP="003B60C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8A8234" w14:textId="77777777" w:rsidR="003B60C6" w:rsidRPr="00FB0D60" w:rsidRDefault="003B60C6" w:rsidP="003B60C6">
            <w:pPr>
              <w:spacing w:beforeLines="20" w:before="48" w:afterLines="20" w:after="48" w:line="320" w:lineRule="exact"/>
              <w:ind w:right="-14"/>
              <w:jc w:val="center"/>
              <w:rPr>
                <w:rFonts w:eastAsia="Times New Roman" w:hAnsi="Times New Roman" w:cs="Times New Roman"/>
                <w:sz w:val="18"/>
                <w:szCs w:val="18"/>
              </w:rPr>
            </w:pPr>
            <w:r w:rsidRPr="00FB0D60">
              <w:rPr>
                <w:rFonts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44B1AB07" w14:textId="77777777" w:rsidR="003B60C6" w:rsidRPr="00FB0D60" w:rsidRDefault="003B60C6" w:rsidP="003B60C6">
            <w:pPr>
              <w:tabs>
                <w:tab w:val="decimal" w:pos="766"/>
              </w:tabs>
              <w:spacing w:line="320" w:lineRule="exact"/>
              <w:ind w:right="-14"/>
              <w:jc w:val="thaiDistribute"/>
              <w:rPr>
                <w:rFonts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EFB16D6" w14:textId="61D77984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89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</w:tr>
      <w:tr w:rsidR="003B60C6" w:rsidRPr="00FB0D60" w14:paraId="6E7BCFFC" w14:textId="77777777" w:rsidTr="00641904">
        <w:trPr>
          <w:trHeight w:val="20"/>
        </w:trPr>
        <w:tc>
          <w:tcPr>
            <w:tcW w:w="4770" w:type="dxa"/>
            <w:gridSpan w:val="2"/>
            <w:vAlign w:val="bottom"/>
          </w:tcPr>
          <w:p w14:paraId="1819816C" w14:textId="3571FB21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*</w:t>
            </w:r>
            <w:r w:rsidRPr="00FB0D60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FB0D60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เลแม็กซ์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เอเชีย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คอร์ปอเรชั่น จำกัด</w:t>
            </w:r>
            <w:r w:rsidRPr="00FB0D60">
              <w:rPr>
                <w:rFonts w:ascii="Angsana New" w:hAnsi="Angsana New"/>
                <w:szCs w:val="24"/>
              </w:rPr>
              <w:t xml:space="preserve"> (</w:t>
            </w:r>
            <w:r w:rsidRPr="00FB0D60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13</w:t>
            </w:r>
            <w:r w:rsidRPr="00FB0D60">
              <w:rPr>
                <w:rFonts w:ascii="Angsana New" w:hAnsi="Angsana New"/>
                <w:szCs w:val="24"/>
              </w:rPr>
              <w:t>.</w:t>
            </w:r>
            <w:r w:rsidR="002408B0" w:rsidRPr="002408B0">
              <w:rPr>
                <w:rFonts w:ascii="Angsana New" w:hAnsi="Angsana New"/>
                <w:szCs w:val="24"/>
              </w:rPr>
              <w:t>11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2586C5A2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589093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66AF1E22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23EA2C" w14:textId="77777777" w:rsidR="003B60C6" w:rsidRPr="00FB0D60" w:rsidRDefault="003B60C6" w:rsidP="003B60C6">
            <w:pPr>
              <w:tabs>
                <w:tab w:val="decimal" w:pos="82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67DB826F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27BE1A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6EB4ED38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2DFD6E43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  <w:tr w:rsidR="00C63892" w:rsidRPr="00FB0D60" w14:paraId="58DEBF8A" w14:textId="77777777" w:rsidTr="00201C58">
        <w:trPr>
          <w:trHeight w:val="20"/>
        </w:trPr>
        <w:tc>
          <w:tcPr>
            <w:tcW w:w="8802" w:type="dxa"/>
            <w:gridSpan w:val="10"/>
            <w:vAlign w:val="bottom"/>
          </w:tcPr>
          <w:p w14:paraId="57AE6829" w14:textId="6677BD14" w:rsidR="00C63892" w:rsidRPr="00C63892" w:rsidRDefault="00C63892" w:rsidP="00C63892">
            <w:pPr>
              <w:tabs>
                <w:tab w:val="decimal" w:pos="990"/>
              </w:tabs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C63892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C63892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C63892">
              <w:rPr>
                <w:rFonts w:ascii="Angsana New" w:hAnsi="Angsana New"/>
                <w:b/>
                <w:bCs/>
                <w:szCs w:val="24"/>
                <w:cs/>
              </w:rPr>
              <w:t xml:space="preserve">: </w:t>
            </w:r>
            <w:r w:rsidRPr="00C63892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  <w:r w:rsidRPr="00C63892"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</w:tr>
      <w:tr w:rsidR="003B60C6" w:rsidRPr="00FB0D60" w14:paraId="23C7CECC" w14:textId="77777777" w:rsidTr="003B60C6">
        <w:trPr>
          <w:trHeight w:val="20"/>
        </w:trPr>
        <w:tc>
          <w:tcPr>
            <w:tcW w:w="2880" w:type="dxa"/>
            <w:vAlign w:val="bottom"/>
          </w:tcPr>
          <w:p w14:paraId="1EE6F9F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1E10900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7C7192A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946" w:type="dxa"/>
            <w:gridSpan w:val="7"/>
            <w:vAlign w:val="bottom"/>
          </w:tcPr>
          <w:p w14:paraId="2C1459D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เฉพาะกิจการ</w:t>
            </w:r>
          </w:p>
        </w:tc>
      </w:tr>
      <w:tr w:rsidR="003B60C6" w:rsidRPr="00FB0D60" w14:paraId="37A0B5F4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4355305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362C575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5E1F875C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7A98BDB1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86" w:type="dxa"/>
            <w:vAlign w:val="bottom"/>
          </w:tcPr>
          <w:p w14:paraId="50B2375F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vAlign w:val="bottom"/>
          </w:tcPr>
          <w:p w14:paraId="60030BF4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vAlign w:val="bottom"/>
          </w:tcPr>
          <w:p w14:paraId="6FEE84A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vAlign w:val="bottom"/>
          </w:tcPr>
          <w:p w14:paraId="2C64D66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338253D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29D6FC7B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3B60C6" w:rsidRPr="00FB0D60" w14:paraId="0BC9C824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2B711F1E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เงินกู้ยืมระยะสั้น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จากบุคคล</w:t>
            </w:r>
          </w:p>
        </w:tc>
        <w:tc>
          <w:tcPr>
            <w:tcW w:w="1890" w:type="dxa"/>
            <w:vAlign w:val="bottom"/>
          </w:tcPr>
          <w:p w14:paraId="2DC394B2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ลักษณะ</w:t>
            </w:r>
          </w:p>
        </w:tc>
        <w:tc>
          <w:tcPr>
            <w:tcW w:w="86" w:type="dxa"/>
            <w:vAlign w:val="bottom"/>
          </w:tcPr>
          <w:p w14:paraId="432C3F7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138C7B8D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  <w:tc>
          <w:tcPr>
            <w:tcW w:w="86" w:type="dxa"/>
            <w:vAlign w:val="bottom"/>
          </w:tcPr>
          <w:p w14:paraId="0F6C7B3C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37" w:type="dxa"/>
            <w:gridSpan w:val="3"/>
            <w:vAlign w:val="bottom"/>
          </w:tcPr>
          <w:p w14:paraId="4FC06A50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ในระหว่างปี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23BB5DC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66093F2E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</w:tc>
      </w:tr>
      <w:tr w:rsidR="003B60C6" w:rsidRPr="00FB0D60" w14:paraId="5A72AA6E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570FCD4A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หรือ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กิจการที่เกี่ยวข้องกัน </w:t>
            </w:r>
          </w:p>
        </w:tc>
        <w:tc>
          <w:tcPr>
            <w:tcW w:w="1890" w:type="dxa"/>
            <w:vAlign w:val="bottom"/>
          </w:tcPr>
          <w:p w14:paraId="1443834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ความสัมพันธ์</w:t>
            </w:r>
          </w:p>
        </w:tc>
        <w:tc>
          <w:tcPr>
            <w:tcW w:w="86" w:type="dxa"/>
            <w:vAlign w:val="bottom"/>
          </w:tcPr>
          <w:p w14:paraId="7D0FE3C6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65A230D8" w14:textId="49370E0E" w:rsidR="003B60C6" w:rsidRPr="00FB0D60" w:rsidRDefault="002408B0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มกราคม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  <w:vAlign w:val="bottom"/>
          </w:tcPr>
          <w:p w14:paraId="1A38A982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7" w:type="dxa"/>
            <w:vAlign w:val="bottom"/>
          </w:tcPr>
          <w:p w14:paraId="0ACBAE4E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86" w:type="dxa"/>
            <w:vAlign w:val="bottom"/>
          </w:tcPr>
          <w:p w14:paraId="42EAA42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24" w:type="dxa"/>
            <w:vAlign w:val="bottom"/>
          </w:tcPr>
          <w:p w14:paraId="3EA84063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ลดลง</w:t>
            </w:r>
          </w:p>
        </w:tc>
        <w:tc>
          <w:tcPr>
            <w:tcW w:w="86" w:type="dxa"/>
            <w:tcBorders>
              <w:right w:val="nil"/>
            </w:tcBorders>
            <w:vAlign w:val="bottom"/>
          </w:tcPr>
          <w:p w14:paraId="57BAF619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56" w:type="dxa"/>
            <w:tcBorders>
              <w:left w:val="nil"/>
            </w:tcBorders>
            <w:vAlign w:val="bottom"/>
          </w:tcPr>
          <w:p w14:paraId="3A7FF8A5" w14:textId="3B53BB2F" w:rsidR="003B60C6" w:rsidRPr="00FB0D60" w:rsidRDefault="002408B0" w:rsidP="003B60C6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3B60C6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  <w:r w:rsidR="003B60C6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3B60C6" w:rsidRPr="00FB0D60" w14:paraId="12132DA8" w14:textId="77777777" w:rsidTr="00641904">
        <w:trPr>
          <w:trHeight w:val="90"/>
        </w:trPr>
        <w:tc>
          <w:tcPr>
            <w:tcW w:w="2880" w:type="dxa"/>
            <w:vAlign w:val="bottom"/>
          </w:tcPr>
          <w:p w14:paraId="7C012BA7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บริษัท</w:t>
            </w:r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บียอน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ด์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เฮลท์แคร์</w:t>
            </w:r>
            <w:proofErr w:type="spellEnd"/>
            <w:r w:rsidRPr="00FB0D60">
              <w:rPr>
                <w:rFonts w:ascii="Angsana New" w:hAnsi="Angsana New"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pacing w:val="-6"/>
                <w:szCs w:val="24"/>
                <w:cs/>
              </w:rPr>
              <w:t>จำกัด</w:t>
            </w:r>
            <w:r w:rsidRPr="00FB0D60">
              <w:rPr>
                <w:rFonts w:ascii="Angsana New" w:hAnsi="Angsana New"/>
                <w:spacing w:val="-6"/>
                <w:szCs w:val="24"/>
              </w:rPr>
              <w:t>*</w:t>
            </w:r>
          </w:p>
        </w:tc>
        <w:tc>
          <w:tcPr>
            <w:tcW w:w="1890" w:type="dxa"/>
            <w:vAlign w:val="bottom"/>
          </w:tcPr>
          <w:p w14:paraId="53F4A2DF" w14:textId="77777777" w:rsidR="003B60C6" w:rsidRPr="00FB0D60" w:rsidRDefault="003B60C6" w:rsidP="003B60C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86" w:type="dxa"/>
            <w:vAlign w:val="bottom"/>
          </w:tcPr>
          <w:p w14:paraId="6B1932EE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0C3C035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14:paraId="30B192E3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275CDBF1" w14:textId="1160A1C6" w:rsidR="003B60C6" w:rsidRPr="00FB0D60" w:rsidRDefault="002408B0" w:rsidP="003B60C6">
            <w:pPr>
              <w:tabs>
                <w:tab w:val="decimal" w:pos="66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06E7F59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shd w:val="clear" w:color="auto" w:fill="auto"/>
            <w:vAlign w:val="bottom"/>
          </w:tcPr>
          <w:p w14:paraId="1A184829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309503AB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left w:val="nil"/>
            </w:tcBorders>
            <w:shd w:val="clear" w:color="auto" w:fill="auto"/>
            <w:vAlign w:val="bottom"/>
          </w:tcPr>
          <w:p w14:paraId="5FBA887E" w14:textId="5F92853A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3B60C6" w:rsidRPr="00FB0D60" w14:paraId="31144A73" w14:textId="77777777" w:rsidTr="00641904">
        <w:trPr>
          <w:trHeight w:val="20"/>
        </w:trPr>
        <w:tc>
          <w:tcPr>
            <w:tcW w:w="2880" w:type="dxa"/>
            <w:vAlign w:val="bottom"/>
          </w:tcPr>
          <w:p w14:paraId="04CB3E62" w14:textId="77777777" w:rsidR="003B60C6" w:rsidRPr="00FB0D60" w:rsidRDefault="003B60C6" w:rsidP="003B60C6">
            <w:pPr>
              <w:tabs>
                <w:tab w:val="left" w:pos="900"/>
                <w:tab w:val="left" w:pos="1440"/>
                <w:tab w:val="left" w:pos="2160"/>
              </w:tabs>
              <w:spacing w:line="320" w:lineRule="exact"/>
              <w:ind w:left="162" w:right="-108" w:hanging="162"/>
              <w:rPr>
                <w:rFonts w:ascii="Angsana New" w:hAnsi="Angsana New"/>
                <w:spacing w:val="-6"/>
                <w:szCs w:val="24"/>
              </w:rPr>
            </w:pPr>
            <w:r w:rsidRPr="00FB0D60">
              <w:rPr>
                <w:rFonts w:ascii="Angsana New" w:hAnsi="Angsana New"/>
                <w:spacing w:val="-6"/>
                <w:szCs w:val="24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0424D97F" w14:textId="77777777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14B890D7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94853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14:paraId="1E783ED1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EA747" w14:textId="16B73FF0" w:rsidR="003B60C6" w:rsidRPr="00FB0D60" w:rsidRDefault="002408B0" w:rsidP="003B60C6">
            <w:pPr>
              <w:tabs>
                <w:tab w:val="decimal" w:pos="66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B340FFA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5EB13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5627F81D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66663EC" w14:textId="588720FE" w:rsidR="003B60C6" w:rsidRPr="00FB0D60" w:rsidRDefault="002408B0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3B60C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3B60C6" w:rsidRPr="00FB0D60" w14:paraId="2414F157" w14:textId="77777777" w:rsidTr="00641904">
        <w:trPr>
          <w:trHeight w:val="20"/>
        </w:trPr>
        <w:tc>
          <w:tcPr>
            <w:tcW w:w="4770" w:type="dxa"/>
            <w:gridSpan w:val="2"/>
            <w:vAlign w:val="bottom"/>
          </w:tcPr>
          <w:p w14:paraId="7278DEF6" w14:textId="7A370073" w:rsidR="003B60C6" w:rsidRPr="00FB0D60" w:rsidRDefault="003B60C6" w:rsidP="003B60C6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*</w:t>
            </w:r>
            <w:r w:rsidRPr="00FB0D60">
              <w:rPr>
                <w:rFonts w:ascii="Angsana New" w:hAnsi="Angsana New" w:hint="cs"/>
                <w:szCs w:val="24"/>
                <w:cs/>
              </w:rPr>
              <w:t xml:space="preserve">เดิมชื่อ </w:t>
            </w:r>
            <w:r w:rsidRPr="00FB0D60">
              <w:rPr>
                <w:rFonts w:ascii="Angsana New" w:hAnsi="Angsana New"/>
                <w:szCs w:val="24"/>
                <w:cs/>
              </w:rPr>
              <w:t>บริษัท เท</w:t>
            </w:r>
            <w:proofErr w:type="spellStart"/>
            <w:r w:rsidRPr="00FB0D60">
              <w:rPr>
                <w:rFonts w:ascii="Angsana New" w:hAnsi="Angsana New"/>
                <w:szCs w:val="24"/>
                <w:cs/>
              </w:rPr>
              <w:t>เลแม็กซ์</w:t>
            </w:r>
            <w:proofErr w:type="spellEnd"/>
            <w:r w:rsidRPr="00FB0D60">
              <w:rPr>
                <w:rFonts w:ascii="Angsana New" w:hAnsi="Angsana New"/>
                <w:szCs w:val="24"/>
                <w:cs/>
              </w:rPr>
              <w:t xml:space="preserve"> เอเชีย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คอร์ปอเรชั่น จำกัด</w:t>
            </w:r>
            <w:r w:rsidRPr="00FB0D60">
              <w:rPr>
                <w:rFonts w:ascii="Angsana New" w:hAnsi="Angsana New"/>
                <w:szCs w:val="24"/>
              </w:rPr>
              <w:t xml:space="preserve"> (</w:t>
            </w:r>
            <w:r w:rsidRPr="00FB0D60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13</w:t>
            </w:r>
            <w:r w:rsidRPr="00FB0D60">
              <w:rPr>
                <w:rFonts w:ascii="Angsana New" w:hAnsi="Angsana New"/>
                <w:szCs w:val="24"/>
              </w:rPr>
              <w:t>.</w:t>
            </w:r>
            <w:r w:rsidR="002408B0" w:rsidRPr="002408B0">
              <w:rPr>
                <w:rFonts w:ascii="Angsana New" w:hAnsi="Angsana New"/>
                <w:szCs w:val="24"/>
              </w:rPr>
              <w:t>11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220E849F" w14:textId="77777777" w:rsidR="003B60C6" w:rsidRPr="00FB0D60" w:rsidRDefault="003B60C6" w:rsidP="003B60C6">
            <w:pPr>
              <w:tabs>
                <w:tab w:val="decimal" w:pos="792"/>
              </w:tabs>
              <w:spacing w:line="320" w:lineRule="exact"/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  <w:vAlign w:val="bottom"/>
          </w:tcPr>
          <w:p w14:paraId="220287FA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vAlign w:val="bottom"/>
          </w:tcPr>
          <w:p w14:paraId="56274ED8" w14:textId="77777777" w:rsidR="003B60C6" w:rsidRPr="00FB0D60" w:rsidRDefault="003B60C6" w:rsidP="003B60C6">
            <w:pPr>
              <w:tabs>
                <w:tab w:val="decimal" w:pos="795"/>
              </w:tabs>
              <w:spacing w:line="32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727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D08AA2E" w14:textId="77777777" w:rsidR="003B60C6" w:rsidRPr="00FB0D60" w:rsidRDefault="003B60C6" w:rsidP="003B60C6">
            <w:pPr>
              <w:tabs>
                <w:tab w:val="decimal" w:pos="82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0758E44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7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8DF7B3B" w14:textId="77777777" w:rsidR="003B60C6" w:rsidRPr="00FB0D60" w:rsidRDefault="003B60C6" w:rsidP="003B60C6">
            <w:pPr>
              <w:tabs>
                <w:tab w:val="decimal" w:pos="48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tcBorders>
              <w:right w:val="nil"/>
            </w:tcBorders>
            <w:shd w:val="clear" w:color="auto" w:fill="auto"/>
            <w:vAlign w:val="bottom"/>
          </w:tcPr>
          <w:p w14:paraId="00874694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0AB3B75" w14:textId="77777777" w:rsidR="003B60C6" w:rsidRPr="00FB0D60" w:rsidRDefault="003B60C6" w:rsidP="003B60C6">
            <w:pPr>
              <w:tabs>
                <w:tab w:val="decimal" w:pos="990"/>
              </w:tabs>
              <w:spacing w:line="320" w:lineRule="exact"/>
              <w:ind w:right="-18"/>
              <w:rPr>
                <w:rFonts w:ascii="Angsana New" w:hAnsi="Angsana New"/>
                <w:szCs w:val="24"/>
              </w:rPr>
            </w:pPr>
          </w:p>
        </w:tc>
      </w:tr>
    </w:tbl>
    <w:p w14:paraId="527B62E2" w14:textId="77777777" w:rsidR="006E377C" w:rsidRPr="00FB0D60" w:rsidRDefault="006E377C" w:rsidP="001D2B80">
      <w:pPr>
        <w:tabs>
          <w:tab w:val="left" w:pos="540"/>
        </w:tabs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28D4E7E" w14:textId="7E6C7E8A" w:rsidR="00FE784B" w:rsidRPr="00FB0D60" w:rsidRDefault="00151D03" w:rsidP="004E58B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สำหรับ</w:t>
      </w:r>
      <w:r w:rsidR="009F0CCA" w:rsidRPr="00FB0D60">
        <w:rPr>
          <w:rFonts w:ascii="Angsana New" w:hAnsi="Angsana New" w:hint="cs"/>
          <w:sz w:val="32"/>
          <w:szCs w:val="32"/>
          <w:cs/>
        </w:rPr>
        <w:t>ปี</w:t>
      </w:r>
      <w:r w:rsidR="00FE784B" w:rsidRPr="00FB0D6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1442E9" w:rsidRPr="00FB0D60">
        <w:rPr>
          <w:rFonts w:ascii="Angsana New" w:hAnsi="Angsana New"/>
          <w:sz w:val="32"/>
          <w:szCs w:val="32"/>
        </w:rPr>
        <w:t xml:space="preserve"> </w:t>
      </w:r>
      <w:r w:rsidR="009F0CCA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1442E9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AE313E" w:rsidRPr="00FB0D60">
        <w:rPr>
          <w:rFonts w:ascii="Angsana New" w:hAnsi="Angsana New"/>
          <w:sz w:val="32"/>
          <w:szCs w:val="32"/>
        </w:rPr>
        <w:t xml:space="preserve"> </w:t>
      </w:r>
      <w:r w:rsidR="00AE313E"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FE784B" w:rsidRPr="00FB0D60">
        <w:rPr>
          <w:rFonts w:ascii="Angsana New" w:hAnsi="Angsana New"/>
          <w:sz w:val="32"/>
          <w:szCs w:val="32"/>
        </w:rPr>
        <w:t xml:space="preserve"> </w:t>
      </w:r>
      <w:r w:rsidR="007F0EFB" w:rsidRPr="00FB0D60">
        <w:rPr>
          <w:rFonts w:ascii="Angsana New" w:hAnsi="Angsana New"/>
          <w:sz w:val="32"/>
          <w:szCs w:val="32"/>
          <w:cs/>
        </w:rPr>
        <w:t>บริษัท</w:t>
      </w:r>
      <w:r w:rsidR="00FE784B" w:rsidRPr="00FB0D60">
        <w:rPr>
          <w:rFonts w:ascii="Angsana New" w:hAnsi="Angsana New"/>
          <w:sz w:val="32"/>
          <w:szCs w:val="32"/>
          <w:cs/>
        </w:rPr>
        <w:t>และบริษัท</w:t>
      </w:r>
      <w:r w:rsidR="00FE784B" w:rsidRPr="00FB0D60">
        <w:rPr>
          <w:rFonts w:ascii="Angsana New" w:hAnsi="Angsana New" w:hint="cs"/>
          <w:sz w:val="32"/>
          <w:szCs w:val="32"/>
          <w:cs/>
        </w:rPr>
        <w:t>ย่อยมีค่าใช้จ่ายผลประโยชน์พนักงานที่ให้แก่</w:t>
      </w:r>
      <w:r w:rsidR="00FE784B" w:rsidRPr="00FB0D60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="00FE784B" w:rsidRPr="00FB0D60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6209222B" w14:textId="77777777" w:rsidR="004F4B89" w:rsidRPr="00FB0D60" w:rsidRDefault="004F4B89" w:rsidP="00DF4E18">
      <w:pPr>
        <w:tabs>
          <w:tab w:val="left" w:pos="900"/>
          <w:tab w:val="left" w:pos="2160"/>
          <w:tab w:val="right" w:pos="8100"/>
        </w:tabs>
        <w:ind w:left="360" w:hanging="360"/>
        <w:jc w:val="right"/>
        <w:rPr>
          <w:rFonts w:ascii="Angsana New" w:hAnsi="Angsana New"/>
          <w:b/>
          <w:bCs/>
          <w:caps/>
          <w:sz w:val="28"/>
        </w:rPr>
      </w:pPr>
      <w:r w:rsidRPr="00FB0D60">
        <w:rPr>
          <w:rFonts w:ascii="Angsana New" w:hAnsi="Angsana New"/>
          <w:b/>
          <w:bCs/>
          <w:caps/>
          <w:sz w:val="28"/>
          <w:cs/>
        </w:rPr>
        <w:t xml:space="preserve">(หน่วย: </w:t>
      </w:r>
      <w:r w:rsidR="00A41F4A" w:rsidRPr="00FB0D60">
        <w:rPr>
          <w:rFonts w:ascii="Angsana New" w:hAnsi="Angsana New" w:hint="cs"/>
          <w:b/>
          <w:bCs/>
          <w:caps/>
          <w:sz w:val="28"/>
          <w:cs/>
        </w:rPr>
        <w:t>ล้าน</w:t>
      </w:r>
      <w:r w:rsidRPr="00FB0D60">
        <w:rPr>
          <w:rFonts w:ascii="Angsana New" w:hAnsi="Angsana New"/>
          <w:b/>
          <w:bCs/>
          <w:caps/>
          <w:sz w:val="28"/>
          <w:cs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52"/>
        <w:gridCol w:w="86"/>
        <w:gridCol w:w="1084"/>
        <w:gridCol w:w="86"/>
        <w:gridCol w:w="1174"/>
        <w:gridCol w:w="86"/>
        <w:gridCol w:w="1084"/>
      </w:tblGrid>
      <w:tr w:rsidR="004E58B5" w:rsidRPr="00FB0D60" w14:paraId="0F65787B" w14:textId="77777777" w:rsidTr="002A3C7E">
        <w:tc>
          <w:tcPr>
            <w:tcW w:w="3960" w:type="dxa"/>
            <w:vAlign w:val="bottom"/>
          </w:tcPr>
          <w:p w14:paraId="1370C921" w14:textId="77777777" w:rsidR="00A67AFD" w:rsidRPr="00FB0D60" w:rsidRDefault="00A67AFD" w:rsidP="0003790C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4752" w:type="dxa"/>
            <w:gridSpan w:val="7"/>
            <w:vAlign w:val="bottom"/>
          </w:tcPr>
          <w:p w14:paraId="68E0B3FA" w14:textId="5C95DCC2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สำหรับ</w:t>
            </w:r>
            <w:r w:rsidR="009F0CCA"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สิ้นสุดวันที่ </w:t>
            </w:r>
            <w:r w:rsidR="002408B0" w:rsidRPr="002408B0">
              <w:rPr>
                <w:rFonts w:ascii="Angsana New" w:hAnsi="Angsana New" w:hint="cs"/>
                <w:b/>
                <w:bCs/>
                <w:sz w:val="28"/>
              </w:rPr>
              <w:t>3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FB0D60">
              <w:rPr>
                <w:rFonts w:ascii="Angsana New" w:hAnsi="Angsana New" w:hint="cs"/>
                <w:b/>
                <w:bCs/>
                <w:sz w:val="28"/>
              </w:rPr>
              <w:t xml:space="preserve"> </w:t>
            </w:r>
            <w:r w:rsidR="009F0CCA"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4E58B5" w:rsidRPr="00FB0D60" w14:paraId="6762B17B" w14:textId="77777777" w:rsidTr="002A3C7E">
        <w:tc>
          <w:tcPr>
            <w:tcW w:w="3960" w:type="dxa"/>
            <w:vAlign w:val="bottom"/>
          </w:tcPr>
          <w:p w14:paraId="42CBC76C" w14:textId="77777777" w:rsidR="00A67AFD" w:rsidRPr="00FB0D60" w:rsidRDefault="00A67AFD" w:rsidP="0003790C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EAE51AE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208032B7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44" w:type="dxa"/>
            <w:gridSpan w:val="3"/>
            <w:vAlign w:val="bottom"/>
          </w:tcPr>
          <w:p w14:paraId="71265A4A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FB0D60" w14:paraId="0BBCFAAB" w14:textId="77777777" w:rsidTr="000304E7">
        <w:tc>
          <w:tcPr>
            <w:tcW w:w="3960" w:type="dxa"/>
            <w:vAlign w:val="bottom"/>
          </w:tcPr>
          <w:p w14:paraId="503FAB67" w14:textId="77777777" w:rsidR="00A67AFD" w:rsidRPr="00FB0D60" w:rsidRDefault="00A67AFD" w:rsidP="0003790C">
            <w:pPr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9F6197" w14:textId="554A8E62" w:rsidR="00A67AFD" w:rsidRPr="00FB0D60" w:rsidRDefault="002408B0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14:paraId="3E6FA929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CB9526C" w14:textId="00E7CBCD" w:rsidR="00A67AFD" w:rsidRPr="00FB0D60" w:rsidRDefault="002408B0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6" w:type="dxa"/>
            <w:shd w:val="clear" w:color="auto" w:fill="auto"/>
          </w:tcPr>
          <w:p w14:paraId="4C9BF2D8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5C01ABE" w14:textId="38601652" w:rsidR="00A67AFD" w:rsidRPr="00FB0D60" w:rsidRDefault="002408B0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shd w:val="clear" w:color="auto" w:fill="auto"/>
          </w:tcPr>
          <w:p w14:paraId="05CEAF70" w14:textId="77777777" w:rsidR="00A67AFD" w:rsidRPr="00FB0D60" w:rsidRDefault="00A67AFD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2D08F1" w14:textId="4BDD3286" w:rsidR="00A67AFD" w:rsidRPr="00FB0D60" w:rsidRDefault="002408B0" w:rsidP="0003790C">
            <w:pPr>
              <w:spacing w:line="30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36420" w:rsidRPr="00FB0D60" w14:paraId="6DE245B5" w14:textId="77777777" w:rsidTr="00025937">
        <w:tc>
          <w:tcPr>
            <w:tcW w:w="3960" w:type="dxa"/>
            <w:shd w:val="clear" w:color="auto" w:fill="auto"/>
            <w:vAlign w:val="center"/>
          </w:tcPr>
          <w:p w14:paraId="6BE921EC" w14:textId="77777777" w:rsidR="00E36420" w:rsidRPr="00FB0D60" w:rsidRDefault="00E36420" w:rsidP="00025937">
            <w:pPr>
              <w:tabs>
                <w:tab w:val="right" w:pos="8100"/>
              </w:tabs>
              <w:spacing w:line="300" w:lineRule="exact"/>
              <w:ind w:left="-18" w:right="-18" w:firstLine="174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C75697" w14:textId="6F4E51CE" w:rsidR="00E36420" w:rsidRPr="00FB0D60" w:rsidRDefault="002408B0" w:rsidP="00025937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F51C270" w14:textId="77777777" w:rsidR="00E36420" w:rsidRPr="00FB0D60" w:rsidRDefault="00E36420" w:rsidP="00025937">
            <w:pPr>
              <w:tabs>
                <w:tab w:val="decimal" w:pos="1004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1E9D0587" w14:textId="3CBB56ED" w:rsidR="00E36420" w:rsidRPr="00FB0D60" w:rsidRDefault="002408B0" w:rsidP="00025937">
            <w:pPr>
              <w:tabs>
                <w:tab w:val="decimal" w:pos="945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25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8E9C06C" w14:textId="77777777" w:rsidR="00E36420" w:rsidRPr="00FB0D60" w:rsidRDefault="00E36420" w:rsidP="00025937">
            <w:pPr>
              <w:tabs>
                <w:tab w:val="decimal" w:pos="1004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0A87A171" w14:textId="2BA80AA4" w:rsidR="00E36420" w:rsidRPr="00FB0D60" w:rsidRDefault="002408B0" w:rsidP="00025937">
            <w:pPr>
              <w:tabs>
                <w:tab w:val="decimal" w:pos="945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  <w:r w:rsidRPr="002408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104913FE" w14:textId="77777777" w:rsidR="00E36420" w:rsidRPr="00FB0D60" w:rsidRDefault="00E36420" w:rsidP="00025937">
            <w:pPr>
              <w:tabs>
                <w:tab w:val="decimal" w:pos="1004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5E90A3A1" w14:textId="12B6DB22" w:rsidR="00E36420" w:rsidRPr="00FB0D60" w:rsidRDefault="002408B0" w:rsidP="00025937">
            <w:pPr>
              <w:tabs>
                <w:tab w:val="decimal" w:pos="927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E36420" w:rsidRPr="00FB0D60" w14:paraId="27915E26" w14:textId="77777777" w:rsidTr="00025937">
        <w:tc>
          <w:tcPr>
            <w:tcW w:w="3960" w:type="dxa"/>
            <w:shd w:val="clear" w:color="auto" w:fill="auto"/>
            <w:vAlign w:val="center"/>
          </w:tcPr>
          <w:p w14:paraId="1C991203" w14:textId="77777777" w:rsidR="00E36420" w:rsidRPr="00FB0D60" w:rsidRDefault="00E36420" w:rsidP="00025937">
            <w:pPr>
              <w:tabs>
                <w:tab w:val="right" w:pos="8100"/>
              </w:tabs>
              <w:spacing w:line="300" w:lineRule="exact"/>
              <w:ind w:left="-18" w:right="-18" w:firstLine="174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4CE3D" w14:textId="209FA1C3" w:rsidR="00E36420" w:rsidRPr="00FB0D60" w:rsidRDefault="002408B0" w:rsidP="0003790C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6" w:type="dxa"/>
            <w:shd w:val="clear" w:color="auto" w:fill="auto"/>
          </w:tcPr>
          <w:p w14:paraId="4B78C922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9086C" w14:textId="2B25E744" w:rsidR="00E36420" w:rsidRPr="00FB0D60" w:rsidRDefault="002408B0" w:rsidP="0003790C">
            <w:pPr>
              <w:tabs>
                <w:tab w:val="decimal" w:pos="927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86" w:type="dxa"/>
            <w:shd w:val="clear" w:color="auto" w:fill="auto"/>
          </w:tcPr>
          <w:p w14:paraId="025506BB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FF234" w14:textId="122D13F9" w:rsidR="00E36420" w:rsidRPr="00FB0D60" w:rsidRDefault="002408B0" w:rsidP="00025937">
            <w:pPr>
              <w:tabs>
                <w:tab w:val="decimal" w:pos="945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86" w:type="dxa"/>
            <w:shd w:val="clear" w:color="auto" w:fill="auto"/>
          </w:tcPr>
          <w:p w14:paraId="1A2B6633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C6A94" w14:textId="77777777" w:rsidR="00E36420" w:rsidRPr="00FB0D60" w:rsidRDefault="00A41F4A" w:rsidP="0013418A">
            <w:pPr>
              <w:tabs>
                <w:tab w:val="decimal" w:pos="539"/>
              </w:tabs>
              <w:ind w:left="-108" w:right="-108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36420" w:rsidRPr="00FB0D60" w14:paraId="34E872C4" w14:textId="77777777" w:rsidTr="00025937">
        <w:tc>
          <w:tcPr>
            <w:tcW w:w="3960" w:type="dxa"/>
            <w:shd w:val="clear" w:color="auto" w:fill="auto"/>
            <w:vAlign w:val="center"/>
          </w:tcPr>
          <w:p w14:paraId="0ED59BFE" w14:textId="77777777" w:rsidR="00E36420" w:rsidRPr="00FB0D60" w:rsidRDefault="00E36420" w:rsidP="00025937">
            <w:pPr>
              <w:tabs>
                <w:tab w:val="right" w:pos="8100"/>
              </w:tabs>
              <w:spacing w:line="300" w:lineRule="exact"/>
              <w:ind w:left="-18" w:right="-18" w:firstLine="174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E1DFD" w14:textId="1B9158B1" w:rsidR="00E36420" w:rsidRPr="00FB0D60" w:rsidRDefault="002408B0" w:rsidP="0003790C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86" w:type="dxa"/>
            <w:shd w:val="clear" w:color="auto" w:fill="auto"/>
          </w:tcPr>
          <w:p w14:paraId="05614E07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B113A" w14:textId="04BF867A" w:rsidR="00E36420" w:rsidRPr="00FB0D60" w:rsidRDefault="002408B0" w:rsidP="0003790C">
            <w:pPr>
              <w:tabs>
                <w:tab w:val="decimal" w:pos="927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86" w:type="dxa"/>
            <w:shd w:val="clear" w:color="auto" w:fill="auto"/>
          </w:tcPr>
          <w:p w14:paraId="3AD097C4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B0ECC" w14:textId="6882F39B" w:rsidR="00E36420" w:rsidRPr="00FB0D60" w:rsidRDefault="002408B0" w:rsidP="00025937">
            <w:pPr>
              <w:tabs>
                <w:tab w:val="decimal" w:pos="945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86" w:type="dxa"/>
            <w:shd w:val="clear" w:color="auto" w:fill="auto"/>
          </w:tcPr>
          <w:p w14:paraId="13539030" w14:textId="77777777" w:rsidR="00E36420" w:rsidRPr="00FB0D60" w:rsidRDefault="00E36420" w:rsidP="0003790C">
            <w:pPr>
              <w:tabs>
                <w:tab w:val="decimal" w:pos="1004"/>
              </w:tabs>
              <w:spacing w:line="300" w:lineRule="exact"/>
              <w:ind w:left="-10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F4075" w14:textId="1D43576C" w:rsidR="00E36420" w:rsidRPr="00FB0D60" w:rsidRDefault="002408B0" w:rsidP="0003790C">
            <w:pPr>
              <w:tabs>
                <w:tab w:val="decimal" w:pos="927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11</w:t>
            </w:r>
          </w:p>
        </w:tc>
      </w:tr>
    </w:tbl>
    <w:p w14:paraId="54878DC3" w14:textId="77777777" w:rsidR="002C533A" w:rsidRPr="00FB0D60" w:rsidRDefault="002C533A" w:rsidP="0003790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0D60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48EA849" w14:textId="5ED5CA83" w:rsidR="00B24110" w:rsidRPr="00FB0D60" w:rsidRDefault="007F0EFB" w:rsidP="00B24110">
      <w:pPr>
        <w:overflowPunct/>
        <w:spacing w:after="36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683314" w:rsidRPr="00FB0D60">
        <w:rPr>
          <w:rFonts w:ascii="Angsana New" w:hAnsi="Angsana New" w:hint="cs"/>
          <w:sz w:val="32"/>
          <w:szCs w:val="32"/>
          <w:cs/>
        </w:rPr>
        <w:t>มีภาระการค้ำประกันให้กับกิจการที่เกี่ยวข้องกันตามที่กล่าวไว้ในหมายเหตุประกอบงบการเงิน</w:t>
      </w:r>
      <w:r w:rsidR="009D3C00" w:rsidRPr="00FB0D60">
        <w:rPr>
          <w:rFonts w:ascii="Angsana New" w:hAnsi="Angsana New"/>
          <w:sz w:val="32"/>
          <w:szCs w:val="32"/>
          <w:cs/>
        </w:rPr>
        <w:br/>
      </w:r>
      <w:r w:rsidR="00683314" w:rsidRPr="00FB0D60">
        <w:rPr>
          <w:rFonts w:ascii="Angsana New" w:hAnsi="Angsana New"/>
          <w:sz w:val="32"/>
          <w:szCs w:val="32"/>
          <w:cs/>
        </w:rPr>
        <w:t xml:space="preserve">ข้อ </w:t>
      </w:r>
      <w:r w:rsidR="002408B0" w:rsidRPr="002408B0">
        <w:rPr>
          <w:rFonts w:ascii="Angsana New" w:hAnsi="Angsana New"/>
          <w:sz w:val="32"/>
          <w:szCs w:val="32"/>
        </w:rPr>
        <w:t>40</w:t>
      </w:r>
      <w:r w:rsidR="00683314"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="00683314"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="00B24110"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5DCA3690" w14:textId="291F473B" w:rsidR="002130F4" w:rsidRPr="00FB0D60" w:rsidRDefault="002408B0" w:rsidP="0003790C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6</w:t>
      </w:r>
      <w:r w:rsidR="002130F4" w:rsidRPr="00FB0D60">
        <w:rPr>
          <w:rFonts w:ascii="Angsana New" w:hAnsi="Angsana New"/>
          <w:b/>
          <w:bCs/>
          <w:sz w:val="32"/>
          <w:szCs w:val="32"/>
        </w:rPr>
        <w:t>.</w:t>
      </w:r>
      <w:r w:rsidR="002130F4" w:rsidRPr="00FB0D60">
        <w:rPr>
          <w:rFonts w:ascii="Angsana New" w:hAnsi="Angsana New"/>
          <w:b/>
          <w:bCs/>
          <w:sz w:val="32"/>
          <w:szCs w:val="32"/>
        </w:rPr>
        <w:tab/>
      </w:r>
      <w:r w:rsidR="002130F4" w:rsidRPr="00FB0D60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319C094E" w14:textId="68E0A283" w:rsidR="002130F4" w:rsidRPr="00FB0D60" w:rsidRDefault="002408B0" w:rsidP="00D8086E">
      <w:pPr>
        <w:spacing w:after="120"/>
        <w:ind w:left="1260" w:right="58" w:hanging="720"/>
        <w:jc w:val="thaiDistribute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/>
          <w:sz w:val="32"/>
          <w:szCs w:val="32"/>
        </w:rPr>
        <w:t>6</w:t>
      </w:r>
      <w:r w:rsidR="002130F4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2130F4" w:rsidRPr="00FB0D60">
        <w:rPr>
          <w:rFonts w:ascii="Angsana New" w:hAnsi="Angsana New"/>
          <w:sz w:val="32"/>
          <w:szCs w:val="32"/>
          <w:cs/>
        </w:rPr>
        <w:tab/>
        <w:t xml:space="preserve">เงินสดและรายการเทียบเท่าเงินสด ณ วันที่ </w:t>
      </w:r>
      <w:r w:rsidRPr="002408B0">
        <w:rPr>
          <w:rFonts w:ascii="Angsana New" w:hAnsi="Angsana New"/>
          <w:sz w:val="32"/>
          <w:szCs w:val="32"/>
        </w:rPr>
        <w:t>31</w:t>
      </w:r>
      <w:r w:rsidR="002130F4" w:rsidRPr="00FB0D60">
        <w:rPr>
          <w:rFonts w:ascii="Angsana New" w:hAnsi="Angsana New"/>
          <w:sz w:val="32"/>
          <w:szCs w:val="32"/>
          <w:cs/>
        </w:rPr>
        <w:t xml:space="preserve"> </w:t>
      </w:r>
      <w:r w:rsidR="00B11311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2130F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2562</w:t>
      </w:r>
      <w:r w:rsidR="00926372" w:rsidRPr="00FB0D60">
        <w:rPr>
          <w:rFonts w:ascii="Angsana New" w:hAnsi="Angsana New"/>
          <w:sz w:val="32"/>
          <w:szCs w:val="32"/>
          <w:cs/>
        </w:rPr>
        <w:t xml:space="preserve"> และ</w:t>
      </w:r>
      <w:r w:rsidR="002130F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2561</w:t>
      </w:r>
      <w:r w:rsidR="002130F4" w:rsidRPr="00FB0D60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8"/>
        <w:gridCol w:w="1170"/>
        <w:gridCol w:w="90"/>
        <w:gridCol w:w="1062"/>
        <w:gridCol w:w="90"/>
        <w:gridCol w:w="1170"/>
        <w:gridCol w:w="90"/>
        <w:gridCol w:w="1080"/>
      </w:tblGrid>
      <w:tr w:rsidR="004E58B5" w:rsidRPr="00FB0D60" w14:paraId="4E19AA68" w14:textId="77777777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A1DCAC1" w14:textId="77777777" w:rsidR="002130F4" w:rsidRPr="00FB0D60" w:rsidRDefault="002130F4" w:rsidP="00DF66A6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82AA6" w14:textId="77777777" w:rsidR="002130F4" w:rsidRPr="00FB0D60" w:rsidRDefault="002130F4" w:rsidP="00DF66A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908A9" w14:textId="77777777" w:rsidR="002130F4" w:rsidRPr="00FB0D60" w:rsidRDefault="002130F4" w:rsidP="00DF66A6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F3AB" w14:textId="77777777" w:rsidR="002130F4" w:rsidRPr="00FB0D60" w:rsidRDefault="009C39DF" w:rsidP="009C39D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="Angsana New" w:hAnsi="Angsana New"/>
                <w:b/>
                <w:bCs/>
                <w:cap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caps/>
                <w:sz w:val="28"/>
                <w:cs/>
              </w:rPr>
              <w:t>(หน่วย: พันบาท)</w:t>
            </w:r>
          </w:p>
        </w:tc>
      </w:tr>
      <w:tr w:rsidR="009C39DF" w:rsidRPr="00FB0D60" w14:paraId="11DF95E9" w14:textId="77777777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9AB35F7" w14:textId="77777777" w:rsidR="009C39DF" w:rsidRPr="00FB0D60" w:rsidRDefault="009C39DF" w:rsidP="009C39DF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22AEF" w14:textId="77777777" w:rsidR="009C39DF" w:rsidRPr="00FB0D60" w:rsidRDefault="009C39DF" w:rsidP="009C39D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75E360" w14:textId="77777777" w:rsidR="009C39DF" w:rsidRPr="00FB0D60" w:rsidRDefault="009C39DF" w:rsidP="009C39DF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09778" w14:textId="77777777" w:rsidR="009C39DF" w:rsidRPr="00FB0D60" w:rsidRDefault="009C39DF" w:rsidP="009C39DF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FB0D60" w14:paraId="3AC9919B" w14:textId="77777777" w:rsidTr="00DF66A6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986D1C7" w14:textId="77777777" w:rsidR="002130F4" w:rsidRPr="00FB0D60" w:rsidRDefault="002130F4" w:rsidP="00DF66A6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A99BB" w14:textId="5A16213D" w:rsidR="002130F4" w:rsidRPr="00FB0D60" w:rsidRDefault="002408B0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587DFE" w14:textId="77777777" w:rsidR="002130F4" w:rsidRPr="00FB0D60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AE631B2" w14:textId="681BCDEB" w:rsidR="002130F4" w:rsidRPr="00FB0D60" w:rsidRDefault="002408B0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0D4AE4" w14:textId="77777777" w:rsidR="002130F4" w:rsidRPr="00FB0D60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FEC7E0" w14:textId="579C9000" w:rsidR="002130F4" w:rsidRPr="00FB0D60" w:rsidRDefault="002408B0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4694F3" w14:textId="77777777" w:rsidR="002130F4" w:rsidRPr="00FB0D60" w:rsidRDefault="002130F4" w:rsidP="00DF66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CCE712" w14:textId="29253971" w:rsidR="002130F4" w:rsidRPr="00FB0D60" w:rsidRDefault="002408B0" w:rsidP="00DF66A6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976227" w:rsidRPr="00FB0D60" w14:paraId="5077558B" w14:textId="77777777" w:rsidTr="002842DC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1E3A8A5" w14:textId="77777777" w:rsidR="00976227" w:rsidRPr="00FB0D60" w:rsidRDefault="00976227" w:rsidP="00976227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</w:rPr>
            </w:pPr>
            <w:r w:rsidRPr="00FB0D60">
              <w:rPr>
                <w:b w:val="0"/>
                <w:bCs w:val="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9AAC3" w14:textId="7D20C7E3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976227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A8FF76" w14:textId="77777777" w:rsidR="00976227" w:rsidRPr="00FB0D60" w:rsidRDefault="00976227" w:rsidP="0097622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25D3F2F" w14:textId="2C9D3647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5</w:t>
            </w:r>
            <w:r w:rsidR="00976227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4DEECC" w14:textId="77777777" w:rsidR="00976227" w:rsidRPr="00FB0D60" w:rsidRDefault="00976227" w:rsidP="00976227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F0AB6" w14:textId="4E1F0ED7" w:rsidR="00976227" w:rsidRPr="00FB0D60" w:rsidRDefault="002408B0" w:rsidP="00976227">
            <w:pPr>
              <w:tabs>
                <w:tab w:val="decimal" w:pos="98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DAB2AC" w14:textId="77777777" w:rsidR="00976227" w:rsidRPr="00FB0D60" w:rsidRDefault="00976227" w:rsidP="00976227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05400F" w14:textId="7AED7714" w:rsidR="00976227" w:rsidRPr="00FB0D60" w:rsidRDefault="002408B0" w:rsidP="00976227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13</w:t>
            </w:r>
          </w:p>
        </w:tc>
      </w:tr>
      <w:tr w:rsidR="00976227" w:rsidRPr="00FB0D60" w14:paraId="1C28EE0A" w14:textId="77777777" w:rsidTr="002842DC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D198406" w14:textId="77777777" w:rsidR="00976227" w:rsidRPr="00FB0D60" w:rsidRDefault="00976227" w:rsidP="00976227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  <w:cs/>
              </w:rPr>
            </w:pPr>
            <w:r w:rsidRPr="00FB0D60">
              <w:rPr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A9B72" w14:textId="7FAFEB7D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108</w:t>
            </w:r>
            <w:r w:rsidR="00976227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A1FE9" w14:textId="77777777" w:rsidR="00976227" w:rsidRPr="00FB0D60" w:rsidRDefault="00976227" w:rsidP="0097622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4986E9A9" w14:textId="5EC3181F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145</w:t>
            </w:r>
            <w:r w:rsidR="00976227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230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BEE530" w14:textId="77777777" w:rsidR="00976227" w:rsidRPr="00FB0D60" w:rsidRDefault="00976227" w:rsidP="00976227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B58C0" w14:textId="1FA1C684" w:rsidR="00976227" w:rsidRPr="00FB0D60" w:rsidRDefault="002408B0" w:rsidP="00976227">
            <w:pPr>
              <w:tabs>
                <w:tab w:val="decimal" w:pos="98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976227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389053" w14:textId="77777777" w:rsidR="00976227" w:rsidRPr="00FB0D60" w:rsidRDefault="00976227" w:rsidP="00976227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57A12" w14:textId="5975B377" w:rsidR="00976227" w:rsidRPr="00FB0D60" w:rsidRDefault="002408B0" w:rsidP="00976227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2</w:t>
            </w:r>
            <w:r w:rsidR="00976227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828</w:t>
            </w:r>
          </w:p>
        </w:tc>
      </w:tr>
      <w:tr w:rsidR="00976227" w:rsidRPr="00FB0D60" w14:paraId="30DFB44F" w14:textId="77777777" w:rsidTr="002842DC">
        <w:trPr>
          <w:cantSplit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940C5E1" w14:textId="77777777" w:rsidR="00976227" w:rsidRPr="00FB0D60" w:rsidRDefault="00976227" w:rsidP="00976227">
            <w:pPr>
              <w:pStyle w:val="Heading5"/>
              <w:keepNext w:val="0"/>
              <w:spacing w:line="240" w:lineRule="auto"/>
              <w:ind w:right="58" w:firstLine="720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F4372E" w14:textId="3C90B49C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111</w:t>
            </w:r>
            <w:r w:rsidR="00976227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F5D5DF" w14:textId="77777777" w:rsidR="00976227" w:rsidRPr="00FB0D60" w:rsidRDefault="00976227" w:rsidP="00976227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AB716" w14:textId="64450E6C" w:rsidR="00976227" w:rsidRPr="00FB0D60" w:rsidRDefault="002408B0" w:rsidP="00976227">
            <w:pPr>
              <w:tabs>
                <w:tab w:val="decimal" w:pos="966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150</w:t>
            </w:r>
            <w:r w:rsidR="00976227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342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EE901F" w14:textId="77777777" w:rsidR="00976227" w:rsidRPr="00FB0D60" w:rsidRDefault="00976227" w:rsidP="00976227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1BD9E4" w14:textId="5F24142E" w:rsidR="00976227" w:rsidRPr="00FB0D60" w:rsidRDefault="002408B0" w:rsidP="00976227">
            <w:pPr>
              <w:tabs>
                <w:tab w:val="decimal" w:pos="986"/>
              </w:tabs>
              <w:rPr>
                <w:rFonts w:eastAsia="Times New Roman" w:hAnsi="Times New Roman" w:cs="Times New Roman"/>
                <w:color w:val="000000"/>
                <w:sz w:val="16"/>
                <w:szCs w:val="16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976227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82D77E" w14:textId="77777777" w:rsidR="00976227" w:rsidRPr="00FB0D60" w:rsidRDefault="00976227" w:rsidP="00976227">
            <w:pPr>
              <w:ind w:right="5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91EA8C" w14:textId="36B094D2" w:rsidR="00976227" w:rsidRPr="00FB0D60" w:rsidRDefault="002408B0" w:rsidP="00976227">
            <w:pPr>
              <w:tabs>
                <w:tab w:val="decimal" w:pos="984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2</w:t>
            </w:r>
            <w:r w:rsidR="00976227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841</w:t>
            </w:r>
          </w:p>
        </w:tc>
      </w:tr>
    </w:tbl>
    <w:p w14:paraId="1114FE10" w14:textId="4420D11F" w:rsidR="002130F4" w:rsidRPr="00FB0D60" w:rsidRDefault="002130F4" w:rsidP="00A71D37">
      <w:pPr>
        <w:spacing w:before="240" w:after="240"/>
        <w:ind w:left="1267" w:right="-58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12"/>
          <w:sz w:val="32"/>
          <w:szCs w:val="32"/>
          <w:cs/>
        </w:rPr>
        <w:t xml:space="preserve">ณ </w:t>
      </w:r>
      <w:r w:rsidRPr="00FB0D60">
        <w:rPr>
          <w:rFonts w:ascii="Angsana New" w:hAnsi="Angsana New" w:hint="cs"/>
          <w:spacing w:val="-12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pacing w:val="-12"/>
          <w:sz w:val="32"/>
          <w:szCs w:val="32"/>
        </w:rPr>
        <w:t>31</w:t>
      </w:r>
      <w:r w:rsidRPr="00FB0D60">
        <w:rPr>
          <w:rFonts w:ascii="Angsana New" w:hAnsi="Angsana New"/>
          <w:spacing w:val="-12"/>
          <w:sz w:val="32"/>
          <w:szCs w:val="32"/>
        </w:rPr>
        <w:t xml:space="preserve"> </w:t>
      </w:r>
      <w:r w:rsidR="00B11311" w:rsidRPr="00FB0D60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FB0D60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12"/>
          <w:sz w:val="32"/>
          <w:szCs w:val="32"/>
        </w:rPr>
        <w:t>2562</w:t>
      </w:r>
      <w:r w:rsidRPr="00FB0D60">
        <w:rPr>
          <w:rFonts w:ascii="Angsana New" w:hAnsi="Angsana New"/>
          <w:spacing w:val="-1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12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12"/>
          <w:sz w:val="32"/>
          <w:szCs w:val="32"/>
        </w:rPr>
        <w:t>2561</w:t>
      </w:r>
      <w:r w:rsidRPr="00FB0D60">
        <w:rPr>
          <w:rFonts w:ascii="Angsana New" w:hAnsi="Angsana New"/>
          <w:spacing w:val="-1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12"/>
          <w:sz w:val="32"/>
          <w:szCs w:val="32"/>
          <w:cs/>
        </w:rPr>
        <w:t>ดอกเบี้ย</w:t>
      </w:r>
      <w:r w:rsidRPr="00FB0D60">
        <w:rPr>
          <w:rFonts w:ascii="Angsana New" w:hAnsi="Angsana New"/>
          <w:spacing w:val="-12"/>
          <w:sz w:val="32"/>
          <w:szCs w:val="32"/>
          <w:cs/>
        </w:rPr>
        <w:t>เงินฝากประจำธนาคาร</w:t>
      </w:r>
      <w:r w:rsidRPr="00FB0D60">
        <w:rPr>
          <w:rFonts w:ascii="Angsana New" w:hAnsi="Angsana New" w:hint="cs"/>
          <w:spacing w:val="-12"/>
          <w:sz w:val="32"/>
          <w:szCs w:val="32"/>
          <w:cs/>
        </w:rPr>
        <w:t>ในงบการเงินรวม</w:t>
      </w:r>
      <w:r w:rsidRPr="00FB0D60">
        <w:rPr>
          <w:rFonts w:ascii="Angsana New" w:hAnsi="Angsana New" w:hint="cs"/>
          <w:sz w:val="32"/>
          <w:szCs w:val="32"/>
          <w:cs/>
        </w:rPr>
        <w:t>และงบการเงินเฉพาะกิจการคิดอัตราร้อยละ</w:t>
      </w:r>
      <w:r w:rsidR="00B30C0D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="00B30C0D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="00B30C0D" w:rsidRPr="00FB0D60">
        <w:rPr>
          <w:rFonts w:ascii="Angsana New" w:hAnsi="Angsana New"/>
          <w:sz w:val="32"/>
          <w:szCs w:val="32"/>
        </w:rPr>
        <w:t xml:space="preserve"> -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="00B30C0D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38</w:t>
      </w:r>
      <w:r w:rsidR="002363F8" w:rsidRPr="00FB0D60">
        <w:rPr>
          <w:rFonts w:ascii="Angsana New" w:hAnsi="Angsana New"/>
          <w:sz w:val="32"/>
          <w:szCs w:val="32"/>
        </w:rPr>
        <w:t xml:space="preserve"> </w:t>
      </w:r>
      <w:r w:rsidR="007B0D5A" w:rsidRPr="00FB0D60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2363F8" w:rsidRPr="00FB0D60">
        <w:rPr>
          <w:rFonts w:ascii="Angsana New" w:hAnsi="Angsana New" w:hint="cs"/>
          <w:sz w:val="32"/>
          <w:szCs w:val="32"/>
          <w:cs/>
        </w:rPr>
        <w:t>และ</w:t>
      </w:r>
      <w:r w:rsidR="008477CF" w:rsidRPr="00FB0D60">
        <w:rPr>
          <w:rFonts w:ascii="Angsana New" w:hAnsi="Angsana New" w:hint="cs"/>
          <w:sz w:val="32"/>
          <w:szCs w:val="32"/>
          <w:cs/>
        </w:rPr>
        <w:t>ร้อยละ</w:t>
      </w:r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Pr="00FB0D60">
        <w:rPr>
          <w:rFonts w:ascii="Angsana New" w:hAnsi="Angsana New"/>
          <w:sz w:val="32"/>
          <w:szCs w:val="32"/>
        </w:rPr>
        <w:t xml:space="preserve"> -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40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ต่อปี</w:t>
      </w:r>
      <w:r w:rsidR="002363F8" w:rsidRPr="00FB0D60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6D636A9A" w14:textId="6A96A8B3" w:rsidR="00302659" w:rsidRPr="00FB0D60" w:rsidRDefault="002408B0" w:rsidP="00A71D37">
      <w:pPr>
        <w:overflowPunct/>
        <w:autoSpaceDE/>
        <w:autoSpaceDN/>
        <w:adjustRightInd/>
        <w:spacing w:after="120"/>
        <w:ind w:left="1267" w:hanging="727"/>
        <w:jc w:val="thaiDistribute"/>
        <w:textAlignment w:val="auto"/>
        <w:rPr>
          <w:rFonts w:ascii="Angsana New" w:eastAsia="MS Mincho" w:hAnsi="Angsana New"/>
          <w:sz w:val="32"/>
          <w:szCs w:val="32"/>
        </w:rPr>
      </w:pPr>
      <w:r w:rsidRPr="002408B0">
        <w:rPr>
          <w:rFonts w:ascii="Angsana New" w:eastAsia="MS Mincho" w:hAnsi="Angsana New"/>
          <w:sz w:val="32"/>
          <w:szCs w:val="32"/>
        </w:rPr>
        <w:t>6</w:t>
      </w:r>
      <w:r w:rsidR="00302659" w:rsidRPr="00FB0D60">
        <w:rPr>
          <w:rFonts w:ascii="Angsana New" w:eastAsia="MS Mincho" w:hAnsi="Angsana New"/>
          <w:sz w:val="32"/>
          <w:szCs w:val="32"/>
        </w:rPr>
        <w:t>.</w:t>
      </w:r>
      <w:r w:rsidRPr="002408B0">
        <w:rPr>
          <w:rFonts w:ascii="Angsana New" w:eastAsia="MS Mincho" w:hAnsi="Angsana New"/>
          <w:sz w:val="32"/>
          <w:szCs w:val="32"/>
        </w:rPr>
        <w:t>2</w:t>
      </w:r>
      <w:r w:rsidR="00302659" w:rsidRPr="00FB0D60">
        <w:rPr>
          <w:rFonts w:ascii="Angsana New" w:eastAsia="MS Mincho" w:hAnsi="Angsana New"/>
          <w:spacing w:val="-6"/>
          <w:sz w:val="32"/>
          <w:szCs w:val="32"/>
          <w:cs/>
        </w:rPr>
        <w:tab/>
        <w:t>เงินสด</w:t>
      </w:r>
      <w:r w:rsidR="00302659" w:rsidRPr="00FB0D60">
        <w:rPr>
          <w:rFonts w:ascii="Angsana New" w:hAnsi="Angsana New"/>
          <w:sz w:val="32"/>
          <w:szCs w:val="32"/>
          <w:cs/>
        </w:rPr>
        <w:t>จ่าย</w:t>
      </w:r>
      <w:r w:rsidR="00302659" w:rsidRPr="00FB0D60">
        <w:rPr>
          <w:rFonts w:ascii="Angsana New" w:eastAsia="MS Mincho" w:hAnsi="Angsana New"/>
          <w:spacing w:val="-6"/>
          <w:sz w:val="32"/>
          <w:szCs w:val="32"/>
          <w:cs/>
        </w:rPr>
        <w:t>เพื่อซื้ออุปกรณ์สำหรับ</w:t>
      </w:r>
      <w:r w:rsidR="00B11311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>ปี</w:t>
      </w:r>
      <w:r w:rsidR="00302659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2408B0">
        <w:rPr>
          <w:rFonts w:ascii="Angsana New" w:eastAsia="MS Mincho" w:hAnsi="Angsana New"/>
          <w:spacing w:val="-6"/>
          <w:sz w:val="32"/>
          <w:szCs w:val="32"/>
        </w:rPr>
        <w:t>31</w:t>
      </w:r>
      <w:r w:rsidR="00302659" w:rsidRPr="00FB0D60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B11311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>ธันวาคม</w:t>
      </w:r>
      <w:r w:rsidR="00302659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eastAsia="MS Mincho" w:hAnsi="Angsana New"/>
          <w:spacing w:val="-6"/>
          <w:sz w:val="32"/>
          <w:szCs w:val="32"/>
        </w:rPr>
        <w:t>2562</w:t>
      </w:r>
      <w:r w:rsidR="00302659" w:rsidRPr="00FB0D60">
        <w:rPr>
          <w:rFonts w:ascii="Angsana New" w:eastAsia="MS Mincho" w:hAnsi="Angsana New"/>
          <w:spacing w:val="-6"/>
          <w:sz w:val="32"/>
          <w:szCs w:val="32"/>
          <w:cs/>
        </w:rPr>
        <w:t xml:space="preserve"> และ</w:t>
      </w:r>
      <w:r w:rsidR="00302659" w:rsidRPr="00FB0D60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2408B0">
        <w:rPr>
          <w:rFonts w:ascii="Angsana New" w:eastAsia="MS Mincho" w:hAnsi="Angsana New"/>
          <w:sz w:val="32"/>
          <w:szCs w:val="32"/>
        </w:rPr>
        <w:t>2561</w:t>
      </w:r>
      <w:r w:rsidR="00302659" w:rsidRPr="00FB0D60">
        <w:rPr>
          <w:rFonts w:ascii="Angsana New" w:eastAsia="MS Mincho" w:hAnsi="Angsana New"/>
          <w:sz w:val="32"/>
          <w:szCs w:val="32"/>
          <w:cs/>
        </w:rPr>
        <w:t xml:space="preserve"> มีรายละเอียดดังนี้ 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1017"/>
        <w:gridCol w:w="90"/>
        <w:gridCol w:w="995"/>
        <w:gridCol w:w="90"/>
        <w:gridCol w:w="988"/>
        <w:gridCol w:w="90"/>
        <w:gridCol w:w="990"/>
      </w:tblGrid>
      <w:tr w:rsidR="00302659" w:rsidRPr="00FB0D60" w14:paraId="623F4B96" w14:textId="77777777" w:rsidTr="00D8086E">
        <w:trPr>
          <w:cantSplit/>
          <w:trHeight w:val="108"/>
        </w:trPr>
        <w:tc>
          <w:tcPr>
            <w:tcW w:w="4473" w:type="dxa"/>
          </w:tcPr>
          <w:p w14:paraId="19FD7807" w14:textId="77777777" w:rsidR="00302659" w:rsidRPr="00FB0D60" w:rsidRDefault="00302659" w:rsidP="00A71D37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2BF2758B" w14:textId="77777777" w:rsidR="00302659" w:rsidRPr="00FB0D60" w:rsidRDefault="00302659" w:rsidP="00A71D37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0F94168A" w14:textId="77777777" w:rsidR="00302659" w:rsidRPr="00FB0D60" w:rsidRDefault="00302659" w:rsidP="00A71D3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68" w:type="dxa"/>
            <w:gridSpan w:val="3"/>
            <w:vAlign w:val="center"/>
          </w:tcPr>
          <w:p w14:paraId="3F3152B9" w14:textId="77777777" w:rsidR="00302659" w:rsidRPr="00FB0D60" w:rsidRDefault="00302659" w:rsidP="00A71D37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302659" w:rsidRPr="00FB0D60" w14:paraId="3F6F03EB" w14:textId="77777777" w:rsidTr="00D8086E">
        <w:trPr>
          <w:cantSplit/>
          <w:trHeight w:val="108"/>
        </w:trPr>
        <w:tc>
          <w:tcPr>
            <w:tcW w:w="4473" w:type="dxa"/>
          </w:tcPr>
          <w:p w14:paraId="3143A52A" w14:textId="77777777" w:rsidR="00302659" w:rsidRPr="00FB0D60" w:rsidRDefault="00302659" w:rsidP="00A71D37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102" w:type="dxa"/>
            <w:gridSpan w:val="3"/>
            <w:vAlign w:val="center"/>
          </w:tcPr>
          <w:p w14:paraId="0B2416C6" w14:textId="77777777" w:rsidR="00302659" w:rsidRPr="00FB0D60" w:rsidRDefault="00302659" w:rsidP="00A71D37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028A6D98" w14:textId="77777777" w:rsidR="00302659" w:rsidRPr="00FB0D60" w:rsidRDefault="00302659" w:rsidP="00A71D37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68" w:type="dxa"/>
            <w:gridSpan w:val="3"/>
            <w:vAlign w:val="center"/>
          </w:tcPr>
          <w:p w14:paraId="139B1486" w14:textId="77777777" w:rsidR="00302659" w:rsidRPr="00FB0D60" w:rsidRDefault="00302659" w:rsidP="00A71D37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47062" w:rsidRPr="00FB0D60" w14:paraId="713CBBD8" w14:textId="77777777" w:rsidTr="00D8086E">
        <w:trPr>
          <w:cantSplit/>
        </w:trPr>
        <w:tc>
          <w:tcPr>
            <w:tcW w:w="4473" w:type="dxa"/>
          </w:tcPr>
          <w:p w14:paraId="20F6116F" w14:textId="77777777" w:rsidR="00547062" w:rsidRPr="00FB0D60" w:rsidRDefault="00547062" w:rsidP="0054706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017" w:type="dxa"/>
          </w:tcPr>
          <w:p w14:paraId="1B07989B" w14:textId="204BC4FC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0D763E84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48F704" w14:textId="02C1E566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66391C9B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8" w:type="dxa"/>
          </w:tcPr>
          <w:p w14:paraId="380B6371" w14:textId="440D8E18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27F2A691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2ECCB37" w14:textId="4296723A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302659" w:rsidRPr="00FB0D60" w14:paraId="5B038790" w14:textId="77777777" w:rsidTr="00D8086E">
        <w:trPr>
          <w:cantSplit/>
        </w:trPr>
        <w:tc>
          <w:tcPr>
            <w:tcW w:w="4473" w:type="dxa"/>
          </w:tcPr>
          <w:p w14:paraId="41FF3685" w14:textId="77777777" w:rsidR="00302659" w:rsidRPr="00FB0D60" w:rsidRDefault="00302659" w:rsidP="00A71D37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cs/>
              </w:rPr>
              <w:t>เจ้าหนี้ค่าซื้ออุปกรณ์ยกมา</w:t>
            </w:r>
          </w:p>
        </w:tc>
        <w:tc>
          <w:tcPr>
            <w:tcW w:w="1017" w:type="dxa"/>
            <w:vAlign w:val="bottom"/>
          </w:tcPr>
          <w:p w14:paraId="76DB5944" w14:textId="77777777" w:rsidR="00302659" w:rsidRPr="00FB0D60" w:rsidRDefault="00302659" w:rsidP="00A71D37">
            <w:pPr>
              <w:tabs>
                <w:tab w:val="decimal" w:pos="798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FC7472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0C253D" w14:textId="77777777" w:rsidR="00302659" w:rsidRPr="00FB0D60" w:rsidRDefault="00302659" w:rsidP="00A71D37">
            <w:pPr>
              <w:tabs>
                <w:tab w:val="decimal" w:pos="990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BFD573F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108EDAA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E92949B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</w:tcPr>
          <w:p w14:paraId="585BF645" w14:textId="77777777" w:rsidR="00302659" w:rsidRPr="00FB0D60" w:rsidRDefault="00302659" w:rsidP="00A71D37">
            <w:pPr>
              <w:ind w:right="-225"/>
              <w:jc w:val="center"/>
              <w:rPr>
                <w:rFonts w:ascii="Angsana New" w:eastAsia="MS Mincho" w:hAnsi="Angsana New"/>
                <w:szCs w:val="24"/>
              </w:rPr>
            </w:pPr>
          </w:p>
        </w:tc>
      </w:tr>
      <w:tr w:rsidR="00302659" w:rsidRPr="00FB0D60" w14:paraId="7B8E551B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317478A1" w14:textId="77777777" w:rsidR="00302659" w:rsidRPr="00FB0D60" w:rsidRDefault="00302659" w:rsidP="00A71D37">
            <w:pPr>
              <w:ind w:left="990" w:right="63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C447FBE" w14:textId="32B577D5" w:rsidR="00302659" w:rsidRPr="00FB0D60" w:rsidRDefault="002408B0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A71D3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AE59243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428DFF1" w14:textId="47DB7280" w:rsidR="00302659" w:rsidRPr="00FB0D60" w:rsidRDefault="002408B0" w:rsidP="00C551FB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43</w:t>
            </w:r>
          </w:p>
        </w:tc>
        <w:tc>
          <w:tcPr>
            <w:tcW w:w="90" w:type="dxa"/>
            <w:shd w:val="clear" w:color="auto" w:fill="auto"/>
          </w:tcPr>
          <w:p w14:paraId="0F2404F5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3DEEDC3" w14:textId="77777777" w:rsidR="00302659" w:rsidRPr="00FB0D60" w:rsidRDefault="00A71D37" w:rsidP="00A71D37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544BF9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F36C4C" w14:textId="4CC65748" w:rsidR="00302659" w:rsidRPr="00FB0D60" w:rsidRDefault="002408B0" w:rsidP="00C551FB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302659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276</w:t>
            </w:r>
          </w:p>
        </w:tc>
      </w:tr>
      <w:tr w:rsidR="00302659" w:rsidRPr="00FB0D60" w14:paraId="4DE89E11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1E63E12D" w14:textId="77777777" w:rsidR="00302659" w:rsidRPr="00FB0D60" w:rsidRDefault="00302659" w:rsidP="00A71D37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u w:val="single"/>
              </w:rPr>
            </w:pPr>
            <w:r w:rsidRPr="00FB0D60">
              <w:rPr>
                <w:rFonts w:ascii="Angsana New" w:eastAsia="MS Mincho" w:hAnsi="Angsana New"/>
                <w:szCs w:val="24"/>
                <w:u w:val="single"/>
                <w:cs/>
              </w:rPr>
              <w:t>บวก</w:t>
            </w:r>
            <w:r w:rsidR="002F6A8D" w:rsidRPr="00FB0D60">
              <w:rPr>
                <w:rFonts w:ascii="Angsana New" w:eastAsia="MS Mincho" w:hAnsi="Angsana New"/>
                <w:szCs w:val="24"/>
                <w:u w:val="single"/>
              </w:rPr>
              <w:t>:</w:t>
            </w:r>
            <w:r w:rsidRPr="00FB0D60">
              <w:rPr>
                <w:rFonts w:ascii="Angsana New" w:eastAsia="MS Mincho" w:hAnsi="Angsana New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8C23244" w14:textId="55E22634" w:rsidR="00302659" w:rsidRPr="00FB0D60" w:rsidRDefault="002408B0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86</w:t>
            </w:r>
            <w:r w:rsidR="00A71D3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856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0F6060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1F11E83" w14:textId="42CBE884" w:rsidR="00302659" w:rsidRPr="00FB0D60" w:rsidRDefault="002408B0" w:rsidP="00A71D37">
            <w:pPr>
              <w:tabs>
                <w:tab w:val="decimal" w:pos="870"/>
              </w:tabs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  <w:r w:rsidR="00302659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871</w:t>
            </w:r>
          </w:p>
        </w:tc>
        <w:tc>
          <w:tcPr>
            <w:tcW w:w="90" w:type="dxa"/>
            <w:shd w:val="clear" w:color="auto" w:fill="auto"/>
          </w:tcPr>
          <w:p w14:paraId="7A2C670C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47A20F0" w14:textId="260BF9AF" w:rsidR="00302659" w:rsidRPr="00FB0D60" w:rsidRDefault="002408B0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A71D3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229</w:t>
            </w:r>
          </w:p>
        </w:tc>
        <w:tc>
          <w:tcPr>
            <w:tcW w:w="90" w:type="dxa"/>
          </w:tcPr>
          <w:p w14:paraId="2C4E481E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3171D3" w14:textId="3C5E5C7E" w:rsidR="00302659" w:rsidRPr="00FB0D60" w:rsidRDefault="002408B0" w:rsidP="00A71D37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302659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094</w:t>
            </w:r>
          </w:p>
        </w:tc>
      </w:tr>
      <w:tr w:rsidR="00D8086E" w:rsidRPr="00FB0D60" w14:paraId="1655894B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334B836A" w14:textId="7BCE7653" w:rsidR="00D8086E" w:rsidRPr="00D8086E" w:rsidRDefault="00D8086E" w:rsidP="00A71D37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D8086E">
              <w:rPr>
                <w:rFonts w:ascii="Angsana New" w:eastAsia="MS Mincho" w:hAnsi="Angsana New"/>
                <w:szCs w:val="24"/>
                <w:cs/>
              </w:rPr>
              <w:tab/>
            </w:r>
            <w:r>
              <w:rPr>
                <w:rFonts w:ascii="Angsana New" w:eastAsia="MS Mincho" w:hAnsi="Angsana New" w:hint="cs"/>
                <w:szCs w:val="24"/>
                <w:cs/>
              </w:rPr>
              <w:t>ซื้อสินทรัพย์ไม่มีตัวตน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72FD501F" w14:textId="7D18D17B" w:rsidR="00D8086E" w:rsidRPr="00A0757B" w:rsidRDefault="002408B0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7B490" w14:textId="77777777" w:rsidR="00D8086E" w:rsidRPr="00FB0D60" w:rsidRDefault="00D8086E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D6E988" w14:textId="3F8F42F7" w:rsidR="00D8086E" w:rsidRPr="00A0757B" w:rsidRDefault="00D8086E" w:rsidP="00D8086E">
            <w:pPr>
              <w:tabs>
                <w:tab w:val="decimal" w:pos="57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C9CB91" w14:textId="77777777" w:rsidR="00D8086E" w:rsidRPr="00FB0D60" w:rsidRDefault="00D8086E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E934641" w14:textId="05B64809" w:rsidR="00D8086E" w:rsidRPr="00A0757B" w:rsidRDefault="002408B0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531</w:t>
            </w:r>
          </w:p>
        </w:tc>
        <w:tc>
          <w:tcPr>
            <w:tcW w:w="90" w:type="dxa"/>
          </w:tcPr>
          <w:p w14:paraId="62FAF784" w14:textId="77777777" w:rsidR="00D8086E" w:rsidRPr="00FB0D60" w:rsidRDefault="00D8086E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F65CDE" w14:textId="0CB15AC9" w:rsidR="00D8086E" w:rsidRPr="00A0757B" w:rsidRDefault="00D8086E" w:rsidP="00D8086E">
            <w:pPr>
              <w:tabs>
                <w:tab w:val="decimal" w:pos="57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</w:tr>
      <w:tr w:rsidR="00302659" w:rsidRPr="00FB0D60" w14:paraId="1D870F4A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7004DA06" w14:textId="77777777" w:rsidR="00302659" w:rsidRPr="00FB0D60" w:rsidRDefault="00302659" w:rsidP="00A71D37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="002F6A8D" w:rsidRPr="00FB0D60">
              <w:rPr>
                <w:rFonts w:ascii="Angsana New" w:eastAsia="MS Mincho" w:hAnsi="Angsana New"/>
                <w:szCs w:val="24"/>
                <w:u w:val="single"/>
              </w:rPr>
              <w:t>:</w:t>
            </w:r>
            <w:r w:rsidRPr="00FB0D60">
              <w:rPr>
                <w:rFonts w:ascii="Angsana New" w:eastAsia="MS Mincho" w:hAnsi="Angsana New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052D0EF2" w14:textId="480033FA" w:rsidR="00302659" w:rsidRPr="00FB0D60" w:rsidRDefault="00A71D37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84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845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A309A5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B5CD78" w14:textId="2D2256D4" w:rsidR="00302659" w:rsidRPr="00FB0D60" w:rsidRDefault="00302659" w:rsidP="00A71D37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84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212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A9835DC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56F46B" w14:textId="3B7D97C9" w:rsidR="00302659" w:rsidRPr="00FB0D60" w:rsidRDefault="00A71D37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939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1EEB68E4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23B943" w14:textId="0CF911EE" w:rsidR="00302659" w:rsidRPr="00FB0D60" w:rsidRDefault="00302659" w:rsidP="00A71D37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121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302659" w:rsidRPr="00FB0D60" w14:paraId="082D8163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61625C74" w14:textId="3671B41D" w:rsidR="00302659" w:rsidRPr="00FB0D60" w:rsidRDefault="00302659" w:rsidP="00A71D37">
            <w:pPr>
              <w:tabs>
                <w:tab w:val="left" w:pos="1350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FB0D60">
              <w:rPr>
                <w:rFonts w:ascii="Angsana New" w:eastAsia="MS Mincho" w:hAnsi="Angsana New"/>
                <w:szCs w:val="24"/>
              </w:rPr>
              <w:tab/>
            </w:r>
            <w:r w:rsidR="00D8086E">
              <w:rPr>
                <w:rFonts w:ascii="Angsana New" w:eastAsia="MS Mincho" w:hAnsi="Angsana New" w:hint="cs"/>
                <w:szCs w:val="24"/>
                <w:cs/>
              </w:rPr>
              <w:t xml:space="preserve">  </w:t>
            </w:r>
            <w:r w:rsidRPr="00FB0D60">
              <w:rPr>
                <w:rFonts w:ascii="Angsana New" w:eastAsia="MS Mincho" w:hAnsi="Angsana New" w:hint="cs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1AE6D" w14:textId="259DD3DB" w:rsidR="00302659" w:rsidRPr="00FB0D60" w:rsidRDefault="00A71D37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527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0D4EBC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2528C" w14:textId="0CAF5638" w:rsidR="00302659" w:rsidRPr="00FB0D60" w:rsidRDefault="00302659" w:rsidP="00A71D37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566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0758CF0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CC95A" w14:textId="2431B8EE" w:rsidR="00302659" w:rsidRPr="00FB0D60" w:rsidRDefault="00A71D37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821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37B54655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057ED0A" w14:textId="72ECA25D" w:rsidR="00302659" w:rsidRPr="00FB0D60" w:rsidRDefault="00302659" w:rsidP="00A71D37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249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302659" w:rsidRPr="00FB0D60" w14:paraId="3F18E43D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54C963E4" w14:textId="77777777" w:rsidR="00302659" w:rsidRPr="00FB0D60" w:rsidRDefault="00302659" w:rsidP="00A71D37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cs/>
              </w:rPr>
              <w:t>เจ้าหนี้ค่าซื้ออุปกรณ์ยกไป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A131F" w14:textId="77777777" w:rsidR="00302659" w:rsidRPr="00FB0D60" w:rsidRDefault="00302659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8C5851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4DCEA" w14:textId="77777777" w:rsidR="00302659" w:rsidRPr="00FB0D60" w:rsidRDefault="00302659" w:rsidP="00A71D37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3BCD69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3E4CC" w14:textId="77777777" w:rsidR="00302659" w:rsidRPr="00FB0D60" w:rsidRDefault="00302659" w:rsidP="00A71D37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AD5409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7D7C5D" w14:textId="77777777" w:rsidR="00302659" w:rsidRPr="00FB0D60" w:rsidRDefault="00302659" w:rsidP="00A71D37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02659" w:rsidRPr="00FB0D60" w14:paraId="38106255" w14:textId="77777777" w:rsidTr="00D8086E">
        <w:trPr>
          <w:cantSplit/>
        </w:trPr>
        <w:tc>
          <w:tcPr>
            <w:tcW w:w="4473" w:type="dxa"/>
            <w:shd w:val="clear" w:color="auto" w:fill="auto"/>
          </w:tcPr>
          <w:p w14:paraId="38F8CA95" w14:textId="77777777" w:rsidR="00302659" w:rsidRPr="00FB0D60" w:rsidRDefault="00302659" w:rsidP="00A71D37">
            <w:pPr>
              <w:ind w:left="990" w:right="63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cs/>
              </w:rPr>
              <w:t>(บันทึกเป็นส่วนหนึ่งของเจ้าหนี้การค้าและเจ้าหนี้อื่น)</w:t>
            </w:r>
          </w:p>
        </w:tc>
        <w:tc>
          <w:tcPr>
            <w:tcW w:w="10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80887A" w14:textId="35B89953" w:rsidR="00302659" w:rsidRPr="00FB0D60" w:rsidRDefault="002408B0" w:rsidP="00D8086E">
            <w:pPr>
              <w:tabs>
                <w:tab w:val="decimal" w:pos="832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A71D3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007BB3" w14:textId="77777777" w:rsidR="00302659" w:rsidRPr="00FB0D60" w:rsidRDefault="00302659" w:rsidP="00A71D37">
            <w:pPr>
              <w:tabs>
                <w:tab w:val="decimal" w:pos="798"/>
              </w:tabs>
              <w:ind w:right="5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965187" w14:textId="14D622CE" w:rsidR="00302659" w:rsidRPr="00FB0D60" w:rsidRDefault="002408B0" w:rsidP="00A71D37">
            <w:pPr>
              <w:tabs>
                <w:tab w:val="decimal" w:pos="870"/>
              </w:tabs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302659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C2772A" w14:textId="77777777" w:rsidR="00302659" w:rsidRPr="00FB0D60" w:rsidRDefault="00302659" w:rsidP="00A71D37">
            <w:pPr>
              <w:tabs>
                <w:tab w:val="decimal" w:pos="841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627F45" w14:textId="77777777" w:rsidR="00302659" w:rsidRPr="00FB0D60" w:rsidRDefault="00A71D37" w:rsidP="00A71D37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B93B07" w14:textId="77777777" w:rsidR="00302659" w:rsidRPr="00FB0D60" w:rsidRDefault="00302659" w:rsidP="00A71D37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1A67E4" w14:textId="77777777" w:rsidR="00302659" w:rsidRPr="00FB0D60" w:rsidRDefault="00302659" w:rsidP="00A71D37">
            <w:pPr>
              <w:ind w:right="56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67991BD0" w14:textId="72214860" w:rsidR="004F3AFC" w:rsidRPr="00FB0D60" w:rsidRDefault="002408B0" w:rsidP="0003790C">
      <w:pPr>
        <w:overflowPunct/>
        <w:autoSpaceDE/>
        <w:autoSpaceDN/>
        <w:adjustRightInd/>
        <w:spacing w:before="120" w:after="120"/>
        <w:ind w:left="1267" w:hanging="720"/>
        <w:jc w:val="thaiDistribute"/>
        <w:textAlignment w:val="auto"/>
        <w:rPr>
          <w:rFonts w:ascii="Angsana New" w:eastAsia="MS Mincho" w:hAnsi="Angsana New"/>
          <w:sz w:val="32"/>
          <w:szCs w:val="32"/>
        </w:rPr>
      </w:pPr>
      <w:r w:rsidRPr="002408B0">
        <w:rPr>
          <w:rFonts w:ascii="Angsana New" w:eastAsia="MS Mincho" w:hAnsi="Angsana New"/>
          <w:sz w:val="32"/>
          <w:szCs w:val="32"/>
        </w:rPr>
        <w:t>6</w:t>
      </w:r>
      <w:r w:rsidR="004F3AFC" w:rsidRPr="00FB0D60">
        <w:rPr>
          <w:rFonts w:ascii="Angsana New" w:eastAsia="MS Mincho" w:hAnsi="Angsana New"/>
          <w:sz w:val="32"/>
          <w:szCs w:val="32"/>
        </w:rPr>
        <w:t>.</w:t>
      </w:r>
      <w:r w:rsidRPr="002408B0">
        <w:rPr>
          <w:rFonts w:ascii="Angsana New" w:eastAsia="MS Mincho" w:hAnsi="Angsana New"/>
          <w:sz w:val="32"/>
          <w:szCs w:val="32"/>
        </w:rPr>
        <w:t>3</w:t>
      </w:r>
      <w:r w:rsidR="004F3AFC" w:rsidRPr="00FB0D60">
        <w:rPr>
          <w:rFonts w:ascii="Angsana New" w:eastAsia="MS Mincho" w:hAnsi="Angsana New"/>
          <w:sz w:val="32"/>
          <w:szCs w:val="32"/>
          <w:cs/>
        </w:rPr>
        <w:tab/>
        <w:t>รายการที่ไม่เกี่ยวข้องกับเงินสดสำหรับ</w:t>
      </w:r>
      <w:r w:rsidR="00B11311" w:rsidRPr="00FB0D60">
        <w:rPr>
          <w:rFonts w:ascii="Angsana New" w:eastAsia="MS Mincho" w:hAnsi="Angsana New" w:hint="cs"/>
          <w:sz w:val="32"/>
          <w:szCs w:val="32"/>
          <w:cs/>
        </w:rPr>
        <w:t>ปี</w:t>
      </w:r>
      <w:r w:rsidR="004F3AFC" w:rsidRPr="00FB0D60">
        <w:rPr>
          <w:rFonts w:ascii="Angsana New" w:eastAsia="MS Mincho" w:hAnsi="Angsana New" w:hint="cs"/>
          <w:sz w:val="32"/>
          <w:szCs w:val="32"/>
          <w:cs/>
        </w:rPr>
        <w:t xml:space="preserve">สิ้นสุดวันที่ </w:t>
      </w:r>
      <w:r w:rsidRPr="002408B0">
        <w:rPr>
          <w:rFonts w:ascii="Angsana New" w:eastAsia="MS Mincho" w:hAnsi="Angsana New"/>
          <w:sz w:val="32"/>
          <w:szCs w:val="32"/>
        </w:rPr>
        <w:t>31</w:t>
      </w:r>
      <w:r w:rsidR="004F3AFC" w:rsidRPr="00FB0D60">
        <w:rPr>
          <w:rFonts w:ascii="Angsana New" w:eastAsia="MS Mincho" w:hAnsi="Angsana New"/>
          <w:sz w:val="32"/>
          <w:szCs w:val="32"/>
        </w:rPr>
        <w:t xml:space="preserve"> </w:t>
      </w:r>
      <w:r w:rsidR="004F3AFC" w:rsidRPr="00FB0D60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2408B0">
        <w:rPr>
          <w:rFonts w:ascii="Angsana New" w:eastAsia="MS Mincho" w:hAnsi="Angsana New"/>
          <w:sz w:val="32"/>
          <w:szCs w:val="32"/>
        </w:rPr>
        <w:t>2562</w:t>
      </w:r>
      <w:r w:rsidR="00B11311" w:rsidRPr="00FB0D60">
        <w:rPr>
          <w:rFonts w:ascii="Angsana New" w:eastAsia="MS Mincho" w:hAnsi="Angsana New"/>
          <w:sz w:val="32"/>
          <w:szCs w:val="32"/>
        </w:rPr>
        <w:t xml:space="preserve"> </w:t>
      </w:r>
      <w:r w:rsidR="00B11311" w:rsidRPr="00FB0D60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2408B0">
        <w:rPr>
          <w:rFonts w:ascii="Angsana New" w:eastAsia="MS Mincho" w:hAnsi="Angsana New"/>
          <w:sz w:val="32"/>
          <w:szCs w:val="32"/>
        </w:rPr>
        <w:t>2561</w:t>
      </w:r>
      <w:r w:rsidR="004F3AFC" w:rsidRPr="00FB0D60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8809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1035"/>
        <w:gridCol w:w="89"/>
        <w:gridCol w:w="980"/>
        <w:gridCol w:w="89"/>
        <w:gridCol w:w="1002"/>
        <w:gridCol w:w="89"/>
        <w:gridCol w:w="980"/>
      </w:tblGrid>
      <w:tr w:rsidR="004F3AFC" w:rsidRPr="00FB0D60" w14:paraId="101F183C" w14:textId="77777777" w:rsidTr="00D8086E">
        <w:trPr>
          <w:cantSplit/>
        </w:trPr>
        <w:tc>
          <w:tcPr>
            <w:tcW w:w="4545" w:type="dxa"/>
          </w:tcPr>
          <w:p w14:paraId="77CCD898" w14:textId="77777777" w:rsidR="004F3AFC" w:rsidRPr="00FB0D60" w:rsidRDefault="004F3AFC" w:rsidP="00106A8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089E3DDA" w14:textId="77777777" w:rsidR="004F3AFC" w:rsidRPr="00FB0D60" w:rsidRDefault="004F3AFC" w:rsidP="00106A82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9" w:type="dxa"/>
            <w:vAlign w:val="center"/>
          </w:tcPr>
          <w:p w14:paraId="39B786C6" w14:textId="77777777" w:rsidR="004F3AFC" w:rsidRPr="00FB0D60" w:rsidRDefault="004F3AFC" w:rsidP="00106A8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66" w:type="dxa"/>
            <w:gridSpan w:val="3"/>
            <w:vAlign w:val="center"/>
          </w:tcPr>
          <w:p w14:paraId="50BA24B5" w14:textId="77777777" w:rsidR="004F3AFC" w:rsidRPr="00FB0D60" w:rsidRDefault="004F3AFC" w:rsidP="00106A82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F3AFC" w:rsidRPr="00FB0D60" w14:paraId="16204771" w14:textId="77777777" w:rsidTr="00D8086E">
        <w:trPr>
          <w:cantSplit/>
        </w:trPr>
        <w:tc>
          <w:tcPr>
            <w:tcW w:w="4545" w:type="dxa"/>
          </w:tcPr>
          <w:p w14:paraId="13F17F88" w14:textId="77777777" w:rsidR="004F3AFC" w:rsidRPr="00FB0D60" w:rsidRDefault="004F3AFC" w:rsidP="00106A8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2104" w:type="dxa"/>
            <w:gridSpan w:val="3"/>
            <w:vAlign w:val="center"/>
          </w:tcPr>
          <w:p w14:paraId="32B62DB1" w14:textId="77777777" w:rsidR="004F3AFC" w:rsidRPr="00FB0D60" w:rsidRDefault="004F3AFC" w:rsidP="00106A82">
            <w:pPr>
              <w:tabs>
                <w:tab w:val="left" w:pos="2160"/>
              </w:tabs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9" w:type="dxa"/>
            <w:vAlign w:val="center"/>
          </w:tcPr>
          <w:p w14:paraId="1203BC5D" w14:textId="77777777" w:rsidR="004F3AFC" w:rsidRPr="00FB0D60" w:rsidRDefault="004F3AFC" w:rsidP="00106A82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66" w:type="dxa"/>
            <w:gridSpan w:val="3"/>
            <w:vAlign w:val="center"/>
          </w:tcPr>
          <w:p w14:paraId="345E0631" w14:textId="77777777" w:rsidR="004F3AFC" w:rsidRPr="00FB0D60" w:rsidRDefault="004F3AFC" w:rsidP="00106A82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47062" w:rsidRPr="00FB0D60" w14:paraId="2FAE33C7" w14:textId="77777777" w:rsidTr="00D8086E">
        <w:trPr>
          <w:cantSplit/>
        </w:trPr>
        <w:tc>
          <w:tcPr>
            <w:tcW w:w="4545" w:type="dxa"/>
          </w:tcPr>
          <w:p w14:paraId="6F617205" w14:textId="77777777" w:rsidR="00547062" w:rsidRPr="00FB0D60" w:rsidRDefault="00547062" w:rsidP="00547062">
            <w:pPr>
              <w:rPr>
                <w:rFonts w:ascii="Angsana New" w:eastAsia="MS Mincho" w:hAnsi="Angsana New"/>
                <w:b/>
                <w:bCs/>
                <w:szCs w:val="24"/>
              </w:rPr>
            </w:pPr>
          </w:p>
        </w:tc>
        <w:tc>
          <w:tcPr>
            <w:tcW w:w="1035" w:type="dxa"/>
          </w:tcPr>
          <w:p w14:paraId="08601DF6" w14:textId="6A015B64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9" w:type="dxa"/>
          </w:tcPr>
          <w:p w14:paraId="6A6A0875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0" w:type="dxa"/>
          </w:tcPr>
          <w:p w14:paraId="00D36326" w14:textId="39C8820B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9" w:type="dxa"/>
          </w:tcPr>
          <w:p w14:paraId="488F58D5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2" w:type="dxa"/>
          </w:tcPr>
          <w:p w14:paraId="3E4FCDC7" w14:textId="77BC3A8E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9" w:type="dxa"/>
          </w:tcPr>
          <w:p w14:paraId="16962DE7" w14:textId="77777777" w:rsidR="00547062" w:rsidRPr="00FB0D60" w:rsidRDefault="00547062" w:rsidP="00547062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80" w:type="dxa"/>
          </w:tcPr>
          <w:p w14:paraId="1A6BABE5" w14:textId="49045753" w:rsidR="00547062" w:rsidRPr="00FB0D60" w:rsidRDefault="002408B0" w:rsidP="00547062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F3AFC" w:rsidRPr="00FB0D60" w14:paraId="2037AC8F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49052CFD" w14:textId="77777777" w:rsidR="004F3AFC" w:rsidRPr="00FB0D60" w:rsidRDefault="004F3AFC" w:rsidP="00106A82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FB0D6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หนี้สินระยะยาวภายใต้สัญญาเช่าทางการเงินยกมา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69BBBA0" w14:textId="77777777" w:rsidR="004F3AFC" w:rsidRPr="00FB0D60" w:rsidRDefault="004F3AFC" w:rsidP="00106A82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7F79E188" w14:textId="77777777" w:rsidR="004F3AFC" w:rsidRPr="00FB0D60" w:rsidRDefault="004F3AFC" w:rsidP="00106A82">
            <w:pPr>
              <w:tabs>
                <w:tab w:val="decimal" w:pos="798"/>
              </w:tabs>
              <w:ind w:right="58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01CE1AA4" w14:textId="77777777" w:rsidR="004F3AFC" w:rsidRPr="00FB0D60" w:rsidRDefault="004F3AFC" w:rsidP="00106A8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shd w:val="clear" w:color="auto" w:fill="auto"/>
          </w:tcPr>
          <w:p w14:paraId="5AE0BF59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B1994E5" w14:textId="77777777" w:rsidR="004F3AFC" w:rsidRPr="00FB0D60" w:rsidRDefault="004F3AFC" w:rsidP="00106A82">
            <w:pPr>
              <w:tabs>
                <w:tab w:val="decimal" w:pos="107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</w:tcPr>
          <w:p w14:paraId="1F7204B0" w14:textId="77777777" w:rsidR="004F3AFC" w:rsidRPr="00FB0D60" w:rsidRDefault="004F3AFC" w:rsidP="00106A82">
            <w:pPr>
              <w:ind w:left="-90" w:right="-10"/>
              <w:jc w:val="center"/>
              <w:rPr>
                <w:rFonts w:ascii="Angsana New" w:eastAsia="MS Mincho" w:hAnsi="Angsana New"/>
                <w:szCs w:val="24"/>
              </w:rPr>
            </w:pPr>
          </w:p>
        </w:tc>
        <w:tc>
          <w:tcPr>
            <w:tcW w:w="980" w:type="dxa"/>
          </w:tcPr>
          <w:p w14:paraId="742A9233" w14:textId="77777777" w:rsidR="004F3AFC" w:rsidRPr="00FB0D60" w:rsidRDefault="004F3AFC" w:rsidP="00106A82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F3AFC" w:rsidRPr="00FB0D60" w14:paraId="4B2D2FBD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12E3B182" w14:textId="77777777" w:rsidR="004F3AFC" w:rsidRPr="00FB0D60" w:rsidRDefault="004F3AFC" w:rsidP="00351BBB">
            <w:pPr>
              <w:ind w:left="810" w:right="-856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FB0D60">
              <w:rPr>
                <w:rFonts w:ascii="Angsana New" w:eastAsia="MS Mincho" w:hAnsi="Angsana New" w:hint="cs"/>
                <w:spacing w:val="-6"/>
                <w:szCs w:val="24"/>
                <w:cs/>
              </w:rPr>
              <w:t>(รวมส่วนของหนี้สินระยะยาวที่ถึงกำหนดชำระภายในหนึ่ง</w:t>
            </w:r>
            <w:r w:rsidRPr="00FB0D60">
              <w:rPr>
                <w:rFonts w:ascii="Angsana New" w:eastAsia="MS Mincho" w:hAnsi="Angsana New" w:hint="cs"/>
                <w:szCs w:val="24"/>
                <w:cs/>
              </w:rPr>
              <w:t>ปี)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41D8D9C" w14:textId="6B9BB125" w:rsidR="004F3AFC" w:rsidRPr="00FB0D60" w:rsidRDefault="002408B0" w:rsidP="00D8086E">
            <w:pPr>
              <w:tabs>
                <w:tab w:val="decimal" w:pos="854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CCE7B27" w14:textId="77777777" w:rsidR="004F3AFC" w:rsidRPr="00FB0D60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58576D12" w14:textId="2C4FE7A4" w:rsidR="004F3AFC" w:rsidRPr="00FB0D60" w:rsidRDefault="002408B0" w:rsidP="00C551FB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89" w:type="dxa"/>
            <w:shd w:val="clear" w:color="auto" w:fill="auto"/>
          </w:tcPr>
          <w:p w14:paraId="2D002694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79D4C9D6" w14:textId="275BB059" w:rsidR="004F3AFC" w:rsidRPr="00FB0D60" w:rsidRDefault="002408B0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690</w:t>
            </w:r>
          </w:p>
        </w:tc>
        <w:tc>
          <w:tcPr>
            <w:tcW w:w="89" w:type="dxa"/>
          </w:tcPr>
          <w:p w14:paraId="73502148" w14:textId="77777777" w:rsidR="004F3AFC" w:rsidRPr="00FB0D60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419C1D0" w14:textId="4642D1AE" w:rsidR="004F3AFC" w:rsidRPr="00FB0D60" w:rsidRDefault="002408B0" w:rsidP="00C551FB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338</w:t>
            </w:r>
          </w:p>
        </w:tc>
      </w:tr>
      <w:tr w:rsidR="004F3AFC" w:rsidRPr="00FB0D60" w14:paraId="5CF65F61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1F8D4412" w14:textId="77777777" w:rsidR="00153C9C" w:rsidRPr="00FB0D60" w:rsidRDefault="004F3AF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pacing w:val="-2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u w:val="single"/>
                <w:cs/>
              </w:rPr>
              <w:t>บวก</w:t>
            </w:r>
            <w:r w:rsidR="002F6A8D" w:rsidRPr="00FB0D60">
              <w:rPr>
                <w:rFonts w:ascii="Angsana New" w:eastAsia="MS Mincho" w:hAnsi="Angsana New"/>
                <w:szCs w:val="24"/>
                <w:u w:val="single"/>
              </w:rPr>
              <w:t>:</w:t>
            </w:r>
            <w:r w:rsidRPr="00FB0D60">
              <w:rPr>
                <w:rFonts w:ascii="Angsana New" w:eastAsia="MS Mincho" w:hAnsi="Angsana New"/>
                <w:szCs w:val="24"/>
                <w:cs/>
              </w:rPr>
              <w:tab/>
            </w:r>
            <w:r w:rsidR="00153C9C" w:rsidRPr="00FB0D6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</w:t>
            </w:r>
          </w:p>
          <w:p w14:paraId="09793B49" w14:textId="2DC3DEC5" w:rsidR="004F3AFC" w:rsidRPr="00FB0D60" w:rsidRDefault="00153C9C" w:rsidP="007B0D5A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u w:val="single"/>
                <w:cs/>
              </w:rPr>
            </w:pPr>
            <w:r w:rsidRPr="00FB0D60">
              <w:rPr>
                <w:rFonts w:ascii="Angsana New" w:eastAsia="MS Mincho" w:hAnsi="Angsana New"/>
                <w:spacing w:val="-2"/>
                <w:szCs w:val="24"/>
                <w:cs/>
              </w:rPr>
              <w:tab/>
            </w:r>
            <w:r w:rsidR="00D8086E">
              <w:rPr>
                <w:rFonts w:ascii="Angsana New" w:eastAsia="MS Mincho" w:hAnsi="Angsana New" w:hint="cs"/>
                <w:spacing w:val="-2"/>
                <w:szCs w:val="24"/>
                <w:cs/>
              </w:rPr>
              <w:t xml:space="preserve">  </w:t>
            </w:r>
            <w:r w:rsidR="004F3AFC" w:rsidRPr="00FB0D60">
              <w:rPr>
                <w:rFonts w:ascii="Angsana New" w:eastAsia="MS Mincho" w:hAnsi="Angsana New" w:hint="cs"/>
                <w:szCs w:val="24"/>
                <w:cs/>
              </w:rPr>
              <w:t>ที่เพิ่ม</w:t>
            </w:r>
            <w:r w:rsidR="004F3AFC" w:rsidRPr="00FB0D60">
              <w:rPr>
                <w:rFonts w:ascii="Angsana New" w:eastAsia="MS Mincho" w:hAnsi="Angsana New"/>
                <w:spacing w:val="-4"/>
                <w:szCs w:val="24"/>
                <w:cs/>
              </w:rPr>
              <w:t>ระหว่าง</w:t>
            </w:r>
            <w:r w:rsidR="004F3AFC" w:rsidRPr="00FB0D60">
              <w:rPr>
                <w:rFonts w:ascii="Angsana New" w:eastAsia="MS Mincho" w:hAnsi="Angsana New" w:hint="cs"/>
                <w:spacing w:val="-4"/>
                <w:szCs w:val="24"/>
                <w:cs/>
              </w:rPr>
              <w:t>ปี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AE423B5" w14:textId="5285034A" w:rsidR="004F3AFC" w:rsidRPr="00FB0D60" w:rsidRDefault="002408B0" w:rsidP="00D8086E">
            <w:pPr>
              <w:tabs>
                <w:tab w:val="decimal" w:pos="854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D3A9577" w14:textId="77777777" w:rsidR="004F3AFC" w:rsidRPr="00FB0D60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B84F7B4" w14:textId="2B804947" w:rsidR="004F3AFC" w:rsidRPr="00FB0D60" w:rsidRDefault="002408B0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89" w:type="dxa"/>
            <w:shd w:val="clear" w:color="auto" w:fill="auto"/>
          </w:tcPr>
          <w:p w14:paraId="371FAFCC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shd w:val="clear" w:color="auto" w:fill="auto"/>
            <w:vAlign w:val="bottom"/>
          </w:tcPr>
          <w:p w14:paraId="55A8053E" w14:textId="41F6E840" w:rsidR="004F3AFC" w:rsidRPr="00FB0D60" w:rsidRDefault="002408B0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821</w:t>
            </w:r>
          </w:p>
        </w:tc>
        <w:tc>
          <w:tcPr>
            <w:tcW w:w="89" w:type="dxa"/>
          </w:tcPr>
          <w:p w14:paraId="29DDF716" w14:textId="77777777" w:rsidR="004F3AFC" w:rsidRPr="00FB0D60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5CDF7C" w14:textId="39D2E123" w:rsidR="004F3AFC" w:rsidRPr="00FB0D60" w:rsidRDefault="002408B0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249</w:t>
            </w:r>
          </w:p>
        </w:tc>
      </w:tr>
      <w:tr w:rsidR="004F3AFC" w:rsidRPr="00FB0D60" w14:paraId="1334B317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72B5E314" w14:textId="77777777" w:rsidR="00153C9C" w:rsidRPr="00FB0D60" w:rsidRDefault="004F3AFC" w:rsidP="00153C9C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pacing w:val="-2"/>
                <w:szCs w:val="24"/>
              </w:rPr>
            </w:pPr>
            <w:r w:rsidRPr="00FB0D60">
              <w:rPr>
                <w:rFonts w:ascii="Angsana New" w:eastAsia="MS Mincho" w:hAnsi="Angsana New"/>
                <w:szCs w:val="24"/>
                <w:u w:val="single"/>
                <w:cs/>
              </w:rPr>
              <w:t>หัก</w:t>
            </w:r>
            <w:r w:rsidR="002F6A8D" w:rsidRPr="00FB0D60">
              <w:rPr>
                <w:rFonts w:ascii="Angsana New" w:eastAsia="MS Mincho" w:hAnsi="Angsana New"/>
                <w:szCs w:val="24"/>
                <w:u w:val="single"/>
              </w:rPr>
              <w:t>:</w:t>
            </w:r>
            <w:r w:rsidRPr="00FB0D60">
              <w:rPr>
                <w:rFonts w:ascii="Angsana New" w:eastAsia="MS Mincho" w:hAnsi="Angsana New"/>
                <w:szCs w:val="24"/>
                <w:cs/>
              </w:rPr>
              <w:tab/>
            </w:r>
            <w:r w:rsidR="00153C9C" w:rsidRPr="00FB0D60">
              <w:rPr>
                <w:rFonts w:ascii="Angsana New" w:eastAsia="MS Mincho" w:hAnsi="Angsana New" w:hint="cs"/>
                <w:spacing w:val="-2"/>
                <w:szCs w:val="24"/>
                <w:cs/>
              </w:rPr>
              <w:t>จ่ายชำระหนี้สินระยะยาวภายใต้สัญญาเช่า</w:t>
            </w:r>
          </w:p>
          <w:p w14:paraId="46D5641C" w14:textId="42AF7A31" w:rsidR="004F3AFC" w:rsidRPr="00FB0D60" w:rsidRDefault="00153C9C" w:rsidP="007B0D5A">
            <w:pPr>
              <w:tabs>
                <w:tab w:val="left" w:pos="1261"/>
              </w:tabs>
              <w:ind w:left="810"/>
              <w:jc w:val="thaiDistribute"/>
              <w:rPr>
                <w:rFonts w:ascii="Angsana New" w:eastAsia="MS Mincho" w:hAnsi="Angsana New"/>
                <w:szCs w:val="24"/>
                <w:cs/>
              </w:rPr>
            </w:pPr>
            <w:r w:rsidRPr="00FB0D60">
              <w:rPr>
                <w:rFonts w:ascii="Angsana New" w:eastAsia="MS Mincho" w:hAnsi="Angsana New"/>
                <w:spacing w:val="-2"/>
                <w:szCs w:val="24"/>
                <w:cs/>
              </w:rPr>
              <w:tab/>
            </w:r>
            <w:r w:rsidR="00D8086E">
              <w:rPr>
                <w:rFonts w:ascii="Angsana New" w:eastAsia="MS Mincho" w:hAnsi="Angsana New" w:hint="cs"/>
                <w:spacing w:val="-2"/>
                <w:szCs w:val="24"/>
                <w:cs/>
              </w:rPr>
              <w:t xml:space="preserve">  </w:t>
            </w:r>
            <w:r w:rsidRPr="00FB0D60">
              <w:rPr>
                <w:rFonts w:ascii="Angsana New" w:eastAsia="MS Mincho" w:hAnsi="Angsana New" w:hint="cs"/>
                <w:spacing w:val="-2"/>
                <w:szCs w:val="24"/>
                <w:cs/>
              </w:rPr>
              <w:t>ทางการเงิน</w:t>
            </w:r>
            <w:r w:rsidR="007B0D5A" w:rsidRPr="00FB0D60">
              <w:rPr>
                <w:rFonts w:ascii="Angsana New" w:eastAsia="MS Mincho" w:hAnsi="Angsana New" w:hint="cs"/>
                <w:spacing w:val="-2"/>
                <w:szCs w:val="24"/>
                <w:cs/>
              </w:rPr>
              <w:t>ระหว่าง</w:t>
            </w:r>
            <w:r w:rsidRPr="00FB0D60">
              <w:rPr>
                <w:rFonts w:ascii="Angsana New" w:eastAsia="MS Mincho" w:hAnsi="Angsana New" w:hint="cs"/>
                <w:spacing w:val="-2"/>
                <w:szCs w:val="24"/>
                <w:cs/>
              </w:rPr>
              <w:t>ปี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E6B1B" w14:textId="735AF670" w:rsidR="004F3AFC" w:rsidRPr="00FB0D60" w:rsidRDefault="00C30168" w:rsidP="00D8086E">
            <w:pPr>
              <w:tabs>
                <w:tab w:val="decimal" w:pos="854"/>
              </w:tabs>
              <w:ind w:right="-3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318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E0F919F" w14:textId="77777777" w:rsidR="004F3AFC" w:rsidRPr="00FB0D60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25E0B" w14:textId="165ED57A" w:rsidR="004F3AFC" w:rsidRPr="00FB0D60" w:rsidRDefault="004F3AF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029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50EED1AB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E68C1" w14:textId="0D78EEE1" w:rsidR="004F3AFC" w:rsidRPr="00FB0D60" w:rsidRDefault="00C30168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892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9" w:type="dxa"/>
          </w:tcPr>
          <w:p w14:paraId="7935B9EF" w14:textId="77777777" w:rsidR="004F3AFC" w:rsidRPr="00FB0D60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1D2AEF8D" w14:textId="4DD89D01" w:rsidR="004F3AFC" w:rsidRPr="00FB0D60" w:rsidRDefault="004F3AF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897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4F3AFC" w:rsidRPr="00FB0D60" w14:paraId="7979BEB5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67C73C0A" w14:textId="77777777" w:rsidR="004F3AFC" w:rsidRPr="00FB0D60" w:rsidRDefault="004F3AFC" w:rsidP="00106A82">
            <w:pPr>
              <w:ind w:left="810" w:right="108"/>
              <w:jc w:val="thaiDistribute"/>
              <w:rPr>
                <w:rFonts w:ascii="Angsana New" w:eastAsia="MS Mincho" w:hAnsi="Angsana New"/>
                <w:szCs w:val="24"/>
              </w:rPr>
            </w:pPr>
            <w:r w:rsidRPr="00FB0D60">
              <w:rPr>
                <w:rFonts w:ascii="Angsana New" w:eastAsia="MS Mincho" w:hAnsi="Angsana New" w:hint="cs"/>
                <w:szCs w:val="24"/>
                <w:cs/>
              </w:rPr>
              <w:t>หนี้สินระยะยาวภายใต้สัญญาเช่าทางการเงินยกไป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3ECC" w14:textId="77777777" w:rsidR="004F3AFC" w:rsidRPr="00FB0D60" w:rsidRDefault="004F3AFC" w:rsidP="00D8086E">
            <w:pPr>
              <w:tabs>
                <w:tab w:val="decimal" w:pos="854"/>
              </w:tabs>
              <w:ind w:right="-30"/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B10F8EA" w14:textId="77777777" w:rsidR="004F3AFC" w:rsidRPr="00FB0D60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A1CED" w14:textId="77777777" w:rsidR="004F3AFC" w:rsidRPr="00FB0D60" w:rsidRDefault="004F3AFC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46393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8CD013" w14:textId="77777777" w:rsidR="004F3AFC" w:rsidRPr="00FB0D60" w:rsidRDefault="004F3AFC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117424B" w14:textId="77777777" w:rsidR="004F3AFC" w:rsidRPr="00FB0D60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570578" w14:textId="77777777" w:rsidR="004F3AFC" w:rsidRPr="00FB0D60" w:rsidRDefault="004F3AFC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</w:p>
        </w:tc>
      </w:tr>
      <w:tr w:rsidR="004F3AFC" w:rsidRPr="00FB0D60" w14:paraId="7A148AC9" w14:textId="77777777" w:rsidTr="00D8086E">
        <w:trPr>
          <w:cantSplit/>
        </w:trPr>
        <w:tc>
          <w:tcPr>
            <w:tcW w:w="4545" w:type="dxa"/>
            <w:shd w:val="clear" w:color="auto" w:fill="auto"/>
          </w:tcPr>
          <w:p w14:paraId="4E961818" w14:textId="77777777" w:rsidR="004F3AFC" w:rsidRPr="00FB0D60" w:rsidRDefault="004F3AFC" w:rsidP="00351BBB">
            <w:pPr>
              <w:ind w:left="810" w:right="-856"/>
              <w:jc w:val="thaiDistribute"/>
              <w:rPr>
                <w:rFonts w:ascii="Angsana New" w:eastAsia="MS Mincho" w:hAnsi="Angsana New"/>
                <w:spacing w:val="-6"/>
                <w:szCs w:val="24"/>
                <w:cs/>
              </w:rPr>
            </w:pPr>
            <w:r w:rsidRPr="00FB0D60">
              <w:rPr>
                <w:rFonts w:ascii="Angsana New" w:eastAsia="MS Mincho" w:hAnsi="Angsana New" w:hint="cs"/>
                <w:spacing w:val="-6"/>
                <w:szCs w:val="24"/>
                <w:cs/>
              </w:rPr>
              <w:t>(รวมส่วนของหนี้สินระยะยาวที่ถึงกำหนดชำระภายในหนึ่งปี)</w:t>
            </w:r>
          </w:p>
        </w:tc>
        <w:tc>
          <w:tcPr>
            <w:tcW w:w="10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2731C0" w14:textId="761F753A" w:rsidR="004F3AFC" w:rsidRPr="00FB0D60" w:rsidRDefault="002408B0" w:rsidP="00D8086E">
            <w:pPr>
              <w:tabs>
                <w:tab w:val="decimal" w:pos="854"/>
              </w:tabs>
              <w:ind w:right="-3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DAC7535" w14:textId="77777777" w:rsidR="004F3AFC" w:rsidRPr="00FB0D60" w:rsidRDefault="004F3AFC" w:rsidP="00106A82">
            <w:pPr>
              <w:tabs>
                <w:tab w:val="decimal" w:pos="798"/>
              </w:tabs>
              <w:ind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193FCD" w14:textId="6844C8CD" w:rsidR="004F3AFC" w:rsidRPr="00FB0D60" w:rsidRDefault="002408B0" w:rsidP="00106A82">
            <w:pPr>
              <w:tabs>
                <w:tab w:val="decimal" w:pos="87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19B9A" w14:textId="77777777" w:rsidR="004F3AFC" w:rsidRPr="00FB0D60" w:rsidRDefault="004F3AFC" w:rsidP="00106A82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AB2DCC" w14:textId="258546FB" w:rsidR="004F3AFC" w:rsidRPr="00FB0D60" w:rsidRDefault="002408B0" w:rsidP="00D8086E">
            <w:pPr>
              <w:tabs>
                <w:tab w:val="decimal" w:pos="899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</w:tcPr>
          <w:p w14:paraId="7108D68E" w14:textId="77777777" w:rsidR="004F3AFC" w:rsidRPr="00FB0D60" w:rsidRDefault="004F3AFC" w:rsidP="00106A82">
            <w:pPr>
              <w:ind w:left="-90" w:right="6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1BF1B4" w14:textId="0C42812B" w:rsidR="004F3AFC" w:rsidRPr="00FB0D60" w:rsidRDefault="002408B0" w:rsidP="00106A82">
            <w:pPr>
              <w:tabs>
                <w:tab w:val="decimal" w:pos="84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4F3AF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690</w:t>
            </w:r>
          </w:p>
        </w:tc>
      </w:tr>
    </w:tbl>
    <w:p w14:paraId="011D3FBA" w14:textId="77777777" w:rsidR="0003790C" w:rsidRPr="00FB0D60" w:rsidRDefault="000379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</w:rPr>
        <w:br w:type="page"/>
      </w:r>
    </w:p>
    <w:p w14:paraId="5A227C0A" w14:textId="37081A61" w:rsidR="00473430" w:rsidRPr="00FB0D60" w:rsidRDefault="002408B0" w:rsidP="0003790C">
      <w:pPr>
        <w:snapToGrid w:val="0"/>
        <w:spacing w:after="240"/>
        <w:ind w:left="1267" w:right="-14" w:hanging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6</w:t>
      </w:r>
      <w:r w:rsidR="00473430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473430" w:rsidRPr="00FB0D60">
        <w:rPr>
          <w:rFonts w:ascii="Angsana New" w:hAnsi="Angsana New"/>
          <w:sz w:val="32"/>
          <w:szCs w:val="32"/>
        </w:rPr>
        <w:tab/>
      </w:r>
      <w:r w:rsidR="00473430" w:rsidRPr="00FB0D60">
        <w:rPr>
          <w:rFonts w:ascii="Angsana New" w:hAnsi="Angsana New"/>
          <w:spacing w:val="-10"/>
          <w:sz w:val="32"/>
          <w:szCs w:val="32"/>
          <w:cs/>
        </w:rPr>
        <w:t>การเปลี่ยนแปลงในหนี้สินที่เกิดจากกิจกรรมจัดหา</w:t>
      </w:r>
      <w:r w:rsidR="00247D88" w:rsidRPr="00FB0D60">
        <w:rPr>
          <w:rFonts w:ascii="Angsana New" w:hAnsi="Angsana New" w:hint="cs"/>
          <w:spacing w:val="-10"/>
          <w:sz w:val="32"/>
          <w:szCs w:val="32"/>
          <w:cs/>
        </w:rPr>
        <w:t>เงิน</w:t>
      </w:r>
      <w:r w:rsidR="00473430" w:rsidRPr="00FB0D60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B11311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>ปี</w:t>
      </w:r>
      <w:r w:rsidR="00473430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สิ้นสุดวันที่ </w:t>
      </w:r>
      <w:r w:rsidRPr="002408B0">
        <w:rPr>
          <w:rFonts w:ascii="Angsana New" w:eastAsia="MS Mincho" w:hAnsi="Angsana New"/>
          <w:spacing w:val="-6"/>
          <w:sz w:val="32"/>
          <w:szCs w:val="32"/>
        </w:rPr>
        <w:t>31</w:t>
      </w:r>
      <w:r w:rsidR="00473430" w:rsidRPr="00FB0D60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B11311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>ธันวาคม</w:t>
      </w:r>
      <w:r w:rsidR="00473430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 </w:t>
      </w:r>
      <w:r w:rsidRPr="002408B0">
        <w:rPr>
          <w:rFonts w:ascii="Angsana New" w:eastAsia="MS Mincho" w:hAnsi="Angsana New"/>
          <w:spacing w:val="-6"/>
          <w:sz w:val="32"/>
          <w:szCs w:val="32"/>
        </w:rPr>
        <w:t>2562</w:t>
      </w:r>
      <w:r w:rsidR="009E160A" w:rsidRPr="00FB0D60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9E160A" w:rsidRPr="00FB0D60">
        <w:rPr>
          <w:rFonts w:ascii="Angsana New" w:eastAsia="MS Mincho" w:hAnsi="Angsana New" w:hint="cs"/>
          <w:spacing w:val="-6"/>
          <w:sz w:val="32"/>
          <w:szCs w:val="32"/>
          <w:cs/>
        </w:rPr>
        <w:t xml:space="preserve">และ </w:t>
      </w:r>
      <w:r w:rsidRPr="002408B0">
        <w:rPr>
          <w:rFonts w:ascii="Angsana New" w:eastAsia="MS Mincho" w:hAnsi="Angsana New"/>
          <w:spacing w:val="-6"/>
          <w:sz w:val="32"/>
          <w:szCs w:val="32"/>
        </w:rPr>
        <w:t>2561</w:t>
      </w:r>
      <w:r w:rsidR="00473430" w:rsidRPr="00FB0D60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="00473430" w:rsidRPr="00FB0D60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1170"/>
        <w:gridCol w:w="1260"/>
        <w:gridCol w:w="990"/>
      </w:tblGrid>
      <w:tr w:rsidR="004E03EA" w:rsidRPr="00FB0D60" w14:paraId="6A87C66B" w14:textId="77777777" w:rsidTr="008067BD">
        <w:trPr>
          <w:trHeight w:val="86"/>
        </w:trPr>
        <w:tc>
          <w:tcPr>
            <w:tcW w:w="2610" w:type="dxa"/>
          </w:tcPr>
          <w:p w14:paraId="77FD71AF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50FF3B03" w14:textId="77777777" w:rsidR="004E03EA" w:rsidRPr="00FB0D60" w:rsidRDefault="004E03EA" w:rsidP="004E03EA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E03EA" w:rsidRPr="00FB0D60" w14:paraId="508BB3B6" w14:textId="77777777" w:rsidTr="002D3417">
        <w:trPr>
          <w:trHeight w:val="86"/>
        </w:trPr>
        <w:tc>
          <w:tcPr>
            <w:tcW w:w="2610" w:type="dxa"/>
          </w:tcPr>
          <w:p w14:paraId="75D3D906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</w:tcPr>
          <w:p w14:paraId="5B39B96F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E03EA" w:rsidRPr="00FB0D60" w14:paraId="466D0D21" w14:textId="77777777" w:rsidTr="002D3417">
        <w:trPr>
          <w:trHeight w:val="86"/>
        </w:trPr>
        <w:tc>
          <w:tcPr>
            <w:tcW w:w="2610" w:type="dxa"/>
          </w:tcPr>
          <w:p w14:paraId="1A7A2589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FEB922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14:paraId="79112850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14:paraId="22447289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14:paraId="36EAB3C8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</w:tcPr>
          <w:p w14:paraId="64FFDA78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4E03EA" w:rsidRPr="00FB0D60" w14:paraId="0721C61D" w14:textId="77777777" w:rsidTr="002D3417">
        <w:trPr>
          <w:trHeight w:val="86"/>
        </w:trPr>
        <w:tc>
          <w:tcPr>
            <w:tcW w:w="2610" w:type="dxa"/>
          </w:tcPr>
          <w:p w14:paraId="609D752A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3A4C5B8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3341E82E" w14:textId="50774B29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E03EA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E03EA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14:paraId="0274F95E" w14:textId="1B03F4C9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</w:tcPr>
          <w:p w14:paraId="5C8F37A8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14:paraId="7D56FDD3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</w:tcPr>
          <w:p w14:paraId="0D5477AC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</w:tcPr>
          <w:p w14:paraId="7C7FCA3D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proofErr w:type="spellStart"/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0" w:type="dxa"/>
          </w:tcPr>
          <w:p w14:paraId="4D7E6E4F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065AB920" w14:textId="57A0D435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4E03EA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11311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14:paraId="617CADBB" w14:textId="041E2089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E03EA" w:rsidRPr="00FB0D60" w14:paraId="219FAC0A" w14:textId="77777777" w:rsidTr="00C30168">
        <w:trPr>
          <w:trHeight w:val="86"/>
        </w:trPr>
        <w:tc>
          <w:tcPr>
            <w:tcW w:w="2610" w:type="dxa"/>
          </w:tcPr>
          <w:p w14:paraId="35B9FE95" w14:textId="77777777" w:rsidR="004E03EA" w:rsidRPr="00FB0D60" w:rsidRDefault="004E03EA" w:rsidP="004E03EA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3B686EE0" w14:textId="42057E99" w:rsidR="004E03EA" w:rsidRPr="00FB0D60" w:rsidRDefault="002408B0" w:rsidP="00C551FB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130</w:t>
            </w:r>
            <w:r w:rsidR="00C02064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990" w:type="dxa"/>
            <w:shd w:val="clear" w:color="auto" w:fill="auto"/>
          </w:tcPr>
          <w:p w14:paraId="30724B90" w14:textId="2B2C648F" w:rsidR="004E03EA" w:rsidRPr="00FB0D60" w:rsidRDefault="00C30168" w:rsidP="00C551FB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420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BC99207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EF3F1A7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F8A8F14" w14:textId="2C5B4126" w:rsidR="004E03EA" w:rsidRPr="00FB0D60" w:rsidRDefault="002408B0" w:rsidP="00C551FB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124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975</w:t>
            </w:r>
          </w:p>
        </w:tc>
      </w:tr>
      <w:tr w:rsidR="004E03EA" w:rsidRPr="00FB0D60" w14:paraId="4E532588" w14:textId="77777777" w:rsidTr="00C30168">
        <w:trPr>
          <w:trHeight w:val="86"/>
        </w:trPr>
        <w:tc>
          <w:tcPr>
            <w:tcW w:w="2610" w:type="dxa"/>
          </w:tcPr>
          <w:p w14:paraId="0597B0D6" w14:textId="4D861E8B" w:rsidR="004E03EA" w:rsidRPr="00FB0D60" w:rsidRDefault="004E03EA" w:rsidP="0039691E">
            <w:pPr>
              <w:ind w:left="350" w:right="65" w:hanging="23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FB7E05" w:rsidRPr="00FB0D60">
              <w:rPr>
                <w:rFonts w:ascii="Angsana New" w:hAnsi="Angsana New"/>
                <w:szCs w:val="24"/>
              </w:rPr>
              <w:t xml:space="preserve"> (</w:t>
            </w:r>
            <w:r w:rsidR="00FB7E05"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25</w:t>
            </w:r>
            <w:r w:rsidR="00FB7E05"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767B3DF" w14:textId="632CD35A" w:rsidR="004E03EA" w:rsidRPr="00FB0D60" w:rsidRDefault="002408B0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22</w:t>
            </w:r>
            <w:r w:rsidR="004720E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990" w:type="dxa"/>
            <w:shd w:val="clear" w:color="auto" w:fill="auto"/>
          </w:tcPr>
          <w:p w14:paraId="506C3958" w14:textId="43E18F3A" w:rsidR="004E03EA" w:rsidRPr="00FB0D60" w:rsidRDefault="002408B0" w:rsidP="00833C68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47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294</w:t>
            </w:r>
          </w:p>
        </w:tc>
        <w:tc>
          <w:tcPr>
            <w:tcW w:w="1170" w:type="dxa"/>
            <w:shd w:val="clear" w:color="auto" w:fill="auto"/>
          </w:tcPr>
          <w:p w14:paraId="62E0BBCF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91E20B" w14:textId="77777777" w:rsidR="004E03EA" w:rsidRPr="00FB0D60" w:rsidRDefault="00C30168" w:rsidP="00C30168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199A4C7" w14:textId="1E68C7CA" w:rsidR="004E03EA" w:rsidRPr="00FB0D60" w:rsidRDefault="002408B0" w:rsidP="008735C7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69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392</w:t>
            </w:r>
          </w:p>
        </w:tc>
      </w:tr>
      <w:tr w:rsidR="00715484" w:rsidRPr="00FB0D60" w14:paraId="63D2227E" w14:textId="77777777" w:rsidTr="00C30168">
        <w:trPr>
          <w:trHeight w:val="86"/>
        </w:trPr>
        <w:tc>
          <w:tcPr>
            <w:tcW w:w="2610" w:type="dxa"/>
          </w:tcPr>
          <w:p w14:paraId="66D3B7EF" w14:textId="77777777" w:rsidR="00715484" w:rsidRPr="00FB0D60" w:rsidRDefault="00715484" w:rsidP="00715484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  <w:shd w:val="clear" w:color="auto" w:fill="auto"/>
          </w:tcPr>
          <w:p w14:paraId="63442A62" w14:textId="26AAC4D6" w:rsidR="00715484" w:rsidRPr="00FB0D60" w:rsidRDefault="002408B0" w:rsidP="00715484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715484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932</w:t>
            </w:r>
          </w:p>
        </w:tc>
        <w:tc>
          <w:tcPr>
            <w:tcW w:w="990" w:type="dxa"/>
            <w:shd w:val="clear" w:color="auto" w:fill="auto"/>
          </w:tcPr>
          <w:p w14:paraId="491AD448" w14:textId="7F85F8C3" w:rsidR="00715484" w:rsidRPr="00FB0D60" w:rsidRDefault="00C30168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318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54EB077" w14:textId="4512777C" w:rsidR="00715484" w:rsidRPr="00FB0D60" w:rsidRDefault="002408B0" w:rsidP="00E27C71">
            <w:pPr>
              <w:snapToGrid w:val="0"/>
              <w:ind w:right="270"/>
              <w:jc w:val="righ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527</w:t>
            </w:r>
          </w:p>
        </w:tc>
        <w:tc>
          <w:tcPr>
            <w:tcW w:w="1260" w:type="dxa"/>
            <w:shd w:val="clear" w:color="auto" w:fill="auto"/>
          </w:tcPr>
          <w:p w14:paraId="56D484B2" w14:textId="77777777" w:rsidR="00715484" w:rsidRPr="00FB0D60" w:rsidRDefault="00C30168" w:rsidP="0071548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1F374BC" w14:textId="38CF556B" w:rsidR="00715484" w:rsidRPr="00FB0D60" w:rsidRDefault="002408B0" w:rsidP="00715484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11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141</w:t>
            </w:r>
          </w:p>
        </w:tc>
      </w:tr>
      <w:tr w:rsidR="004E03EA" w:rsidRPr="00FB0D60" w14:paraId="08A4719B" w14:textId="77777777" w:rsidTr="008067BD">
        <w:trPr>
          <w:trHeight w:val="86"/>
        </w:trPr>
        <w:tc>
          <w:tcPr>
            <w:tcW w:w="2610" w:type="dxa"/>
          </w:tcPr>
          <w:p w14:paraId="0F821F95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0E024883" w14:textId="77777777" w:rsidR="004E03EA" w:rsidRPr="00FB0D60" w:rsidRDefault="004E03EA" w:rsidP="00F43BED">
            <w:pPr>
              <w:spacing w:before="24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4E03EA" w:rsidRPr="00FB0D60" w14:paraId="6B8005E8" w14:textId="77777777" w:rsidTr="002D3417">
        <w:trPr>
          <w:trHeight w:val="86"/>
        </w:trPr>
        <w:tc>
          <w:tcPr>
            <w:tcW w:w="2610" w:type="dxa"/>
          </w:tcPr>
          <w:p w14:paraId="27A6FAA3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</w:tcPr>
          <w:p w14:paraId="4BEA02F3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03EA" w:rsidRPr="00FB0D60" w14:paraId="17060DAF" w14:textId="77777777" w:rsidTr="002D3417">
        <w:trPr>
          <w:trHeight w:val="86"/>
        </w:trPr>
        <w:tc>
          <w:tcPr>
            <w:tcW w:w="2610" w:type="dxa"/>
          </w:tcPr>
          <w:p w14:paraId="296F891F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6EC3D35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14:paraId="1FF4F704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14:paraId="13B5295A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14:paraId="28000D75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</w:tcPr>
          <w:p w14:paraId="2510F7FB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4E03EA" w:rsidRPr="00FB0D60" w14:paraId="08014BF0" w14:textId="77777777" w:rsidTr="00C30168">
        <w:trPr>
          <w:trHeight w:val="86"/>
        </w:trPr>
        <w:tc>
          <w:tcPr>
            <w:tcW w:w="2610" w:type="dxa"/>
          </w:tcPr>
          <w:p w14:paraId="5E47C093" w14:textId="77777777" w:rsidR="004E03EA" w:rsidRPr="00FB0D60" w:rsidRDefault="004E03EA" w:rsidP="004E03E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1B3A49E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63BEF360" w14:textId="4E07F243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4E03EA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4E03EA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14:paraId="2F8B89A3" w14:textId="7E1A82F4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172C01F1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14:paraId="0E533838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  <w:shd w:val="clear" w:color="auto" w:fill="auto"/>
          </w:tcPr>
          <w:p w14:paraId="29A082A1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0DC01C81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proofErr w:type="spellStart"/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1E123551" w14:textId="77777777" w:rsidR="004E03EA" w:rsidRPr="00FB0D60" w:rsidRDefault="004E03EA" w:rsidP="004E03E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3B941D99" w14:textId="66F952C4" w:rsidR="00B11311" w:rsidRPr="00FB0D60" w:rsidRDefault="002408B0" w:rsidP="00B1131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B11311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11311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14:paraId="3C4040C3" w14:textId="69E59763" w:rsidR="004E03EA" w:rsidRPr="00FB0D60" w:rsidRDefault="002408B0" w:rsidP="004E03E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</w:tr>
      <w:tr w:rsidR="004E03EA" w:rsidRPr="00FB0D60" w14:paraId="3C0CDC9A" w14:textId="77777777" w:rsidTr="00C30168">
        <w:trPr>
          <w:trHeight w:val="86"/>
        </w:trPr>
        <w:tc>
          <w:tcPr>
            <w:tcW w:w="2610" w:type="dxa"/>
          </w:tcPr>
          <w:p w14:paraId="34CAFA86" w14:textId="77777777" w:rsidR="004E03EA" w:rsidRPr="00FB0D60" w:rsidRDefault="008735C7" w:rsidP="00BA6B12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69F9B354" w14:textId="44AA4DC2" w:rsidR="004E03EA" w:rsidRPr="00FB0D60" w:rsidRDefault="002408B0" w:rsidP="008735C7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67</w:t>
            </w:r>
            <w:r w:rsidR="008735C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90" w:type="dxa"/>
            <w:shd w:val="clear" w:color="auto" w:fill="auto"/>
          </w:tcPr>
          <w:p w14:paraId="2B6196C0" w14:textId="6940B6AA" w:rsidR="004E03EA" w:rsidRPr="00FB0D60" w:rsidRDefault="002408B0" w:rsidP="00715484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170" w:type="dxa"/>
            <w:shd w:val="clear" w:color="auto" w:fill="auto"/>
          </w:tcPr>
          <w:p w14:paraId="59E1198B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B9DC283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E3BED56" w14:textId="4C918794" w:rsidR="004E03EA" w:rsidRPr="00FB0D60" w:rsidRDefault="002408B0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8735C7" w:rsidRPr="00FB0D60" w14:paraId="26E1FC71" w14:textId="77777777" w:rsidTr="00C30168">
        <w:trPr>
          <w:trHeight w:val="86"/>
        </w:trPr>
        <w:tc>
          <w:tcPr>
            <w:tcW w:w="2610" w:type="dxa"/>
          </w:tcPr>
          <w:p w14:paraId="5477CA0C" w14:textId="629386EF" w:rsidR="008735C7" w:rsidRPr="00FB0D60" w:rsidRDefault="008735C7" w:rsidP="0039691E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FB7E05" w:rsidRPr="00FB0D60">
              <w:rPr>
                <w:rFonts w:ascii="Angsana New" w:hAnsi="Angsana New"/>
                <w:szCs w:val="24"/>
              </w:rPr>
              <w:t xml:space="preserve"> (</w:t>
            </w:r>
            <w:r w:rsidR="00FB7E05"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25</w:t>
            </w:r>
            <w:r w:rsidR="00FB7E05"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28F20DA" w14:textId="6FBEEE08" w:rsidR="008735C7" w:rsidRPr="00FB0D60" w:rsidRDefault="002408B0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8735C7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14:paraId="17EC13A7" w14:textId="562031E8" w:rsidR="008735C7" w:rsidRPr="00FB0D60" w:rsidRDefault="002408B0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1170" w:type="dxa"/>
            <w:shd w:val="clear" w:color="auto" w:fill="auto"/>
          </w:tcPr>
          <w:p w14:paraId="56BAB9F2" w14:textId="77777777" w:rsidR="008735C7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47C4F4E" w14:textId="77777777" w:rsidR="008735C7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FFB4DBC" w14:textId="4B9ADCCA" w:rsidR="008735C7" w:rsidRPr="00FB0D60" w:rsidRDefault="002408B0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89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</w:tr>
      <w:tr w:rsidR="004E03EA" w:rsidRPr="00FB0D60" w14:paraId="6681971E" w14:textId="77777777" w:rsidTr="00C30168">
        <w:trPr>
          <w:trHeight w:val="86"/>
        </w:trPr>
        <w:tc>
          <w:tcPr>
            <w:tcW w:w="2610" w:type="dxa"/>
          </w:tcPr>
          <w:p w14:paraId="469E380B" w14:textId="77777777" w:rsidR="004E03EA" w:rsidRPr="00FB0D60" w:rsidRDefault="004E03EA" w:rsidP="004E03EA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  <w:shd w:val="clear" w:color="auto" w:fill="auto"/>
          </w:tcPr>
          <w:p w14:paraId="3ED8D24A" w14:textId="36595E63" w:rsidR="004E03EA" w:rsidRPr="00FB0D60" w:rsidRDefault="002408B0" w:rsidP="00BB10B3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AF69C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690</w:t>
            </w:r>
          </w:p>
        </w:tc>
        <w:tc>
          <w:tcPr>
            <w:tcW w:w="990" w:type="dxa"/>
            <w:shd w:val="clear" w:color="auto" w:fill="auto"/>
          </w:tcPr>
          <w:p w14:paraId="1F0847FD" w14:textId="5560F890" w:rsidR="004E03EA" w:rsidRPr="00FB0D60" w:rsidRDefault="00C30168" w:rsidP="00BB10B3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892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BBE65FE" w14:textId="70AB9FC9" w:rsidR="004E03EA" w:rsidRPr="00FB0D60" w:rsidRDefault="002408B0" w:rsidP="00C30168">
            <w:pPr>
              <w:tabs>
                <w:tab w:val="decimal" w:pos="958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821</w:t>
            </w:r>
          </w:p>
        </w:tc>
        <w:tc>
          <w:tcPr>
            <w:tcW w:w="1260" w:type="dxa"/>
            <w:shd w:val="clear" w:color="auto" w:fill="auto"/>
          </w:tcPr>
          <w:p w14:paraId="725B73C6" w14:textId="77777777" w:rsidR="004E03EA" w:rsidRPr="00FB0D60" w:rsidRDefault="00C30168" w:rsidP="00C02064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9755D1B" w14:textId="6F943EF8" w:rsidR="004E03EA" w:rsidRPr="00FB0D60" w:rsidRDefault="002408B0" w:rsidP="00BB10B3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C30168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619</w:t>
            </w:r>
          </w:p>
        </w:tc>
      </w:tr>
    </w:tbl>
    <w:p w14:paraId="148F5096" w14:textId="77777777" w:rsidR="008C4C4E" w:rsidRPr="00FB0D60" w:rsidRDefault="008C4C4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</w:rPr>
      </w:pP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1170"/>
        <w:gridCol w:w="1260"/>
        <w:gridCol w:w="990"/>
      </w:tblGrid>
      <w:tr w:rsidR="009E160A" w:rsidRPr="00FB0D60" w14:paraId="13F0845C" w14:textId="77777777" w:rsidTr="0030452A">
        <w:trPr>
          <w:trHeight w:val="86"/>
        </w:trPr>
        <w:tc>
          <w:tcPr>
            <w:tcW w:w="2610" w:type="dxa"/>
          </w:tcPr>
          <w:p w14:paraId="5913598A" w14:textId="77777777" w:rsidR="009E160A" w:rsidRPr="00FB0D60" w:rsidRDefault="009E160A" w:rsidP="0030452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565EF52C" w14:textId="77777777" w:rsidR="009E160A" w:rsidRPr="00FB0D60" w:rsidRDefault="009E160A" w:rsidP="0030452A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9E160A" w:rsidRPr="00FB0D60" w14:paraId="1F3EA12C" w14:textId="77777777" w:rsidTr="0030452A">
        <w:trPr>
          <w:trHeight w:val="86"/>
        </w:trPr>
        <w:tc>
          <w:tcPr>
            <w:tcW w:w="2610" w:type="dxa"/>
          </w:tcPr>
          <w:p w14:paraId="0D127C11" w14:textId="77777777" w:rsidR="009E160A" w:rsidRPr="00FB0D60" w:rsidRDefault="009E160A" w:rsidP="0030452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</w:tcPr>
          <w:p w14:paraId="192E45F6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E160A" w:rsidRPr="00FB0D60" w14:paraId="1E781352" w14:textId="77777777" w:rsidTr="0030452A">
        <w:trPr>
          <w:trHeight w:val="86"/>
        </w:trPr>
        <w:tc>
          <w:tcPr>
            <w:tcW w:w="2610" w:type="dxa"/>
          </w:tcPr>
          <w:p w14:paraId="40B9CE4E" w14:textId="77777777" w:rsidR="009E160A" w:rsidRPr="00FB0D60" w:rsidRDefault="009E160A" w:rsidP="0030452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32C5E74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14:paraId="483052FE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14:paraId="00ECC5BA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14:paraId="166A0FD1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</w:tcPr>
          <w:p w14:paraId="7DED94F2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9E160A" w:rsidRPr="00FB0D60" w14:paraId="586AA28A" w14:textId="77777777" w:rsidTr="001A135F">
        <w:trPr>
          <w:trHeight w:val="86"/>
        </w:trPr>
        <w:tc>
          <w:tcPr>
            <w:tcW w:w="2610" w:type="dxa"/>
          </w:tcPr>
          <w:p w14:paraId="7F89F558" w14:textId="77777777" w:rsidR="009E160A" w:rsidRPr="00FB0D60" w:rsidRDefault="009E160A" w:rsidP="0030452A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9638E3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2011497D" w14:textId="094BC957" w:rsidR="009E160A" w:rsidRPr="00FB0D60" w:rsidRDefault="002408B0" w:rsidP="0030452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9E160A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9E160A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14:paraId="523CFEE6" w14:textId="66E492ED" w:rsidR="009E160A" w:rsidRPr="00FB0D60" w:rsidRDefault="002408B0" w:rsidP="0030452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090BAA21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14:paraId="1F8A6F09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  <w:shd w:val="clear" w:color="auto" w:fill="auto"/>
          </w:tcPr>
          <w:p w14:paraId="1CD264D8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4E736B44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proofErr w:type="spellStart"/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3CE6DD67" w14:textId="77777777" w:rsidR="009E160A" w:rsidRPr="00FB0D60" w:rsidRDefault="009E160A" w:rsidP="0030452A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7FC8A01D" w14:textId="59EC8EB9" w:rsidR="009E160A" w:rsidRPr="00FB0D60" w:rsidRDefault="002408B0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9E160A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11311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14:paraId="4EB387B9" w14:textId="211350E3" w:rsidR="009E160A" w:rsidRPr="00FB0D60" w:rsidRDefault="002408B0" w:rsidP="0030452A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E27C71" w:rsidRPr="00FB0D60" w14:paraId="7967C9D0" w14:textId="77777777" w:rsidTr="001A135F">
        <w:trPr>
          <w:trHeight w:val="86"/>
        </w:trPr>
        <w:tc>
          <w:tcPr>
            <w:tcW w:w="2610" w:type="dxa"/>
          </w:tcPr>
          <w:p w14:paraId="0DEA7C46" w14:textId="77777777" w:rsidR="00E27C71" w:rsidRPr="00FB0D60" w:rsidRDefault="00E27C71" w:rsidP="00E27C71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77AE51BB" w14:textId="313C3C94" w:rsidR="00E27C71" w:rsidRPr="00FB0D60" w:rsidRDefault="002408B0" w:rsidP="00E27C71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92</w:t>
            </w:r>
            <w:r w:rsidR="00E27C7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429</w:t>
            </w:r>
          </w:p>
        </w:tc>
        <w:tc>
          <w:tcPr>
            <w:tcW w:w="990" w:type="dxa"/>
            <w:shd w:val="clear" w:color="auto" w:fill="auto"/>
          </w:tcPr>
          <w:p w14:paraId="75827DFF" w14:textId="0EF48DAE" w:rsidR="00E27C71" w:rsidRPr="00FB0D60" w:rsidRDefault="002408B0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37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966</w:t>
            </w:r>
          </w:p>
        </w:tc>
        <w:tc>
          <w:tcPr>
            <w:tcW w:w="1170" w:type="dxa"/>
            <w:shd w:val="clear" w:color="auto" w:fill="auto"/>
          </w:tcPr>
          <w:p w14:paraId="2A28A4A3" w14:textId="77777777" w:rsidR="00E27C71" w:rsidRPr="00FB0D60" w:rsidRDefault="00A03A6E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440C493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3C2208D" w14:textId="3A1B2DD0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130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395</w:t>
            </w:r>
          </w:p>
        </w:tc>
      </w:tr>
      <w:tr w:rsidR="00E27C71" w:rsidRPr="00FB0D60" w14:paraId="2098B8F2" w14:textId="77777777" w:rsidTr="001A135F">
        <w:trPr>
          <w:trHeight w:val="86"/>
        </w:trPr>
        <w:tc>
          <w:tcPr>
            <w:tcW w:w="2610" w:type="dxa"/>
          </w:tcPr>
          <w:p w14:paraId="1DB635DD" w14:textId="121AC5AB" w:rsidR="00E27C71" w:rsidRPr="00FB0D60" w:rsidRDefault="00E27C71" w:rsidP="00AA2173">
            <w:pPr>
              <w:ind w:left="350" w:right="65" w:hanging="23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="00E94E49" w:rsidRPr="00FB0D60">
              <w:rPr>
                <w:rFonts w:ascii="Angsana New" w:hAnsi="Angsana New"/>
                <w:szCs w:val="24"/>
              </w:rPr>
              <w:t xml:space="preserve"> (</w:t>
            </w:r>
            <w:r w:rsidR="00E94E49"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25</w:t>
            </w:r>
            <w:r w:rsidR="00E94E49"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23D1827" w14:textId="2843A715" w:rsidR="00E27C71" w:rsidRPr="00FB0D60" w:rsidRDefault="002408B0" w:rsidP="00E27C71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77</w:t>
            </w:r>
            <w:r w:rsidR="00E27C7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844</w:t>
            </w:r>
          </w:p>
        </w:tc>
        <w:tc>
          <w:tcPr>
            <w:tcW w:w="990" w:type="dxa"/>
            <w:shd w:val="clear" w:color="auto" w:fill="auto"/>
          </w:tcPr>
          <w:p w14:paraId="2CD48B34" w14:textId="65DDA216" w:rsidR="00E27C71" w:rsidRPr="00FB0D60" w:rsidRDefault="001A135F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55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746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0ED0741" w14:textId="77777777" w:rsidR="00E27C71" w:rsidRPr="00FB0D60" w:rsidRDefault="00A03A6E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03C3FC0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2667B66" w14:textId="4408B6DE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22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098</w:t>
            </w:r>
          </w:p>
        </w:tc>
      </w:tr>
      <w:tr w:rsidR="00E27C71" w:rsidRPr="00FB0D60" w14:paraId="2B5B20CD" w14:textId="77777777" w:rsidTr="001A135F">
        <w:trPr>
          <w:trHeight w:val="86"/>
        </w:trPr>
        <w:tc>
          <w:tcPr>
            <w:tcW w:w="2610" w:type="dxa"/>
          </w:tcPr>
          <w:p w14:paraId="1DFBDAEE" w14:textId="77777777" w:rsidR="00E27C71" w:rsidRPr="00FB0D60" w:rsidRDefault="00E27C71" w:rsidP="00E27C71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14:paraId="620AAD15" w14:textId="771352DF" w:rsidR="00E27C71" w:rsidRPr="00FB0D60" w:rsidRDefault="002408B0" w:rsidP="00E27C71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E27C7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396</w:t>
            </w:r>
          </w:p>
        </w:tc>
        <w:tc>
          <w:tcPr>
            <w:tcW w:w="990" w:type="dxa"/>
            <w:shd w:val="clear" w:color="auto" w:fill="auto"/>
          </w:tcPr>
          <w:p w14:paraId="4E9EE98D" w14:textId="4D921BD9" w:rsidR="00E27C71" w:rsidRPr="00FB0D60" w:rsidRDefault="001A135F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029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172A7C8" w14:textId="5CC5CED4" w:rsidR="00E27C71" w:rsidRPr="00FB0D60" w:rsidRDefault="002408B0" w:rsidP="00E27C71">
            <w:pPr>
              <w:snapToGrid w:val="0"/>
              <w:ind w:right="270"/>
              <w:jc w:val="righ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1260" w:type="dxa"/>
            <w:shd w:val="clear" w:color="auto" w:fill="auto"/>
          </w:tcPr>
          <w:p w14:paraId="669B6A29" w14:textId="3992E2E2" w:rsidR="00E27C71" w:rsidRPr="00FB0D60" w:rsidRDefault="001A135F" w:rsidP="001A135F">
            <w:pPr>
              <w:snapToGrid w:val="0"/>
              <w:ind w:right="270"/>
              <w:jc w:val="right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344A42C" w14:textId="163FDA36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932</w:t>
            </w:r>
          </w:p>
        </w:tc>
      </w:tr>
      <w:tr w:rsidR="00E27C71" w:rsidRPr="00FB0D60" w14:paraId="0E01639C" w14:textId="77777777" w:rsidTr="001A135F">
        <w:trPr>
          <w:trHeight w:val="86"/>
        </w:trPr>
        <w:tc>
          <w:tcPr>
            <w:tcW w:w="2610" w:type="dxa"/>
          </w:tcPr>
          <w:p w14:paraId="620612D7" w14:textId="77777777" w:rsidR="00E27C71" w:rsidRPr="00FB0D60" w:rsidRDefault="00E27C71" w:rsidP="00E27C71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center"/>
          </w:tcPr>
          <w:p w14:paraId="1E0DAF0E" w14:textId="77777777" w:rsidR="00E27C71" w:rsidRPr="00FB0D60" w:rsidRDefault="00E27C71" w:rsidP="00E27C71">
            <w:pPr>
              <w:spacing w:before="240"/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Cs w:val="24"/>
                <w:cs/>
              </w:rPr>
              <w:t>(หน่วย: พันบาท)</w:t>
            </w:r>
          </w:p>
        </w:tc>
      </w:tr>
      <w:tr w:rsidR="00E27C71" w:rsidRPr="00FB0D60" w14:paraId="64A5845C" w14:textId="77777777" w:rsidTr="001A135F">
        <w:trPr>
          <w:trHeight w:val="86"/>
        </w:trPr>
        <w:tc>
          <w:tcPr>
            <w:tcW w:w="2610" w:type="dxa"/>
          </w:tcPr>
          <w:p w14:paraId="66572200" w14:textId="77777777" w:rsidR="00E27C71" w:rsidRPr="00FB0D60" w:rsidRDefault="00E27C71" w:rsidP="00E27C71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37C03B08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27C71" w:rsidRPr="00FB0D60" w14:paraId="5B3DF33B" w14:textId="77777777" w:rsidTr="001A135F">
        <w:trPr>
          <w:trHeight w:val="86"/>
        </w:trPr>
        <w:tc>
          <w:tcPr>
            <w:tcW w:w="2610" w:type="dxa"/>
          </w:tcPr>
          <w:p w14:paraId="3CD3B130" w14:textId="77777777" w:rsidR="00E27C71" w:rsidRPr="00FB0D60" w:rsidRDefault="00E27C71" w:rsidP="00E27C71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0414A44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  <w:shd w:val="clear" w:color="auto" w:fill="auto"/>
          </w:tcPr>
          <w:p w14:paraId="03CAE5A7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  <w:shd w:val="clear" w:color="auto" w:fill="auto"/>
          </w:tcPr>
          <w:p w14:paraId="19D8EE12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14:paraId="3231D712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การเปลี่ยนแปลง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  </w:t>
            </w:r>
          </w:p>
        </w:tc>
        <w:tc>
          <w:tcPr>
            <w:tcW w:w="990" w:type="dxa"/>
            <w:shd w:val="clear" w:color="auto" w:fill="auto"/>
          </w:tcPr>
          <w:p w14:paraId="3D149FA9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ยอดคงเหลือ</w:t>
            </w:r>
          </w:p>
        </w:tc>
      </w:tr>
      <w:tr w:rsidR="00E27C71" w:rsidRPr="00FB0D60" w14:paraId="6EFEF145" w14:textId="77777777" w:rsidTr="001A135F">
        <w:trPr>
          <w:trHeight w:val="86"/>
        </w:trPr>
        <w:tc>
          <w:tcPr>
            <w:tcW w:w="2610" w:type="dxa"/>
          </w:tcPr>
          <w:p w14:paraId="72A8FA4B" w14:textId="77777777" w:rsidR="00E27C71" w:rsidRPr="00FB0D60" w:rsidRDefault="00E27C71" w:rsidP="00E27C71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5797039C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577254F5" w14:textId="2A30E260" w:rsidR="00E27C71" w:rsidRPr="00FB0D60" w:rsidRDefault="002408B0" w:rsidP="00E27C7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="00E27C71"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 w:rsidR="00E27C71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มกราคม</w:t>
            </w:r>
          </w:p>
          <w:p w14:paraId="58321A50" w14:textId="39580CA5" w:rsidR="00E27C71" w:rsidRPr="00FB0D60" w:rsidRDefault="002408B0" w:rsidP="00E27C7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90" w:type="dxa"/>
            <w:shd w:val="clear" w:color="auto" w:fill="auto"/>
          </w:tcPr>
          <w:p w14:paraId="15284AB4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จากกิจกรรม</w:t>
            </w:r>
          </w:p>
          <w:p w14:paraId="45C6947C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  <w:shd w:val="clear" w:color="auto" w:fill="auto"/>
          </w:tcPr>
          <w:p w14:paraId="6E3B429E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  <w:shd w:val="clear" w:color="auto" w:fill="auto"/>
          </w:tcPr>
          <w:p w14:paraId="7277A4FA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proofErr w:type="spellStart"/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อื่นๆ</w:t>
            </w:r>
            <w:proofErr w:type="spellEnd"/>
          </w:p>
        </w:tc>
        <w:tc>
          <w:tcPr>
            <w:tcW w:w="990" w:type="dxa"/>
            <w:shd w:val="clear" w:color="auto" w:fill="auto"/>
          </w:tcPr>
          <w:p w14:paraId="7300F524" w14:textId="77777777" w:rsidR="00E27C71" w:rsidRPr="00FB0D60" w:rsidRDefault="00E27C71" w:rsidP="00E27C71">
            <w:pP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ณ วันที่</w:t>
            </w:r>
          </w:p>
          <w:p w14:paraId="06C95CB2" w14:textId="066BAECD" w:rsidR="00B11311" w:rsidRPr="00FB0D60" w:rsidRDefault="002408B0" w:rsidP="00B1131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31</w:t>
            </w:r>
            <w:r w:rsidR="00B11311"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B11311"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ธันวาคม</w:t>
            </w:r>
          </w:p>
          <w:p w14:paraId="75F5BA74" w14:textId="040B7B14" w:rsidR="00E27C71" w:rsidRPr="00FB0D60" w:rsidRDefault="002408B0" w:rsidP="00E27C71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E27C71" w:rsidRPr="00FB0D60" w14:paraId="1F4E71FF" w14:textId="77777777" w:rsidTr="001A135F">
        <w:trPr>
          <w:trHeight w:val="86"/>
        </w:trPr>
        <w:tc>
          <w:tcPr>
            <w:tcW w:w="2610" w:type="dxa"/>
          </w:tcPr>
          <w:p w14:paraId="457ACB18" w14:textId="77777777" w:rsidR="00E27C71" w:rsidRPr="00FB0D60" w:rsidRDefault="00E27C71" w:rsidP="00E27C71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14:paraId="12CE2845" w14:textId="2EEAC853" w:rsidR="00E27C71" w:rsidRPr="00FB0D60" w:rsidRDefault="002408B0" w:rsidP="00E27C71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60</w:t>
            </w:r>
            <w:r w:rsidR="00E27C7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686</w:t>
            </w:r>
          </w:p>
        </w:tc>
        <w:tc>
          <w:tcPr>
            <w:tcW w:w="990" w:type="dxa"/>
            <w:shd w:val="clear" w:color="auto" w:fill="auto"/>
          </w:tcPr>
          <w:p w14:paraId="09EB9CA9" w14:textId="14467C57" w:rsidR="00E27C71" w:rsidRPr="00FB0D60" w:rsidRDefault="002408B0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814</w:t>
            </w:r>
          </w:p>
        </w:tc>
        <w:tc>
          <w:tcPr>
            <w:tcW w:w="1170" w:type="dxa"/>
            <w:shd w:val="clear" w:color="auto" w:fill="auto"/>
          </w:tcPr>
          <w:p w14:paraId="2EE5BEB6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ED21240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C12FBB1" w14:textId="5173A58A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67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</w:tr>
      <w:tr w:rsidR="00E27C71" w:rsidRPr="00FB0D60" w14:paraId="4D491834" w14:textId="77777777" w:rsidTr="001A135F">
        <w:trPr>
          <w:trHeight w:val="86"/>
        </w:trPr>
        <w:tc>
          <w:tcPr>
            <w:tcW w:w="2610" w:type="dxa"/>
          </w:tcPr>
          <w:p w14:paraId="1F77FC0F" w14:textId="1473F2C9" w:rsidR="00E27C71" w:rsidRPr="00FB0D60" w:rsidRDefault="00E27C71" w:rsidP="0039691E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E94E49" w:rsidRPr="00FB0D60">
              <w:rPr>
                <w:rFonts w:ascii="Angsana New" w:hAnsi="Angsana New"/>
                <w:szCs w:val="24"/>
              </w:rPr>
              <w:t>(</w:t>
            </w:r>
            <w:r w:rsidR="00E94E49"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25</w:t>
            </w:r>
            <w:r w:rsidR="00E94E49"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590D9CAC" w14:textId="77777777" w:rsidR="00E27C71" w:rsidRPr="00FB0D60" w:rsidRDefault="00E27C71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40486D" w14:textId="5FD6F354" w:rsidR="00E27C71" w:rsidRPr="00FB0D60" w:rsidRDefault="002408B0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0F27648D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5493EE0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5FE066C" w14:textId="7B76C972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E27C71" w:rsidRPr="00FB0D60" w14:paraId="103642B9" w14:textId="77777777" w:rsidTr="001A135F">
        <w:trPr>
          <w:trHeight w:val="86"/>
        </w:trPr>
        <w:tc>
          <w:tcPr>
            <w:tcW w:w="2610" w:type="dxa"/>
          </w:tcPr>
          <w:p w14:paraId="08325ADC" w14:textId="77777777" w:rsidR="00E27C71" w:rsidRPr="00FB0D60" w:rsidRDefault="00E27C71" w:rsidP="00E27C71">
            <w:pPr>
              <w:ind w:left="350" w:right="65" w:hanging="23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14:paraId="0ED466D8" w14:textId="42577C0C" w:rsidR="00E27C71" w:rsidRPr="00FB0D60" w:rsidRDefault="002408B0" w:rsidP="00E27C71">
            <w:pPr>
              <w:tabs>
                <w:tab w:val="decimal" w:pos="90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E27C7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338</w:t>
            </w:r>
          </w:p>
        </w:tc>
        <w:tc>
          <w:tcPr>
            <w:tcW w:w="990" w:type="dxa"/>
            <w:shd w:val="clear" w:color="auto" w:fill="auto"/>
          </w:tcPr>
          <w:p w14:paraId="057A136F" w14:textId="4BC87CE3" w:rsidR="00E27C71" w:rsidRPr="00FB0D60" w:rsidRDefault="001A135F" w:rsidP="00E27C71">
            <w:pPr>
              <w:tabs>
                <w:tab w:val="decimal" w:pos="830"/>
              </w:tabs>
              <w:snapToGrid w:val="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897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7484E2F" w14:textId="79BD7059" w:rsidR="00E27C71" w:rsidRPr="00FB0D60" w:rsidRDefault="002408B0" w:rsidP="00E27C71">
            <w:pPr>
              <w:snapToGrid w:val="0"/>
              <w:ind w:right="270"/>
              <w:jc w:val="righ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249</w:t>
            </w:r>
          </w:p>
        </w:tc>
        <w:tc>
          <w:tcPr>
            <w:tcW w:w="1260" w:type="dxa"/>
            <w:shd w:val="clear" w:color="auto" w:fill="auto"/>
          </w:tcPr>
          <w:p w14:paraId="6BEC3823" w14:textId="77777777" w:rsidR="00E27C71" w:rsidRPr="00FB0D60" w:rsidRDefault="001A135F" w:rsidP="00E27C71">
            <w:pPr>
              <w:snapToGrid w:val="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0329977" w14:textId="5BEF5E05" w:rsidR="00E27C71" w:rsidRPr="00FB0D60" w:rsidRDefault="002408B0" w:rsidP="00E27C71">
            <w:pPr>
              <w:tabs>
                <w:tab w:val="decimal" w:pos="840"/>
              </w:tabs>
              <w:snapToGrid w:val="0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1A135F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690</w:t>
            </w:r>
          </w:p>
        </w:tc>
      </w:tr>
    </w:tbl>
    <w:p w14:paraId="0CAA7A8B" w14:textId="1C2A157B" w:rsidR="006E377C" w:rsidRPr="00FB0D60" w:rsidRDefault="002408B0" w:rsidP="00C551FB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b/>
          <w:bCs/>
          <w:sz w:val="32"/>
          <w:szCs w:val="32"/>
        </w:rPr>
        <w:t>7</w:t>
      </w:r>
      <w:r w:rsidR="006E377C" w:rsidRPr="00FB0D60">
        <w:rPr>
          <w:rFonts w:ascii="Angsana New" w:hAnsi="Angsana New"/>
          <w:b/>
          <w:bCs/>
          <w:sz w:val="32"/>
          <w:szCs w:val="32"/>
        </w:rPr>
        <w:t>.</w:t>
      </w:r>
      <w:r w:rsidR="006E377C" w:rsidRPr="00FB0D60">
        <w:rPr>
          <w:rFonts w:ascii="Angsana New" w:hAnsi="Angsana New"/>
          <w:b/>
          <w:bCs/>
          <w:sz w:val="32"/>
          <w:szCs w:val="32"/>
        </w:rPr>
        <w:tab/>
      </w:r>
      <w:r w:rsidR="006E377C" w:rsidRPr="00FB0D60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032BD6FB" w14:textId="2D5A59A6" w:rsidR="006E377C" w:rsidRPr="00FB0D60" w:rsidRDefault="00FE784B" w:rsidP="00A67AFD">
      <w:pPr>
        <w:pStyle w:val="Header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2"/>
          <w:sz w:val="32"/>
          <w:szCs w:val="32"/>
          <w:cs/>
        </w:rPr>
        <w:t>รายการเปลี่ยนแปลงของบัญชีเงินลงทุนชั่วคราวในหลักทรัพย์เพื่อค้า</w:t>
      </w:r>
      <w:r w:rsidRPr="00FB0D60">
        <w:rPr>
          <w:rFonts w:ascii="Angsana New" w:hAnsi="Angsana New"/>
          <w:spacing w:val="2"/>
          <w:sz w:val="32"/>
          <w:szCs w:val="32"/>
        </w:rPr>
        <w:t xml:space="preserve"> </w:t>
      </w:r>
      <w:r w:rsidRPr="00FB0D60">
        <w:rPr>
          <w:rFonts w:ascii="Angsana New" w:hAnsi="Angsana New"/>
          <w:spacing w:val="2"/>
          <w:sz w:val="32"/>
          <w:szCs w:val="32"/>
          <w:cs/>
        </w:rPr>
        <w:t>สำหรับ</w:t>
      </w:r>
      <w:r w:rsidR="00B11311" w:rsidRPr="00FB0D60">
        <w:rPr>
          <w:rFonts w:ascii="Angsana New" w:hAnsi="Angsana New" w:hint="cs"/>
          <w:spacing w:val="2"/>
          <w:sz w:val="32"/>
          <w:szCs w:val="32"/>
          <w:cs/>
        </w:rPr>
        <w:t>ปี</w:t>
      </w:r>
      <w:r w:rsidRPr="00FB0D60">
        <w:rPr>
          <w:rFonts w:ascii="Angsana New" w:hAnsi="Angsana New"/>
          <w:spacing w:val="2"/>
          <w:sz w:val="32"/>
          <w:szCs w:val="32"/>
          <w:cs/>
        </w:rPr>
        <w:t>สิ้นสุดวันที่</w:t>
      </w:r>
      <w:r w:rsidRPr="00FB0D60">
        <w:rPr>
          <w:rFonts w:ascii="Angsana New" w:hAnsi="Angsana New"/>
          <w:spacing w:val="2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2"/>
          <w:sz w:val="32"/>
          <w:szCs w:val="32"/>
        </w:rPr>
        <w:t>31</w:t>
      </w:r>
      <w:r w:rsidR="00560BEC" w:rsidRPr="00FB0D60">
        <w:rPr>
          <w:rFonts w:ascii="Angsana New" w:hAnsi="Angsana New"/>
          <w:sz w:val="32"/>
          <w:szCs w:val="32"/>
        </w:rPr>
        <w:t xml:space="preserve"> </w:t>
      </w:r>
      <w:r w:rsidR="00B11311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1442E9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B11311" w:rsidRPr="00FB0D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53160B" w:rsidRPr="00FB0D60">
        <w:rPr>
          <w:rFonts w:ascii="Angsana New" w:hAnsi="Angsana New"/>
          <w:sz w:val="32"/>
          <w:szCs w:val="32"/>
          <w:cs/>
        </w:rPr>
        <w:t xml:space="preserve"> </w:t>
      </w:r>
      <w:r w:rsidR="006E377C" w:rsidRPr="00FB0D6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3E2FC4D" w14:textId="77777777" w:rsidR="006E377C" w:rsidRPr="00FB0D60" w:rsidRDefault="006E377C" w:rsidP="00E843F8">
      <w:pPr>
        <w:tabs>
          <w:tab w:val="left" w:pos="720"/>
        </w:tabs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หน่วย:</w:t>
      </w:r>
      <w:r w:rsidRPr="00FB0D60">
        <w:rPr>
          <w:rFonts w:ascii="Angsana New" w:hAnsi="Angsana New"/>
          <w:b/>
          <w:bCs/>
          <w:sz w:val="28"/>
        </w:rPr>
        <w:t xml:space="preserve"> </w:t>
      </w:r>
      <w:r w:rsidRPr="00FB0D60">
        <w:rPr>
          <w:rFonts w:ascii="Angsana New" w:hAnsi="Angsana New"/>
          <w:b/>
          <w:bCs/>
          <w:sz w:val="28"/>
          <w:cs/>
        </w:rPr>
        <w:t>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080"/>
        <w:gridCol w:w="90"/>
        <w:gridCol w:w="1080"/>
        <w:gridCol w:w="90"/>
        <w:gridCol w:w="1170"/>
        <w:gridCol w:w="90"/>
        <w:gridCol w:w="1170"/>
      </w:tblGrid>
      <w:tr w:rsidR="000723E5" w:rsidRPr="00FB0D60" w14:paraId="6E221364" w14:textId="77777777" w:rsidTr="00D862F3">
        <w:tc>
          <w:tcPr>
            <w:tcW w:w="3942" w:type="dxa"/>
          </w:tcPr>
          <w:p w14:paraId="75F5FAC0" w14:textId="77777777" w:rsidR="000723E5" w:rsidRPr="00FB0D60" w:rsidRDefault="000723E5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8A1945A" w14:textId="77777777" w:rsidR="000723E5" w:rsidRPr="00FB0D60" w:rsidRDefault="000723E5" w:rsidP="00A67AFD">
            <w:pPr>
              <w:ind w:left="252" w:right="-36" w:hanging="2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</w:tcPr>
          <w:p w14:paraId="69C54398" w14:textId="77777777" w:rsidR="000723E5" w:rsidRPr="00FB0D60" w:rsidRDefault="000723E5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FBF04A5" w14:textId="77777777" w:rsidR="000723E5" w:rsidRPr="00FB0D60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  <w:r w:rsidR="00AD2A68" w:rsidRPr="00FB0D60">
              <w:rPr>
                <w:rFonts w:ascii="Angsana New" w:hAnsi="Angsana New" w:hint="cs"/>
                <w:b/>
                <w:bCs/>
                <w:sz w:val="28"/>
                <w:cs/>
              </w:rPr>
              <w:t>และ</w:t>
            </w:r>
          </w:p>
        </w:tc>
      </w:tr>
      <w:tr w:rsidR="006F21A6" w:rsidRPr="00FB0D60" w14:paraId="3BBADBDD" w14:textId="77777777" w:rsidTr="006F21A6">
        <w:tc>
          <w:tcPr>
            <w:tcW w:w="3942" w:type="dxa"/>
          </w:tcPr>
          <w:p w14:paraId="2C4EE149" w14:textId="77777777" w:rsidR="006F21A6" w:rsidRPr="00FB0D60" w:rsidRDefault="006F21A6" w:rsidP="00A67AFD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9256E08" w14:textId="77777777" w:rsidR="006F21A6" w:rsidRPr="00FB0D60" w:rsidRDefault="006F21A6" w:rsidP="00A67AFD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BFB11CE" w14:textId="77777777" w:rsidR="006F21A6" w:rsidRPr="00FB0D60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9E6F110" w14:textId="77777777" w:rsidR="006F21A6" w:rsidRPr="00FB0D60" w:rsidRDefault="006F21A6" w:rsidP="00C05C5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D2A68" w:rsidRPr="00FB0D60" w14:paraId="288F8EE1" w14:textId="77777777" w:rsidTr="000723E5">
        <w:tc>
          <w:tcPr>
            <w:tcW w:w="3942" w:type="dxa"/>
          </w:tcPr>
          <w:p w14:paraId="0A917A17" w14:textId="77777777" w:rsidR="00AD2A68" w:rsidRPr="00FB0D60" w:rsidRDefault="00AD2A68" w:rsidP="00AD2A68">
            <w:pPr>
              <w:pStyle w:val="Header"/>
              <w:ind w:left="72" w:right="-108"/>
              <w:jc w:val="both"/>
              <w:rPr>
                <w:rFonts w:ascii="Angsana New" w:hAnsi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057ECE" w14:textId="77777777" w:rsidR="00AD2A68" w:rsidRPr="00FB0D60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0FDE4C07" w14:textId="77777777" w:rsidR="00AD2A68" w:rsidRPr="00FB0D60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175BF1" w14:textId="77777777" w:rsidR="00AD2A68" w:rsidRPr="00FB0D60" w:rsidRDefault="00AD2A68" w:rsidP="00AD2A68">
            <w:pPr>
              <w:ind w:left="252" w:right="-36" w:hanging="25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12F1D9E" w14:textId="77777777" w:rsidR="00AD2A68" w:rsidRPr="00FB0D60" w:rsidRDefault="00AD2A68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79013E9" w14:textId="442AFC9A" w:rsidR="00AD2A68" w:rsidRPr="00FB0D60" w:rsidRDefault="002408B0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7D589F7E" w14:textId="77777777" w:rsidR="00AD2A68" w:rsidRPr="00FB0D60" w:rsidRDefault="00AD2A68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BEB9A69" w14:textId="11E16951" w:rsidR="00AD2A68" w:rsidRPr="00FB0D60" w:rsidRDefault="002408B0" w:rsidP="00AD2A68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</w:tr>
      <w:tr w:rsidR="00AD2A68" w:rsidRPr="00FB0D60" w14:paraId="0F61369C" w14:textId="77777777" w:rsidTr="000723E5">
        <w:tc>
          <w:tcPr>
            <w:tcW w:w="3942" w:type="dxa"/>
          </w:tcPr>
          <w:p w14:paraId="26691453" w14:textId="3BB9F784" w:rsidR="00AD2A68" w:rsidRPr="00FB0D60" w:rsidRDefault="00FA29E4" w:rsidP="00102D54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หลักทรัพย์เพื่อค้า </w:t>
            </w:r>
            <w:r w:rsidR="00102D54">
              <w:rPr>
                <w:rFonts w:ascii="Angsana New" w:hAnsi="Angsana New" w:hint="cs"/>
                <w:b/>
                <w:bCs/>
                <w:sz w:val="28"/>
                <w:cs/>
              </w:rPr>
              <w:t>-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หุ้นสามัญราคาทุน</w:t>
            </w:r>
            <w:r w:rsidR="00AD2A68"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ต้น</w:t>
            </w:r>
            <w:r w:rsidR="00102D54">
              <w:rPr>
                <w:rFonts w:ascii="Angsana New" w:hAnsi="Angsana New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283D6BAD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758962D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861D60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4021F4B2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B51E36" w14:textId="7C5A2AC1" w:rsidR="00AD2A68" w:rsidRPr="00FB0D60" w:rsidRDefault="002408B0" w:rsidP="00C551FB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2408B0">
              <w:rPr>
                <w:rFonts w:ascii="Angsana New" w:hAnsi="Angsana New"/>
                <w:sz w:val="28"/>
                <w:szCs w:val="28"/>
              </w:rPr>
              <w:t>9</w:t>
            </w:r>
            <w:r w:rsidR="00976227"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Pr="002408B0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90" w:type="dxa"/>
          </w:tcPr>
          <w:p w14:paraId="4C54FDBF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97533D" w14:textId="3D3039DC" w:rsidR="00AD2A68" w:rsidRPr="00FB0D60" w:rsidRDefault="002408B0" w:rsidP="00C551FB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2408B0">
              <w:rPr>
                <w:rFonts w:ascii="Angsana New" w:hAnsi="Angsana New"/>
                <w:sz w:val="28"/>
                <w:szCs w:val="28"/>
              </w:rPr>
              <w:t>55</w:t>
            </w:r>
            <w:r w:rsidR="00AD2A68"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Pr="002408B0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A94C0B" w:rsidRPr="00FB0D60" w14:paraId="41CBE3A9" w14:textId="77777777" w:rsidTr="000723E5">
        <w:tc>
          <w:tcPr>
            <w:tcW w:w="3942" w:type="dxa"/>
          </w:tcPr>
          <w:p w14:paraId="4DE8B001" w14:textId="5CD0F4FD" w:rsidR="00A94C0B" w:rsidRPr="00FB0D60" w:rsidRDefault="00A94C0B" w:rsidP="00FA29E4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จำหน่ายเงินลงทุน</w:t>
            </w:r>
          </w:p>
        </w:tc>
        <w:tc>
          <w:tcPr>
            <w:tcW w:w="1080" w:type="dxa"/>
            <w:vAlign w:val="bottom"/>
          </w:tcPr>
          <w:p w14:paraId="72B4FBD0" w14:textId="77777777" w:rsidR="00A94C0B" w:rsidRPr="00FB0D60" w:rsidRDefault="00A94C0B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242D5885" w14:textId="77777777" w:rsidR="00A94C0B" w:rsidRPr="00FB0D60" w:rsidRDefault="00A94C0B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A9A6D4" w14:textId="77777777" w:rsidR="00A94C0B" w:rsidRPr="00FB0D60" w:rsidRDefault="00A94C0B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971FBEA" w14:textId="77777777" w:rsidR="00A94C0B" w:rsidRPr="00FB0D60" w:rsidRDefault="00A94C0B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DA253D" w14:textId="35CFB411" w:rsidR="00A94C0B" w:rsidRPr="00FB0D60" w:rsidRDefault="00A94C0B" w:rsidP="00C551FB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FB0D60">
              <w:rPr>
                <w:rFonts w:ascii="Angsana New" w:hAnsi="Angsana New"/>
                <w:sz w:val="28"/>
                <w:szCs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  <w:szCs w:val="28"/>
              </w:rPr>
              <w:t>2</w:t>
            </w:r>
            <w:r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  <w:szCs w:val="28"/>
              </w:rPr>
              <w:t>238</w:t>
            </w:r>
            <w:r w:rsidRPr="00FB0D6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FD357D9" w14:textId="77777777" w:rsidR="00A94C0B" w:rsidRPr="00FB0D60" w:rsidRDefault="00A94C0B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DDECA3" w14:textId="50EA4480" w:rsidR="00A94C0B" w:rsidRPr="00FB0D60" w:rsidRDefault="00A94C0B" w:rsidP="00A94C0B">
            <w:pPr>
              <w:pStyle w:val="BodyText2"/>
              <w:spacing w:after="0" w:line="240" w:lineRule="auto"/>
              <w:ind w:left="162" w:right="-8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0D6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D2A68" w:rsidRPr="00FB0D60" w14:paraId="2501BCC0" w14:textId="77777777" w:rsidTr="003F4727">
        <w:tc>
          <w:tcPr>
            <w:tcW w:w="3942" w:type="dxa"/>
          </w:tcPr>
          <w:p w14:paraId="1BA86791" w14:textId="3ACF06C2" w:rsidR="00AD2A68" w:rsidRPr="00FB0D60" w:rsidRDefault="00E857B4" w:rsidP="00FA29E4">
            <w:pPr>
              <w:pStyle w:val="Header"/>
              <w:ind w:right="-10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กำไร </w:t>
            </w:r>
            <w:r>
              <w:rPr>
                <w:rFonts w:ascii="Angsana New" w:hAnsi="Angsana New"/>
                <w:sz w:val="28"/>
              </w:rPr>
              <w:t>(</w:t>
            </w:r>
            <w:r w:rsidR="008E23C5" w:rsidRPr="00FB0D60">
              <w:rPr>
                <w:rFonts w:ascii="Angsana New" w:hAnsi="Angsana New" w:hint="cs"/>
                <w:sz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</w:rPr>
              <w:t xml:space="preserve">) </w:t>
            </w:r>
            <w:r w:rsidR="00FA29E4" w:rsidRPr="00FB0D60">
              <w:rPr>
                <w:rFonts w:ascii="Angsana New" w:hAnsi="Angsana New" w:hint="cs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</w:tcPr>
          <w:p w14:paraId="2699EBE3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79FB1E81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CE4029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0804421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C27AA8" w14:textId="439A67A9" w:rsidR="00AD2A68" w:rsidRPr="00FB0D60" w:rsidRDefault="002408B0" w:rsidP="00F43BED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2408B0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90" w:type="dxa"/>
          </w:tcPr>
          <w:p w14:paraId="36E8629D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1BE3E0" w14:textId="1D9FFEC9" w:rsidR="00AD2A68" w:rsidRPr="00FB0D60" w:rsidRDefault="00AD2A68" w:rsidP="00F43BED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FB0D60">
              <w:rPr>
                <w:rFonts w:ascii="Angsana New" w:hAnsi="Angsana New"/>
                <w:sz w:val="28"/>
                <w:szCs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  <w:szCs w:val="28"/>
              </w:rPr>
              <w:t>45</w:t>
            </w:r>
            <w:r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  <w:szCs w:val="28"/>
              </w:rPr>
              <w:t>646</w:t>
            </w:r>
            <w:r w:rsidRPr="00FB0D6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D2A68" w:rsidRPr="00FB0D60" w14:paraId="75AC13D3" w14:textId="77777777" w:rsidTr="00821981">
        <w:tc>
          <w:tcPr>
            <w:tcW w:w="3942" w:type="dxa"/>
          </w:tcPr>
          <w:p w14:paraId="4EB2EA51" w14:textId="09CCC9A2" w:rsidR="00AD2A68" w:rsidRPr="00FB0D60" w:rsidRDefault="00FA29E4" w:rsidP="00AD2A68">
            <w:pPr>
              <w:pStyle w:val="Header"/>
              <w:ind w:right="-108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080" w:type="dxa"/>
          </w:tcPr>
          <w:p w14:paraId="40D3F3BA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39F94B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1D7A1B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2E218B4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A8263" w14:textId="232F774C" w:rsidR="00AD2A68" w:rsidRPr="00FB0D60" w:rsidRDefault="002408B0" w:rsidP="007A43E2">
            <w:pPr>
              <w:pStyle w:val="BodyText2"/>
              <w:tabs>
                <w:tab w:val="decimal" w:pos="1074"/>
              </w:tabs>
              <w:spacing w:after="0" w:line="240" w:lineRule="auto"/>
              <w:ind w:left="162" w:right="-1"/>
              <w:rPr>
                <w:rFonts w:ascii="Angsana New" w:hAnsi="Angsana New"/>
                <w:sz w:val="28"/>
                <w:szCs w:val="28"/>
              </w:rPr>
            </w:pPr>
            <w:r w:rsidRPr="002408B0">
              <w:rPr>
                <w:rFonts w:ascii="Angsana New" w:hAnsi="Angsana New"/>
                <w:sz w:val="28"/>
                <w:szCs w:val="28"/>
              </w:rPr>
              <w:t>7</w:t>
            </w:r>
            <w:r w:rsidR="003F4727"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Pr="002408B0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90" w:type="dxa"/>
          </w:tcPr>
          <w:p w14:paraId="47C8F75E" w14:textId="77777777" w:rsidR="00AD2A68" w:rsidRPr="00FB0D60" w:rsidRDefault="00AD2A68" w:rsidP="00AD2A68">
            <w:pPr>
              <w:pStyle w:val="BodyText2"/>
              <w:tabs>
                <w:tab w:val="decimal" w:pos="1422"/>
              </w:tabs>
              <w:spacing w:after="0" w:line="240" w:lineRule="auto"/>
              <w:ind w:left="162" w:right="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C69E1B" w14:textId="39544BC3" w:rsidR="00AD2A68" w:rsidRPr="00FB0D60" w:rsidRDefault="002408B0" w:rsidP="00F43BED">
            <w:pPr>
              <w:pStyle w:val="BodyText2"/>
              <w:tabs>
                <w:tab w:val="decimal" w:pos="1083"/>
              </w:tabs>
              <w:spacing w:after="0" w:line="240" w:lineRule="auto"/>
              <w:ind w:left="162" w:right="-89"/>
              <w:rPr>
                <w:rFonts w:ascii="Angsana New" w:hAnsi="Angsana New"/>
                <w:sz w:val="28"/>
                <w:szCs w:val="28"/>
              </w:rPr>
            </w:pPr>
            <w:r w:rsidRPr="002408B0">
              <w:rPr>
                <w:rFonts w:ascii="Angsana New" w:hAnsi="Angsana New"/>
                <w:sz w:val="28"/>
                <w:szCs w:val="28"/>
              </w:rPr>
              <w:t>9</w:t>
            </w:r>
            <w:r w:rsidR="00AD2A68" w:rsidRPr="00FB0D60">
              <w:rPr>
                <w:rFonts w:ascii="Angsana New" w:hAnsi="Angsana New"/>
                <w:sz w:val="28"/>
                <w:szCs w:val="28"/>
              </w:rPr>
              <w:t>,</w:t>
            </w:r>
            <w:r w:rsidRPr="002408B0">
              <w:rPr>
                <w:rFonts w:ascii="Angsana New" w:hAnsi="Angsana New"/>
                <w:sz w:val="28"/>
                <w:szCs w:val="28"/>
              </w:rPr>
              <w:t>354</w:t>
            </w:r>
          </w:p>
        </w:tc>
      </w:tr>
    </w:tbl>
    <w:p w14:paraId="65817153" w14:textId="1C828FF9" w:rsidR="002C533A" w:rsidRPr="00FB0D60" w:rsidRDefault="002408B0" w:rsidP="0003790C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8</w:t>
      </w:r>
      <w:r w:rsidR="002C533A" w:rsidRPr="00FB0D60">
        <w:rPr>
          <w:rFonts w:ascii="Angsana New" w:hAnsi="Angsana New"/>
          <w:b/>
          <w:bCs/>
          <w:sz w:val="32"/>
          <w:szCs w:val="32"/>
        </w:rPr>
        <w:t>.</w:t>
      </w:r>
      <w:r w:rsidR="002C533A" w:rsidRPr="00FB0D60">
        <w:rPr>
          <w:rFonts w:ascii="Angsana New" w:hAnsi="Angsana New"/>
          <w:b/>
          <w:bCs/>
          <w:sz w:val="32"/>
          <w:szCs w:val="32"/>
        </w:rPr>
        <w:tab/>
      </w:r>
      <w:r w:rsidR="002C533A" w:rsidRPr="00FB0D6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6E377C" w:rsidRPr="00FB0D60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1E5198" w:rsidRPr="00FB0D6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6E377C" w:rsidRPr="00FB0D6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31E557BE" w14:textId="61E86937" w:rsidR="002652D6" w:rsidRPr="00FB0D60" w:rsidRDefault="002408B0" w:rsidP="0003790C">
      <w:pPr>
        <w:overflowPunct/>
        <w:autoSpaceDE/>
        <w:autoSpaceDN/>
        <w:adjustRightInd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8</w:t>
      </w:r>
      <w:r w:rsidR="00050ABF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050ABF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450E31" w:rsidRPr="00FB0D60">
        <w:rPr>
          <w:rFonts w:ascii="Angsana New" w:hAnsi="Angsana New"/>
          <w:sz w:val="32"/>
          <w:szCs w:val="32"/>
        </w:rPr>
        <w:tab/>
      </w:r>
      <w:r w:rsidR="002652D6" w:rsidRPr="00FB0D60">
        <w:rPr>
          <w:rFonts w:ascii="Angsana New" w:hAnsi="Angsana New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Pr="002408B0">
        <w:rPr>
          <w:rFonts w:ascii="Angsana New" w:hAnsi="Angsana New"/>
          <w:sz w:val="32"/>
          <w:szCs w:val="32"/>
        </w:rPr>
        <w:t>31</w:t>
      </w:r>
      <w:r w:rsidR="00B11311" w:rsidRPr="00FB0D6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2652D6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2562</w:t>
      </w:r>
      <w:r w:rsidR="002652D6" w:rsidRPr="00FB0D60">
        <w:rPr>
          <w:rFonts w:ascii="Angsana New" w:hAnsi="Angsana New"/>
          <w:sz w:val="32"/>
          <w:szCs w:val="32"/>
          <w:cs/>
        </w:rPr>
        <w:t xml:space="preserve"> และ </w:t>
      </w:r>
      <w:r w:rsidRPr="002408B0">
        <w:rPr>
          <w:rFonts w:ascii="Angsana New" w:hAnsi="Angsana New"/>
          <w:sz w:val="32"/>
          <w:szCs w:val="32"/>
        </w:rPr>
        <w:t>2561</w:t>
      </w:r>
      <w:r w:rsidR="00050ABF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652D6" w:rsidRPr="00FB0D60">
        <w:rPr>
          <w:rFonts w:ascii="Angsana New" w:hAnsi="Angsana New"/>
          <w:sz w:val="32"/>
          <w:szCs w:val="32"/>
          <w:cs/>
        </w:rPr>
        <w:t>ประกอบด้วย</w:t>
      </w:r>
    </w:p>
    <w:p w14:paraId="4663DEA7" w14:textId="77777777" w:rsidR="002652D6" w:rsidRPr="00FB0D60" w:rsidRDefault="002652D6" w:rsidP="00C551FB">
      <w:pPr>
        <w:tabs>
          <w:tab w:val="left" w:pos="540"/>
        </w:tabs>
        <w:overflowPunct/>
        <w:autoSpaceDE/>
        <w:autoSpaceDN/>
        <w:adjustRightInd/>
        <w:spacing w:before="240"/>
        <w:ind w:right="-29"/>
        <w:jc w:val="right"/>
        <w:textAlignment w:val="auto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86"/>
        <w:gridCol w:w="1084"/>
        <w:gridCol w:w="86"/>
        <w:gridCol w:w="904"/>
        <w:gridCol w:w="86"/>
        <w:gridCol w:w="1084"/>
      </w:tblGrid>
      <w:tr w:rsidR="002652D6" w:rsidRPr="00FB0D60" w14:paraId="4CD44FC4" w14:textId="77777777" w:rsidTr="00351BBB">
        <w:tc>
          <w:tcPr>
            <w:tcW w:w="3960" w:type="dxa"/>
          </w:tcPr>
          <w:p w14:paraId="00618337" w14:textId="77777777" w:rsidR="002652D6" w:rsidRPr="00FB0D60" w:rsidRDefault="002652D6" w:rsidP="00BF6955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7F38097" w14:textId="77777777" w:rsidR="002652D6" w:rsidRPr="00FB0D60" w:rsidRDefault="002652D6" w:rsidP="00BF6955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398EFC2" w14:textId="77777777" w:rsidR="002652D6" w:rsidRPr="00FB0D60" w:rsidRDefault="002652D6" w:rsidP="00BF6955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6D32B19A" w14:textId="77777777" w:rsidR="002652D6" w:rsidRPr="00FB0D60" w:rsidRDefault="002652D6" w:rsidP="00BF6955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47062" w:rsidRPr="00FB0D60" w14:paraId="63CDEBBB" w14:textId="77777777" w:rsidTr="007E06C4">
        <w:tc>
          <w:tcPr>
            <w:tcW w:w="3960" w:type="dxa"/>
          </w:tcPr>
          <w:p w14:paraId="0804DE8F" w14:textId="77777777" w:rsidR="00547062" w:rsidRPr="00FB0D60" w:rsidRDefault="00547062" w:rsidP="00547062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DDACAF2" w14:textId="20E7E695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0DA88C32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6170B52" w14:textId="4FD760D3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0D1A0243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9D58408" w14:textId="6570B2B0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4F36E984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8A95927" w14:textId="71CBDAB4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B30C0D" w:rsidRPr="00FB0D60" w14:paraId="3D04F3C2" w14:textId="77777777" w:rsidTr="008F3822">
        <w:tc>
          <w:tcPr>
            <w:tcW w:w="3960" w:type="dxa"/>
          </w:tcPr>
          <w:p w14:paraId="6DD95878" w14:textId="2D65A772" w:rsidR="00B30C0D" w:rsidRPr="00FB0D60" w:rsidRDefault="00B30C0D" w:rsidP="00BF6955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FB0D60">
              <w:rPr>
                <w:rFonts w:ascii="Angsana New" w:hAnsi="Angsana New"/>
                <w:szCs w:val="24"/>
              </w:rPr>
              <w:t xml:space="preserve"> - </w:t>
            </w:r>
            <w:r w:rsidRPr="00FB0D60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 w:rsidRPr="00FB0D60">
              <w:rPr>
                <w:rFonts w:ascii="Angsana New" w:hAnsi="Angsana New"/>
                <w:szCs w:val="24"/>
              </w:rPr>
              <w:t xml:space="preserve"> (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23F73E" w14:textId="77777777" w:rsidR="00B30C0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6CD0E4E8" w14:textId="77777777" w:rsidR="00B30C0D" w:rsidRPr="00FB0D60" w:rsidRDefault="00B30C0D" w:rsidP="00BF695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4EA7AE4" w14:textId="77777777" w:rsidR="00B30C0D" w:rsidRPr="00FB0D60" w:rsidRDefault="00B30C0D" w:rsidP="00BF6955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527931CD" w14:textId="77777777" w:rsidR="00B30C0D" w:rsidRPr="00FB0D60" w:rsidRDefault="00B30C0D" w:rsidP="00BF695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0E786F6D" w14:textId="77777777" w:rsidR="00B30C0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3D5755EE" w14:textId="77777777" w:rsidR="00B30C0D" w:rsidRPr="00FB0D60" w:rsidRDefault="00B30C0D" w:rsidP="00BF695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A88612D" w14:textId="6D0AE1F9" w:rsidR="00B30C0D" w:rsidRPr="00FB0D60" w:rsidRDefault="002408B0" w:rsidP="00BF6955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193</w:t>
            </w:r>
          </w:p>
        </w:tc>
      </w:tr>
      <w:tr w:rsidR="00EB181D" w:rsidRPr="00FB0D60" w14:paraId="0E11EB3B" w14:textId="77777777" w:rsidTr="008F3822">
        <w:tc>
          <w:tcPr>
            <w:tcW w:w="3960" w:type="dxa"/>
          </w:tcPr>
          <w:p w14:paraId="02082F59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ลูกหนี้การค้า</w:t>
            </w:r>
            <w:r w:rsidRPr="00FB0D60">
              <w:rPr>
                <w:rFonts w:ascii="Angsana New" w:hAnsi="Angsana New"/>
                <w:szCs w:val="24"/>
              </w:rPr>
              <w:t xml:space="preserve"> - </w:t>
            </w:r>
            <w:r w:rsidRPr="00FB0D60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D22F5" w14:textId="77AD2CE2" w:rsidR="00EB181D" w:rsidRPr="00FB0D60" w:rsidRDefault="002408B0" w:rsidP="00C551FB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154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942</w:t>
            </w:r>
          </w:p>
        </w:tc>
        <w:tc>
          <w:tcPr>
            <w:tcW w:w="86" w:type="dxa"/>
          </w:tcPr>
          <w:p w14:paraId="0602B846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1640071" w14:textId="6551C6F7" w:rsidR="00EB181D" w:rsidRPr="00FB0D60" w:rsidRDefault="002408B0" w:rsidP="00C551FB">
            <w:pPr>
              <w:tabs>
                <w:tab w:val="decimal" w:pos="99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53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86" w:type="dxa"/>
          </w:tcPr>
          <w:p w14:paraId="6471AC91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7F61562" w14:textId="77777777" w:rsidR="00EB181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vAlign w:val="bottom"/>
          </w:tcPr>
          <w:p w14:paraId="369F4138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695DB7C" w14:textId="77777777" w:rsidR="00EB181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EB181D" w:rsidRPr="00FB0D60" w14:paraId="1DD9683E" w14:textId="77777777" w:rsidTr="002C5FE6">
        <w:tc>
          <w:tcPr>
            <w:tcW w:w="3960" w:type="dxa"/>
          </w:tcPr>
          <w:p w14:paraId="18D9536A" w14:textId="31C01F18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ลูกหนี้อื่น - กิจการที่เกี่ยวข้องกัน</w:t>
            </w:r>
            <w:r w:rsidRPr="00FB0D60">
              <w:rPr>
                <w:rFonts w:ascii="Angsana New" w:hAnsi="Angsana New"/>
                <w:szCs w:val="24"/>
              </w:rPr>
              <w:t xml:space="preserve"> (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461D628" w14:textId="62FF2AC4" w:rsidR="00EB181D" w:rsidRPr="00FB0D60" w:rsidRDefault="00EB181D" w:rsidP="00EB18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465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1861B5C5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7786F5FE" w14:textId="381E1BF6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86" w:type="dxa"/>
          </w:tcPr>
          <w:p w14:paraId="0F9810A8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57C3A86A" w14:textId="30D61F6D" w:rsidR="00EB181D" w:rsidRPr="00FB0D60" w:rsidRDefault="00EB181D" w:rsidP="00C551FB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20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118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820CADF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6D1370C0" w14:textId="112B3AAE" w:rsidR="00EB181D" w:rsidRPr="00FB0D60" w:rsidRDefault="002408B0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43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097</w:t>
            </w:r>
          </w:p>
        </w:tc>
      </w:tr>
      <w:tr w:rsidR="00EB181D" w:rsidRPr="00FB0D60" w14:paraId="19B2B8D2" w14:textId="77777777" w:rsidTr="002C5FE6">
        <w:tc>
          <w:tcPr>
            <w:tcW w:w="3960" w:type="dxa"/>
          </w:tcPr>
          <w:p w14:paraId="3880DAFB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ลูกหนี้อื่น </w:t>
            </w:r>
            <w:r w:rsidRPr="00FB0D60">
              <w:rPr>
                <w:rFonts w:ascii="Angsana New" w:hAnsi="Angsana New"/>
                <w:szCs w:val="24"/>
              </w:rPr>
              <w:t>-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25D9B76" w14:textId="6501C27F" w:rsidR="00EB181D" w:rsidRPr="00FB0D60" w:rsidRDefault="00EB181D" w:rsidP="00EB18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14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339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1C21D443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D8D260" w14:textId="0A3E3232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978</w:t>
            </w:r>
          </w:p>
        </w:tc>
        <w:tc>
          <w:tcPr>
            <w:tcW w:w="86" w:type="dxa"/>
          </w:tcPr>
          <w:p w14:paraId="110B8405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1D470D0" w14:textId="41D3355B" w:rsidR="00EB181D" w:rsidRPr="00FB0D60" w:rsidRDefault="00EB181D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228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DF8897E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2BF8DE0" w14:textId="321C2FCC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987</w:t>
            </w:r>
          </w:p>
        </w:tc>
      </w:tr>
      <w:tr w:rsidR="00EB181D" w:rsidRPr="00FB0D60" w14:paraId="0FF9152E" w14:textId="77777777" w:rsidTr="002C5FE6">
        <w:tc>
          <w:tcPr>
            <w:tcW w:w="3960" w:type="dxa"/>
          </w:tcPr>
          <w:p w14:paraId="78692016" w14:textId="4A2DEA4E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รายได้ค้างรับ - กิจการที่เกี่ยวข้องกัน</w:t>
            </w:r>
            <w:r w:rsidRPr="00FB0D60">
              <w:rPr>
                <w:rFonts w:ascii="Angsana New" w:hAnsi="Angsana New"/>
                <w:szCs w:val="24"/>
              </w:rPr>
              <w:t xml:space="preserve"> (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400D6FD" w14:textId="1A7627C3" w:rsidR="00EB181D" w:rsidRPr="00FB0D60" w:rsidRDefault="00EB181D" w:rsidP="00EB18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143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5F44906F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465DB26" w14:textId="22EC6A9E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86" w:type="dxa"/>
          </w:tcPr>
          <w:p w14:paraId="32951F11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1DD595FC" w14:textId="6913317E" w:rsidR="00EB181D" w:rsidRPr="00FB0D60" w:rsidRDefault="00EB181D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232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E7B0FA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47D24C9" w14:textId="4E4B1FA8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848</w:t>
            </w:r>
          </w:p>
        </w:tc>
      </w:tr>
      <w:tr w:rsidR="00EB181D" w:rsidRPr="00FB0D60" w14:paraId="5D8427C6" w14:textId="77777777" w:rsidTr="002C5FE6">
        <w:tc>
          <w:tcPr>
            <w:tcW w:w="3960" w:type="dxa"/>
          </w:tcPr>
          <w:p w14:paraId="61AE373D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389FB78" w14:textId="6A9A70A1" w:rsidR="00EB181D" w:rsidRPr="00FB0D60" w:rsidRDefault="00EB181D" w:rsidP="00EB181D">
            <w:pPr>
              <w:tabs>
                <w:tab w:val="decimal" w:pos="99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18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239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</w:tcPr>
          <w:p w14:paraId="0F812268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811B457" w14:textId="524C76F2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316</w:t>
            </w:r>
          </w:p>
        </w:tc>
        <w:tc>
          <w:tcPr>
            <w:tcW w:w="86" w:type="dxa"/>
          </w:tcPr>
          <w:p w14:paraId="0A404F2A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029C4C4" w14:textId="4078BD71" w:rsidR="00EB181D" w:rsidRPr="00FB0D60" w:rsidRDefault="00EB181D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96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D6E6A1F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FE9F5B6" w14:textId="4AC2FD53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81</w:t>
            </w:r>
          </w:p>
        </w:tc>
      </w:tr>
      <w:tr w:rsidR="00EB181D" w:rsidRPr="00FB0D60" w14:paraId="399C9391" w14:textId="77777777" w:rsidTr="002C5FE6">
        <w:tc>
          <w:tcPr>
            <w:tcW w:w="3960" w:type="dxa"/>
          </w:tcPr>
          <w:p w14:paraId="31F6BCE9" w14:textId="5250E01F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ดอกเบี้ยค้างรับ - กิจการที่เกี่ยวข้องกัน </w:t>
            </w:r>
            <w:r w:rsidRPr="00FB0D60">
              <w:rPr>
                <w:rFonts w:ascii="Angsana New" w:hAnsi="Angsana New"/>
                <w:szCs w:val="24"/>
              </w:rPr>
              <w:t>(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1B9F249" w14:textId="1FC0C472" w:rsidR="00EB181D" w:rsidRPr="00FB0D60" w:rsidRDefault="002408B0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386</w:t>
            </w:r>
          </w:p>
        </w:tc>
        <w:tc>
          <w:tcPr>
            <w:tcW w:w="86" w:type="dxa"/>
          </w:tcPr>
          <w:p w14:paraId="3590CAD7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EC2584D" w14:textId="099935D0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001</w:t>
            </w:r>
          </w:p>
        </w:tc>
        <w:tc>
          <w:tcPr>
            <w:tcW w:w="86" w:type="dxa"/>
          </w:tcPr>
          <w:p w14:paraId="50C22C4E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442A9E3A" w14:textId="2EBF4EEE" w:rsidR="00EB181D" w:rsidRPr="00FB0D60" w:rsidRDefault="002408B0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206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204F482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324E61D" w14:textId="7B879345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37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654</w:t>
            </w:r>
          </w:p>
        </w:tc>
      </w:tr>
      <w:tr w:rsidR="00EB181D" w:rsidRPr="00FB0D60" w14:paraId="0E5DFEA7" w14:textId="77777777" w:rsidTr="002C5FE6">
        <w:tc>
          <w:tcPr>
            <w:tcW w:w="3960" w:type="dxa"/>
          </w:tcPr>
          <w:p w14:paraId="46D601E3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ดอกเบี้ยค้างรับ </w:t>
            </w: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B1334A3" w14:textId="77777777" w:rsidR="00EB181D" w:rsidRPr="00FB0D60" w:rsidRDefault="00EB181D" w:rsidP="00F13D2E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4AD71C84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96DE2D9" w14:textId="6117FABF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661</w:t>
            </w:r>
          </w:p>
        </w:tc>
        <w:tc>
          <w:tcPr>
            <w:tcW w:w="86" w:type="dxa"/>
          </w:tcPr>
          <w:p w14:paraId="47A47214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AB93B8A" w14:textId="77777777" w:rsidR="00EB181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F2DE18A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E32651E" w14:textId="2A8C595D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375</w:t>
            </w:r>
          </w:p>
        </w:tc>
      </w:tr>
      <w:tr w:rsidR="00EB181D" w:rsidRPr="00FB0D60" w14:paraId="08E7615E" w14:textId="77777777" w:rsidTr="002C5FE6">
        <w:tc>
          <w:tcPr>
            <w:tcW w:w="3960" w:type="dxa"/>
          </w:tcPr>
          <w:p w14:paraId="46FEFC79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ภาษีซื้อรอเรียกคืน</w:t>
            </w:r>
          </w:p>
        </w:tc>
        <w:tc>
          <w:tcPr>
            <w:tcW w:w="1080" w:type="dxa"/>
            <w:shd w:val="clear" w:color="auto" w:fill="auto"/>
          </w:tcPr>
          <w:p w14:paraId="3F288373" w14:textId="5AEA4E4E" w:rsidR="00EB181D" w:rsidRPr="00FB0D60" w:rsidRDefault="002408B0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36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735</w:t>
            </w:r>
          </w:p>
        </w:tc>
        <w:tc>
          <w:tcPr>
            <w:tcW w:w="86" w:type="dxa"/>
          </w:tcPr>
          <w:p w14:paraId="1047B649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A28CA64" w14:textId="782BADA1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44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566</w:t>
            </w:r>
          </w:p>
        </w:tc>
        <w:tc>
          <w:tcPr>
            <w:tcW w:w="86" w:type="dxa"/>
          </w:tcPr>
          <w:p w14:paraId="79E916D2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7E1D74D7" w14:textId="77777777" w:rsidR="00EB181D" w:rsidRPr="00FB0D60" w:rsidRDefault="00EB181D" w:rsidP="00EB181D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B18545D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F696227" w14:textId="77777777" w:rsidR="00EB181D" w:rsidRPr="00FB0D60" w:rsidRDefault="00EB181D" w:rsidP="00F13D2E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EB181D" w:rsidRPr="00FB0D60" w14:paraId="7F784524" w14:textId="77777777" w:rsidTr="002C5FE6">
        <w:tc>
          <w:tcPr>
            <w:tcW w:w="3960" w:type="dxa"/>
          </w:tcPr>
          <w:p w14:paraId="2F8EF58B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ภาษีซื้อรอใช้สิทธิ</w:t>
            </w:r>
          </w:p>
        </w:tc>
        <w:tc>
          <w:tcPr>
            <w:tcW w:w="1080" w:type="dxa"/>
            <w:shd w:val="clear" w:color="auto" w:fill="auto"/>
          </w:tcPr>
          <w:p w14:paraId="1A6E9749" w14:textId="26033180" w:rsidR="00EB181D" w:rsidRPr="00FB0D60" w:rsidRDefault="002408B0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516</w:t>
            </w:r>
          </w:p>
        </w:tc>
        <w:tc>
          <w:tcPr>
            <w:tcW w:w="86" w:type="dxa"/>
          </w:tcPr>
          <w:p w14:paraId="1FAE916E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70DEE80" w14:textId="24FD9566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86" w:type="dxa"/>
          </w:tcPr>
          <w:p w14:paraId="3C834731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134F0077" w14:textId="0DD68225" w:rsidR="00EB181D" w:rsidRPr="00FB0D60" w:rsidRDefault="002408B0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976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8D18AA7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9C1160F" w14:textId="5BC7DD9A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617</w:t>
            </w:r>
          </w:p>
        </w:tc>
      </w:tr>
      <w:tr w:rsidR="00EB181D" w:rsidRPr="00FB0D60" w14:paraId="4825097B" w14:textId="77777777" w:rsidTr="002C5FE6">
        <w:tc>
          <w:tcPr>
            <w:tcW w:w="3960" w:type="dxa"/>
          </w:tcPr>
          <w:p w14:paraId="4401747B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ภาษีเงินได้ถูกหัก ณ ที่จ่ายรอเรียกคืน</w:t>
            </w:r>
          </w:p>
        </w:tc>
        <w:tc>
          <w:tcPr>
            <w:tcW w:w="1080" w:type="dxa"/>
            <w:shd w:val="clear" w:color="auto" w:fill="auto"/>
          </w:tcPr>
          <w:p w14:paraId="06DE7D03" w14:textId="60176376" w:rsidR="00EB181D" w:rsidRPr="00FB0D60" w:rsidRDefault="002408B0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526</w:t>
            </w:r>
          </w:p>
        </w:tc>
        <w:tc>
          <w:tcPr>
            <w:tcW w:w="86" w:type="dxa"/>
          </w:tcPr>
          <w:p w14:paraId="206E85E7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B13B008" w14:textId="5EA16A18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472</w:t>
            </w:r>
          </w:p>
        </w:tc>
        <w:tc>
          <w:tcPr>
            <w:tcW w:w="86" w:type="dxa"/>
          </w:tcPr>
          <w:p w14:paraId="4D54F6D3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4F8DE746" w14:textId="71F141FE" w:rsidR="00EB181D" w:rsidRPr="00FB0D60" w:rsidRDefault="002408B0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764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1EE547B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F2BA34F" w14:textId="23D0EEEE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763</w:t>
            </w:r>
          </w:p>
        </w:tc>
      </w:tr>
      <w:tr w:rsidR="00EB181D" w:rsidRPr="00FB0D60" w14:paraId="19FC266C" w14:textId="77777777" w:rsidTr="002C5FE6">
        <w:tc>
          <w:tcPr>
            <w:tcW w:w="3960" w:type="dxa"/>
          </w:tcPr>
          <w:p w14:paraId="4FE99038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080" w:type="dxa"/>
            <w:shd w:val="clear" w:color="auto" w:fill="auto"/>
          </w:tcPr>
          <w:p w14:paraId="4E4E9AB2" w14:textId="6019D652" w:rsidR="00EB181D" w:rsidRPr="00FB0D60" w:rsidRDefault="002408B0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760</w:t>
            </w:r>
          </w:p>
        </w:tc>
        <w:tc>
          <w:tcPr>
            <w:tcW w:w="86" w:type="dxa"/>
          </w:tcPr>
          <w:p w14:paraId="38917D26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07AF684" w14:textId="1E875F5D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079</w:t>
            </w:r>
          </w:p>
        </w:tc>
        <w:tc>
          <w:tcPr>
            <w:tcW w:w="86" w:type="dxa"/>
          </w:tcPr>
          <w:p w14:paraId="48500C61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41F7CAB1" w14:textId="58056325" w:rsidR="00EB181D" w:rsidRPr="00FB0D60" w:rsidRDefault="002408B0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271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A27BFE4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1F974A1" w14:textId="0E7EEBC9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838</w:t>
            </w:r>
          </w:p>
        </w:tc>
      </w:tr>
      <w:tr w:rsidR="00EE2C51" w:rsidRPr="00FB0D60" w14:paraId="4932DAF9" w14:textId="77777777" w:rsidTr="002C5FE6">
        <w:tc>
          <w:tcPr>
            <w:tcW w:w="3960" w:type="dxa"/>
            <w:vAlign w:val="bottom"/>
          </w:tcPr>
          <w:p w14:paraId="795AC038" w14:textId="77777777" w:rsidR="00EE2C51" w:rsidRPr="00FB0D60" w:rsidRDefault="00EE2C51" w:rsidP="00EE2C51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เงินจ่ายล่วงหน้าให้พนักงาน</w:t>
            </w:r>
          </w:p>
        </w:tc>
        <w:tc>
          <w:tcPr>
            <w:tcW w:w="1080" w:type="dxa"/>
            <w:shd w:val="clear" w:color="auto" w:fill="auto"/>
          </w:tcPr>
          <w:p w14:paraId="298D0D05" w14:textId="36705B53" w:rsidR="00EE2C51" w:rsidRPr="00FB0D60" w:rsidRDefault="002408B0" w:rsidP="00EE2C51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86" w:type="dxa"/>
          </w:tcPr>
          <w:p w14:paraId="23394937" w14:textId="77777777" w:rsidR="00EE2C51" w:rsidRPr="00FB0D60" w:rsidRDefault="00EE2C51" w:rsidP="00EE2C51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BA98FF" w14:textId="3FBD5E46" w:rsidR="00EE2C51" w:rsidRPr="00FB0D60" w:rsidRDefault="002408B0" w:rsidP="00EE2C51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548</w:t>
            </w:r>
          </w:p>
        </w:tc>
        <w:tc>
          <w:tcPr>
            <w:tcW w:w="86" w:type="dxa"/>
          </w:tcPr>
          <w:p w14:paraId="7C8C5C8E" w14:textId="77777777" w:rsidR="00EE2C51" w:rsidRPr="00FB0D60" w:rsidRDefault="00EE2C51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2FC79F56" w14:textId="77777777" w:rsidR="00EE2C51" w:rsidRPr="00FB0D60" w:rsidRDefault="00EE2C51" w:rsidP="00EE2C51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8386183" w14:textId="77777777" w:rsidR="00EE2C51" w:rsidRPr="00FB0D60" w:rsidRDefault="00EE2C51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601AC11" w14:textId="4E081F56" w:rsidR="00EE2C51" w:rsidRPr="00FB0D60" w:rsidRDefault="002408B0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222</w:t>
            </w:r>
          </w:p>
        </w:tc>
      </w:tr>
      <w:tr w:rsidR="00EE2C51" w:rsidRPr="00FB0D60" w14:paraId="149FFBF1" w14:textId="77777777" w:rsidTr="002C5FE6">
        <w:tc>
          <w:tcPr>
            <w:tcW w:w="3960" w:type="dxa"/>
            <w:vAlign w:val="bottom"/>
          </w:tcPr>
          <w:p w14:paraId="3F075148" w14:textId="4195CE49" w:rsidR="00EE2C51" w:rsidRPr="00FB0D60" w:rsidRDefault="004B4BF5" w:rsidP="004B4BF5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ค่าใช้จ่าย</w:t>
            </w:r>
            <w:r>
              <w:rPr>
                <w:rFonts w:ascii="Angsana New" w:hAnsi="Angsana New" w:hint="cs"/>
                <w:szCs w:val="24"/>
                <w:cs/>
              </w:rPr>
              <w:t>จ่าย</w:t>
            </w:r>
            <w:r w:rsidR="00EE2C51" w:rsidRPr="00FB0D60">
              <w:rPr>
                <w:rFonts w:ascii="Angsana New" w:hAnsi="Angsana New"/>
                <w:szCs w:val="24"/>
                <w:cs/>
              </w:rPr>
              <w:t>ล่วงหน้า</w:t>
            </w:r>
          </w:p>
        </w:tc>
        <w:tc>
          <w:tcPr>
            <w:tcW w:w="1080" w:type="dxa"/>
            <w:shd w:val="clear" w:color="auto" w:fill="auto"/>
          </w:tcPr>
          <w:p w14:paraId="16C6144C" w14:textId="64FB1876" w:rsidR="00EE2C51" w:rsidRPr="00FB0D60" w:rsidRDefault="002408B0" w:rsidP="00EE2C51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426</w:t>
            </w:r>
          </w:p>
        </w:tc>
        <w:tc>
          <w:tcPr>
            <w:tcW w:w="86" w:type="dxa"/>
          </w:tcPr>
          <w:p w14:paraId="4805529E" w14:textId="77777777" w:rsidR="00EE2C51" w:rsidRPr="00FB0D60" w:rsidRDefault="00EE2C51" w:rsidP="00EE2C51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F3F5B48" w14:textId="4BD26C1B" w:rsidR="00EE2C51" w:rsidRPr="00FB0D60" w:rsidRDefault="002408B0" w:rsidP="00EE2C51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373</w:t>
            </w:r>
          </w:p>
        </w:tc>
        <w:tc>
          <w:tcPr>
            <w:tcW w:w="86" w:type="dxa"/>
          </w:tcPr>
          <w:p w14:paraId="0C9D9181" w14:textId="77777777" w:rsidR="00EE2C51" w:rsidRPr="00FB0D60" w:rsidRDefault="00EE2C51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13E3CC1F" w14:textId="6B10EE41" w:rsidR="00EE2C51" w:rsidRPr="00FB0D60" w:rsidRDefault="00EE2C51" w:rsidP="00EE2C51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759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1A74F7" w14:textId="77777777" w:rsidR="00EE2C51" w:rsidRPr="00FB0D60" w:rsidRDefault="00EE2C51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305E7F3" w14:textId="129A4B68" w:rsidR="00EE2C51" w:rsidRPr="00FB0D60" w:rsidRDefault="002408B0" w:rsidP="00EE2C51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580</w:t>
            </w:r>
          </w:p>
        </w:tc>
      </w:tr>
      <w:tr w:rsidR="00F13D2E" w:rsidRPr="00FB0D60" w14:paraId="2ECDB82D" w14:textId="77777777" w:rsidTr="002C5FE6">
        <w:tc>
          <w:tcPr>
            <w:tcW w:w="3960" w:type="dxa"/>
            <w:vAlign w:val="bottom"/>
          </w:tcPr>
          <w:p w14:paraId="696563CC" w14:textId="17637564" w:rsidR="00F13D2E" w:rsidRPr="00FB0D60" w:rsidRDefault="00F13D2E" w:rsidP="001850B4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เงินมัดจำโครงการ</w:t>
            </w:r>
            <w:r w:rsidR="00CF0F5A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1B2729B" w14:textId="13372D64" w:rsidR="00F13D2E" w:rsidRPr="00FB0D60" w:rsidRDefault="002408B0" w:rsidP="00F13D2E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77</w:t>
            </w:r>
            <w:r w:rsidR="00F13D2E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067</w:t>
            </w:r>
          </w:p>
        </w:tc>
        <w:tc>
          <w:tcPr>
            <w:tcW w:w="86" w:type="dxa"/>
          </w:tcPr>
          <w:p w14:paraId="65E39AEB" w14:textId="77777777" w:rsidR="00F13D2E" w:rsidRPr="00FB0D60" w:rsidRDefault="00F13D2E" w:rsidP="00F13D2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7BB17E3" w14:textId="26531E6F" w:rsidR="00F13D2E" w:rsidRPr="00FB0D60" w:rsidRDefault="00F13D2E" w:rsidP="00F13D2E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0F905C99" w14:textId="77777777" w:rsidR="00F13D2E" w:rsidRPr="00FB0D60" w:rsidRDefault="00F13D2E" w:rsidP="00F13D2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303D1A19" w14:textId="05CACC66" w:rsidR="00F13D2E" w:rsidRPr="00FB0D60" w:rsidRDefault="00F13D2E" w:rsidP="00F13D2E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31EF39F" w14:textId="77777777" w:rsidR="00F13D2E" w:rsidRPr="00FB0D60" w:rsidRDefault="00F13D2E" w:rsidP="00F13D2E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574D9A0" w14:textId="13B254C8" w:rsidR="00F13D2E" w:rsidRPr="00FB0D60" w:rsidRDefault="00F13D2E" w:rsidP="00F13D2E">
            <w:pPr>
              <w:tabs>
                <w:tab w:val="decimal" w:pos="631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F13D2E" w:rsidRPr="00FB0D60" w14:paraId="3F7AFD03" w14:textId="77777777" w:rsidTr="002C5FE6">
        <w:tc>
          <w:tcPr>
            <w:tcW w:w="3960" w:type="dxa"/>
            <w:vAlign w:val="bottom"/>
          </w:tcPr>
          <w:p w14:paraId="58911BE7" w14:textId="77777777" w:rsidR="00F13D2E" w:rsidRPr="00FB0D60" w:rsidRDefault="00F13D2E" w:rsidP="00F13D2E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E8451C" w14:textId="2E7D7B92" w:rsidR="00F13D2E" w:rsidRPr="00FB0D60" w:rsidRDefault="002408B0" w:rsidP="00F13D2E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</w:t>
            </w:r>
            <w:r w:rsidR="00F13D2E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210</w:t>
            </w:r>
          </w:p>
        </w:tc>
        <w:tc>
          <w:tcPr>
            <w:tcW w:w="86" w:type="dxa"/>
          </w:tcPr>
          <w:p w14:paraId="56B014FE" w14:textId="77777777" w:rsidR="00F13D2E" w:rsidRPr="00FB0D60" w:rsidRDefault="00F13D2E" w:rsidP="00F13D2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23B9A" w14:textId="76CC5C6A" w:rsidR="00F13D2E" w:rsidRPr="00FB0D60" w:rsidRDefault="002408B0" w:rsidP="00F13D2E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53</w:t>
            </w:r>
            <w:r w:rsidR="00F13D2E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467</w:t>
            </w:r>
          </w:p>
        </w:tc>
        <w:tc>
          <w:tcPr>
            <w:tcW w:w="86" w:type="dxa"/>
          </w:tcPr>
          <w:p w14:paraId="085548EF" w14:textId="77777777" w:rsidR="00F13D2E" w:rsidRPr="00FB0D60" w:rsidRDefault="00F13D2E" w:rsidP="00F13D2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4ADB9EF6" w14:textId="230D02C0" w:rsidR="00F13D2E" w:rsidRPr="00FB0D60" w:rsidRDefault="00F13D2E" w:rsidP="00F13D2E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687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66E2EAA" w14:textId="77777777" w:rsidR="00F13D2E" w:rsidRPr="00FB0D60" w:rsidRDefault="00F13D2E" w:rsidP="00F13D2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C010DCB" w14:textId="7366D74A" w:rsidR="00F13D2E" w:rsidRPr="00FB0D60" w:rsidRDefault="002408B0" w:rsidP="00F13D2E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982</w:t>
            </w:r>
          </w:p>
        </w:tc>
      </w:tr>
      <w:tr w:rsidR="00EE2C51" w:rsidRPr="00FB0D60" w14:paraId="0A3FF971" w14:textId="77777777" w:rsidTr="002C5FE6">
        <w:tc>
          <w:tcPr>
            <w:tcW w:w="3960" w:type="dxa"/>
            <w:vAlign w:val="bottom"/>
          </w:tcPr>
          <w:p w14:paraId="6C4934E1" w14:textId="77777777" w:rsidR="00EE2C51" w:rsidRPr="00FB0D60" w:rsidRDefault="00EE2C51" w:rsidP="00EE2C51">
            <w:pPr>
              <w:tabs>
                <w:tab w:val="left" w:pos="360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7E7EF1" w14:textId="7663F6F1" w:rsidR="00EE2C51" w:rsidRPr="00FB0D60" w:rsidRDefault="002408B0" w:rsidP="00C04CA0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407</w:t>
            </w:r>
            <w:r w:rsidR="0020271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963</w:t>
            </w:r>
          </w:p>
        </w:tc>
        <w:tc>
          <w:tcPr>
            <w:tcW w:w="86" w:type="dxa"/>
          </w:tcPr>
          <w:p w14:paraId="42D8D046" w14:textId="77777777" w:rsidR="00EE2C51" w:rsidRPr="00FB0D60" w:rsidRDefault="00EE2C51" w:rsidP="00EE2C51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AD66A" w14:textId="10F3923E" w:rsidR="00EE2C51" w:rsidRPr="00FB0D60" w:rsidRDefault="002408B0" w:rsidP="00EE2C51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242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097</w:t>
            </w:r>
          </w:p>
        </w:tc>
        <w:tc>
          <w:tcPr>
            <w:tcW w:w="86" w:type="dxa"/>
          </w:tcPr>
          <w:p w14:paraId="24C050D7" w14:textId="77777777" w:rsidR="00EE2C51" w:rsidRPr="00FB0D60" w:rsidRDefault="00EE2C51" w:rsidP="00EE2C51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00EA01A8" w14:textId="0420C990" w:rsidR="00EE2C51" w:rsidRPr="00FB0D60" w:rsidRDefault="002408B0" w:rsidP="00EE2C51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337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C4E2A54" w14:textId="77777777" w:rsidR="00EE2C51" w:rsidRPr="00FB0D60" w:rsidRDefault="00EE2C51" w:rsidP="00EE2C51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DBA9702" w14:textId="7856DB84" w:rsidR="00EE2C51" w:rsidRPr="00FB0D60" w:rsidRDefault="002408B0" w:rsidP="00EE2C51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104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237</w:t>
            </w:r>
          </w:p>
        </w:tc>
      </w:tr>
      <w:tr w:rsidR="00EB181D" w:rsidRPr="00FB0D60" w14:paraId="50CE79CB" w14:textId="77777777" w:rsidTr="002C5FE6">
        <w:tc>
          <w:tcPr>
            <w:tcW w:w="3960" w:type="dxa"/>
            <w:vAlign w:val="center"/>
          </w:tcPr>
          <w:p w14:paraId="5351076B" w14:textId="77777777" w:rsidR="00EB181D" w:rsidRPr="00FB0D60" w:rsidRDefault="00EB181D" w:rsidP="00EB181D">
            <w:pPr>
              <w:tabs>
                <w:tab w:val="left" w:pos="342"/>
                <w:tab w:val="left" w:pos="2160"/>
              </w:tabs>
              <w:ind w:left="450" w:right="-383" w:hanging="9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>: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66966385" w14:textId="51509086" w:rsidR="00EB181D" w:rsidRPr="00FB0D60" w:rsidRDefault="00EB181D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127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3274C261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451CDA4" w14:textId="1C9A5EE1" w:rsidR="00EB181D" w:rsidRPr="00FB0D60" w:rsidRDefault="00EB181D" w:rsidP="00EB181D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765</w:t>
            </w:r>
            <w:r w:rsidRPr="00FB0D60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14AF495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0395B01B" w14:textId="52FDA3D9" w:rsidR="00EB181D" w:rsidRPr="00FB0D60" w:rsidRDefault="00EB181D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130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091A339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E2F8A04" w14:textId="446149B5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31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942</w:t>
            </w:r>
            <w:r w:rsidRPr="00FB0D60">
              <w:rPr>
                <w:rFonts w:ascii="Angsana New" w:hAnsi="Angsana New"/>
                <w:szCs w:val="24"/>
                <w:cs/>
              </w:rPr>
              <w:t>)</w:t>
            </w:r>
          </w:p>
        </w:tc>
      </w:tr>
      <w:tr w:rsidR="00EB181D" w:rsidRPr="00FB0D60" w14:paraId="79009FD1" w14:textId="77777777" w:rsidTr="007D49A5">
        <w:tc>
          <w:tcPr>
            <w:tcW w:w="3960" w:type="dxa"/>
            <w:vAlign w:val="bottom"/>
          </w:tcPr>
          <w:p w14:paraId="1C233F62" w14:textId="24124C92" w:rsidR="00EB181D" w:rsidRPr="00FB0D60" w:rsidRDefault="00EB181D" w:rsidP="00E954BB">
            <w:pPr>
              <w:tabs>
                <w:tab w:val="left" w:pos="2160"/>
              </w:tabs>
              <w:ind w:left="633" w:right="-383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355E4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2542C3A7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0D589D83" w14:textId="77777777" w:rsidR="00EB181D" w:rsidRPr="00FB0D60" w:rsidRDefault="00EB181D" w:rsidP="00EB181D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1B9F54C7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4A8413E2" w14:textId="77777777" w:rsidR="00EB181D" w:rsidRPr="00FB0D60" w:rsidRDefault="00EB181D" w:rsidP="00EB181D">
            <w:pPr>
              <w:tabs>
                <w:tab w:val="decimal" w:pos="81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7FBAAC7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CD380CB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B181D" w:rsidRPr="00FB0D60" w14:paraId="4A26A928" w14:textId="77777777" w:rsidTr="002C5FE6">
        <w:tc>
          <w:tcPr>
            <w:tcW w:w="3960" w:type="dxa"/>
            <w:vAlign w:val="bottom"/>
          </w:tcPr>
          <w:p w14:paraId="28001E59" w14:textId="77777777" w:rsidR="00EB181D" w:rsidRPr="00FB0D60" w:rsidRDefault="00EB181D" w:rsidP="00EB181D">
            <w:pPr>
              <w:tabs>
                <w:tab w:val="left" w:pos="360"/>
                <w:tab w:val="left" w:pos="2160"/>
              </w:tabs>
              <w:ind w:left="450" w:right="-383" w:firstLine="9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     ถูกหัก ณ ที่จ่ายรอเรียกคืน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798F4E8" w14:textId="63B24A32" w:rsidR="00EB181D" w:rsidRPr="00FB0D60" w:rsidRDefault="00EB181D" w:rsidP="00EB181D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42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291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31F82114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9C9F8" w14:textId="71F16376" w:rsidR="00EB181D" w:rsidRPr="00FB0D60" w:rsidRDefault="00EB181D" w:rsidP="00EB181D">
            <w:pPr>
              <w:tabs>
                <w:tab w:val="decimal" w:pos="10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156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5365F06E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08C594CA" w14:textId="18B99504" w:rsidR="00EB181D" w:rsidRPr="00FB0D60" w:rsidRDefault="00EB181D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392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EE9C148" w14:textId="77777777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8A8ADF8" w14:textId="7FB398C0" w:rsidR="00EB181D" w:rsidRPr="00FB0D60" w:rsidRDefault="00EB181D" w:rsidP="00EB181D">
            <w:pPr>
              <w:tabs>
                <w:tab w:val="decimal" w:pos="1004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614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EB181D" w:rsidRPr="00FB0D60" w14:paraId="710F1303" w14:textId="77777777" w:rsidTr="002C5FE6">
        <w:tc>
          <w:tcPr>
            <w:tcW w:w="3960" w:type="dxa"/>
          </w:tcPr>
          <w:p w14:paraId="483447DC" w14:textId="77777777" w:rsidR="00EB181D" w:rsidRPr="00FB0D60" w:rsidRDefault="00EB181D" w:rsidP="00EB181D">
            <w:pPr>
              <w:tabs>
                <w:tab w:val="left" w:pos="2160"/>
              </w:tabs>
              <w:ind w:left="361" w:right="-383" w:hanging="73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 xml:space="preserve">ลูกหนี้การค้าและลูกหนี้หมุนเวียนอื่น </w:t>
            </w: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5A515" w14:textId="6748F168" w:rsidR="00EB181D" w:rsidRPr="00FB0D60" w:rsidRDefault="002408B0" w:rsidP="00C04CA0">
            <w:pPr>
              <w:tabs>
                <w:tab w:val="decimal" w:pos="10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353</w:t>
            </w:r>
            <w:r w:rsidR="0020271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545</w:t>
            </w:r>
          </w:p>
        </w:tc>
        <w:tc>
          <w:tcPr>
            <w:tcW w:w="86" w:type="dxa"/>
          </w:tcPr>
          <w:p w14:paraId="0B8AC829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2D82D7" w14:textId="6DE39759" w:rsidR="00EB181D" w:rsidRPr="00FB0D60" w:rsidRDefault="002408B0" w:rsidP="00EB181D">
            <w:pPr>
              <w:tabs>
                <w:tab w:val="decimal" w:pos="10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164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86" w:type="dxa"/>
          </w:tcPr>
          <w:p w14:paraId="7B0169EA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920DC" w14:textId="414BEEA5" w:rsidR="00EB181D" w:rsidRPr="00FB0D60" w:rsidRDefault="002408B0" w:rsidP="00EB181D">
            <w:pPr>
              <w:tabs>
                <w:tab w:val="decimal" w:pos="81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EE2C5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815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07E4C4D" w14:textId="77777777" w:rsidR="00EB181D" w:rsidRPr="00FB0D60" w:rsidRDefault="00EB181D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1D82D" w14:textId="72EB4FD3" w:rsidR="00EB181D" w:rsidRPr="00FB0D60" w:rsidRDefault="002408B0" w:rsidP="00EB181D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681</w:t>
            </w:r>
          </w:p>
        </w:tc>
      </w:tr>
    </w:tbl>
    <w:p w14:paraId="6A59563E" w14:textId="7F442C5E" w:rsidR="00247D88" w:rsidRPr="00FB0D60" w:rsidRDefault="002408B0" w:rsidP="00BF6955">
      <w:pPr>
        <w:overflowPunct/>
        <w:autoSpaceDE/>
        <w:autoSpaceDN/>
        <w:adjustRightInd/>
        <w:spacing w:before="20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8</w:t>
      </w:r>
      <w:r w:rsidR="002652D6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450E31" w:rsidRPr="00FB0D60">
        <w:rPr>
          <w:rFonts w:ascii="Angsana New" w:hAnsi="Angsana New"/>
          <w:sz w:val="32"/>
          <w:szCs w:val="32"/>
        </w:rPr>
        <w:tab/>
      </w:r>
      <w:r w:rsidR="002652D6" w:rsidRPr="00FB0D60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</w:t>
      </w:r>
      <w:r w:rsidR="002652D6" w:rsidRPr="00FB0D6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ณ วันที่ </w:t>
      </w:r>
      <w:r w:rsidRPr="002408B0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="002652D6" w:rsidRPr="00FB0D6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652D6" w:rsidRPr="00FB0D6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ธันวาคม </w:t>
      </w:r>
      <w:r w:rsidRPr="002408B0">
        <w:rPr>
          <w:rFonts w:ascii="Angsana New" w:hAnsi="Angsana New"/>
          <w:color w:val="000000"/>
          <w:spacing w:val="2"/>
          <w:sz w:val="32"/>
          <w:szCs w:val="32"/>
        </w:rPr>
        <w:t>2562</w:t>
      </w:r>
      <w:r w:rsidR="00B11311" w:rsidRPr="00FB0D6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B11311" w:rsidRPr="00FB0D60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และ </w:t>
      </w:r>
      <w:r w:rsidRPr="002408B0">
        <w:rPr>
          <w:rFonts w:ascii="Angsana New" w:hAnsi="Angsana New"/>
          <w:color w:val="000000"/>
          <w:spacing w:val="2"/>
          <w:sz w:val="32"/>
          <w:szCs w:val="32"/>
        </w:rPr>
        <w:t>2561</w:t>
      </w:r>
      <w:r w:rsidR="00B11311" w:rsidRPr="00FB0D60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="002652D6" w:rsidRPr="00FB0D60">
        <w:rPr>
          <w:rFonts w:ascii="Angsana New" w:hAnsi="Angsana New"/>
          <w:sz w:val="32"/>
          <w:szCs w:val="32"/>
          <w:cs/>
        </w:rPr>
        <w:t>มีดังนี้</w:t>
      </w:r>
    </w:p>
    <w:p w14:paraId="004E87FB" w14:textId="77777777" w:rsidR="00247D88" w:rsidRPr="00FB0D60" w:rsidRDefault="00247D88" w:rsidP="008C4C4E">
      <w:pPr>
        <w:tabs>
          <w:tab w:val="left" w:pos="540"/>
        </w:tabs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801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86"/>
        <w:gridCol w:w="1084"/>
        <w:gridCol w:w="86"/>
        <w:gridCol w:w="904"/>
        <w:gridCol w:w="86"/>
        <w:gridCol w:w="1084"/>
      </w:tblGrid>
      <w:tr w:rsidR="00247D88" w:rsidRPr="00FB0D60" w14:paraId="5BB5EF37" w14:textId="77777777" w:rsidTr="00351BBB">
        <w:trPr>
          <w:trHeight w:val="20"/>
        </w:trPr>
        <w:tc>
          <w:tcPr>
            <w:tcW w:w="3600" w:type="dxa"/>
          </w:tcPr>
          <w:p w14:paraId="5FC35A89" w14:textId="77777777" w:rsidR="00247D88" w:rsidRPr="00FB0D60" w:rsidRDefault="00247D88" w:rsidP="00D65E0E">
            <w:pPr>
              <w:tabs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4751601" w14:textId="77777777" w:rsidR="00247D88" w:rsidRPr="00FB0D60" w:rsidRDefault="00247D88" w:rsidP="00D65E0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7ADA2397" w14:textId="77777777" w:rsidR="00247D88" w:rsidRPr="00FB0D60" w:rsidRDefault="00247D88" w:rsidP="00D65E0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  <w:vAlign w:val="bottom"/>
          </w:tcPr>
          <w:p w14:paraId="1D944208" w14:textId="77777777" w:rsidR="00247D88" w:rsidRPr="00FB0D60" w:rsidRDefault="00247D88" w:rsidP="00D65E0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47062" w:rsidRPr="00FB0D60" w14:paraId="69F1FAF6" w14:textId="77777777" w:rsidTr="00351BBB">
        <w:trPr>
          <w:trHeight w:val="20"/>
        </w:trPr>
        <w:tc>
          <w:tcPr>
            <w:tcW w:w="3600" w:type="dxa"/>
          </w:tcPr>
          <w:p w14:paraId="6DA707AA" w14:textId="77777777" w:rsidR="00547062" w:rsidRPr="00FB0D60" w:rsidRDefault="00547062" w:rsidP="00547062">
            <w:pPr>
              <w:tabs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BDDFA2C" w14:textId="6AE2B810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4DD335BD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AC15FA3" w14:textId="49938B73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277ED119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728809A" w14:textId="5628463B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77DA6996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111190F0" w14:textId="45BC6FE7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D14B46" w:rsidRPr="00FB0D60" w14:paraId="16FCF7BC" w14:textId="77777777" w:rsidTr="00D14B46">
        <w:trPr>
          <w:trHeight w:val="20"/>
        </w:trPr>
        <w:tc>
          <w:tcPr>
            <w:tcW w:w="3600" w:type="dxa"/>
          </w:tcPr>
          <w:p w14:paraId="03359CEB" w14:textId="77777777" w:rsidR="00D14B46" w:rsidRPr="00FB0D60" w:rsidRDefault="00D14B46" w:rsidP="00D14B46">
            <w:pPr>
              <w:tabs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3AD185EA" w14:textId="6FD08BA5" w:rsidR="00D14B46" w:rsidRPr="00FB0D60" w:rsidRDefault="002408B0" w:rsidP="004C7E61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119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071</w:t>
            </w:r>
          </w:p>
        </w:tc>
        <w:tc>
          <w:tcPr>
            <w:tcW w:w="86" w:type="dxa"/>
          </w:tcPr>
          <w:p w14:paraId="130B31BD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F7FCDF8" w14:textId="37E6DB6A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562</w:t>
            </w:r>
          </w:p>
        </w:tc>
        <w:tc>
          <w:tcPr>
            <w:tcW w:w="86" w:type="dxa"/>
          </w:tcPr>
          <w:p w14:paraId="550D604F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7D349FE5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6E7154A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A28B6E3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D14B46" w:rsidRPr="00FB0D60" w14:paraId="42D6C3EE" w14:textId="77777777" w:rsidTr="00D14B46">
        <w:trPr>
          <w:trHeight w:val="20"/>
        </w:trPr>
        <w:tc>
          <w:tcPr>
            <w:tcW w:w="3600" w:type="dxa"/>
          </w:tcPr>
          <w:p w14:paraId="01B8B5E7" w14:textId="77777777" w:rsidR="00D14B46" w:rsidRPr="00FB0D60" w:rsidRDefault="00D14B46" w:rsidP="00D14B46">
            <w:pPr>
              <w:tabs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</w:tcPr>
          <w:p w14:paraId="262700CA" w14:textId="77777777" w:rsidR="00D14B46" w:rsidRPr="00FB0D60" w:rsidRDefault="00D14B46" w:rsidP="00D14B46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4155FCC2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1ACE71E0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7CF35837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E8C3EE0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554EBD3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5E7A5F7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14B46" w:rsidRPr="00FB0D60" w14:paraId="47827675" w14:textId="77777777" w:rsidTr="00D14B46">
        <w:trPr>
          <w:trHeight w:val="20"/>
        </w:trPr>
        <w:tc>
          <w:tcPr>
            <w:tcW w:w="3600" w:type="dxa"/>
          </w:tcPr>
          <w:p w14:paraId="44275B13" w14:textId="546B4F01" w:rsidR="00D14B46" w:rsidRPr="00FB0D60" w:rsidRDefault="00D14B46" w:rsidP="00D14B46">
            <w:pPr>
              <w:tabs>
                <w:tab w:val="left" w:pos="162"/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ab/>
            </w:r>
            <w:r w:rsidRPr="00FB0D60">
              <w:rPr>
                <w:rFonts w:ascii="Angsana New" w:hAnsi="Angsana New"/>
                <w:szCs w:val="24"/>
                <w:cs/>
              </w:rPr>
              <w:t xml:space="preserve">ไม่เกิน </w:t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เดือน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4DDCB09" w14:textId="021D9175" w:rsidR="00D14B46" w:rsidRPr="00FB0D60" w:rsidRDefault="002408B0" w:rsidP="004C7E61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993</w:t>
            </w:r>
          </w:p>
        </w:tc>
        <w:tc>
          <w:tcPr>
            <w:tcW w:w="86" w:type="dxa"/>
          </w:tcPr>
          <w:p w14:paraId="3BC2D7A9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CD83B7F" w14:textId="36F02BAE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86" w:type="dxa"/>
          </w:tcPr>
          <w:p w14:paraId="4E6F4D74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EFB3E93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79C424E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30A866F4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D14B46" w:rsidRPr="00FB0D60" w14:paraId="7346631C" w14:textId="77777777" w:rsidTr="00D14B46">
        <w:trPr>
          <w:trHeight w:val="20"/>
        </w:trPr>
        <w:tc>
          <w:tcPr>
            <w:tcW w:w="3600" w:type="dxa"/>
          </w:tcPr>
          <w:p w14:paraId="73073BD8" w14:textId="71CDC237" w:rsidR="00D14B46" w:rsidRPr="00FB0D60" w:rsidRDefault="00D14B46" w:rsidP="00D14B46">
            <w:pPr>
              <w:tabs>
                <w:tab w:val="left" w:pos="162"/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ab/>
            </w:r>
            <w:r w:rsidR="002408B0" w:rsidRPr="002408B0">
              <w:rPr>
                <w:rFonts w:ascii="Angsana New" w:hAnsi="Angsana New"/>
                <w:szCs w:val="24"/>
              </w:rPr>
              <w:t>3</w:t>
            </w:r>
            <w:r w:rsidRPr="00FB0D60">
              <w:rPr>
                <w:rFonts w:ascii="Angsana New" w:hAnsi="Angsana New"/>
                <w:szCs w:val="24"/>
              </w:rPr>
              <w:t xml:space="preserve"> - 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778FC966" w14:textId="0E577719" w:rsidR="00D14B46" w:rsidRPr="00FB0D60" w:rsidRDefault="002408B0" w:rsidP="004C7E61">
            <w:pPr>
              <w:tabs>
                <w:tab w:val="decimal" w:pos="1010"/>
              </w:tabs>
              <w:spacing w:before="20" w:after="20" w:line="240" w:lineRule="exact"/>
              <w:rPr>
                <w:rFonts w:asciiTheme="majorBidi" w:eastAsia="Times New Roman" w:hAnsiTheme="majorBidi" w:cstheme="majorBidi"/>
                <w:szCs w:val="24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</w:rPr>
              <w:t>13</w:t>
            </w:r>
            <w:r w:rsidR="004C7E61" w:rsidRPr="00FB0D60">
              <w:rPr>
                <w:rFonts w:asciiTheme="majorBidi" w:eastAsia="Times New Roman" w:hAnsiTheme="majorBidi" w:cstheme="majorBidi"/>
                <w:szCs w:val="24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Cs w:val="24"/>
              </w:rPr>
              <w:t>648</w:t>
            </w:r>
          </w:p>
        </w:tc>
        <w:tc>
          <w:tcPr>
            <w:tcW w:w="86" w:type="dxa"/>
          </w:tcPr>
          <w:p w14:paraId="622E38AD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224130F9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</w:tcPr>
          <w:p w14:paraId="3A00780E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F0A8262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138C684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A24726C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D14B46" w:rsidRPr="00FB0D60" w14:paraId="372C18C5" w14:textId="77777777" w:rsidTr="00D14B46">
        <w:trPr>
          <w:trHeight w:val="243"/>
        </w:trPr>
        <w:tc>
          <w:tcPr>
            <w:tcW w:w="3600" w:type="dxa"/>
          </w:tcPr>
          <w:p w14:paraId="6E552D1E" w14:textId="50987197" w:rsidR="00D14B46" w:rsidRPr="00FB0D60" w:rsidRDefault="00D14B46" w:rsidP="00D14B46">
            <w:pPr>
              <w:tabs>
                <w:tab w:val="left" w:pos="162"/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ab/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 xml:space="preserve"> - 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54B0D328" w14:textId="5CBA8F8B" w:rsidR="00D14B46" w:rsidRPr="00FB0D60" w:rsidRDefault="002408B0" w:rsidP="00D14B46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4C7E6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463</w:t>
            </w:r>
          </w:p>
        </w:tc>
        <w:tc>
          <w:tcPr>
            <w:tcW w:w="86" w:type="dxa"/>
          </w:tcPr>
          <w:p w14:paraId="1EA177BB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37AFE60" w14:textId="1B9BB4BC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986</w:t>
            </w:r>
          </w:p>
        </w:tc>
        <w:tc>
          <w:tcPr>
            <w:tcW w:w="86" w:type="dxa"/>
          </w:tcPr>
          <w:p w14:paraId="107D809F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39BBFBC6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BB6B49E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B3BFB80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D14B46" w:rsidRPr="00FB0D60" w14:paraId="7A402043" w14:textId="77777777" w:rsidTr="00D14B46">
        <w:trPr>
          <w:trHeight w:val="20"/>
        </w:trPr>
        <w:tc>
          <w:tcPr>
            <w:tcW w:w="3600" w:type="dxa"/>
          </w:tcPr>
          <w:p w14:paraId="31BF0B0B" w14:textId="6560850F" w:rsidR="00D14B46" w:rsidRPr="00FB0D60" w:rsidRDefault="00D14B46" w:rsidP="00D14B46">
            <w:pPr>
              <w:tabs>
                <w:tab w:val="left" w:pos="162"/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ab/>
            </w:r>
            <w:r w:rsidRPr="00FB0D60">
              <w:rPr>
                <w:rFonts w:ascii="Angsana New" w:hAnsi="Angsana New"/>
                <w:szCs w:val="24"/>
                <w:cs/>
              </w:rPr>
              <w:t>มากกว่า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1777CC" w14:textId="198CA155" w:rsidR="00D14B46" w:rsidRPr="00FB0D60" w:rsidRDefault="002408B0" w:rsidP="004C7E61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6" w:type="dxa"/>
          </w:tcPr>
          <w:p w14:paraId="645B7592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A3F2D" w14:textId="665CB9A3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767</w:t>
            </w:r>
          </w:p>
        </w:tc>
        <w:tc>
          <w:tcPr>
            <w:tcW w:w="86" w:type="dxa"/>
          </w:tcPr>
          <w:p w14:paraId="3B1672B8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BE0B9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7F28F7EA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1BBBCA0" w14:textId="7991F9F5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193</w:t>
            </w:r>
          </w:p>
        </w:tc>
      </w:tr>
      <w:tr w:rsidR="00D14B46" w:rsidRPr="00FB0D60" w14:paraId="6FD4241A" w14:textId="77777777" w:rsidTr="00626F47">
        <w:trPr>
          <w:trHeight w:val="20"/>
        </w:trPr>
        <w:tc>
          <w:tcPr>
            <w:tcW w:w="3600" w:type="dxa"/>
          </w:tcPr>
          <w:p w14:paraId="092297E4" w14:textId="77777777" w:rsidR="00D14B46" w:rsidRPr="00FB0D60" w:rsidRDefault="00D14B46" w:rsidP="00D14B46">
            <w:pPr>
              <w:tabs>
                <w:tab w:val="left" w:pos="360"/>
                <w:tab w:val="left" w:pos="2160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9A886" w14:textId="5BF0C850" w:rsidR="00D14B46" w:rsidRPr="00FB0D60" w:rsidRDefault="002408B0" w:rsidP="00D14B46">
            <w:pPr>
              <w:tabs>
                <w:tab w:val="decimal" w:pos="1010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154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942</w:t>
            </w:r>
          </w:p>
        </w:tc>
        <w:tc>
          <w:tcPr>
            <w:tcW w:w="86" w:type="dxa"/>
          </w:tcPr>
          <w:p w14:paraId="4C32D3FA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AF99B" w14:textId="6F4CA218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53</w:t>
            </w:r>
            <w:r w:rsidR="00D14B4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360</w:t>
            </w:r>
          </w:p>
        </w:tc>
        <w:tc>
          <w:tcPr>
            <w:tcW w:w="86" w:type="dxa"/>
          </w:tcPr>
          <w:p w14:paraId="3B469CB4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686BA" w14:textId="77777777" w:rsidR="00D14B46" w:rsidRPr="00FB0D60" w:rsidRDefault="00D14B46" w:rsidP="00D14B46">
            <w:pPr>
              <w:tabs>
                <w:tab w:val="decimal" w:pos="631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29B3F2C" w14:textId="77777777" w:rsidR="00D14B46" w:rsidRPr="00FB0D60" w:rsidRDefault="00D14B46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35E44" w14:textId="4E243BCC" w:rsidR="00D14B46" w:rsidRPr="00FB0D60" w:rsidRDefault="002408B0" w:rsidP="00D14B46">
            <w:pPr>
              <w:tabs>
                <w:tab w:val="decimal" w:pos="1002"/>
              </w:tabs>
              <w:spacing w:before="20" w:after="20" w:line="240" w:lineRule="exact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193</w:t>
            </w:r>
          </w:p>
        </w:tc>
      </w:tr>
    </w:tbl>
    <w:p w14:paraId="3879EBA3" w14:textId="3F60E93D" w:rsidR="0086191A" w:rsidRPr="00FB0D60" w:rsidRDefault="002408B0" w:rsidP="0086191A">
      <w:pPr>
        <w:overflowPunct/>
        <w:autoSpaceDE/>
        <w:autoSpaceDN/>
        <w:adjustRightInd/>
        <w:spacing w:before="20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8</w:t>
      </w:r>
      <w:r w:rsidR="0086191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86191A" w:rsidRPr="00FB0D60">
        <w:rPr>
          <w:rFonts w:ascii="Angsana New" w:hAnsi="Angsana New"/>
          <w:sz w:val="32"/>
          <w:szCs w:val="32"/>
        </w:rPr>
        <w:t xml:space="preserve"> </w:t>
      </w:r>
      <w:r w:rsidR="0086191A" w:rsidRPr="00FB0D60">
        <w:rPr>
          <w:rFonts w:ascii="Angsana New" w:hAnsi="Angsana New"/>
          <w:sz w:val="32"/>
          <w:szCs w:val="32"/>
          <w:cs/>
        </w:rPr>
        <w:tab/>
        <w:t xml:space="preserve">ภาษีเงินได้ถูกหัก ณ ที่จ่าย </w:t>
      </w:r>
    </w:p>
    <w:p w14:paraId="38519F29" w14:textId="33C91B83" w:rsidR="0086191A" w:rsidRPr="00FB0D60" w:rsidRDefault="0086191A" w:rsidP="0086191A">
      <w:pPr>
        <w:tabs>
          <w:tab w:val="left" w:pos="900"/>
        </w:tabs>
        <w:ind w:left="126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ยอดคงเหลือของภาษีเงินได้ถูกหัก ณ ที่จ่าย ณ 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31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แยกตามปีได้ดังต่อไปนี้</w:t>
      </w:r>
    </w:p>
    <w:p w14:paraId="2E53C4A8" w14:textId="77777777" w:rsidR="0086191A" w:rsidRPr="00FB0D60" w:rsidRDefault="0086191A" w:rsidP="0086191A">
      <w:pPr>
        <w:tabs>
          <w:tab w:val="left" w:pos="900"/>
          <w:tab w:val="left" w:pos="2160"/>
        </w:tabs>
        <w:ind w:hanging="360"/>
        <w:jc w:val="right"/>
        <w:rPr>
          <w:rFonts w:ascii="Angsana New" w:eastAsia="Times New Roman" w:hAnsi="Angsana New"/>
          <w:sz w:val="28"/>
        </w:rPr>
      </w:pPr>
      <w:r w:rsidRPr="00FB0D60">
        <w:rPr>
          <w:rFonts w:ascii="Angsana New" w:eastAsia="Times New Roman" w:hAnsi="Angsana New"/>
          <w:sz w:val="28"/>
        </w:rPr>
        <w:t xml:space="preserve"> (</w:t>
      </w:r>
      <w:r w:rsidRPr="00FB0D60">
        <w:rPr>
          <w:rFonts w:ascii="Angsana New" w:eastAsia="Times New Roman" w:hAnsi="Angsana New"/>
          <w:sz w:val="28"/>
          <w:cs/>
        </w:rPr>
        <w:t>หน่วย</w:t>
      </w:r>
      <w:r w:rsidRPr="00FB0D60">
        <w:rPr>
          <w:rFonts w:ascii="Angsana New" w:eastAsia="Times New Roman" w:hAnsi="Angsana New"/>
          <w:sz w:val="28"/>
        </w:rPr>
        <w:t xml:space="preserve">: </w:t>
      </w:r>
      <w:r w:rsidRPr="00FB0D60">
        <w:rPr>
          <w:rFonts w:ascii="Angsana New" w:eastAsia="Times New Roman" w:hAnsi="Angsana New"/>
          <w:sz w:val="28"/>
          <w:cs/>
        </w:rPr>
        <w:t>พันบาท</w:t>
      </w:r>
      <w:r w:rsidRPr="00FB0D60">
        <w:rPr>
          <w:rFonts w:ascii="Angsana New" w:eastAsia="Times New Roman" w:hAnsi="Angsana New"/>
          <w:sz w:val="28"/>
        </w:rPr>
        <w:t>)</w:t>
      </w:r>
    </w:p>
    <w:tbl>
      <w:tblPr>
        <w:tblW w:w="801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260"/>
        <w:gridCol w:w="1260"/>
        <w:gridCol w:w="1260"/>
      </w:tblGrid>
      <w:tr w:rsidR="0086191A" w:rsidRPr="00FB0D60" w14:paraId="5DA8EC92" w14:textId="77777777" w:rsidTr="0086191A">
        <w:trPr>
          <w:cantSplit/>
        </w:trPr>
        <w:tc>
          <w:tcPr>
            <w:tcW w:w="2970" w:type="dxa"/>
            <w:vAlign w:val="bottom"/>
          </w:tcPr>
          <w:p w14:paraId="5EAC35EC" w14:textId="77777777" w:rsidR="0086191A" w:rsidRPr="00FB0D60" w:rsidRDefault="0086191A" w:rsidP="0086191A">
            <w:pPr>
              <w:pBdr>
                <w:bottom w:val="single" w:sz="4" w:space="1" w:color="auto"/>
              </w:pBdr>
              <w:ind w:right="3015" w:firstLine="18"/>
              <w:jc w:val="center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  <w:cs/>
              </w:rPr>
              <w:t>ปี</w:t>
            </w:r>
          </w:p>
        </w:tc>
        <w:tc>
          <w:tcPr>
            <w:tcW w:w="2520" w:type="dxa"/>
            <w:gridSpan w:val="2"/>
            <w:vAlign w:val="bottom"/>
          </w:tcPr>
          <w:p w14:paraId="0F9D9739" w14:textId="77777777" w:rsidR="0086191A" w:rsidRPr="00FB0D60" w:rsidRDefault="0086191A" w:rsidP="00E165E8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BBF1C2E" w14:textId="77777777" w:rsidR="0086191A" w:rsidRPr="00FB0D60" w:rsidRDefault="0086191A" w:rsidP="00E165E8">
            <w:pPr>
              <w:tabs>
                <w:tab w:val="decimal" w:pos="972"/>
              </w:tabs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A3769" w:rsidRPr="00FB0D60" w14:paraId="309C2E14" w14:textId="77777777" w:rsidTr="0086191A">
        <w:tc>
          <w:tcPr>
            <w:tcW w:w="2970" w:type="dxa"/>
            <w:vAlign w:val="bottom"/>
          </w:tcPr>
          <w:p w14:paraId="34889167" w14:textId="77777777" w:rsidR="000A3769" w:rsidRPr="00FB0D60" w:rsidRDefault="000A3769" w:rsidP="000A3769">
            <w:pPr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63EF9A0" w14:textId="0C29F05B" w:rsidR="000A3769" w:rsidRPr="00FB0D60" w:rsidRDefault="002408B0" w:rsidP="000A376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</w:t>
            </w:r>
            <w:r w:rsidRPr="002408B0">
              <w:rPr>
                <w:rFonts w:ascii="Angsana New" w:eastAsia="Times New Roman" w:hAnsi="Angsana New" w:hint="cs"/>
                <w:b/>
                <w:bCs/>
                <w:sz w:val="28"/>
              </w:rPr>
              <w:t>2</w:t>
            </w:r>
          </w:p>
        </w:tc>
        <w:tc>
          <w:tcPr>
            <w:tcW w:w="1260" w:type="dxa"/>
          </w:tcPr>
          <w:p w14:paraId="68FB6DD4" w14:textId="70885C72" w:rsidR="000A3769" w:rsidRPr="00FB0D60" w:rsidRDefault="002408B0" w:rsidP="000A376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</w:t>
            </w:r>
            <w:r w:rsidRPr="002408B0">
              <w:rPr>
                <w:rFonts w:ascii="Angsana New" w:eastAsia="Times New Roman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1260" w:type="dxa"/>
          </w:tcPr>
          <w:p w14:paraId="10B13DDA" w14:textId="165A85AA" w:rsidR="000A3769" w:rsidRPr="00FB0D60" w:rsidRDefault="002408B0" w:rsidP="000A376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</w:t>
            </w:r>
            <w:r w:rsidRPr="002408B0">
              <w:rPr>
                <w:rFonts w:ascii="Angsana New" w:eastAsia="Times New Roman" w:hAnsi="Angsana New" w:hint="cs"/>
                <w:b/>
                <w:bCs/>
                <w:sz w:val="28"/>
              </w:rPr>
              <w:t>2</w:t>
            </w:r>
          </w:p>
        </w:tc>
        <w:tc>
          <w:tcPr>
            <w:tcW w:w="1260" w:type="dxa"/>
          </w:tcPr>
          <w:p w14:paraId="7A9E93E2" w14:textId="400228AA" w:rsidR="000A3769" w:rsidRPr="00FB0D60" w:rsidRDefault="002408B0" w:rsidP="000A3769">
            <w:pPr>
              <w:tabs>
                <w:tab w:val="left" w:pos="360"/>
                <w:tab w:val="left" w:pos="2160"/>
              </w:tabs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</w:t>
            </w:r>
            <w:r w:rsidRPr="002408B0">
              <w:rPr>
                <w:rFonts w:ascii="Angsana New" w:eastAsia="Times New Roman" w:hAnsi="Angsana New" w:hint="cs"/>
                <w:b/>
                <w:bCs/>
                <w:sz w:val="28"/>
              </w:rPr>
              <w:t>1</w:t>
            </w:r>
          </w:p>
        </w:tc>
      </w:tr>
      <w:tr w:rsidR="00321DD3" w:rsidRPr="00FB0D60" w14:paraId="4A30BFE3" w14:textId="77777777" w:rsidTr="0086191A">
        <w:tc>
          <w:tcPr>
            <w:tcW w:w="2970" w:type="dxa"/>
            <w:vAlign w:val="bottom"/>
          </w:tcPr>
          <w:p w14:paraId="72A07B2C" w14:textId="5FC73A3B" w:rsidR="00321DD3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2557</w:t>
            </w:r>
          </w:p>
        </w:tc>
        <w:tc>
          <w:tcPr>
            <w:tcW w:w="1260" w:type="dxa"/>
            <w:vAlign w:val="bottom"/>
          </w:tcPr>
          <w:p w14:paraId="11A232E2" w14:textId="3D9936C5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4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731</w:t>
            </w:r>
          </w:p>
        </w:tc>
        <w:tc>
          <w:tcPr>
            <w:tcW w:w="1260" w:type="dxa"/>
            <w:vAlign w:val="bottom"/>
          </w:tcPr>
          <w:p w14:paraId="1686D129" w14:textId="5B05895A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4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979</w:t>
            </w:r>
          </w:p>
        </w:tc>
        <w:tc>
          <w:tcPr>
            <w:tcW w:w="1260" w:type="dxa"/>
            <w:vAlign w:val="bottom"/>
          </w:tcPr>
          <w:p w14:paraId="4D12C931" w14:textId="2BB549B1" w:rsidR="00321DD3" w:rsidRPr="00FB0D60" w:rsidRDefault="00321DD3" w:rsidP="00321DD3">
            <w:pPr>
              <w:tabs>
                <w:tab w:val="decimal" w:pos="631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BD3896" w14:textId="77777777" w:rsidR="00321DD3" w:rsidRPr="00FB0D60" w:rsidRDefault="00321DD3" w:rsidP="00321DD3">
            <w:pPr>
              <w:tabs>
                <w:tab w:val="decimal" w:pos="631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21DD3" w:rsidRPr="00FB0D60" w14:paraId="36E9D4DC" w14:textId="77777777" w:rsidTr="0086191A">
        <w:tc>
          <w:tcPr>
            <w:tcW w:w="2970" w:type="dxa"/>
            <w:vAlign w:val="bottom"/>
          </w:tcPr>
          <w:p w14:paraId="4B3E48CC" w14:textId="5B03E258" w:rsidR="00321DD3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2558</w:t>
            </w:r>
          </w:p>
        </w:tc>
        <w:tc>
          <w:tcPr>
            <w:tcW w:w="1260" w:type="dxa"/>
            <w:vAlign w:val="bottom"/>
          </w:tcPr>
          <w:p w14:paraId="2F7B9214" w14:textId="43564871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8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574</w:t>
            </w:r>
          </w:p>
        </w:tc>
        <w:tc>
          <w:tcPr>
            <w:tcW w:w="1260" w:type="dxa"/>
            <w:vAlign w:val="bottom"/>
          </w:tcPr>
          <w:p w14:paraId="329FC62F" w14:textId="2008730C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9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004</w:t>
            </w:r>
          </w:p>
        </w:tc>
        <w:tc>
          <w:tcPr>
            <w:tcW w:w="1260" w:type="dxa"/>
            <w:vAlign w:val="bottom"/>
          </w:tcPr>
          <w:p w14:paraId="3682C667" w14:textId="6D110614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7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234</w:t>
            </w:r>
          </w:p>
        </w:tc>
        <w:tc>
          <w:tcPr>
            <w:tcW w:w="1260" w:type="dxa"/>
            <w:vAlign w:val="bottom"/>
          </w:tcPr>
          <w:p w14:paraId="52022247" w14:textId="78C2FDE5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7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234</w:t>
            </w:r>
          </w:p>
        </w:tc>
      </w:tr>
      <w:tr w:rsidR="00321DD3" w:rsidRPr="00FB0D60" w14:paraId="5D0CB117" w14:textId="77777777" w:rsidTr="0086191A">
        <w:tc>
          <w:tcPr>
            <w:tcW w:w="2970" w:type="dxa"/>
            <w:vAlign w:val="bottom"/>
          </w:tcPr>
          <w:p w14:paraId="4397D84F" w14:textId="4B691CA6" w:rsidR="00321DD3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2559</w:t>
            </w:r>
          </w:p>
        </w:tc>
        <w:tc>
          <w:tcPr>
            <w:tcW w:w="1260" w:type="dxa"/>
            <w:vAlign w:val="bottom"/>
          </w:tcPr>
          <w:p w14:paraId="3352271E" w14:textId="2794CF29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804</w:t>
            </w:r>
          </w:p>
        </w:tc>
        <w:tc>
          <w:tcPr>
            <w:tcW w:w="1260" w:type="dxa"/>
            <w:vAlign w:val="bottom"/>
          </w:tcPr>
          <w:p w14:paraId="71B36A42" w14:textId="232519B7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783</w:t>
            </w:r>
          </w:p>
        </w:tc>
        <w:tc>
          <w:tcPr>
            <w:tcW w:w="1260" w:type="dxa"/>
            <w:vAlign w:val="bottom"/>
          </w:tcPr>
          <w:p w14:paraId="0B00674E" w14:textId="45876040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096</w:t>
            </w:r>
          </w:p>
        </w:tc>
        <w:tc>
          <w:tcPr>
            <w:tcW w:w="1260" w:type="dxa"/>
            <w:vAlign w:val="bottom"/>
          </w:tcPr>
          <w:p w14:paraId="2987E298" w14:textId="6FF3F35A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096</w:t>
            </w:r>
          </w:p>
        </w:tc>
      </w:tr>
      <w:tr w:rsidR="00321DD3" w:rsidRPr="00FB0D60" w14:paraId="4B10A82B" w14:textId="77777777" w:rsidTr="004C7E61">
        <w:tc>
          <w:tcPr>
            <w:tcW w:w="2970" w:type="dxa"/>
            <w:vAlign w:val="bottom"/>
          </w:tcPr>
          <w:p w14:paraId="4AF2B152" w14:textId="493CEBB7" w:rsidR="00321DD3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2560</w:t>
            </w:r>
          </w:p>
        </w:tc>
        <w:tc>
          <w:tcPr>
            <w:tcW w:w="1260" w:type="dxa"/>
            <w:vAlign w:val="bottom"/>
          </w:tcPr>
          <w:p w14:paraId="5B897B31" w14:textId="3054C1F0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135</w:t>
            </w:r>
          </w:p>
        </w:tc>
        <w:tc>
          <w:tcPr>
            <w:tcW w:w="1260" w:type="dxa"/>
            <w:vAlign w:val="bottom"/>
          </w:tcPr>
          <w:p w14:paraId="4447EFED" w14:textId="2FB4257A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093</w:t>
            </w:r>
          </w:p>
        </w:tc>
        <w:tc>
          <w:tcPr>
            <w:tcW w:w="1260" w:type="dxa"/>
            <w:vAlign w:val="bottom"/>
          </w:tcPr>
          <w:p w14:paraId="16CC2ADF" w14:textId="18C248F5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434</w:t>
            </w:r>
          </w:p>
        </w:tc>
        <w:tc>
          <w:tcPr>
            <w:tcW w:w="1260" w:type="dxa"/>
            <w:vAlign w:val="bottom"/>
          </w:tcPr>
          <w:p w14:paraId="31956356" w14:textId="299E6464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434</w:t>
            </w:r>
          </w:p>
        </w:tc>
      </w:tr>
      <w:tr w:rsidR="004C7E61" w:rsidRPr="00FB0D60" w14:paraId="49D7DBA1" w14:textId="77777777" w:rsidTr="004C7E61">
        <w:tc>
          <w:tcPr>
            <w:tcW w:w="2970" w:type="dxa"/>
            <w:vAlign w:val="bottom"/>
          </w:tcPr>
          <w:p w14:paraId="53E48528" w14:textId="4291AB0A" w:rsidR="004C7E61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2561</w:t>
            </w:r>
          </w:p>
        </w:tc>
        <w:tc>
          <w:tcPr>
            <w:tcW w:w="1260" w:type="dxa"/>
            <w:vAlign w:val="bottom"/>
          </w:tcPr>
          <w:p w14:paraId="00D52939" w14:textId="114D5D29" w:rsidR="004C7E61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840</w:t>
            </w:r>
          </w:p>
        </w:tc>
        <w:tc>
          <w:tcPr>
            <w:tcW w:w="1260" w:type="dxa"/>
            <w:vAlign w:val="bottom"/>
          </w:tcPr>
          <w:p w14:paraId="0C9B3372" w14:textId="202280BF" w:rsidR="004C7E61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3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692</w:t>
            </w:r>
          </w:p>
        </w:tc>
        <w:tc>
          <w:tcPr>
            <w:tcW w:w="1260" w:type="dxa"/>
            <w:vAlign w:val="bottom"/>
          </w:tcPr>
          <w:p w14:paraId="391157AF" w14:textId="665E4498" w:rsidR="004C7E61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838</w:t>
            </w:r>
          </w:p>
        </w:tc>
        <w:tc>
          <w:tcPr>
            <w:tcW w:w="1260" w:type="dxa"/>
            <w:vAlign w:val="bottom"/>
          </w:tcPr>
          <w:p w14:paraId="695DAD8D" w14:textId="6FF0816D" w:rsidR="004C7E61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838</w:t>
            </w:r>
          </w:p>
        </w:tc>
      </w:tr>
      <w:tr w:rsidR="00321DD3" w:rsidRPr="00FB0D60" w14:paraId="6BCB55BC" w14:textId="77777777" w:rsidTr="004C7E61">
        <w:tc>
          <w:tcPr>
            <w:tcW w:w="2970" w:type="dxa"/>
            <w:vAlign w:val="bottom"/>
          </w:tcPr>
          <w:p w14:paraId="59104FDD" w14:textId="0C4D1A0B" w:rsidR="00321DD3" w:rsidRPr="00FB0D60" w:rsidRDefault="002408B0" w:rsidP="00321DD3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2408B0">
              <w:rPr>
                <w:rFonts w:ascii="Angsana New" w:eastAsia="MS Mincho" w:hAnsi="Angsana New"/>
                <w:sz w:val="28"/>
                <w:lang w:eastAsia="ja-JP"/>
              </w:rPr>
              <w:t>2562</w:t>
            </w:r>
          </w:p>
        </w:tc>
        <w:tc>
          <w:tcPr>
            <w:tcW w:w="1260" w:type="dxa"/>
            <w:vAlign w:val="bottom"/>
          </w:tcPr>
          <w:p w14:paraId="61D4ADBF" w14:textId="7654709F" w:rsidR="00321DD3" w:rsidRPr="00FB0D60" w:rsidRDefault="002408B0" w:rsidP="004C7E6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5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037</w:t>
            </w:r>
          </w:p>
        </w:tc>
        <w:tc>
          <w:tcPr>
            <w:tcW w:w="1260" w:type="dxa"/>
            <w:vAlign w:val="bottom"/>
          </w:tcPr>
          <w:p w14:paraId="371A57C5" w14:textId="54DFA1BE" w:rsidR="00321DD3" w:rsidRPr="00FB0D60" w:rsidRDefault="004C7E61" w:rsidP="004C7E61">
            <w:pPr>
              <w:pBdr>
                <w:bottom w:val="single" w:sz="4" w:space="1" w:color="auto"/>
              </w:pBdr>
              <w:tabs>
                <w:tab w:val="decimal" w:pos="520"/>
              </w:tabs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8A6032D" w14:textId="10DEE6E6" w:rsidR="00321DD3" w:rsidRPr="00FB0D60" w:rsidRDefault="002408B0" w:rsidP="00321DD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433</w:t>
            </w:r>
          </w:p>
        </w:tc>
        <w:tc>
          <w:tcPr>
            <w:tcW w:w="1260" w:type="dxa"/>
            <w:vAlign w:val="bottom"/>
          </w:tcPr>
          <w:p w14:paraId="63D48A52" w14:textId="64B04C11" w:rsidR="00321DD3" w:rsidRPr="00FB0D60" w:rsidRDefault="004C7E61" w:rsidP="004C7E61">
            <w:pPr>
              <w:pBdr>
                <w:bottom w:val="single" w:sz="4" w:space="1" w:color="auto"/>
              </w:pBdr>
              <w:tabs>
                <w:tab w:val="decimal" w:pos="520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-</w:t>
            </w:r>
          </w:p>
        </w:tc>
      </w:tr>
      <w:tr w:rsidR="00321DD3" w:rsidRPr="00FB0D60" w14:paraId="3C3F2DC0" w14:textId="77777777" w:rsidTr="0086191A">
        <w:tc>
          <w:tcPr>
            <w:tcW w:w="2970" w:type="dxa"/>
            <w:vAlign w:val="bottom"/>
          </w:tcPr>
          <w:p w14:paraId="72A5075A" w14:textId="77777777" w:rsidR="00321DD3" w:rsidRPr="00FB0D60" w:rsidRDefault="00321DD3" w:rsidP="00321DD3">
            <w:pPr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1803DA" w14:textId="1F561284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25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121</w:t>
            </w:r>
          </w:p>
        </w:tc>
        <w:tc>
          <w:tcPr>
            <w:tcW w:w="1260" w:type="dxa"/>
            <w:vAlign w:val="bottom"/>
          </w:tcPr>
          <w:p w14:paraId="74589B48" w14:textId="4DCF81E6" w:rsidR="00321DD3" w:rsidRPr="00FB0D60" w:rsidRDefault="002408B0" w:rsidP="004C7E61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21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551</w:t>
            </w:r>
          </w:p>
        </w:tc>
        <w:tc>
          <w:tcPr>
            <w:tcW w:w="1260" w:type="dxa"/>
            <w:vAlign w:val="bottom"/>
          </w:tcPr>
          <w:p w14:paraId="064A183D" w14:textId="0DD723B3" w:rsidR="00321DD3" w:rsidRPr="00FB0D60" w:rsidRDefault="002408B0" w:rsidP="0098118D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13</w:t>
            </w:r>
            <w:r w:rsidR="004C7E61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035</w:t>
            </w:r>
          </w:p>
        </w:tc>
        <w:tc>
          <w:tcPr>
            <w:tcW w:w="1260" w:type="dxa"/>
            <w:vAlign w:val="bottom"/>
          </w:tcPr>
          <w:p w14:paraId="63909208" w14:textId="0BC24D12" w:rsidR="00321DD3" w:rsidRPr="00FB0D60" w:rsidRDefault="002408B0" w:rsidP="00321DD3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10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602</w:t>
            </w:r>
          </w:p>
        </w:tc>
      </w:tr>
      <w:tr w:rsidR="00321DD3" w:rsidRPr="00FB0D60" w14:paraId="6F9AA00E" w14:textId="77777777" w:rsidTr="0086191A">
        <w:tc>
          <w:tcPr>
            <w:tcW w:w="2970" w:type="dxa"/>
            <w:vAlign w:val="bottom"/>
          </w:tcPr>
          <w:p w14:paraId="5ECAE75B" w14:textId="77777777" w:rsidR="00321DD3" w:rsidRPr="00FB0D60" w:rsidRDefault="00321DD3" w:rsidP="00321DD3">
            <w:pPr>
              <w:rPr>
                <w:rFonts w:ascii="Angsana New" w:eastAsia="Times New Roman" w:hAnsi="Angsana New"/>
                <w:sz w:val="28"/>
                <w:cs/>
              </w:rPr>
            </w:pPr>
            <w:r w:rsidRPr="00FB0D60">
              <w:rPr>
                <w:rFonts w:ascii="Angsana New" w:eastAsia="Times New Roman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eastAsia="Times New Roman" w:hAnsi="Angsana New"/>
                <w:sz w:val="28"/>
              </w:rPr>
              <w:t xml:space="preserve">: </w:t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>ค่าเผื่อการลดมูลค่า</w:t>
            </w:r>
          </w:p>
        </w:tc>
        <w:tc>
          <w:tcPr>
            <w:tcW w:w="1260" w:type="dxa"/>
            <w:vAlign w:val="bottom"/>
          </w:tcPr>
          <w:p w14:paraId="291A6846" w14:textId="5023EC3F" w:rsidR="00321DD3" w:rsidRPr="00FB0D60" w:rsidRDefault="004C7E61" w:rsidP="004C7E6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9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148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51F1394" w14:textId="4A233769" w:rsidR="00321DD3" w:rsidRPr="00FB0D60" w:rsidRDefault="00321DD3" w:rsidP="00321DD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16</w:t>
            </w:r>
            <w:r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369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43EFFEA" w14:textId="70642BAF" w:rsidR="00321DD3" w:rsidRPr="00FB0D60" w:rsidRDefault="004C7E61" w:rsidP="004C7E6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2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393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FEC8442" w14:textId="0E964676" w:rsidR="00321DD3" w:rsidRPr="00FB0D60" w:rsidRDefault="00321DD3" w:rsidP="00321DD3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9</w:t>
            </w:r>
            <w:r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614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321DD3" w:rsidRPr="00FB0D60" w14:paraId="4468286B" w14:textId="77777777" w:rsidTr="0086191A">
        <w:tc>
          <w:tcPr>
            <w:tcW w:w="2970" w:type="dxa"/>
            <w:vAlign w:val="bottom"/>
          </w:tcPr>
          <w:p w14:paraId="19FB2F40" w14:textId="77777777" w:rsidR="00321DD3" w:rsidRPr="00FB0D60" w:rsidRDefault="00321DD3" w:rsidP="00321DD3">
            <w:pPr>
              <w:rPr>
                <w:rFonts w:ascii="Angsana New" w:eastAsia="Times New Roman" w:hAnsi="Angsana New"/>
                <w:sz w:val="28"/>
                <w:cs/>
              </w:rPr>
            </w:pPr>
            <w:r w:rsidRPr="00FB0D60">
              <w:rPr>
                <w:rFonts w:ascii="Angsana New" w:eastAsia="Times New Roman" w:hAnsi="Angsana New"/>
                <w:sz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4506EF5" w14:textId="19AD96DF" w:rsidR="00321DD3" w:rsidRPr="00FB0D60" w:rsidRDefault="002408B0" w:rsidP="004C7E61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15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973</w:t>
            </w:r>
          </w:p>
        </w:tc>
        <w:tc>
          <w:tcPr>
            <w:tcW w:w="1260" w:type="dxa"/>
            <w:vAlign w:val="bottom"/>
          </w:tcPr>
          <w:p w14:paraId="2CBD9C80" w14:textId="66422FF7" w:rsidR="00321DD3" w:rsidRPr="00FB0D60" w:rsidRDefault="002408B0" w:rsidP="00321DD3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5</w:t>
            </w:r>
            <w:r w:rsidR="00321DD3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182</w:t>
            </w:r>
          </w:p>
        </w:tc>
        <w:tc>
          <w:tcPr>
            <w:tcW w:w="1260" w:type="dxa"/>
            <w:vAlign w:val="bottom"/>
          </w:tcPr>
          <w:p w14:paraId="012998C5" w14:textId="0023AB6B" w:rsidR="00321DD3" w:rsidRPr="00FB0D60" w:rsidRDefault="002408B0" w:rsidP="004C7E61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10</w:t>
            </w:r>
            <w:r w:rsidR="00321DD3" w:rsidRPr="00FB0D60">
              <w:rPr>
                <w:rFonts w:ascii="Angsana New" w:eastAsia="Times New Roman" w:hAnsi="Angsana New" w:hint="eastAsia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642</w:t>
            </w:r>
          </w:p>
        </w:tc>
        <w:tc>
          <w:tcPr>
            <w:tcW w:w="1260" w:type="dxa"/>
            <w:vAlign w:val="bottom"/>
          </w:tcPr>
          <w:p w14:paraId="33D66EDF" w14:textId="12AFE74B" w:rsidR="00321DD3" w:rsidRPr="00FB0D60" w:rsidRDefault="002408B0" w:rsidP="00321DD3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988</w:t>
            </w:r>
          </w:p>
        </w:tc>
      </w:tr>
    </w:tbl>
    <w:p w14:paraId="5768D064" w14:textId="77777777" w:rsidR="00F53317" w:rsidRPr="00FB0D60" w:rsidRDefault="00F53317" w:rsidP="00F53317">
      <w:pPr>
        <w:tabs>
          <w:tab w:val="left" w:pos="2160"/>
        </w:tabs>
        <w:spacing w:before="240" w:after="240"/>
        <w:ind w:left="1267"/>
        <w:jc w:val="thaiDistribute"/>
        <w:rPr>
          <w:rFonts w:ascii="Angsana New" w:eastAsia="Times New Roman" w:hAnsi="Angsana New"/>
          <w:sz w:val="32"/>
          <w:szCs w:val="32"/>
        </w:rPr>
      </w:pPr>
      <w:r w:rsidRPr="00F53317">
        <w:rPr>
          <w:rFonts w:ascii="Angsana New" w:eastAsia="Times New Roman" w:hAnsi="Angsana New"/>
          <w:spacing w:val="6"/>
          <w:sz w:val="32"/>
          <w:szCs w:val="32"/>
          <w:cs/>
        </w:rPr>
        <w:t>บริษัทและบริษัทย่อยถือภาษีเงินได้ถูกหัก ณ ที่จ่ายเป็นสินทรัพย์ เนื่องจากมีความตั้งใจและ</w:t>
      </w:r>
      <w:r w:rsidRPr="00F53317">
        <w:rPr>
          <w:rFonts w:ascii="Angsana New" w:eastAsia="Times New Roman" w:hAnsi="Angsana New"/>
          <w:spacing w:val="4"/>
          <w:sz w:val="32"/>
          <w:szCs w:val="32"/>
          <w:cs/>
        </w:rPr>
        <w:t>มีสิทธิขอคืนภาษีข้างต้น อย่างไรก็ตาม มูลค่าที่จะได้รับคืนของภาษีเงินได้ดังกล่าวขึ้นอยู่กับการ</w:t>
      </w:r>
      <w:r w:rsidRPr="00FB0D60">
        <w:rPr>
          <w:rFonts w:ascii="Angsana New" w:eastAsia="Times New Roman" w:hAnsi="Angsana New"/>
          <w:sz w:val="32"/>
          <w:szCs w:val="32"/>
          <w:cs/>
        </w:rPr>
        <w:t>ใช้สิทธิขอคืนภาษีและผลการตรวจสอบภาษีโดยเจ้าหน้าที่กรมสรรพากร</w:t>
      </w:r>
    </w:p>
    <w:p w14:paraId="33D32F0C" w14:textId="66C2901B" w:rsidR="0086191A" w:rsidRPr="00FB0D60" w:rsidRDefault="0086191A" w:rsidP="0086191A">
      <w:pPr>
        <w:tabs>
          <w:tab w:val="left" w:pos="2160"/>
        </w:tabs>
        <w:spacing w:before="120" w:after="120"/>
        <w:ind w:left="1260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ในระหว่างปี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="008F3F38" w:rsidRPr="00FB0D60">
        <w:rPr>
          <w:rFonts w:ascii="Angsana New" w:eastAsia="Times New Roman" w:hAnsi="Angsana New"/>
          <w:sz w:val="32"/>
          <w:szCs w:val="32"/>
          <w:cs/>
        </w:rPr>
        <w:t xml:space="preserve"> 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ได้รับคืนภาษีเงินได้ถูกหัก ณ ที่จ่ายของปี </w:t>
      </w:r>
      <w:r w:rsidR="002408B0" w:rsidRPr="002408B0">
        <w:rPr>
          <w:rFonts w:ascii="Angsana New" w:eastAsia="Times New Roman" w:hAnsi="Angsana New"/>
          <w:sz w:val="32"/>
          <w:szCs w:val="32"/>
        </w:rPr>
        <w:t>2558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จำนวนรวมประมาณ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7</w:t>
      </w:r>
      <w:r w:rsidR="00101340"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22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ล้านบาท (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="00025937">
        <w:rPr>
          <w:rFonts w:ascii="Angsana New" w:eastAsia="Times New Roman" w:hAnsi="Angsana New"/>
          <w:sz w:val="32"/>
          <w:szCs w:val="32"/>
        </w:rPr>
        <w:t xml:space="preserve"> 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: </w:t>
      </w:r>
      <w:r w:rsidR="002C38F6" w:rsidRPr="00FB0D60"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บริษัทได้รับคืนภาษีเงินได้ถูกหัก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ณ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ที่จ่ายของปี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2559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จำนวนรวมประมาณ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งบการเงินเฉพาะกิจการ</w:t>
      </w:r>
      <w:r w:rsidR="00025937">
        <w:rPr>
          <w:rFonts w:ascii="Angsana New" w:eastAsia="Times New Roman" w:hAnsi="Angsana New"/>
          <w:sz w:val="32"/>
          <w:szCs w:val="32"/>
        </w:rPr>
        <w:t xml:space="preserve"> </w:t>
      </w:r>
      <w:r w:rsidR="00101340" w:rsidRPr="00FB0D60">
        <w:rPr>
          <w:rFonts w:ascii="Angsana New" w:eastAsia="Times New Roman" w:hAnsi="Angsana New"/>
          <w:sz w:val="32"/>
          <w:szCs w:val="32"/>
          <w:cs/>
        </w:rPr>
        <w:t xml:space="preserve">: </w:t>
      </w:r>
      <w:r w:rsidR="00101340" w:rsidRPr="00FB0D60">
        <w:rPr>
          <w:rFonts w:ascii="Angsana New" w:eastAsia="Times New Roman" w:hAnsi="Angsana New" w:hint="cs"/>
          <w:sz w:val="32"/>
          <w:szCs w:val="32"/>
          <w:cs/>
        </w:rPr>
        <w:t>ไม่มี</w:t>
      </w:r>
      <w:r w:rsidRPr="00FB0D60">
        <w:rPr>
          <w:rFonts w:ascii="Angsana New" w:eastAsia="Times New Roman" w:hAnsi="Angsana New"/>
          <w:sz w:val="32"/>
          <w:szCs w:val="32"/>
          <w:cs/>
        </w:rPr>
        <w:t>)</w:t>
      </w:r>
      <w:r w:rsidR="00101340" w:rsidRPr="00FB0D60">
        <w:rPr>
          <w:rFonts w:ascii="Angsana New" w:eastAsia="Times New Roman" w:hAnsi="Angsana New"/>
          <w:sz w:val="32"/>
          <w:szCs w:val="32"/>
        </w:rPr>
        <w:t>)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</w:p>
    <w:p w14:paraId="234D14EE" w14:textId="77777777" w:rsidR="00B24110" w:rsidRPr="00FB0D60" w:rsidRDefault="00B24110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-6"/>
          <w:sz w:val="32"/>
          <w:szCs w:val="32"/>
        </w:rPr>
      </w:pPr>
      <w:r w:rsidRPr="00FB0D60">
        <w:rPr>
          <w:rFonts w:ascii="Angsana New" w:eastAsia="Times New Roman" w:hAnsi="Angsana New"/>
          <w:spacing w:val="-6"/>
          <w:sz w:val="32"/>
          <w:szCs w:val="32"/>
        </w:rPr>
        <w:br w:type="page"/>
      </w:r>
    </w:p>
    <w:p w14:paraId="18E11903" w14:textId="6B789147" w:rsidR="00F46A58" w:rsidRPr="00FB0D60" w:rsidRDefault="002408B0" w:rsidP="00B32F4B">
      <w:pPr>
        <w:overflowPunct/>
        <w:autoSpaceDE/>
        <w:autoSpaceDN/>
        <w:adjustRightInd/>
        <w:ind w:left="1267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2408B0">
        <w:rPr>
          <w:rFonts w:ascii="Angsana New" w:eastAsia="Times New Roman" w:hAnsi="Angsana New"/>
          <w:spacing w:val="-6"/>
          <w:sz w:val="32"/>
          <w:szCs w:val="32"/>
        </w:rPr>
        <w:t>8</w:t>
      </w:r>
      <w:r w:rsidR="009517F5" w:rsidRPr="00FB0D60">
        <w:rPr>
          <w:rFonts w:ascii="Angsana New" w:eastAsia="Times New Roman" w:hAnsi="Angsana New"/>
          <w:spacing w:val="-6"/>
          <w:sz w:val="32"/>
          <w:szCs w:val="32"/>
        </w:rPr>
        <w:t>.</w:t>
      </w:r>
      <w:r w:rsidRPr="002408B0">
        <w:rPr>
          <w:rFonts w:ascii="Angsana New" w:eastAsia="Times New Roman" w:hAnsi="Angsana New"/>
          <w:spacing w:val="-6"/>
          <w:sz w:val="32"/>
          <w:szCs w:val="32"/>
        </w:rPr>
        <w:t>4</w:t>
      </w:r>
      <w:r w:rsidR="009517F5" w:rsidRPr="00FB0D60">
        <w:rPr>
          <w:rFonts w:ascii="Angsana New" w:eastAsia="Times New Roman" w:hAnsi="Angsana New"/>
          <w:spacing w:val="-6"/>
          <w:sz w:val="32"/>
          <w:szCs w:val="32"/>
        </w:rPr>
        <w:tab/>
      </w:r>
      <w:r w:rsidR="00F46A58" w:rsidRPr="00FB0D60">
        <w:rPr>
          <w:rFonts w:ascii="Angsana New" w:hAnsi="Angsana New"/>
          <w:sz w:val="32"/>
          <w:szCs w:val="32"/>
          <w:cs/>
        </w:rPr>
        <w:t>ลูกหนี้</w:t>
      </w:r>
      <w:r w:rsidR="00F46A58" w:rsidRPr="00FB0D60">
        <w:rPr>
          <w:rFonts w:asciiTheme="majorBidi" w:hAnsiTheme="majorBidi" w:cstheme="majorBidi"/>
          <w:sz w:val="32"/>
          <w:szCs w:val="32"/>
          <w:cs/>
        </w:rPr>
        <w:t xml:space="preserve">ตามสัญญาเช่าการเงิน </w:t>
      </w:r>
    </w:p>
    <w:p w14:paraId="0E89580B" w14:textId="2B599100" w:rsidR="00F46A58" w:rsidRPr="00FB0D60" w:rsidRDefault="00F46A58" w:rsidP="0033070D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ลูกหนี้</w:t>
      </w:r>
      <w:r w:rsidRPr="00FB0D60">
        <w:rPr>
          <w:rFonts w:asciiTheme="majorBidi" w:hAnsiTheme="majorBidi" w:cstheme="majorBidi"/>
          <w:sz w:val="32"/>
          <w:szCs w:val="32"/>
          <w:cs/>
        </w:rPr>
        <w:t xml:space="preserve">ตามสัญญาเช่าการเงิน ณ วันที่ </w:t>
      </w:r>
      <w:r w:rsidR="002408B0" w:rsidRPr="002408B0">
        <w:rPr>
          <w:rFonts w:asciiTheme="majorBidi" w:hAnsiTheme="majorBidi" w:cstheme="majorBidi"/>
          <w:sz w:val="32"/>
          <w:szCs w:val="32"/>
        </w:rPr>
        <w:t>31</w:t>
      </w:r>
      <w:r w:rsidRPr="00FB0D60">
        <w:rPr>
          <w:rFonts w:asciiTheme="majorBidi" w:hAnsiTheme="majorBidi" w:cstheme="majorBidi"/>
          <w:sz w:val="32"/>
          <w:szCs w:val="32"/>
        </w:rPr>
        <w:t xml:space="preserve"> </w:t>
      </w:r>
      <w:r w:rsidRPr="00FB0D6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B0D60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  <w:r w:rsidR="00E568E1">
        <w:rPr>
          <w:rFonts w:asciiTheme="majorBidi" w:hAnsiTheme="majorBidi" w:cstheme="majorBidi"/>
          <w:sz w:val="32"/>
          <w:szCs w:val="32"/>
        </w:rPr>
        <w:t>(</w:t>
      </w:r>
      <w:r w:rsidR="00E568E1">
        <w:rPr>
          <w:rFonts w:asciiTheme="majorBidi" w:hAnsiTheme="majorBidi" w:cstheme="majorBidi" w:hint="cs"/>
          <w:sz w:val="32"/>
          <w:szCs w:val="32"/>
          <w:cs/>
        </w:rPr>
        <w:t>งบเฉพาะกิจการ</w:t>
      </w:r>
      <w:r w:rsidR="00E568E1">
        <w:rPr>
          <w:rFonts w:asciiTheme="majorBidi" w:hAnsiTheme="majorBidi" w:cstheme="majorBidi"/>
          <w:sz w:val="32"/>
          <w:szCs w:val="32"/>
        </w:rPr>
        <w:t xml:space="preserve"> : </w:t>
      </w:r>
      <w:r w:rsidR="00E568E1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E568E1">
        <w:rPr>
          <w:rFonts w:asciiTheme="majorBidi" w:hAnsiTheme="majorBidi" w:cstheme="majorBidi"/>
          <w:sz w:val="32"/>
          <w:szCs w:val="32"/>
        </w:rPr>
        <w:t>)</w:t>
      </w:r>
    </w:p>
    <w:p w14:paraId="1CBF1A74" w14:textId="77777777" w:rsidR="00F46A58" w:rsidRPr="00FB0D60" w:rsidRDefault="00F46A58" w:rsidP="00F46A58">
      <w:pPr>
        <w:tabs>
          <w:tab w:val="left" w:pos="540"/>
        </w:tabs>
        <w:overflowPunct/>
        <w:autoSpaceDE/>
        <w:autoSpaceDN/>
        <w:adjustRightInd/>
        <w:jc w:val="right"/>
        <w:textAlignment w:val="auto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963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60"/>
        <w:gridCol w:w="90"/>
        <w:gridCol w:w="1170"/>
        <w:gridCol w:w="90"/>
        <w:gridCol w:w="1170"/>
        <w:gridCol w:w="90"/>
        <w:gridCol w:w="1170"/>
      </w:tblGrid>
      <w:tr w:rsidR="00D358D7" w:rsidRPr="00FB0D60" w14:paraId="7FE1B9FE" w14:textId="77777777" w:rsidTr="00AA034D">
        <w:tc>
          <w:tcPr>
            <w:tcW w:w="4590" w:type="dxa"/>
          </w:tcPr>
          <w:p w14:paraId="57AB1270" w14:textId="77777777" w:rsidR="00D358D7" w:rsidRPr="00FB0D60" w:rsidRDefault="00D358D7" w:rsidP="006062E1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040" w:type="dxa"/>
            <w:gridSpan w:val="7"/>
          </w:tcPr>
          <w:p w14:paraId="0EDAEDCE" w14:textId="02A241C7" w:rsidR="00D358D7" w:rsidRPr="00FB0D60" w:rsidRDefault="00D358D7" w:rsidP="00D358D7">
            <w:pPr>
              <w:tabs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46A58" w:rsidRPr="00FB0D60" w14:paraId="4AE9ADCA" w14:textId="77777777" w:rsidTr="006062E1">
        <w:tc>
          <w:tcPr>
            <w:tcW w:w="4590" w:type="dxa"/>
          </w:tcPr>
          <w:p w14:paraId="46034A34" w14:textId="77777777" w:rsidR="00F46A58" w:rsidRPr="00FB0D60" w:rsidRDefault="00F46A58" w:rsidP="006062E1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</w:tcPr>
          <w:p w14:paraId="07428D2D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จำนวนเงิน</w:t>
            </w:r>
          </w:p>
          <w:p w14:paraId="1F2EBA7C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ขั้นต่ำที่จะได้รับ</w:t>
            </w:r>
          </w:p>
        </w:tc>
        <w:tc>
          <w:tcPr>
            <w:tcW w:w="90" w:type="dxa"/>
          </w:tcPr>
          <w:p w14:paraId="5EB4F74B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5F7FE6B0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มูลค่าปัจจุบันของ</w:t>
            </w:r>
          </w:p>
          <w:p w14:paraId="48C1E419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จำนวนเงินขั้นต่ำ</w:t>
            </w:r>
          </w:p>
          <w:p w14:paraId="51587E14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ที่จะได้รับ</w:t>
            </w:r>
          </w:p>
        </w:tc>
      </w:tr>
      <w:tr w:rsidR="00F46A58" w:rsidRPr="00FB0D60" w14:paraId="6CFFB62F" w14:textId="77777777" w:rsidTr="006062E1">
        <w:tc>
          <w:tcPr>
            <w:tcW w:w="4590" w:type="dxa"/>
          </w:tcPr>
          <w:p w14:paraId="01BD0723" w14:textId="77777777" w:rsidR="00F46A58" w:rsidRPr="00FB0D60" w:rsidRDefault="00F46A58" w:rsidP="006062E1">
            <w:pPr>
              <w:tabs>
                <w:tab w:val="left" w:pos="2160"/>
              </w:tabs>
              <w:ind w:right="65" w:firstLine="45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4BC77AA5" w14:textId="16482080" w:rsidR="00F46A58" w:rsidRPr="00FB0D60" w:rsidRDefault="002408B0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3EB8D6DF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54180C11" w14:textId="525F439C" w:rsidR="00F46A58" w:rsidRPr="00FB0D60" w:rsidRDefault="002408B0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90" w:type="dxa"/>
          </w:tcPr>
          <w:p w14:paraId="3993C6F6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75449C96" w14:textId="55422A9B" w:rsidR="00F46A58" w:rsidRPr="00FB0D60" w:rsidRDefault="002408B0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643822CC" w14:textId="77777777" w:rsidR="00F46A58" w:rsidRPr="00FB0D60" w:rsidRDefault="00F46A58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589BD322" w14:textId="75735AEF" w:rsidR="00F46A58" w:rsidRPr="00FB0D60" w:rsidRDefault="002408B0" w:rsidP="006062E1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F46A58" w:rsidRPr="00FB0D60" w14:paraId="0EC9CEBA" w14:textId="77777777" w:rsidTr="006062E1">
        <w:trPr>
          <w:trHeight w:val="297"/>
        </w:trPr>
        <w:tc>
          <w:tcPr>
            <w:tcW w:w="4590" w:type="dxa"/>
          </w:tcPr>
          <w:p w14:paraId="28FD2C6D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65" w:firstLine="7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39E151C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329C9FE6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DAF1465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00AE385E" w14:textId="77777777" w:rsidR="00F46A58" w:rsidRPr="00FB0D60" w:rsidRDefault="00F46A58" w:rsidP="006062E1">
            <w:pPr>
              <w:tabs>
                <w:tab w:val="decimal" w:pos="1044"/>
                <w:tab w:val="left" w:pos="2160"/>
              </w:tabs>
              <w:spacing w:line="360" w:lineRule="exact"/>
              <w:ind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36B5212D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  <w:tc>
          <w:tcPr>
            <w:tcW w:w="90" w:type="dxa"/>
          </w:tcPr>
          <w:p w14:paraId="5DC68993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2498A39F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F46A58" w:rsidRPr="00FB0D60" w14:paraId="6AEBE934" w14:textId="77777777" w:rsidTr="006062E1">
        <w:trPr>
          <w:trHeight w:val="20"/>
        </w:trPr>
        <w:tc>
          <w:tcPr>
            <w:tcW w:w="4590" w:type="dxa"/>
          </w:tcPr>
          <w:p w14:paraId="6F0C5F61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65" w:firstLine="720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ระยะเวลาการรับชำระ</w:t>
            </w:r>
          </w:p>
        </w:tc>
        <w:tc>
          <w:tcPr>
            <w:tcW w:w="1260" w:type="dxa"/>
          </w:tcPr>
          <w:p w14:paraId="48B3F3B7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A99877A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2EEF1E8D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2673C8C9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left" w:pos="216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42EA9E63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DCB0DDD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</w:tcPr>
          <w:p w14:paraId="31DF9F38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left="-126" w:right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46A58" w:rsidRPr="00FB0D60" w14:paraId="722E9566" w14:textId="77777777" w:rsidTr="006062E1">
        <w:trPr>
          <w:trHeight w:val="20"/>
        </w:trPr>
        <w:tc>
          <w:tcPr>
            <w:tcW w:w="4590" w:type="dxa"/>
          </w:tcPr>
          <w:p w14:paraId="775E6321" w14:textId="1C0A1C4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7B0DD0E9" w14:textId="07BDC374" w:rsidR="00F46A58" w:rsidRPr="00FB0D60" w:rsidRDefault="002408B0" w:rsidP="005F4FE3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74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827</w:t>
            </w:r>
          </w:p>
        </w:tc>
        <w:tc>
          <w:tcPr>
            <w:tcW w:w="90" w:type="dxa"/>
          </w:tcPr>
          <w:p w14:paraId="5C147873" w14:textId="77777777" w:rsidR="00F46A58" w:rsidRPr="00FB0D60" w:rsidRDefault="00F46A58" w:rsidP="006062E1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</w:tcPr>
          <w:p w14:paraId="185DACB8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5CB7D99F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14248D3E" w14:textId="37064B2C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596</w:t>
            </w:r>
          </w:p>
        </w:tc>
        <w:tc>
          <w:tcPr>
            <w:tcW w:w="90" w:type="dxa"/>
          </w:tcPr>
          <w:p w14:paraId="594B4D40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</w:tcPr>
          <w:p w14:paraId="38DF8643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4A14A26E" w14:textId="77777777" w:rsidTr="006062E1">
        <w:trPr>
          <w:trHeight w:val="20"/>
        </w:trPr>
        <w:tc>
          <w:tcPr>
            <w:tcW w:w="4590" w:type="dxa"/>
          </w:tcPr>
          <w:p w14:paraId="00265AD3" w14:textId="51D42E25" w:rsidR="00F46A58" w:rsidRPr="00FB0D60" w:rsidRDefault="002408B0" w:rsidP="006062E1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  <w:r w:rsidR="00F46A58" w:rsidRPr="00FB0D60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2408B0">
              <w:rPr>
                <w:rFonts w:asciiTheme="majorBidi" w:hAnsiTheme="majorBidi" w:cstheme="majorBidi"/>
                <w:sz w:val="28"/>
              </w:rPr>
              <w:t>5</w:t>
            </w:r>
            <w:r w:rsidR="00F46A58" w:rsidRPr="00FB0D6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77125D" w14:textId="19203034" w:rsidR="00F46A58" w:rsidRPr="00FB0D60" w:rsidRDefault="002408B0" w:rsidP="00F46A58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254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499</w:t>
            </w:r>
          </w:p>
        </w:tc>
        <w:tc>
          <w:tcPr>
            <w:tcW w:w="90" w:type="dxa"/>
          </w:tcPr>
          <w:p w14:paraId="25085F17" w14:textId="77777777" w:rsidR="00F46A58" w:rsidRPr="00FB0D60" w:rsidRDefault="00F46A58" w:rsidP="006062E1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34CD65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7DB885F0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F737C2" w14:textId="4B944B32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129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632</w:t>
            </w:r>
          </w:p>
        </w:tc>
        <w:tc>
          <w:tcPr>
            <w:tcW w:w="90" w:type="dxa"/>
          </w:tcPr>
          <w:p w14:paraId="6922D2C8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FD4388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69C871CB" w14:textId="77777777" w:rsidTr="006062E1">
        <w:trPr>
          <w:trHeight w:val="20"/>
        </w:trPr>
        <w:tc>
          <w:tcPr>
            <w:tcW w:w="4590" w:type="dxa"/>
          </w:tcPr>
          <w:p w14:paraId="14A830B4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611B98" w14:textId="414B87A3" w:rsidR="00F46A58" w:rsidRPr="00FB0D60" w:rsidRDefault="002408B0" w:rsidP="00EB5A93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329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326</w:t>
            </w:r>
          </w:p>
        </w:tc>
        <w:tc>
          <w:tcPr>
            <w:tcW w:w="90" w:type="dxa"/>
          </w:tcPr>
          <w:p w14:paraId="0F6C6486" w14:textId="77777777" w:rsidR="00F46A58" w:rsidRPr="00FB0D60" w:rsidRDefault="00F46A58" w:rsidP="006062E1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591509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1088E87E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BE4AA" w14:textId="18EB3B21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143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228</w:t>
            </w:r>
          </w:p>
        </w:tc>
        <w:tc>
          <w:tcPr>
            <w:tcW w:w="90" w:type="dxa"/>
          </w:tcPr>
          <w:p w14:paraId="4D90451E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87760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7BD0CFC4" w14:textId="77777777" w:rsidTr="006062E1">
        <w:trPr>
          <w:trHeight w:val="20"/>
        </w:trPr>
        <w:tc>
          <w:tcPr>
            <w:tcW w:w="4590" w:type="dxa"/>
          </w:tcPr>
          <w:p w14:paraId="49C2635E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72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6AF932" w14:textId="412148FD" w:rsidR="00F46A58" w:rsidRPr="00FB0D60" w:rsidRDefault="00F46A58" w:rsidP="00F46A58">
            <w:pPr>
              <w:tabs>
                <w:tab w:val="decimal" w:pos="1350"/>
              </w:tabs>
              <w:spacing w:line="360" w:lineRule="exact"/>
              <w:ind w:left="-108" w:right="-2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  <w:lang w:eastAsia="ja-JP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8"/>
                <w:lang w:eastAsia="ja-JP"/>
              </w:rPr>
              <w:t>186</w:t>
            </w:r>
            <w:r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8"/>
                <w:lang w:eastAsia="ja-JP"/>
              </w:rPr>
              <w:t>098</w:t>
            </w:r>
            <w:r w:rsidRPr="00FB0D60">
              <w:rPr>
                <w:rFonts w:asciiTheme="majorBidi" w:hAnsiTheme="majorBidi" w:cstheme="majorBidi"/>
                <w:sz w:val="28"/>
                <w:lang w:eastAsia="ja-JP"/>
              </w:rPr>
              <w:t>)</w:t>
            </w:r>
          </w:p>
        </w:tc>
        <w:tc>
          <w:tcPr>
            <w:tcW w:w="90" w:type="dxa"/>
          </w:tcPr>
          <w:p w14:paraId="3FE6CA28" w14:textId="77777777" w:rsidR="00F46A58" w:rsidRPr="00FB0D60" w:rsidRDefault="00F46A58" w:rsidP="006062E1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3E635F4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01B087D1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571CEA" w14:textId="77777777" w:rsidR="00F46A58" w:rsidRPr="00FB0D60" w:rsidRDefault="00F46A58" w:rsidP="006062E1">
            <w:pPr>
              <w:tabs>
                <w:tab w:val="decimal" w:pos="360"/>
              </w:tabs>
              <w:spacing w:line="360" w:lineRule="exact"/>
              <w:ind w:left="-108" w:right="90"/>
              <w:jc w:val="center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  <w:lang w:eastAsia="ja-JP"/>
              </w:rPr>
              <w:t>-</w:t>
            </w:r>
          </w:p>
        </w:tc>
        <w:tc>
          <w:tcPr>
            <w:tcW w:w="90" w:type="dxa"/>
          </w:tcPr>
          <w:p w14:paraId="64FD1B7E" w14:textId="77777777" w:rsidR="00F46A58" w:rsidRPr="00FB0D60" w:rsidRDefault="00F46A58" w:rsidP="006062E1">
            <w:pPr>
              <w:spacing w:line="360" w:lineRule="exact"/>
              <w:ind w:left="-108" w:right="-270"/>
              <w:jc w:val="center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14A37D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33824732" w14:textId="77777777" w:rsidTr="006062E1">
        <w:trPr>
          <w:trHeight w:val="20"/>
        </w:trPr>
        <w:tc>
          <w:tcPr>
            <w:tcW w:w="4590" w:type="dxa"/>
          </w:tcPr>
          <w:p w14:paraId="14BF9ED9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126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3D9C10" w14:textId="2B133060" w:rsidR="00F46A58" w:rsidRPr="00FB0D60" w:rsidRDefault="002408B0" w:rsidP="00EB5A93">
            <w:pPr>
              <w:tabs>
                <w:tab w:val="decimal" w:pos="1350"/>
              </w:tabs>
              <w:spacing w:line="360" w:lineRule="exact"/>
              <w:ind w:left="-108" w:right="72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143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228</w:t>
            </w:r>
          </w:p>
        </w:tc>
        <w:tc>
          <w:tcPr>
            <w:tcW w:w="90" w:type="dxa"/>
          </w:tcPr>
          <w:p w14:paraId="5498D240" w14:textId="77777777" w:rsidR="00F46A58" w:rsidRPr="00FB0D60" w:rsidRDefault="00F46A58" w:rsidP="006062E1">
            <w:pPr>
              <w:tabs>
                <w:tab w:val="decimal" w:pos="135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C6C32F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353AA510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5DB1920" w14:textId="48EEF740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143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228</w:t>
            </w:r>
          </w:p>
        </w:tc>
        <w:tc>
          <w:tcPr>
            <w:tcW w:w="90" w:type="dxa"/>
          </w:tcPr>
          <w:p w14:paraId="615FB0F2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142954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30531442" w14:textId="77777777" w:rsidTr="006062E1">
        <w:trPr>
          <w:trHeight w:val="195"/>
        </w:trPr>
        <w:tc>
          <w:tcPr>
            <w:tcW w:w="4590" w:type="dxa"/>
          </w:tcPr>
          <w:p w14:paraId="27F20E2D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65" w:firstLine="7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1692FE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5911C80E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1A349A41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6F0E68EE" w14:textId="77777777" w:rsidR="00F46A58" w:rsidRPr="00FB0D60" w:rsidRDefault="00F46A58" w:rsidP="006062E1">
            <w:pPr>
              <w:tabs>
                <w:tab w:val="decimal" w:pos="990"/>
                <w:tab w:val="decimal" w:pos="1044"/>
                <w:tab w:val="decimal" w:pos="1230"/>
              </w:tabs>
              <w:spacing w:line="360" w:lineRule="exact"/>
              <w:ind w:left="-108" w:right="125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6DC70F1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21E59868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001492DF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</w:tr>
      <w:tr w:rsidR="00F46A58" w:rsidRPr="00FB0D60" w14:paraId="08933114" w14:textId="77777777" w:rsidTr="006062E1">
        <w:trPr>
          <w:trHeight w:val="20"/>
        </w:trPr>
        <w:tc>
          <w:tcPr>
            <w:tcW w:w="5850" w:type="dxa"/>
            <w:gridSpan w:val="2"/>
          </w:tcPr>
          <w:p w14:paraId="7E3CF7FF" w14:textId="09D0BA4D" w:rsidR="00F46A58" w:rsidRPr="00FB0D60" w:rsidRDefault="00F83697" w:rsidP="00F83697">
            <w:pPr>
              <w:tabs>
                <w:tab w:val="decimal" w:pos="1440"/>
              </w:tabs>
              <w:spacing w:line="360" w:lineRule="exact"/>
              <w:ind w:left="-108" w:firstLine="82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ส่วนของ</w:t>
            </w:r>
            <w:r w:rsidR="00F46A58" w:rsidRPr="00FB0D60">
              <w:rPr>
                <w:rFonts w:asciiTheme="majorBidi" w:hAnsiTheme="majorBidi" w:cstheme="majorBidi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90" w:type="dxa"/>
          </w:tcPr>
          <w:p w14:paraId="0402FF2E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02043FD6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7811AA17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58B71AC9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038B671E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15FF9210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</w:tr>
      <w:tr w:rsidR="00F46A58" w:rsidRPr="00FB0D60" w14:paraId="76937748" w14:textId="77777777" w:rsidTr="006062E1">
        <w:trPr>
          <w:trHeight w:val="20"/>
        </w:trPr>
        <w:tc>
          <w:tcPr>
            <w:tcW w:w="4590" w:type="dxa"/>
          </w:tcPr>
          <w:p w14:paraId="11CE87C3" w14:textId="2ECA1C86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F83697" w:rsidRPr="00FB0D60">
              <w:rPr>
                <w:rFonts w:asciiTheme="majorBidi" w:hAnsiTheme="majorBidi" w:cstheme="majorBidi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B3AFFDC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6176615A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1581B003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2B4A0F4D" w14:textId="77777777" w:rsidR="00F46A58" w:rsidRPr="00FB0D60" w:rsidRDefault="00F46A58" w:rsidP="006062E1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5339B6E4" w14:textId="740F4853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596</w:t>
            </w:r>
          </w:p>
        </w:tc>
        <w:tc>
          <w:tcPr>
            <w:tcW w:w="90" w:type="dxa"/>
          </w:tcPr>
          <w:p w14:paraId="682A3253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</w:tcPr>
          <w:p w14:paraId="35D990C4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64D3274C" w14:textId="77777777" w:rsidTr="006062E1">
        <w:trPr>
          <w:trHeight w:val="20"/>
        </w:trPr>
        <w:tc>
          <w:tcPr>
            <w:tcW w:w="4590" w:type="dxa"/>
          </w:tcPr>
          <w:p w14:paraId="1253FB52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720"/>
              <w:jc w:val="both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ลูกหนี้ตามสัญญาเช่าการเงิน</w:t>
            </w:r>
          </w:p>
        </w:tc>
        <w:tc>
          <w:tcPr>
            <w:tcW w:w="1260" w:type="dxa"/>
          </w:tcPr>
          <w:p w14:paraId="3ADD3D80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548D20A1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4529A51E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69B04790" w14:textId="77777777" w:rsidR="00F46A58" w:rsidRPr="00FB0D60" w:rsidRDefault="00F46A58" w:rsidP="006062E1">
            <w:pPr>
              <w:tabs>
                <w:tab w:val="decimal" w:pos="990"/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B64D16" w14:textId="55FAFC9A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129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632</w:t>
            </w:r>
          </w:p>
        </w:tc>
        <w:tc>
          <w:tcPr>
            <w:tcW w:w="90" w:type="dxa"/>
          </w:tcPr>
          <w:p w14:paraId="2EB7FC71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5C3E69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46A58" w:rsidRPr="00FB0D60" w14:paraId="354D1A62" w14:textId="77777777" w:rsidTr="006062E1">
        <w:trPr>
          <w:trHeight w:val="20"/>
        </w:trPr>
        <w:tc>
          <w:tcPr>
            <w:tcW w:w="4590" w:type="dxa"/>
          </w:tcPr>
          <w:p w14:paraId="139770B2" w14:textId="77777777" w:rsidR="00F46A58" w:rsidRPr="00FB0D60" w:rsidRDefault="00F46A58" w:rsidP="006062E1">
            <w:pPr>
              <w:tabs>
                <w:tab w:val="left" w:pos="2160"/>
              </w:tabs>
              <w:spacing w:line="360" w:lineRule="exact"/>
              <w:ind w:right="-428" w:firstLine="900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3CB0739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0EE0F625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</w:tcPr>
          <w:p w14:paraId="674F9426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90" w:type="dxa"/>
          </w:tcPr>
          <w:p w14:paraId="72F3642C" w14:textId="77777777" w:rsidR="00F46A58" w:rsidRPr="00FB0D60" w:rsidRDefault="00F46A58" w:rsidP="006062E1">
            <w:pPr>
              <w:tabs>
                <w:tab w:val="decimal" w:pos="1230"/>
              </w:tabs>
              <w:spacing w:line="360" w:lineRule="exact"/>
              <w:ind w:left="-108" w:right="81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56DB2D" w14:textId="40E1158D" w:rsidR="00F46A58" w:rsidRPr="00FB0D60" w:rsidRDefault="002408B0" w:rsidP="00F46A58">
            <w:pPr>
              <w:tabs>
                <w:tab w:val="decimal" w:pos="1440"/>
              </w:tabs>
              <w:spacing w:line="360" w:lineRule="exact"/>
              <w:ind w:left="-108" w:right="90"/>
              <w:rPr>
                <w:rFonts w:asciiTheme="majorBidi" w:hAnsiTheme="majorBidi" w:cstheme="majorBidi"/>
                <w:sz w:val="28"/>
                <w:cs/>
                <w:lang w:eastAsia="ja-JP"/>
              </w:rPr>
            </w:pP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143</w:t>
            </w:r>
            <w:r w:rsidR="00F46A58" w:rsidRPr="00FB0D60">
              <w:rPr>
                <w:rFonts w:asciiTheme="majorBidi" w:hAnsiTheme="majorBidi" w:cstheme="majorBidi"/>
                <w:sz w:val="28"/>
                <w:lang w:eastAsia="ja-JP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  <w:lang w:eastAsia="ja-JP"/>
              </w:rPr>
              <w:t>228</w:t>
            </w:r>
          </w:p>
        </w:tc>
        <w:tc>
          <w:tcPr>
            <w:tcW w:w="90" w:type="dxa"/>
          </w:tcPr>
          <w:p w14:paraId="65233C77" w14:textId="77777777" w:rsidR="00F46A58" w:rsidRPr="00FB0D60" w:rsidRDefault="00F46A58" w:rsidP="006062E1">
            <w:pPr>
              <w:tabs>
                <w:tab w:val="decimal" w:pos="1440"/>
              </w:tabs>
              <w:spacing w:line="360" w:lineRule="exact"/>
              <w:ind w:left="-108" w:right="126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D38975" w14:textId="77777777" w:rsidR="00F46A58" w:rsidRPr="00FB0D60" w:rsidRDefault="00F46A58" w:rsidP="006062E1">
            <w:pPr>
              <w:spacing w:line="400" w:lineRule="exact"/>
              <w:ind w:right="1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</w:tbl>
    <w:p w14:paraId="47C0AE69" w14:textId="77777777" w:rsidR="0086191A" w:rsidRPr="00FB0D60" w:rsidRDefault="008619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213D3483" w14:textId="1E738657" w:rsidR="00BD18B7" w:rsidRPr="00FB0D60" w:rsidRDefault="002408B0" w:rsidP="00153BF7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9</w:t>
      </w:r>
      <w:r w:rsidR="00B01398" w:rsidRPr="00FB0D60">
        <w:rPr>
          <w:rFonts w:ascii="Angsana New" w:hAnsi="Angsana New"/>
          <w:b/>
          <w:bCs/>
          <w:sz w:val="32"/>
          <w:szCs w:val="32"/>
        </w:rPr>
        <w:t>.</w:t>
      </w:r>
      <w:r w:rsidR="00B01398" w:rsidRPr="00FB0D60">
        <w:rPr>
          <w:rFonts w:ascii="Angsana New" w:hAnsi="Angsana New"/>
          <w:b/>
          <w:bCs/>
          <w:sz w:val="32"/>
          <w:szCs w:val="32"/>
        </w:rPr>
        <w:tab/>
      </w:r>
      <w:r w:rsidR="00CA5155" w:rsidRPr="00FB0D60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="003C2D52" w:rsidRPr="00FB0D60">
        <w:rPr>
          <w:rFonts w:ascii="Angsana New" w:hAnsi="Angsana New" w:hint="cs"/>
          <w:b/>
          <w:bCs/>
          <w:sz w:val="32"/>
          <w:szCs w:val="32"/>
          <w:cs/>
        </w:rPr>
        <w:t>ระยะสั้นและ</w:t>
      </w:r>
      <w:r w:rsidR="00E3041C" w:rsidRPr="00FB0D60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</w:t>
      </w:r>
      <w:r w:rsidR="003C2D52" w:rsidRPr="00FB0D60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</w:p>
    <w:p w14:paraId="44143A6A" w14:textId="71077BEE" w:rsidR="00CA5155" w:rsidRPr="00FB0D60" w:rsidRDefault="002652D6" w:rsidP="00C551FB">
      <w:pPr>
        <w:tabs>
          <w:tab w:val="left" w:pos="709"/>
        </w:tabs>
        <w:spacing w:after="240"/>
        <w:ind w:left="518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เงินให้กู้ยืม</w:t>
      </w:r>
      <w:r w:rsidR="003C2D52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ระยะสั้นและ</w:t>
      </w:r>
      <w:r w:rsidR="00E3041C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เงินให้กู้ยืม</w:t>
      </w:r>
      <w:r w:rsidR="003C2D52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ระยะยาว</w:t>
      </w:r>
      <w:r w:rsidR="00061A09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B11311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ณ วันที่</w:t>
      </w:r>
      <w:r w:rsidR="00A83809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A83809"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83809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="00B11311"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B11311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="00A83809"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A83809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</w:t>
      </w:r>
      <w:r w:rsidR="00CA5155"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93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90"/>
        <w:gridCol w:w="990"/>
        <w:gridCol w:w="90"/>
        <w:gridCol w:w="990"/>
        <w:gridCol w:w="90"/>
        <w:gridCol w:w="990"/>
      </w:tblGrid>
      <w:tr w:rsidR="004E58B5" w:rsidRPr="00FB0D60" w14:paraId="6FBBFA0E" w14:textId="77777777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11D085" w14:textId="77777777" w:rsidR="00154782" w:rsidRPr="00FB0D60" w:rsidRDefault="00154782" w:rsidP="00591CDC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95A40" w14:textId="77777777" w:rsidR="00154782" w:rsidRPr="00FB0D60" w:rsidRDefault="00154782" w:rsidP="00591CD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884496" w14:textId="77777777" w:rsidR="00154782" w:rsidRPr="00FB0D60" w:rsidRDefault="00154782" w:rsidP="00591CD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BE139" w14:textId="77777777" w:rsidR="00154782" w:rsidRPr="00FB0D60" w:rsidRDefault="004E03EA" w:rsidP="004E03E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4E03EA" w:rsidRPr="00FB0D60" w14:paraId="491A6832" w14:textId="77777777" w:rsidTr="00351BBB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74EDB0" w14:textId="77777777" w:rsidR="004E03EA" w:rsidRPr="00FB0D60" w:rsidRDefault="004E03EA" w:rsidP="004E03EA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F437E" w14:textId="77777777" w:rsidR="004E03EA" w:rsidRPr="00FB0D60" w:rsidRDefault="004E03EA" w:rsidP="004E03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0858" w14:textId="77777777" w:rsidR="004E03EA" w:rsidRPr="00FB0D60" w:rsidRDefault="004E03EA" w:rsidP="004E03E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6146C" w14:textId="77777777" w:rsidR="004E03EA" w:rsidRPr="00FB0D60" w:rsidRDefault="004E03EA" w:rsidP="004E03EA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547062" w:rsidRPr="00FB0D60" w14:paraId="5AA2F5A5" w14:textId="77777777" w:rsidTr="007E06C4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51C34D6" w14:textId="77777777" w:rsidR="00547062" w:rsidRPr="00FB0D60" w:rsidRDefault="00547062" w:rsidP="00547062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3B414" w14:textId="3DF2899D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06843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CBC10" w14:textId="45018D86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7796F6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63D0" w14:textId="60994107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ECF390" w14:textId="77777777" w:rsidR="00547062" w:rsidRPr="00FB0D60" w:rsidRDefault="00547062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89C59" w14:textId="7FBC08CF" w:rsidR="00547062" w:rsidRPr="00FB0D60" w:rsidRDefault="002408B0" w:rsidP="00547062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EB181D" w:rsidRPr="00FB0D60" w14:paraId="3D8A6D99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B6A9C3" w14:textId="16A9393B" w:rsidR="00EB181D" w:rsidRPr="00FB0D60" w:rsidRDefault="00EB181D" w:rsidP="00EB181D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B0D60">
              <w:rPr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</w:t>
            </w: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ระยะสั้นแก่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</w:rPr>
              <w:t xml:space="preserve"> (</w:t>
            </w: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ดูหมายเหตุข้อ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  <w:r w:rsidR="002408B0" w:rsidRPr="002408B0">
              <w:rPr>
                <w:b w:val="0"/>
                <w:bCs w:val="0"/>
                <w:spacing w:val="-4"/>
                <w:sz w:val="24"/>
                <w:szCs w:val="24"/>
              </w:rPr>
              <w:t>5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B6A1E" w14:textId="621FE197" w:rsidR="00EB181D" w:rsidRPr="00FB0D60" w:rsidRDefault="002408B0" w:rsidP="00C551FB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71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42D74B" w14:textId="77777777" w:rsidR="00EB181D" w:rsidRPr="00FB0D60" w:rsidRDefault="00EB181D" w:rsidP="00EB181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4A1C48" w14:textId="0BFD135D" w:rsidR="00EB181D" w:rsidRPr="00FB0D60" w:rsidRDefault="002408B0" w:rsidP="00C551FB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65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2BCD4C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FBFF8" w14:textId="328A0874" w:rsidR="00EB181D" w:rsidRPr="00FB0D60" w:rsidRDefault="002408B0" w:rsidP="00C551FB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746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243B06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F93C48" w14:textId="5C2001B4" w:rsidR="00EB181D" w:rsidRPr="00FB0D60" w:rsidRDefault="002408B0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569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369</w:t>
            </w:r>
          </w:p>
        </w:tc>
      </w:tr>
      <w:tr w:rsidR="00EB181D" w:rsidRPr="00FB0D60" w14:paraId="5A941940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29B5F73" w14:textId="77777777" w:rsidR="00EB181D" w:rsidRPr="00FB0D60" w:rsidRDefault="00EB181D" w:rsidP="00EB181D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B0D60">
              <w:rPr>
                <w:b w:val="0"/>
                <w:bCs w:val="0"/>
                <w:sz w:val="24"/>
                <w:szCs w:val="24"/>
              </w:rPr>
              <w:t xml:space="preserve">: </w:t>
            </w:r>
            <w:r w:rsidRPr="00FB0D60">
              <w:rPr>
                <w:rFonts w:hint="cs"/>
                <w:b w:val="0"/>
                <w:bCs w:val="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98297" w14:textId="5FC107F7" w:rsidR="00EB181D" w:rsidRPr="00FB0D60" w:rsidRDefault="00EB181D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039D19" w14:textId="77777777" w:rsidR="00EB181D" w:rsidRPr="00FB0D60" w:rsidRDefault="00EB181D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E8214" w14:textId="4B8A7079" w:rsidR="00EB181D" w:rsidRPr="00FB0D60" w:rsidRDefault="00EB181D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C1035E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B1FA3" w14:textId="1DCAA7B6" w:rsidR="00EB181D" w:rsidRPr="00FB0D60" w:rsidRDefault="00EB181D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600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E99F0A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6E88C" w14:textId="187AA510" w:rsidR="00EB181D" w:rsidRPr="00FB0D60" w:rsidRDefault="00EB181D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EB181D" w:rsidRPr="00FB0D60" w14:paraId="0001A25E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E9996A5" w14:textId="77777777" w:rsidR="00EB181D" w:rsidRPr="00FB0D60" w:rsidRDefault="00EB181D" w:rsidP="00EB181D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B0D60">
              <w:rPr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</w:t>
            </w: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ระยะสั้นแก่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FB0D60">
              <w:rPr>
                <w:b w:val="0"/>
                <w:bCs w:val="0"/>
                <w:spacing w:val="-4"/>
                <w:sz w:val="24"/>
                <w:szCs w:val="24"/>
              </w:rPr>
              <w:t>-</w:t>
            </w: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353572" w14:textId="0E57D42F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5039D8" w14:textId="77777777" w:rsidR="00EB181D" w:rsidRPr="00FB0D60" w:rsidRDefault="00EB181D" w:rsidP="00EB181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7EEBC" w14:textId="57D49B10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58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1E5EEA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2C0ED3" w14:textId="467A366A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684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418A00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D134" w14:textId="0BA5790F" w:rsidR="00EB181D" w:rsidRPr="00FB0D60" w:rsidRDefault="002408B0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499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989</w:t>
            </w:r>
          </w:p>
        </w:tc>
      </w:tr>
      <w:tr w:rsidR="00A42BA8" w:rsidRPr="00FB0D60" w14:paraId="658BDF2D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9BEA7F8" w14:textId="77777777" w:rsidR="00A42BA8" w:rsidRPr="00FB0D60" w:rsidRDefault="00A42BA8" w:rsidP="00A42BA8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EBB4D" w14:textId="77777777" w:rsidR="00A42BA8" w:rsidRPr="00FB0D60" w:rsidRDefault="00A42BA8" w:rsidP="00A42BA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A43105" w14:textId="77777777" w:rsidR="00A42BA8" w:rsidRPr="00FB0D60" w:rsidRDefault="00A42BA8" w:rsidP="00A42BA8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F96191" w14:textId="77777777" w:rsidR="00A42BA8" w:rsidRPr="00FB0D60" w:rsidRDefault="00A42BA8" w:rsidP="00A42BA8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20AC81" w14:textId="77777777" w:rsidR="00A42BA8" w:rsidRPr="00FB0D60" w:rsidRDefault="00A42BA8" w:rsidP="00A42BA8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68684" w14:textId="77777777" w:rsidR="00A42BA8" w:rsidRPr="00FB0D60" w:rsidRDefault="00A42BA8" w:rsidP="00A42BA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E32B87" w14:textId="77777777" w:rsidR="00A42BA8" w:rsidRPr="00FB0D60" w:rsidRDefault="00A42BA8" w:rsidP="00A42BA8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9AF03" w14:textId="77777777" w:rsidR="00A42BA8" w:rsidRPr="00FB0D60" w:rsidRDefault="00A42BA8" w:rsidP="00A42BA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</w:tr>
      <w:tr w:rsidR="00EB181D" w:rsidRPr="00FB0D60" w14:paraId="7989BEF2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FDC06D" w14:textId="77777777" w:rsidR="00EB181D" w:rsidRPr="00FB0D60" w:rsidRDefault="00EB181D" w:rsidP="00EB181D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BF1D6" w14:textId="45597001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20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96939" w14:textId="77777777" w:rsidR="00EB181D" w:rsidRPr="00FB0D60" w:rsidRDefault="00EB181D" w:rsidP="00EB181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167850" w14:textId="1B28E88F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31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26F46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C4F1" w14:textId="69B6358A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20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73CB2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106F47" w14:textId="29A93FEA" w:rsidR="00EB181D" w:rsidRPr="00FB0D60" w:rsidRDefault="002408B0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31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EB181D" w:rsidRPr="00FB0D60" w14:paraId="643E3D80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6F470C" w14:textId="77777777" w:rsidR="00EB181D" w:rsidRPr="00FB0D60" w:rsidRDefault="00EB181D" w:rsidP="00EB181D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B0D60">
              <w:rPr>
                <w:b w:val="0"/>
                <w:bCs w:val="0"/>
                <w:sz w:val="24"/>
                <w:szCs w:val="24"/>
              </w:rPr>
              <w:t xml:space="preserve">: </w:t>
            </w:r>
            <w:r w:rsidRPr="00FB0D60">
              <w:rPr>
                <w:rFonts w:hint="cs"/>
                <w:b w:val="0"/>
                <w:bCs w:val="0"/>
                <w:sz w:val="24"/>
                <w:szCs w:val="24"/>
                <w:cs/>
              </w:rPr>
              <w:t>ส่วน</w:t>
            </w: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ที่ถึงกำหนดรับชำระภายในหนึ่งปี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5806" w14:textId="059710B6" w:rsidR="00EB181D" w:rsidRPr="00FB0D60" w:rsidRDefault="00EB181D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0EAEA7" w14:textId="77777777" w:rsidR="00EB181D" w:rsidRPr="00FB0D60" w:rsidRDefault="00EB181D" w:rsidP="00EB181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F19A8" w14:textId="43B9CA7E" w:rsidR="00EB181D" w:rsidRPr="00FB0D60" w:rsidRDefault="00EB181D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80577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6925B" w14:textId="37B6E9FC" w:rsidR="00EB181D" w:rsidRPr="00FB0D60" w:rsidRDefault="00EB181D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F964A7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75254" w14:textId="1EA56AB1" w:rsidR="00EB181D" w:rsidRPr="00FB0D60" w:rsidRDefault="00EB181D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EB181D" w:rsidRPr="00FB0D60" w14:paraId="7E5F6713" w14:textId="77777777" w:rsidTr="00A42BA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CA414D" w14:textId="77777777" w:rsidR="00EB181D" w:rsidRPr="00FB0D60" w:rsidRDefault="00EB181D" w:rsidP="00EB181D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pacing w:val="-10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37ECBB" w14:textId="7254034D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819FE5" w14:textId="77777777" w:rsidR="00EB181D" w:rsidRPr="00FB0D60" w:rsidRDefault="00EB181D" w:rsidP="00EB181D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DFE57E" w14:textId="3DB161EF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73C953" w14:textId="77777777" w:rsidR="00EB181D" w:rsidRPr="00FB0D60" w:rsidRDefault="00EB181D" w:rsidP="00EB181D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FF319F" w14:textId="1A266108" w:rsidR="00EB181D" w:rsidRPr="00FB0D60" w:rsidRDefault="002408B0" w:rsidP="00EB181D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1F6AA4" w14:textId="77777777" w:rsidR="00EB181D" w:rsidRPr="00FB0D60" w:rsidRDefault="00EB181D" w:rsidP="00EB181D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F32A" w14:textId="78B01967" w:rsidR="00EB181D" w:rsidRPr="00FB0D60" w:rsidRDefault="002408B0" w:rsidP="00EB181D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19</w:t>
            </w:r>
            <w:r w:rsidR="00EB181D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2D02356C" w14:textId="009F0C3E" w:rsidR="00A57EE5" w:rsidRPr="00FB0D60" w:rsidRDefault="00FD2A28" w:rsidP="008F3F38">
      <w:pPr>
        <w:tabs>
          <w:tab w:val="left" w:pos="900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ณ </w:t>
      </w:r>
      <w:r w:rsidR="00425FC6"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F84C7F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2E5EF4" w:rsidRPr="00FB0D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color w:val="000000"/>
          <w:sz w:val="32"/>
          <w:szCs w:val="32"/>
          <w:cs/>
        </w:rPr>
        <w:t>บริษัทมี</w:t>
      </w:r>
      <w:r w:rsidR="00A57EE5" w:rsidRPr="00FB0D60">
        <w:rPr>
          <w:rFonts w:ascii="Angsana New" w:hAnsi="Angsana New" w:hint="cs"/>
          <w:sz w:val="32"/>
          <w:szCs w:val="32"/>
          <w:cs/>
        </w:rPr>
        <w:t xml:space="preserve">เงินให้กู้ยืมแก่กิจการที่ไม่เกี่ยวข้องกันจำนวน </w:t>
      </w:r>
      <w:r w:rsidR="002408B0" w:rsidRPr="002408B0">
        <w:rPr>
          <w:rFonts w:ascii="Angsana New" w:hAnsi="Angsana New"/>
          <w:sz w:val="32"/>
          <w:szCs w:val="32"/>
        </w:rPr>
        <w:t>20</w:t>
      </w:r>
      <w:r w:rsidR="008F2000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7F0EFB" w:rsidRPr="00FB0D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57171" w:rsidRPr="00FB0D60">
        <w:rPr>
          <w:rFonts w:ascii="Angsana New" w:hAnsi="Angsana New" w:hint="cs"/>
          <w:sz w:val="32"/>
          <w:szCs w:val="32"/>
          <w:cs/>
        </w:rPr>
        <w:t>และ</w:t>
      </w:r>
      <w:r w:rsidR="00C57171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C57171" w:rsidRPr="00FB0D60">
        <w:rPr>
          <w:rFonts w:ascii="Angsana New" w:hAnsi="Angsana New"/>
          <w:sz w:val="32"/>
          <w:szCs w:val="32"/>
        </w:rPr>
        <w:t xml:space="preserve"> </w:t>
      </w:r>
      <w:r w:rsidR="00C57171" w:rsidRPr="00FB0D60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D340AB" w:rsidRPr="00FB0D60">
        <w:rPr>
          <w:rFonts w:ascii="Angsana New" w:hAnsi="Angsana New" w:hint="cs"/>
          <w:spacing w:val="-4"/>
          <w:sz w:val="32"/>
          <w:szCs w:val="32"/>
          <w:cs/>
        </w:rPr>
        <w:t>ซึ่ง</w:t>
      </w:r>
      <w:r w:rsidR="007F0EFB" w:rsidRPr="00FB0D60">
        <w:rPr>
          <w:rFonts w:ascii="Angsana New" w:hAnsi="Angsana New" w:hint="cs"/>
          <w:spacing w:val="-4"/>
          <w:sz w:val="32"/>
          <w:szCs w:val="32"/>
          <w:cs/>
        </w:rPr>
        <w:t>เป็นเงิน</w:t>
      </w:r>
      <w:r w:rsidR="007F0EFB" w:rsidRPr="00FB0D60">
        <w:rPr>
          <w:rFonts w:ascii="Angsana New" w:hAnsi="Angsana New" w:hint="cs"/>
          <w:spacing w:val="-10"/>
          <w:sz w:val="32"/>
          <w:szCs w:val="32"/>
          <w:cs/>
        </w:rPr>
        <w:t>ที่บริษัท</w:t>
      </w:r>
      <w:r w:rsidR="00A57EE5" w:rsidRPr="00FB0D60">
        <w:rPr>
          <w:rFonts w:ascii="Angsana New" w:hAnsi="Angsana New" w:hint="cs"/>
          <w:spacing w:val="-10"/>
          <w:sz w:val="32"/>
          <w:szCs w:val="32"/>
          <w:cs/>
        </w:rPr>
        <w:t>ได้ให้กู้ยืมแก่บริษัท</w:t>
      </w:r>
      <w:r w:rsidR="00D340AB" w:rsidRPr="00FB0D60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57EE5" w:rsidRPr="00FB0D60">
        <w:rPr>
          <w:rFonts w:ascii="Angsana New" w:hAnsi="Angsana New" w:hint="cs"/>
          <w:spacing w:val="-10"/>
          <w:sz w:val="32"/>
          <w:szCs w:val="32"/>
          <w:cs/>
        </w:rPr>
        <w:t>มิตรประสงค์กรีนเพาเวอร์ จำกัด</w:t>
      </w:r>
      <w:r w:rsidR="002E5EF4" w:rsidRPr="00FB0D60">
        <w:rPr>
          <w:rFonts w:ascii="Angsana New" w:hAnsi="Angsana New"/>
          <w:spacing w:val="-10"/>
          <w:sz w:val="32"/>
          <w:szCs w:val="32"/>
        </w:rPr>
        <w:t xml:space="preserve"> </w:t>
      </w:r>
      <w:r w:rsidR="002E5EF4" w:rsidRPr="00FB0D60">
        <w:rPr>
          <w:rFonts w:ascii="Angsana New" w:hAnsi="Angsana New" w:hint="cs"/>
          <w:spacing w:val="-10"/>
          <w:sz w:val="32"/>
          <w:szCs w:val="32"/>
          <w:cs/>
        </w:rPr>
        <w:t xml:space="preserve">ซึ่งเคยเป็นบริษัทย่อยของบริษัทจนถึงวันที่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7</w:t>
      </w:r>
      <w:r w:rsidR="002E5EF4" w:rsidRPr="00FB0D60">
        <w:rPr>
          <w:rFonts w:ascii="Angsana New" w:hAnsi="Angsana New"/>
          <w:spacing w:val="-10"/>
          <w:sz w:val="32"/>
          <w:szCs w:val="32"/>
        </w:rPr>
        <w:t xml:space="preserve"> </w:t>
      </w:r>
      <w:r w:rsidR="002E5EF4" w:rsidRPr="00FB0D60">
        <w:rPr>
          <w:rFonts w:ascii="Angsana New" w:hAnsi="Angsana New" w:hint="cs"/>
          <w:spacing w:val="-10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2561</w:t>
      </w:r>
      <w:r w:rsidR="00A57EE5" w:rsidRPr="00FB0D60">
        <w:rPr>
          <w:rFonts w:ascii="Angsana New" w:hAnsi="Angsana New" w:hint="cs"/>
          <w:spacing w:val="-10"/>
          <w:sz w:val="32"/>
          <w:szCs w:val="32"/>
          <w:cs/>
        </w:rPr>
        <w:t xml:space="preserve"> โดย</w:t>
      </w:r>
      <w:r w:rsidR="00C57171" w:rsidRPr="00FB0D60">
        <w:rPr>
          <w:rFonts w:ascii="Angsana New" w:hAnsi="Angsana New" w:hint="cs"/>
          <w:spacing w:val="-10"/>
          <w:sz w:val="32"/>
          <w:szCs w:val="32"/>
          <w:cs/>
        </w:rPr>
        <w:t>บริษัท</w:t>
      </w:r>
      <w:r w:rsidR="00A57EE5" w:rsidRPr="00FB0D60">
        <w:rPr>
          <w:rFonts w:ascii="Angsana New" w:hAnsi="Angsana New" w:hint="cs"/>
          <w:spacing w:val="-10"/>
          <w:sz w:val="32"/>
          <w:szCs w:val="32"/>
          <w:cs/>
        </w:rPr>
        <w:t>จะได้รับชำระคืนเงินกู้ดังกล่าวเป็นรายเดือน</w:t>
      </w:r>
      <w:r w:rsidR="00A57EE5" w:rsidRPr="00FB0D60">
        <w:rPr>
          <w:rFonts w:ascii="Angsana New" w:hAnsi="Angsana New" w:hint="cs"/>
          <w:sz w:val="32"/>
          <w:szCs w:val="32"/>
          <w:cs/>
        </w:rPr>
        <w:t>ในอัตราเดือน</w:t>
      </w:r>
      <w:r w:rsidR="003D1A17" w:rsidRPr="00FB0D60">
        <w:rPr>
          <w:rFonts w:ascii="Angsana New" w:hAnsi="Angsana New" w:hint="cs"/>
          <w:sz w:val="32"/>
          <w:szCs w:val="32"/>
          <w:cs/>
        </w:rPr>
        <w:t>ล</w:t>
      </w:r>
      <w:r w:rsidR="00A57EE5" w:rsidRPr="00FB0D60">
        <w:rPr>
          <w:rFonts w:ascii="Angsana New" w:hAnsi="Angsana New" w:hint="cs"/>
          <w:sz w:val="32"/>
          <w:szCs w:val="32"/>
          <w:cs/>
        </w:rPr>
        <w:t xml:space="preserve">ะ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="00A57EE5" w:rsidRPr="00FB0D60">
        <w:rPr>
          <w:rFonts w:ascii="Angsana New" w:hAnsi="Angsana New"/>
          <w:sz w:val="32"/>
          <w:szCs w:val="32"/>
        </w:rPr>
        <w:t xml:space="preserve"> </w:t>
      </w:r>
      <w:r w:rsidR="00A57EE5" w:rsidRPr="00FB0D60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เงินกู้ยืมดังกล่าวไม่มีการคิดดอกเบี้ย</w:t>
      </w:r>
    </w:p>
    <w:p w14:paraId="6A85F018" w14:textId="6483AB78" w:rsidR="00410920" w:rsidRPr="00FB0D60" w:rsidRDefault="002408B0" w:rsidP="00410920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10</w:t>
      </w:r>
      <w:r w:rsidR="00410920" w:rsidRPr="00FB0D60">
        <w:rPr>
          <w:rFonts w:ascii="Angsana New" w:hAnsi="Angsana New"/>
          <w:b/>
          <w:bCs/>
          <w:sz w:val="32"/>
          <w:szCs w:val="32"/>
        </w:rPr>
        <w:t>.</w:t>
      </w:r>
      <w:r w:rsidR="00410920" w:rsidRPr="00FB0D60">
        <w:rPr>
          <w:rFonts w:ascii="Angsana New" w:hAnsi="Angsana New"/>
          <w:b/>
          <w:bCs/>
          <w:sz w:val="32"/>
          <w:szCs w:val="32"/>
        </w:rPr>
        <w:tab/>
      </w:r>
      <w:r w:rsidR="00410920" w:rsidRPr="00FB0D60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2F58AF5F" w14:textId="44A127F5" w:rsidR="00410920" w:rsidRPr="00FB0D60" w:rsidRDefault="00410920" w:rsidP="00410920">
      <w:pPr>
        <w:tabs>
          <w:tab w:val="left" w:pos="709"/>
        </w:tabs>
        <w:spacing w:after="120"/>
        <w:ind w:left="518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สินค้าคงเหลือ ณ วันที่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มี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936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990"/>
        <w:gridCol w:w="90"/>
        <w:gridCol w:w="990"/>
        <w:gridCol w:w="90"/>
        <w:gridCol w:w="990"/>
        <w:gridCol w:w="90"/>
        <w:gridCol w:w="990"/>
      </w:tblGrid>
      <w:tr w:rsidR="00410920" w:rsidRPr="00FB0D60" w14:paraId="724C2864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84CA381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97D75" w14:textId="77777777" w:rsidR="00410920" w:rsidRPr="00FB0D60" w:rsidRDefault="00410920" w:rsidP="00182AF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EB310" w14:textId="77777777" w:rsidR="00410920" w:rsidRPr="00FB0D60" w:rsidRDefault="00410920" w:rsidP="00182AF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86A8A" w14:textId="77777777" w:rsidR="00410920" w:rsidRPr="00FB0D60" w:rsidRDefault="00410920" w:rsidP="00182AF8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410920" w:rsidRPr="00FB0D60" w14:paraId="45C6926E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B6729F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825FC" w14:textId="77777777" w:rsidR="00410920" w:rsidRPr="00FB0D60" w:rsidRDefault="00410920" w:rsidP="00182AF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627DD" w14:textId="77777777" w:rsidR="00410920" w:rsidRPr="00FB0D60" w:rsidRDefault="00410920" w:rsidP="00182AF8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411AB" w14:textId="77777777" w:rsidR="00410920" w:rsidRPr="00FB0D60" w:rsidRDefault="00410920" w:rsidP="00182AF8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10920" w:rsidRPr="00FB0D60" w14:paraId="6CAFBEC0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DEC6079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EBFC" w14:textId="4CE9BEC1" w:rsidR="00410920" w:rsidRPr="00FB0D60" w:rsidRDefault="002408B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92D6ED" w14:textId="77777777" w:rsidR="00410920" w:rsidRPr="00FB0D60" w:rsidRDefault="0041092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F44C" w14:textId="617F774C" w:rsidR="00410920" w:rsidRPr="00FB0D60" w:rsidRDefault="002408B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7FC47" w14:textId="77777777" w:rsidR="00410920" w:rsidRPr="00FB0D60" w:rsidRDefault="0041092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F327" w14:textId="7E5994E4" w:rsidR="00410920" w:rsidRPr="00FB0D60" w:rsidRDefault="002408B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0E0451" w14:textId="77777777" w:rsidR="00410920" w:rsidRPr="00FB0D60" w:rsidRDefault="0041092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A005" w14:textId="3F90479E" w:rsidR="00410920" w:rsidRPr="00FB0D60" w:rsidRDefault="002408B0" w:rsidP="00182AF8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410920" w:rsidRPr="00FB0D60" w14:paraId="6A4C4BD7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D35AAE9" w14:textId="77777777" w:rsidR="00410920" w:rsidRPr="00FB0D60" w:rsidRDefault="00410920" w:rsidP="00182AF8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pacing w:val="-4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A7A7E" w14:textId="3E80BBF4" w:rsidR="00410920" w:rsidRPr="00FB0D60" w:rsidRDefault="002408B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23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A296A" w14:textId="77777777" w:rsidR="00410920" w:rsidRPr="00FB0D60" w:rsidRDefault="00410920" w:rsidP="00182AF8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381E0" w14:textId="0E395F2F" w:rsidR="00410920" w:rsidRPr="00FB0D60" w:rsidRDefault="002408B0" w:rsidP="00182AF8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35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5A5B53" w14:textId="77777777" w:rsidR="00410920" w:rsidRPr="00FB0D60" w:rsidRDefault="00410920" w:rsidP="00182AF8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36D2" w14:textId="70DA18EB" w:rsidR="00410920" w:rsidRPr="00FB0D60" w:rsidRDefault="002408B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3A14EB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415450" w14:textId="225E2DF6" w:rsidR="00410920" w:rsidRPr="00FB0D60" w:rsidRDefault="002408B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720</w:t>
            </w:r>
          </w:p>
        </w:tc>
      </w:tr>
      <w:tr w:rsidR="00410920" w:rsidRPr="00FB0D60" w14:paraId="7EA600B4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C065B96" w14:textId="77777777" w:rsidR="00410920" w:rsidRPr="00FB0D60" w:rsidRDefault="00410920" w:rsidP="00182AF8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4"/>
                <w:szCs w:val="24"/>
                <w:cs/>
              </w:rPr>
            </w:pPr>
            <w:r w:rsidRPr="00FB0D60">
              <w:rPr>
                <w:rFonts w:hint="cs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B0D60">
              <w:rPr>
                <w:b w:val="0"/>
                <w:bCs w:val="0"/>
                <w:sz w:val="24"/>
                <w:szCs w:val="24"/>
              </w:rPr>
              <w:t xml:space="preserve">: </w:t>
            </w:r>
            <w:r w:rsidRPr="00FB0D60">
              <w:rPr>
                <w:rFonts w:hint="cs"/>
                <w:b w:val="0"/>
                <w:bCs w:val="0"/>
                <w:sz w:val="24"/>
                <w:szCs w:val="24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45338" w14:textId="158F5D69" w:rsidR="00410920" w:rsidRPr="00FB0D60" w:rsidRDefault="0041092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229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29815B" w14:textId="77777777" w:rsidR="00410920" w:rsidRPr="00FB0D60" w:rsidRDefault="0041092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45D31" w14:textId="6A06D782" w:rsidR="00410920" w:rsidRPr="00FB0D60" w:rsidRDefault="00410920" w:rsidP="00182AF8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7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245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881889" w14:textId="77777777" w:rsidR="00410920" w:rsidRPr="00FB0D60" w:rsidRDefault="00410920" w:rsidP="00182AF8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223A6" w14:textId="7D79894D" w:rsidR="00410920" w:rsidRPr="00FB0D60" w:rsidRDefault="00410920" w:rsidP="00410920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720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E7617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52194" w14:textId="0D5BBF7A" w:rsidR="00410920" w:rsidRPr="00FB0D60" w:rsidRDefault="0041092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720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410920" w:rsidRPr="00FB0D60" w14:paraId="0F4D6D90" w14:textId="77777777" w:rsidTr="00182AF8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17606B5" w14:textId="77777777" w:rsidR="00410920" w:rsidRPr="00FB0D60" w:rsidRDefault="00410920" w:rsidP="00182AF8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EC1768" w14:textId="0E18BC56" w:rsidR="00410920" w:rsidRPr="00FB0D60" w:rsidRDefault="002408B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4ADFD3" w14:textId="77777777" w:rsidR="00410920" w:rsidRPr="00FB0D60" w:rsidRDefault="00410920" w:rsidP="00182AF8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982D6" w14:textId="55CA1652" w:rsidR="00410920" w:rsidRPr="00FB0D60" w:rsidRDefault="002408B0" w:rsidP="00182AF8">
            <w:pPr>
              <w:tabs>
                <w:tab w:val="decimal" w:pos="90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27</w:t>
            </w:r>
            <w:r w:rsidR="0041092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9D15C5" w14:textId="77777777" w:rsidR="00410920" w:rsidRPr="00FB0D60" w:rsidRDefault="00410920" w:rsidP="00182AF8">
            <w:pPr>
              <w:tabs>
                <w:tab w:val="decimal" w:pos="841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591216" w14:textId="2813CB30" w:rsidR="00410920" w:rsidRPr="00FB0D60" w:rsidRDefault="002408B0" w:rsidP="00182AF8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17C8EE" w14:textId="77777777" w:rsidR="00410920" w:rsidRPr="00FB0D60" w:rsidRDefault="00410920" w:rsidP="00182AF8">
            <w:pPr>
              <w:ind w:right="5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444BB" w14:textId="77777777" w:rsidR="00410920" w:rsidRPr="00FB0D60" w:rsidRDefault="00410920" w:rsidP="00182AF8">
            <w:pPr>
              <w:tabs>
                <w:tab w:val="decimal" w:pos="603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1D8FF6A0" w14:textId="7425DA91" w:rsidR="002E5EF4" w:rsidRPr="00FB0D60" w:rsidRDefault="006062E1" w:rsidP="00D06E6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 w:hint="cs"/>
          <w:sz w:val="32"/>
          <w:szCs w:val="32"/>
          <w:cs/>
        </w:rPr>
        <w:t xml:space="preserve"> กล</w:t>
      </w:r>
      <w:r w:rsidR="00830978" w:rsidRPr="00FB0D60">
        <w:rPr>
          <w:rFonts w:ascii="Angsana New" w:hAnsi="Angsana New" w:hint="cs"/>
          <w:sz w:val="32"/>
          <w:szCs w:val="32"/>
          <w:cs/>
        </w:rPr>
        <w:t>ุ่มบริษัทมีการกลับรายการค่าเผื่อ</w:t>
      </w:r>
      <w:r w:rsidRPr="00FB0D60">
        <w:rPr>
          <w:rFonts w:ascii="Angsana New" w:hAnsi="Angsana New" w:hint="cs"/>
          <w:sz w:val="32"/>
          <w:szCs w:val="32"/>
          <w:cs/>
        </w:rPr>
        <w:t xml:space="preserve">การปรับมูลค่าสินค้าคงเหลือเป็นส่วนหนึ่งของต้นทุนขายในงบการเงินรวมเป็นจำนวน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807</w:t>
      </w:r>
      <w:r w:rsidRPr="00FB0D60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FB0D60">
        <w:rPr>
          <w:rFonts w:ascii="Angsana New" w:hAnsi="Angsana New"/>
          <w:sz w:val="32"/>
          <w:szCs w:val="32"/>
        </w:rPr>
        <w:t>(</w:t>
      </w:r>
      <w:r w:rsidR="00D06E63" w:rsidRPr="00FB0D60">
        <w:rPr>
          <w:rFonts w:ascii="Angsana New" w:hAnsi="Angsana New" w:hint="cs"/>
          <w:sz w:val="32"/>
          <w:szCs w:val="32"/>
          <w:cs/>
        </w:rPr>
        <w:t>งบเฉพาะกิจการ</w:t>
      </w:r>
      <w:r w:rsidRPr="00FB0D60">
        <w:rPr>
          <w:rFonts w:ascii="Angsana New" w:hAnsi="Angsana New"/>
          <w:sz w:val="32"/>
          <w:szCs w:val="32"/>
        </w:rPr>
        <w:t>:</w:t>
      </w:r>
      <w:r w:rsidRPr="00FB0D60">
        <w:rPr>
          <w:rFonts w:ascii="Angsana New" w:hAnsi="Angsana New" w:hint="cs"/>
          <w:sz w:val="32"/>
          <w:szCs w:val="32"/>
          <w:cs/>
        </w:rPr>
        <w:t>ไม่มี</w:t>
      </w:r>
      <w:r w:rsidRPr="00FB0D60">
        <w:rPr>
          <w:rFonts w:ascii="Angsana New" w:hAnsi="Angsana New"/>
          <w:sz w:val="32"/>
          <w:szCs w:val="32"/>
        </w:rPr>
        <w:t>)</w:t>
      </w:r>
    </w:p>
    <w:p w14:paraId="72E015F5" w14:textId="0ABAB7BE" w:rsidR="00D06E63" w:rsidRPr="00FB0D60" w:rsidRDefault="00D06E63" w:rsidP="00D06E63">
      <w:pPr>
        <w:tabs>
          <w:tab w:val="left" w:pos="900"/>
        </w:tabs>
        <w:spacing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บันทึกค่าเผื่อการปรับมูลค่าสินค้าคงเหลือเป็นส่วนหนึ่งของต้นทุนขายในงบการเงินรวมเป็นจำนวน </w:t>
      </w:r>
      <w:r w:rsidR="002408B0" w:rsidRPr="002408B0">
        <w:rPr>
          <w:rFonts w:ascii="Angsana New" w:hAnsi="Angsana New"/>
          <w:spacing w:val="-4"/>
          <w:sz w:val="32"/>
          <w:szCs w:val="32"/>
        </w:rPr>
        <w:t>5</w:t>
      </w:r>
      <w:r w:rsidR="00C35E70"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35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35E70" w:rsidRPr="00FB0D60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บาท </w:t>
      </w:r>
      <w:r w:rsidRPr="00FB0D60">
        <w:rPr>
          <w:rFonts w:ascii="Angsana New" w:hAnsi="Angsana New"/>
          <w:spacing w:val="-4"/>
          <w:sz w:val="32"/>
          <w:szCs w:val="32"/>
        </w:rPr>
        <w:t>(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งบเฉพาะกิจการ</w:t>
      </w:r>
      <w:r w:rsidRPr="00FB0D60">
        <w:rPr>
          <w:rFonts w:ascii="Angsana New" w:hAnsi="Angsana New"/>
          <w:spacing w:val="-4"/>
          <w:sz w:val="32"/>
          <w:szCs w:val="32"/>
        </w:rPr>
        <w:t>: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Pr="00FB0D60">
        <w:rPr>
          <w:rFonts w:ascii="Angsana New" w:hAnsi="Angsana New"/>
          <w:spacing w:val="-4"/>
          <w:sz w:val="32"/>
          <w:szCs w:val="32"/>
        </w:rPr>
        <w:t>)</w:t>
      </w:r>
    </w:p>
    <w:p w14:paraId="731AC460" w14:textId="77777777" w:rsidR="00B32F4B" w:rsidRPr="00FB0D60" w:rsidRDefault="00B32F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48C82AE7" w14:textId="07FA6540" w:rsidR="00CA5155" w:rsidRPr="00FB0D60" w:rsidRDefault="002408B0" w:rsidP="0003790C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11</w:t>
      </w:r>
      <w:r w:rsidR="00CA5155" w:rsidRPr="00FB0D60">
        <w:rPr>
          <w:rFonts w:ascii="Angsana New" w:hAnsi="Angsana New"/>
          <w:b/>
          <w:bCs/>
          <w:sz w:val="32"/>
          <w:szCs w:val="32"/>
        </w:rPr>
        <w:t>.</w:t>
      </w:r>
      <w:r w:rsidR="00CA5155" w:rsidRPr="00FB0D60">
        <w:rPr>
          <w:rFonts w:ascii="Angsana New" w:hAnsi="Angsana New"/>
          <w:b/>
          <w:bCs/>
          <w:sz w:val="32"/>
          <w:szCs w:val="32"/>
        </w:rPr>
        <w:tab/>
      </w:r>
      <w:r w:rsidR="00CA5155" w:rsidRPr="00FB0D6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3E1ADF3" w14:textId="26D7C9DC" w:rsidR="00B24110" w:rsidRPr="00FB0D60" w:rsidRDefault="002652D6" w:rsidP="00895982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360"/>
        <w:ind w:left="54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2562</w:t>
      </w:r>
      <w:r w:rsidR="00F84C7F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F84C7F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B03161" w:rsidRPr="00FB0D60">
        <w:rPr>
          <w:rFonts w:ascii="Angsana New" w:hAnsi="Angsana New" w:hint="cs"/>
          <w:spacing w:val="-4"/>
          <w:sz w:val="32"/>
          <w:szCs w:val="32"/>
          <w:cs/>
        </w:rPr>
        <w:t>กลุ่มบริษัทมีเงินฝากธนาคารที่ติด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ภาระค้ำประกันในงบการเงินรวมจำนวน </w:t>
      </w:r>
      <w:r w:rsidR="002408B0" w:rsidRPr="002408B0">
        <w:rPr>
          <w:rFonts w:ascii="Angsana New" w:hAnsi="Angsana New"/>
          <w:spacing w:val="-4"/>
          <w:sz w:val="32"/>
          <w:szCs w:val="32"/>
        </w:rPr>
        <w:t>76</w:t>
      </w:r>
      <w:r w:rsidR="00EB181D"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21</w:t>
      </w:r>
      <w:r w:rsidR="00EB181D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2408B0" w:rsidRPr="002408B0">
        <w:rPr>
          <w:rFonts w:ascii="Angsana New" w:hAnsi="Angsana New"/>
          <w:spacing w:val="-4"/>
          <w:sz w:val="32"/>
          <w:szCs w:val="32"/>
        </w:rPr>
        <w:t>72</w:t>
      </w:r>
      <w:r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95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061A09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ตามลำดับ </w:t>
      </w:r>
      <w:r w:rsidR="009A787F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ในอัตราดอกเบี้ยร้อยละ </w:t>
      </w:r>
      <w:r w:rsidR="002408B0" w:rsidRPr="002408B0">
        <w:rPr>
          <w:rFonts w:ascii="Angsana New" w:hAnsi="Angsana New"/>
          <w:spacing w:val="-4"/>
          <w:sz w:val="32"/>
          <w:szCs w:val="32"/>
        </w:rPr>
        <w:t>0</w:t>
      </w:r>
      <w:r w:rsidR="005142C5"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05</w:t>
      </w:r>
      <w:r w:rsidR="005142C5" w:rsidRPr="00FB0D60">
        <w:rPr>
          <w:rFonts w:ascii="Angsana New" w:hAnsi="Angsana New"/>
          <w:spacing w:val="-4"/>
          <w:sz w:val="32"/>
          <w:szCs w:val="32"/>
        </w:rPr>
        <w:t xml:space="preserve"> - </w:t>
      </w:r>
      <w:r w:rsidR="002408B0" w:rsidRPr="002408B0">
        <w:rPr>
          <w:rFonts w:ascii="Angsana New" w:hAnsi="Angsana New"/>
          <w:spacing w:val="-4"/>
          <w:sz w:val="32"/>
          <w:szCs w:val="32"/>
        </w:rPr>
        <w:t>0</w:t>
      </w:r>
      <w:r w:rsidR="005142C5"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85</w:t>
      </w:r>
      <w:r w:rsidR="005142C5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787F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เป็น</w:t>
      </w:r>
      <w:r w:rsidRPr="00FB0D60">
        <w:rPr>
          <w:rFonts w:ascii="Angsana New" w:hAnsi="Angsana New"/>
          <w:spacing w:val="-4"/>
          <w:sz w:val="32"/>
          <w:szCs w:val="32"/>
          <w:cs/>
        </w:rPr>
        <w:t>เงินฝากประจำธนาคาร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FB0D60">
        <w:rPr>
          <w:rFonts w:ascii="Angsana New" w:hAnsi="Angsana New"/>
          <w:spacing w:val="-4"/>
          <w:sz w:val="32"/>
          <w:szCs w:val="32"/>
          <w:cs/>
        </w:rPr>
        <w:t>บริษัทย่อยบางแห่ง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>ได้นำ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ไปเป็น</w:t>
      </w:r>
      <w:r w:rsidRPr="00FB0D60">
        <w:rPr>
          <w:rFonts w:ascii="Angsana New" w:hAnsi="Angsana New"/>
          <w:spacing w:val="-4"/>
          <w:sz w:val="32"/>
          <w:szCs w:val="32"/>
          <w:cs/>
        </w:rPr>
        <w:t>หลักทรัพย์ค้ำประกันวงเงินสินเชื่อ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FB0D60">
        <w:rPr>
          <w:rFonts w:ascii="Angsana New" w:hAnsi="Angsana New"/>
          <w:spacing w:val="-4"/>
          <w:sz w:val="32"/>
          <w:szCs w:val="32"/>
          <w:cs/>
        </w:rPr>
        <w:t>หนังสือค้ำประกันที่ได้รับจากธนาคาร</w:t>
      </w:r>
      <w:r w:rsidR="00B008ED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ที่จะครบกำหนดภายใน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</w:t>
      </w:r>
      <w:r w:rsidR="00B008ED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B008ED" w:rsidRPr="00FB0D60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B03161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03161" w:rsidRPr="00FB0D60">
        <w:rPr>
          <w:rFonts w:ascii="Angsana New" w:hAnsi="Angsana New"/>
          <w:spacing w:val="-4"/>
          <w:sz w:val="32"/>
          <w:szCs w:val="32"/>
          <w:cs/>
        </w:rPr>
        <w:t>(</w:t>
      </w:r>
      <w:r w:rsidR="00B03161" w:rsidRPr="00FB0D60">
        <w:rPr>
          <w:rFonts w:ascii="Angsana New" w:hAnsi="Angsana New" w:hint="cs"/>
          <w:spacing w:val="-4"/>
          <w:sz w:val="32"/>
          <w:szCs w:val="32"/>
          <w:cs/>
        </w:rPr>
        <w:t>งบการเงินเฉพาะกิจการ</w:t>
      </w:r>
      <w:r w:rsidR="00B03161" w:rsidRPr="00FB0D60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B03161" w:rsidRPr="00FB0D60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B03161" w:rsidRPr="00FB0D60">
        <w:rPr>
          <w:rFonts w:ascii="Angsana New" w:hAnsi="Angsana New"/>
          <w:spacing w:val="-4"/>
          <w:sz w:val="32"/>
          <w:szCs w:val="32"/>
          <w:cs/>
        </w:rPr>
        <w:t>)</w:t>
      </w:r>
      <w:r w:rsidR="00895982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95982" w:rsidRPr="00FB0D60">
        <w:rPr>
          <w:rFonts w:ascii="Angsana New" w:hAnsi="Angsana New"/>
          <w:spacing w:val="-4"/>
          <w:sz w:val="32"/>
          <w:szCs w:val="32"/>
        </w:rPr>
        <w:t>(</w:t>
      </w:r>
      <w:r w:rsidR="00895982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ดูหมายเหตุข้อ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26</w:t>
      </w:r>
      <w:r w:rsidR="00895982" w:rsidRPr="00FB0D60">
        <w:rPr>
          <w:rFonts w:ascii="Angsana New" w:hAnsi="Angsana New"/>
          <w:spacing w:val="-4"/>
          <w:sz w:val="32"/>
          <w:szCs w:val="32"/>
        </w:rPr>
        <w:t>)</w:t>
      </w:r>
    </w:p>
    <w:p w14:paraId="519C319F" w14:textId="638192BA" w:rsidR="00AA1031" w:rsidRPr="00FB0D60" w:rsidRDefault="002408B0" w:rsidP="00095B49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12</w:t>
      </w:r>
      <w:r w:rsidR="00AA1031" w:rsidRPr="00FB0D60">
        <w:rPr>
          <w:rFonts w:ascii="Angsana New" w:hAnsi="Angsana New"/>
          <w:b/>
          <w:bCs/>
          <w:sz w:val="32"/>
          <w:szCs w:val="32"/>
        </w:rPr>
        <w:t>.</w:t>
      </w:r>
      <w:r w:rsidR="00AA1031" w:rsidRPr="00FB0D60">
        <w:rPr>
          <w:rFonts w:ascii="Angsana New" w:hAnsi="Angsana New"/>
          <w:b/>
          <w:bCs/>
          <w:sz w:val="32"/>
          <w:szCs w:val="32"/>
        </w:rPr>
        <w:tab/>
      </w:r>
      <w:r w:rsidR="00AA1031" w:rsidRPr="00FB0D6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702873B4" w14:textId="586F10FF" w:rsidR="00AA1031" w:rsidRPr="00FB0D60" w:rsidRDefault="00AA1031" w:rsidP="00153BF7">
      <w:pPr>
        <w:tabs>
          <w:tab w:val="left" w:pos="709"/>
        </w:tabs>
        <w:ind w:left="540" w:right="-43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</w:t>
      </w:r>
      <w:r w:rsidRPr="00FB0D6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ร่วม </w:t>
      </w:r>
      <w:r w:rsidRPr="00FB0D6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FB0D60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F84C7F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ธันวาคม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2562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มีดังนี้</w:t>
      </w:r>
      <w:r w:rsidR="0072067E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(</w:t>
      </w:r>
      <w:r w:rsidR="00FC2BE9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งบการเงินเฉพาะกิจการ ณ </w:t>
      </w:r>
      <w:r w:rsidR="0072067E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วันที่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72067E"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72067E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="0072067E" w:rsidRPr="00FB0D60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: </w:t>
      </w:r>
      <w:r w:rsidR="0072067E" w:rsidRPr="00FB0D6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ไม่มี)</w:t>
      </w:r>
    </w:p>
    <w:tbl>
      <w:tblPr>
        <w:tblW w:w="4721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1"/>
        <w:gridCol w:w="1823"/>
        <w:gridCol w:w="738"/>
        <w:gridCol w:w="808"/>
        <w:gridCol w:w="21"/>
        <w:gridCol w:w="831"/>
        <w:gridCol w:w="992"/>
        <w:gridCol w:w="23"/>
        <w:gridCol w:w="829"/>
        <w:gridCol w:w="91"/>
        <w:gridCol w:w="862"/>
      </w:tblGrid>
      <w:tr w:rsidR="00D504B4" w:rsidRPr="00FB0D60" w14:paraId="3F32C1D0" w14:textId="77777777" w:rsidTr="00AA2173">
        <w:trPr>
          <w:trHeight w:val="144"/>
        </w:trPr>
        <w:tc>
          <w:tcPr>
            <w:tcW w:w="980" w:type="pct"/>
            <w:vAlign w:val="bottom"/>
          </w:tcPr>
          <w:p w14:paraId="5AEBC384" w14:textId="77777777" w:rsidR="00D504B4" w:rsidRPr="00FB0D60" w:rsidRDefault="00D504B4" w:rsidP="00B73F4C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44" w:type="pct"/>
          </w:tcPr>
          <w:p w14:paraId="21B87400" w14:textId="77777777" w:rsidR="00D504B4" w:rsidRPr="00FB0D60" w:rsidRDefault="00D504B4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</w:tcPr>
          <w:p w14:paraId="3C46DDB2" w14:textId="77777777" w:rsidR="00D504B4" w:rsidRPr="00FB0D60" w:rsidRDefault="00D504B4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1" w:type="pct"/>
            <w:gridSpan w:val="3"/>
            <w:vAlign w:val="bottom"/>
          </w:tcPr>
          <w:p w14:paraId="05B3CA43" w14:textId="77777777" w:rsidR="00D504B4" w:rsidRPr="00FB0D60" w:rsidRDefault="00D504B4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02" w:type="pct"/>
            <w:gridSpan w:val="5"/>
            <w:vAlign w:val="bottom"/>
          </w:tcPr>
          <w:p w14:paraId="5D632296" w14:textId="77777777" w:rsidR="00D504B4" w:rsidRPr="00FB0D60" w:rsidRDefault="00AA2173" w:rsidP="00AA2173">
            <w:pPr>
              <w:ind w:left="-117" w:right="9" w:firstLine="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: </w:t>
            </w: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A2173" w:rsidRPr="00FB0D60" w14:paraId="54A746B4" w14:textId="77777777" w:rsidTr="00547062">
        <w:trPr>
          <w:trHeight w:val="144"/>
        </w:trPr>
        <w:tc>
          <w:tcPr>
            <w:tcW w:w="980" w:type="pct"/>
            <w:vAlign w:val="bottom"/>
          </w:tcPr>
          <w:p w14:paraId="194222EE" w14:textId="77777777" w:rsidR="00AA2173" w:rsidRPr="00FB0D60" w:rsidRDefault="00AA2173" w:rsidP="00B73F4C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pct"/>
          </w:tcPr>
          <w:p w14:paraId="1942BA30" w14:textId="77777777" w:rsidR="00AA2173" w:rsidRPr="00FB0D60" w:rsidRDefault="00AA2173" w:rsidP="00B73F4C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  <w:vMerge w:val="restart"/>
          </w:tcPr>
          <w:p w14:paraId="2FED7FFB" w14:textId="77777777" w:rsidR="00AA2173" w:rsidRPr="00FB0D60" w:rsidRDefault="00AA2173" w:rsidP="00F561F9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1" w:type="pct"/>
            <w:gridSpan w:val="3"/>
            <w:vAlign w:val="bottom"/>
          </w:tcPr>
          <w:p w14:paraId="45539108" w14:textId="77777777" w:rsidR="00AA2173" w:rsidRPr="00FB0D60" w:rsidRDefault="00AA2173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602" w:type="pct"/>
            <w:gridSpan w:val="5"/>
            <w:vAlign w:val="bottom"/>
          </w:tcPr>
          <w:p w14:paraId="31EFB95F" w14:textId="77777777" w:rsidR="00AA2173" w:rsidRPr="00FB0D60" w:rsidRDefault="00AA2173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24722" w:rsidRPr="00FB0D60" w14:paraId="5354E626" w14:textId="77777777" w:rsidTr="00AA2173">
        <w:trPr>
          <w:trHeight w:val="144"/>
        </w:trPr>
        <w:tc>
          <w:tcPr>
            <w:tcW w:w="980" w:type="pct"/>
            <w:vAlign w:val="bottom"/>
          </w:tcPr>
          <w:p w14:paraId="30505563" w14:textId="77777777" w:rsidR="00224722" w:rsidRPr="00FB0D60" w:rsidRDefault="00224722" w:rsidP="00B73F4C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44" w:type="pct"/>
          </w:tcPr>
          <w:p w14:paraId="14E88352" w14:textId="77777777" w:rsidR="00224722" w:rsidRPr="00FB0D60" w:rsidRDefault="00224722" w:rsidP="00B73F4C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  <w:vMerge/>
          </w:tcPr>
          <w:p w14:paraId="370297CA" w14:textId="77777777" w:rsidR="00224722" w:rsidRPr="00FB0D60" w:rsidRDefault="00224722" w:rsidP="00B73F4C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1" w:type="pct"/>
            <w:gridSpan w:val="3"/>
            <w:vAlign w:val="bottom"/>
          </w:tcPr>
          <w:p w14:paraId="7985E04B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68" w:type="pct"/>
            <w:vAlign w:val="bottom"/>
          </w:tcPr>
          <w:p w14:paraId="1FFA9B21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" w:type="pct"/>
            <w:vAlign w:val="bottom"/>
          </w:tcPr>
          <w:p w14:paraId="6C1DFA75" w14:textId="77777777" w:rsidR="00224722" w:rsidRPr="00FB0D60" w:rsidRDefault="00224722" w:rsidP="00B73F4C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vAlign w:val="bottom"/>
          </w:tcPr>
          <w:p w14:paraId="551E408E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52" w:type="pct"/>
            <w:vAlign w:val="bottom"/>
          </w:tcPr>
          <w:p w14:paraId="049F70B7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vAlign w:val="bottom"/>
          </w:tcPr>
          <w:p w14:paraId="73B3C9E2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224722" w:rsidRPr="00FB0D60" w14:paraId="4535C077" w14:textId="77777777" w:rsidTr="00AA2173">
        <w:trPr>
          <w:trHeight w:val="144"/>
        </w:trPr>
        <w:tc>
          <w:tcPr>
            <w:tcW w:w="980" w:type="pct"/>
            <w:vAlign w:val="bottom"/>
          </w:tcPr>
          <w:p w14:paraId="7B0E342A" w14:textId="77777777" w:rsidR="00224722" w:rsidRPr="00FB0D60" w:rsidRDefault="00224722" w:rsidP="00B73F4C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044" w:type="pct"/>
          </w:tcPr>
          <w:p w14:paraId="6AF432D4" w14:textId="77777777" w:rsidR="00224722" w:rsidRPr="00FB0D60" w:rsidRDefault="00224722" w:rsidP="00B73F4C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</w:tcPr>
          <w:p w14:paraId="354EEDB8" w14:textId="77777777" w:rsidR="00224722" w:rsidRPr="00FB0D60" w:rsidRDefault="00224722" w:rsidP="00B73F4C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463" w:type="pct"/>
            <w:vAlign w:val="bottom"/>
          </w:tcPr>
          <w:p w14:paraId="30028BAE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6CB551E6" w14:textId="77777777" w:rsidR="00224722" w:rsidRPr="00FB0D60" w:rsidRDefault="00224722" w:rsidP="00B73F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Align w:val="bottom"/>
          </w:tcPr>
          <w:p w14:paraId="0313CD89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68" w:type="pct"/>
            <w:vAlign w:val="bottom"/>
          </w:tcPr>
          <w:p w14:paraId="29C0A051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" w:type="pct"/>
            <w:vAlign w:val="bottom"/>
          </w:tcPr>
          <w:p w14:paraId="5DD308F6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5" w:type="pct"/>
            <w:vAlign w:val="bottom"/>
          </w:tcPr>
          <w:p w14:paraId="040BA56E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2" w:type="pct"/>
          </w:tcPr>
          <w:p w14:paraId="4DD61B31" w14:textId="77777777" w:rsidR="00224722" w:rsidRPr="00FB0D60" w:rsidRDefault="00224722" w:rsidP="00B73F4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vAlign w:val="bottom"/>
          </w:tcPr>
          <w:p w14:paraId="29DE036A" w14:textId="77777777" w:rsidR="00224722" w:rsidRPr="00FB0D60" w:rsidRDefault="00224722" w:rsidP="00B73F4C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47062" w:rsidRPr="00FB0D60" w14:paraId="103012D3" w14:textId="77777777" w:rsidTr="00AA2173">
        <w:trPr>
          <w:trHeight w:val="144"/>
        </w:trPr>
        <w:tc>
          <w:tcPr>
            <w:tcW w:w="980" w:type="pct"/>
            <w:vAlign w:val="bottom"/>
          </w:tcPr>
          <w:p w14:paraId="3A256F98" w14:textId="77777777" w:rsidR="00547062" w:rsidRPr="00FB0D60" w:rsidRDefault="00547062" w:rsidP="00547062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044" w:type="pct"/>
          </w:tcPr>
          <w:p w14:paraId="4936F64E" w14:textId="77777777" w:rsidR="00547062" w:rsidRPr="00FB0D60" w:rsidRDefault="00547062" w:rsidP="00547062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423" w:type="pct"/>
          </w:tcPr>
          <w:p w14:paraId="5C93F13D" w14:textId="77777777" w:rsidR="00547062" w:rsidRPr="00FB0D60" w:rsidRDefault="00547062" w:rsidP="00547062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463" w:type="pct"/>
            <w:vAlign w:val="bottom"/>
          </w:tcPr>
          <w:p w14:paraId="329AA85F" w14:textId="70F54422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2" w:type="pct"/>
          </w:tcPr>
          <w:p w14:paraId="723A1DF9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Align w:val="bottom"/>
          </w:tcPr>
          <w:p w14:paraId="3A9CD504" w14:textId="1F16E067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568" w:type="pct"/>
            <w:vAlign w:val="bottom"/>
          </w:tcPr>
          <w:p w14:paraId="2DA4C229" w14:textId="108F5CEC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" w:type="pct"/>
            <w:vAlign w:val="bottom"/>
          </w:tcPr>
          <w:p w14:paraId="24B97237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vAlign w:val="bottom"/>
          </w:tcPr>
          <w:p w14:paraId="795F8138" w14:textId="1C2A1429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52" w:type="pct"/>
          </w:tcPr>
          <w:p w14:paraId="5FED27FE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vAlign w:val="bottom"/>
          </w:tcPr>
          <w:p w14:paraId="282435C8" w14:textId="5694DCE6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547062" w:rsidRPr="00FB0D60" w14:paraId="67C85829" w14:textId="77777777" w:rsidTr="00AA2173">
        <w:trPr>
          <w:trHeight w:val="144"/>
        </w:trPr>
        <w:tc>
          <w:tcPr>
            <w:tcW w:w="980" w:type="pct"/>
          </w:tcPr>
          <w:p w14:paraId="1F4EE1FA" w14:textId="77777777" w:rsidR="00547062" w:rsidRPr="00FB0D60" w:rsidRDefault="00547062" w:rsidP="00547062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044" w:type="pct"/>
          </w:tcPr>
          <w:p w14:paraId="303FE593" w14:textId="77777777" w:rsidR="00547062" w:rsidRPr="00FB0D60" w:rsidRDefault="00547062" w:rsidP="00547062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</w:tcPr>
          <w:p w14:paraId="1E570342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0B24C010" w14:textId="77777777" w:rsidR="00547062" w:rsidRPr="00FB0D60" w:rsidRDefault="00547062" w:rsidP="00547062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1BE8EB6C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519C5E42" w14:textId="77777777" w:rsidR="00547062" w:rsidRPr="00FB0D60" w:rsidRDefault="00547062" w:rsidP="00547062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</w:tcPr>
          <w:p w14:paraId="76D8E383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799D1B1D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1B261190" w14:textId="77777777" w:rsidR="00547062" w:rsidRPr="00FB0D60" w:rsidRDefault="00547062" w:rsidP="00547062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" w:type="pct"/>
          </w:tcPr>
          <w:p w14:paraId="1E7C75B1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</w:tcPr>
          <w:p w14:paraId="27BBB981" w14:textId="77777777" w:rsidR="00547062" w:rsidRPr="00FB0D60" w:rsidRDefault="00547062" w:rsidP="00547062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34F665F9" w14:textId="77777777" w:rsidTr="00AA2173">
        <w:trPr>
          <w:trHeight w:val="144"/>
        </w:trPr>
        <w:tc>
          <w:tcPr>
            <w:tcW w:w="980" w:type="pct"/>
          </w:tcPr>
          <w:p w14:paraId="0BEB15FB" w14:textId="77777777" w:rsidR="00547062" w:rsidRPr="00FB0D60" w:rsidRDefault="00547062" w:rsidP="00547062">
            <w:pPr>
              <w:ind w:right="-48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</w:t>
            </w: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ยูนิ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เวอร์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แซล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เว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สต์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44" w:type="pct"/>
          </w:tcPr>
          <w:p w14:paraId="54B7060A" w14:textId="77777777" w:rsidR="00547062" w:rsidRPr="00FB0D60" w:rsidRDefault="00547062" w:rsidP="00547062">
            <w:pPr>
              <w:ind w:right="-68" w:hanging="104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การบำบัดและกำจัดของเสียที่</w:t>
            </w:r>
          </w:p>
        </w:tc>
        <w:tc>
          <w:tcPr>
            <w:tcW w:w="423" w:type="pct"/>
          </w:tcPr>
          <w:p w14:paraId="0C6F8EE5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2EC991D4" w14:textId="77777777" w:rsidR="00547062" w:rsidRPr="00FB0D60" w:rsidRDefault="00547062" w:rsidP="00547062">
            <w:pPr>
              <w:tabs>
                <w:tab w:val="decimal" w:pos="351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5EC330F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516F6D09" w14:textId="77777777" w:rsidR="00547062" w:rsidRPr="00FB0D60" w:rsidRDefault="00547062" w:rsidP="00547062">
            <w:pPr>
              <w:tabs>
                <w:tab w:val="decimal" w:pos="324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</w:tcPr>
          <w:p w14:paraId="3AB6E104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14E31BC4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67ACE25A" w14:textId="77777777" w:rsidR="00547062" w:rsidRPr="00FB0D60" w:rsidRDefault="00547062" w:rsidP="00547062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" w:type="pct"/>
          </w:tcPr>
          <w:p w14:paraId="6E7480B7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</w:tcPr>
          <w:p w14:paraId="067AED83" w14:textId="77777777" w:rsidR="00547062" w:rsidRPr="00FB0D60" w:rsidRDefault="00547062" w:rsidP="00547062">
            <w:pPr>
              <w:tabs>
                <w:tab w:val="decimal" w:pos="567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0D2D024F" w14:textId="77777777" w:rsidTr="00AA2173">
        <w:trPr>
          <w:trHeight w:val="144"/>
        </w:trPr>
        <w:tc>
          <w:tcPr>
            <w:tcW w:w="980" w:type="pct"/>
          </w:tcPr>
          <w:p w14:paraId="6BB2E1D0" w14:textId="77777777" w:rsidR="00547062" w:rsidRPr="00FB0D60" w:rsidRDefault="00547062" w:rsidP="00547062">
            <w:pPr>
              <w:ind w:left="180" w:right="-486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แมเนจ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เม้นท์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 </w:t>
            </w: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1044" w:type="pct"/>
          </w:tcPr>
          <w:p w14:paraId="488DD908" w14:textId="77777777" w:rsidR="00547062" w:rsidRPr="00FB0D60" w:rsidRDefault="00547062" w:rsidP="00547062">
            <w:pPr>
              <w:tabs>
                <w:tab w:val="decimal" w:pos="486"/>
              </w:tabs>
              <w:ind w:left="174" w:right="-68" w:hanging="9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เป็นอันตรายรวมถึงการขนย้าย</w:t>
            </w:r>
          </w:p>
        </w:tc>
        <w:tc>
          <w:tcPr>
            <w:tcW w:w="423" w:type="pct"/>
          </w:tcPr>
          <w:p w14:paraId="04CBD41D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463" w:type="pct"/>
          </w:tcPr>
          <w:p w14:paraId="1A950599" w14:textId="636C5DF5" w:rsidR="00547062" w:rsidRPr="00FB0D60" w:rsidRDefault="002408B0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" w:type="pct"/>
          </w:tcPr>
          <w:p w14:paraId="620486BC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62B1D76D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8" w:type="pct"/>
          </w:tcPr>
          <w:p w14:paraId="5BA25779" w14:textId="7E69BDE2" w:rsidR="00547062" w:rsidRPr="00FB0D60" w:rsidRDefault="002408B0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3" w:type="pct"/>
          </w:tcPr>
          <w:p w14:paraId="7E02A5DA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46A1A7C9" w14:textId="46453A33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2" w:type="pct"/>
          </w:tcPr>
          <w:p w14:paraId="42AEB325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431B6636" w14:textId="0B428410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139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106</w:t>
            </w:r>
          </w:p>
        </w:tc>
      </w:tr>
      <w:tr w:rsidR="00547062" w:rsidRPr="00FB0D60" w14:paraId="1AC0439D" w14:textId="77777777" w:rsidTr="00AA2173">
        <w:trPr>
          <w:trHeight w:val="144"/>
        </w:trPr>
        <w:tc>
          <w:tcPr>
            <w:tcW w:w="980" w:type="pct"/>
          </w:tcPr>
          <w:p w14:paraId="12BE3844" w14:textId="77777777" w:rsidR="00547062" w:rsidRPr="00FB0D60" w:rsidRDefault="00547062" w:rsidP="00547062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บริษัท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ซิส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เต็ม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แอนด์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44" w:type="pct"/>
            <w:vAlign w:val="bottom"/>
          </w:tcPr>
          <w:p w14:paraId="26813896" w14:textId="77777777" w:rsidR="00547062" w:rsidRPr="00FB0D60" w:rsidRDefault="00547062" w:rsidP="00547062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ให้บริการและจำหน่ายอุปกรณ์</w:t>
            </w:r>
          </w:p>
        </w:tc>
        <w:tc>
          <w:tcPr>
            <w:tcW w:w="423" w:type="pct"/>
          </w:tcPr>
          <w:p w14:paraId="46648897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19D8E83E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31524EC4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3DA4908B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</w:tcPr>
          <w:p w14:paraId="6D49E814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47594153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462BE2F2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" w:type="pct"/>
          </w:tcPr>
          <w:p w14:paraId="1CAE36EE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</w:tcPr>
          <w:p w14:paraId="627E1A35" w14:textId="77777777" w:rsidR="00547062" w:rsidRPr="00FB0D60" w:rsidRDefault="00547062" w:rsidP="0054706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21369242" w14:textId="77777777" w:rsidTr="00AA2173">
        <w:trPr>
          <w:trHeight w:val="144"/>
        </w:trPr>
        <w:tc>
          <w:tcPr>
            <w:tcW w:w="980" w:type="pct"/>
          </w:tcPr>
          <w:p w14:paraId="5CEEA823" w14:textId="77777777" w:rsidR="00547062" w:rsidRPr="00FB0D60" w:rsidRDefault="00547062" w:rsidP="00547062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ซอฟท์แวร์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เซอร์วิส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ส</w:t>
            </w:r>
          </w:p>
        </w:tc>
        <w:tc>
          <w:tcPr>
            <w:tcW w:w="1044" w:type="pct"/>
            <w:vAlign w:val="bottom"/>
          </w:tcPr>
          <w:p w14:paraId="4AB53934" w14:textId="77777777" w:rsidR="00547062" w:rsidRPr="00FB0D60" w:rsidRDefault="00547062" w:rsidP="00547062">
            <w:pPr>
              <w:ind w:left="84" w:right="-68" w:firstLine="9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proofErr w:type="spellStart"/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ต่างๆ</w:t>
            </w:r>
            <w:proofErr w:type="spellEnd"/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ที่เกี่ยวข้องกับเกมส์วีอาร์</w:t>
            </w:r>
          </w:p>
        </w:tc>
        <w:tc>
          <w:tcPr>
            <w:tcW w:w="423" w:type="pct"/>
          </w:tcPr>
          <w:p w14:paraId="25606EB6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7F840864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0742E116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2BC1CD1B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</w:tcPr>
          <w:p w14:paraId="44E63C8E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4FADF2D2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5F4936F5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2" w:type="pct"/>
          </w:tcPr>
          <w:p w14:paraId="16CE3896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</w:tcPr>
          <w:p w14:paraId="005D9555" w14:textId="77777777" w:rsidR="00547062" w:rsidRPr="00FB0D60" w:rsidRDefault="00547062" w:rsidP="0054706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79DE75E5" w14:textId="77777777" w:rsidTr="00AA2173">
        <w:trPr>
          <w:trHeight w:val="144"/>
        </w:trPr>
        <w:tc>
          <w:tcPr>
            <w:tcW w:w="980" w:type="pct"/>
          </w:tcPr>
          <w:p w14:paraId="4595A02E" w14:textId="1B370A39" w:rsidR="00547062" w:rsidRPr="00FB0D60" w:rsidRDefault="00547062" w:rsidP="00547062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จำกัด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* (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13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.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9</w:t>
            </w:r>
          </w:p>
          <w:p w14:paraId="182EE166" w14:textId="4C346E46" w:rsidR="00547062" w:rsidRPr="00FB0D60" w:rsidRDefault="00547062" w:rsidP="008B7A18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 xml:space="preserve">และข้อ 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13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.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10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4" w:type="pct"/>
            <w:vAlign w:val="bottom"/>
          </w:tcPr>
          <w:p w14:paraId="5989D3FB" w14:textId="77777777" w:rsidR="00547062" w:rsidRPr="00FB0D60" w:rsidRDefault="00547062" w:rsidP="00547062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</w:tcPr>
          <w:p w14:paraId="17961A6E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480A40E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463" w:type="pct"/>
          </w:tcPr>
          <w:p w14:paraId="0622B2D6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7C33780E" w14:textId="0D38F79F" w:rsidR="00547062" w:rsidRPr="00FB0D60" w:rsidRDefault="002408B0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" w:type="pct"/>
          </w:tcPr>
          <w:p w14:paraId="5D91B9C1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3A9006F1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2671F9F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68" w:type="pct"/>
          </w:tcPr>
          <w:p w14:paraId="0934E8F6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DD9E2CF" w14:textId="1DDB7FED" w:rsidR="00547062" w:rsidRPr="00FB0D60" w:rsidRDefault="002408B0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" w:type="pct"/>
          </w:tcPr>
          <w:p w14:paraId="3ADEF6F1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16B449EE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1D84E2CA" w14:textId="675FB7BB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2" w:type="pct"/>
          </w:tcPr>
          <w:p w14:paraId="0DFD231F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43391788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04889E3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47062" w:rsidRPr="00FB0D60" w14:paraId="0003BA7E" w14:textId="77777777" w:rsidTr="00AA2173">
        <w:trPr>
          <w:trHeight w:val="144"/>
        </w:trPr>
        <w:tc>
          <w:tcPr>
            <w:tcW w:w="980" w:type="pct"/>
          </w:tcPr>
          <w:p w14:paraId="665DC761" w14:textId="77777777" w:rsidR="00547062" w:rsidRPr="00FB0D60" w:rsidRDefault="00547062" w:rsidP="00547062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44" w:type="pct"/>
            <w:vAlign w:val="bottom"/>
          </w:tcPr>
          <w:p w14:paraId="36B6BFC3" w14:textId="77777777" w:rsidR="00547062" w:rsidRPr="00FB0D60" w:rsidRDefault="00547062" w:rsidP="00547062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</w:tcPr>
          <w:p w14:paraId="1BE7686B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</w:tcPr>
          <w:p w14:paraId="179D9CC7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149431D9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</w:tcPr>
          <w:p w14:paraId="1449041D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68" w:type="pct"/>
          </w:tcPr>
          <w:p w14:paraId="502F7B71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489F6CA6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27180AE7" w14:textId="695638F8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="002408B0"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408B0"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52" w:type="pct"/>
          </w:tcPr>
          <w:p w14:paraId="6066F74A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shd w:val="clear" w:color="auto" w:fill="auto"/>
          </w:tcPr>
          <w:p w14:paraId="6929B4A3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47062" w:rsidRPr="00FB0D60" w14:paraId="35F58E2A" w14:textId="77777777" w:rsidTr="00AA2173">
        <w:trPr>
          <w:trHeight w:val="144"/>
        </w:trPr>
        <w:tc>
          <w:tcPr>
            <w:tcW w:w="980" w:type="pct"/>
          </w:tcPr>
          <w:p w14:paraId="2A162F1E" w14:textId="77777777" w:rsidR="00547062" w:rsidRPr="00FB0D60" w:rsidRDefault="00547062" w:rsidP="00547062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044" w:type="pct"/>
          </w:tcPr>
          <w:p w14:paraId="301A6658" w14:textId="77777777" w:rsidR="00547062" w:rsidRPr="00FB0D60" w:rsidRDefault="00547062" w:rsidP="00547062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3" w:type="pct"/>
            <w:vAlign w:val="bottom"/>
          </w:tcPr>
          <w:p w14:paraId="7FD51A77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3" w:type="pct"/>
            <w:vAlign w:val="bottom"/>
          </w:tcPr>
          <w:p w14:paraId="2D653D48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14:paraId="1FECC08F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6" w:type="pct"/>
            <w:vAlign w:val="bottom"/>
          </w:tcPr>
          <w:p w14:paraId="58A3F9C7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68" w:type="pct"/>
            <w:vAlign w:val="bottom"/>
          </w:tcPr>
          <w:p w14:paraId="25B21A3E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3CA572EC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369CA1" w14:textId="0DEE84F4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135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2" w:type="pct"/>
          </w:tcPr>
          <w:p w14:paraId="74239E9B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8A383" w14:textId="10A95077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139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106</w:t>
            </w:r>
          </w:p>
        </w:tc>
      </w:tr>
    </w:tbl>
    <w:p w14:paraId="285BB63A" w14:textId="77777777" w:rsidR="00AA2173" w:rsidRPr="00FB0D60" w:rsidRDefault="00AA2173" w:rsidP="00AA2173">
      <w:pPr>
        <w:tabs>
          <w:tab w:val="left" w:pos="540"/>
        </w:tabs>
        <w:ind w:right="40"/>
        <w:rPr>
          <w:rFonts w:hint="eastAsia"/>
          <w:b/>
          <w:bCs/>
          <w:color w:val="000000"/>
          <w:szCs w:val="24"/>
        </w:rPr>
      </w:pPr>
    </w:p>
    <w:tbl>
      <w:tblPr>
        <w:tblW w:w="4686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728"/>
        <w:gridCol w:w="809"/>
        <w:gridCol w:w="21"/>
        <w:gridCol w:w="830"/>
        <w:gridCol w:w="991"/>
        <w:gridCol w:w="23"/>
        <w:gridCol w:w="830"/>
        <w:gridCol w:w="92"/>
        <w:gridCol w:w="920"/>
      </w:tblGrid>
      <w:tr w:rsidR="00BD2CC4" w:rsidRPr="00FB0D60" w14:paraId="0484D3A7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616AA829" w14:textId="77777777" w:rsidR="00BD2CC4" w:rsidRPr="00FB0D60" w:rsidRDefault="00BD2CC4" w:rsidP="007D49A5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7" w:type="pct"/>
          </w:tcPr>
          <w:p w14:paraId="53C2059C" w14:textId="77777777" w:rsidR="00BD2CC4" w:rsidRPr="00FB0D60" w:rsidRDefault="00BD2CC4" w:rsidP="007D49A5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555E0DE8" w14:textId="77777777" w:rsidR="00BD2CC4" w:rsidRPr="00FB0D60" w:rsidRDefault="00BD2CC4" w:rsidP="007D49A5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14:paraId="14486E20" w14:textId="77777777" w:rsidR="00BD2CC4" w:rsidRPr="00FB0D60" w:rsidRDefault="00BD2CC4" w:rsidP="007D49A5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48" w:type="pct"/>
            <w:gridSpan w:val="5"/>
            <w:vAlign w:val="bottom"/>
          </w:tcPr>
          <w:p w14:paraId="39B58A3B" w14:textId="77777777" w:rsidR="00BD2CC4" w:rsidRPr="00FB0D60" w:rsidRDefault="00AA2173" w:rsidP="00AA2173">
            <w:pPr>
              <w:ind w:left="-117" w:right="9" w:firstLine="108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หน่วย</w:t>
            </w: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 xml:space="preserve"> : </w:t>
            </w: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  <w:r w:rsidRPr="00FB0D60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AA2173" w:rsidRPr="00FB0D60" w14:paraId="01D2EB57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76B85574" w14:textId="77777777" w:rsidR="00AA2173" w:rsidRPr="00FB0D60" w:rsidRDefault="00AA2173" w:rsidP="00AA2173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7" w:type="pct"/>
          </w:tcPr>
          <w:p w14:paraId="18B32E4A" w14:textId="77777777" w:rsidR="00AA2173" w:rsidRPr="00FB0D60" w:rsidRDefault="00AA2173" w:rsidP="00AA217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2D039D22" w14:textId="77777777" w:rsidR="00AA2173" w:rsidRPr="00FB0D60" w:rsidRDefault="00AA2173" w:rsidP="00AA217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14:paraId="7EAFE96E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648" w:type="pct"/>
            <w:gridSpan w:val="5"/>
            <w:vAlign w:val="bottom"/>
          </w:tcPr>
          <w:p w14:paraId="3D9B1720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A2173" w:rsidRPr="00FB0D60" w14:paraId="2ACE908E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139B0B60" w14:textId="77777777" w:rsidR="00AA2173" w:rsidRPr="00FB0D60" w:rsidRDefault="00AA2173" w:rsidP="00AA2173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87" w:type="pct"/>
          </w:tcPr>
          <w:p w14:paraId="3E102025" w14:textId="77777777" w:rsidR="00AA2173" w:rsidRPr="00FB0D60" w:rsidRDefault="00AA2173" w:rsidP="00AA2173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0BADF3C0" w14:textId="77777777" w:rsidR="00AA2173" w:rsidRPr="00FB0D60" w:rsidRDefault="00AA2173" w:rsidP="00AA2173">
            <w:pPr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58" w:type="pct"/>
            <w:gridSpan w:val="3"/>
            <w:vAlign w:val="bottom"/>
          </w:tcPr>
          <w:p w14:paraId="2B6CCB18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เป็นเจ้าของ</w:t>
            </w: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72" w:type="pct"/>
            <w:vAlign w:val="bottom"/>
          </w:tcPr>
          <w:p w14:paraId="07B80FFE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" w:type="pct"/>
            <w:vAlign w:val="bottom"/>
          </w:tcPr>
          <w:p w14:paraId="3B4A468F" w14:textId="77777777" w:rsidR="00AA2173" w:rsidRPr="00FB0D60" w:rsidRDefault="00AA2173" w:rsidP="00AA2173">
            <w:pPr>
              <w:tabs>
                <w:tab w:val="decimal" w:pos="757"/>
              </w:tabs>
              <w:ind w:left="-117" w:right="-8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3" w:type="pct"/>
            <w:gridSpan w:val="3"/>
            <w:vAlign w:val="bottom"/>
          </w:tcPr>
          <w:p w14:paraId="2B81BA23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วิธีราคาทุน</w:t>
            </w:r>
          </w:p>
        </w:tc>
      </w:tr>
      <w:tr w:rsidR="00AA2173" w:rsidRPr="00FB0D60" w14:paraId="3E931BC4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518C6822" w14:textId="77777777" w:rsidR="00AA2173" w:rsidRPr="00FB0D60" w:rsidRDefault="00AA2173" w:rsidP="00AA2173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87" w:type="pct"/>
          </w:tcPr>
          <w:p w14:paraId="1283C44F" w14:textId="77777777" w:rsidR="00AA2173" w:rsidRPr="00FB0D60" w:rsidRDefault="00AA2173" w:rsidP="00AA2173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0" w:type="pct"/>
          </w:tcPr>
          <w:p w14:paraId="640ECA03" w14:textId="77777777" w:rsidR="00AA2173" w:rsidRPr="00FB0D60" w:rsidRDefault="00AA2173" w:rsidP="00AA2173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467" w:type="pct"/>
            <w:vAlign w:val="bottom"/>
          </w:tcPr>
          <w:p w14:paraId="2668C197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1BD771EF" w14:textId="77777777" w:rsidR="00AA2173" w:rsidRPr="00FB0D60" w:rsidRDefault="00AA2173" w:rsidP="00AA217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333A9A84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72" w:type="pct"/>
            <w:vAlign w:val="bottom"/>
          </w:tcPr>
          <w:p w14:paraId="6A4698BC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" w:type="pct"/>
            <w:vAlign w:val="bottom"/>
          </w:tcPr>
          <w:p w14:paraId="315E5BE2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79" w:type="pct"/>
            <w:vAlign w:val="bottom"/>
          </w:tcPr>
          <w:p w14:paraId="0BF7C30C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3" w:type="pct"/>
          </w:tcPr>
          <w:p w14:paraId="3B0263F3" w14:textId="77777777" w:rsidR="00AA2173" w:rsidRPr="00FB0D60" w:rsidRDefault="00AA2173" w:rsidP="00AA217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14:paraId="65C12AC8" w14:textId="77777777" w:rsidR="00AA2173" w:rsidRPr="00FB0D60" w:rsidRDefault="00AA2173" w:rsidP="00AA2173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547062" w:rsidRPr="00FB0D60" w14:paraId="7BCE8D90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2C9CF144" w14:textId="77777777" w:rsidR="00547062" w:rsidRPr="00FB0D60" w:rsidRDefault="00547062" w:rsidP="00547062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87" w:type="pct"/>
          </w:tcPr>
          <w:p w14:paraId="1BE086FC" w14:textId="77777777" w:rsidR="00547062" w:rsidRPr="00FB0D60" w:rsidRDefault="00547062" w:rsidP="00547062">
            <w:pPr>
              <w:ind w:left="198"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420" w:type="pct"/>
          </w:tcPr>
          <w:p w14:paraId="0FA73DC1" w14:textId="77777777" w:rsidR="00547062" w:rsidRPr="00FB0D60" w:rsidRDefault="00547062" w:rsidP="00547062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467" w:type="pct"/>
            <w:vAlign w:val="bottom"/>
          </w:tcPr>
          <w:p w14:paraId="1DF8BE2D" w14:textId="4CD182AF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2" w:type="pct"/>
          </w:tcPr>
          <w:p w14:paraId="6AA48C80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45AF07A1" w14:textId="41A22148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572" w:type="pct"/>
            <w:vAlign w:val="bottom"/>
          </w:tcPr>
          <w:p w14:paraId="66C4925D" w14:textId="4F3F6153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13" w:type="pct"/>
            <w:vAlign w:val="bottom"/>
          </w:tcPr>
          <w:p w14:paraId="1E2FE2B0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2E1838CE" w14:textId="17AC8388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53" w:type="pct"/>
          </w:tcPr>
          <w:p w14:paraId="7247F985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14:paraId="4E3C567B" w14:textId="13376208" w:rsidR="00547062" w:rsidRPr="00FB0D60" w:rsidRDefault="002408B0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2562</w:t>
            </w:r>
          </w:p>
        </w:tc>
      </w:tr>
      <w:tr w:rsidR="00547062" w:rsidRPr="00FB0D60" w14:paraId="7EBC3E7E" w14:textId="77777777" w:rsidTr="00AC7DFB">
        <w:trPr>
          <w:trHeight w:val="144"/>
        </w:trPr>
        <w:tc>
          <w:tcPr>
            <w:tcW w:w="987" w:type="pct"/>
            <w:vAlign w:val="bottom"/>
          </w:tcPr>
          <w:p w14:paraId="3E19C832" w14:textId="77777777" w:rsidR="00547062" w:rsidRPr="00FB0D60" w:rsidRDefault="00547062" w:rsidP="00547062">
            <w:pPr>
              <w:ind w:right="47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7" w:type="pct"/>
          </w:tcPr>
          <w:p w14:paraId="7E21FBCE" w14:textId="77777777" w:rsidR="00547062" w:rsidRPr="00FB0D60" w:rsidRDefault="00547062" w:rsidP="00547062">
            <w:pPr>
              <w:ind w:left="198" w:right="-1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78C5FF46" w14:textId="77777777" w:rsidR="00547062" w:rsidRPr="00FB0D60" w:rsidRDefault="00547062" w:rsidP="00547062">
            <w:pPr>
              <w:ind w:left="-117" w:right="9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vAlign w:val="bottom"/>
          </w:tcPr>
          <w:p w14:paraId="5EDF20EE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30FF3815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4A174D81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Align w:val="bottom"/>
          </w:tcPr>
          <w:p w14:paraId="7B051976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0DAECEA3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063A05FB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14:paraId="7B041B96" w14:textId="77777777" w:rsidR="00547062" w:rsidRPr="00FB0D60" w:rsidRDefault="00547062" w:rsidP="0054706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vAlign w:val="bottom"/>
          </w:tcPr>
          <w:p w14:paraId="67A34C8A" w14:textId="77777777" w:rsidR="00547062" w:rsidRPr="00FB0D60" w:rsidRDefault="00547062" w:rsidP="00547062">
            <w:pPr>
              <w:ind w:right="9" w:hanging="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47062" w:rsidRPr="00FB0D60" w14:paraId="59DC6FA2" w14:textId="77777777" w:rsidTr="00AC7DFB">
        <w:trPr>
          <w:trHeight w:val="144"/>
        </w:trPr>
        <w:tc>
          <w:tcPr>
            <w:tcW w:w="987" w:type="pct"/>
          </w:tcPr>
          <w:p w14:paraId="16B66B5A" w14:textId="77777777" w:rsidR="00547062" w:rsidRPr="00FB0D60" w:rsidRDefault="00547062" w:rsidP="00547062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บริษัท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ซิส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เต็ม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แอนด์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87" w:type="pct"/>
            <w:vAlign w:val="bottom"/>
          </w:tcPr>
          <w:p w14:paraId="6F410DAC" w14:textId="77777777" w:rsidR="00547062" w:rsidRPr="00FB0D60" w:rsidRDefault="00547062" w:rsidP="00547062">
            <w:pPr>
              <w:ind w:left="84" w:right="-68" w:hanging="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ให้บริการและจำหน่ายอุปกรณ์</w:t>
            </w:r>
          </w:p>
        </w:tc>
        <w:tc>
          <w:tcPr>
            <w:tcW w:w="420" w:type="pct"/>
          </w:tcPr>
          <w:p w14:paraId="2DB65F3F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4870ACC2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25A06326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15086606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</w:tcPr>
          <w:p w14:paraId="7E3EB703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46FFEF31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63880370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14:paraId="73F8DB51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14:paraId="2D02A764" w14:textId="77777777" w:rsidR="00547062" w:rsidRPr="00FB0D60" w:rsidRDefault="00547062" w:rsidP="0054706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46D391C8" w14:textId="77777777" w:rsidTr="00AC7DFB">
        <w:trPr>
          <w:trHeight w:val="144"/>
        </w:trPr>
        <w:tc>
          <w:tcPr>
            <w:tcW w:w="987" w:type="pct"/>
          </w:tcPr>
          <w:p w14:paraId="78B37E8D" w14:textId="77777777" w:rsidR="00547062" w:rsidRPr="00FB0D60" w:rsidRDefault="00547062" w:rsidP="00547062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ซอฟท์แวร์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เซอร์วิส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เซ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ส</w:t>
            </w:r>
          </w:p>
        </w:tc>
        <w:tc>
          <w:tcPr>
            <w:tcW w:w="987" w:type="pct"/>
            <w:vAlign w:val="bottom"/>
          </w:tcPr>
          <w:p w14:paraId="190AEC39" w14:textId="77777777" w:rsidR="00547062" w:rsidRPr="00FB0D60" w:rsidRDefault="00547062" w:rsidP="00547062">
            <w:pPr>
              <w:ind w:left="84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proofErr w:type="spellStart"/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ต่างๆ</w:t>
            </w:r>
            <w:proofErr w:type="spellEnd"/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ที่เกี่ยวข้องกับเกมส์วีอาร์</w:t>
            </w:r>
          </w:p>
        </w:tc>
        <w:tc>
          <w:tcPr>
            <w:tcW w:w="420" w:type="pct"/>
          </w:tcPr>
          <w:p w14:paraId="53150A11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69301354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</w:tcPr>
          <w:p w14:paraId="74625F98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7CFA4180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</w:tcPr>
          <w:p w14:paraId="27AFD24C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1F237EC2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2FC2A774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14:paraId="599ED1D9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</w:tcPr>
          <w:p w14:paraId="3CE56153" w14:textId="77777777" w:rsidR="00547062" w:rsidRPr="00FB0D60" w:rsidRDefault="00547062" w:rsidP="00547062">
            <w:pPr>
              <w:tabs>
                <w:tab w:val="decimal" w:pos="803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547062" w:rsidRPr="00FB0D60" w14:paraId="1C8F5305" w14:textId="77777777" w:rsidTr="00AC7DFB">
        <w:trPr>
          <w:trHeight w:val="144"/>
        </w:trPr>
        <w:tc>
          <w:tcPr>
            <w:tcW w:w="987" w:type="pct"/>
          </w:tcPr>
          <w:p w14:paraId="3D8C7D53" w14:textId="413017C8" w:rsidR="00547062" w:rsidRPr="00FB0D60" w:rsidRDefault="00547062" w:rsidP="00547062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จำกัด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* (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13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.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9</w:t>
            </w:r>
          </w:p>
          <w:p w14:paraId="51B0A08F" w14:textId="6CBB9969" w:rsidR="00547062" w:rsidRPr="00FB0D60" w:rsidRDefault="00547062" w:rsidP="00547062">
            <w:pPr>
              <w:ind w:right="-486" w:firstLine="166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แ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 xml:space="preserve">ละข้อ 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13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.</w:t>
            </w:r>
            <w:r w:rsidR="002408B0" w:rsidRPr="002408B0">
              <w:rPr>
                <w:rFonts w:asciiTheme="majorBidi" w:hAnsiTheme="majorBidi"/>
                <w:color w:val="000000"/>
                <w:sz w:val="20"/>
                <w:szCs w:val="20"/>
              </w:rPr>
              <w:t>10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7" w:type="pct"/>
            <w:vAlign w:val="bottom"/>
          </w:tcPr>
          <w:p w14:paraId="000C6BC3" w14:textId="77777777" w:rsidR="00547062" w:rsidRPr="00FB0D60" w:rsidRDefault="00547062" w:rsidP="00547062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778EDB33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E7C18AF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ไทย</w:t>
            </w:r>
          </w:p>
        </w:tc>
        <w:tc>
          <w:tcPr>
            <w:tcW w:w="467" w:type="pct"/>
          </w:tcPr>
          <w:p w14:paraId="39CBBB14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57D4CF5F" w14:textId="7617F951" w:rsidR="00547062" w:rsidRPr="00FB0D60" w:rsidRDefault="002408B0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 w:hint="cs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2" w:type="pct"/>
          </w:tcPr>
          <w:p w14:paraId="1A2458F0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7F74B877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BD59FCC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572" w:type="pct"/>
          </w:tcPr>
          <w:p w14:paraId="0D60249D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3C6943CC" w14:textId="619604DB" w:rsidR="00547062" w:rsidRPr="00FB0D60" w:rsidRDefault="002408B0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3" w:type="pct"/>
          </w:tcPr>
          <w:p w14:paraId="2D5ABBC2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0CE1C25E" w14:textId="7777777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4BEA4F2A" w14:textId="212DD70F" w:rsidR="00547062" w:rsidRPr="00FB0D60" w:rsidRDefault="002408B0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="00547062"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53" w:type="pct"/>
          </w:tcPr>
          <w:p w14:paraId="76EBCEE1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4F6C78A9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  <w:p w14:paraId="0F5DCD08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47062" w:rsidRPr="00FB0D60" w14:paraId="289CA1A8" w14:textId="77777777" w:rsidTr="00AC7DFB">
        <w:trPr>
          <w:trHeight w:val="144"/>
        </w:trPr>
        <w:tc>
          <w:tcPr>
            <w:tcW w:w="987" w:type="pct"/>
          </w:tcPr>
          <w:p w14:paraId="4170B99D" w14:textId="77777777" w:rsidR="00547062" w:rsidRPr="00FB0D60" w:rsidRDefault="00547062" w:rsidP="00547062">
            <w:pPr>
              <w:ind w:right="-486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: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87" w:type="pct"/>
            <w:vAlign w:val="bottom"/>
          </w:tcPr>
          <w:p w14:paraId="1C8D8ADD" w14:textId="77777777" w:rsidR="00547062" w:rsidRPr="00FB0D60" w:rsidRDefault="00547062" w:rsidP="00547062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</w:tcPr>
          <w:p w14:paraId="7D14F70E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</w:tcPr>
          <w:p w14:paraId="2856CBD3" w14:textId="77777777" w:rsidR="00547062" w:rsidRPr="00FB0D60" w:rsidRDefault="00547062" w:rsidP="00547062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2" w:type="pct"/>
          </w:tcPr>
          <w:p w14:paraId="24D61B52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44E2DF12" w14:textId="77777777" w:rsidR="00547062" w:rsidRPr="00FB0D60" w:rsidRDefault="00547062" w:rsidP="00547062">
            <w:pPr>
              <w:tabs>
                <w:tab w:val="decimal" w:pos="445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4E949DEA" w14:textId="77777777" w:rsidR="00547062" w:rsidRPr="00FB0D60" w:rsidRDefault="00547062" w:rsidP="00547062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</w:tcPr>
          <w:p w14:paraId="367AF4D2" w14:textId="77777777" w:rsidR="00547062" w:rsidRPr="00FB0D60" w:rsidRDefault="00547062" w:rsidP="00547062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</w:tcPr>
          <w:p w14:paraId="260EFBD3" w14:textId="7A423537" w:rsidR="00547062" w:rsidRPr="00FB0D60" w:rsidRDefault="00547062" w:rsidP="00547062">
            <w:pPr>
              <w:tabs>
                <w:tab w:val="decimal" w:pos="720"/>
              </w:tabs>
              <w:ind w:left="-200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(</w:t>
            </w:r>
            <w:r w:rsidR="002408B0"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="002408B0" w:rsidRPr="002408B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500</w:t>
            </w:r>
            <w:r w:rsidRPr="00FB0D60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53" w:type="pct"/>
          </w:tcPr>
          <w:p w14:paraId="27DF97D5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shd w:val="clear" w:color="auto" w:fill="auto"/>
          </w:tcPr>
          <w:p w14:paraId="47D09979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47062" w:rsidRPr="00FB0D60" w14:paraId="13CD97BF" w14:textId="77777777" w:rsidTr="00AC7DFB">
        <w:trPr>
          <w:trHeight w:val="144"/>
        </w:trPr>
        <w:tc>
          <w:tcPr>
            <w:tcW w:w="987" w:type="pct"/>
          </w:tcPr>
          <w:p w14:paraId="1BF276AF" w14:textId="77777777" w:rsidR="00547062" w:rsidRPr="00FB0D60" w:rsidRDefault="00547062" w:rsidP="00547062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87" w:type="pct"/>
          </w:tcPr>
          <w:p w14:paraId="3FBFEA72" w14:textId="77777777" w:rsidR="00547062" w:rsidRPr="00FB0D60" w:rsidRDefault="00547062" w:rsidP="00547062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20" w:type="pct"/>
            <w:vAlign w:val="bottom"/>
          </w:tcPr>
          <w:p w14:paraId="4091ED35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vAlign w:val="bottom"/>
          </w:tcPr>
          <w:p w14:paraId="3945E345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14:paraId="492C9FD0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4FFBCEEB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Align w:val="bottom"/>
          </w:tcPr>
          <w:p w14:paraId="0A3DFDD8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073FED3D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7CDF41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53" w:type="pct"/>
          </w:tcPr>
          <w:p w14:paraId="638D8CE3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DD38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B0D6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</w:tr>
      <w:tr w:rsidR="00547062" w:rsidRPr="00FB0D60" w14:paraId="35FB0C00" w14:textId="77777777" w:rsidTr="00E07FA6">
        <w:trPr>
          <w:trHeight w:val="150"/>
        </w:trPr>
        <w:tc>
          <w:tcPr>
            <w:tcW w:w="1974" w:type="pct"/>
            <w:gridSpan w:val="2"/>
            <w:vAlign w:val="center"/>
          </w:tcPr>
          <w:p w14:paraId="51432B2A" w14:textId="77777777" w:rsidR="00547062" w:rsidRPr="00FB0D60" w:rsidRDefault="00547062" w:rsidP="00547062">
            <w:pPr>
              <w:tabs>
                <w:tab w:val="decimal" w:pos="486"/>
              </w:tabs>
              <w:ind w:left="180" w:right="-68" w:hanging="122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B0D60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*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เดิมชื่อ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บริษัท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เอ็ม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ลิ้งค์</w:t>
            </w:r>
            <w:proofErr w:type="spellEnd"/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ช็</w:t>
            </w:r>
            <w:proofErr w:type="spellEnd"/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อป</w:t>
            </w:r>
            <w:r w:rsidRPr="00FB0D60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จำกัด</w:t>
            </w:r>
          </w:p>
        </w:tc>
        <w:tc>
          <w:tcPr>
            <w:tcW w:w="420" w:type="pct"/>
            <w:vAlign w:val="bottom"/>
          </w:tcPr>
          <w:p w14:paraId="18DBCD9E" w14:textId="77777777" w:rsidR="00547062" w:rsidRPr="00FB0D60" w:rsidRDefault="00547062" w:rsidP="00547062">
            <w:pPr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467" w:type="pct"/>
            <w:vAlign w:val="bottom"/>
          </w:tcPr>
          <w:p w14:paraId="436BD454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2" w:type="pct"/>
            <w:vAlign w:val="bottom"/>
          </w:tcPr>
          <w:p w14:paraId="1ABD819F" w14:textId="77777777" w:rsidR="00547062" w:rsidRPr="00FB0D60" w:rsidRDefault="00547062" w:rsidP="00547062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vAlign w:val="bottom"/>
          </w:tcPr>
          <w:p w14:paraId="732261D6" w14:textId="77777777" w:rsidR="00547062" w:rsidRPr="00FB0D60" w:rsidRDefault="00547062" w:rsidP="00547062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72" w:type="pct"/>
            <w:vAlign w:val="bottom"/>
          </w:tcPr>
          <w:p w14:paraId="09104DF9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" w:type="pct"/>
            <w:vAlign w:val="bottom"/>
          </w:tcPr>
          <w:p w14:paraId="518C0D6B" w14:textId="77777777" w:rsidR="00547062" w:rsidRPr="00FB0D60" w:rsidRDefault="00547062" w:rsidP="00547062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double" w:sz="4" w:space="0" w:color="auto"/>
            </w:tcBorders>
            <w:shd w:val="clear" w:color="auto" w:fill="auto"/>
          </w:tcPr>
          <w:p w14:paraId="04EB920C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" w:type="pct"/>
          </w:tcPr>
          <w:p w14:paraId="5C4E9778" w14:textId="77777777" w:rsidR="00547062" w:rsidRPr="00FB0D60" w:rsidRDefault="00547062" w:rsidP="0054706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both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4E15D0E0" w14:textId="77777777" w:rsidR="00547062" w:rsidRPr="00FB0D60" w:rsidRDefault="00547062" w:rsidP="00547062">
            <w:pPr>
              <w:tabs>
                <w:tab w:val="decimal" w:pos="503"/>
              </w:tabs>
              <w:jc w:val="thaiDistribute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</w:tbl>
    <w:p w14:paraId="7B0821AE" w14:textId="77777777" w:rsidR="00E07FA6" w:rsidRPr="00FB0D60" w:rsidRDefault="00E07F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02010D92" w14:textId="77777777" w:rsidR="00861D58" w:rsidRPr="00FB0D60" w:rsidRDefault="00861D58" w:rsidP="00153BF7">
      <w:pPr>
        <w:pStyle w:val="ListParagraph"/>
        <w:numPr>
          <w:ilvl w:val="1"/>
          <w:numId w:val="9"/>
        </w:numPr>
        <w:ind w:left="1267" w:right="-43" w:hanging="72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การอนุมัติให้บริษัทเข้าลงทุนในหุ้นสามัญของบริษัท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ยูนิ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แซล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เว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สต์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เม้นท์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จํากัด</w:t>
      </w:r>
      <w:proofErr w:type="spellEnd"/>
    </w:p>
    <w:p w14:paraId="7D72492A" w14:textId="0A33F745" w:rsidR="00371265" w:rsidRPr="00581610" w:rsidRDefault="00861D58" w:rsidP="00371265">
      <w:pPr>
        <w:pStyle w:val="ListParagraph"/>
        <w:spacing w:before="240"/>
        <w:ind w:left="1260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81610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5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เมษายน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ครั้งที่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</w:t>
      </w:r>
      <w:r w:rsidRPr="00581610">
        <w:rPr>
          <w:rFonts w:ascii="Angsana New" w:hAnsi="Angsana New"/>
          <w:spacing w:val="-2"/>
          <w:sz w:val="32"/>
          <w:szCs w:val="32"/>
        </w:rPr>
        <w:t>/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ได้มีมติอนุมัติให้บริษัท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เฟ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อร์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รัม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เอ็นเนอร์ยี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จํากัด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D2B76" w:rsidRPr="00581610">
        <w:rPr>
          <w:rFonts w:ascii="Angsana New" w:hAnsi="Angsana New"/>
          <w:spacing w:val="-2"/>
          <w:sz w:val="32"/>
          <w:szCs w:val="32"/>
          <w:cs/>
        </w:rPr>
        <w:t>(“</w:t>
      </w:r>
      <w:r w:rsidR="00411454" w:rsidRPr="00581610">
        <w:rPr>
          <w:rFonts w:ascii="Angsana New" w:hAnsi="Angsana New"/>
          <w:spacing w:val="-2"/>
          <w:sz w:val="32"/>
          <w:szCs w:val="32"/>
        </w:rPr>
        <w:t>FER</w:t>
      </w:r>
      <w:r w:rsidR="00411454" w:rsidRPr="005816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D2B76" w:rsidRPr="00581610">
        <w:rPr>
          <w:rFonts w:ascii="Angsana New" w:hAnsi="Angsana New"/>
          <w:spacing w:val="-2"/>
          <w:sz w:val="32"/>
          <w:szCs w:val="32"/>
        </w:rPr>
        <w:t>EN”)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ซึ่งเป็นบริษัทย่อยของบริษัท เข้าลงทุนในหุ้นสามัญของบริษัท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ยูนิ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เวอร์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แซล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เว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สต์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แมเนจ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เม้นท์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จํากัด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81610">
        <w:rPr>
          <w:rFonts w:ascii="Angsana New" w:hAnsi="Angsana New" w:hint="eastAsia"/>
          <w:spacing w:val="-2"/>
          <w:sz w:val="32"/>
          <w:szCs w:val="32"/>
          <w:cs/>
        </w:rPr>
        <w:t>“</w:t>
      </w:r>
      <w:r w:rsidRPr="00581610">
        <w:rPr>
          <w:rFonts w:ascii="Angsana New" w:hAnsi="Angsana New"/>
          <w:spacing w:val="-2"/>
          <w:sz w:val="32"/>
          <w:szCs w:val="32"/>
        </w:rPr>
        <w:t>UWM”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จากบุคคลภายนอกที่ไม่มีความสัมพันธ์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581610">
        <w:rPr>
          <w:rFonts w:ascii="Angsana New" w:hAnsi="Angsana New"/>
          <w:spacing w:val="-2"/>
          <w:sz w:val="32"/>
          <w:szCs w:val="32"/>
          <w:cs/>
        </w:rPr>
        <w:t>/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ความเกี่ยวโยง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ใดๆ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กับผู้บริหาร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กรรมการ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ผู้ถือหุ้นรายใหญ่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และผู้มี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อํานาจ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ควบคุมของบริษัทและบริษัทย่อย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จํานวน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</w:t>
      </w:r>
      <w:r w:rsidRPr="00581610">
        <w:rPr>
          <w:rFonts w:ascii="Angsana New" w:hAnsi="Angsana New"/>
          <w:spacing w:val="-2"/>
          <w:sz w:val="32"/>
          <w:szCs w:val="32"/>
        </w:rPr>
        <w:t>,</w:t>
      </w:r>
      <w:r w:rsidR="002408B0" w:rsidRPr="002408B0">
        <w:rPr>
          <w:rFonts w:ascii="Angsana New" w:hAnsi="Angsana New"/>
          <w:spacing w:val="-2"/>
          <w:sz w:val="32"/>
          <w:szCs w:val="32"/>
        </w:rPr>
        <w:t>350</w:t>
      </w:r>
      <w:r w:rsidRPr="00581610">
        <w:rPr>
          <w:rFonts w:ascii="Angsana New" w:hAnsi="Angsana New"/>
          <w:spacing w:val="-2"/>
          <w:sz w:val="32"/>
          <w:szCs w:val="32"/>
        </w:rPr>
        <w:t>,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000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มูลค่าที่ตราไว้หุ้นละ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100</w:t>
      </w:r>
      <w:r w:rsidR="007C6A6A" w:rsidRPr="0058161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CB3B3F" w:rsidRPr="00581610">
        <w:rPr>
          <w:rFonts w:ascii="Angsana New" w:hAnsi="Angsana New"/>
          <w:spacing w:val="-2"/>
          <w:sz w:val="32"/>
          <w:szCs w:val="32"/>
        </w:rPr>
        <w:t xml:space="preserve"> </w:t>
      </w:r>
      <w:r w:rsidR="00CB3B3F" w:rsidRPr="00581610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135</w:t>
      </w:r>
      <w:r w:rsidR="00CB3B3F" w:rsidRPr="0058161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</w:t>
      </w:r>
      <w:r w:rsidR="00CB3B3F" w:rsidRPr="00581610">
        <w:rPr>
          <w:rFonts w:ascii="Angsana New" w:hAnsi="Angsana New"/>
          <w:spacing w:val="-2"/>
          <w:sz w:val="32"/>
          <w:szCs w:val="32"/>
        </w:rPr>
        <w:t xml:space="preserve"> </w:t>
      </w:r>
      <w:r w:rsidR="00CB3B3F" w:rsidRPr="0058161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คิดเป็นร้อยละ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30</w:t>
      </w:r>
      <w:r w:rsidRPr="0058161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ของ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จํานวน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หุ้นที่ออกและ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ชําระ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แล้ว</w:t>
      </w:r>
      <w:r w:rsidRPr="00581610">
        <w:rPr>
          <w:rFonts w:ascii="Angsana New" w:hAnsi="Angsana New"/>
          <w:spacing w:val="-2"/>
          <w:sz w:val="32"/>
          <w:szCs w:val="32"/>
        </w:rPr>
        <w:t xml:space="preserve"> UWM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เป็นนิติบุคคลที่จดทะเบียนจัดตั้งในประเทศไทย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มีทุนจดทะเบียน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450</w:t>
      </w:r>
      <w:r w:rsidRPr="0058161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ซึ่งเรียก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ชําระ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แล้วเต็มจำนวน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 xml:space="preserve">โดย </w:t>
      </w:r>
      <w:r w:rsidRPr="00581610">
        <w:rPr>
          <w:rFonts w:ascii="Angsana New" w:hAnsi="Angsana New"/>
          <w:spacing w:val="-2"/>
          <w:sz w:val="32"/>
          <w:szCs w:val="32"/>
        </w:rPr>
        <w:t xml:space="preserve">UWM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ถือหุ้นในบริษัท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เอเซีย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รี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ไซเคิล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เทคโนโลยี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จํากัด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81610">
        <w:rPr>
          <w:rFonts w:ascii="Angsana New" w:hAnsi="Angsana New" w:hint="eastAsia"/>
          <w:spacing w:val="-2"/>
          <w:sz w:val="32"/>
          <w:szCs w:val="32"/>
          <w:cs/>
        </w:rPr>
        <w:t>“</w:t>
      </w:r>
      <w:r w:rsidRPr="00581610">
        <w:rPr>
          <w:rFonts w:ascii="Angsana New" w:hAnsi="Angsana New"/>
          <w:spacing w:val="-2"/>
          <w:sz w:val="32"/>
          <w:szCs w:val="32"/>
        </w:rPr>
        <w:t xml:space="preserve">ART”)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และบริษัท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เอเซีย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เว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สต์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แมน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เน็จ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เม้นท์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จํากัด</w:t>
      </w:r>
      <w:proofErr w:type="spellEnd"/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(</w:t>
      </w:r>
      <w:r w:rsidRPr="00581610">
        <w:rPr>
          <w:rFonts w:ascii="Angsana New" w:hAnsi="Angsana New" w:hint="eastAsia"/>
          <w:spacing w:val="-2"/>
          <w:sz w:val="32"/>
          <w:szCs w:val="32"/>
          <w:cs/>
        </w:rPr>
        <w:t>“</w:t>
      </w:r>
      <w:r w:rsidRPr="00581610">
        <w:rPr>
          <w:rFonts w:ascii="Angsana New" w:hAnsi="Angsana New"/>
          <w:spacing w:val="-2"/>
          <w:sz w:val="32"/>
          <w:szCs w:val="32"/>
        </w:rPr>
        <w:t xml:space="preserve">AWM”)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เท่ากับร้อยละ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99</w:t>
      </w:r>
      <w:r w:rsidRPr="0058161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99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ของทุนจดทะเบียนที่ออกและ</w:t>
      </w:r>
      <w:proofErr w:type="spellStart"/>
      <w:r w:rsidRPr="00581610">
        <w:rPr>
          <w:rFonts w:ascii="Angsana New" w:hAnsi="Angsana New" w:hint="cs"/>
          <w:spacing w:val="-2"/>
          <w:sz w:val="32"/>
          <w:szCs w:val="32"/>
          <w:cs/>
        </w:rPr>
        <w:t>ชําระ</w:t>
      </w:r>
      <w:proofErr w:type="spellEnd"/>
      <w:r w:rsidRPr="00581610">
        <w:rPr>
          <w:rFonts w:ascii="Angsana New" w:hAnsi="Angsana New" w:hint="cs"/>
          <w:spacing w:val="-2"/>
          <w:sz w:val="32"/>
          <w:szCs w:val="32"/>
          <w:cs/>
        </w:rPr>
        <w:t>แล้วของ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/>
          <w:spacing w:val="-2"/>
          <w:sz w:val="32"/>
          <w:szCs w:val="32"/>
        </w:rPr>
        <w:t xml:space="preserve">ART </w:t>
      </w:r>
      <w:r w:rsidRPr="00581610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58161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81610">
        <w:rPr>
          <w:rFonts w:ascii="Angsana New" w:hAnsi="Angsana New"/>
          <w:spacing w:val="-2"/>
          <w:sz w:val="32"/>
          <w:szCs w:val="32"/>
        </w:rPr>
        <w:t>AWM</w:t>
      </w:r>
    </w:p>
    <w:p w14:paraId="246DDA21" w14:textId="5C4EBC56" w:rsidR="00861D58" w:rsidRPr="00FB0D60" w:rsidRDefault="00861D58" w:rsidP="00371265">
      <w:pPr>
        <w:pStyle w:val="ListParagraph"/>
        <w:spacing w:before="240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การเข้าซื้อหุ้นสามัญของ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UWM </w:t>
      </w:r>
      <w:r w:rsidRPr="00FB0D60">
        <w:rPr>
          <w:rFonts w:ascii="Angsana New" w:hAnsi="Angsana New" w:hint="cs"/>
          <w:sz w:val="32"/>
          <w:szCs w:val="32"/>
          <w:cs/>
        </w:rPr>
        <w:t>ในครั้งนี้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บริษัทจะได้มาซึ่งการถือหุ้นของ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UWM </w:t>
      </w:r>
      <w:r w:rsidRPr="00FB0D60">
        <w:rPr>
          <w:rFonts w:ascii="Angsana New" w:hAnsi="Angsana New" w:hint="cs"/>
          <w:sz w:val="32"/>
          <w:szCs w:val="32"/>
          <w:cs/>
        </w:rPr>
        <w:t>ในสัดส่วนร้อยละ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00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ของ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หุ้นที่ออกและ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ชําระ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แล้วของ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UWM </w:t>
      </w:r>
      <w:r w:rsidRPr="00FB0D60">
        <w:rPr>
          <w:rFonts w:ascii="Angsana New" w:hAnsi="Angsana New" w:hint="cs"/>
          <w:sz w:val="32"/>
          <w:szCs w:val="32"/>
          <w:cs/>
        </w:rPr>
        <w:t>ซึ่งปัจจุบัน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UWM </w:t>
      </w:r>
      <w:r w:rsidRPr="00FB0D60">
        <w:rPr>
          <w:rFonts w:ascii="Angsana New" w:hAnsi="Angsana New" w:hint="cs"/>
          <w:sz w:val="32"/>
          <w:szCs w:val="32"/>
          <w:cs/>
        </w:rPr>
        <w:t>ถือหุ้นใน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 xml:space="preserve">ART </w:t>
      </w:r>
      <w:r w:rsidRPr="00FB0D60">
        <w:rPr>
          <w:rFonts w:ascii="Angsana New" w:hAnsi="Angsana New" w:hint="cs"/>
          <w:sz w:val="32"/>
          <w:szCs w:val="32"/>
          <w:cs/>
        </w:rPr>
        <w:t>และ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>AWM</w:t>
      </w:r>
      <w:r w:rsidR="00CB3B3F" w:rsidRPr="00FB0D60">
        <w:rPr>
          <w:rFonts w:ascii="Angsana New" w:hAnsi="Angsana New" w:hint="cs"/>
          <w:sz w:val="32"/>
          <w:szCs w:val="32"/>
          <w:cs/>
        </w:rPr>
        <w:t xml:space="preserve"> ซึ่ง </w:t>
      </w:r>
      <w:r w:rsidR="00CB3B3F" w:rsidRPr="00FB0D60">
        <w:rPr>
          <w:rFonts w:ascii="Angsana New" w:hAnsi="Angsana New"/>
          <w:sz w:val="32"/>
          <w:szCs w:val="32"/>
        </w:rPr>
        <w:t xml:space="preserve">FER EN </w:t>
      </w:r>
      <w:r w:rsidR="00CB3B3F" w:rsidRPr="00FB0D60">
        <w:rPr>
          <w:rFonts w:ascii="Angsana New" w:hAnsi="Angsana New" w:hint="cs"/>
          <w:sz w:val="32"/>
          <w:szCs w:val="32"/>
          <w:cs/>
        </w:rPr>
        <w:t>ได้จ่ายชำระเงินซื้อหุ้นสามัญ</w:t>
      </w:r>
      <w:r w:rsidR="00D943FD" w:rsidRPr="00FB0D60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CB3B3F" w:rsidRPr="00FB0D6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08B0" w:rsidRPr="002408B0">
        <w:rPr>
          <w:rFonts w:ascii="Angsana New" w:hAnsi="Angsana New"/>
          <w:sz w:val="32"/>
          <w:szCs w:val="32"/>
        </w:rPr>
        <w:t>135</w:t>
      </w:r>
      <w:r w:rsidR="00CB3B3F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00</w:t>
      </w:r>
      <w:r w:rsidR="00CB3B3F" w:rsidRPr="00FB0D60">
        <w:rPr>
          <w:rFonts w:ascii="Angsana New" w:hAnsi="Angsana New"/>
          <w:sz w:val="32"/>
          <w:szCs w:val="32"/>
        </w:rPr>
        <w:t xml:space="preserve"> </w:t>
      </w:r>
      <w:r w:rsidR="00CB3B3F" w:rsidRPr="00FB0D60">
        <w:rPr>
          <w:rFonts w:ascii="Angsana New" w:hAnsi="Angsana New" w:hint="cs"/>
          <w:sz w:val="32"/>
          <w:szCs w:val="32"/>
          <w:cs/>
        </w:rPr>
        <w:t xml:space="preserve">ล้านบาท ครบถ้วนแล้วเมื่อวันที่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="00CB3B3F" w:rsidRPr="00FB0D60">
        <w:rPr>
          <w:rFonts w:ascii="Angsana New" w:hAnsi="Angsana New"/>
          <w:sz w:val="32"/>
          <w:szCs w:val="32"/>
        </w:rPr>
        <w:t xml:space="preserve"> </w:t>
      </w:r>
      <w:r w:rsidR="00CB3B3F" w:rsidRPr="00FB0D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408B0" w:rsidRPr="002408B0">
        <w:rPr>
          <w:rFonts w:ascii="Angsana New" w:hAnsi="Angsana New"/>
          <w:sz w:val="32"/>
          <w:szCs w:val="32"/>
        </w:rPr>
        <w:t>2562</w:t>
      </w:r>
    </w:p>
    <w:p w14:paraId="2555F6F0" w14:textId="6B669A31" w:rsidR="00D14B46" w:rsidRPr="00FB0D60" w:rsidRDefault="00D14B46" w:rsidP="00153BF7">
      <w:pPr>
        <w:pStyle w:val="ListParagraph"/>
        <w:numPr>
          <w:ilvl w:val="1"/>
          <w:numId w:val="9"/>
        </w:numPr>
        <w:spacing w:before="24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การอนุมัติให้บริษัทเข้าลงทุนและจำหน่ายในหุ้นสามัญของบริษัท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CB3B3F" w:rsidRPr="00FB0D60">
        <w:rPr>
          <w:rFonts w:ascii="Angsana New" w:hAnsi="Angsana New" w:hint="cs"/>
          <w:sz w:val="32"/>
          <w:szCs w:val="32"/>
          <w:cs/>
        </w:rPr>
        <w:t>ออ</w:t>
      </w:r>
      <w:proofErr w:type="spellStart"/>
      <w:r w:rsidR="00CB3B3F" w:rsidRPr="00FB0D60">
        <w:rPr>
          <w:rFonts w:ascii="Angsana New" w:hAnsi="Angsana New" w:hint="cs"/>
          <w:sz w:val="32"/>
          <w:szCs w:val="32"/>
          <w:cs/>
        </w:rPr>
        <w:t>สเวลไลฟ์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จํากัด</w:t>
      </w:r>
      <w:proofErr w:type="spellEnd"/>
    </w:p>
    <w:p w14:paraId="2A5C741E" w14:textId="73C024F5" w:rsidR="00C63892" w:rsidRDefault="00D14B46" w:rsidP="00D14B46">
      <w:pPr>
        <w:pStyle w:val="ListParagraph"/>
        <w:spacing w:before="240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hAnsi="Angsana New"/>
          <w:sz w:val="32"/>
          <w:szCs w:val="32"/>
        </w:rPr>
        <w:t>24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Pr="00FB0D60">
        <w:rPr>
          <w:rFonts w:ascii="Angsana New" w:hAnsi="Angsana New"/>
          <w:sz w:val="32"/>
          <w:szCs w:val="32"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 บียอน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แคร์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จำกัด (เดิมชื่อ บริษัท เท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เลแม็กซ์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คอร์ปอเรชั่น จำกัด) </w:t>
      </w:r>
      <w:r w:rsidRPr="00FB0D60">
        <w:rPr>
          <w:rFonts w:ascii="Angsana New" w:hAnsi="Angsana New"/>
          <w:sz w:val="32"/>
          <w:szCs w:val="32"/>
        </w:rPr>
        <w:t xml:space="preserve">(“BHC”) </w:t>
      </w:r>
      <w:r w:rsidRPr="00FB0D6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ซึ่งเป็นบริษัทย่อยที่บริษัทถือหุ้นในสัดส่วนร้อยละ </w:t>
      </w:r>
      <w:r w:rsidR="002408B0" w:rsidRPr="002408B0">
        <w:rPr>
          <w:rFonts w:ascii="Angsana New" w:hAnsi="Angsana New"/>
          <w:sz w:val="32"/>
          <w:szCs w:val="32"/>
        </w:rPr>
        <w:t>99</w:t>
      </w:r>
      <w:r w:rsidR="00D943FD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99</w:t>
      </w:r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7F434E">
        <w:rPr>
          <w:rFonts w:ascii="Angsana New" w:hAnsi="Angsana New" w:hint="cs"/>
          <w:sz w:val="32"/>
          <w:szCs w:val="32"/>
          <w:cs/>
        </w:rPr>
        <w:t>ซื้อ</w:t>
      </w:r>
      <w:r w:rsidRPr="00FB0D60">
        <w:rPr>
          <w:rFonts w:ascii="Angsana New" w:hAnsi="Angsana New" w:hint="cs"/>
          <w:sz w:val="32"/>
          <w:szCs w:val="32"/>
          <w:cs/>
        </w:rPr>
        <w:t>หุ้นสามัญของบริษัท ออ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สเวลไลฟ์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FB0D60">
        <w:rPr>
          <w:rFonts w:ascii="Angsana New" w:hAnsi="Angsana New"/>
          <w:sz w:val="32"/>
          <w:szCs w:val="32"/>
        </w:rPr>
        <w:t>“AWL”</w:t>
      </w:r>
      <w:r w:rsidRPr="00FB0D60">
        <w:rPr>
          <w:rFonts w:ascii="Angsana New" w:hAnsi="Angsana New" w:hint="cs"/>
          <w:sz w:val="32"/>
          <w:szCs w:val="32"/>
          <w:cs/>
        </w:rPr>
        <w:t>) จากบุคคลภายนอกที่ไม่มีความสัมพันธ์ และ</w:t>
      </w:r>
      <w:r w:rsidRPr="00FB0D60">
        <w:rPr>
          <w:rFonts w:ascii="Angsana New" w:hAnsi="Angsana New"/>
          <w:sz w:val="32"/>
          <w:szCs w:val="32"/>
        </w:rPr>
        <w:t>/</w:t>
      </w:r>
      <w:r w:rsidRPr="00FB0D60">
        <w:rPr>
          <w:rFonts w:ascii="Angsana New" w:hAnsi="Angsana New" w:hint="cs"/>
          <w:sz w:val="32"/>
          <w:szCs w:val="32"/>
          <w:cs/>
        </w:rPr>
        <w:t>หรือ ความเกี่ยวโยง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กับผู้บริหาร กรรมการ ผู้ถือหุ้นใหญ่ และผู้มีอำนาจควบคุมของบริษัทและบริษัทย่อย จำนวน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408B0" w:rsidRPr="002408B0">
        <w:rPr>
          <w:rFonts w:ascii="Angsana New" w:hAnsi="Angsana New"/>
          <w:sz w:val="32"/>
          <w:szCs w:val="32"/>
        </w:rPr>
        <w:t>100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 คิดเป็นร้อยละ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00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ของจำนวนหุ้นที่ออกและชำระแล้ว </w:t>
      </w:r>
    </w:p>
    <w:p w14:paraId="069C4E64" w14:textId="72302FA9" w:rsidR="00C551FB" w:rsidRPr="00FB0D60" w:rsidRDefault="00D14B46" w:rsidP="00C63892">
      <w:pPr>
        <w:pStyle w:val="ListParagraph"/>
        <w:spacing w:before="240"/>
        <w:ind w:left="1260" w:right="-43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>ต่อมา</w:t>
      </w:r>
      <w:r w:rsidR="007F434E" w:rsidRPr="00FB0D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="007F434E" w:rsidRPr="00FB0D60">
        <w:rPr>
          <w:rFonts w:ascii="Angsana New" w:hAnsi="Angsana New"/>
          <w:sz w:val="32"/>
          <w:szCs w:val="32"/>
        </w:rPr>
        <w:t xml:space="preserve"> </w:t>
      </w:r>
      <w:r w:rsidR="007F434E" w:rsidRPr="00FB0D60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7F434E">
        <w:rPr>
          <w:rFonts w:ascii="Angsana New" w:hAnsi="Angsana New" w:hint="cs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 ครั้งที่ 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ของบริษัท ออ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สเวลไลฟ์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จำกัด ได้มีมติอนุมัติเพิ่มทุนจดทะเบียนของบริษัทจากเดิมทุนจดทะเบียน 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2408B0" w:rsidRPr="002408B0">
        <w:rPr>
          <w:rFonts w:ascii="Angsana New" w:hAnsi="Angsana New"/>
          <w:sz w:val="32"/>
          <w:szCs w:val="32"/>
        </w:rPr>
        <w:t>40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="002408B0" w:rsidRPr="002408B0">
        <w:rPr>
          <w:rFonts w:ascii="Angsana New" w:hAnsi="Angsana New"/>
          <w:sz w:val="32"/>
          <w:szCs w:val="32"/>
        </w:rPr>
        <w:t>330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หุ้น มูลค่าตราไว้หุ้นละ </w:t>
      </w:r>
      <w:r w:rsidR="002408B0" w:rsidRPr="002408B0">
        <w:rPr>
          <w:rFonts w:ascii="Angsana New" w:hAnsi="Angsana New"/>
          <w:sz w:val="32"/>
          <w:szCs w:val="32"/>
        </w:rPr>
        <w:t>100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บาท คิดเป็นเงิน </w:t>
      </w:r>
      <w:r w:rsidR="002408B0" w:rsidRPr="002408B0">
        <w:rPr>
          <w:rFonts w:ascii="Angsana New" w:hAnsi="Angsana New"/>
          <w:sz w:val="32"/>
          <w:szCs w:val="32"/>
        </w:rPr>
        <w:t>33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บาท โดย</w:t>
      </w:r>
      <w:r w:rsidR="00C63892">
        <w:rPr>
          <w:rFonts w:ascii="Angsana New" w:hAnsi="Angsana New"/>
          <w:sz w:val="32"/>
          <w:szCs w:val="32"/>
        </w:rPr>
        <w:t xml:space="preserve"> BHC </w:t>
      </w:r>
      <w:r w:rsidRPr="00FB0D60">
        <w:rPr>
          <w:rFonts w:ascii="Angsana New" w:hAnsi="Angsana New" w:hint="cs"/>
          <w:sz w:val="32"/>
          <w:szCs w:val="32"/>
          <w:cs/>
        </w:rPr>
        <w:t xml:space="preserve">ได้เข้าซื้อหุ้นเพิ่มทุนดังกล่าวเป็นจำนวน </w:t>
      </w:r>
      <w:r w:rsidR="002408B0" w:rsidRPr="002408B0">
        <w:rPr>
          <w:rFonts w:ascii="Angsana New" w:hAnsi="Angsana New"/>
          <w:sz w:val="32"/>
          <w:szCs w:val="32"/>
        </w:rPr>
        <w:t>107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999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2408B0" w:rsidRPr="002408B0">
        <w:rPr>
          <w:rFonts w:ascii="Angsana New" w:hAnsi="Angsana New"/>
          <w:sz w:val="32"/>
          <w:szCs w:val="32"/>
        </w:rPr>
        <w:t>100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บาท คิดเป็นเงิน 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799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900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 ซึ่งคิดเป็นร้อยละ </w:t>
      </w:r>
      <w:r w:rsidR="002408B0" w:rsidRPr="002408B0">
        <w:rPr>
          <w:rFonts w:ascii="Angsana New" w:hAnsi="Angsana New"/>
          <w:sz w:val="32"/>
          <w:szCs w:val="32"/>
        </w:rPr>
        <w:t>27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ของจำนวนหุ้นที่ออกและชำระแล้ว</w:t>
      </w:r>
      <w:r w:rsidR="00C63892">
        <w:rPr>
          <w:rFonts w:ascii="Angsana New" w:hAnsi="Angsana New" w:hint="cs"/>
          <w:sz w:val="32"/>
          <w:szCs w:val="32"/>
          <w:cs/>
        </w:rPr>
        <w:t xml:space="preserve">ของ </w:t>
      </w:r>
      <w:r w:rsidR="00C63892">
        <w:rPr>
          <w:rFonts w:ascii="Angsana New" w:hAnsi="Angsana New"/>
          <w:sz w:val="32"/>
          <w:szCs w:val="32"/>
        </w:rPr>
        <w:t>AWL</w:t>
      </w:r>
      <w:r w:rsidR="00D943FD" w:rsidRPr="00FB0D60">
        <w:rPr>
          <w:rFonts w:ascii="Angsana New" w:hAnsi="Angsana New"/>
          <w:sz w:val="32"/>
          <w:szCs w:val="32"/>
        </w:rPr>
        <w:t xml:space="preserve"> </w:t>
      </w:r>
      <w:r w:rsidR="00D943FD" w:rsidRPr="00FB0D60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D943FD" w:rsidRPr="00FB0D60">
        <w:rPr>
          <w:rFonts w:ascii="Angsana New" w:hAnsi="Angsana New"/>
          <w:sz w:val="32"/>
          <w:szCs w:val="32"/>
        </w:rPr>
        <w:t xml:space="preserve">BHC </w:t>
      </w:r>
      <w:r w:rsidR="00D943FD" w:rsidRPr="00FB0D60">
        <w:rPr>
          <w:rFonts w:ascii="Angsana New" w:hAnsi="Angsana New" w:hint="cs"/>
          <w:sz w:val="32"/>
          <w:szCs w:val="32"/>
          <w:cs/>
        </w:rPr>
        <w:t xml:space="preserve">ได้จ่ายชำระเงินซื้อหุ้นสามัญดังกล่าว จำนวน 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="00D943FD"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799</w:t>
      </w:r>
      <w:r w:rsidR="00D943FD"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900</w:t>
      </w:r>
      <w:r w:rsidR="00D943FD" w:rsidRPr="00FB0D60">
        <w:rPr>
          <w:rFonts w:ascii="Angsana New" w:hAnsi="Angsana New"/>
          <w:sz w:val="32"/>
          <w:szCs w:val="32"/>
        </w:rPr>
        <w:t xml:space="preserve"> </w:t>
      </w:r>
      <w:r w:rsidR="00D943FD" w:rsidRPr="00FB0D60">
        <w:rPr>
          <w:rFonts w:ascii="Angsana New" w:hAnsi="Angsana New" w:hint="cs"/>
          <w:sz w:val="32"/>
          <w:szCs w:val="32"/>
          <w:cs/>
        </w:rPr>
        <w:t xml:space="preserve">บาท เมื่อวันที่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="00D943FD" w:rsidRPr="00FB0D60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C551FB" w:rsidRPr="00FB0D60">
        <w:rPr>
          <w:rFonts w:ascii="Angsana New" w:hAnsi="Angsana New"/>
          <w:sz w:val="32"/>
          <w:szCs w:val="32"/>
          <w:cs/>
        </w:rPr>
        <w:br w:type="page"/>
      </w:r>
    </w:p>
    <w:p w14:paraId="67867A02" w14:textId="40EC5D7C" w:rsidR="00777BD1" w:rsidRPr="00FB0D60" w:rsidRDefault="001C2778" w:rsidP="00C551FB">
      <w:pPr>
        <w:pStyle w:val="ListParagraph"/>
        <w:ind w:left="1267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ต่อมา</w:t>
      </w:r>
      <w:r w:rsidR="00D14B46" w:rsidRPr="00FB0D60">
        <w:rPr>
          <w:rFonts w:ascii="Angsana New" w:hAnsi="Angsana New"/>
          <w:sz w:val="32"/>
          <w:szCs w:val="32"/>
          <w:cs/>
        </w:rPr>
        <w:t>เมื่อวันที่</w:t>
      </w:r>
      <w:r w:rsidR="00D14B46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12</w:t>
      </w:r>
      <w:r w:rsidR="00D14B46" w:rsidRPr="00FB0D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D14B46" w:rsidRPr="00FB0D60">
        <w:rPr>
          <w:rFonts w:ascii="Angsana New" w:hAnsi="Angsana New"/>
          <w:sz w:val="32"/>
          <w:szCs w:val="32"/>
        </w:rPr>
        <w:t xml:space="preserve"> </w:t>
      </w:r>
      <w:r w:rsidR="00D14B46" w:rsidRPr="00FB0D60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ที่ประชุมคณะกรรมการบริหารครั้งที่ </w:t>
      </w:r>
      <w:r w:rsidR="002408B0" w:rsidRPr="002408B0">
        <w:rPr>
          <w:rFonts w:ascii="Angsana New" w:hAnsi="Angsana New"/>
          <w:sz w:val="32"/>
          <w:szCs w:val="32"/>
        </w:rPr>
        <w:t>17</w:t>
      </w:r>
      <w:r w:rsidR="00D14B46" w:rsidRPr="00FB0D60">
        <w:rPr>
          <w:rFonts w:ascii="Angsana New" w:hAnsi="Angsana New"/>
          <w:sz w:val="32"/>
          <w:szCs w:val="32"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D14B46" w:rsidRPr="00FB0D60">
        <w:rPr>
          <w:rFonts w:ascii="Angsana New" w:hAnsi="Angsana New"/>
          <w:sz w:val="32"/>
          <w:szCs w:val="32"/>
        </w:rPr>
        <w:t xml:space="preserve"> </w:t>
      </w:r>
      <w:r w:rsidR="00D14B46" w:rsidRPr="00FB0D60">
        <w:rPr>
          <w:rFonts w:ascii="Angsana New" w:hAnsi="Angsana New" w:hint="cs"/>
          <w:sz w:val="32"/>
          <w:szCs w:val="32"/>
          <w:cs/>
        </w:rPr>
        <w:t>มีมติอนุมัติให้</w:t>
      </w:r>
      <w:r w:rsidR="00C63892">
        <w:rPr>
          <w:rFonts w:ascii="Angsana New" w:hAnsi="Angsana New"/>
          <w:sz w:val="32"/>
          <w:szCs w:val="32"/>
        </w:rPr>
        <w:t xml:space="preserve"> BHC </w:t>
      </w:r>
      <w:r w:rsidR="00D14B46" w:rsidRPr="00FB0D60">
        <w:rPr>
          <w:rFonts w:ascii="Angsana New" w:hAnsi="Angsana New" w:hint="cs"/>
          <w:sz w:val="32"/>
          <w:szCs w:val="32"/>
          <w:cs/>
        </w:rPr>
        <w:t>ขายหุ้นสามัญ</w:t>
      </w:r>
      <w:r w:rsidRPr="00FB0D6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FB0D60">
        <w:rPr>
          <w:rFonts w:ascii="Angsana New" w:hAnsi="Angsana New"/>
          <w:sz w:val="32"/>
          <w:szCs w:val="32"/>
        </w:rPr>
        <w:t xml:space="preserve">AWL </w:t>
      </w:r>
      <w:r w:rsidR="00D14B46" w:rsidRPr="00FB0D60">
        <w:rPr>
          <w:rFonts w:ascii="Angsana New" w:hAnsi="Angsana New" w:hint="cs"/>
          <w:sz w:val="32"/>
          <w:szCs w:val="32"/>
          <w:cs/>
        </w:rPr>
        <w:t>ทั้งหมด</w:t>
      </w:r>
      <w:r w:rsidRPr="00FB0D6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408B0" w:rsidRPr="002408B0">
        <w:rPr>
          <w:rFonts w:ascii="Angsana New" w:hAnsi="Angsana New"/>
          <w:sz w:val="32"/>
          <w:szCs w:val="32"/>
        </w:rPr>
        <w:t>108</w:t>
      </w:r>
      <w:r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000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หุ้น ในมูลค่าหุ้นละ </w:t>
      </w:r>
      <w:r w:rsidR="002408B0" w:rsidRPr="002408B0">
        <w:rPr>
          <w:rFonts w:ascii="Angsana New" w:hAnsi="Angsana New"/>
          <w:sz w:val="32"/>
          <w:szCs w:val="32"/>
        </w:rPr>
        <w:t>128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70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 คิดเป็นจำนวน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90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ล้านบาท</w:t>
      </w:r>
      <w:r w:rsidR="00D14B46" w:rsidRPr="00FB0D60">
        <w:rPr>
          <w:rFonts w:ascii="Angsana New" w:hAnsi="Angsana New"/>
          <w:sz w:val="32"/>
          <w:szCs w:val="32"/>
        </w:rPr>
        <w:t xml:space="preserve"> </w:t>
      </w:r>
      <w:r w:rsidR="00D14B46" w:rsidRPr="00FB0D60">
        <w:rPr>
          <w:rFonts w:ascii="Angsana New" w:hAnsi="Angsana New" w:hint="cs"/>
          <w:sz w:val="32"/>
          <w:szCs w:val="32"/>
          <w:cs/>
        </w:rPr>
        <w:t>ให้แก่บุคคลภายนอกที่ไม่มีความสัมพันธ์ และ</w:t>
      </w:r>
      <w:r w:rsidR="00D14B46" w:rsidRPr="00FB0D60">
        <w:rPr>
          <w:rFonts w:ascii="Angsana New" w:hAnsi="Angsana New"/>
          <w:sz w:val="32"/>
          <w:szCs w:val="32"/>
        </w:rPr>
        <w:t>/</w:t>
      </w:r>
      <w:r w:rsidR="00D14B46" w:rsidRPr="00FB0D60">
        <w:rPr>
          <w:rFonts w:ascii="Angsana New" w:hAnsi="Angsana New" w:hint="cs"/>
          <w:sz w:val="32"/>
          <w:szCs w:val="32"/>
          <w:cs/>
        </w:rPr>
        <w:t>หรือ ความเกี่ยวโยง</w:t>
      </w:r>
      <w:proofErr w:type="spellStart"/>
      <w:r w:rsidR="00D14B46" w:rsidRPr="00FB0D60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="00D14B46" w:rsidRPr="00FB0D60">
        <w:rPr>
          <w:rFonts w:ascii="Angsana New" w:hAnsi="Angsana New" w:hint="cs"/>
          <w:sz w:val="32"/>
          <w:szCs w:val="32"/>
          <w:cs/>
        </w:rPr>
        <w:t xml:space="preserve"> กับผู้บริหาร กรรมการ ผู้ถือหุ้นใหญ่ และผู้มีอำนาจควบคุมของบริษัทและบริษัทย่อย </w:t>
      </w:r>
      <w:r w:rsidR="00777BD1" w:rsidRPr="00FB0D60">
        <w:rPr>
          <w:rFonts w:ascii="Angsana New" w:hAnsi="Angsana New" w:hint="cs"/>
          <w:sz w:val="32"/>
          <w:szCs w:val="32"/>
          <w:cs/>
        </w:rPr>
        <w:t>บริษัทย่อย</w:t>
      </w:r>
      <w:r w:rsidR="00D14B46" w:rsidRPr="00FB0D60">
        <w:rPr>
          <w:rFonts w:ascii="Angsana New" w:hAnsi="Angsana New" w:hint="cs"/>
          <w:sz w:val="32"/>
          <w:szCs w:val="32"/>
          <w:cs/>
        </w:rPr>
        <w:t>ดังกล่าว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ได้รับชำระเงินจำนวน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="00777BD1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90</w:t>
      </w:r>
      <w:r w:rsidR="00777BD1" w:rsidRPr="00FB0D60">
        <w:rPr>
          <w:rFonts w:ascii="Angsana New" w:hAnsi="Angsana New"/>
          <w:sz w:val="32"/>
          <w:szCs w:val="32"/>
        </w:rPr>
        <w:t xml:space="preserve"> 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</w:t>
      </w:r>
      <w:r w:rsidR="002408B0" w:rsidRPr="002408B0">
        <w:rPr>
          <w:rFonts w:ascii="Angsana New" w:hAnsi="Angsana New"/>
          <w:sz w:val="32"/>
          <w:szCs w:val="32"/>
        </w:rPr>
        <w:t>20</w:t>
      </w:r>
      <w:r w:rsidR="00777BD1" w:rsidRPr="00FB0D60">
        <w:rPr>
          <w:rFonts w:ascii="Angsana New" w:hAnsi="Angsana New"/>
          <w:sz w:val="32"/>
          <w:szCs w:val="32"/>
        </w:rPr>
        <w:t xml:space="preserve"> 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777BD1" w:rsidRPr="00FB0D60">
        <w:rPr>
          <w:rFonts w:ascii="Angsana New" w:hAnsi="Angsana New"/>
          <w:sz w:val="32"/>
          <w:szCs w:val="32"/>
        </w:rPr>
        <w:t xml:space="preserve"> 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บริษัทย่อยดังกล่าวมีกำไรจากการขายเงินลงทุนในบริษัทร่วมจำนวน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="00777BD1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="00777BD1" w:rsidRPr="00FB0D60">
        <w:rPr>
          <w:rFonts w:ascii="Angsana New" w:hAnsi="Angsana New"/>
          <w:sz w:val="32"/>
          <w:szCs w:val="32"/>
        </w:rPr>
        <w:t xml:space="preserve"> 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ล้านบาท ซึ่งบันทึกในงบกำไรขาดทุนและกำไรขาดทุนเบ็ดเสร็จอื่นสำหรับปีสิ้นสุดวันที่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777BD1" w:rsidRPr="00FB0D60">
        <w:rPr>
          <w:rFonts w:ascii="Angsana New" w:hAnsi="Angsana New"/>
          <w:sz w:val="32"/>
          <w:szCs w:val="32"/>
        </w:rPr>
        <w:t xml:space="preserve"> </w:t>
      </w:r>
      <w:r w:rsidR="00777BD1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</w:p>
    <w:p w14:paraId="575E4EB3" w14:textId="77777777" w:rsidR="00861D58" w:rsidRPr="00FB0D60" w:rsidRDefault="00861D58" w:rsidP="00371265">
      <w:pPr>
        <w:pStyle w:val="ListParagraph"/>
        <w:spacing w:before="240"/>
        <w:ind w:left="1260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ข้อมูลทางการเงินโดยสรุ</w:t>
      </w:r>
      <w:r w:rsidRPr="00FB0D60">
        <w:rPr>
          <w:rFonts w:ascii="Angsana New" w:hAnsi="Angsana New" w:hint="cs"/>
          <w:sz w:val="32"/>
          <w:szCs w:val="32"/>
          <w:cs/>
        </w:rPr>
        <w:t>ปของบริษัทร่วม</w:t>
      </w:r>
      <w:r w:rsidRPr="00FB0D6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16" w:type="dxa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1440"/>
        <w:gridCol w:w="90"/>
        <w:gridCol w:w="1296"/>
        <w:gridCol w:w="86"/>
        <w:gridCol w:w="1296"/>
        <w:gridCol w:w="112"/>
        <w:gridCol w:w="1296"/>
        <w:gridCol w:w="20"/>
      </w:tblGrid>
      <w:tr w:rsidR="00D14B46" w:rsidRPr="00FB0D60" w14:paraId="4E3ABFB4" w14:textId="77777777" w:rsidTr="00D14B46">
        <w:trPr>
          <w:gridAfter w:val="1"/>
          <w:wAfter w:w="20" w:type="dxa"/>
          <w:trHeight w:val="20"/>
        </w:trPr>
        <w:tc>
          <w:tcPr>
            <w:tcW w:w="2880" w:type="dxa"/>
            <w:shd w:val="clear" w:color="auto" w:fill="auto"/>
          </w:tcPr>
          <w:p w14:paraId="57FE00C4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440" w:type="dxa"/>
          </w:tcPr>
          <w:p w14:paraId="467053F1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0" w:type="dxa"/>
          </w:tcPr>
          <w:p w14:paraId="5E511E3D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6901F442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86" w:type="dxa"/>
          </w:tcPr>
          <w:p w14:paraId="0B04699D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43545326" w14:textId="5A7CC8D6" w:rsidR="00D14B46" w:rsidRPr="00FB0D60" w:rsidRDefault="00D14B46" w:rsidP="0003790C">
            <w:pPr>
              <w:ind w:right="36" w:firstLine="18"/>
              <w:jc w:val="right"/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12" w:type="dxa"/>
          </w:tcPr>
          <w:p w14:paraId="1506AB9A" w14:textId="77777777" w:rsidR="00D14B46" w:rsidRPr="00FB0D60" w:rsidRDefault="00D14B46" w:rsidP="0003790C">
            <w:pPr>
              <w:ind w:right="36" w:firstLine="18"/>
              <w:jc w:val="right"/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296" w:type="dxa"/>
          </w:tcPr>
          <w:p w14:paraId="3BF201C5" w14:textId="6BB232F2" w:rsidR="00D14B46" w:rsidRPr="00FB0D60" w:rsidRDefault="00F236A8" w:rsidP="0003790C">
            <w:pPr>
              <w:ind w:right="36" w:firstLine="18"/>
              <w:jc w:val="right"/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(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หน่วย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: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พันบาท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)</w:t>
            </w:r>
          </w:p>
        </w:tc>
      </w:tr>
      <w:tr w:rsidR="00D14B46" w:rsidRPr="00FB0D60" w14:paraId="15DDDC72" w14:textId="77777777" w:rsidTr="00D14B46">
        <w:trPr>
          <w:gridAfter w:val="1"/>
          <w:wAfter w:w="20" w:type="dxa"/>
          <w:trHeight w:val="20"/>
        </w:trPr>
        <w:tc>
          <w:tcPr>
            <w:tcW w:w="2880" w:type="dxa"/>
            <w:shd w:val="clear" w:color="auto" w:fill="auto"/>
          </w:tcPr>
          <w:p w14:paraId="3ED92DC3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440" w:type="dxa"/>
          </w:tcPr>
          <w:p w14:paraId="2CBD75B9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7B59F28D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2678" w:type="dxa"/>
            <w:gridSpan w:val="3"/>
          </w:tcPr>
          <w:p w14:paraId="44BAFBD7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บริษัทย่อยของบริษัทร่วม</w:t>
            </w:r>
          </w:p>
        </w:tc>
        <w:tc>
          <w:tcPr>
            <w:tcW w:w="112" w:type="dxa"/>
          </w:tcPr>
          <w:p w14:paraId="545C413E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723FD511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</w:tr>
      <w:tr w:rsidR="00D14B46" w:rsidRPr="00FB0D60" w14:paraId="4930B3DD" w14:textId="77777777" w:rsidTr="00D14B46">
        <w:trPr>
          <w:gridAfter w:val="1"/>
          <w:wAfter w:w="20" w:type="dxa"/>
          <w:trHeight w:val="20"/>
        </w:trPr>
        <w:tc>
          <w:tcPr>
            <w:tcW w:w="2880" w:type="dxa"/>
            <w:shd w:val="clear" w:color="auto" w:fill="auto"/>
          </w:tcPr>
          <w:p w14:paraId="7B5ED136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>ชื่อบริษัทร่วม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และบริษัทย่อยของบริษัทร่วม</w:t>
            </w:r>
          </w:p>
        </w:tc>
        <w:tc>
          <w:tcPr>
            <w:tcW w:w="1440" w:type="dxa"/>
          </w:tcPr>
          <w:p w14:paraId="7F8CEF9C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บริษัท ยูนิ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แซล 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เว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สต์ 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แมเนจ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เม้นท์ จำกัด</w:t>
            </w:r>
          </w:p>
        </w:tc>
        <w:tc>
          <w:tcPr>
            <w:tcW w:w="90" w:type="dxa"/>
          </w:tcPr>
          <w:p w14:paraId="5CD1428F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62F350C6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บริษัท เอเชีย รี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ไซเคิล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 เทคโนโลยี จำกัด</w:t>
            </w:r>
          </w:p>
        </w:tc>
        <w:tc>
          <w:tcPr>
            <w:tcW w:w="86" w:type="dxa"/>
          </w:tcPr>
          <w:p w14:paraId="2B6E9A31" w14:textId="77777777" w:rsidR="00D14B46" w:rsidRPr="00FB0D60" w:rsidRDefault="00D14B46" w:rsidP="0003790C">
            <w:pPr>
              <w:ind w:firstLine="171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4D1E109C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บริษัท เอเชีย 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เว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สต์ แมน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เน็จ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เม้นท์ จำกัด</w:t>
            </w:r>
          </w:p>
        </w:tc>
        <w:tc>
          <w:tcPr>
            <w:tcW w:w="112" w:type="dxa"/>
          </w:tcPr>
          <w:p w14:paraId="156FFD1A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044D8C6A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ซิส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เต็ม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แอนด์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  <w:p w14:paraId="0FD23FB6" w14:textId="77777777" w:rsidR="00D14B46" w:rsidRPr="00FB0D60" w:rsidRDefault="00D14B46" w:rsidP="000379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ซอฟท์แวร์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เซอร์วิส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เซ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>ส จำกัด</w:t>
            </w:r>
            <w:r w:rsidR="00FA0E3A"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</w:t>
            </w:r>
          </w:p>
          <w:p w14:paraId="2E107A4D" w14:textId="23085E27" w:rsidR="00FA0E3A" w:rsidRPr="00FB0D60" w:rsidRDefault="00FA0E3A" w:rsidP="0003790C">
            <w:pPr>
              <w:ind w:firstLine="18"/>
              <w:jc w:val="center"/>
              <w:rPr>
                <w:rFonts w:ascii="Angsana New" w:eastAsia="Times New Roman" w:hAnsi="Angsana New"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spacing w:val="-6"/>
                <w:szCs w:val="24"/>
              </w:rPr>
              <w:t>(</w:t>
            </w:r>
            <w:r w:rsidRPr="00FB0D60">
              <w:rPr>
                <w:rFonts w:ascii="Angsana New" w:eastAsia="Times New Roman" w:hAnsi="Angsana New" w:hint="cs"/>
                <w:spacing w:val="-6"/>
                <w:szCs w:val="24"/>
                <w:cs/>
              </w:rPr>
              <w:t>เดิมชื่อ บริษัท เอ็ม</w:t>
            </w:r>
            <w:proofErr w:type="spellStart"/>
            <w:r w:rsidRPr="00FB0D60">
              <w:rPr>
                <w:rFonts w:ascii="Angsana New" w:eastAsia="Times New Roman" w:hAnsi="Angsana New" w:hint="cs"/>
                <w:spacing w:val="-6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="Angsana New" w:eastAsia="Times New Roman" w:hAnsi="Angsana New" w:hint="cs"/>
                <w:spacing w:val="-6"/>
                <w:szCs w:val="24"/>
                <w:cs/>
              </w:rPr>
              <w:t>ช็</w:t>
            </w:r>
            <w:proofErr w:type="spellEnd"/>
            <w:r w:rsidRPr="00FB0D60">
              <w:rPr>
                <w:rFonts w:ascii="Angsana New" w:eastAsia="Times New Roman" w:hAnsi="Angsana New" w:hint="cs"/>
                <w:spacing w:val="-6"/>
                <w:szCs w:val="24"/>
                <w:cs/>
              </w:rPr>
              <w:t>อป จำกัด</w:t>
            </w:r>
            <w:r w:rsidRPr="00FB0D60">
              <w:rPr>
                <w:rFonts w:ascii="Angsana New" w:eastAsia="Times New Roman" w:hAnsi="Angsana New"/>
                <w:spacing w:val="-6"/>
                <w:szCs w:val="24"/>
              </w:rPr>
              <w:t>)</w:t>
            </w:r>
          </w:p>
        </w:tc>
      </w:tr>
      <w:tr w:rsidR="00D14B46" w:rsidRPr="00FB0D60" w14:paraId="182BDE4A" w14:textId="77777777" w:rsidTr="00D14B46">
        <w:trPr>
          <w:trHeight w:val="20"/>
        </w:trPr>
        <w:tc>
          <w:tcPr>
            <w:tcW w:w="2880" w:type="dxa"/>
            <w:shd w:val="clear" w:color="auto" w:fill="auto"/>
          </w:tcPr>
          <w:p w14:paraId="4ECF4C90" w14:textId="77777777" w:rsidR="000E47DA" w:rsidRPr="00FB0D60" w:rsidRDefault="00D14B46" w:rsidP="0003790C">
            <w:pPr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>งบแสดงฐานะการเงินแบบย่อ</w:t>
            </w: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</w:t>
            </w:r>
          </w:p>
          <w:p w14:paraId="6C710198" w14:textId="4E6B7127" w:rsidR="00D14B46" w:rsidRPr="00FB0D60" w:rsidRDefault="000E47DA" w:rsidP="0003790C">
            <w:pPr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   </w:t>
            </w:r>
            <w:r w:rsidR="00D14B46"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ณ วันที่ </w:t>
            </w:r>
            <w:r w:rsidR="002408B0" w:rsidRPr="002408B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31</w:t>
            </w:r>
            <w:r w:rsidR="00D14B46"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 xml:space="preserve"> </w:t>
            </w:r>
            <w:r w:rsidR="00D14B46" w:rsidRPr="00FB0D60">
              <w:rPr>
                <w:rFonts w:ascii="Angsana New" w:eastAsia="Times New Roman" w:hAnsi="Angsana New" w:hint="cs"/>
                <w:b/>
                <w:bCs/>
                <w:spacing w:val="-6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b/>
                <w:bCs/>
                <w:spacing w:val="-6"/>
                <w:szCs w:val="24"/>
              </w:rPr>
              <w:t>2562</w:t>
            </w:r>
            <w:r w:rsidR="00D14B46" w:rsidRPr="00FB0D60"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46571C07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0" w:type="dxa"/>
          </w:tcPr>
          <w:p w14:paraId="16DB2378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6FEC6DC9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86" w:type="dxa"/>
          </w:tcPr>
          <w:p w14:paraId="5C3CA4E4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1D8E95D3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12" w:type="dxa"/>
          </w:tcPr>
          <w:p w14:paraId="02166EB6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1296" w:type="dxa"/>
          </w:tcPr>
          <w:p w14:paraId="31A1F24B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D8E73D" w14:textId="77777777" w:rsidR="00D14B46" w:rsidRPr="00FB0D60" w:rsidRDefault="00D14B46" w:rsidP="0003790C">
            <w:pPr>
              <w:jc w:val="center"/>
              <w:rPr>
                <w:rFonts w:ascii="Angsana New" w:eastAsia="Times New Roman" w:hAnsi="Angsana New"/>
                <w:b/>
                <w:bCs/>
                <w:spacing w:val="-6"/>
                <w:szCs w:val="24"/>
                <w:cs/>
              </w:rPr>
            </w:pPr>
          </w:p>
        </w:tc>
      </w:tr>
      <w:tr w:rsidR="00D14B46" w:rsidRPr="00FB0D60" w14:paraId="3EC697C4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5FB692A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</w:tcPr>
          <w:p w14:paraId="78FE5781" w14:textId="6F7E999E" w:rsidR="00D14B46" w:rsidRPr="00FB0D60" w:rsidRDefault="002408B0" w:rsidP="0003790C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233</w:t>
            </w:r>
            <w:r w:rsidR="008738AD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420</w:t>
            </w:r>
          </w:p>
        </w:tc>
        <w:tc>
          <w:tcPr>
            <w:tcW w:w="90" w:type="dxa"/>
          </w:tcPr>
          <w:p w14:paraId="506FFB9B" w14:textId="77777777" w:rsidR="00D14B46" w:rsidRPr="00FB0D60" w:rsidRDefault="00D14B46" w:rsidP="0003790C">
            <w:pPr>
              <w:tabs>
                <w:tab w:val="decimal" w:pos="899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73143A01" w14:textId="7C4E7B17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24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950</w:t>
            </w:r>
          </w:p>
        </w:tc>
        <w:tc>
          <w:tcPr>
            <w:tcW w:w="86" w:type="dxa"/>
          </w:tcPr>
          <w:p w14:paraId="6A022A41" w14:textId="77777777" w:rsidR="00D14B46" w:rsidRPr="00FB0D60" w:rsidRDefault="00D14B46" w:rsidP="0003790C">
            <w:pPr>
              <w:tabs>
                <w:tab w:val="decimal" w:pos="899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701BDD0C" w14:textId="24DC82E3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25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118</w:t>
            </w:r>
          </w:p>
        </w:tc>
        <w:tc>
          <w:tcPr>
            <w:tcW w:w="112" w:type="dxa"/>
          </w:tcPr>
          <w:p w14:paraId="77FC029A" w14:textId="77777777" w:rsidR="00D14B46" w:rsidRPr="00FB0D60" w:rsidRDefault="00D14B46" w:rsidP="0003790C">
            <w:pPr>
              <w:tabs>
                <w:tab w:val="decimal" w:pos="899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19FCC7DB" w14:textId="295AAF17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876</w:t>
            </w:r>
          </w:p>
        </w:tc>
        <w:tc>
          <w:tcPr>
            <w:tcW w:w="20" w:type="dxa"/>
            <w:shd w:val="clear" w:color="auto" w:fill="auto"/>
          </w:tcPr>
          <w:p w14:paraId="118BE46B" w14:textId="77777777" w:rsidR="00D14B46" w:rsidRPr="00FB0D60" w:rsidRDefault="00D14B46" w:rsidP="0003790C">
            <w:pPr>
              <w:tabs>
                <w:tab w:val="decimal" w:pos="899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523D6262" w14:textId="77777777" w:rsidTr="001A135F">
        <w:trPr>
          <w:trHeight w:val="183"/>
        </w:trPr>
        <w:tc>
          <w:tcPr>
            <w:tcW w:w="2880" w:type="dxa"/>
            <w:shd w:val="clear" w:color="auto" w:fill="auto"/>
            <w:vAlign w:val="bottom"/>
          </w:tcPr>
          <w:p w14:paraId="63B90B33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4CEF8AEE" w14:textId="53C52356" w:rsidR="00D14B46" w:rsidRPr="00FB0D60" w:rsidRDefault="002408B0" w:rsidP="0003790C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288</w:t>
            </w:r>
            <w:r w:rsidR="008738AD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871</w:t>
            </w:r>
          </w:p>
        </w:tc>
        <w:tc>
          <w:tcPr>
            <w:tcW w:w="90" w:type="dxa"/>
          </w:tcPr>
          <w:p w14:paraId="1CB1996A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64573FE3" w14:textId="36BD5145" w:rsidR="00D14B46" w:rsidRPr="00FB0D60" w:rsidRDefault="002408B0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187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400</w:t>
            </w:r>
          </w:p>
        </w:tc>
        <w:tc>
          <w:tcPr>
            <w:tcW w:w="86" w:type="dxa"/>
          </w:tcPr>
          <w:p w14:paraId="023AD324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5C2C03B" w14:textId="665310BC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20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665</w:t>
            </w:r>
          </w:p>
        </w:tc>
        <w:tc>
          <w:tcPr>
            <w:tcW w:w="112" w:type="dxa"/>
          </w:tcPr>
          <w:p w14:paraId="3B555B19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54949962" w14:textId="0AA96BF6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</w:t>
            </w:r>
            <w:r w:rsidR="00D14B46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347</w:t>
            </w:r>
          </w:p>
        </w:tc>
        <w:tc>
          <w:tcPr>
            <w:tcW w:w="20" w:type="dxa"/>
            <w:shd w:val="clear" w:color="auto" w:fill="auto"/>
          </w:tcPr>
          <w:p w14:paraId="63CD337E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73420ED5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7F41BE0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ADE24CA" w14:textId="31F38B6C" w:rsidR="00D14B46" w:rsidRPr="00FB0D60" w:rsidRDefault="001A135F" w:rsidP="007F6FD4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 w:hint="eastAsia"/>
                <w:szCs w:val="24"/>
              </w:rPr>
              <w:t>1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0</w:t>
            </w:r>
            <w:r w:rsidR="008738AD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967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073606A5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3EA99054" w14:textId="129DB9EA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81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026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0A12BCB0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0BDD5B12" w14:textId="27D4C90B" w:rsidR="00D14B46" w:rsidRPr="00FB0D60" w:rsidRDefault="00D14B46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6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872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112" w:type="dxa"/>
          </w:tcPr>
          <w:p w14:paraId="45FB7EAE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5C37BB71" w14:textId="664FB623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87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346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11EBCE9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67981B8F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83FF990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955F0A3" w14:textId="0312B1CF" w:rsidR="00D14B46" w:rsidRPr="00FB0D60" w:rsidRDefault="001A135F" w:rsidP="007F6FD4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62</w:t>
            </w:r>
            <w:r w:rsidR="008738AD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004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0FD898F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99325D1" w14:textId="7D11465C" w:rsidR="00D14B46" w:rsidRPr="00FB0D60" w:rsidRDefault="00D14B46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14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139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0D1E87DD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674EE0F4" w14:textId="17A3CCF3" w:rsidR="00D14B46" w:rsidRPr="00FB0D60" w:rsidRDefault="00D14B46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976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112" w:type="dxa"/>
          </w:tcPr>
          <w:p w14:paraId="5818EF45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4FA002DB" w14:textId="77777777" w:rsidR="00D14B46" w:rsidRPr="00FB0D60" w:rsidRDefault="00D14B46" w:rsidP="0003790C">
            <w:pPr>
              <w:tabs>
                <w:tab w:val="decimal" w:pos="810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489A6EC3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4A17A1E7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1662C4B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ส่วนของผู้ถือหุ้น</w:t>
            </w:r>
          </w:p>
        </w:tc>
        <w:tc>
          <w:tcPr>
            <w:tcW w:w="1440" w:type="dxa"/>
            <w:shd w:val="clear" w:color="auto" w:fill="auto"/>
          </w:tcPr>
          <w:p w14:paraId="57BE0FF0" w14:textId="7B6BE5E8" w:rsidR="00D14B46" w:rsidRPr="00FB0D60" w:rsidRDefault="001A135F" w:rsidP="008738AD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449</w:t>
            </w:r>
            <w:r w:rsidR="008738AD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320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31764A19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20567BE" w14:textId="18BA1171" w:rsidR="00D14B46" w:rsidRPr="00FB0D60" w:rsidRDefault="00D14B46" w:rsidP="007F6FD4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117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185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4469A284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38C682A" w14:textId="7BB2F1CE" w:rsidR="00D14B46" w:rsidRPr="00FB0D60" w:rsidRDefault="00D14B46" w:rsidP="007F6FD4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34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935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112" w:type="dxa"/>
          </w:tcPr>
          <w:p w14:paraId="5C84CE4D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6DEB3EE8" w14:textId="5378557F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85</w:t>
            </w:r>
            <w:r w:rsidR="00D14B46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123</w:t>
            </w:r>
          </w:p>
        </w:tc>
        <w:tc>
          <w:tcPr>
            <w:tcW w:w="20" w:type="dxa"/>
            <w:shd w:val="clear" w:color="auto" w:fill="auto"/>
          </w:tcPr>
          <w:p w14:paraId="74D92970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198D34D9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AAEA45" w14:textId="77777777" w:rsidR="00D14B46" w:rsidRPr="00FB0D60" w:rsidRDefault="00D14B46" w:rsidP="0003790C">
            <w:pPr>
              <w:ind w:left="162" w:firstLine="225"/>
              <w:rPr>
                <w:rFonts w:ascii="Angsana New" w:eastAsia="Times New Roman" w:hAnsi="Angsana New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EA1A41" w14:textId="77777777" w:rsidR="00D14B46" w:rsidRPr="00FB0D60" w:rsidRDefault="00D14B46" w:rsidP="0003790C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</w:tcPr>
          <w:p w14:paraId="29FE0A81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11E5B701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86" w:type="dxa"/>
          </w:tcPr>
          <w:p w14:paraId="34AA676C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084E6DB5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12" w:type="dxa"/>
          </w:tcPr>
          <w:p w14:paraId="43D37991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2EB8E16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1B6B6BC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7056DE8F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931278C" w14:textId="77777777" w:rsidR="00D14B46" w:rsidRPr="00FB0D60" w:rsidRDefault="00D14B46" w:rsidP="0003790C">
            <w:pPr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440" w:type="dxa"/>
            <w:shd w:val="clear" w:color="auto" w:fill="auto"/>
          </w:tcPr>
          <w:p w14:paraId="4DC700F9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</w:tcPr>
          <w:p w14:paraId="667D2580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6A147F8E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86" w:type="dxa"/>
          </w:tcPr>
          <w:p w14:paraId="2F6E658B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393A621C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12" w:type="dxa"/>
          </w:tcPr>
          <w:p w14:paraId="0FD29322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1C63335B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24B5DFC9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08F26079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4FA50B29" w14:textId="151DD9BC" w:rsidR="00D14B46" w:rsidRPr="00FB0D60" w:rsidRDefault="00D14B46" w:rsidP="0003790C">
            <w:pPr>
              <w:ind w:left="270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สำหรับ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ปี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สิ้นสุดวันที่ </w:t>
            </w:r>
            <w:r w:rsidR="002408B0" w:rsidRPr="002408B0">
              <w:rPr>
                <w:rFonts w:ascii="Angsana New" w:eastAsia="Times New Roman" w:hAnsi="Angsana New"/>
                <w:b/>
                <w:bCs/>
                <w:szCs w:val="24"/>
              </w:rPr>
              <w:t>31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14:paraId="09A9FD70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90" w:type="dxa"/>
          </w:tcPr>
          <w:p w14:paraId="596C677C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2ECAE9EC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86" w:type="dxa"/>
          </w:tcPr>
          <w:p w14:paraId="397CCF76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042FBBB6" w14:textId="7777777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12" w:type="dxa"/>
          </w:tcPr>
          <w:p w14:paraId="3640E06D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71EE8EFC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67F04E22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039E0FEE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56BA792" w14:textId="77777777" w:rsidR="00D14B46" w:rsidRPr="00FB0D60" w:rsidRDefault="00D14B46" w:rsidP="0003790C">
            <w:pPr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รายได้รวม</w:t>
            </w:r>
          </w:p>
        </w:tc>
        <w:tc>
          <w:tcPr>
            <w:tcW w:w="1440" w:type="dxa"/>
            <w:shd w:val="clear" w:color="auto" w:fill="auto"/>
          </w:tcPr>
          <w:p w14:paraId="1E086CEC" w14:textId="7F4B8140" w:rsidR="00D14B46" w:rsidRPr="00FB0D60" w:rsidRDefault="002408B0" w:rsidP="0003790C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eastAsia"/>
                <w:szCs w:val="24"/>
              </w:rPr>
              <w:t>15</w:t>
            </w:r>
            <w:r w:rsidR="001A135F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 w:hint="eastAsia"/>
                <w:szCs w:val="24"/>
              </w:rPr>
              <w:t>583</w:t>
            </w:r>
          </w:p>
        </w:tc>
        <w:tc>
          <w:tcPr>
            <w:tcW w:w="90" w:type="dxa"/>
          </w:tcPr>
          <w:p w14:paraId="44476E41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035D8943" w14:textId="05F21F7D" w:rsidR="00D14B46" w:rsidRPr="00FB0D60" w:rsidRDefault="002408B0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129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204</w:t>
            </w:r>
          </w:p>
        </w:tc>
        <w:tc>
          <w:tcPr>
            <w:tcW w:w="86" w:type="dxa"/>
          </w:tcPr>
          <w:p w14:paraId="3667740E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39DC1713" w14:textId="3E72DEBF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65</w:t>
            </w:r>
            <w:r w:rsidR="00D14B46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582</w:t>
            </w:r>
          </w:p>
        </w:tc>
        <w:tc>
          <w:tcPr>
            <w:tcW w:w="112" w:type="dxa"/>
          </w:tcPr>
          <w:p w14:paraId="4B6E1383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</w:tcPr>
          <w:p w14:paraId="58EF59BC" w14:textId="43D75A59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715276A2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7E150E22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1D5C04D" w14:textId="77777777" w:rsidR="00D14B46" w:rsidRPr="00FB0D60" w:rsidRDefault="00D14B46" w:rsidP="0003790C">
            <w:pPr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ค่าใช้จ่ายรวม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3F3591" w14:textId="430D0F3A" w:rsidR="00D14B46" w:rsidRPr="00FB0D60" w:rsidRDefault="001A135F" w:rsidP="0003790C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 w:hint="eastAsia"/>
                <w:szCs w:val="24"/>
              </w:rPr>
              <w:t>15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 w:hint="eastAsia"/>
                <w:szCs w:val="24"/>
              </w:rPr>
              <w:t>664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3F6F595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384346" w14:textId="642CE967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123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030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5D79AEDE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65DB5" w14:textId="2067F315" w:rsidR="00D14B46" w:rsidRPr="00FB0D60" w:rsidRDefault="00D14B46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56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445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112" w:type="dxa"/>
          </w:tcPr>
          <w:p w14:paraId="60B5A12C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F50C92" w14:textId="2E1EB54D" w:rsidR="00D14B46" w:rsidRPr="00FB0D60" w:rsidRDefault="00D14B46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6</w:t>
            </w:r>
            <w:r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950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DF012FA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  <w:tr w:rsidR="00D14B46" w:rsidRPr="00FB0D60" w14:paraId="5D5E0207" w14:textId="77777777" w:rsidTr="001A135F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8CC1E60" w14:textId="1BC3402E" w:rsidR="00D14B46" w:rsidRPr="00FB0D60" w:rsidRDefault="00D14B46" w:rsidP="00D8086E">
            <w:pPr>
              <w:ind w:left="351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กำไร</w:t>
            </w:r>
            <w:r w:rsidRPr="00FB0D60">
              <w:rPr>
                <w:rFonts w:ascii="Angsana New" w:eastAsia="Times New Roman" w:hAnsi="Angsana New" w:hint="cs"/>
                <w:szCs w:val="24"/>
                <w:cs/>
              </w:rPr>
              <w:t xml:space="preserve"> (ขาดทุน) </w:t>
            </w:r>
            <w:r w:rsidRPr="00FB0D60">
              <w:rPr>
                <w:rFonts w:ascii="Angsana New" w:eastAsia="Times New Roman" w:hAnsi="Angsana New"/>
                <w:szCs w:val="24"/>
                <w:cs/>
              </w:rPr>
              <w:t>สำหรับ</w:t>
            </w:r>
            <w:r w:rsidR="00D8086E">
              <w:rPr>
                <w:rFonts w:ascii="Angsana New" w:eastAsia="Times New Roman" w:hAnsi="Angsana New" w:hint="cs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B5EB45" w14:textId="15C60D30" w:rsidR="00D14B46" w:rsidRPr="00FB0D60" w:rsidRDefault="001A135F" w:rsidP="007E7905">
            <w:pPr>
              <w:tabs>
                <w:tab w:val="decimal" w:pos="1184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81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730F77DA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375D278" w14:textId="74207968" w:rsidR="00D14B46" w:rsidRPr="00FB0D60" w:rsidRDefault="002408B0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</w:t>
            </w:r>
            <w:r w:rsidR="00123B9E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174</w:t>
            </w:r>
          </w:p>
        </w:tc>
        <w:tc>
          <w:tcPr>
            <w:tcW w:w="86" w:type="dxa"/>
          </w:tcPr>
          <w:p w14:paraId="4A180B34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77299EB" w14:textId="7B8E92BA" w:rsidR="00D14B46" w:rsidRPr="00FB0D60" w:rsidRDefault="002408B0" w:rsidP="00123B9E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9</w:t>
            </w:r>
            <w:r w:rsidR="00D14B46" w:rsidRPr="00FB0D60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137</w:t>
            </w:r>
          </w:p>
        </w:tc>
        <w:tc>
          <w:tcPr>
            <w:tcW w:w="112" w:type="dxa"/>
          </w:tcPr>
          <w:p w14:paraId="22877F8D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334FA05" w14:textId="3BC42F18" w:rsidR="00D14B46" w:rsidRPr="00FB0D60" w:rsidRDefault="00972552" w:rsidP="0003790C">
            <w:pPr>
              <w:tabs>
                <w:tab w:val="decimal" w:pos="1021"/>
              </w:tabs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6</w:t>
            </w:r>
            <w:r w:rsidR="00D14B46" w:rsidRPr="00FB0D60">
              <w:rPr>
                <w:rFonts w:ascii="Angsana New" w:eastAsia="Times New Roman" w:hAnsi="Angsana New"/>
                <w:szCs w:val="24"/>
              </w:rPr>
              <w:t>,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948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62687BB0" w14:textId="77777777" w:rsidR="00D14B46" w:rsidRPr="00FB0D60" w:rsidRDefault="00D14B46" w:rsidP="0003790C">
            <w:pPr>
              <w:tabs>
                <w:tab w:val="decimal" w:pos="897"/>
              </w:tabs>
              <w:rPr>
                <w:rFonts w:ascii="Angsana New" w:eastAsia="Times New Roman" w:hAnsi="Angsana New"/>
                <w:szCs w:val="24"/>
              </w:rPr>
            </w:pPr>
          </w:p>
        </w:tc>
      </w:tr>
    </w:tbl>
    <w:p w14:paraId="7A80A061" w14:textId="77777777" w:rsidR="0003790C" w:rsidRPr="00FB0D60" w:rsidRDefault="0003790C" w:rsidP="0003790C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95A146" w14:textId="77777777" w:rsidR="0003790C" w:rsidRPr="00FB0D60" w:rsidRDefault="0003790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0E58D3F9" w14:textId="6A6F018F" w:rsidR="00950DCE" w:rsidRPr="00FB0D60" w:rsidRDefault="002408B0" w:rsidP="0003790C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13</w:t>
      </w:r>
      <w:r w:rsidR="001637C7" w:rsidRPr="00FB0D60">
        <w:rPr>
          <w:rFonts w:ascii="Angsana New" w:hAnsi="Angsana New"/>
          <w:b/>
          <w:bCs/>
          <w:sz w:val="32"/>
          <w:szCs w:val="32"/>
        </w:rPr>
        <w:t>.</w:t>
      </w:r>
      <w:r w:rsidR="001637C7" w:rsidRPr="00FB0D60">
        <w:rPr>
          <w:rFonts w:ascii="Angsana New" w:hAnsi="Angsana New"/>
          <w:b/>
          <w:bCs/>
          <w:sz w:val="32"/>
          <w:szCs w:val="32"/>
        </w:rPr>
        <w:tab/>
      </w:r>
      <w:r w:rsidR="001637C7" w:rsidRPr="00FB0D60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00C8AD42" w14:textId="19D19AF7" w:rsidR="001637C7" w:rsidRPr="00FB0D60" w:rsidRDefault="002408B0" w:rsidP="00FB0EE8">
      <w:pPr>
        <w:ind w:left="126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sz w:val="32"/>
          <w:szCs w:val="32"/>
        </w:rPr>
        <w:t>13</w:t>
      </w:r>
      <w:r w:rsidR="00950DCE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950DCE" w:rsidRPr="00FB0D60">
        <w:rPr>
          <w:rFonts w:ascii="Angsana New" w:hAnsi="Angsana New"/>
          <w:sz w:val="32"/>
          <w:szCs w:val="32"/>
        </w:rPr>
        <w:t xml:space="preserve"> </w:t>
      </w:r>
      <w:r w:rsidR="00950DCE" w:rsidRPr="00FB0D60">
        <w:rPr>
          <w:rFonts w:ascii="Angsana New" w:hAnsi="Angsana New"/>
          <w:sz w:val="32"/>
          <w:szCs w:val="32"/>
        </w:rPr>
        <w:tab/>
      </w:r>
      <w:r w:rsidR="001637C7" w:rsidRPr="00FB0D60">
        <w:rPr>
          <w:rFonts w:ascii="Angsana New" w:hAnsi="Angsana New"/>
          <w:sz w:val="32"/>
          <w:szCs w:val="32"/>
          <w:cs/>
        </w:rPr>
        <w:t>เงินลงทุนในบริษัทย่อย ณ วันที่</w:t>
      </w:r>
      <w:r w:rsidR="001637C7" w:rsidRPr="00FB0D60">
        <w:rPr>
          <w:rFonts w:ascii="Angsana New" w:hAnsi="Angsana New"/>
          <w:sz w:val="32"/>
          <w:szCs w:val="32"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31</w:t>
      </w:r>
      <w:r w:rsidR="001637C7" w:rsidRPr="00FB0D60">
        <w:rPr>
          <w:rFonts w:ascii="Angsana New" w:hAnsi="Angsana New"/>
          <w:sz w:val="32"/>
          <w:szCs w:val="32"/>
        </w:rPr>
        <w:t xml:space="preserve"> </w:t>
      </w:r>
      <w:r w:rsidR="001637C7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408B0">
        <w:rPr>
          <w:rFonts w:ascii="Angsana New" w:hAnsi="Angsana New"/>
          <w:sz w:val="32"/>
          <w:szCs w:val="32"/>
        </w:rPr>
        <w:t>2562</w:t>
      </w:r>
      <w:r w:rsidR="00F84C7F" w:rsidRPr="00FB0D60">
        <w:rPr>
          <w:rFonts w:ascii="Angsana New" w:hAnsi="Angsana New"/>
          <w:sz w:val="32"/>
          <w:szCs w:val="32"/>
        </w:rPr>
        <w:t xml:space="preserve"> </w:t>
      </w:r>
      <w:r w:rsidR="00F84C7F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2408B0">
        <w:rPr>
          <w:rFonts w:ascii="Angsana New" w:hAnsi="Angsana New"/>
          <w:sz w:val="32"/>
          <w:szCs w:val="32"/>
        </w:rPr>
        <w:t>2561</w:t>
      </w:r>
      <w:r w:rsidR="001637C7" w:rsidRPr="00FB0D60">
        <w:rPr>
          <w:rFonts w:ascii="Angsana New" w:hAnsi="Angsana New"/>
          <w:sz w:val="32"/>
          <w:szCs w:val="32"/>
        </w:rPr>
        <w:t xml:space="preserve"> </w:t>
      </w:r>
      <w:r w:rsidR="001637C7" w:rsidRPr="00FB0D60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2DAB807D" w14:textId="77777777" w:rsidR="001637C7" w:rsidRPr="00FB0D60" w:rsidRDefault="001637C7" w:rsidP="004D37F3">
      <w:pPr>
        <w:spacing w:before="120"/>
        <w:ind w:right="-25"/>
        <w:jc w:val="right"/>
        <w:rPr>
          <w:rFonts w:asciiTheme="majorBidi" w:hAnsiTheme="majorBidi" w:cstheme="majorBidi"/>
          <w:b/>
          <w:bCs/>
          <w:szCs w:val="24"/>
        </w:rPr>
      </w:pPr>
      <w:r w:rsidRPr="00FB0D60">
        <w:rPr>
          <w:rFonts w:asciiTheme="majorBidi" w:hAnsiTheme="majorBidi" w:cstheme="majorBidi"/>
          <w:b/>
          <w:bCs/>
          <w:szCs w:val="24"/>
        </w:rPr>
        <w:t>(</w:t>
      </w:r>
      <w:r w:rsidRPr="00FB0D60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Pr="00FB0D60">
        <w:rPr>
          <w:rFonts w:asciiTheme="majorBidi" w:hAnsiTheme="majorBidi" w:cstheme="majorBidi"/>
          <w:b/>
          <w:bCs/>
          <w:szCs w:val="24"/>
        </w:rPr>
        <w:t xml:space="preserve">: </w:t>
      </w:r>
      <w:r w:rsidRPr="00FB0D60">
        <w:rPr>
          <w:rFonts w:asciiTheme="majorBidi" w:hAnsiTheme="majorBidi" w:cstheme="majorBidi"/>
          <w:b/>
          <w:bCs/>
          <w:szCs w:val="24"/>
          <w:cs/>
        </w:rPr>
        <w:t>พันบาท)</w:t>
      </w:r>
    </w:p>
    <w:tbl>
      <w:tblPr>
        <w:tblW w:w="800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882"/>
        <w:gridCol w:w="86"/>
        <w:gridCol w:w="814"/>
        <w:gridCol w:w="86"/>
        <w:gridCol w:w="810"/>
        <w:gridCol w:w="86"/>
        <w:gridCol w:w="810"/>
        <w:gridCol w:w="20"/>
        <w:gridCol w:w="816"/>
        <w:gridCol w:w="90"/>
        <w:gridCol w:w="20"/>
        <w:gridCol w:w="787"/>
      </w:tblGrid>
      <w:tr w:rsidR="00F236A8" w:rsidRPr="00FB0D60" w14:paraId="771E6EAA" w14:textId="77777777" w:rsidTr="00182AF8">
        <w:tc>
          <w:tcPr>
            <w:tcW w:w="2700" w:type="dxa"/>
            <w:vAlign w:val="bottom"/>
          </w:tcPr>
          <w:p w14:paraId="276D0824" w14:textId="080AC60E" w:rsidR="00F236A8" w:rsidRPr="00FB0D60" w:rsidRDefault="00F236A8" w:rsidP="0003790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307" w:type="dxa"/>
            <w:gridSpan w:val="12"/>
            <w:vAlign w:val="bottom"/>
          </w:tcPr>
          <w:p w14:paraId="25FD07BC" w14:textId="73B7F18E" w:rsidR="00F236A8" w:rsidRPr="00FB0D60" w:rsidRDefault="00F236A8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F236A8" w:rsidRPr="00FB0D60" w14:paraId="7594929D" w14:textId="77777777" w:rsidTr="00004E6C">
        <w:tc>
          <w:tcPr>
            <w:tcW w:w="2700" w:type="dxa"/>
            <w:vAlign w:val="bottom"/>
          </w:tcPr>
          <w:p w14:paraId="433B4D25" w14:textId="77777777" w:rsidR="00F236A8" w:rsidRPr="00FB0D60" w:rsidRDefault="00F236A8" w:rsidP="00182AF8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782" w:type="dxa"/>
            <w:gridSpan w:val="3"/>
            <w:vAlign w:val="bottom"/>
          </w:tcPr>
          <w:p w14:paraId="550B4D7F" w14:textId="77777777" w:rsidR="00F236A8" w:rsidRPr="00FB0D60" w:rsidRDefault="00F236A8" w:rsidP="00182AF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2DA8DECC" w14:textId="77777777" w:rsidR="00F236A8" w:rsidRPr="00FB0D60" w:rsidRDefault="00F236A8" w:rsidP="00182AF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427813E6" w14:textId="77777777" w:rsidR="00F236A8" w:rsidRPr="00FB0D60" w:rsidRDefault="00F236A8" w:rsidP="00182AF8">
            <w:pPr>
              <w:ind w:left="-3" w:right="-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13A02597" w14:textId="77777777" w:rsidR="00F236A8" w:rsidRPr="00FB0D60" w:rsidRDefault="00F236A8" w:rsidP="00182AF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3" w:type="dxa"/>
            <w:gridSpan w:val="4"/>
            <w:vAlign w:val="bottom"/>
          </w:tcPr>
          <w:p w14:paraId="01CECCD4" w14:textId="77777777" w:rsidR="00F236A8" w:rsidRPr="00FB0D60" w:rsidRDefault="00F236A8" w:rsidP="00182AF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</w:p>
        </w:tc>
      </w:tr>
      <w:tr w:rsidR="00547062" w:rsidRPr="00FB0D60" w14:paraId="0683D8AA" w14:textId="77777777" w:rsidTr="00004E6C">
        <w:tc>
          <w:tcPr>
            <w:tcW w:w="2700" w:type="dxa"/>
            <w:vAlign w:val="bottom"/>
          </w:tcPr>
          <w:p w14:paraId="658878E0" w14:textId="77777777" w:rsidR="00547062" w:rsidRPr="00FB0D60" w:rsidRDefault="00547062" w:rsidP="0003790C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F9212CD" w14:textId="4C2CB2E7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61E80BC0" w14:textId="77777777" w:rsidR="00547062" w:rsidRPr="00FB0D60" w:rsidRDefault="00547062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1E17B751" w14:textId="234364C6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0EE06DDA" w14:textId="77777777" w:rsidR="00547062" w:rsidRPr="00FB0D60" w:rsidRDefault="00547062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2E30C5A" w14:textId="5052AEB6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6B5DAF76" w14:textId="77777777" w:rsidR="00547062" w:rsidRPr="00FB0D60" w:rsidRDefault="00547062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42128BF" w14:textId="5BEA5C39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20" w:type="dxa"/>
          </w:tcPr>
          <w:p w14:paraId="0724EA00" w14:textId="77777777" w:rsidR="00547062" w:rsidRPr="00FB0D60" w:rsidRDefault="00547062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2E31C7D6" w14:textId="785EE678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46CC1B4F" w14:textId="77777777" w:rsidR="00547062" w:rsidRPr="00FB0D60" w:rsidRDefault="00547062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1F4072E1" w14:textId="3B7DA32B" w:rsidR="00547062" w:rsidRPr="00FB0D60" w:rsidRDefault="002408B0" w:rsidP="000379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637C7" w:rsidRPr="00FB0D60" w14:paraId="0038DD12" w14:textId="77777777" w:rsidTr="00004E6C">
        <w:tc>
          <w:tcPr>
            <w:tcW w:w="2700" w:type="dxa"/>
            <w:vAlign w:val="bottom"/>
          </w:tcPr>
          <w:p w14:paraId="0B1BAAB5" w14:textId="77777777" w:rsidR="001637C7" w:rsidRPr="00FB0D60" w:rsidRDefault="001637C7" w:rsidP="0003790C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F709707" w14:textId="77777777" w:rsidR="001637C7" w:rsidRPr="00FB0D60" w:rsidRDefault="001637C7" w:rsidP="0003790C">
            <w:pPr>
              <w:ind w:left="-18"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D5EC700" w14:textId="77777777" w:rsidR="001637C7" w:rsidRPr="00FB0D60" w:rsidRDefault="001637C7" w:rsidP="0003790C">
            <w:pPr>
              <w:ind w:left="-18"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8053494" w14:textId="77777777" w:rsidR="001637C7" w:rsidRPr="00FB0D60" w:rsidRDefault="001637C7" w:rsidP="0003790C">
            <w:pPr>
              <w:ind w:left="-18"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ABEC29F" w14:textId="77777777" w:rsidR="001637C7" w:rsidRPr="00FB0D60" w:rsidRDefault="001637C7" w:rsidP="0003790C">
            <w:pPr>
              <w:ind w:left="-18"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3D11B9" w14:textId="77777777" w:rsidR="001637C7" w:rsidRPr="00FB0D60" w:rsidRDefault="001637C7" w:rsidP="0003790C">
            <w:pPr>
              <w:ind w:left="-3" w:right="-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14:paraId="78DDB661" w14:textId="77777777" w:rsidR="001637C7" w:rsidRPr="00FB0D60" w:rsidRDefault="001637C7" w:rsidP="0003790C">
            <w:pPr>
              <w:ind w:left="-18" w:right="-3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AA8EB6" w14:textId="77777777" w:rsidR="001637C7" w:rsidRPr="00FB0D60" w:rsidRDefault="001637C7" w:rsidP="0003790C">
            <w:pPr>
              <w:ind w:left="-3" w:right="-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6631D679" w14:textId="77777777" w:rsidR="001637C7" w:rsidRPr="00FB0D60" w:rsidRDefault="001637C7" w:rsidP="0003790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20FDD1A0" w14:textId="77777777" w:rsidR="001637C7" w:rsidRPr="00FB0D60" w:rsidRDefault="001637C7" w:rsidP="0003790C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445FAFA8" w14:textId="77777777" w:rsidR="001637C7" w:rsidRPr="00FB0D60" w:rsidRDefault="001637C7" w:rsidP="0003790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25E29347" w14:textId="77777777" w:rsidR="001637C7" w:rsidRPr="00FB0D60" w:rsidRDefault="001637C7" w:rsidP="0003790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EB181D" w:rsidRPr="00FB0D60" w14:paraId="59242F7B" w14:textId="77777777" w:rsidTr="0003790C">
        <w:tc>
          <w:tcPr>
            <w:tcW w:w="2700" w:type="dxa"/>
          </w:tcPr>
          <w:p w14:paraId="20859996" w14:textId="77777777" w:rsidR="00EB181D" w:rsidRPr="00FB0D60" w:rsidRDefault="00EB181D" w:rsidP="0003790C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สตาร์ แก๊ส จำกัด</w:t>
            </w:r>
          </w:p>
        </w:tc>
        <w:tc>
          <w:tcPr>
            <w:tcW w:w="882" w:type="dxa"/>
            <w:shd w:val="clear" w:color="auto" w:fill="auto"/>
          </w:tcPr>
          <w:p w14:paraId="4061E31D" w14:textId="5F0E5F44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652ACAD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2CB713DC" w14:textId="0041FE53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6819C71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5B5366" w14:textId="5E59856B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86" w:type="dxa"/>
            <w:shd w:val="clear" w:color="auto" w:fill="auto"/>
          </w:tcPr>
          <w:p w14:paraId="0B9B3A50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D18C2C3" w14:textId="14E45559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19F4996B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7AE6AE5" w14:textId="4174EB9C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5947C8E7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</w:tcPr>
          <w:p w14:paraId="31F32D78" w14:textId="08650626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B181D" w:rsidRPr="00FB0D60" w14:paraId="23678BDB" w14:textId="77777777" w:rsidTr="0003790C">
        <w:trPr>
          <w:trHeight w:val="234"/>
        </w:trPr>
        <w:tc>
          <w:tcPr>
            <w:tcW w:w="2700" w:type="dxa"/>
          </w:tcPr>
          <w:p w14:paraId="5C3E682F" w14:textId="77777777" w:rsidR="00EB181D" w:rsidRPr="00FB0D60" w:rsidRDefault="00EB181D" w:rsidP="0003790C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บียอน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ด์</w:t>
            </w:r>
            <w:proofErr w:type="spellEnd"/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เฮลท์แคร์</w:t>
            </w:r>
            <w:proofErr w:type="spellEnd"/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จำกัด</w:t>
            </w:r>
            <w:r w:rsidRPr="00FB0D60">
              <w:rPr>
                <w:rFonts w:asciiTheme="majorBidi" w:hAnsiTheme="majorBidi" w:cstheme="majorBidi"/>
                <w:szCs w:val="24"/>
              </w:rPr>
              <w:t>*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12FBF7E" w14:textId="5295420D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7FD23E9A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3FB8A77C" w14:textId="6AAF3D39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FE1E88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6231F" w14:textId="02EB5164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86" w:type="dxa"/>
            <w:shd w:val="clear" w:color="auto" w:fill="auto"/>
          </w:tcPr>
          <w:p w14:paraId="5BDE1C53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F1819A" w14:textId="760364C1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3605EEE7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CAAD46F" w14:textId="69900B05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249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999</w:t>
            </w:r>
          </w:p>
        </w:tc>
        <w:tc>
          <w:tcPr>
            <w:tcW w:w="90" w:type="dxa"/>
          </w:tcPr>
          <w:p w14:paraId="60A468DC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</w:tcPr>
          <w:p w14:paraId="1E57A527" w14:textId="688C281D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249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999</w:t>
            </w:r>
          </w:p>
        </w:tc>
      </w:tr>
      <w:tr w:rsidR="00EB181D" w:rsidRPr="00FB0D60" w14:paraId="2864E8CB" w14:textId="77777777" w:rsidTr="006C511B">
        <w:trPr>
          <w:trHeight w:val="234"/>
        </w:trPr>
        <w:tc>
          <w:tcPr>
            <w:tcW w:w="2700" w:type="dxa"/>
          </w:tcPr>
          <w:p w14:paraId="566D1D5C" w14:textId="77777777" w:rsidR="00EB181D" w:rsidRPr="00FB0D60" w:rsidRDefault="00EB181D" w:rsidP="0003790C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แซม วอ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เต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อร์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ซัพ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พลาย จำกัด</w:t>
            </w:r>
          </w:p>
          <w:p w14:paraId="330C333B" w14:textId="687BC35C" w:rsidR="00EB181D" w:rsidRPr="00FB0D60" w:rsidRDefault="00EB181D" w:rsidP="0003790C">
            <w:pPr>
              <w:ind w:left="162" w:right="-108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ab/>
              <w:t>(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13</w:t>
            </w:r>
            <w:r w:rsidRPr="00FB0D60">
              <w:rPr>
                <w:rFonts w:asciiTheme="majorBidi" w:hAnsiTheme="majorBidi" w:cstheme="majorBidi"/>
                <w:szCs w:val="24"/>
              </w:rPr>
              <w:t>.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2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76162BFB" w14:textId="1B1A2AD2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65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BA23C50" w14:textId="77777777" w:rsidR="00EB181D" w:rsidRPr="00FB0D60" w:rsidRDefault="00EB181D" w:rsidP="006C511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9F093EB" w14:textId="506647FD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D676375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5F451D" w14:textId="67DAC9B4" w:rsidR="00EB181D" w:rsidRPr="00FB0D60" w:rsidRDefault="002408B0" w:rsidP="006C511B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84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BEB398F" w14:textId="77777777" w:rsidR="00EB181D" w:rsidRPr="00FB0D60" w:rsidRDefault="00EB181D" w:rsidP="006C511B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0BFC7C" w14:textId="162D7167" w:rsidR="00EB181D" w:rsidRPr="00FB0D60" w:rsidRDefault="002408B0" w:rsidP="006C511B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38E22393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567B8210" w14:textId="4A9E18BA" w:rsidR="00EB181D" w:rsidRPr="00FB0D60" w:rsidRDefault="002408B0" w:rsidP="006C511B">
            <w:pPr>
              <w:tabs>
                <w:tab w:val="decimal" w:pos="744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107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5B397A79" w14:textId="77777777" w:rsidR="00EB181D" w:rsidRPr="00FB0D60" w:rsidRDefault="00EB181D" w:rsidP="006C511B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71C6BEB" w14:textId="390E8823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72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B181D" w:rsidRPr="00FB0D60" w14:paraId="5BBD7A91" w14:textId="77777777" w:rsidTr="0003790C">
        <w:trPr>
          <w:trHeight w:val="234"/>
        </w:trPr>
        <w:tc>
          <w:tcPr>
            <w:tcW w:w="2700" w:type="dxa"/>
          </w:tcPr>
          <w:p w14:paraId="42438618" w14:textId="77777777" w:rsidR="00EB181D" w:rsidRPr="00FB0D60" w:rsidRDefault="00EB181D" w:rsidP="0003790C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เฟ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Theme="majorBidi" w:hAnsiTheme="majorBidi" w:cstheme="majorBidi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แคปปิตอล จำกัด</w:t>
            </w:r>
          </w:p>
        </w:tc>
        <w:tc>
          <w:tcPr>
            <w:tcW w:w="882" w:type="dxa"/>
            <w:shd w:val="clear" w:color="auto" w:fill="auto"/>
          </w:tcPr>
          <w:p w14:paraId="337C1219" w14:textId="400DA5EF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9CF1895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58EEDB41" w14:textId="2B3ED576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5E5E1F42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BE20E3A" w14:textId="62BA30AC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86" w:type="dxa"/>
            <w:shd w:val="clear" w:color="auto" w:fill="auto"/>
          </w:tcPr>
          <w:p w14:paraId="0A48AC74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10C8867" w14:textId="35E5BB0D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78D99BF9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F41A760" w14:textId="3CCC9B8B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24BEFAE6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</w:tcPr>
          <w:p w14:paraId="4DAC080B" w14:textId="653349F0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EB181D" w:rsidRPr="00FB0D60" w14:paraId="021FD16A" w14:textId="77777777" w:rsidTr="0003790C">
        <w:tc>
          <w:tcPr>
            <w:tcW w:w="2700" w:type="dxa"/>
          </w:tcPr>
          <w:p w14:paraId="0F13EE16" w14:textId="77777777" w:rsidR="00EB181D" w:rsidRPr="00FB0D60" w:rsidRDefault="00EB181D" w:rsidP="0003790C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บริษัท เอ็ม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โซลูชั่น จำกัด</w:t>
            </w:r>
          </w:p>
        </w:tc>
        <w:tc>
          <w:tcPr>
            <w:tcW w:w="882" w:type="dxa"/>
            <w:shd w:val="clear" w:color="auto" w:fill="auto"/>
          </w:tcPr>
          <w:p w14:paraId="0AA17A91" w14:textId="685B1DA7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FE7C578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298F80A9" w14:textId="7385F545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14794D0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2492A1" w14:textId="0006B6FC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86" w:type="dxa"/>
            <w:shd w:val="clear" w:color="auto" w:fill="auto"/>
          </w:tcPr>
          <w:p w14:paraId="401A04A1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130672C" w14:textId="5225C8A2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99</w:t>
            </w:r>
          </w:p>
        </w:tc>
        <w:tc>
          <w:tcPr>
            <w:tcW w:w="20" w:type="dxa"/>
            <w:shd w:val="clear" w:color="auto" w:fill="auto"/>
          </w:tcPr>
          <w:p w14:paraId="78F2DA7F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7B54056" w14:textId="1F6335C5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13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327</w:t>
            </w:r>
          </w:p>
        </w:tc>
        <w:tc>
          <w:tcPr>
            <w:tcW w:w="90" w:type="dxa"/>
          </w:tcPr>
          <w:p w14:paraId="1F71E302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</w:tcPr>
          <w:p w14:paraId="6F1E8D4E" w14:textId="2C6503B8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13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327</w:t>
            </w:r>
          </w:p>
        </w:tc>
      </w:tr>
      <w:tr w:rsidR="00EB181D" w:rsidRPr="00FB0D60" w14:paraId="742CE4EA" w14:textId="77777777" w:rsidTr="006C511B">
        <w:trPr>
          <w:trHeight w:val="684"/>
        </w:trPr>
        <w:tc>
          <w:tcPr>
            <w:tcW w:w="2700" w:type="dxa"/>
          </w:tcPr>
          <w:p w14:paraId="19B18E86" w14:textId="09993B6D" w:rsidR="00EB181D" w:rsidRPr="00FB0D60" w:rsidRDefault="00EB181D" w:rsidP="0003790C">
            <w:pPr>
              <w:ind w:left="162" w:right="-36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ซิส</w:t>
            </w:r>
            <w:proofErr w:type="spellEnd"/>
            <w:r w:rsidRPr="00FB0D60">
              <w:rPr>
                <w:rFonts w:asciiTheme="majorBidi" w:hAnsiTheme="majorBidi" w:hint="cs"/>
                <w:szCs w:val="24"/>
                <w:cs/>
              </w:rPr>
              <w:t>เต็ม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แอนด์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ซอฟท์แวร์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เซอร์วิส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เซ</w:t>
            </w:r>
            <w:proofErr w:type="spellEnd"/>
            <w:r w:rsidRPr="00FB0D60">
              <w:rPr>
                <w:rFonts w:asciiTheme="majorBidi" w:hAnsiTheme="majorBidi" w:hint="cs"/>
                <w:szCs w:val="24"/>
                <w:cs/>
              </w:rPr>
              <w:t>ส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จำกัด</w:t>
            </w:r>
            <w:r w:rsidRPr="00FB0D60">
              <w:rPr>
                <w:rFonts w:asciiTheme="majorBidi" w:hAnsiTheme="majorBidi" w:cstheme="majorBidi"/>
                <w:szCs w:val="24"/>
              </w:rPr>
              <w:t>**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cstheme="majorBidi"/>
                <w:spacing w:val="-8"/>
                <w:szCs w:val="24"/>
                <w:cs/>
              </w:rPr>
              <w:t xml:space="preserve">(ดูหมายเหตุข้อ </w:t>
            </w:r>
            <w:r w:rsidR="002408B0" w:rsidRPr="002408B0">
              <w:rPr>
                <w:rFonts w:asciiTheme="majorBidi" w:hAnsiTheme="majorBidi" w:cstheme="majorBidi"/>
                <w:spacing w:val="-8"/>
                <w:szCs w:val="24"/>
              </w:rPr>
              <w:t>13</w:t>
            </w:r>
            <w:r w:rsidRPr="00FB0D60">
              <w:rPr>
                <w:rFonts w:asciiTheme="majorBidi" w:hAnsiTheme="majorBidi" w:cstheme="majorBidi"/>
                <w:spacing w:val="-8"/>
                <w:szCs w:val="24"/>
              </w:rPr>
              <w:t>.</w:t>
            </w:r>
            <w:r w:rsidR="002408B0" w:rsidRPr="002408B0">
              <w:rPr>
                <w:rFonts w:asciiTheme="majorBidi" w:hAnsiTheme="majorBidi" w:cstheme="majorBidi"/>
                <w:spacing w:val="-8"/>
                <w:szCs w:val="24"/>
              </w:rPr>
              <w:t>5</w:t>
            </w:r>
            <w:r w:rsidRPr="00FB0D60">
              <w:rPr>
                <w:rFonts w:asciiTheme="majorBidi" w:hAnsiTheme="majorBidi" w:cstheme="majorBidi"/>
                <w:spacing w:val="-8"/>
                <w:szCs w:val="24"/>
              </w:rPr>
              <w:t>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4BB57B4E" w14:textId="77777777" w:rsidR="00EB181D" w:rsidRPr="00FB0D60" w:rsidRDefault="00EB181D" w:rsidP="0003790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0C483AE7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</w:tcPr>
          <w:p w14:paraId="4A08620B" w14:textId="77777777" w:rsidR="00EB181D" w:rsidRPr="00FB0D60" w:rsidRDefault="00EB181D" w:rsidP="0003790C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  <w:p w14:paraId="0833B625" w14:textId="615193BC" w:rsidR="00EB181D" w:rsidRPr="00FB0D60" w:rsidRDefault="002408B0" w:rsidP="00D8086E">
            <w:pPr>
              <w:tabs>
                <w:tab w:val="decimal" w:pos="720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42DF70EC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FBF284" w14:textId="77777777" w:rsidR="00EB181D" w:rsidRPr="00FB0D60" w:rsidRDefault="00EB181D" w:rsidP="0003790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C937132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F6A4A54" w14:textId="77777777" w:rsidR="00EB181D" w:rsidRPr="00FB0D60" w:rsidRDefault="00EB181D" w:rsidP="0003790C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  <w:p w14:paraId="23C35696" w14:textId="178216CB" w:rsidR="00EB181D" w:rsidRPr="00FB0D60" w:rsidRDefault="002408B0" w:rsidP="0003790C">
            <w:pPr>
              <w:ind w:left="-719" w:right="183" w:hanging="36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95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0" w:type="dxa"/>
            <w:shd w:val="clear" w:color="auto" w:fill="auto"/>
          </w:tcPr>
          <w:p w14:paraId="17DD7470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8AC27" w14:textId="77777777" w:rsidR="00EB181D" w:rsidRPr="00FB0D60" w:rsidRDefault="00EB181D" w:rsidP="0003790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" w:type="dxa"/>
          </w:tcPr>
          <w:p w14:paraId="1E81283D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</w:tcPr>
          <w:p w14:paraId="5BF17E5B" w14:textId="77777777" w:rsidR="00EB181D" w:rsidRPr="00FB0D60" w:rsidRDefault="00EB181D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</w:p>
          <w:p w14:paraId="60569206" w14:textId="4BCEAD74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500</w:t>
            </w:r>
          </w:p>
        </w:tc>
      </w:tr>
      <w:tr w:rsidR="00EB181D" w:rsidRPr="00FB0D60" w14:paraId="3C04595C" w14:textId="77777777" w:rsidTr="0003790C">
        <w:trPr>
          <w:trHeight w:val="234"/>
        </w:trPr>
        <w:tc>
          <w:tcPr>
            <w:tcW w:w="2700" w:type="dxa"/>
          </w:tcPr>
          <w:p w14:paraId="7956E50F" w14:textId="77777777" w:rsidR="00EB181D" w:rsidRPr="00FB0D60" w:rsidRDefault="00EB181D" w:rsidP="0003790C">
            <w:pPr>
              <w:ind w:left="162" w:right="-36" w:hanging="162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59E5AA0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77076E6F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3248F02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5C8F3523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F671D4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1579C45C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6EB816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61992CCF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8F51D" w14:textId="209B2B19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970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826</w:t>
            </w:r>
          </w:p>
        </w:tc>
        <w:tc>
          <w:tcPr>
            <w:tcW w:w="90" w:type="dxa"/>
          </w:tcPr>
          <w:p w14:paraId="0BC0334E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vAlign w:val="bottom"/>
          </w:tcPr>
          <w:p w14:paraId="677CDBAD" w14:textId="21BA88AC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944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826</w:t>
            </w:r>
          </w:p>
        </w:tc>
      </w:tr>
      <w:tr w:rsidR="00EB181D" w:rsidRPr="00FB0D60" w14:paraId="01B98FD8" w14:textId="77777777" w:rsidTr="0003790C">
        <w:tc>
          <w:tcPr>
            <w:tcW w:w="2700" w:type="dxa"/>
          </w:tcPr>
          <w:p w14:paraId="0DE4EC47" w14:textId="77777777" w:rsidR="00EB181D" w:rsidRPr="00FB0D60" w:rsidRDefault="00EB181D" w:rsidP="0003790C">
            <w:pPr>
              <w:ind w:left="342" w:right="-36" w:hanging="34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24908B5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6DFC1F9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1214C78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657F575B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472E00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6" w:type="dxa"/>
          </w:tcPr>
          <w:p w14:paraId="02BC9E14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092435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0EBECEEA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4A054" w14:textId="58B663C3" w:rsidR="00EB181D" w:rsidRPr="00FB0D60" w:rsidRDefault="00EB181D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198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582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37578EA2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vAlign w:val="bottom"/>
          </w:tcPr>
          <w:p w14:paraId="3507A7B5" w14:textId="2A9CFFC4" w:rsidR="00EB181D" w:rsidRPr="00FB0D60" w:rsidRDefault="00EB181D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208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082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EB181D" w:rsidRPr="00FB0D60" w14:paraId="2AFF4387" w14:textId="77777777" w:rsidTr="0003790C">
        <w:trPr>
          <w:trHeight w:val="234"/>
        </w:trPr>
        <w:tc>
          <w:tcPr>
            <w:tcW w:w="2700" w:type="dxa"/>
          </w:tcPr>
          <w:p w14:paraId="46CFF0B7" w14:textId="77777777" w:rsidR="00EB181D" w:rsidRPr="00FB0D60" w:rsidRDefault="00EB181D" w:rsidP="0003790C">
            <w:pPr>
              <w:ind w:left="162" w:right="-43" w:hanging="16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2526C82" w14:textId="77777777" w:rsidR="00EB181D" w:rsidRPr="00FB0D60" w:rsidRDefault="00EB181D" w:rsidP="0003790C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F198168" w14:textId="77777777" w:rsidR="00EB181D" w:rsidRPr="00FB0D60" w:rsidRDefault="00EB181D" w:rsidP="0003790C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08645E1" w14:textId="77777777" w:rsidR="00EB181D" w:rsidRPr="00FB0D60" w:rsidRDefault="00EB181D" w:rsidP="0003790C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A338D13" w14:textId="77777777" w:rsidR="00EB181D" w:rsidRPr="00FB0D60" w:rsidRDefault="00EB181D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B7DE8F" w14:textId="77777777" w:rsidR="00EB181D" w:rsidRPr="00FB0D60" w:rsidRDefault="00EB181D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6E1C075" w14:textId="77777777" w:rsidR="00EB181D" w:rsidRPr="00FB0D60" w:rsidRDefault="00EB181D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A11E4C" w14:textId="77777777" w:rsidR="00EB181D" w:rsidRPr="00FB0D60" w:rsidRDefault="00EB181D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6914229F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8125DF" w14:textId="406EA7C5" w:rsidR="00EB181D" w:rsidRPr="00FB0D60" w:rsidRDefault="002408B0" w:rsidP="0003790C">
            <w:pPr>
              <w:tabs>
                <w:tab w:val="decimal" w:pos="744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772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244</w:t>
            </w:r>
          </w:p>
        </w:tc>
        <w:tc>
          <w:tcPr>
            <w:tcW w:w="90" w:type="dxa"/>
          </w:tcPr>
          <w:p w14:paraId="2996BC5F" w14:textId="77777777" w:rsidR="00EB181D" w:rsidRPr="00FB0D60" w:rsidRDefault="00EB181D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5529E" w14:textId="530AB489" w:rsidR="00EB181D" w:rsidRPr="00FB0D60" w:rsidRDefault="002408B0" w:rsidP="00D8086E">
            <w:pPr>
              <w:tabs>
                <w:tab w:val="decimal" w:pos="708"/>
              </w:tabs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736</w:t>
            </w:r>
            <w:r w:rsidR="00EB181D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744</w:t>
            </w:r>
          </w:p>
        </w:tc>
      </w:tr>
      <w:tr w:rsidR="00F136A6" w:rsidRPr="00FB0D60" w14:paraId="1BF50ECA" w14:textId="77777777" w:rsidTr="0003790C">
        <w:trPr>
          <w:trHeight w:val="234"/>
        </w:trPr>
        <w:tc>
          <w:tcPr>
            <w:tcW w:w="5378" w:type="dxa"/>
            <w:gridSpan w:val="6"/>
            <w:vAlign w:val="center"/>
          </w:tcPr>
          <w:p w14:paraId="1DCE5A80" w14:textId="50888842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 xml:space="preserve">*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เดิมชื่อ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เท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เลแม็</w:t>
            </w:r>
            <w:proofErr w:type="spellEnd"/>
            <w:r w:rsidRPr="00FB0D60">
              <w:rPr>
                <w:rFonts w:asciiTheme="majorBidi" w:hAnsiTheme="majorBidi" w:hint="cs"/>
                <w:szCs w:val="24"/>
                <w:cs/>
              </w:rPr>
              <w:t>กช์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เอเชีย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คอร์เปอเรชั่น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จำกัด</w:t>
            </w:r>
            <w:r w:rsidRPr="00FB0D60">
              <w:rPr>
                <w:rFonts w:asciiTheme="majorBidi" w:hAnsiTheme="majorBidi"/>
                <w:szCs w:val="24"/>
              </w:rPr>
              <w:t xml:space="preserve"> </w:t>
            </w:r>
            <w:r w:rsidRPr="00FB0D60">
              <w:rPr>
                <w:rFonts w:asciiTheme="majorBidi" w:hAnsiTheme="majorBidi"/>
                <w:szCs w:val="24"/>
                <w:cs/>
              </w:rPr>
              <w:t>(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ดูหมายเหตุข้อ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2408B0" w:rsidRPr="002408B0">
              <w:rPr>
                <w:rFonts w:asciiTheme="majorBidi" w:hAnsiTheme="majorBidi"/>
                <w:szCs w:val="24"/>
              </w:rPr>
              <w:t>13</w:t>
            </w:r>
            <w:r w:rsidRPr="00FB0D60">
              <w:rPr>
                <w:rFonts w:asciiTheme="majorBidi" w:hAnsiTheme="majorBidi"/>
                <w:szCs w:val="24"/>
                <w:cs/>
              </w:rPr>
              <w:t>.</w:t>
            </w:r>
            <w:r w:rsidR="002408B0" w:rsidRPr="002408B0">
              <w:rPr>
                <w:rFonts w:asciiTheme="majorBidi" w:hAnsiTheme="majorBidi"/>
                <w:szCs w:val="24"/>
              </w:rPr>
              <w:t>7</w:t>
            </w:r>
            <w:r w:rsidRPr="00FB0D60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1072ACC8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B24B0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359B37F9" w14:textId="77777777" w:rsidR="00F136A6" w:rsidRPr="00FB0D60" w:rsidRDefault="00F136A6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F229A" w14:textId="77777777" w:rsidR="00F136A6" w:rsidRPr="00FB0D60" w:rsidRDefault="00F136A6" w:rsidP="0003790C">
            <w:pPr>
              <w:tabs>
                <w:tab w:val="decimal" w:pos="81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</w:tcPr>
          <w:p w14:paraId="259F2AF0" w14:textId="77777777" w:rsidR="00F136A6" w:rsidRPr="00FB0D60" w:rsidRDefault="00F136A6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7" w:type="dxa"/>
            <w:gridSpan w:val="2"/>
            <w:tcBorders>
              <w:top w:val="single" w:sz="4" w:space="0" w:color="auto"/>
            </w:tcBorders>
            <w:vAlign w:val="bottom"/>
          </w:tcPr>
          <w:p w14:paraId="663F0D7B" w14:textId="77777777" w:rsidR="00F136A6" w:rsidRPr="00FB0D60" w:rsidRDefault="00F136A6" w:rsidP="0003790C">
            <w:pPr>
              <w:tabs>
                <w:tab w:val="decimal" w:pos="81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F136A6" w:rsidRPr="00FB0D60" w14:paraId="30A3A6E3" w14:textId="77777777" w:rsidTr="0003790C">
        <w:trPr>
          <w:trHeight w:val="234"/>
        </w:trPr>
        <w:tc>
          <w:tcPr>
            <w:tcW w:w="4482" w:type="dxa"/>
            <w:gridSpan w:val="4"/>
          </w:tcPr>
          <w:p w14:paraId="23450C77" w14:textId="0743A0A3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 xml:space="preserve">**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เดิมชื่อ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บริษัท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เอ็ม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ลิ้งค์</w:t>
            </w:r>
            <w:proofErr w:type="spellEnd"/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proofErr w:type="spellStart"/>
            <w:r w:rsidRPr="00FB0D60">
              <w:rPr>
                <w:rFonts w:asciiTheme="majorBidi" w:hAnsiTheme="majorBidi" w:hint="cs"/>
                <w:szCs w:val="24"/>
                <w:cs/>
              </w:rPr>
              <w:t>ช็</w:t>
            </w:r>
            <w:proofErr w:type="spellEnd"/>
            <w:r w:rsidRPr="00FB0D60">
              <w:rPr>
                <w:rFonts w:asciiTheme="majorBidi" w:hAnsiTheme="majorBidi" w:hint="cs"/>
                <w:szCs w:val="24"/>
                <w:cs/>
              </w:rPr>
              <w:t>อป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จำกัด</w:t>
            </w:r>
            <w:r w:rsidRPr="00FB0D60">
              <w:rPr>
                <w:rFonts w:asciiTheme="majorBidi" w:hAnsiTheme="majorBidi"/>
                <w:szCs w:val="24"/>
              </w:rPr>
              <w:t xml:space="preserve"> </w:t>
            </w:r>
            <w:r w:rsidRPr="00FB0D60">
              <w:rPr>
                <w:rFonts w:asciiTheme="majorBidi" w:hAnsiTheme="majorBidi"/>
                <w:szCs w:val="24"/>
                <w:cs/>
              </w:rPr>
              <w:t>(</w:t>
            </w:r>
            <w:r w:rsidRPr="00FB0D60">
              <w:rPr>
                <w:rFonts w:asciiTheme="majorBidi" w:hAnsiTheme="majorBidi" w:hint="cs"/>
                <w:szCs w:val="24"/>
                <w:cs/>
              </w:rPr>
              <w:t>ดูหมายเหตุข้อ</w:t>
            </w:r>
            <w:r w:rsidRPr="00FB0D60">
              <w:rPr>
                <w:rFonts w:asciiTheme="majorBidi" w:hAnsiTheme="majorBidi"/>
                <w:szCs w:val="24"/>
                <w:cs/>
              </w:rPr>
              <w:t xml:space="preserve"> </w:t>
            </w:r>
            <w:r w:rsidR="002408B0" w:rsidRPr="002408B0">
              <w:rPr>
                <w:rFonts w:asciiTheme="majorBidi" w:hAnsiTheme="majorBidi"/>
                <w:szCs w:val="24"/>
              </w:rPr>
              <w:t>13</w:t>
            </w:r>
            <w:r w:rsidRPr="00FB0D60">
              <w:rPr>
                <w:rFonts w:asciiTheme="majorBidi" w:hAnsiTheme="majorBidi"/>
                <w:szCs w:val="24"/>
                <w:cs/>
              </w:rPr>
              <w:t>.</w:t>
            </w:r>
            <w:r w:rsidR="002408B0" w:rsidRPr="002408B0">
              <w:rPr>
                <w:rFonts w:asciiTheme="majorBidi" w:hAnsiTheme="majorBidi"/>
                <w:szCs w:val="24"/>
              </w:rPr>
              <w:t>6</w:t>
            </w:r>
            <w:r w:rsidRPr="00FB0D60"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86" w:type="dxa"/>
          </w:tcPr>
          <w:p w14:paraId="2AFBE3BC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C671C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FEC5F69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150880" w14:textId="77777777" w:rsidR="00F136A6" w:rsidRPr="00FB0D60" w:rsidRDefault="00F136A6" w:rsidP="0003790C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23F3E9AC" w14:textId="77777777" w:rsidR="00F136A6" w:rsidRPr="00FB0D60" w:rsidRDefault="00F136A6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5F5836C9" w14:textId="77777777" w:rsidR="00F136A6" w:rsidRPr="00FB0D60" w:rsidRDefault="00F136A6" w:rsidP="0003790C">
            <w:pPr>
              <w:tabs>
                <w:tab w:val="decimal" w:pos="81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</w:tcPr>
          <w:p w14:paraId="563AABEA" w14:textId="77777777" w:rsidR="00F136A6" w:rsidRPr="00FB0D60" w:rsidRDefault="00F136A6" w:rsidP="0003790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7" w:type="dxa"/>
            <w:vAlign w:val="bottom"/>
          </w:tcPr>
          <w:p w14:paraId="23E20341" w14:textId="77777777" w:rsidR="00F136A6" w:rsidRPr="00FB0D60" w:rsidRDefault="00F136A6" w:rsidP="0003790C">
            <w:pPr>
              <w:tabs>
                <w:tab w:val="decimal" w:pos="815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</w:tbl>
    <w:p w14:paraId="114616E1" w14:textId="108CB663" w:rsidR="0064415E" w:rsidRPr="00FB0D60" w:rsidRDefault="002408B0" w:rsidP="0064415E">
      <w:pPr>
        <w:spacing w:before="240"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13</w:t>
      </w:r>
      <w:r w:rsidR="0064415E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64415E" w:rsidRPr="00FB0D60">
        <w:rPr>
          <w:rFonts w:ascii="Angsana New" w:hAnsi="Angsana New"/>
          <w:sz w:val="32"/>
          <w:szCs w:val="32"/>
        </w:rPr>
        <w:t xml:space="preserve"> </w:t>
      </w:r>
      <w:r w:rsidR="0064415E" w:rsidRPr="00FB0D60">
        <w:rPr>
          <w:rFonts w:ascii="Angsana New" w:hAnsi="Angsana New"/>
          <w:sz w:val="32"/>
          <w:szCs w:val="32"/>
          <w:cs/>
        </w:rPr>
        <w:tab/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801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862"/>
        <w:gridCol w:w="855"/>
        <w:gridCol w:w="819"/>
        <w:gridCol w:w="594"/>
        <w:gridCol w:w="315"/>
        <w:gridCol w:w="855"/>
        <w:gridCol w:w="810"/>
        <w:gridCol w:w="900"/>
      </w:tblGrid>
      <w:tr w:rsidR="0064415E" w:rsidRPr="00FB0D60" w14:paraId="162A9F64" w14:textId="77777777" w:rsidTr="0064415E">
        <w:tc>
          <w:tcPr>
            <w:tcW w:w="8010" w:type="dxa"/>
            <w:gridSpan w:val="8"/>
            <w:tcBorders>
              <w:left w:val="nil"/>
              <w:bottom w:val="nil"/>
              <w:right w:val="nil"/>
            </w:tcBorders>
            <w:vAlign w:val="bottom"/>
          </w:tcPr>
          <w:p w14:paraId="48E862FF" w14:textId="77777777" w:rsidR="0064415E" w:rsidRPr="00FB0D60" w:rsidRDefault="0064415E" w:rsidP="0064415E">
            <w:pPr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: </w:t>
            </w: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ล้านบาท)</w:t>
            </w:r>
          </w:p>
        </w:tc>
      </w:tr>
      <w:tr w:rsidR="0064415E" w:rsidRPr="00FB0D60" w14:paraId="1BD253FB" w14:textId="77777777" w:rsidTr="001E2922">
        <w:tc>
          <w:tcPr>
            <w:tcW w:w="2862" w:type="dxa"/>
            <w:tcBorders>
              <w:left w:val="nil"/>
              <w:bottom w:val="nil"/>
              <w:right w:val="nil"/>
            </w:tcBorders>
            <w:vAlign w:val="bottom"/>
          </w:tcPr>
          <w:p w14:paraId="7C316F21" w14:textId="77777777" w:rsidR="0064415E" w:rsidRPr="00FB0D60" w:rsidRDefault="0064415E" w:rsidP="00301BA4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167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8140D9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14:paraId="6CA1820C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ส่วนได้เสีย</w:t>
            </w:r>
          </w:p>
          <w:p w14:paraId="0B06EF90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76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4211BB0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300781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กำไรที่แบ่งให้กับส่วนได้เสียที่ไม่มีอำนาจควบคุมในบริษัทย่อย</w:t>
            </w:r>
          </w:p>
          <w:p w14:paraId="3E9CAE2A" w14:textId="77777777" w:rsidR="0064415E" w:rsidRPr="00FB0D60" w:rsidRDefault="0064415E" w:rsidP="00497280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8F3F38" w:rsidRPr="00FB0D60" w14:paraId="2337662B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EEC8C0A" w14:textId="77777777" w:rsidR="008F3F38" w:rsidRPr="00FB0D60" w:rsidRDefault="008F3F38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3CE5" w14:textId="79B6CDD3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C7FA" w14:textId="1388D4CB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90CB" w14:textId="6826898C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8A6D1" w14:textId="710D431F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7448F6B" w14:textId="17EC49BE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3EE080" w14:textId="47776821" w:rsidR="008F3F38" w:rsidRPr="00FB0D60" w:rsidRDefault="002408B0" w:rsidP="008F3F38">
            <w:pPr>
              <w:jc w:val="center"/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</w:tr>
      <w:tr w:rsidR="001E2922" w:rsidRPr="00FB0D60" w14:paraId="67497A3D" w14:textId="77777777" w:rsidTr="00182AF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F574708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24CB55A" w14:textId="7DDBA768" w:rsidR="001E2922" w:rsidRPr="00FB0D60" w:rsidRDefault="001E2922" w:rsidP="001E292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3D6276C" w14:textId="100623EE" w:rsidR="001E2922" w:rsidRPr="00FB0D60" w:rsidRDefault="001E2922" w:rsidP="001E292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9B31919" w14:textId="77777777" w:rsidR="001E2922" w:rsidRPr="00FB0D60" w:rsidRDefault="001E2922" w:rsidP="001E292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28E28" w14:textId="0C8EA2E8" w:rsidR="001E2922" w:rsidRPr="00FB0D60" w:rsidRDefault="001E2922" w:rsidP="001E2922">
            <w:pPr>
              <w:tabs>
                <w:tab w:val="right" w:pos="7200"/>
                <w:tab w:val="right" w:pos="8540"/>
              </w:tabs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3B44F0C" w14:textId="77777777" w:rsidR="001E2922" w:rsidRPr="00FB0D60" w:rsidRDefault="001E2922" w:rsidP="001E2922">
            <w:pPr>
              <w:tabs>
                <w:tab w:val="right" w:pos="7200"/>
                <w:tab w:val="right" w:pos="8540"/>
              </w:tabs>
              <w:ind w:left="-175" w:right="-198"/>
              <w:jc w:val="center"/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E2922" w:rsidRPr="00FB0D60" w14:paraId="6E31C257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8E3722C" w14:textId="3B9485F1" w:rsidR="001E2922" w:rsidRPr="00FB0D60" w:rsidRDefault="001E2922" w:rsidP="00D8086E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บริษัทย่อย</w:t>
            </w:r>
            <w:r w:rsidRPr="00FB0D60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ที่บริษัทถือหุ้นโดยตรง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89FA6B4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3FCAFB04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CA80F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5983EF6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CB43257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7FC1EAF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E2922" w:rsidRPr="00FB0D60" w14:paraId="7A210AD6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5F9683D" w14:textId="4199AFBD" w:rsidR="001E2922" w:rsidRPr="00FB0D60" w:rsidRDefault="001E2922" w:rsidP="00D8086E">
            <w:pPr>
              <w:ind w:left="162" w:right="-108" w:hanging="6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แซม วอ</w:t>
            </w:r>
            <w:proofErr w:type="spellStart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เต</w:t>
            </w:r>
            <w:proofErr w:type="spellEnd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อร์ </w:t>
            </w:r>
            <w:proofErr w:type="spellStart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ซัพ</w:t>
            </w:r>
            <w:proofErr w:type="spellEnd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พลาย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C209D8A" w14:textId="640CE261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1A488583" w14:textId="19459B02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6A5EA" w14:textId="4E0372C8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87EC1C" w14:textId="06F4507B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79A971" w14:textId="354F6511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662187" w14:textId="0918EF83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1E2922" w:rsidRPr="00FB0D60" w14:paraId="47635290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584B15D" w14:textId="77777777" w:rsidR="001A0D14" w:rsidRPr="00FB0D60" w:rsidRDefault="001E2922" w:rsidP="00D8086E">
            <w:pPr>
              <w:ind w:left="162" w:right="-108" w:hanging="276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 xml:space="preserve">บริษัทย่อยของบริษัท </w:t>
            </w:r>
            <w:proofErr w:type="spellStart"/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เฟ</w:t>
            </w:r>
            <w:proofErr w:type="spellEnd"/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อร์</w:t>
            </w:r>
            <w:proofErr w:type="spellStart"/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รั่ม</w:t>
            </w:r>
            <w:proofErr w:type="spellEnd"/>
          </w:p>
          <w:p w14:paraId="60A9A8EE" w14:textId="783A916E" w:rsidR="001E2922" w:rsidRPr="00FB0D60" w:rsidRDefault="001E2922" w:rsidP="00D8086E">
            <w:pPr>
              <w:ind w:left="-24" w:right="-108" w:hanging="2"/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i/>
                <w:iCs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7C28F98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2E0BB1F5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6C186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B2AEA07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60D8CC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669E42D" w14:textId="77777777" w:rsidR="001E2922" w:rsidRPr="00FB0D60" w:rsidRDefault="001E2922" w:rsidP="001E2922">
            <w:pP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E2922" w:rsidRPr="00FB0D60" w14:paraId="1ABBA009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8632B57" w14:textId="77777777" w:rsidR="001E2922" w:rsidRPr="00FB0D60" w:rsidRDefault="001E2922" w:rsidP="00D8086E">
            <w:pPr>
              <w:ind w:left="162" w:right="-108" w:hanging="6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พระแสงกรีน พาว</w:t>
            </w:r>
            <w:proofErr w:type="spellStart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จำกัด  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F8277F5" w14:textId="30B84ECA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6B40B330" w14:textId="63E1662C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39B1" w14:textId="5C59C40E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7DCFB83" w14:textId="0B214FEA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 w:hint="cs"/>
                <w:sz w:val="26"/>
                <w:szCs w:val="26"/>
              </w:rPr>
              <w:t>33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3A9C3FA" w14:textId="3C33F774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12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D04388" w14:textId="5A744B3F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1E2922" w:rsidRPr="00FB0D60" w14:paraId="599FE4A0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98125F7" w14:textId="77777777" w:rsidR="001A0D14" w:rsidRPr="00FB0D60" w:rsidRDefault="001E2922" w:rsidP="00D8086E">
            <w:pPr>
              <w:ind w:left="162" w:right="-108" w:hanging="6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บริษัท </w:t>
            </w: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อีโค เอ็นเนอร์ยี กรุ๊ป คอร์</w:t>
            </w:r>
          </w:p>
          <w:p w14:paraId="2AF734C4" w14:textId="43F8BFED" w:rsidR="001E2922" w:rsidRPr="00FB0D60" w:rsidRDefault="001E2922" w:rsidP="00D8086E">
            <w:pPr>
              <w:ind w:left="336" w:right="-108" w:hanging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ปอเรชั่น</w:t>
            </w: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จำกัด </w:t>
            </w: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(ดูหมายเหตุข้อ 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8AFFF38" w14:textId="59C598C8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42DEF424" w14:textId="77777777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8D906" w14:textId="22E3845D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4BBAB41D" w14:textId="77777777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9C9CF8" w14:textId="7025EB01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3EA72B" w14:textId="77777777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  <w:tr w:rsidR="001E2922" w:rsidRPr="00FB0D60" w14:paraId="6AF756DE" w14:textId="77777777" w:rsidTr="001E2922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BD4E00B" w14:textId="77777777" w:rsidR="00497280" w:rsidRPr="00FB0D60" w:rsidRDefault="001E2922" w:rsidP="00D8086E">
            <w:pPr>
              <w:ind w:left="162" w:right="-108" w:hanging="6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เอ็นเนอร์ยี รีโว</w:t>
            </w:r>
            <w:proofErr w:type="spellStart"/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ลูชั่น</w:t>
            </w:r>
            <w:proofErr w:type="spellEnd"/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จำกัด</w:t>
            </w:r>
          </w:p>
          <w:p w14:paraId="142382D1" w14:textId="742B734F" w:rsidR="001E2922" w:rsidRPr="00FB0D60" w:rsidRDefault="001E2922" w:rsidP="00D8086E">
            <w:pPr>
              <w:ind w:left="336" w:right="-108" w:hanging="2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(ดูหมายเหตุข้อ 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B0D60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="002408B0" w:rsidRPr="002408B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FB0D60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15E5582" w14:textId="527F0FF1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70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14:paraId="0B031DF1" w14:textId="3D795854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657E" w14:textId="794169C4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1625C6D" w14:textId="60837782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80B0A4" w14:textId="443D91A6" w:rsidR="001E2922" w:rsidRPr="00FB0D60" w:rsidRDefault="002408B0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  <w:r w:rsidRPr="002408B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0564C2" w14:textId="7B224D3D" w:rsidR="001E2922" w:rsidRPr="00FB0D60" w:rsidRDefault="001E2922" w:rsidP="001E2922">
            <w:pPr>
              <w:tabs>
                <w:tab w:val="decimal" w:pos="521"/>
              </w:tabs>
              <w:ind w:right="-13"/>
              <w:jc w:val="thaiDistribut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B0D60">
              <w:rPr>
                <w:rFonts w:ascii="Angsana New" w:eastAsia="Times New Roman" w:hAnsi="Angsana New"/>
                <w:sz w:val="26"/>
                <w:szCs w:val="26"/>
                <w:cs/>
              </w:rPr>
              <w:t>-</w:t>
            </w:r>
          </w:p>
        </w:tc>
      </w:tr>
    </w:tbl>
    <w:p w14:paraId="6612BD51" w14:textId="1FEF006F" w:rsidR="0064415E" w:rsidRPr="00FB0D60" w:rsidRDefault="0064415E" w:rsidP="0064415E">
      <w:pPr>
        <w:spacing w:before="240" w:after="24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br w:type="page"/>
      </w:r>
      <w:r w:rsidR="002408B0" w:rsidRPr="002408B0">
        <w:rPr>
          <w:rFonts w:ascii="Angsana New" w:eastAsia="Times New Roman" w:hAnsi="Angsana New"/>
          <w:sz w:val="32"/>
          <w:szCs w:val="32"/>
        </w:rPr>
        <w:t>13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3</w:t>
      </w:r>
      <w:r w:rsidRPr="00FB0D60">
        <w:rPr>
          <w:rFonts w:ascii="Angsana New" w:eastAsia="Times New Roman" w:hAnsi="Angsana New"/>
          <w:sz w:val="32"/>
          <w:szCs w:val="32"/>
        </w:rPr>
        <w:tab/>
      </w:r>
      <w:r w:rsidRPr="00FB0D60">
        <w:rPr>
          <w:rFonts w:ascii="Angsana New" w:hAnsi="Angsana New"/>
          <w:sz w:val="32"/>
          <w:szCs w:val="32"/>
          <w:cs/>
        </w:rPr>
        <w:t>ข้อมูล</w:t>
      </w:r>
      <w:r w:rsidRPr="00FB0D60">
        <w:rPr>
          <w:rFonts w:ascii="Angsana New" w:eastAsia="Times New Roman" w:hAnsi="Angsana New"/>
          <w:sz w:val="32"/>
          <w:szCs w:val="32"/>
          <w:cs/>
        </w:rPr>
        <w:t>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</w:p>
    <w:p w14:paraId="77F5BB8B" w14:textId="77777777" w:rsidR="0064415E" w:rsidRPr="00FB0D60" w:rsidRDefault="0064415E" w:rsidP="0064415E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180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สรุปรายการฐานะทางการเงิน</w:t>
      </w:r>
    </w:p>
    <w:tbl>
      <w:tblPr>
        <w:tblW w:w="7875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001"/>
        <w:gridCol w:w="708"/>
        <w:gridCol w:w="709"/>
        <w:gridCol w:w="709"/>
        <w:gridCol w:w="709"/>
        <w:gridCol w:w="708"/>
        <w:gridCol w:w="851"/>
        <w:gridCol w:w="805"/>
        <w:gridCol w:w="675"/>
      </w:tblGrid>
      <w:tr w:rsidR="001E2922" w:rsidRPr="00FB0D60" w14:paraId="7EAF8015" w14:textId="77777777" w:rsidTr="00182AF8">
        <w:tc>
          <w:tcPr>
            <w:tcW w:w="2001" w:type="dxa"/>
            <w:shd w:val="clear" w:color="auto" w:fill="auto"/>
            <w:vAlign w:val="bottom"/>
          </w:tcPr>
          <w:p w14:paraId="57963911" w14:textId="77777777" w:rsidR="001E2922" w:rsidRPr="00FB0D60" w:rsidRDefault="001E2922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9182774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EAE64A8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35860DE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77" w:type="dxa"/>
            <w:gridSpan w:val="2"/>
            <w:vAlign w:val="bottom"/>
          </w:tcPr>
          <w:p w14:paraId="6088E469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ล้านบาท)</w:t>
            </w:r>
          </w:p>
        </w:tc>
      </w:tr>
      <w:tr w:rsidR="001E2922" w:rsidRPr="00FB0D60" w14:paraId="017F2A61" w14:textId="77777777" w:rsidTr="00182AF8">
        <w:tc>
          <w:tcPr>
            <w:tcW w:w="2001" w:type="dxa"/>
            <w:shd w:val="clear" w:color="auto" w:fill="auto"/>
          </w:tcPr>
          <w:p w14:paraId="2DD1B412" w14:textId="77777777" w:rsidR="001E2922" w:rsidRPr="00FB0D60" w:rsidRDefault="001E2922" w:rsidP="00182AF8">
            <w:pPr>
              <w:ind w:right="33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0F5D58D" w14:textId="77777777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บริษัท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แซม          วอ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เต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ซัพ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พลาย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20E7935" w14:textId="77777777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pacing w:val="-8"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บริษัท พระแสงกรีน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พาว</w:t>
            </w:r>
            <w:proofErr w:type="spellStart"/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จำกัด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04CD12E" w14:textId="77777777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pacing w:val="-8"/>
                <w:szCs w:val="24"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อีโค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เอ็นเนอร์ยี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กรุ๊ป คอร์ปอเรชั่น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จำกัด</w:t>
            </w:r>
          </w:p>
        </w:tc>
        <w:tc>
          <w:tcPr>
            <w:tcW w:w="1477" w:type="dxa"/>
            <w:gridSpan w:val="2"/>
          </w:tcPr>
          <w:p w14:paraId="6E018CE7" w14:textId="77777777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  <w:p w14:paraId="4C8766CA" w14:textId="77777777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เอ็นเนอร์ยี่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        รีโว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ลูชั่น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จำกัด</w:t>
            </w:r>
          </w:p>
        </w:tc>
      </w:tr>
      <w:tr w:rsidR="001E2922" w:rsidRPr="00FB0D60" w14:paraId="449E6CEB" w14:textId="77777777" w:rsidTr="00182AF8">
        <w:tc>
          <w:tcPr>
            <w:tcW w:w="2001" w:type="dxa"/>
            <w:shd w:val="clear" w:color="auto" w:fill="auto"/>
          </w:tcPr>
          <w:p w14:paraId="06897A4C" w14:textId="77777777" w:rsidR="001E2922" w:rsidRPr="00FB0D60" w:rsidRDefault="001E2922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256BC8" w14:textId="441F7A01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A4C982" w14:textId="1F314890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D33F65" w14:textId="256425A9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09" w:type="dxa"/>
            <w:vAlign w:val="bottom"/>
          </w:tcPr>
          <w:p w14:paraId="3433BDE4" w14:textId="04C2E172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089025" w14:textId="5A01ADD5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8EBDC0" w14:textId="19BAA65D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805" w:type="dxa"/>
          </w:tcPr>
          <w:p w14:paraId="36122E37" w14:textId="45690279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675" w:type="dxa"/>
          </w:tcPr>
          <w:p w14:paraId="7283C80C" w14:textId="1278A656" w:rsidR="001E2922" w:rsidRPr="00FB0D60" w:rsidRDefault="002408B0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</w:tr>
      <w:tr w:rsidR="001E2922" w:rsidRPr="00FB0D60" w14:paraId="152C1FC0" w14:textId="77777777" w:rsidTr="00182AF8">
        <w:tc>
          <w:tcPr>
            <w:tcW w:w="2001" w:type="dxa"/>
            <w:shd w:val="clear" w:color="auto" w:fill="auto"/>
            <w:vAlign w:val="bottom"/>
          </w:tcPr>
          <w:p w14:paraId="0CC55741" w14:textId="77777777" w:rsidR="001E2922" w:rsidRPr="00FB0D60" w:rsidRDefault="001E2922" w:rsidP="00182AF8">
            <w:pPr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B110F7" w14:textId="2D822F35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368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E4779E" w14:textId="232CF011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CDE8D4" w14:textId="43E8F6B9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13</w:t>
            </w:r>
          </w:p>
        </w:tc>
        <w:tc>
          <w:tcPr>
            <w:tcW w:w="709" w:type="dxa"/>
            <w:vAlign w:val="bottom"/>
          </w:tcPr>
          <w:p w14:paraId="3969CD3B" w14:textId="5A4D1233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13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F31D76" w14:textId="7025D656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BE0737" w14:textId="37291941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40</w:t>
            </w:r>
          </w:p>
        </w:tc>
        <w:tc>
          <w:tcPr>
            <w:tcW w:w="805" w:type="dxa"/>
            <w:shd w:val="clear" w:color="auto" w:fill="auto"/>
          </w:tcPr>
          <w:p w14:paraId="5427B088" w14:textId="061787FC" w:rsidR="001E2922" w:rsidRPr="00FB0D60" w:rsidRDefault="002408B0" w:rsidP="009D5630">
            <w:pPr>
              <w:tabs>
                <w:tab w:val="decimal" w:pos="51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67</w:t>
            </w:r>
          </w:p>
        </w:tc>
        <w:tc>
          <w:tcPr>
            <w:tcW w:w="675" w:type="dxa"/>
            <w:vAlign w:val="bottom"/>
          </w:tcPr>
          <w:p w14:paraId="11AC2C4C" w14:textId="0A972BCD" w:rsidR="001E2922" w:rsidRPr="00FB0D60" w:rsidRDefault="002408B0" w:rsidP="00182AF8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</w:t>
            </w:r>
          </w:p>
        </w:tc>
      </w:tr>
      <w:tr w:rsidR="001E2922" w:rsidRPr="00FB0D60" w14:paraId="4163B14D" w14:textId="77777777" w:rsidTr="00182AF8">
        <w:tc>
          <w:tcPr>
            <w:tcW w:w="2001" w:type="dxa"/>
            <w:shd w:val="clear" w:color="auto" w:fill="auto"/>
            <w:vAlign w:val="bottom"/>
          </w:tcPr>
          <w:p w14:paraId="58CACECF" w14:textId="77777777" w:rsidR="001E2922" w:rsidRPr="00FB0D60" w:rsidRDefault="001E2922" w:rsidP="00182AF8">
            <w:pPr>
              <w:ind w:right="-99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76CAEAB" w14:textId="1BD83FE8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5BD4D" w14:textId="392477C4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113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BEB19" w14:textId="380787C3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149</w:t>
            </w:r>
          </w:p>
        </w:tc>
        <w:tc>
          <w:tcPr>
            <w:tcW w:w="709" w:type="dxa"/>
            <w:vAlign w:val="bottom"/>
          </w:tcPr>
          <w:p w14:paraId="2FA6D36F" w14:textId="4114749D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155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E0A0964" w14:textId="23FBAE08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17176C" w14:textId="79B5DBA9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974</w:t>
            </w:r>
          </w:p>
        </w:tc>
        <w:tc>
          <w:tcPr>
            <w:tcW w:w="805" w:type="dxa"/>
            <w:shd w:val="clear" w:color="auto" w:fill="auto"/>
          </w:tcPr>
          <w:p w14:paraId="5AEA58C2" w14:textId="77777777" w:rsidR="001E2922" w:rsidRPr="00FB0D60" w:rsidRDefault="001E2922" w:rsidP="009D5630">
            <w:pPr>
              <w:tabs>
                <w:tab w:val="decimal" w:pos="33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675" w:type="dxa"/>
            <w:vAlign w:val="bottom"/>
          </w:tcPr>
          <w:p w14:paraId="6B5BF21A" w14:textId="77777777" w:rsidR="001E2922" w:rsidRPr="00FB0D60" w:rsidRDefault="001E2922" w:rsidP="009D5630">
            <w:pPr>
              <w:tabs>
                <w:tab w:val="decimal" w:pos="246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  <w:tr w:rsidR="001E2922" w:rsidRPr="00FB0D60" w14:paraId="2B5271CB" w14:textId="77777777" w:rsidTr="00182AF8">
        <w:tc>
          <w:tcPr>
            <w:tcW w:w="2001" w:type="dxa"/>
            <w:shd w:val="clear" w:color="auto" w:fill="auto"/>
            <w:vAlign w:val="bottom"/>
          </w:tcPr>
          <w:p w14:paraId="2895B981" w14:textId="77777777" w:rsidR="001E2922" w:rsidRPr="00FB0D60" w:rsidRDefault="001E2922" w:rsidP="00182AF8">
            <w:pPr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หนี้สินหมุนเวียน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2FA5E3C" w14:textId="50631B26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FDEB81" w14:textId="227958A1" w:rsidR="001E2922" w:rsidRPr="00FB0D60" w:rsidRDefault="001E2922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132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408730" w14:textId="6215A4FF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36</w:t>
            </w:r>
          </w:p>
        </w:tc>
        <w:tc>
          <w:tcPr>
            <w:tcW w:w="709" w:type="dxa"/>
            <w:vAlign w:val="bottom"/>
          </w:tcPr>
          <w:p w14:paraId="7F8EEF4F" w14:textId="2416CB01" w:rsidR="001E2922" w:rsidRPr="00FB0D60" w:rsidRDefault="001E2922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31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97FB6B7" w14:textId="79003476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124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915EA1" w14:textId="7182E8D0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86</w:t>
            </w:r>
          </w:p>
        </w:tc>
        <w:tc>
          <w:tcPr>
            <w:tcW w:w="805" w:type="dxa"/>
            <w:shd w:val="clear" w:color="auto" w:fill="auto"/>
          </w:tcPr>
          <w:p w14:paraId="1AE7F94B" w14:textId="76ACB7F2" w:rsidR="001E2922" w:rsidRPr="00FB0D60" w:rsidRDefault="002408B0" w:rsidP="009D5630">
            <w:pPr>
              <w:tabs>
                <w:tab w:val="decimal" w:pos="51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13</w:t>
            </w:r>
          </w:p>
        </w:tc>
        <w:tc>
          <w:tcPr>
            <w:tcW w:w="675" w:type="dxa"/>
            <w:vAlign w:val="bottom"/>
          </w:tcPr>
          <w:p w14:paraId="50536B91" w14:textId="77777777" w:rsidR="001E2922" w:rsidRPr="00FB0D60" w:rsidRDefault="001E2922" w:rsidP="009D5630">
            <w:pPr>
              <w:tabs>
                <w:tab w:val="decimal" w:pos="246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  <w:tr w:rsidR="001E2922" w:rsidRPr="00FB0D60" w14:paraId="51DE0456" w14:textId="77777777" w:rsidTr="00182AF8">
        <w:tc>
          <w:tcPr>
            <w:tcW w:w="2001" w:type="dxa"/>
            <w:shd w:val="clear" w:color="auto" w:fill="auto"/>
            <w:vAlign w:val="bottom"/>
          </w:tcPr>
          <w:p w14:paraId="14E4439A" w14:textId="77777777" w:rsidR="001E2922" w:rsidRPr="00FB0D60" w:rsidRDefault="001E2922" w:rsidP="00182AF8">
            <w:pPr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023008" w14:textId="178AEDD2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56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96884" w14:textId="7440A7F0" w:rsidR="001E2922" w:rsidRPr="00FB0D60" w:rsidRDefault="001E2922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24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2B5FFA" w14:textId="5C24C212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24</w:t>
            </w:r>
          </w:p>
        </w:tc>
        <w:tc>
          <w:tcPr>
            <w:tcW w:w="709" w:type="dxa"/>
            <w:vAlign w:val="bottom"/>
          </w:tcPr>
          <w:p w14:paraId="0C0DD35D" w14:textId="4C468401" w:rsidR="001E2922" w:rsidRPr="00FB0D60" w:rsidRDefault="001E2922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55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724C96" w14:textId="77777777" w:rsidR="001E2922" w:rsidRPr="00FB0D60" w:rsidRDefault="001E2922" w:rsidP="009D5630">
            <w:pPr>
              <w:tabs>
                <w:tab w:val="decimal" w:pos="277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0F0DA02" w14:textId="5FF0D84B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259</w:t>
            </w:r>
          </w:p>
        </w:tc>
        <w:tc>
          <w:tcPr>
            <w:tcW w:w="805" w:type="dxa"/>
            <w:shd w:val="clear" w:color="auto" w:fill="auto"/>
          </w:tcPr>
          <w:p w14:paraId="32E82517" w14:textId="77777777" w:rsidR="001E2922" w:rsidRPr="00FB0D60" w:rsidRDefault="001E2922" w:rsidP="009D5630">
            <w:pPr>
              <w:tabs>
                <w:tab w:val="decimal" w:pos="33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675" w:type="dxa"/>
            <w:vAlign w:val="bottom"/>
          </w:tcPr>
          <w:p w14:paraId="0EE3BD33" w14:textId="77777777" w:rsidR="001E2922" w:rsidRPr="00FB0D60" w:rsidRDefault="001E2922" w:rsidP="009D5630">
            <w:pPr>
              <w:tabs>
                <w:tab w:val="decimal" w:pos="246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</w:tbl>
    <w:p w14:paraId="6D8AE403" w14:textId="46DBD0BD" w:rsidR="0064415E" w:rsidRPr="00FB0D60" w:rsidRDefault="0064415E" w:rsidP="0064415E">
      <w:pPr>
        <w:overflowPunct/>
        <w:autoSpaceDE/>
        <w:autoSpaceDN/>
        <w:adjustRightInd/>
        <w:spacing w:before="240" w:after="120"/>
        <w:ind w:left="1260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FB0D60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สรุปรายการกำไรขาดทุนเบ็ดเสร็จ</w:t>
      </w:r>
      <w:r w:rsidR="006C511B" w:rsidRPr="00FB0D60">
        <w:rPr>
          <w:rFonts w:ascii="Angsana New" w:eastAsia="Cordia New" w:hAnsi="Angsana New" w:hint="cs"/>
          <w:sz w:val="32"/>
          <w:szCs w:val="32"/>
          <w:cs/>
          <w:lang w:eastAsia="zh-CN"/>
        </w:rPr>
        <w:t>อื่น</w:t>
      </w:r>
    </w:p>
    <w:tbl>
      <w:tblPr>
        <w:tblW w:w="792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731"/>
        <w:gridCol w:w="720"/>
        <w:gridCol w:w="720"/>
        <w:gridCol w:w="709"/>
        <w:gridCol w:w="850"/>
        <w:gridCol w:w="781"/>
        <w:gridCol w:w="720"/>
      </w:tblGrid>
      <w:tr w:rsidR="001E2922" w:rsidRPr="00FB0D60" w14:paraId="5DEFDACC" w14:textId="77777777" w:rsidTr="00182AF8">
        <w:tc>
          <w:tcPr>
            <w:tcW w:w="1980" w:type="dxa"/>
            <w:shd w:val="clear" w:color="auto" w:fill="auto"/>
            <w:vAlign w:val="bottom"/>
          </w:tcPr>
          <w:p w14:paraId="0B16E587" w14:textId="77777777" w:rsidR="001E2922" w:rsidRPr="00FB0D60" w:rsidRDefault="001E2922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702584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15BF8A4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505E948D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501" w:type="dxa"/>
            <w:gridSpan w:val="2"/>
            <w:vAlign w:val="bottom"/>
          </w:tcPr>
          <w:p w14:paraId="5775D16B" w14:textId="77777777" w:rsidR="001E2922" w:rsidRPr="00FB0D60" w:rsidRDefault="001E2922" w:rsidP="00182AF8">
            <w:pPr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ล้านบาท)</w:t>
            </w:r>
          </w:p>
        </w:tc>
      </w:tr>
      <w:tr w:rsidR="001E2922" w:rsidRPr="00FB0D60" w14:paraId="2942D82A" w14:textId="77777777" w:rsidTr="006C511B">
        <w:trPr>
          <w:trHeight w:val="74"/>
        </w:trPr>
        <w:tc>
          <w:tcPr>
            <w:tcW w:w="1980" w:type="dxa"/>
            <w:shd w:val="clear" w:color="auto" w:fill="auto"/>
          </w:tcPr>
          <w:p w14:paraId="55A9B7A6" w14:textId="77777777" w:rsidR="001E2922" w:rsidRPr="00FB0D60" w:rsidRDefault="001E2922" w:rsidP="00182AF8">
            <w:pPr>
              <w:ind w:right="33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6AF73897" w14:textId="04C2FF4A" w:rsidR="001E2922" w:rsidRPr="00FB0D60" w:rsidRDefault="001E2922" w:rsidP="00182AF8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สำหรับปีสิ้นสุดวันที่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b/>
                <w:bCs/>
                <w:szCs w:val="24"/>
              </w:rPr>
              <w:t>31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6C511B" w:rsidRPr="00FB0D60" w14:paraId="1DEB9344" w14:textId="77777777" w:rsidTr="00182AF8">
        <w:tc>
          <w:tcPr>
            <w:tcW w:w="1980" w:type="dxa"/>
            <w:shd w:val="clear" w:color="auto" w:fill="auto"/>
          </w:tcPr>
          <w:p w14:paraId="046B9EE6" w14:textId="77777777" w:rsidR="006C511B" w:rsidRPr="00FB0D60" w:rsidRDefault="006C511B" w:rsidP="006C511B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FBB96A7" w14:textId="7DDDF406" w:rsidR="006C511B" w:rsidRPr="00FB0D60" w:rsidRDefault="006C511B" w:rsidP="006C511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บริษัท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แซม          วอ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เต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ซัพ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พลาย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  <w:vAlign w:val="bottom"/>
          </w:tcPr>
          <w:p w14:paraId="4A8F47E1" w14:textId="38EBC36C" w:rsidR="006C511B" w:rsidRPr="00FB0D60" w:rsidRDefault="006C511B" w:rsidP="006C511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บริษัท พระแสงกรีน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พาว</w:t>
            </w:r>
            <w:proofErr w:type="spellStart"/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จำกัด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5C559F4" w14:textId="7FEE371D" w:rsidR="006C511B" w:rsidRPr="00FB0D60" w:rsidRDefault="006C511B" w:rsidP="006C511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อีโค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เอ็นเนอร์ยี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กรุ๊ป คอร์ปอเรชั่น</w:t>
            </w:r>
            <w:r w:rsidRPr="00FB0D60">
              <w:rPr>
                <w:rFonts w:ascii="Angsana New" w:eastAsia="Times New Roman" w:hAnsi="Angsana New"/>
                <w:b/>
                <w:bCs/>
                <w:spacing w:val="-8"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pacing w:val="-8"/>
                <w:szCs w:val="24"/>
                <w:cs/>
              </w:rPr>
              <w:t>จำกัด</w:t>
            </w:r>
          </w:p>
        </w:tc>
        <w:tc>
          <w:tcPr>
            <w:tcW w:w="1501" w:type="dxa"/>
            <w:gridSpan w:val="2"/>
          </w:tcPr>
          <w:p w14:paraId="5F83104D" w14:textId="77777777" w:rsidR="006C511B" w:rsidRPr="00FB0D60" w:rsidRDefault="006C511B" w:rsidP="006C511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  <w:p w14:paraId="65EF06FA" w14:textId="4215487E" w:rsidR="006C511B" w:rsidRPr="00FB0D60" w:rsidRDefault="006C511B" w:rsidP="006C511B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เอ็นเนอร์ยี่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        รีโว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ลูชั่น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จำกัด</w:t>
            </w:r>
          </w:p>
        </w:tc>
      </w:tr>
      <w:tr w:rsidR="001E2922" w:rsidRPr="00FB0D60" w14:paraId="534BB4BC" w14:textId="77777777" w:rsidTr="00182AF8">
        <w:tc>
          <w:tcPr>
            <w:tcW w:w="1980" w:type="dxa"/>
            <w:shd w:val="clear" w:color="auto" w:fill="auto"/>
          </w:tcPr>
          <w:p w14:paraId="717D6780" w14:textId="77777777" w:rsidR="001E2922" w:rsidRPr="00FB0D60" w:rsidRDefault="001E2922" w:rsidP="00182AF8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709" w:type="dxa"/>
            <w:vAlign w:val="bottom"/>
          </w:tcPr>
          <w:p w14:paraId="72F8847F" w14:textId="6B766469" w:rsidR="001E2922" w:rsidRPr="00FB0D60" w:rsidRDefault="002408B0" w:rsidP="00C60D2E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31" w:type="dxa"/>
            <w:vAlign w:val="bottom"/>
          </w:tcPr>
          <w:p w14:paraId="42FFE4A9" w14:textId="1C605653" w:rsidR="001E2922" w:rsidRPr="00FB0D60" w:rsidRDefault="002408B0" w:rsidP="00C60D2E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20" w:type="dxa"/>
            <w:vAlign w:val="bottom"/>
          </w:tcPr>
          <w:p w14:paraId="6DF41037" w14:textId="430127F9" w:rsidR="001E2922" w:rsidRPr="00FB0D60" w:rsidRDefault="002408B0" w:rsidP="00C60D2E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20" w:type="dxa"/>
            <w:vAlign w:val="bottom"/>
          </w:tcPr>
          <w:p w14:paraId="471F129A" w14:textId="7FC6D92E" w:rsidR="001E2922" w:rsidRPr="00FB0D60" w:rsidRDefault="002408B0" w:rsidP="00C60D2E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198B45" w14:textId="6C8BC3DB" w:rsidR="001E2922" w:rsidRPr="00FB0D60" w:rsidRDefault="002408B0" w:rsidP="00C60D2E">
            <w:pPr>
              <w:ind w:left="-100" w:right="-27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5008A12" w14:textId="29BF5E3F" w:rsidR="001E2922" w:rsidRPr="00FB0D60" w:rsidRDefault="002408B0" w:rsidP="00C60D2E">
            <w:pPr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81" w:type="dxa"/>
            <w:vAlign w:val="bottom"/>
          </w:tcPr>
          <w:p w14:paraId="00BD8A44" w14:textId="70521EDB" w:rsidR="001E2922" w:rsidRPr="00FB0D60" w:rsidRDefault="002408B0" w:rsidP="00C60D2E">
            <w:pPr>
              <w:ind w:left="-100" w:right="-27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 w:hint="cs"/>
                <w:b/>
                <w:bCs/>
                <w:szCs w:val="24"/>
              </w:rPr>
              <w:t>2562</w:t>
            </w:r>
          </w:p>
        </w:tc>
        <w:tc>
          <w:tcPr>
            <w:tcW w:w="720" w:type="dxa"/>
          </w:tcPr>
          <w:p w14:paraId="026E0F40" w14:textId="781600CC" w:rsidR="001E2922" w:rsidRPr="00FB0D60" w:rsidRDefault="002408B0" w:rsidP="00C60D2E">
            <w:pPr>
              <w:ind w:left="-100" w:right="-27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</w:tr>
      <w:tr w:rsidR="001E2922" w:rsidRPr="00FB0D60" w14:paraId="3D3BEB55" w14:textId="77777777" w:rsidTr="00182AF8">
        <w:tc>
          <w:tcPr>
            <w:tcW w:w="1980" w:type="dxa"/>
            <w:shd w:val="clear" w:color="auto" w:fill="auto"/>
          </w:tcPr>
          <w:p w14:paraId="1A617543" w14:textId="77777777" w:rsidR="001E2922" w:rsidRPr="00FB0D60" w:rsidRDefault="001E2922" w:rsidP="00182AF8">
            <w:pPr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รายได้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DC5838" w14:textId="6E299ED3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32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B311DC1" w14:textId="6258EE19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4F64E8" w14:textId="11DC2032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45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DEF26C" w14:textId="339D3DB8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06E06A" w14:textId="147FDF7D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4DC31C7" w14:textId="2AC2B4CB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</w:t>
            </w:r>
          </w:p>
        </w:tc>
        <w:tc>
          <w:tcPr>
            <w:tcW w:w="781" w:type="dxa"/>
            <w:shd w:val="clear" w:color="auto" w:fill="auto"/>
          </w:tcPr>
          <w:p w14:paraId="2E6E6F05" w14:textId="7FB24124" w:rsidR="001E2922" w:rsidRPr="00FB0D60" w:rsidRDefault="002408B0" w:rsidP="009D5630">
            <w:pPr>
              <w:tabs>
                <w:tab w:val="decimal" w:pos="51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5DA5D07B" w14:textId="76E20FC6" w:rsidR="001E2922" w:rsidRPr="00FB0D60" w:rsidRDefault="002408B0" w:rsidP="00182AF8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</w:t>
            </w:r>
          </w:p>
        </w:tc>
      </w:tr>
      <w:tr w:rsidR="001E2922" w:rsidRPr="00FB0D60" w14:paraId="119E9058" w14:textId="77777777" w:rsidTr="00182AF8">
        <w:tc>
          <w:tcPr>
            <w:tcW w:w="1980" w:type="dxa"/>
            <w:shd w:val="clear" w:color="auto" w:fill="auto"/>
          </w:tcPr>
          <w:p w14:paraId="3EBFDDE4" w14:textId="77777777" w:rsidR="001E2922" w:rsidRPr="00FB0D60" w:rsidRDefault="001E2922" w:rsidP="00182AF8">
            <w:pPr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 xml:space="preserve">กำไร 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04EA4" w14:textId="09AB0334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4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43C5C91D" w14:textId="1494481B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C127B8" w14:textId="7F9832E9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1D6A94" w14:textId="588445C7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E741A" w14:textId="27B317C9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908D619" w14:textId="7244945E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  <w:cs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20</w:t>
            </w:r>
          </w:p>
        </w:tc>
        <w:tc>
          <w:tcPr>
            <w:tcW w:w="781" w:type="dxa"/>
            <w:shd w:val="clear" w:color="auto" w:fill="auto"/>
          </w:tcPr>
          <w:p w14:paraId="530A4FF4" w14:textId="1625E5BA" w:rsidR="001E2922" w:rsidRPr="00FB0D60" w:rsidRDefault="002408B0" w:rsidP="009D5630">
            <w:pPr>
              <w:tabs>
                <w:tab w:val="decimal" w:pos="51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4DAA196F" w14:textId="06CD8075" w:rsidR="001E2922" w:rsidRPr="00FB0D60" w:rsidRDefault="002408B0" w:rsidP="00182AF8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</w:t>
            </w:r>
          </w:p>
        </w:tc>
      </w:tr>
      <w:tr w:rsidR="001E2922" w:rsidRPr="00FB0D60" w14:paraId="2232DFFF" w14:textId="77777777" w:rsidTr="00182AF8">
        <w:tc>
          <w:tcPr>
            <w:tcW w:w="1980" w:type="dxa"/>
            <w:shd w:val="clear" w:color="auto" w:fill="auto"/>
          </w:tcPr>
          <w:p w14:paraId="0B142B5B" w14:textId="6C100E08" w:rsidR="001E2922" w:rsidRPr="00FB0D60" w:rsidRDefault="001E2922" w:rsidP="00182AF8">
            <w:pPr>
              <w:ind w:right="-102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กำไรขาดทุนเบ็ดเสร็จ</w:t>
            </w:r>
            <w:r w:rsidR="006C511B" w:rsidRPr="00FB0D60">
              <w:rPr>
                <w:rFonts w:ascii="Angsana New" w:eastAsia="Times New Roman" w:hAnsi="Angsana New" w:hint="cs"/>
                <w:szCs w:val="24"/>
                <w:cs/>
              </w:rPr>
              <w:t>อื่น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CFFC0E" w14:textId="4504E53D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4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09056F32" w14:textId="5D71E289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8776EE" w14:textId="3E659F9D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EA50EA" w14:textId="7219252F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2F13A6" w14:textId="62A8B057" w:rsidR="001E2922" w:rsidRPr="00FB0D60" w:rsidRDefault="002408B0" w:rsidP="009D5630">
            <w:pPr>
              <w:tabs>
                <w:tab w:val="decimal" w:pos="498"/>
              </w:tabs>
              <w:ind w:right="-94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0119DB2" w14:textId="0084D490" w:rsidR="001E2922" w:rsidRPr="00FB0D60" w:rsidRDefault="002408B0" w:rsidP="009D5630">
            <w:pPr>
              <w:tabs>
                <w:tab w:val="decimal" w:pos="558"/>
              </w:tabs>
              <w:ind w:right="-17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20</w:t>
            </w:r>
          </w:p>
        </w:tc>
        <w:tc>
          <w:tcPr>
            <w:tcW w:w="781" w:type="dxa"/>
            <w:shd w:val="clear" w:color="auto" w:fill="auto"/>
          </w:tcPr>
          <w:p w14:paraId="4EDBA010" w14:textId="384D2813" w:rsidR="001E2922" w:rsidRPr="00FB0D60" w:rsidRDefault="002408B0" w:rsidP="009D5630">
            <w:pPr>
              <w:tabs>
                <w:tab w:val="decimal" w:pos="515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14:paraId="5A985CF4" w14:textId="0119DA3D" w:rsidR="001E2922" w:rsidRPr="00FB0D60" w:rsidRDefault="002408B0" w:rsidP="00182AF8">
            <w:pPr>
              <w:tabs>
                <w:tab w:val="decimal" w:pos="792"/>
              </w:tabs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</w:t>
            </w:r>
          </w:p>
        </w:tc>
      </w:tr>
    </w:tbl>
    <w:p w14:paraId="28E4B62E" w14:textId="2082290A" w:rsidR="0064415E" w:rsidRPr="00FB0D60" w:rsidRDefault="0064415E" w:rsidP="00317AC8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lang w:eastAsia="zh-CN"/>
        </w:rPr>
      </w:pPr>
      <w:r w:rsidRPr="00FB0D60">
        <w:rPr>
          <w:rFonts w:ascii="Angsana New" w:eastAsia="Cordia New" w:hAnsi="Angsana New"/>
          <w:sz w:val="32"/>
          <w:szCs w:val="32"/>
          <w:cs/>
          <w:lang w:eastAsia="zh-CN"/>
        </w:rPr>
        <w:t>สรุปรายการกระแสเงินสด</w:t>
      </w:r>
    </w:p>
    <w:tbl>
      <w:tblPr>
        <w:tblW w:w="792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160"/>
        <w:gridCol w:w="709"/>
        <w:gridCol w:w="709"/>
        <w:gridCol w:w="709"/>
        <w:gridCol w:w="708"/>
        <w:gridCol w:w="709"/>
        <w:gridCol w:w="709"/>
        <w:gridCol w:w="787"/>
        <w:gridCol w:w="720"/>
      </w:tblGrid>
      <w:tr w:rsidR="00182AF8" w:rsidRPr="00FB0D60" w14:paraId="4143A7F7" w14:textId="77777777" w:rsidTr="00151FEC">
        <w:tc>
          <w:tcPr>
            <w:tcW w:w="2160" w:type="dxa"/>
            <w:shd w:val="clear" w:color="auto" w:fill="auto"/>
            <w:vAlign w:val="bottom"/>
          </w:tcPr>
          <w:p w14:paraId="0B9D75FE" w14:textId="77777777" w:rsidR="00182AF8" w:rsidRPr="00FB0D60" w:rsidRDefault="00182AF8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32C4510A" w14:textId="77777777" w:rsidR="00182AF8" w:rsidRPr="00FB0D60" w:rsidRDefault="00182AF8" w:rsidP="00182AF8">
            <w:pPr>
              <w:spacing w:line="320" w:lineRule="exact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3065B637" w14:textId="77777777" w:rsidR="00182AF8" w:rsidRPr="00FB0D60" w:rsidRDefault="00182AF8" w:rsidP="00182AF8">
            <w:pPr>
              <w:spacing w:line="320" w:lineRule="exact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0C1DB1" w14:textId="77777777" w:rsidR="00182AF8" w:rsidRPr="00FB0D60" w:rsidRDefault="00182AF8" w:rsidP="00182AF8">
            <w:pPr>
              <w:spacing w:line="320" w:lineRule="exact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507" w:type="dxa"/>
            <w:gridSpan w:val="2"/>
          </w:tcPr>
          <w:p w14:paraId="70DBF49A" w14:textId="77777777" w:rsidR="00182AF8" w:rsidRPr="00FB0D60" w:rsidRDefault="00182AF8" w:rsidP="00182AF8">
            <w:pPr>
              <w:spacing w:line="320" w:lineRule="exact"/>
              <w:jc w:val="right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ล้านบาท)</w:t>
            </w:r>
          </w:p>
        </w:tc>
      </w:tr>
      <w:tr w:rsidR="00182AF8" w:rsidRPr="00FB0D60" w14:paraId="39924270" w14:textId="77777777" w:rsidTr="00151FEC">
        <w:tc>
          <w:tcPr>
            <w:tcW w:w="2160" w:type="dxa"/>
            <w:shd w:val="clear" w:color="auto" w:fill="auto"/>
          </w:tcPr>
          <w:p w14:paraId="5B8F777C" w14:textId="77777777" w:rsidR="00182AF8" w:rsidRPr="00FB0D60" w:rsidRDefault="00182AF8" w:rsidP="00182AF8">
            <w:pPr>
              <w:spacing w:line="320" w:lineRule="exact"/>
              <w:ind w:right="33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5760" w:type="dxa"/>
            <w:gridSpan w:val="8"/>
            <w:vAlign w:val="bottom"/>
          </w:tcPr>
          <w:p w14:paraId="29E7B833" w14:textId="45C48F73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สำหรับปีสิ้นสุดวันที่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b/>
                <w:bCs/>
                <w:szCs w:val="24"/>
              </w:rPr>
              <w:t>31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ธันวาคม</w:t>
            </w:r>
          </w:p>
        </w:tc>
      </w:tr>
      <w:tr w:rsidR="00182AF8" w:rsidRPr="00FB0D60" w14:paraId="68950176" w14:textId="77777777" w:rsidTr="00151FEC">
        <w:tc>
          <w:tcPr>
            <w:tcW w:w="2160" w:type="dxa"/>
            <w:shd w:val="clear" w:color="auto" w:fill="auto"/>
          </w:tcPr>
          <w:p w14:paraId="3B0B8839" w14:textId="77777777" w:rsidR="00182AF8" w:rsidRPr="00FB0D60" w:rsidRDefault="00182AF8" w:rsidP="00182AF8">
            <w:pPr>
              <w:spacing w:line="320" w:lineRule="exact"/>
              <w:ind w:right="33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475BBC3" w14:textId="77777777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บริษัท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แซม         วอ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เต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อร์ 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ซัพ</w:t>
            </w:r>
            <w:proofErr w:type="spellEnd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พลาย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จำกัด</w:t>
            </w:r>
          </w:p>
        </w:tc>
        <w:tc>
          <w:tcPr>
            <w:tcW w:w="1417" w:type="dxa"/>
            <w:gridSpan w:val="2"/>
            <w:vAlign w:val="bottom"/>
          </w:tcPr>
          <w:p w14:paraId="73B1057F" w14:textId="77777777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บริษัท พระแสงกรีน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พาว</w:t>
            </w:r>
            <w:proofErr w:type="spellStart"/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>เวอร์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จำกัด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92CDB49" w14:textId="77777777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อีโค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เอ็นเนอร์ยี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กรุ๊ป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คอร์ปอเรชั่น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จำกัด</w:t>
            </w:r>
          </w:p>
        </w:tc>
        <w:tc>
          <w:tcPr>
            <w:tcW w:w="1507" w:type="dxa"/>
            <w:gridSpan w:val="2"/>
          </w:tcPr>
          <w:p w14:paraId="78E56CFD" w14:textId="77777777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</w:p>
          <w:p w14:paraId="14930E37" w14:textId="1B972D15" w:rsidR="00182AF8" w:rsidRPr="00FB0D60" w:rsidRDefault="00182AF8" w:rsidP="00182AF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บริษัท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เอ็นเนอร์ยี่</w:t>
            </w:r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="00151FEC" w:rsidRPr="00FB0D60">
              <w:rPr>
                <w:rFonts w:ascii="Angsana New" w:eastAsia="Times New Roman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รีโว</w:t>
            </w:r>
            <w:proofErr w:type="spellStart"/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ลูชั่น</w:t>
            </w:r>
            <w:proofErr w:type="spellEnd"/>
            <w:r w:rsidRPr="00FB0D60">
              <w:rPr>
                <w:rFonts w:ascii="Angsana New" w:eastAsia="Times New Roman" w:hAnsi="Angsana New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eastAsia="Times New Roman" w:hAnsi="Angsana New" w:hint="cs"/>
                <w:b/>
                <w:bCs/>
                <w:szCs w:val="24"/>
                <w:cs/>
              </w:rPr>
              <w:t>จำกัด</w:t>
            </w:r>
          </w:p>
        </w:tc>
      </w:tr>
      <w:tr w:rsidR="00182AF8" w:rsidRPr="00FB0D60" w14:paraId="08467835" w14:textId="77777777" w:rsidTr="00151FEC">
        <w:tc>
          <w:tcPr>
            <w:tcW w:w="2160" w:type="dxa"/>
            <w:shd w:val="clear" w:color="auto" w:fill="auto"/>
          </w:tcPr>
          <w:p w14:paraId="3765EF86" w14:textId="77777777" w:rsidR="00182AF8" w:rsidRPr="00FB0D60" w:rsidRDefault="00182AF8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</w:p>
        </w:tc>
        <w:tc>
          <w:tcPr>
            <w:tcW w:w="709" w:type="dxa"/>
            <w:vAlign w:val="bottom"/>
          </w:tcPr>
          <w:p w14:paraId="5CA2B17C" w14:textId="3907D700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09" w:type="dxa"/>
            <w:vAlign w:val="bottom"/>
          </w:tcPr>
          <w:p w14:paraId="687FB8A9" w14:textId="50CB4F75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09" w:type="dxa"/>
            <w:vAlign w:val="bottom"/>
          </w:tcPr>
          <w:p w14:paraId="06DC2AB4" w14:textId="73DCC908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08" w:type="dxa"/>
            <w:vAlign w:val="bottom"/>
          </w:tcPr>
          <w:p w14:paraId="475EDFCE" w14:textId="78EC6E8A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BCC651" w14:textId="04F160CA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0DB27" w14:textId="0F9F65DD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  <w:tc>
          <w:tcPr>
            <w:tcW w:w="787" w:type="dxa"/>
            <w:vAlign w:val="bottom"/>
          </w:tcPr>
          <w:p w14:paraId="17B45D2F" w14:textId="179D0135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2562</w:t>
            </w:r>
          </w:p>
        </w:tc>
        <w:tc>
          <w:tcPr>
            <w:tcW w:w="720" w:type="dxa"/>
            <w:vAlign w:val="bottom"/>
          </w:tcPr>
          <w:p w14:paraId="7D678AD8" w14:textId="38D488A3" w:rsidR="00182AF8" w:rsidRPr="00FB0D60" w:rsidRDefault="002408B0" w:rsidP="00182AF8">
            <w:pPr>
              <w:spacing w:line="320" w:lineRule="exact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2408B0">
              <w:rPr>
                <w:rFonts w:ascii="Angsana New" w:eastAsia="Times New Roman" w:hAnsi="Angsana New"/>
                <w:b/>
                <w:bCs/>
                <w:szCs w:val="24"/>
              </w:rPr>
              <w:t>2561</w:t>
            </w:r>
          </w:p>
        </w:tc>
      </w:tr>
      <w:tr w:rsidR="00182AF8" w:rsidRPr="00FB0D60" w14:paraId="01DEA4A5" w14:textId="77777777" w:rsidTr="00151FEC">
        <w:tc>
          <w:tcPr>
            <w:tcW w:w="2160" w:type="dxa"/>
            <w:shd w:val="clear" w:color="auto" w:fill="auto"/>
          </w:tcPr>
          <w:p w14:paraId="127E46EC" w14:textId="77777777" w:rsidR="00182AF8" w:rsidRPr="00FB0D60" w:rsidRDefault="00182AF8" w:rsidP="00182AF8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กระแสเงินสดจาก</w:t>
            </w:r>
            <w:r w:rsidRPr="00FB0D60">
              <w:rPr>
                <w:rFonts w:ascii="Angsana New" w:eastAsia="Times New Roman" w:hAnsi="Angsana New"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(ใช้ไปใน)กิจกรรมดำเนินงาน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39205" w14:textId="7C5CA0EE" w:rsidR="00182AF8" w:rsidRPr="00FB0D60" w:rsidRDefault="002408B0" w:rsidP="009D5630">
            <w:pPr>
              <w:tabs>
                <w:tab w:val="decimal" w:pos="426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126</w:t>
            </w:r>
          </w:p>
        </w:tc>
        <w:tc>
          <w:tcPr>
            <w:tcW w:w="709" w:type="dxa"/>
            <w:vAlign w:val="bottom"/>
          </w:tcPr>
          <w:p w14:paraId="19B58BD5" w14:textId="2004AB3C" w:rsidR="00182AF8" w:rsidRPr="00FB0D60" w:rsidRDefault="00182AF8" w:rsidP="009D5630">
            <w:pPr>
              <w:tabs>
                <w:tab w:val="decimal" w:pos="437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7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21ED4" w14:textId="53951C1A" w:rsidR="00182AF8" w:rsidRPr="00FB0D60" w:rsidRDefault="00182AF8" w:rsidP="009D5630">
            <w:pPr>
              <w:tabs>
                <w:tab w:val="decimal" w:pos="358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89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14:paraId="06258A8E" w14:textId="18D405B0" w:rsidR="00182AF8" w:rsidRPr="00FB0D60" w:rsidRDefault="002408B0" w:rsidP="009D5630">
            <w:pPr>
              <w:tabs>
                <w:tab w:val="decimal" w:pos="369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15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410D66" w14:textId="2A3B4C60" w:rsidR="00182AF8" w:rsidRPr="00FB0D60" w:rsidRDefault="002408B0" w:rsidP="00182AF8">
            <w:pP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758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ABFB83" w14:textId="77777777" w:rsidR="00182AF8" w:rsidRPr="00FB0D60" w:rsidRDefault="00182AF8" w:rsidP="00182AF8">
            <w:pP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3DCBB4B" w14:textId="1D1A5FCC" w:rsidR="00182AF8" w:rsidRPr="00FB0D60" w:rsidRDefault="00182AF8" w:rsidP="009D5630">
            <w:pPr>
              <w:tabs>
                <w:tab w:val="decimal" w:pos="414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16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20" w:type="dxa"/>
            <w:vAlign w:val="bottom"/>
          </w:tcPr>
          <w:p w14:paraId="4609D289" w14:textId="77777777" w:rsidR="00182AF8" w:rsidRPr="00FB0D60" w:rsidRDefault="00182AF8" w:rsidP="009D5630">
            <w:pPr>
              <w:tabs>
                <w:tab w:val="decimal" w:pos="246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  <w:tr w:rsidR="00182AF8" w:rsidRPr="00FB0D60" w14:paraId="092E9F6E" w14:textId="77777777" w:rsidTr="00151FEC">
        <w:tc>
          <w:tcPr>
            <w:tcW w:w="2160" w:type="dxa"/>
            <w:shd w:val="clear" w:color="auto" w:fill="auto"/>
          </w:tcPr>
          <w:p w14:paraId="555EFD5F" w14:textId="688A52E4" w:rsidR="00182AF8" w:rsidRPr="00FB0D60" w:rsidRDefault="00182AF8" w:rsidP="00182AF8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กระแสเงินสด</w:t>
            </w:r>
            <w:r w:rsidR="006C511B" w:rsidRPr="00FB0D60">
              <w:rPr>
                <w:rFonts w:ascii="Angsana New" w:eastAsia="Times New Roman" w:hAnsi="Angsana New" w:hint="cs"/>
                <w:spacing w:val="-6"/>
                <w:szCs w:val="24"/>
                <w:cs/>
              </w:rPr>
              <w:t xml:space="preserve">ได้มาจาก </w:t>
            </w:r>
            <w:r w:rsidR="006C511B" w:rsidRPr="00FB0D60">
              <w:rPr>
                <w:rFonts w:ascii="Angsana New" w:eastAsia="Times New Roman" w:hAnsi="Angsana New"/>
                <w:spacing w:val="-6"/>
                <w:szCs w:val="24"/>
              </w:rPr>
              <w:t>(</w:t>
            </w: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ใช้ไปใน</w:t>
            </w:r>
            <w:r w:rsidR="006C511B" w:rsidRPr="00FB0D60">
              <w:rPr>
                <w:rFonts w:ascii="Angsana New" w:eastAsia="Times New Roman" w:hAnsi="Angsana New"/>
                <w:spacing w:val="-6"/>
                <w:szCs w:val="24"/>
              </w:rPr>
              <w:t>)</w:t>
            </w: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กิจกรรมลงทุน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2AFE88" w14:textId="3AA923BC" w:rsidR="00182AF8" w:rsidRPr="00FB0D60" w:rsidRDefault="002408B0" w:rsidP="009D5630">
            <w:pPr>
              <w:tabs>
                <w:tab w:val="decimal" w:pos="426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205</w:t>
            </w:r>
          </w:p>
        </w:tc>
        <w:tc>
          <w:tcPr>
            <w:tcW w:w="709" w:type="dxa"/>
            <w:vAlign w:val="bottom"/>
          </w:tcPr>
          <w:p w14:paraId="647369CA" w14:textId="1D71A04F" w:rsidR="00182AF8" w:rsidRPr="00FB0D60" w:rsidRDefault="00182AF8" w:rsidP="009D5630">
            <w:pPr>
              <w:tabs>
                <w:tab w:val="decimal" w:pos="437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136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AE680A" w14:textId="61D9F5FA" w:rsidR="00182AF8" w:rsidRPr="00FB0D60" w:rsidRDefault="00182AF8" w:rsidP="009D5630">
            <w:pPr>
              <w:tabs>
                <w:tab w:val="decimal" w:pos="358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14:paraId="4FDA128F" w14:textId="77777777" w:rsidR="00182AF8" w:rsidRPr="00FB0D60" w:rsidRDefault="00182AF8" w:rsidP="009D5630">
            <w:pPr>
              <w:tabs>
                <w:tab w:val="decimal" w:pos="189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06EA5D" w14:textId="53736B1A" w:rsidR="00182AF8" w:rsidRPr="00FB0D60" w:rsidRDefault="00182AF8" w:rsidP="00182AF8">
            <w:pP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868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59D9A3" w14:textId="77777777" w:rsidR="00182AF8" w:rsidRPr="00FB0D60" w:rsidRDefault="00182AF8" w:rsidP="00182AF8">
            <w:pP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1FF12C4" w14:textId="2012CF46" w:rsidR="00182AF8" w:rsidRPr="00FB0D60" w:rsidRDefault="002408B0" w:rsidP="009D5630">
            <w:pPr>
              <w:tabs>
                <w:tab w:val="decimal" w:pos="414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21</w:t>
            </w:r>
          </w:p>
        </w:tc>
        <w:tc>
          <w:tcPr>
            <w:tcW w:w="720" w:type="dxa"/>
            <w:vAlign w:val="bottom"/>
          </w:tcPr>
          <w:p w14:paraId="317FA6CC" w14:textId="77777777" w:rsidR="00182AF8" w:rsidRPr="00FB0D60" w:rsidRDefault="00182AF8" w:rsidP="009D5630">
            <w:pPr>
              <w:tabs>
                <w:tab w:val="decimal" w:pos="246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  <w:tr w:rsidR="00182AF8" w:rsidRPr="00FB0D60" w14:paraId="642C5A48" w14:textId="77777777" w:rsidTr="00151FEC">
        <w:tc>
          <w:tcPr>
            <w:tcW w:w="2160" w:type="dxa"/>
            <w:shd w:val="clear" w:color="auto" w:fill="auto"/>
          </w:tcPr>
          <w:p w14:paraId="5CA6F5BB" w14:textId="77777777" w:rsidR="00182AF8" w:rsidRPr="00FB0D60" w:rsidRDefault="00182AF8" w:rsidP="00182AF8">
            <w:pPr>
              <w:spacing w:line="320" w:lineRule="exact"/>
              <w:ind w:left="163" w:right="-108" w:hanging="163"/>
              <w:rPr>
                <w:rFonts w:ascii="Angsana New" w:eastAsia="Times New Roman" w:hAnsi="Angsana New"/>
                <w:spacing w:val="-6"/>
                <w:szCs w:val="24"/>
              </w:rPr>
            </w:pP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กระแสเงินสดจาก</w:t>
            </w:r>
            <w:r w:rsidRPr="00FB0D60">
              <w:rPr>
                <w:rFonts w:ascii="Angsana New" w:eastAsia="Times New Roman" w:hAnsi="Angsana New"/>
                <w:spacing w:val="-6"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/>
                <w:spacing w:val="-6"/>
                <w:szCs w:val="24"/>
                <w:cs/>
              </w:rPr>
              <w:t>(ใช้ไปใน)กิจกรรมจัดหาเงิน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2DFEAC" w14:textId="27356062" w:rsidR="00182AF8" w:rsidRPr="00FB0D60" w:rsidRDefault="00182AF8" w:rsidP="009D5630">
            <w:pPr>
              <w:pBdr>
                <w:bottom w:val="single" w:sz="4" w:space="1" w:color="auto"/>
              </w:pBdr>
              <w:tabs>
                <w:tab w:val="decimal" w:pos="426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331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14:paraId="5B8FCA00" w14:textId="7D7E43DB" w:rsidR="00182AF8" w:rsidRPr="00FB0D60" w:rsidRDefault="002408B0" w:rsidP="009D5630">
            <w:pPr>
              <w:pBdr>
                <w:bottom w:val="single" w:sz="4" w:space="1" w:color="auto"/>
              </w:pBdr>
              <w:tabs>
                <w:tab w:val="decimal" w:pos="437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143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4540B6" w14:textId="7B8A1AAF" w:rsidR="00182AF8" w:rsidRPr="00FB0D60" w:rsidRDefault="002408B0" w:rsidP="009D5630">
            <w:pPr>
              <w:pBdr>
                <w:bottom w:val="single" w:sz="4" w:space="1" w:color="auto"/>
              </w:pBdr>
              <w:tabs>
                <w:tab w:val="decimal" w:pos="358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83</w:t>
            </w:r>
          </w:p>
        </w:tc>
        <w:tc>
          <w:tcPr>
            <w:tcW w:w="708" w:type="dxa"/>
            <w:vAlign w:val="bottom"/>
          </w:tcPr>
          <w:p w14:paraId="19D05060" w14:textId="4F018CB4" w:rsidR="00182AF8" w:rsidRPr="00FB0D60" w:rsidRDefault="00182AF8" w:rsidP="009D5630">
            <w:pPr>
              <w:pBdr>
                <w:bottom w:val="single" w:sz="4" w:space="1" w:color="auto"/>
              </w:pBdr>
              <w:tabs>
                <w:tab w:val="decimal" w:pos="369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23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82693" w14:textId="723C32CE" w:rsidR="00182AF8" w:rsidRPr="00FB0D60" w:rsidRDefault="002408B0" w:rsidP="00182AF8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 w:hint="cs"/>
                <w:szCs w:val="24"/>
              </w:rPr>
              <w:t>110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CBBFB" w14:textId="77777777" w:rsidR="00182AF8" w:rsidRPr="00FB0D60" w:rsidRDefault="00182AF8" w:rsidP="00182AF8">
            <w:pPr>
              <w:pBdr>
                <w:bottom w:val="single" w:sz="4" w:space="1" w:color="auto"/>
              </w:pBd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07245937" w14:textId="77777777" w:rsidR="00182AF8" w:rsidRPr="00FB0D60" w:rsidRDefault="00182AF8" w:rsidP="009D5630">
            <w:pPr>
              <w:pBdr>
                <w:bottom w:val="single" w:sz="4" w:space="1" w:color="auto"/>
              </w:pBdr>
              <w:tabs>
                <w:tab w:val="decimal" w:pos="234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187F3BF8" w14:textId="77777777" w:rsidR="00182AF8" w:rsidRPr="00FB0D60" w:rsidRDefault="00182AF8" w:rsidP="009D5630">
            <w:pPr>
              <w:pBdr>
                <w:bottom w:val="single" w:sz="4" w:space="1" w:color="auto"/>
              </w:pBdr>
              <w:tabs>
                <w:tab w:val="decimal" w:pos="246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  <w:tr w:rsidR="00182AF8" w:rsidRPr="00FB0D60" w14:paraId="45CB2529" w14:textId="77777777" w:rsidTr="00151FEC">
        <w:tc>
          <w:tcPr>
            <w:tcW w:w="2160" w:type="dxa"/>
            <w:shd w:val="clear" w:color="auto" w:fill="auto"/>
          </w:tcPr>
          <w:p w14:paraId="1490570C" w14:textId="17CF5416" w:rsidR="00182AF8" w:rsidRPr="00FB0D60" w:rsidRDefault="00182AF8" w:rsidP="004E4BB9">
            <w:pPr>
              <w:spacing w:line="320" w:lineRule="exact"/>
              <w:ind w:left="162" w:right="-195" w:hanging="162"/>
              <w:rPr>
                <w:rFonts w:ascii="Angsana New" w:eastAsia="Times New Roman" w:hAnsi="Angsana New"/>
                <w:szCs w:val="24"/>
                <w:cs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เงินสดและรายการเทียบเท่า</w:t>
            </w:r>
            <w:r w:rsidR="004E4BB9" w:rsidRPr="00FB0D60">
              <w:rPr>
                <w:rFonts w:ascii="Angsana New" w:eastAsia="Times New Roman" w:hAnsi="Angsana New" w:hint="cs"/>
                <w:szCs w:val="24"/>
                <w:cs/>
              </w:rPr>
              <w:t xml:space="preserve">      </w:t>
            </w:r>
            <w:r w:rsidRPr="00FB0D60">
              <w:rPr>
                <w:rFonts w:ascii="Angsana New" w:eastAsia="Times New Roman" w:hAnsi="Angsana New"/>
                <w:szCs w:val="24"/>
                <w:cs/>
              </w:rPr>
              <w:t>เงินสดเพิ่มขึ้น</w:t>
            </w:r>
            <w:r w:rsidRPr="00FB0D60">
              <w:rPr>
                <w:rFonts w:ascii="Angsana New" w:eastAsia="Times New Roman" w:hAnsi="Angsana New"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/>
                <w:szCs w:val="24"/>
                <w:cs/>
              </w:rPr>
              <w:t>(ลดลง)</w:t>
            </w:r>
            <w:r w:rsidRPr="00FB0D60">
              <w:rPr>
                <w:rFonts w:ascii="Angsana New" w:eastAsia="Times New Roman" w:hAnsi="Angsana New"/>
                <w:szCs w:val="24"/>
              </w:rPr>
              <w:t xml:space="preserve"> </w:t>
            </w:r>
            <w:r w:rsidRPr="00FB0D60">
              <w:rPr>
                <w:rFonts w:ascii="Angsana New" w:eastAsia="Times New Roman" w:hAnsi="Angsana New"/>
                <w:szCs w:val="24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82781" w14:textId="77777777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-</w:t>
            </w:r>
          </w:p>
        </w:tc>
        <w:tc>
          <w:tcPr>
            <w:tcW w:w="709" w:type="dxa"/>
            <w:vAlign w:val="bottom"/>
          </w:tcPr>
          <w:p w14:paraId="36C01F8F" w14:textId="77777777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257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7846D" w14:textId="05BF0746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358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9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8" w:type="dxa"/>
            <w:vAlign w:val="bottom"/>
          </w:tcPr>
          <w:p w14:paraId="00EFF270" w14:textId="21C38E2F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369"/>
              </w:tabs>
              <w:spacing w:line="320" w:lineRule="exact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</w:rPr>
              <w:t>(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8</w:t>
            </w:r>
            <w:r w:rsidRPr="00FB0D60">
              <w:rPr>
                <w:rFonts w:ascii="Angsana New" w:eastAsia="Times New Roman" w:hAnsi="Angsana New"/>
                <w:szCs w:val="24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465F1" w14:textId="77777777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212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 w:hint="cs"/>
                <w:szCs w:val="24"/>
                <w:cs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378B52" w14:textId="77777777" w:rsidR="00182AF8" w:rsidRPr="00FB0D60" w:rsidRDefault="00182AF8" w:rsidP="00182AF8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  <w:tc>
          <w:tcPr>
            <w:tcW w:w="787" w:type="dxa"/>
            <w:shd w:val="clear" w:color="auto" w:fill="auto"/>
            <w:vAlign w:val="bottom"/>
          </w:tcPr>
          <w:p w14:paraId="7EE893AD" w14:textId="1BB72B6C" w:rsidR="00182AF8" w:rsidRPr="00FB0D60" w:rsidRDefault="002408B0" w:rsidP="00182AF8">
            <w:pPr>
              <w:pBdr>
                <w:bottom w:val="double" w:sz="4" w:space="1" w:color="auto"/>
              </w:pBdr>
              <w:tabs>
                <w:tab w:val="decimal" w:pos="391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5</w:t>
            </w:r>
          </w:p>
        </w:tc>
        <w:tc>
          <w:tcPr>
            <w:tcW w:w="720" w:type="dxa"/>
            <w:vAlign w:val="bottom"/>
          </w:tcPr>
          <w:p w14:paraId="3B7655EC" w14:textId="77777777" w:rsidR="00182AF8" w:rsidRPr="00FB0D60" w:rsidRDefault="00182AF8" w:rsidP="009D5630">
            <w:pPr>
              <w:pBdr>
                <w:bottom w:val="double" w:sz="4" w:space="1" w:color="auto"/>
              </w:pBdr>
              <w:tabs>
                <w:tab w:val="decimal" w:pos="246"/>
              </w:tabs>
              <w:spacing w:line="320" w:lineRule="exact"/>
              <w:jc w:val="both"/>
              <w:rPr>
                <w:rFonts w:ascii="Angsana New" w:eastAsia="Times New Roman" w:hAnsi="Angsana New"/>
                <w:szCs w:val="24"/>
              </w:rPr>
            </w:pPr>
            <w:r w:rsidRPr="00FB0D60">
              <w:rPr>
                <w:rFonts w:ascii="Angsana New" w:eastAsia="Times New Roman" w:hAnsi="Angsana New"/>
                <w:szCs w:val="24"/>
                <w:cs/>
              </w:rPr>
              <w:t>-</w:t>
            </w:r>
          </w:p>
        </w:tc>
      </w:tr>
    </w:tbl>
    <w:p w14:paraId="3547C256" w14:textId="46821755" w:rsidR="001A118B" w:rsidRPr="009D5630" w:rsidRDefault="002408B0" w:rsidP="00317AC8">
      <w:pPr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2408B0">
        <w:rPr>
          <w:rFonts w:asciiTheme="majorBidi" w:eastAsia="Verdana" w:hAnsiTheme="majorBidi" w:cstheme="majorBidi"/>
          <w:spacing w:val="-6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pacing w:val="-6"/>
          <w:sz w:val="32"/>
          <w:szCs w:val="32"/>
        </w:rPr>
        <w:t>4</w:t>
      </w:r>
      <w:r w:rsidR="001A118B"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ab/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12</w:t>
      </w:r>
      <w:r w:rsidR="001A118B" w:rsidRPr="009D563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>กรกร</w:t>
      </w:r>
      <w:proofErr w:type="spellStart"/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>ฎา</w:t>
      </w:r>
      <w:proofErr w:type="spellEnd"/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 xml:space="preserve">คม </w:t>
      </w:r>
      <w:r w:rsidRPr="002408B0">
        <w:rPr>
          <w:rFonts w:asciiTheme="majorBidi" w:eastAsia="Verdana" w:hAnsiTheme="majorBidi" w:cstheme="majorBidi"/>
          <w:sz w:val="32"/>
          <w:szCs w:val="32"/>
        </w:rPr>
        <w:t>2561</w:t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 xml:space="preserve"> ที่ประชุมคณะกรรมการบริษัท</w:t>
      </w:r>
      <w:r w:rsidR="00784BCE">
        <w:rPr>
          <w:rFonts w:asciiTheme="majorBidi" w:eastAsia="Verdana" w:hAnsiTheme="majorBidi" w:cstheme="majorBidi" w:hint="cs"/>
          <w:sz w:val="32"/>
          <w:szCs w:val="32"/>
          <w:cs/>
        </w:rPr>
        <w:t xml:space="preserve">ครั้งที่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8</w:t>
      </w:r>
      <w:r w:rsidR="00784BCE">
        <w:rPr>
          <w:rFonts w:asciiTheme="majorBidi" w:eastAsia="Verdana" w:hAnsiTheme="majorBidi" w:cstheme="majorBidi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z w:val="32"/>
          <w:szCs w:val="32"/>
        </w:rPr>
        <w:t>2561</w:t>
      </w:r>
      <w:r w:rsidR="00784BCE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>มีมติอนุมัติให้เข้าซื้อ</w:t>
      </w:r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>หุ้นสามัญของบริษัท แซม วอ</w:t>
      </w:r>
      <w:proofErr w:type="spellStart"/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>เต</w:t>
      </w:r>
      <w:proofErr w:type="spellEnd"/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อร์ </w:t>
      </w:r>
      <w:proofErr w:type="spellStart"/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>ซัพ</w:t>
      </w:r>
      <w:proofErr w:type="spellEnd"/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พลาย จำกัด ในสัดส่วนร้อยละ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80</w:t>
      </w:r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784BCE">
        <w:rPr>
          <w:rFonts w:asciiTheme="majorBidi" w:eastAsia="Verdana" w:hAnsiTheme="majorBidi" w:cstheme="majorBidi"/>
          <w:spacing w:val="-4"/>
          <w:sz w:val="32"/>
          <w:szCs w:val="32"/>
          <w:cs/>
        </w:rPr>
        <w:t>ของจำนวนหุ้นสามัญ</w:t>
      </w:r>
      <w:r w:rsidR="001A118B" w:rsidRPr="009D5630">
        <w:rPr>
          <w:rFonts w:asciiTheme="majorBidi" w:eastAsia="Verdana" w:hAnsiTheme="majorBidi" w:cstheme="majorBidi"/>
          <w:spacing w:val="4"/>
          <w:sz w:val="32"/>
          <w:szCs w:val="32"/>
          <w:cs/>
        </w:rPr>
        <w:t>ทั้งหมดจากผู้</w:t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 xml:space="preserve">ถือหุ้นเดิม </w:t>
      </w:r>
      <w:r w:rsidR="001A118B" w:rsidRPr="009D5630">
        <w:rPr>
          <w:rFonts w:asciiTheme="majorBidi" w:eastAsia="Verdana" w:hAnsiTheme="majorBidi" w:cstheme="majorBidi"/>
          <w:sz w:val="32"/>
          <w:szCs w:val="32"/>
        </w:rPr>
        <w:t>(</w:t>
      </w:r>
      <w:r w:rsidR="001A118B" w:rsidRPr="009D5630">
        <w:rPr>
          <w:rFonts w:asciiTheme="majorBidi" w:eastAsia="Verdana" w:hAnsiTheme="majorBidi" w:cstheme="majorBidi"/>
          <w:sz w:val="32"/>
          <w:szCs w:val="32"/>
          <w:cs/>
        </w:rPr>
        <w:t xml:space="preserve">ดูหมายเหตุข้อ </w:t>
      </w:r>
      <w:r w:rsidRPr="002408B0">
        <w:rPr>
          <w:rFonts w:asciiTheme="majorBidi" w:eastAsia="Verdana" w:hAnsiTheme="majorBidi" w:cstheme="majorBidi"/>
          <w:sz w:val="32"/>
          <w:szCs w:val="32"/>
        </w:rPr>
        <w:t>4</w:t>
      </w:r>
      <w:r w:rsidR="001A118B" w:rsidRPr="009D563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1</w:t>
      </w:r>
      <w:r w:rsidR="001A118B" w:rsidRPr="009D5630">
        <w:rPr>
          <w:rFonts w:asciiTheme="majorBidi" w:eastAsia="Verdana" w:hAnsiTheme="majorBidi" w:cstheme="majorBidi"/>
          <w:sz w:val="32"/>
          <w:szCs w:val="32"/>
        </w:rPr>
        <w:t xml:space="preserve">) </w:t>
      </w:r>
    </w:p>
    <w:p w14:paraId="1CF723AD" w14:textId="47BB9092" w:rsidR="001A118B" w:rsidRPr="00FB0D60" w:rsidRDefault="001A118B" w:rsidP="009B3E8F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28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ที่ประชุมคณะกรรมการบริษัท ครั้งที่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/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>ได้มีมติอนุมัติการเพิ่มทุนจดทะเบียนของบริษัท แซม วอ</w:t>
      </w:r>
      <w:proofErr w:type="spellStart"/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>เต</w:t>
      </w:r>
      <w:proofErr w:type="spellEnd"/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อร์ </w:t>
      </w:r>
      <w:proofErr w:type="spellStart"/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>ซัพ</w:t>
      </w:r>
      <w:proofErr w:type="spellEnd"/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>พลาย จำกัด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ซึ่งเป็นบริษัทย่อยของบริษัท จำนวน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5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จากเดิมทุนจดทะเบียน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30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เป็น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35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โดยการออกหุ้นสามัญเพิ่มทุนจำนวน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50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หุ้น มูลค่าที่ตราไว้หุ้นละ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ให้แก่ผู้ถือหุ้นเดิมของบริษัทย่อยตามสัดส่วนการถือหุ้นที่ผู้ถือหุ้นแต่ละรายถืออยู่ โดยคณะกรรมการบริษัทได้อนุมัติการซื้อหุ้นเพิ่มทุนตามอัตราส่วนร้อยละ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80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คือ จำนวน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40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รวมเป็นเงินทั้งสิ้น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4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รวมถึงการซื้อหุ้นเพิ่มทุนส่วนเกินจากสิทธิกรณีที่มีผู้ถือหุ้นไม่ใช้สิทธิจองซื้อเพิ่มเติมจากเดิมที่มีอยู่ ต่อมาในเดือนมีนาคม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บริษัทได้ซื้อหุ้นเพิ่มทุนส่วนเกินจากสิทธิจำนวน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หุ้น ราคาหุ้นละ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รวมเป็นเงินทั้งสิ้น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บาท ทำให้สัดส่วนการถือหุ้นเปลี่ยนจากร้อยละ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80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 xml:space="preserve">เป็นร้อยละ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82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86</w:t>
      </w:r>
      <w:r w:rsidR="00117CDF"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117CDF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>โดยบริษัท</w:t>
      </w:r>
      <w:r w:rsidR="00B76B8F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>ย่อยดังกล่าว ได้ดำเนินการเพิ่มทุนจดทะเบียนกับกรมพัฒนาธุรกิจการค้า กระทรวงพาณิชย์</w:t>
      </w:r>
      <w:r w:rsidR="00BF1749" w:rsidRPr="00FB0D60">
        <w:rPr>
          <w:rFonts w:asciiTheme="majorBidi" w:eastAsia="Verdana" w:hAnsiTheme="majorBidi" w:cstheme="majorBidi"/>
          <w:sz w:val="32"/>
          <w:szCs w:val="32"/>
          <w:cs/>
        </w:rPr>
        <w:t>เรียบร้อยแล้ว</w:t>
      </w:r>
      <w:r w:rsidR="00BF1749" w:rsidRPr="00FB0D60">
        <w:rPr>
          <w:rFonts w:asciiTheme="majorBidi" w:eastAsia="Verdana" w:hAnsiTheme="majorBidi" w:cstheme="majorBidi" w:hint="cs"/>
          <w:sz w:val="32"/>
          <w:szCs w:val="32"/>
          <w:cs/>
        </w:rPr>
        <w:t xml:space="preserve"> </w:t>
      </w:r>
      <w:r w:rsidR="00B76B8F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11</w:t>
      </w:r>
      <w:r w:rsidR="00595ECE"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595ECE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เมษายน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2562</w:t>
      </w:r>
    </w:p>
    <w:p w14:paraId="08072BAF" w14:textId="281A227F" w:rsidR="001A118B" w:rsidRPr="00FB0D60" w:rsidRDefault="001A118B" w:rsidP="009B3E8F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Verdana" w:hAnsiTheme="majorBidi" w:cstheme="majorBidi"/>
          <w:spacing w:val="-6"/>
          <w:sz w:val="32"/>
          <w:szCs w:val="32"/>
        </w:rPr>
      </w:pP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26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เมษายน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ที่ประชุมคณะกรรมการบริษัท ครั้งที่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4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>/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ได้มีมติอนุมัติการเพิ่มทุนจดทะเบียน</w:t>
      </w:r>
      <w:r w:rsidRPr="00FB0D60">
        <w:rPr>
          <w:rFonts w:asciiTheme="majorBidi" w:eastAsia="Verdana" w:hAnsiTheme="majorBidi" w:cstheme="majorBidi"/>
          <w:spacing w:val="-6"/>
          <w:sz w:val="32"/>
          <w:szCs w:val="32"/>
          <w:cs/>
        </w:rPr>
        <w:t>ของ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>บริษัท แซม วอ</w:t>
      </w:r>
      <w:proofErr w:type="spellStart"/>
      <w:r w:rsidRPr="00FB0D60">
        <w:rPr>
          <w:rFonts w:asciiTheme="majorBidi" w:eastAsia="Verdana" w:hAnsiTheme="majorBidi" w:cstheme="majorBidi"/>
          <w:sz w:val="32"/>
          <w:szCs w:val="32"/>
          <w:cs/>
        </w:rPr>
        <w:t>เต</w:t>
      </w:r>
      <w:proofErr w:type="spellEnd"/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อร์ </w:t>
      </w:r>
      <w:proofErr w:type="spellStart"/>
      <w:r w:rsidRPr="00FB0D60">
        <w:rPr>
          <w:rFonts w:asciiTheme="majorBidi" w:eastAsia="Verdana" w:hAnsiTheme="majorBidi" w:cstheme="majorBidi"/>
          <w:sz w:val="32"/>
          <w:szCs w:val="32"/>
          <w:cs/>
        </w:rPr>
        <w:t>ซัพ</w:t>
      </w:r>
      <w:proofErr w:type="spellEnd"/>
      <w:r w:rsidRPr="00FB0D60">
        <w:rPr>
          <w:rFonts w:asciiTheme="majorBidi" w:eastAsia="Verdana" w:hAnsiTheme="majorBidi" w:cstheme="majorBidi"/>
          <w:sz w:val="32"/>
          <w:szCs w:val="32"/>
          <w:cs/>
        </w:rPr>
        <w:t>พลาย จำกัด (</w:t>
      </w:r>
      <w:r w:rsidRPr="00FB0D60">
        <w:rPr>
          <w:rFonts w:asciiTheme="majorBidi" w:eastAsia="Verdana" w:hAnsiTheme="majorBidi" w:cstheme="majorBidi"/>
          <w:sz w:val="32"/>
          <w:szCs w:val="32"/>
        </w:rPr>
        <w:t>SAM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) ซึ่งเป็นบริษัทย่อยของบริษัท จำนวน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30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500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จากเดิมทุนจดทะเบียน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35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เป็น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65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500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305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ให้แก่ผู้ถือหุ้นเดิมของบริษัทย่อยตามสัดส่วนการถือหุ้นที่ผู้ถือหุ้นแต่ละรายถืออยู่ โดยคณะกรรมการบริษัทได้อนุมัติการซื้อหุ้นเพิ่มทุนตามอัตราสัดส่วนร้อยละ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82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86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คือ จำนวน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252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714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หุ้น ราคาหุ้นละ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25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271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400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บาท รวมถึงการซื้อหุ้นเพิ่มทุนส่วนเกินจากสิทธิกรณีที่มีผู้ถือหุ้นไม่ใช้สิทธิจองซื้อเพิ่มเติมจากเดิมที่มีอยู่ ต่อมาในเดือนพฤษภาคม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บริษัทได้ซื้อหุ้นเพิ่มทุนส่วนเกินจากสิทธิจำนวน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52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286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หุ้น ราคาหุ้นละ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100</w:t>
      </w:r>
      <w:r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00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บาท รวมเป็นเงินทั้งสิ้น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5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228</w:t>
      </w:r>
      <w:r w:rsidRPr="00FB0D60">
        <w:rPr>
          <w:rFonts w:asciiTheme="majorBidi" w:eastAsia="Verdana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600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F16FA7">
        <w:rPr>
          <w:rFonts w:asciiTheme="majorBidi" w:eastAsia="Verdana" w:hAnsiTheme="majorBidi" w:cstheme="majorBidi"/>
          <w:sz w:val="32"/>
          <w:szCs w:val="32"/>
          <w:cs/>
        </w:rPr>
        <w:t xml:space="preserve">บาท 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ทำให้สัดส่วนการถือหุ้นเปลี่ยนจากร้อยละ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82</w:t>
      </w:r>
      <w:r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86</w:t>
      </w:r>
      <w:r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เป็นร้อยละ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90</w:t>
      </w:r>
      <w:r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84</w:t>
      </w:r>
      <w:r w:rsidR="004B39F9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595ECE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โดยบริษัทย่อยดังกล่าว ได้ดำเนินการเพิ่มทุนจดทะเบียนกับกรมพัฒนาธุรกิจการค้า กระทรวงพาณิชย์ </w:t>
      </w:r>
      <w:r w:rsidR="00BF1749" w:rsidRPr="00FB0D60">
        <w:rPr>
          <w:rFonts w:asciiTheme="majorBidi" w:eastAsia="Verdana" w:hAnsiTheme="majorBidi" w:cstheme="majorBidi"/>
          <w:sz w:val="32"/>
          <w:szCs w:val="32"/>
          <w:cs/>
        </w:rPr>
        <w:t>เรียบร้อยแล้ว</w:t>
      </w:r>
      <w:r w:rsidR="00BF1749" w:rsidRPr="00FB0D60">
        <w:rPr>
          <w:rFonts w:asciiTheme="majorBidi" w:eastAsia="Verdana" w:hAnsiTheme="majorBidi" w:cstheme="majorBidi" w:hint="cs"/>
          <w:sz w:val="32"/>
          <w:szCs w:val="32"/>
          <w:cs/>
        </w:rPr>
        <w:t xml:space="preserve"> </w:t>
      </w:r>
      <w:r w:rsidR="00595ECE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</w:t>
      </w:r>
      <w:r w:rsidR="00595ECE" w:rsidRPr="00FB0D60">
        <w:rPr>
          <w:rFonts w:asciiTheme="majorBidi" w:eastAsia="Verdana" w:hAnsiTheme="majorBidi" w:cstheme="majorBidi"/>
          <w:spacing w:val="-6"/>
          <w:sz w:val="32"/>
          <w:szCs w:val="32"/>
        </w:rPr>
        <w:t xml:space="preserve"> </w:t>
      </w:r>
      <w:r w:rsidR="00595ECE" w:rsidRPr="00FB0D60">
        <w:rPr>
          <w:rFonts w:asciiTheme="majorBidi" w:eastAsia="Verdana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2408B0" w:rsidRPr="002408B0">
        <w:rPr>
          <w:rFonts w:asciiTheme="majorBidi" w:eastAsia="Verdana" w:hAnsiTheme="majorBidi" w:cstheme="majorBidi"/>
          <w:spacing w:val="-6"/>
          <w:sz w:val="32"/>
          <w:szCs w:val="32"/>
        </w:rPr>
        <w:t>2562</w:t>
      </w:r>
    </w:p>
    <w:p w14:paraId="6CD3C26A" w14:textId="77777777" w:rsidR="00B32F4B" w:rsidRPr="00FB0D60" w:rsidRDefault="00B32F4B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</w:rPr>
        <w:br w:type="page"/>
      </w:r>
    </w:p>
    <w:p w14:paraId="7DC144B0" w14:textId="1DC4E1DD" w:rsidR="00F10986" w:rsidRPr="00FB0D60" w:rsidRDefault="002408B0" w:rsidP="00317AC8">
      <w:pPr>
        <w:overflowPunct/>
        <w:autoSpaceDE/>
        <w:autoSpaceDN/>
        <w:adjustRightInd/>
        <w:spacing w:before="120" w:after="120" w:line="380" w:lineRule="exact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2408B0">
        <w:rPr>
          <w:rFonts w:asciiTheme="majorBidi" w:eastAsia="Times New Roman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5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เมื่อวันที่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z w:val="32"/>
          <w:szCs w:val="32"/>
        </w:rPr>
        <w:t>17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ธันวาคม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z w:val="32"/>
          <w:szCs w:val="32"/>
        </w:rPr>
        <w:t>2561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ที่ประชุมคณะกรรมการของบริษัทมีมติอนุมัติให้บริษัท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เอ็ม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โซลูชั่น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จำกัด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ซึ่งเป็นบริษัทย่อยเข้าซื้อหุ้นสามัญของบริษัท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อินฟอร</w:t>
      </w:r>
      <w:proofErr w:type="spellStart"/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์เ</w:t>
      </w:r>
      <w:proofErr w:type="spellEnd"/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มติ</w:t>
      </w:r>
      <w:proofErr w:type="spellStart"/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กซ์</w:t>
      </w:r>
      <w:proofErr w:type="spellEnd"/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พลัส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จำกัด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ซึ่งดำเนินธุรกิจหลักในการจำหน่ายพัฒนาและให้บริการที่เกี่ยวเนื่องกับการใช้งานซอฟต์แวร์สื่อสารในองค์กร</w:t>
      </w:r>
      <w:r w:rsidR="00F53317" w:rsidRPr="00F53317">
        <w:rPr>
          <w:rFonts w:asciiTheme="majorBidi" w:eastAsia="Verdana" w:hAnsiTheme="majorBidi" w:hint="cs"/>
          <w:spacing w:val="-4"/>
          <w:sz w:val="32"/>
          <w:szCs w:val="32"/>
          <w:cs/>
        </w:rPr>
        <w:t>ในสัดส่วนร้อยละ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pacing w:val="-4"/>
          <w:sz w:val="32"/>
          <w:szCs w:val="32"/>
        </w:rPr>
        <w:t>99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>.</w:t>
      </w:r>
      <w:r w:rsidRPr="002408B0">
        <w:rPr>
          <w:rFonts w:asciiTheme="majorBidi" w:eastAsia="Verdana" w:hAnsiTheme="majorBidi"/>
          <w:spacing w:val="-4"/>
          <w:sz w:val="32"/>
          <w:szCs w:val="32"/>
        </w:rPr>
        <w:t>99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pacing w:val="-4"/>
          <w:sz w:val="32"/>
          <w:szCs w:val="32"/>
          <w:cs/>
        </w:rPr>
        <w:t>ของจำนวนหุ้นทั้งหมดจากผู้ถือหุ้นเดิมในราคาหุ้นละ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pacing w:val="-4"/>
          <w:sz w:val="32"/>
          <w:szCs w:val="32"/>
        </w:rPr>
        <w:t>12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>.</w:t>
      </w:r>
      <w:r w:rsidRPr="002408B0">
        <w:rPr>
          <w:rFonts w:asciiTheme="majorBidi" w:eastAsia="Verdana" w:hAnsiTheme="majorBidi"/>
          <w:spacing w:val="-4"/>
          <w:sz w:val="32"/>
          <w:szCs w:val="32"/>
        </w:rPr>
        <w:t>50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pacing w:val="-4"/>
          <w:sz w:val="32"/>
          <w:szCs w:val="32"/>
          <w:cs/>
        </w:rPr>
        <w:t>บาท</w:t>
      </w:r>
      <w:r w:rsidR="00F53317" w:rsidRPr="00F53317">
        <w:rPr>
          <w:rFonts w:asciiTheme="majorBidi" w:eastAsia="Verdana" w:hAnsiTheme="majorBidi"/>
          <w:spacing w:val="-4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pacing w:val="-4"/>
          <w:sz w:val="32"/>
          <w:szCs w:val="32"/>
          <w:cs/>
        </w:rPr>
        <w:t>เป็นเงิน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z w:val="32"/>
          <w:szCs w:val="32"/>
        </w:rPr>
        <w:t>25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ล้านบาท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(</w:t>
      </w:r>
      <w:r w:rsidR="00F53317" w:rsidRPr="00F53317">
        <w:rPr>
          <w:rFonts w:asciiTheme="majorBidi" w:eastAsia="Verdana" w:hAnsiTheme="majorBidi" w:hint="cs"/>
          <w:sz w:val="32"/>
          <w:szCs w:val="32"/>
          <w:cs/>
        </w:rPr>
        <w:t>ดูหมายเหตุข้อ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/>
          <w:sz w:val="32"/>
          <w:szCs w:val="32"/>
        </w:rPr>
        <w:t>4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>.</w:t>
      </w:r>
      <w:r w:rsidRPr="002408B0">
        <w:rPr>
          <w:rFonts w:asciiTheme="majorBidi" w:eastAsia="Verdana" w:hAnsiTheme="majorBidi"/>
          <w:sz w:val="32"/>
          <w:szCs w:val="32"/>
        </w:rPr>
        <w:t>2</w:t>
      </w:r>
      <w:r w:rsidR="00F53317" w:rsidRPr="00F53317">
        <w:rPr>
          <w:rFonts w:asciiTheme="majorBidi" w:eastAsia="Verdana" w:hAnsiTheme="majorBidi"/>
          <w:sz w:val="32"/>
          <w:szCs w:val="32"/>
          <w:cs/>
        </w:rPr>
        <w:t>)</w:t>
      </w:r>
    </w:p>
    <w:p w14:paraId="69895B4A" w14:textId="6235CD1C" w:rsidR="001A118B" w:rsidRPr="00FB0D60" w:rsidRDefault="002408B0" w:rsidP="00317AC8">
      <w:pPr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2408B0">
        <w:rPr>
          <w:rFonts w:asciiTheme="majorBidi" w:eastAsia="Times New Roman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6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ab/>
        <w:t>เมื่อวันที่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9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ตุลาคม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เทแล</w:t>
      </w:r>
      <w:proofErr w:type="spellStart"/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แม็กซ์</w:t>
      </w:r>
      <w:proofErr w:type="spellEnd"/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เอเชีย คอร์ปอเรชั่น จำกั</w:t>
      </w:r>
      <w:r w:rsidR="00B36B14" w:rsidRPr="00FB0D60">
        <w:rPr>
          <w:rFonts w:asciiTheme="majorBidi" w:eastAsia="Times New Roman" w:hAnsiTheme="majorBidi" w:cstheme="majorBidi"/>
          <w:sz w:val="32"/>
          <w:szCs w:val="32"/>
          <w:cs/>
        </w:rPr>
        <w:t>ด ซึ่งเป็นบริษัทย่อยได้เข้าซื้อ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หุ้นสามัญของบริษัท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3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พี อิน</w:t>
      </w:r>
      <w:proofErr w:type="spellStart"/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โฟ</w:t>
      </w:r>
      <w:proofErr w:type="spellEnd"/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เซอร์วิส จำกัด ในสัดส่วนร้อยละ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70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ของจำนวนหุ้นทั้งหมดจากผู้ถือหุ้นเดิม ซึ่งคิดเป็นจำนวน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140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>,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ในราคาหุ้นละ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5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รวมเป็นเงิน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0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>.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7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ล้านบาท โดยบริษัทดังกล่าวประกอบกิจการทางด้านโทรคมนาคมตลอดจนการดำเนินการผลิตและให้บริการติดต่อซ่อมแซม บำรุงรักษารวมทั้งการนำเข้ามาจำหน่ายและส่งออกไปยังต่างประเทศซึ่งสินค้าอุปกรณ์สื่อสาร ระบบโทรคมนาคมและอื่น ๆ โดยมีผู้เชี่ยวชาญและความสัมพันธ์อันดีกับคู่ค้าและงานประมูลที่สำคัญ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แต่เนื่องจากบริษัทดังกล่าวไม่ได้ส่งข้อมูลหรือรายละเอียดที่เกี่ยวข้องกับโครงการ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ประกวดราคาจัดให้มีบริการอินเทอร์เน็ตความเร็วสูงในพื้นที่ห่างไกลของสำนักงานคณะกรรมการกิจการกระจายเสียง กิจการโทรทัศน์และกิจการโทรคมนาคมแห่งชาติ (</w:t>
      </w:r>
      <w:proofErr w:type="spellStart"/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กสทช</w:t>
      </w:r>
      <w:proofErr w:type="spellEnd"/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.) ให้แก่</w:t>
      </w:r>
      <w:r w:rsidR="005645CC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บริษัท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ทรา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บหรือพิจารณา และบริษัทดังกล่าวไม่ดำเนินการลงนามในสัญญาซื้อขายหุ้นตามที่ 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ร้องขอ ภายในระยะเวลาที่กำหนดคือวันที่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25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="001A118B"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>ซึ่งเป็นวัน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กำหนดชำระราคาค่าซื้อขายหุ้น </w:t>
      </w:r>
      <w:r w:rsidR="005645CC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บริษัท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จึงขอสงวนสิทธิ์ยกเลิกการเข้าลงทุนในบริษัท </w:t>
      </w:r>
      <w:r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พี อิน</w:t>
      </w:r>
      <w:proofErr w:type="spellStart"/>
      <w:r w:rsidR="001A118B"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โฟ</w:t>
      </w:r>
      <w:proofErr w:type="spellEnd"/>
      <w:r w:rsidR="001A118B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เซอร์วิส จำกัด โดยบริษัทย่อยยังไม่มีการชำระราคาค่าหุ้นจากการลงทุนดังกล่าว     </w:t>
      </w:r>
    </w:p>
    <w:p w14:paraId="558026D5" w14:textId="44A55BD3" w:rsidR="001A118B" w:rsidRPr="00FB0D60" w:rsidRDefault="002408B0" w:rsidP="001A118B">
      <w:pPr>
        <w:overflowPunct/>
        <w:autoSpaceDE/>
        <w:autoSpaceDN/>
        <w:adjustRightInd/>
        <w:spacing w:before="240" w:after="120"/>
        <w:ind w:left="1260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2408B0">
        <w:rPr>
          <w:rFonts w:asciiTheme="majorBidi" w:eastAsia="Verdana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7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ab/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25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มิถุนายน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8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มีมติอนุมัติการเข้าร่วมทุนในโครงการโรงไฟฟ้าประชารัฐโดยให้ บริษัท 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เฟ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อร์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รั่ม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เอ็นเนอร์ยี่ จำกัด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(“FER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EN”)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ซึ่งเป็นบริษัทย่อยของบริษัท 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เฟ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อร์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รั่ม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แคปปิตอล จำกัด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(“FER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CAP”)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เข้าซื้อหุ้นสามัญของบริษัท อีโค เอ็นเนอร์ยี กรุ๊ป คอร์ปอเรชั่น จำกัด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(“ECO”)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ในสัดส่วนร้อยละ </w:t>
      </w:r>
      <w:r w:rsidRPr="002408B0">
        <w:rPr>
          <w:rFonts w:asciiTheme="majorBidi" w:eastAsia="Verdana" w:hAnsiTheme="majorBidi" w:cstheme="majorBidi"/>
          <w:sz w:val="32"/>
          <w:szCs w:val="32"/>
        </w:rPr>
        <w:t>76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92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(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ดูหมายเหตุข้อ </w:t>
      </w:r>
      <w:r w:rsidRPr="002408B0">
        <w:rPr>
          <w:rFonts w:asciiTheme="majorBidi" w:eastAsia="Verdana" w:hAnsiTheme="majorBidi" w:cstheme="majorBidi"/>
          <w:sz w:val="32"/>
          <w:szCs w:val="32"/>
        </w:rPr>
        <w:t>4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)</w:t>
      </w:r>
    </w:p>
    <w:p w14:paraId="583DF1EB" w14:textId="31622FB6" w:rsidR="00665499" w:rsidRDefault="002408B0" w:rsidP="001A118B">
      <w:pPr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2408B0">
        <w:rPr>
          <w:rFonts w:asciiTheme="majorBidi" w:eastAsia="Verdana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8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ab/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เมื่อวันที่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23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กรกฎาคม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ที่ประชุมคณะกรรมการบริหารครั้งที่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10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มีมติอนุมัติให้บริษัท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proofErr w:type="spellStart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เฟ</w:t>
      </w:r>
      <w:proofErr w:type="spellEnd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อร์</w:t>
      </w:r>
      <w:proofErr w:type="spellStart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รั่ม</w:t>
      </w:r>
      <w:proofErr w:type="spellEnd"/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เอ็นเนอร์ยี่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จำกัด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>(“FER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>EN”)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ซึ่งเป็นบริษัทย่อยของบริษัท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proofErr w:type="spellStart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เฟ</w:t>
      </w:r>
      <w:proofErr w:type="spellEnd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อร์</w:t>
      </w:r>
      <w:proofErr w:type="spellStart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รั่ม</w:t>
      </w:r>
      <w:proofErr w:type="spellEnd"/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แคปปิตอล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จำกัด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>(“FER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>CAP”)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ซื้อหุ้นในบริษัท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เอ็นเนอร์ยี่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รีโว</w:t>
      </w:r>
      <w:proofErr w:type="spellStart"/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ลูชั่น</w:t>
      </w:r>
      <w:proofErr w:type="spellEnd"/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จำกัด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>(“ERV”)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โดย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FER EN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ได้ซื้อหุ้นสามัญจากผู้ถือหุ้นเดิมจำนวน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1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หุ้น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ในราคา</w:t>
      </w:r>
      <w:r w:rsidR="00665499" w:rsidRPr="00665499">
        <w:rPr>
          <w:rFonts w:asciiTheme="majorBidi" w:eastAsia="Verdana" w:hAnsiTheme="majorBidi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100</w:t>
      </w:r>
      <w:r w:rsidR="00665499" w:rsidRPr="00665499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665499" w:rsidRPr="00665499">
        <w:rPr>
          <w:rFonts w:asciiTheme="majorBidi" w:eastAsia="Verdana" w:hAnsiTheme="majorBidi" w:hint="cs"/>
          <w:sz w:val="32"/>
          <w:szCs w:val="32"/>
          <w:cs/>
        </w:rPr>
        <w:t>บาท</w:t>
      </w:r>
    </w:p>
    <w:p w14:paraId="305EAA5F" w14:textId="3FC162D8" w:rsidR="001A118B" w:rsidRPr="00FB0D60" w:rsidRDefault="001A118B" w:rsidP="00665499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eastAsia="Verdana" w:hAnsiTheme="majorBidi" w:cstheme="majorBidi"/>
          <w:spacing w:val="-2"/>
          <w:sz w:val="32"/>
          <w:szCs w:val="32"/>
        </w:rPr>
      </w:pP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18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กันยายน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ครั้งที่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11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/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มีมติอนุมัติให้</w:t>
      </w:r>
      <w:r w:rsidR="00665499"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FER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</w:t>
      </w:r>
      <w:r w:rsidR="00665499">
        <w:rPr>
          <w:rFonts w:asciiTheme="majorBidi" w:eastAsia="Verdana" w:hAnsiTheme="majorBidi" w:cstheme="majorBidi"/>
          <w:spacing w:val="-2"/>
          <w:sz w:val="32"/>
          <w:szCs w:val="32"/>
        </w:rPr>
        <w:t>EN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ซื้อหุ้นเพิ่มทุนใน </w:t>
      </w:r>
      <w:r w:rsidR="00665499">
        <w:rPr>
          <w:rFonts w:asciiTheme="majorBidi" w:eastAsia="Verdana" w:hAnsiTheme="majorBidi" w:cstheme="majorBidi"/>
          <w:spacing w:val="-2"/>
          <w:sz w:val="32"/>
          <w:szCs w:val="32"/>
        </w:rPr>
        <w:t>ERV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ในสัดส่วนร้อยละ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50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(ดูหมายเหตุข้อ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4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.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4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)</w:t>
      </w:r>
    </w:p>
    <w:p w14:paraId="3D469D7B" w14:textId="77777777" w:rsidR="00B32F4B" w:rsidRPr="00FB0D60" w:rsidRDefault="00B32F4B">
      <w:pPr>
        <w:overflowPunct/>
        <w:autoSpaceDE/>
        <w:autoSpaceDN/>
        <w:adjustRightInd/>
        <w:textAlignment w:val="auto"/>
        <w:rPr>
          <w:rFonts w:asciiTheme="majorBidi" w:eastAsia="Verdana" w:hAnsiTheme="majorBidi" w:cstheme="majorBidi"/>
          <w:spacing w:val="-2"/>
          <w:sz w:val="32"/>
          <w:szCs w:val="32"/>
        </w:rPr>
      </w:pP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br w:type="page"/>
      </w:r>
    </w:p>
    <w:p w14:paraId="3D63EF83" w14:textId="7251877F" w:rsidR="00665499" w:rsidRDefault="00665499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Verdana" w:hAnsiTheme="majorBidi" w:cstheme="majorBidi"/>
          <w:spacing w:val="-2"/>
          <w:sz w:val="32"/>
          <w:szCs w:val="32"/>
        </w:rPr>
      </w:pP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เมื่อวันที่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24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กันยายน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ที่ประชุมวิสามัญผู้ถือหุ้นครั้งที่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>/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ของ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มีมติพิเศษให้เพิ่มทุนจดทะเบียน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จากทุนจดทะเบียนเดิม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ล้านบาท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เป็นทุนจดทะเบียนใหม่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ล้านบาท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โดยออกหุ้นสามัญเพิ่มทุนจำนวน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40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000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หุ้น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มูลค่าหุ้นที่ตราไว้หุ้นละ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100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บาท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รวมเป็นเงิน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/>
          <w:spacing w:val="-2"/>
          <w:sz w:val="32"/>
          <w:szCs w:val="32"/>
        </w:rPr>
        <w:t>4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ล้านบาท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โดย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cstheme="majorBidi"/>
          <w:spacing w:val="-2"/>
          <w:sz w:val="32"/>
          <w:szCs w:val="32"/>
        </w:rPr>
        <w:t>ERV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ได้ดำเนินการเพิ่มทุนจดทะเบียนกับกรมพัฒนาธุรกิจการค้า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กระทรวงพาณิชย์เรียบร้อยแล้ว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Pr="00665499">
        <w:rPr>
          <w:rFonts w:asciiTheme="majorBidi" w:eastAsia="Verdana" w:hAnsiTheme="majorBidi" w:hint="cs"/>
          <w:spacing w:val="-2"/>
          <w:sz w:val="32"/>
          <w:szCs w:val="32"/>
          <w:cs/>
        </w:rPr>
        <w:t>เมื่อวันที่</w:t>
      </w:r>
      <w:r>
        <w:rPr>
          <w:rFonts w:asciiTheme="majorBidi" w:eastAsia="Verdana" w:hAnsiTheme="majorBidi"/>
          <w:spacing w:val="-2"/>
          <w:sz w:val="32"/>
          <w:szCs w:val="32"/>
        </w:rPr>
        <w:t xml:space="preserve"> </w:t>
      </w:r>
      <w:r w:rsidR="002408B0" w:rsidRPr="002408B0">
        <w:rPr>
          <w:rFonts w:asciiTheme="majorBidi" w:eastAsia="Verdana" w:hAnsiTheme="majorBidi"/>
          <w:spacing w:val="-2"/>
          <w:sz w:val="32"/>
          <w:szCs w:val="32"/>
        </w:rPr>
        <w:t>9</w:t>
      </w:r>
      <w:r>
        <w:rPr>
          <w:rFonts w:asciiTheme="majorBidi" w:eastAsia="Verdana" w:hAnsi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hint="cs"/>
          <w:spacing w:val="-2"/>
          <w:sz w:val="32"/>
          <w:szCs w:val="32"/>
          <w:cs/>
        </w:rPr>
        <w:t>ตุลาคม</w:t>
      </w:r>
      <w:r w:rsidRPr="00665499">
        <w:rPr>
          <w:rFonts w:asciiTheme="majorBidi" w:eastAsia="Verdana" w:hAnsiTheme="majorBidi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</w:p>
    <w:p w14:paraId="3ABAD50E" w14:textId="5FC662F1" w:rsidR="001A118B" w:rsidRDefault="001A118B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Verdana" w:hAnsiTheme="majorBidi" w:cstheme="majorBidi"/>
          <w:spacing w:val="-2"/>
          <w:sz w:val="32"/>
          <w:szCs w:val="32"/>
        </w:rPr>
      </w:pP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9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ตุลาคม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ครั้งที่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14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/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มีมติอนุมัติให้บริษัท </w:t>
      </w:r>
      <w:proofErr w:type="spellStart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เฟ</w:t>
      </w:r>
      <w:proofErr w:type="spellEnd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รั่ม</w:t>
      </w:r>
      <w:proofErr w:type="spellEnd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เอ็นเนอร์ยี่ จำกัด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(“FER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EN”)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ซื้อหุ้นเพิ่มทุนในบริษัท เอ็นเนอร์ยี่ รีโว</w:t>
      </w:r>
      <w:proofErr w:type="spellStart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>ลูชั่น</w:t>
      </w:r>
      <w:proofErr w:type="spellEnd"/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จำกัด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(“ERV”)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 ในสัดส่วนร้อยละ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30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คิดเป็นจำนวนเงิน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27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>.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50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ล้านบาท เรียกชำระครั้งแรกร้อยละ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50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ของราคาหุ้นที่ตราไว้ ส่งผลให้กลุ่มบริษัทมีสัดส่วนการลงทุนใน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 w:rsidRPr="00FB0D60">
        <w:rPr>
          <w:rFonts w:asciiTheme="majorBidi" w:eastAsia="Verdana" w:hAnsiTheme="majorBidi" w:cstheme="majorBidi"/>
          <w:spacing w:val="-2"/>
          <w:sz w:val="32"/>
          <w:szCs w:val="32"/>
          <w:cs/>
        </w:rPr>
        <w:t xml:space="preserve">ร้อยละ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30</w:t>
      </w:r>
      <w:r w:rsidR="00E51035"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 w:rsidR="00E51035" w:rsidRPr="00FB0D60"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อย่างไรก็ตาม กรรมการบริหารของบริษัทเป็นกรรมการบริหารของ </w:t>
      </w:r>
      <w:r w:rsidR="00E51035"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 w:rsidR="00E51035" w:rsidRPr="00FB0D60"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ด้วย จึงถือว่าบริษัทมีอำนาจควบคุม </w:t>
      </w:r>
      <w:r w:rsidR="00E51035"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 w:rsidR="00E51035" w:rsidRPr="00FB0D60"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บริษัทจึงพิจารณาว่า เงินลงทุนใน </w:t>
      </w:r>
      <w:r w:rsidR="00E51035" w:rsidRPr="00FB0D60"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 w:rsidR="00E51035" w:rsidRPr="00FB0D60"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>เป็นเงินลงทุนในบริษัทย่อย</w:t>
      </w:r>
    </w:p>
    <w:p w14:paraId="280C8376" w14:textId="467B03F2" w:rsidR="00665499" w:rsidRPr="001E1D0C" w:rsidRDefault="00665499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Verdana" w:hAnsiTheme="majorBidi" w:cstheme="majorBidi"/>
          <w:spacing w:val="-4"/>
          <w:sz w:val="32"/>
          <w:szCs w:val="32"/>
        </w:rPr>
      </w:pP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29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พฤศจิกายน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ที่ประชุมวิสามัญผู้ถือหุ้นครั้งที่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>/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2562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ของ 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>มีมติพิเศษ</w:t>
      </w:r>
      <w:r w:rsidR="006C0274"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     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ให้เพิ่มทุนจดทะเบียนจากทุนจดทะเบียนเดิม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ล้านบาท เป็นทุนจดทะเบียนใหม่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100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Pr="001E1D0C">
        <w:rPr>
          <w:rFonts w:asciiTheme="majorBidi" w:eastAsia="Verdana" w:hAnsiTheme="majorBidi" w:cstheme="majorBidi" w:hint="cs"/>
          <w:spacing w:val="4"/>
          <w:sz w:val="32"/>
          <w:szCs w:val="32"/>
          <w:cs/>
        </w:rPr>
        <w:t xml:space="preserve">โดยการออกหุ้นสามัญเพิ่มทุนจำนวน </w:t>
      </w:r>
      <w:r w:rsidR="002408B0" w:rsidRPr="002408B0">
        <w:rPr>
          <w:rFonts w:asciiTheme="majorBidi" w:eastAsia="Verdana" w:hAnsiTheme="majorBidi" w:cstheme="majorBidi"/>
          <w:spacing w:val="4"/>
          <w:sz w:val="32"/>
          <w:szCs w:val="32"/>
        </w:rPr>
        <w:t>950</w:t>
      </w:r>
      <w:r w:rsidRPr="001E1D0C">
        <w:rPr>
          <w:rFonts w:asciiTheme="majorBidi" w:eastAsia="Verdana" w:hAnsiTheme="majorBidi" w:cstheme="majorBidi"/>
          <w:spacing w:val="4"/>
          <w:sz w:val="32"/>
          <w:szCs w:val="32"/>
        </w:rPr>
        <w:t>,</w:t>
      </w:r>
      <w:r w:rsidR="002408B0" w:rsidRPr="002408B0">
        <w:rPr>
          <w:rFonts w:asciiTheme="majorBidi" w:eastAsia="Verdana" w:hAnsiTheme="majorBidi" w:cstheme="majorBidi"/>
          <w:spacing w:val="4"/>
          <w:sz w:val="32"/>
          <w:szCs w:val="32"/>
        </w:rPr>
        <w:t>000</w:t>
      </w:r>
      <w:r w:rsidRPr="001E1D0C">
        <w:rPr>
          <w:rFonts w:asciiTheme="majorBidi" w:eastAsia="Verdana" w:hAnsiTheme="majorBidi" w:cstheme="majorBidi"/>
          <w:spacing w:val="4"/>
          <w:sz w:val="32"/>
          <w:szCs w:val="32"/>
        </w:rPr>
        <w:t xml:space="preserve"> </w:t>
      </w:r>
      <w:r w:rsidRPr="001E1D0C">
        <w:rPr>
          <w:rFonts w:asciiTheme="majorBidi" w:eastAsia="Verdana" w:hAnsiTheme="majorBidi" w:cstheme="majorBidi" w:hint="cs"/>
          <w:spacing w:val="4"/>
          <w:sz w:val="32"/>
          <w:szCs w:val="32"/>
          <w:cs/>
        </w:rPr>
        <w:t xml:space="preserve">หุ้น มูลค่าหุ้นที่ตราไว้หุ้นละ </w:t>
      </w:r>
      <w:r w:rsidR="002408B0" w:rsidRPr="002408B0">
        <w:rPr>
          <w:rFonts w:asciiTheme="majorBidi" w:eastAsia="Verdana" w:hAnsiTheme="majorBidi" w:cstheme="majorBidi"/>
          <w:spacing w:val="4"/>
          <w:sz w:val="32"/>
          <w:szCs w:val="32"/>
        </w:rPr>
        <w:t>100</w:t>
      </w:r>
      <w:r w:rsidRPr="001E1D0C">
        <w:rPr>
          <w:rFonts w:asciiTheme="majorBidi" w:eastAsia="Verdana" w:hAnsiTheme="majorBidi" w:cstheme="majorBidi"/>
          <w:spacing w:val="4"/>
          <w:sz w:val="32"/>
          <w:szCs w:val="32"/>
        </w:rPr>
        <w:t xml:space="preserve"> </w:t>
      </w:r>
      <w:r w:rsidRPr="001E1D0C">
        <w:rPr>
          <w:rFonts w:asciiTheme="majorBidi" w:eastAsia="Verdana" w:hAnsiTheme="majorBidi" w:cstheme="majorBidi" w:hint="cs"/>
          <w:spacing w:val="4"/>
          <w:sz w:val="32"/>
          <w:szCs w:val="32"/>
          <w:cs/>
        </w:rPr>
        <w:t>ล้านบาท รวม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เป็นเงิน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95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ล้านบาท โดยเรียกชำระร้อยละ </w:t>
      </w:r>
      <w:r w:rsidR="002408B0" w:rsidRPr="002408B0">
        <w:rPr>
          <w:rFonts w:asciiTheme="majorBidi" w:eastAsia="Verdana" w:hAnsiTheme="majorBidi" w:cstheme="majorBidi"/>
          <w:spacing w:val="-2"/>
          <w:sz w:val="32"/>
          <w:szCs w:val="32"/>
        </w:rPr>
        <w:t>50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 xml:space="preserve">ของทุนจดทะเบียน โดย </w:t>
      </w:r>
      <w:r>
        <w:rPr>
          <w:rFonts w:asciiTheme="majorBidi" w:eastAsia="Verdana" w:hAnsiTheme="majorBidi" w:cstheme="majorBidi"/>
          <w:spacing w:val="-2"/>
          <w:sz w:val="32"/>
          <w:szCs w:val="32"/>
        </w:rPr>
        <w:t xml:space="preserve">ERV </w:t>
      </w:r>
      <w:r>
        <w:rPr>
          <w:rFonts w:asciiTheme="majorBidi" w:eastAsia="Verdana" w:hAnsiTheme="majorBidi" w:cstheme="majorBidi" w:hint="cs"/>
          <w:spacing w:val="-2"/>
          <w:sz w:val="32"/>
          <w:szCs w:val="32"/>
          <w:cs/>
        </w:rPr>
        <w:t>ได้ดำเนินการ</w:t>
      </w:r>
      <w:r w:rsidRPr="001E1D0C">
        <w:rPr>
          <w:rFonts w:asciiTheme="majorBidi" w:eastAsia="Verdana" w:hAnsiTheme="majorBidi" w:cstheme="majorBidi" w:hint="cs"/>
          <w:spacing w:val="-4"/>
          <w:sz w:val="32"/>
          <w:szCs w:val="32"/>
          <w:cs/>
        </w:rPr>
        <w:t xml:space="preserve">เพิ่มทุนจดทะเบียนกับกรมพัฒนาธุรกิจการค้า กระทรวงพาณิชย์เรียบร้อยแล้ว เมื่อวันที่ </w:t>
      </w:r>
      <w:r w:rsidR="002408B0" w:rsidRPr="002408B0">
        <w:rPr>
          <w:rFonts w:asciiTheme="majorBidi" w:eastAsia="Verdana" w:hAnsiTheme="majorBidi" w:cstheme="majorBidi"/>
          <w:spacing w:val="-4"/>
          <w:sz w:val="32"/>
          <w:szCs w:val="32"/>
        </w:rPr>
        <w:t>3</w:t>
      </w:r>
      <w:r w:rsidRPr="001E1D0C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Pr="001E1D0C">
        <w:rPr>
          <w:rFonts w:asciiTheme="majorBidi" w:eastAsia="Verdana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eastAsia="Verdana" w:hAnsiTheme="majorBidi" w:cstheme="majorBidi"/>
          <w:spacing w:val="-4"/>
          <w:sz w:val="32"/>
          <w:szCs w:val="32"/>
        </w:rPr>
        <w:t>2562</w:t>
      </w:r>
    </w:p>
    <w:p w14:paraId="2C8C4C0F" w14:textId="429C33E3" w:rsidR="001A118B" w:rsidRPr="00FB0D60" w:rsidRDefault="002408B0" w:rsidP="001E1D0C">
      <w:pPr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  <w:cs/>
        </w:rPr>
      </w:pPr>
      <w:r w:rsidRPr="002408B0">
        <w:rPr>
          <w:rFonts w:asciiTheme="majorBidi" w:eastAsia="Verdana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9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ab/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18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 ครั้งที่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11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ได้มีมติอนุมัติให้บริษัทขายหุ้นสามัญของบริษัท เอ็ม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ลิ้งค์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ช็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อป 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จํากัด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จํานวน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60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>,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000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100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00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บาท คิดเป็นสัดส่วนร้อยละ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60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00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ของทุนชำระแล้ว ให้กับบุคคลภายนอกที่ไม่มีความสัมพันธ์ และ/หรือ ความเกี่ยวโยง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ใดๆ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กับผู้บริหาร กรรมการ ผู้ถือหุ้นรายใหญ่ และผู้มี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อํานาจ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ควบคุมของบริษัทในมูลค่า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60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ล้านบาท เป็นผลทำให้บริษัท</w:t>
      </w:r>
      <w:r w:rsidR="004B3DD8" w:rsidRPr="00FB0D60">
        <w:rPr>
          <w:rFonts w:asciiTheme="majorBidi" w:eastAsia="Verdana" w:hAnsiTheme="majorBidi" w:cstheme="majorBidi" w:hint="cs"/>
          <w:spacing w:val="-4"/>
          <w:sz w:val="32"/>
          <w:szCs w:val="32"/>
          <w:cs/>
        </w:rPr>
        <w:t>คงเหลือ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เงินลงทุนในบริษัท เอ็ม</w:t>
      </w:r>
      <w:proofErr w:type="spellStart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ลิ้งค์</w:t>
      </w:r>
      <w:proofErr w:type="spellEnd"/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</w:t>
      </w:r>
      <w:proofErr w:type="spellStart"/>
      <w:r w:rsidR="00BF1749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>ช็</w:t>
      </w:r>
      <w:proofErr w:type="spellEnd"/>
      <w:r w:rsidR="00BF1749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 xml:space="preserve">อป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จำกัด คิดเป็นสัดส่วนร้อยละ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35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00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ของทุนชำระแล้ว และบริษัทไม่มีกรรมการหรือสิทธิในการบริหาร ต่อมาเมื่อวันที่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19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บริษัทได้รับชำระค่าหุ้นสามัญเป็นจำนวนเงิน </w:t>
      </w:r>
      <w:r w:rsidRPr="002408B0">
        <w:rPr>
          <w:rFonts w:asciiTheme="majorBidi" w:eastAsia="Verdana" w:hAnsiTheme="majorBidi" w:cstheme="majorBidi"/>
          <w:spacing w:val="-4"/>
          <w:sz w:val="32"/>
          <w:szCs w:val="32"/>
        </w:rPr>
        <w:t>60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ล้านบาท </w:t>
      </w:r>
      <w:r w:rsidR="001A118B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>ซึ่งเป็นวันที่การซื้อขายเสร็จสมบูรณ์ จึงทำให้บริษัท เอ็ม</w:t>
      </w:r>
      <w:proofErr w:type="spellStart"/>
      <w:r w:rsidR="001A118B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>ลิ้งค์</w:t>
      </w:r>
      <w:proofErr w:type="spellEnd"/>
      <w:r w:rsidR="001A118B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 xml:space="preserve"> </w:t>
      </w:r>
      <w:proofErr w:type="spellStart"/>
      <w:r w:rsidR="001A118B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>ช็</w:t>
      </w:r>
      <w:proofErr w:type="spellEnd"/>
      <w:r w:rsidR="001A118B" w:rsidRPr="00FB0D60">
        <w:rPr>
          <w:rFonts w:asciiTheme="majorBidi" w:eastAsia="Verdana" w:hAnsiTheme="majorBidi" w:cstheme="majorBidi"/>
          <w:spacing w:val="-8"/>
          <w:sz w:val="32"/>
          <w:szCs w:val="32"/>
          <w:cs/>
        </w:rPr>
        <w:t>อป จำกัด สิ้นสภาพการเป็นบริษัทย่อย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 </w:t>
      </w:r>
      <w:r w:rsidR="004B3DD8" w:rsidRPr="00FB0D60">
        <w:rPr>
          <w:rFonts w:asciiTheme="majorBidi" w:eastAsia="Verdana" w:hAnsiTheme="majorBidi" w:cstheme="majorBidi" w:hint="cs"/>
          <w:spacing w:val="-4"/>
          <w:sz w:val="32"/>
          <w:szCs w:val="32"/>
          <w:cs/>
        </w:rPr>
        <w:t xml:space="preserve">            </w:t>
      </w:r>
      <w:r w:rsidR="001A118B" w:rsidRPr="00FB0D60">
        <w:rPr>
          <w:rFonts w:asciiTheme="majorBidi" w:eastAsia="Verdana" w:hAnsiTheme="majorBidi" w:cstheme="majorBidi"/>
          <w:spacing w:val="-4"/>
          <w:sz w:val="32"/>
          <w:szCs w:val="32"/>
          <w:cs/>
        </w:rPr>
        <w:t>และมีสถานะเป็นบริษัทร่วมของบริษัท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ตั้งแต่วันดังกล่าว</w:t>
      </w:r>
    </w:p>
    <w:p w14:paraId="13944F72" w14:textId="77777777" w:rsidR="001E1D0C" w:rsidRDefault="001E1D0C">
      <w:pPr>
        <w:overflowPunct/>
        <w:autoSpaceDE/>
        <w:autoSpaceDN/>
        <w:adjustRightInd/>
        <w:textAlignment w:val="auto"/>
        <w:rPr>
          <w:rFonts w:asciiTheme="majorBidi" w:eastAsia="Verdana" w:hAnsiTheme="majorBidi" w:cstheme="majorBidi"/>
          <w:sz w:val="32"/>
          <w:szCs w:val="32"/>
          <w:cs/>
        </w:rPr>
      </w:pPr>
      <w:r>
        <w:rPr>
          <w:rFonts w:asciiTheme="majorBidi" w:eastAsia="Verdana" w:hAnsiTheme="majorBidi" w:cstheme="majorBidi"/>
          <w:sz w:val="32"/>
          <w:szCs w:val="32"/>
          <w:cs/>
        </w:rPr>
        <w:br w:type="page"/>
      </w:r>
    </w:p>
    <w:p w14:paraId="6DE9FC6F" w14:textId="71FA3134" w:rsidR="001A118B" w:rsidRPr="00FB0D60" w:rsidRDefault="005055E2" w:rsidP="005055E2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  <w:cs/>
        </w:rPr>
      </w:pPr>
      <w:r>
        <w:rPr>
          <w:rFonts w:asciiTheme="majorBidi" w:eastAsia="Verdana" w:hAnsiTheme="majorBidi" w:cstheme="majorBidi" w:hint="cs"/>
          <w:sz w:val="32"/>
          <w:szCs w:val="32"/>
          <w:cs/>
        </w:rPr>
        <w:t>เนื่องจากบริษัทสูญเสียการควบคุมในบริษัทย่อย บริษัทจึงตัดรายการสินทรัพย์และหนี้สินของ</w:t>
      </w:r>
      <w:r w:rsidRPr="00F90361">
        <w:rPr>
          <w:rFonts w:asciiTheme="majorBidi" w:eastAsia="Verdana" w:hAnsiTheme="majorBidi" w:cstheme="majorBidi" w:hint="cs"/>
          <w:sz w:val="32"/>
          <w:szCs w:val="32"/>
          <w:cs/>
        </w:rPr>
        <w:t>บริษัทย่อยดังกล่าว</w:t>
      </w:r>
      <w:r w:rsidR="00F90361" w:rsidRPr="00F90361">
        <w:rPr>
          <w:rFonts w:asciiTheme="majorBidi" w:eastAsia="Verdana" w:hAnsiTheme="majorBidi" w:cstheme="majorBidi" w:hint="cs"/>
          <w:sz w:val="32"/>
          <w:szCs w:val="32"/>
          <w:cs/>
        </w:rPr>
        <w:t>รวมถึง</w:t>
      </w:r>
      <w:r w:rsidRPr="00F90361">
        <w:rPr>
          <w:rFonts w:asciiTheme="majorBidi" w:eastAsia="Verdana" w:hAnsiTheme="majorBidi" w:hint="cs"/>
          <w:sz w:val="32"/>
          <w:szCs w:val="32"/>
          <w:cs/>
        </w:rPr>
        <w:t>ส่วนของผู้มีส่วนได้เสียที่ไม่มีอำนาจควบคุมทั้งจำนวน</w:t>
      </w:r>
      <w:r w:rsidR="00F90361" w:rsidRPr="00F90361">
        <w:rPr>
          <w:rFonts w:asciiTheme="majorBidi" w:eastAsia="Verdana" w:hAnsiTheme="majorBidi" w:hint="cs"/>
          <w:sz w:val="32"/>
          <w:szCs w:val="32"/>
          <w:cs/>
        </w:rPr>
        <w:t xml:space="preserve"> </w:t>
      </w:r>
      <w:r w:rsidRPr="00F90361">
        <w:rPr>
          <w:rFonts w:asciiTheme="majorBidi" w:eastAsia="Verdana" w:hAnsiTheme="majorBidi" w:hint="cs"/>
          <w:sz w:val="32"/>
          <w:szCs w:val="32"/>
          <w:cs/>
        </w:rPr>
        <w:t>และวัดมูลค่าเงิน</w:t>
      </w:r>
      <w:r w:rsidRPr="005055E2">
        <w:rPr>
          <w:rFonts w:asciiTheme="majorBidi" w:eastAsia="Verdana" w:hAnsiTheme="majorBidi" w:hint="cs"/>
          <w:spacing w:val="-4"/>
          <w:sz w:val="32"/>
          <w:szCs w:val="32"/>
          <w:cs/>
        </w:rPr>
        <w:t>ลงทุน</w:t>
      </w:r>
      <w:r>
        <w:rPr>
          <w:rFonts w:asciiTheme="majorBidi" w:eastAsia="Verdana" w:hAnsiTheme="majorBidi" w:hint="cs"/>
          <w:sz w:val="32"/>
          <w:szCs w:val="32"/>
          <w:cs/>
        </w:rPr>
        <w:t>คงเหลือในบริษัทย่อยเดิมด้วยมูลค่ายุติธรรม</w:t>
      </w:r>
      <w:r w:rsidR="00F90361">
        <w:rPr>
          <w:rFonts w:asciiTheme="majorBidi" w:eastAsia="Verdana" w:hAnsiTheme="majorBidi" w:hint="cs"/>
          <w:sz w:val="32"/>
          <w:szCs w:val="32"/>
          <w:cs/>
        </w:rPr>
        <w:t xml:space="preserve"> </w:t>
      </w:r>
      <w:r>
        <w:rPr>
          <w:rFonts w:asciiTheme="majorBidi" w:eastAsia="Verdana" w:hAnsiTheme="majorBidi" w:hint="cs"/>
          <w:sz w:val="32"/>
          <w:szCs w:val="32"/>
          <w:cs/>
        </w:rPr>
        <w:t>รายละเอียดของการจำหน่ายเงินลงทุน</w:t>
      </w:r>
      <w:r w:rsidR="00F90361">
        <w:rPr>
          <w:rFonts w:asciiTheme="majorBidi" w:eastAsia="Verdana" w:hAnsiTheme="majorBidi" w:hint="cs"/>
          <w:sz w:val="32"/>
          <w:szCs w:val="32"/>
          <w:cs/>
        </w:rPr>
        <w:t xml:space="preserve"> </w:t>
      </w:r>
      <w:r>
        <w:rPr>
          <w:rFonts w:asciiTheme="majorBidi" w:eastAsia="Verdana" w:hAnsiTheme="majorBidi" w:hint="cs"/>
          <w:sz w:val="32"/>
          <w:szCs w:val="32"/>
          <w:cs/>
        </w:rPr>
        <w:t>ในบริษัทย่อย มีดังนี้</w:t>
      </w:r>
    </w:p>
    <w:p w14:paraId="448621F0" w14:textId="77777777" w:rsidR="001A118B" w:rsidRPr="00FB0D60" w:rsidRDefault="001A118B" w:rsidP="00F10986">
      <w:pPr>
        <w:overflowPunct/>
        <w:autoSpaceDE/>
        <w:autoSpaceDN/>
        <w:adjustRightInd/>
        <w:jc w:val="right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FB0D60">
        <w:rPr>
          <w:rFonts w:asciiTheme="majorBidi" w:eastAsia="Verdana" w:hAnsiTheme="majorBidi" w:cstheme="majorBidi"/>
          <w:b/>
          <w:bCs/>
          <w:sz w:val="32"/>
          <w:szCs w:val="32"/>
        </w:rPr>
        <w:t>(</w:t>
      </w:r>
      <w:r w:rsidRPr="00FB0D60">
        <w:rPr>
          <w:rFonts w:asciiTheme="majorBidi" w:eastAsia="Verdana" w:hAnsiTheme="majorBidi" w:cstheme="majorBidi"/>
          <w:b/>
          <w:bCs/>
          <w:sz w:val="32"/>
          <w:szCs w:val="32"/>
          <w:cs/>
        </w:rPr>
        <w:t>หน่วย</w:t>
      </w:r>
      <w:r w:rsidRPr="00FB0D60">
        <w:rPr>
          <w:rFonts w:asciiTheme="majorBidi" w:eastAsia="Verdana" w:hAnsiTheme="majorBidi" w:cstheme="majorBidi"/>
          <w:b/>
          <w:bCs/>
          <w:sz w:val="32"/>
          <w:szCs w:val="32"/>
        </w:rPr>
        <w:t>:</w:t>
      </w:r>
      <w:r w:rsidRPr="00FB0D60">
        <w:rPr>
          <w:rFonts w:asciiTheme="majorBidi" w:eastAsia="Verdana" w:hAnsiTheme="majorBidi" w:cstheme="majorBidi"/>
          <w:b/>
          <w:bCs/>
          <w:sz w:val="32"/>
          <w:szCs w:val="32"/>
          <w:cs/>
        </w:rPr>
        <w:t xml:space="preserve"> พันบาท</w:t>
      </w:r>
      <w:r w:rsidRPr="00FB0D60">
        <w:rPr>
          <w:rFonts w:asciiTheme="majorBidi" w:eastAsia="Verdana" w:hAnsiTheme="majorBidi" w:cstheme="majorBidi"/>
          <w:b/>
          <w:bCs/>
          <w:sz w:val="32"/>
          <w:szCs w:val="32"/>
        </w:rPr>
        <w:t>)</w:t>
      </w:r>
    </w:p>
    <w:tbl>
      <w:tblPr>
        <w:tblStyle w:val="TableGrid1"/>
        <w:tblW w:w="0" w:type="auto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8"/>
        <w:gridCol w:w="1714"/>
      </w:tblGrid>
      <w:tr w:rsidR="001A118B" w:rsidRPr="00FB0D60" w14:paraId="729C640F" w14:textId="77777777" w:rsidTr="005055E2">
        <w:tc>
          <w:tcPr>
            <w:tcW w:w="6208" w:type="dxa"/>
          </w:tcPr>
          <w:p w14:paraId="68D0D884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4" w:type="dxa"/>
          </w:tcPr>
          <w:p w14:paraId="2F0F221C" w14:textId="1279FC24" w:rsidR="001A118B" w:rsidRPr="00FB0D60" w:rsidRDefault="002408B0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hAnsiTheme="majorBidi" w:cstheme="majorBidi"/>
                <w:sz w:val="32"/>
                <w:szCs w:val="32"/>
              </w:rPr>
              <w:t>72</w:t>
            </w:r>
          </w:p>
        </w:tc>
      </w:tr>
      <w:tr w:rsidR="001A118B" w:rsidRPr="00FB0D60" w14:paraId="25A66C77" w14:textId="77777777" w:rsidTr="005055E2">
        <w:tc>
          <w:tcPr>
            <w:tcW w:w="6208" w:type="dxa"/>
          </w:tcPr>
          <w:p w14:paraId="74B7961F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4" w:type="dxa"/>
          </w:tcPr>
          <w:p w14:paraId="42071B12" w14:textId="1A1C417F" w:rsidR="001A118B" w:rsidRPr="00FB0D60" w:rsidRDefault="002408B0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hAnsiTheme="majorBidi" w:cstheme="majorBidi"/>
                <w:sz w:val="32"/>
                <w:szCs w:val="32"/>
              </w:rPr>
              <w:t>901</w:t>
            </w:r>
          </w:p>
        </w:tc>
      </w:tr>
      <w:tr w:rsidR="001A118B" w:rsidRPr="00FB0D60" w14:paraId="56BB3ACD" w14:textId="77777777" w:rsidTr="005055E2">
        <w:tc>
          <w:tcPr>
            <w:tcW w:w="6208" w:type="dxa"/>
          </w:tcPr>
          <w:p w14:paraId="7C9BCC6C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14" w:type="dxa"/>
          </w:tcPr>
          <w:p w14:paraId="7FFE381A" w14:textId="105A4264" w:rsidR="001A118B" w:rsidRPr="00FB0D60" w:rsidRDefault="001A118B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268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58C3A207" w14:textId="77777777" w:rsidTr="005055E2">
        <w:tc>
          <w:tcPr>
            <w:tcW w:w="6208" w:type="dxa"/>
          </w:tcPr>
          <w:p w14:paraId="67CB9FF7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09C4AA3D" w14:textId="2EB6AC2B" w:rsidR="001A118B" w:rsidRPr="00FB0D60" w:rsidRDefault="001A118B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18C2AA7F" w14:textId="77777777" w:rsidTr="005055E2">
        <w:tc>
          <w:tcPr>
            <w:tcW w:w="6208" w:type="dxa"/>
          </w:tcPr>
          <w:p w14:paraId="642BC566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7E40D89B" w14:textId="06BBCF29" w:rsidR="001A118B" w:rsidRPr="00FB0D60" w:rsidRDefault="001A118B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81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495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52848A9D" w14:textId="77777777" w:rsidTr="005055E2">
        <w:tc>
          <w:tcPr>
            <w:tcW w:w="6208" w:type="dxa"/>
          </w:tcPr>
          <w:p w14:paraId="7F138B19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2BCC2A6E" w14:textId="54976D3B" w:rsidR="001A118B" w:rsidRPr="00FB0D60" w:rsidRDefault="001A118B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099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7EDC36EA" w14:textId="77777777" w:rsidTr="005055E2">
        <w:tc>
          <w:tcPr>
            <w:tcW w:w="6208" w:type="dxa"/>
          </w:tcPr>
          <w:p w14:paraId="41C67BE8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</w:tcPr>
          <w:p w14:paraId="768C4912" w14:textId="324EC01B" w:rsidR="001A118B" w:rsidRPr="00FB0D60" w:rsidRDefault="001A118B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32"/>
                <w:szCs w:val="32"/>
              </w:rPr>
              <w:t>396</w:t>
            </w:r>
            <w:r w:rsidRPr="00FB0D6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115C2FF4" w14:textId="77777777" w:rsidTr="005055E2">
        <w:tc>
          <w:tcPr>
            <w:tcW w:w="6208" w:type="dxa"/>
          </w:tcPr>
          <w:p w14:paraId="6133A71E" w14:textId="77777777" w:rsidR="001A118B" w:rsidRPr="00FB0D60" w:rsidRDefault="001A118B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</w:t>
            </w:r>
          </w:p>
        </w:tc>
        <w:tc>
          <w:tcPr>
            <w:tcW w:w="1714" w:type="dxa"/>
            <w:tcBorders>
              <w:bottom w:val="single" w:sz="4" w:space="0" w:color="auto"/>
            </w:tcBorders>
          </w:tcPr>
          <w:p w14:paraId="159F0A56" w14:textId="1468C58E" w:rsidR="001A118B" w:rsidRPr="00FB0D60" w:rsidRDefault="002408B0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1A118B"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1A118B" w:rsidRPr="00FB0D60" w14:paraId="17116F79" w14:textId="77777777" w:rsidTr="005055E2">
        <w:tc>
          <w:tcPr>
            <w:tcW w:w="6208" w:type="dxa"/>
          </w:tcPr>
          <w:p w14:paraId="18A86BA6" w14:textId="2640AB57" w:rsidR="001A118B" w:rsidRPr="00FB0D60" w:rsidRDefault="005055E2" w:rsidP="001A118B">
            <w:pPr>
              <w:ind w:left="-10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กำไรจากการจำหน่าย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</w:t>
            </w:r>
            <w:r w:rsidR="001A118B" w:rsidRPr="00FB0D60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ลงทุนในบริษัทย่อย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</w:tcPr>
          <w:p w14:paraId="10368823" w14:textId="52B10772" w:rsidR="001A118B" w:rsidRPr="00FB0D60" w:rsidRDefault="002408B0" w:rsidP="001A118B">
            <w:pPr>
              <w:tabs>
                <w:tab w:val="decimal" w:pos="1427"/>
              </w:tabs>
              <w:ind w:right="-111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hAnsiTheme="majorBidi" w:cstheme="majorBidi"/>
                <w:sz w:val="32"/>
                <w:szCs w:val="32"/>
              </w:rPr>
              <w:t>137</w:t>
            </w:r>
            <w:r w:rsidR="001A118B" w:rsidRPr="00FB0D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</w:tr>
    </w:tbl>
    <w:p w14:paraId="073CF2A6" w14:textId="6F8C5263" w:rsidR="00C63892" w:rsidRPr="00C63892" w:rsidRDefault="005055E2" w:rsidP="005055E2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400801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400801">
        <w:rPr>
          <w:rFonts w:asciiTheme="majorBidi" w:eastAsia="Verdana" w:hAnsiTheme="majorBidi" w:cstheme="majorBidi"/>
          <w:spacing w:val="-4"/>
          <w:sz w:val="32"/>
          <w:szCs w:val="32"/>
        </w:rPr>
        <w:t xml:space="preserve">31 </w:t>
      </w:r>
      <w:r w:rsidRPr="00400801">
        <w:rPr>
          <w:rFonts w:asciiTheme="majorBidi" w:eastAsia="Verdana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400801">
        <w:rPr>
          <w:rFonts w:asciiTheme="majorBidi" w:eastAsia="Verdana" w:hAnsiTheme="majorBidi" w:cstheme="majorBidi"/>
          <w:spacing w:val="-4"/>
          <w:sz w:val="32"/>
          <w:szCs w:val="32"/>
        </w:rPr>
        <w:t>2562</w:t>
      </w:r>
      <w:r w:rsidRPr="00400801">
        <w:rPr>
          <w:rFonts w:asciiTheme="majorBidi" w:eastAsia="Verdana" w:hAnsiTheme="majorBidi" w:cstheme="majorBidi" w:hint="cs"/>
          <w:spacing w:val="-4"/>
          <w:sz w:val="32"/>
          <w:szCs w:val="32"/>
          <w:cs/>
        </w:rPr>
        <w:t xml:space="preserve"> </w:t>
      </w:r>
      <w:r w:rsidRPr="00400801">
        <w:rPr>
          <w:rFonts w:asciiTheme="majorBidi" w:eastAsia="Verdana" w:hAnsiTheme="majorBidi" w:cstheme="majorBidi"/>
          <w:spacing w:val="-4"/>
          <w:sz w:val="32"/>
          <w:szCs w:val="32"/>
          <w:cs/>
        </w:rPr>
        <w:t>บริษัทบันทึกกำไรจากการจำหน่าย</w:t>
      </w:r>
      <w:r w:rsidR="001A118B" w:rsidRPr="00400801">
        <w:rPr>
          <w:rFonts w:asciiTheme="majorBidi" w:eastAsia="Verdana" w:hAnsiTheme="majorBidi" w:cstheme="majorBidi"/>
          <w:spacing w:val="-4"/>
          <w:sz w:val="32"/>
          <w:szCs w:val="32"/>
          <w:cs/>
        </w:rPr>
        <w:t>เงินลงทุนในบริษัทย่อย</w:t>
      </w:r>
      <w:r>
        <w:rPr>
          <w:rFonts w:asciiTheme="majorBidi" w:eastAsia="Verdana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eastAsia="Verdana" w:hAnsiTheme="majorBidi" w:cstheme="majorBidi"/>
          <w:sz w:val="32"/>
          <w:szCs w:val="32"/>
        </w:rPr>
        <w:t xml:space="preserve">137.40 </w:t>
      </w:r>
      <w:r>
        <w:rPr>
          <w:rFonts w:asciiTheme="majorBidi" w:eastAsia="Verdana" w:hAnsiTheme="majorBidi" w:cstheme="majorBidi" w:hint="cs"/>
          <w:sz w:val="32"/>
          <w:szCs w:val="32"/>
          <w:cs/>
        </w:rPr>
        <w:t xml:space="preserve">ล้านบาท </w:t>
      </w:r>
      <w:r w:rsidR="001A118B" w:rsidRPr="00FB0D60">
        <w:rPr>
          <w:rFonts w:asciiTheme="majorBidi" w:eastAsia="Verdana" w:hAnsiTheme="majorBidi" w:cstheme="majorBidi"/>
          <w:spacing w:val="2"/>
          <w:sz w:val="32"/>
          <w:szCs w:val="32"/>
          <w:cs/>
        </w:rPr>
        <w:t>ในงบกำไรขาดทุนและกำไรขาดทุนเบ็ดเสร็จอื่นรวม</w:t>
      </w:r>
      <w:r>
        <w:rPr>
          <w:rFonts w:asciiTheme="majorBidi" w:eastAsia="Verdana" w:hAnsiTheme="majorBidi" w:cstheme="majorBidi" w:hint="cs"/>
          <w:spacing w:val="2"/>
          <w:sz w:val="32"/>
          <w:szCs w:val="32"/>
          <w:cs/>
        </w:rPr>
        <w:t>และ</w:t>
      </w:r>
      <w:r w:rsidR="00C63892">
        <w:rPr>
          <w:rFonts w:asciiTheme="majorBidi" w:eastAsia="Verdana" w:hAnsiTheme="majorBidi" w:cstheme="majorBidi" w:hint="cs"/>
          <w:sz w:val="32"/>
          <w:szCs w:val="32"/>
          <w:cs/>
        </w:rPr>
        <w:t>บันทึกกำไร</w:t>
      </w:r>
      <w:r w:rsidR="00C63892" w:rsidRPr="00400801">
        <w:rPr>
          <w:rFonts w:asciiTheme="majorBidi" w:eastAsia="Verdana" w:hAnsiTheme="majorBidi" w:cstheme="majorBidi" w:hint="cs"/>
          <w:spacing w:val="-10"/>
          <w:sz w:val="32"/>
          <w:szCs w:val="32"/>
          <w:cs/>
        </w:rPr>
        <w:t>จากการจำหน่ายเงินลงทุนในบริษัทย่อยในงบกำไรขาดทุน</w:t>
      </w:r>
      <w:r w:rsidR="00F90361">
        <w:rPr>
          <w:rFonts w:asciiTheme="majorBidi" w:eastAsia="Verdana" w:hAnsiTheme="majorBidi" w:cstheme="majorBidi" w:hint="cs"/>
          <w:spacing w:val="-10"/>
          <w:sz w:val="32"/>
          <w:szCs w:val="32"/>
          <w:cs/>
        </w:rPr>
        <w:t xml:space="preserve"> </w:t>
      </w:r>
      <w:r w:rsidR="00C63892" w:rsidRPr="00400801">
        <w:rPr>
          <w:rFonts w:asciiTheme="majorBidi" w:eastAsia="Verdana" w:hAnsiTheme="majorBidi" w:cstheme="majorBidi" w:hint="cs"/>
          <w:spacing w:val="-10"/>
          <w:sz w:val="32"/>
          <w:szCs w:val="32"/>
          <w:cs/>
        </w:rPr>
        <w:t>และกำไรขาดทุนเบ็ดเสร็จอื่นเฉพาะกิจการ</w:t>
      </w:r>
      <w:r w:rsidR="00296123">
        <w:rPr>
          <w:rFonts w:asciiTheme="majorBidi" w:eastAsia="Verdana" w:hAnsiTheme="majorBidi" w:cstheme="majorBidi" w:hint="cs"/>
          <w:sz w:val="32"/>
          <w:szCs w:val="32"/>
          <w:cs/>
        </w:rPr>
        <w:t xml:space="preserve">จำนวน </w:t>
      </w:r>
      <w:r w:rsidR="002408B0" w:rsidRPr="002408B0">
        <w:rPr>
          <w:rFonts w:asciiTheme="majorBidi" w:eastAsia="Verdana" w:hAnsiTheme="majorBidi" w:cstheme="majorBidi"/>
          <w:sz w:val="32"/>
          <w:szCs w:val="32"/>
        </w:rPr>
        <w:t>60</w:t>
      </w:r>
      <w:r w:rsidR="00296123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296123">
        <w:rPr>
          <w:rFonts w:asciiTheme="majorBidi" w:eastAsia="Verdana" w:hAnsiTheme="majorBidi" w:cstheme="majorBidi" w:hint="cs"/>
          <w:sz w:val="32"/>
          <w:szCs w:val="32"/>
          <w:cs/>
        </w:rPr>
        <w:t>ล้านบาท เนื่องจากบริษัทได้บันทึกค่าเผื่อการด้อยค่าแล้วทั้งจำนวน</w:t>
      </w:r>
    </w:p>
    <w:p w14:paraId="57B7034B" w14:textId="46AD73B6" w:rsidR="001A118B" w:rsidRPr="00FB0D60" w:rsidRDefault="001A118B" w:rsidP="001A118B">
      <w:pPr>
        <w:overflowPunct/>
        <w:autoSpaceDE/>
        <w:autoSpaceDN/>
        <w:adjustRightInd/>
        <w:spacing w:before="240" w:after="120"/>
        <w:ind w:left="1267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FB0D60">
        <w:rPr>
          <w:rFonts w:asciiTheme="majorBidi" w:eastAsia="Verdana" w:hAnsiTheme="majorBidi" w:cstheme="majorBidi"/>
          <w:sz w:val="32"/>
          <w:szCs w:val="32"/>
          <w:cs/>
        </w:rPr>
        <w:t>กระแสเงินสดสุทธิจากการจำหน่ายเงินลงทุนในบริษัทย่อยสามารถแสดงได้ดังนี้</w:t>
      </w:r>
    </w:p>
    <w:p w14:paraId="23064025" w14:textId="77777777" w:rsidR="001A118B" w:rsidRPr="00FB0D60" w:rsidRDefault="001A118B" w:rsidP="001A118B">
      <w:pPr>
        <w:overflowPunct/>
        <w:autoSpaceDE/>
        <w:autoSpaceDN/>
        <w:adjustRightInd/>
        <w:spacing w:before="120" w:after="120"/>
        <w:ind w:left="1267"/>
        <w:jc w:val="right"/>
        <w:textAlignment w:val="auto"/>
        <w:rPr>
          <w:rFonts w:asciiTheme="majorBidi" w:eastAsia="Verdana" w:hAnsiTheme="majorBidi" w:cstheme="majorBidi"/>
          <w:b/>
          <w:bCs/>
          <w:spacing w:val="-4"/>
          <w:sz w:val="32"/>
          <w:szCs w:val="32"/>
          <w:cs/>
        </w:rPr>
      </w:pPr>
      <w:r w:rsidRPr="00FB0D60">
        <w:rPr>
          <w:rFonts w:asciiTheme="majorBidi" w:eastAsia="Verdana" w:hAnsiTheme="majorBidi" w:cstheme="majorBidi"/>
          <w:b/>
          <w:bCs/>
          <w:sz w:val="32"/>
          <w:szCs w:val="32"/>
        </w:rPr>
        <w:t>(</w:t>
      </w:r>
      <w:r w:rsidRPr="00FB0D60">
        <w:rPr>
          <w:rFonts w:asciiTheme="majorBidi" w:eastAsia="Verdana" w:hAnsiTheme="majorBidi" w:cstheme="majorBidi"/>
          <w:b/>
          <w:bCs/>
          <w:sz w:val="32"/>
          <w:szCs w:val="32"/>
          <w:cs/>
        </w:rPr>
        <w:t>หน่วย: พันบาท)</w:t>
      </w:r>
    </w:p>
    <w:tbl>
      <w:tblPr>
        <w:tblW w:w="797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5850"/>
        <w:gridCol w:w="900"/>
        <w:gridCol w:w="1220"/>
      </w:tblGrid>
      <w:tr w:rsidR="001A118B" w:rsidRPr="00FB0D60" w14:paraId="50158896" w14:textId="77777777" w:rsidTr="009B3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1D7947F" w14:textId="77777777" w:rsidR="001A118B" w:rsidRPr="00FB0D60" w:rsidRDefault="001A118B" w:rsidP="00822A67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68A9CD" w14:textId="77777777" w:rsidR="001A118B" w:rsidRPr="00FB0D60" w:rsidRDefault="001A118B" w:rsidP="00822A67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846D2E5" w14:textId="64717BAC" w:rsidR="001A118B" w:rsidRPr="00FB0D60" w:rsidRDefault="002408B0" w:rsidP="00822A67">
            <w:pPr>
              <w:tabs>
                <w:tab w:val="decimal" w:pos="8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Verdana" w:hAnsiTheme="majorBidi" w:cstheme="majorBidi"/>
                <w:sz w:val="32"/>
                <w:szCs w:val="32"/>
              </w:rPr>
              <w:t>60</w:t>
            </w:r>
            <w:r w:rsidR="001A118B" w:rsidRPr="00FB0D60">
              <w:rPr>
                <w:rFonts w:asciiTheme="majorBidi" w:eastAsia="Verdana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Verdana" w:hAnsiTheme="majorBidi" w:cstheme="majorBidi"/>
                <w:sz w:val="32"/>
                <w:szCs w:val="32"/>
              </w:rPr>
              <w:t>000</w:t>
            </w:r>
          </w:p>
        </w:tc>
      </w:tr>
      <w:tr w:rsidR="001A118B" w:rsidRPr="00FB0D60" w14:paraId="5C6C89AD" w14:textId="77777777" w:rsidTr="009B3E8F">
        <w:tc>
          <w:tcPr>
            <w:tcW w:w="67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5C3D2" w14:textId="77777777" w:rsidR="001A118B" w:rsidRPr="00FB0D60" w:rsidRDefault="001A118B" w:rsidP="00822A67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Verdana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  <w:u w:val="single"/>
              </w:rPr>
              <w:t>: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</w:rPr>
              <w:t xml:space="preserve"> 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</w:rPr>
              <w:t xml:space="preserve"> 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ณ วันจำหน่ายเงินลงทุน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D64D9E" w14:textId="5C817F8E" w:rsidR="001A118B" w:rsidRPr="00FB0D60" w:rsidRDefault="001A118B" w:rsidP="00822A67">
            <w:pPr>
              <w:tabs>
                <w:tab w:val="decimal" w:pos="8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Verdana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Verdana" w:hAnsiTheme="majorBidi" w:cstheme="majorBidi"/>
                <w:sz w:val="32"/>
                <w:szCs w:val="32"/>
              </w:rPr>
              <w:t>72</w:t>
            </w:r>
            <w:r w:rsidRPr="00FB0D60">
              <w:rPr>
                <w:rFonts w:asciiTheme="majorBidi" w:eastAsia="Verdana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6117DC31" w14:textId="77777777" w:rsidTr="009B3E8F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AEAA59D" w14:textId="77777777" w:rsidR="001A118B" w:rsidRPr="00FB0D60" w:rsidRDefault="001A118B" w:rsidP="00822A67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E043DD" w14:textId="77777777" w:rsidR="001A118B" w:rsidRPr="00FB0D60" w:rsidRDefault="001A118B" w:rsidP="00822A67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8483C" w14:textId="768B43CE" w:rsidR="001A118B" w:rsidRPr="00FB0D60" w:rsidRDefault="002408B0" w:rsidP="00822A67">
            <w:pPr>
              <w:tabs>
                <w:tab w:val="decimal" w:pos="8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Verdana" w:hAnsiTheme="majorBidi" w:cstheme="majorBidi"/>
                <w:sz w:val="32"/>
                <w:szCs w:val="32"/>
              </w:rPr>
              <w:t>59</w:t>
            </w:r>
            <w:r w:rsidR="001A118B" w:rsidRPr="00FB0D60">
              <w:rPr>
                <w:rFonts w:asciiTheme="majorBidi" w:eastAsia="Verdana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Verdana" w:hAnsiTheme="majorBidi" w:cstheme="majorBidi"/>
                <w:sz w:val="32"/>
                <w:szCs w:val="32"/>
              </w:rPr>
              <w:t>928</w:t>
            </w:r>
          </w:p>
        </w:tc>
      </w:tr>
    </w:tbl>
    <w:p w14:paraId="5984C454" w14:textId="77777777" w:rsidR="00296123" w:rsidRDefault="00296123" w:rsidP="00317AC8">
      <w:pPr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</w:p>
    <w:p w14:paraId="46C9E79F" w14:textId="77777777" w:rsidR="00296123" w:rsidRDefault="00296123">
      <w:pPr>
        <w:overflowPunct/>
        <w:autoSpaceDE/>
        <w:autoSpaceDN/>
        <w:adjustRightInd/>
        <w:textAlignment w:val="auto"/>
        <w:rPr>
          <w:rFonts w:asciiTheme="majorBidi" w:eastAsia="Verdana" w:hAnsiTheme="majorBidi" w:cstheme="majorBidi"/>
          <w:sz w:val="32"/>
          <w:szCs w:val="32"/>
        </w:rPr>
      </w:pPr>
      <w:r>
        <w:rPr>
          <w:rFonts w:asciiTheme="majorBidi" w:eastAsia="Verdana" w:hAnsiTheme="majorBidi" w:cstheme="majorBidi"/>
          <w:sz w:val="32"/>
          <w:szCs w:val="32"/>
        </w:rPr>
        <w:br w:type="page"/>
      </w:r>
    </w:p>
    <w:p w14:paraId="3AB561E0" w14:textId="59FB87C4" w:rsidR="001A118B" w:rsidRDefault="002408B0" w:rsidP="00317AC8">
      <w:pPr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2408B0">
        <w:rPr>
          <w:rFonts w:asciiTheme="majorBidi" w:eastAsia="Verdana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10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ab/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18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กันยายน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1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ของบริษัท เอ็ม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ลิ้งค์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ช็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อป จำกัด มีมติพิเศษให้เปลี่ยนแปลงชื่อจากบริษัท เอ็ม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ลิ้งค์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ช็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อป จำกัด เป็นบริษัท 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ซิส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เต็ม แอนด์ ซอฟท์แวร์ เซอร์วิส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เซ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ส จำกัด และแก้ไขเปลี่ยนแปลงวัตถุประสงค์ของธุรกิจจากการขายส่งสินค้าทั่วไป เป็นการให้บริการและจำหน่ายอุปกรณ์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ต่างๆ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ที่เกี่ยวข้องกับเกมส์วีอาร์ โดยบริษัทดังกล่าวได้จดทะเบียนการเปลี่ยนแปลงข้อมูลบริษัทและแก้ไขหนังสือบริคณห์สนธิกับ        กรมพัฒนาธุรกิจการค้า กระทรวงพาณิชย์เรียบร้อยแล้ว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26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กันยายน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</w:p>
    <w:p w14:paraId="5B78AA50" w14:textId="535A3AAE" w:rsidR="001A118B" w:rsidRPr="00FB0D60" w:rsidRDefault="002408B0" w:rsidP="001E1D0C">
      <w:pPr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Theme="majorBidi" w:eastAsia="Verdana" w:hAnsiTheme="majorBidi" w:cstheme="majorBidi"/>
          <w:sz w:val="32"/>
          <w:szCs w:val="32"/>
        </w:rPr>
      </w:pPr>
      <w:r w:rsidRPr="002408B0">
        <w:rPr>
          <w:rFonts w:asciiTheme="majorBidi" w:eastAsia="Verdana" w:hAnsiTheme="majorBidi" w:cstheme="majorBidi"/>
          <w:sz w:val="32"/>
          <w:szCs w:val="32"/>
        </w:rPr>
        <w:t>13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.</w:t>
      </w:r>
      <w:r w:rsidRPr="002408B0">
        <w:rPr>
          <w:rFonts w:asciiTheme="majorBidi" w:eastAsia="Verdana" w:hAnsiTheme="majorBidi" w:cstheme="majorBidi"/>
          <w:sz w:val="32"/>
          <w:szCs w:val="32"/>
        </w:rPr>
        <w:t>11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ab/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20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กันยายน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2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>/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ของบริษัท เท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เลแม็กซ์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เอเชีย คอร์ปอเรชั่น จำกัด มีมติพิเศษให้เปลี่ยนแปลงชื่อจากบริษัท เท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เลแม็กซ์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เอเชีย คอร์ปอเรชั่น จำกัด เป็นบริษัท บียอน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ด์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เฮล</w:t>
      </w:r>
      <w:proofErr w:type="spellStart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แคร์</w:t>
      </w:r>
      <w:proofErr w:type="spellEnd"/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 จำกัด และแก้ไขเปลี่ยนแปลงวัตถุประสงค์ของธุรกิจจากการขายส่งสินค้าทั่วไป เป็นการนำเข้าและส่งออกผลิตภัณฑ์อาหารเสริมและเครื่องสำอางทุกชนิด โดยบริษัทดังกล่าวได้จดทะเบียนการเปลี่ยนแปลงข้อมูลบริษัทและแก้ไขหนังสือบริคณห์สนธิกับกรมพัฒนาธุรกิจการค้า กระทรวงพาณิชย์เรียบร้อยแล้ว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 xml:space="preserve">เมื่อวันที่ </w:t>
      </w:r>
      <w:r w:rsidRPr="002408B0">
        <w:rPr>
          <w:rFonts w:asciiTheme="majorBidi" w:eastAsia="Verdana" w:hAnsiTheme="majorBidi" w:cstheme="majorBidi"/>
          <w:sz w:val="32"/>
          <w:szCs w:val="32"/>
        </w:rPr>
        <w:t>25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="001A118B" w:rsidRPr="00FB0D60">
        <w:rPr>
          <w:rFonts w:asciiTheme="majorBidi" w:eastAsia="Verdana" w:hAnsiTheme="majorBidi" w:cstheme="majorBidi"/>
          <w:sz w:val="32"/>
          <w:szCs w:val="32"/>
          <w:cs/>
        </w:rPr>
        <w:t>กันยายน</w:t>
      </w:r>
      <w:r w:rsidR="001A118B" w:rsidRPr="00FB0D60">
        <w:rPr>
          <w:rFonts w:asciiTheme="majorBidi" w:eastAsia="Verdana" w:hAnsiTheme="majorBidi" w:cstheme="majorBidi"/>
          <w:sz w:val="32"/>
          <w:szCs w:val="32"/>
        </w:rPr>
        <w:t xml:space="preserve"> </w:t>
      </w:r>
      <w:r w:rsidRPr="002408B0">
        <w:rPr>
          <w:rFonts w:asciiTheme="majorBidi" w:eastAsia="Verdana" w:hAnsiTheme="majorBidi" w:cstheme="majorBidi"/>
          <w:sz w:val="32"/>
          <w:szCs w:val="32"/>
        </w:rPr>
        <w:t>2562</w:t>
      </w:r>
    </w:p>
    <w:p w14:paraId="39DFBCB6" w14:textId="43ED648B" w:rsidR="006C0274" w:rsidRDefault="002408B0" w:rsidP="001E1D0C">
      <w:pPr>
        <w:overflowPunct/>
        <w:autoSpaceDE/>
        <w:autoSpaceDN/>
        <w:adjustRightInd/>
        <w:spacing w:after="240"/>
        <w:ind w:left="1267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13</w:t>
      </w:r>
      <w:r w:rsidR="00AF5214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12</w:t>
      </w:r>
      <w:r w:rsidR="00AF5214" w:rsidRPr="00FB0D60">
        <w:rPr>
          <w:rFonts w:ascii="Angsana New" w:hAnsi="Angsana New"/>
          <w:sz w:val="32"/>
          <w:szCs w:val="32"/>
        </w:rPr>
        <w:tab/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408B0">
        <w:rPr>
          <w:rFonts w:ascii="Angsana New" w:hAnsi="Angsana New"/>
          <w:sz w:val="32"/>
          <w:szCs w:val="32"/>
        </w:rPr>
        <w:t>24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408B0">
        <w:rPr>
          <w:rFonts w:ascii="Angsana New" w:hAnsi="Angsana New"/>
          <w:sz w:val="32"/>
          <w:szCs w:val="32"/>
        </w:rPr>
        <w:t>2562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ที่ประชุมคณะกรรมการบริหารครั้งที่ </w:t>
      </w:r>
      <w:r w:rsidRPr="002408B0">
        <w:rPr>
          <w:rFonts w:ascii="Angsana New" w:hAnsi="Angsana New"/>
          <w:sz w:val="32"/>
          <w:szCs w:val="32"/>
        </w:rPr>
        <w:t>13</w:t>
      </w:r>
      <w:r w:rsidR="00AF5214" w:rsidRPr="00FB0D60">
        <w:rPr>
          <w:rFonts w:ascii="Angsana New" w:hAnsi="Angsana New"/>
          <w:sz w:val="32"/>
          <w:szCs w:val="32"/>
        </w:rPr>
        <w:t>/</w:t>
      </w:r>
      <w:r w:rsidRPr="002408B0">
        <w:rPr>
          <w:rFonts w:ascii="Angsana New" w:hAnsi="Angsana New"/>
          <w:sz w:val="32"/>
          <w:szCs w:val="32"/>
        </w:rPr>
        <w:t>2562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 บียอน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แคร์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จำกัด (เดิมชื่อ บริษัท เท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เลแม็กซ์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คอร์ปอเรชั่น จำกัด) </w:t>
      </w:r>
      <w:r w:rsidR="00AF5214" w:rsidRPr="00FB0D60">
        <w:rPr>
          <w:rFonts w:ascii="Angsana New" w:hAnsi="Angsana New"/>
          <w:sz w:val="32"/>
          <w:szCs w:val="32"/>
        </w:rPr>
        <w:t xml:space="preserve">(“BHC”)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ซึ่งเป็นบริษัทย่อยที่บริษัทถือหุ้นในสัดส่วนร้อยละ </w:t>
      </w:r>
      <w:r w:rsidRPr="002408B0">
        <w:rPr>
          <w:rFonts w:ascii="Angsana New" w:hAnsi="Angsana New" w:hint="cs"/>
          <w:sz w:val="32"/>
          <w:szCs w:val="32"/>
        </w:rPr>
        <w:t>100</w:t>
      </w:r>
      <w:r w:rsidR="00AF5214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00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เข้าลงทุนในหุ้นสามัญของบริษัท ออ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สเวลไลฟ์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="00AF5214" w:rsidRPr="00FB0D60">
        <w:rPr>
          <w:rFonts w:ascii="Angsana New" w:hAnsi="Angsana New"/>
          <w:sz w:val="32"/>
          <w:szCs w:val="32"/>
        </w:rPr>
        <w:t>“AWL”</w:t>
      </w:r>
      <w:r w:rsidR="00AF5214" w:rsidRPr="00FB0D60">
        <w:rPr>
          <w:rFonts w:ascii="Angsana New" w:hAnsi="Angsana New" w:hint="cs"/>
          <w:sz w:val="32"/>
          <w:szCs w:val="32"/>
          <w:cs/>
        </w:rPr>
        <w:t>) จากบุคคลภายนอกที่ไม่มีความสัมพันธ์ และ</w:t>
      </w:r>
      <w:r w:rsidR="00AF5214" w:rsidRPr="00FB0D60">
        <w:rPr>
          <w:rFonts w:ascii="Angsana New" w:hAnsi="Angsana New"/>
          <w:sz w:val="32"/>
          <w:szCs w:val="32"/>
        </w:rPr>
        <w:t>/</w:t>
      </w:r>
      <w:r w:rsidR="00AF5214" w:rsidRPr="00FB0D60">
        <w:rPr>
          <w:rFonts w:ascii="Angsana New" w:hAnsi="Angsana New" w:hint="cs"/>
          <w:sz w:val="32"/>
          <w:szCs w:val="32"/>
          <w:cs/>
        </w:rPr>
        <w:t>หรือ ความเกี่ยวโยง</w:t>
      </w:r>
      <w:proofErr w:type="spellStart"/>
      <w:r w:rsidR="00AF5214" w:rsidRPr="00FB0D60">
        <w:rPr>
          <w:rFonts w:ascii="Angsana New" w:hAnsi="Angsana New" w:hint="cs"/>
          <w:sz w:val="32"/>
          <w:szCs w:val="32"/>
          <w:cs/>
        </w:rPr>
        <w:t>ใดๆ</w:t>
      </w:r>
      <w:proofErr w:type="spellEnd"/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กับผู้บริหาร กรรมการ ผู้ถือหุ้นใหญ่ และผู้มีอำนาจควบคุมของบริษัทและบริษัทย่อย จำนวน </w:t>
      </w:r>
      <w:r w:rsidRPr="002408B0">
        <w:rPr>
          <w:rFonts w:ascii="Angsana New" w:hAnsi="Angsana New"/>
          <w:sz w:val="32"/>
          <w:szCs w:val="32"/>
        </w:rPr>
        <w:t>1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2408B0">
        <w:rPr>
          <w:rFonts w:ascii="Angsana New" w:hAnsi="Angsana New"/>
          <w:sz w:val="32"/>
          <w:szCs w:val="32"/>
        </w:rPr>
        <w:t>100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บาท คิดเป็นร้อยละ </w:t>
      </w:r>
      <w:r w:rsidRPr="002408B0">
        <w:rPr>
          <w:rFonts w:ascii="Angsana New" w:hAnsi="Angsana New"/>
          <w:sz w:val="32"/>
          <w:szCs w:val="32"/>
        </w:rPr>
        <w:t>0</w:t>
      </w:r>
      <w:r w:rsidR="00AF5214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00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ของจำนวนหุ้นที่ออกและชำระแล้ว ต่อมา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ตามมติที่ประชุมวิสามัญผู้ถือหุ้น ครั้งที่ </w:t>
      </w:r>
      <w:r w:rsidRPr="002408B0">
        <w:rPr>
          <w:rFonts w:ascii="Angsana New" w:hAnsi="Angsana New"/>
          <w:spacing w:val="-4"/>
          <w:sz w:val="32"/>
          <w:szCs w:val="32"/>
        </w:rPr>
        <w:t>4</w:t>
      </w:r>
      <w:r w:rsidR="00AF5214" w:rsidRPr="008A793B">
        <w:rPr>
          <w:rFonts w:ascii="Angsana New" w:hAnsi="Angsana New"/>
          <w:spacing w:val="-4"/>
          <w:sz w:val="32"/>
          <w:szCs w:val="32"/>
        </w:rPr>
        <w:t>/</w:t>
      </w:r>
      <w:r w:rsidRPr="002408B0">
        <w:rPr>
          <w:rFonts w:ascii="Angsana New" w:hAnsi="Angsana New"/>
          <w:spacing w:val="-4"/>
          <w:sz w:val="32"/>
          <w:szCs w:val="32"/>
        </w:rPr>
        <w:t>2562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>ของบริษัท ออ</w:t>
      </w:r>
      <w:proofErr w:type="spellStart"/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>สเวลไลฟ์</w:t>
      </w:r>
      <w:proofErr w:type="spellEnd"/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 จำกัด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2408B0">
        <w:rPr>
          <w:rFonts w:ascii="Angsana New" w:hAnsi="Angsana New"/>
          <w:spacing w:val="-4"/>
          <w:sz w:val="32"/>
          <w:szCs w:val="32"/>
        </w:rPr>
        <w:t>1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>ตุลาคม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2562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ได้มีมติอนุมัติเพิ่มทุนจดทะเบียนของบริษัทจากเดิมทุนจดทะเบียน </w:t>
      </w:r>
      <w:r w:rsidRPr="002408B0">
        <w:rPr>
          <w:rFonts w:ascii="Angsana New" w:hAnsi="Angsana New"/>
          <w:sz w:val="32"/>
          <w:szCs w:val="32"/>
        </w:rPr>
        <w:t>7</w:t>
      </w:r>
      <w:r w:rsidR="00AF5214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000</w:t>
      </w:r>
      <w:r w:rsidR="00AF5214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000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>บาท</w:t>
      </w:r>
      <w:r w:rsidR="008A793B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เป็น </w:t>
      </w:r>
      <w:r w:rsidRPr="002408B0">
        <w:rPr>
          <w:rFonts w:ascii="Angsana New" w:hAnsi="Angsana New"/>
          <w:spacing w:val="-4"/>
          <w:sz w:val="32"/>
          <w:szCs w:val="32"/>
        </w:rPr>
        <w:t>40</w:t>
      </w:r>
      <w:r w:rsidR="00AF5214" w:rsidRPr="008A793B">
        <w:rPr>
          <w:rFonts w:ascii="Angsana New" w:hAnsi="Angsana New"/>
          <w:spacing w:val="-4"/>
          <w:sz w:val="32"/>
          <w:szCs w:val="32"/>
        </w:rPr>
        <w:t>,</w:t>
      </w:r>
      <w:r w:rsidRPr="002408B0">
        <w:rPr>
          <w:rFonts w:ascii="Angsana New" w:hAnsi="Angsana New"/>
          <w:spacing w:val="-4"/>
          <w:sz w:val="32"/>
          <w:szCs w:val="32"/>
        </w:rPr>
        <w:t>000</w:t>
      </w:r>
      <w:r w:rsidR="00AF5214" w:rsidRPr="008A793B">
        <w:rPr>
          <w:rFonts w:ascii="Angsana New" w:hAnsi="Angsana New"/>
          <w:spacing w:val="-4"/>
          <w:sz w:val="32"/>
          <w:szCs w:val="32"/>
        </w:rPr>
        <w:t>,</w:t>
      </w:r>
      <w:r w:rsidRPr="002408B0">
        <w:rPr>
          <w:rFonts w:ascii="Angsana New" w:hAnsi="Angsana New"/>
          <w:spacing w:val="-4"/>
          <w:sz w:val="32"/>
          <w:szCs w:val="32"/>
        </w:rPr>
        <w:t>000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2408B0">
        <w:rPr>
          <w:rFonts w:ascii="Angsana New" w:hAnsi="Angsana New"/>
          <w:spacing w:val="-4"/>
          <w:sz w:val="32"/>
          <w:szCs w:val="32"/>
        </w:rPr>
        <w:t>330</w:t>
      </w:r>
      <w:r w:rsidR="00AF5214" w:rsidRPr="008A793B">
        <w:rPr>
          <w:rFonts w:ascii="Angsana New" w:hAnsi="Angsana New"/>
          <w:spacing w:val="-4"/>
          <w:sz w:val="32"/>
          <w:szCs w:val="32"/>
        </w:rPr>
        <w:t>,</w:t>
      </w:r>
      <w:r w:rsidRPr="002408B0">
        <w:rPr>
          <w:rFonts w:ascii="Angsana New" w:hAnsi="Angsana New"/>
          <w:spacing w:val="-4"/>
          <w:sz w:val="32"/>
          <w:szCs w:val="32"/>
        </w:rPr>
        <w:t>000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มูลค่าตราไว้หุ้นละ </w:t>
      </w:r>
      <w:r w:rsidRPr="002408B0">
        <w:rPr>
          <w:rFonts w:ascii="Angsana New" w:hAnsi="Angsana New"/>
          <w:spacing w:val="-4"/>
          <w:sz w:val="32"/>
          <w:szCs w:val="32"/>
        </w:rPr>
        <w:t>100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คิดเป็นเงิน </w:t>
      </w:r>
      <w:r w:rsidRPr="002408B0">
        <w:rPr>
          <w:rFonts w:ascii="Angsana New" w:hAnsi="Angsana New"/>
          <w:sz w:val="32"/>
          <w:szCs w:val="32"/>
        </w:rPr>
        <w:t>33</w:t>
      </w:r>
      <w:r w:rsidR="00AF5214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000</w:t>
      </w:r>
      <w:r w:rsidR="00AF5214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000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 บาท โดยบริษัทได้เข้าซื้อหุ้นเพิ่มทุนดังกล่าวเป็นจำนวน </w:t>
      </w:r>
      <w:r w:rsidRPr="002408B0">
        <w:rPr>
          <w:rFonts w:ascii="Angsana New" w:hAnsi="Angsana New"/>
          <w:sz w:val="32"/>
          <w:szCs w:val="32"/>
        </w:rPr>
        <w:t>107</w:t>
      </w:r>
      <w:r w:rsidR="00AF5214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999</w:t>
      </w:r>
      <w:r w:rsidR="00AF5214" w:rsidRPr="00FB0D60">
        <w:rPr>
          <w:rFonts w:ascii="Angsana New" w:hAnsi="Angsana New"/>
          <w:sz w:val="32"/>
          <w:szCs w:val="32"/>
        </w:rPr>
        <w:t xml:space="preserve"> </w:t>
      </w:r>
      <w:r w:rsidR="00AF5214" w:rsidRPr="00FB0D60">
        <w:rPr>
          <w:rFonts w:ascii="Angsana New" w:hAnsi="Angsana New" w:hint="cs"/>
          <w:sz w:val="32"/>
          <w:szCs w:val="32"/>
          <w:cs/>
        </w:rPr>
        <w:t xml:space="preserve">หุ้น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มูลค่าที่ตราไว้หุ้นละ </w:t>
      </w:r>
      <w:r w:rsidRPr="002408B0">
        <w:rPr>
          <w:rFonts w:ascii="Angsana New" w:hAnsi="Angsana New"/>
          <w:spacing w:val="-4"/>
          <w:sz w:val="32"/>
          <w:szCs w:val="32"/>
        </w:rPr>
        <w:t>100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 บาท คิดเป็นเงิน </w:t>
      </w:r>
      <w:r w:rsidRPr="002408B0">
        <w:rPr>
          <w:rFonts w:ascii="Angsana New" w:hAnsi="Angsana New"/>
          <w:spacing w:val="-4"/>
          <w:sz w:val="32"/>
          <w:szCs w:val="32"/>
        </w:rPr>
        <w:t>10</w:t>
      </w:r>
      <w:r w:rsidR="00AF5214" w:rsidRPr="008A793B">
        <w:rPr>
          <w:rFonts w:ascii="Angsana New" w:hAnsi="Angsana New"/>
          <w:spacing w:val="-4"/>
          <w:sz w:val="32"/>
          <w:szCs w:val="32"/>
        </w:rPr>
        <w:t>,</w:t>
      </w:r>
      <w:r w:rsidRPr="002408B0">
        <w:rPr>
          <w:rFonts w:ascii="Angsana New" w:hAnsi="Angsana New"/>
          <w:spacing w:val="-4"/>
          <w:sz w:val="32"/>
          <w:szCs w:val="32"/>
        </w:rPr>
        <w:t>799</w:t>
      </w:r>
      <w:r w:rsidR="00AF5214" w:rsidRPr="008A793B">
        <w:rPr>
          <w:rFonts w:ascii="Angsana New" w:hAnsi="Angsana New"/>
          <w:spacing w:val="-4"/>
          <w:sz w:val="32"/>
          <w:szCs w:val="32"/>
        </w:rPr>
        <w:t>,</w:t>
      </w:r>
      <w:r w:rsidRPr="002408B0">
        <w:rPr>
          <w:rFonts w:ascii="Angsana New" w:hAnsi="Angsana New"/>
          <w:spacing w:val="-4"/>
          <w:sz w:val="32"/>
          <w:szCs w:val="32"/>
        </w:rPr>
        <w:t>900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 xml:space="preserve">บาท ซึ่งคิดเป็นร้อยละ </w:t>
      </w:r>
      <w:r w:rsidRPr="002408B0">
        <w:rPr>
          <w:rFonts w:ascii="Angsana New" w:hAnsi="Angsana New"/>
          <w:spacing w:val="-4"/>
          <w:sz w:val="32"/>
          <w:szCs w:val="32"/>
        </w:rPr>
        <w:t>27</w:t>
      </w:r>
      <w:r w:rsidR="00AF5214" w:rsidRPr="008A793B">
        <w:rPr>
          <w:rFonts w:ascii="Angsana New" w:hAnsi="Angsana New"/>
          <w:spacing w:val="-4"/>
          <w:sz w:val="32"/>
          <w:szCs w:val="32"/>
        </w:rPr>
        <w:t>.</w:t>
      </w:r>
      <w:r w:rsidRPr="002408B0">
        <w:rPr>
          <w:rFonts w:ascii="Angsana New" w:hAnsi="Angsana New"/>
          <w:spacing w:val="-4"/>
          <w:sz w:val="32"/>
          <w:szCs w:val="32"/>
        </w:rPr>
        <w:t>00</w:t>
      </w:r>
      <w:r w:rsidR="00AF5214" w:rsidRPr="008A793B">
        <w:rPr>
          <w:rFonts w:ascii="Angsana New" w:hAnsi="Angsana New"/>
          <w:spacing w:val="-4"/>
          <w:sz w:val="32"/>
          <w:szCs w:val="32"/>
        </w:rPr>
        <w:t xml:space="preserve"> </w:t>
      </w:r>
      <w:r w:rsidR="00AF5214" w:rsidRPr="008A793B">
        <w:rPr>
          <w:rFonts w:ascii="Angsana New" w:hAnsi="Angsana New" w:hint="cs"/>
          <w:spacing w:val="-4"/>
          <w:sz w:val="32"/>
          <w:szCs w:val="32"/>
          <w:cs/>
        </w:rPr>
        <w:t>ของจำนวนหุ้น</w:t>
      </w:r>
      <w:r w:rsidR="00AF5214" w:rsidRPr="00FB0D60">
        <w:rPr>
          <w:rFonts w:ascii="Angsana New" w:hAnsi="Angsana New" w:hint="cs"/>
          <w:sz w:val="32"/>
          <w:szCs w:val="32"/>
          <w:cs/>
        </w:rPr>
        <w:t>ที่ออกและชำระแล้ว</w:t>
      </w:r>
    </w:p>
    <w:p w14:paraId="2EBF44FF" w14:textId="73AC3A6B" w:rsidR="00AF5214" w:rsidRPr="00FB0D60" w:rsidRDefault="002408B0" w:rsidP="001E1D0C">
      <w:pPr>
        <w:ind w:left="1267" w:hanging="72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2408B0">
        <w:rPr>
          <w:rFonts w:ascii="Angsana New" w:hAnsi="Angsana New" w:hint="cs"/>
          <w:sz w:val="32"/>
          <w:szCs w:val="32"/>
        </w:rPr>
        <w:t>13</w:t>
      </w:r>
      <w:r w:rsidR="00AF5214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1</w:t>
      </w:r>
      <w:r w:rsidRPr="002408B0">
        <w:rPr>
          <w:rFonts w:ascii="Angsana New" w:hAnsi="Angsana New"/>
          <w:sz w:val="32"/>
          <w:szCs w:val="32"/>
        </w:rPr>
        <w:t>3</w:t>
      </w:r>
      <w:r w:rsidR="00AF5214" w:rsidRPr="00FB0D60">
        <w:rPr>
          <w:rFonts w:ascii="Angsana New" w:hAnsi="Angsana New"/>
          <w:sz w:val="32"/>
          <w:szCs w:val="32"/>
          <w:cs/>
        </w:rPr>
        <w:tab/>
      </w:r>
      <w:r w:rsidR="00AF5214" w:rsidRPr="00FB0D60">
        <w:rPr>
          <w:rFonts w:ascii="Angsana New" w:eastAsia="Times New Roman" w:hAnsi="Angsana New"/>
          <w:sz w:val="32"/>
          <w:szCs w:val="32"/>
          <w:cs/>
        </w:rPr>
        <w:t>การซื้อส่วนได้เสียในบริษัทย่อยเพิ่มเติม</w:t>
      </w:r>
    </w:p>
    <w:p w14:paraId="5F7DCFFF" w14:textId="67990D4D" w:rsidR="001A118B" w:rsidRPr="00FB0D60" w:rsidRDefault="001A118B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23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Verdana" w:hAnsiTheme="majorBidi" w:cstheme="majorBidi"/>
          <w:spacing w:val="2"/>
          <w:sz w:val="32"/>
          <w:szCs w:val="32"/>
          <w:cs/>
        </w:rPr>
        <w:t>มีนาคม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ที่ประชุมคณะกรรมการของ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มติอนุมัติดังต่อไปนี้</w:t>
      </w:r>
    </w:p>
    <w:p w14:paraId="78A14259" w14:textId="551086AC" w:rsidR="001A118B" w:rsidRPr="00FB0D60" w:rsidRDefault="001A118B" w:rsidP="00317AC8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6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อนุมัติแผนเข้าลงทุนในตู้กดอัจฉริยะ 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(Smart Vending Machines)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โดยบริษัท เท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เลแม็กซ์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เอเชีย คอร์ปอเรชั่น จำกัด ซึ่งเป็นบริษัทย่อยเข้าซื้อสินทรัพย์จากบริษัท เอ.อี.ไอ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>. 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อิมพอร์ต แอนด์ เอ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็ก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พอร์ต จำกัด ในจำนวนวงเงินไม่เกิน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99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</w:t>
      </w:r>
    </w:p>
    <w:p w14:paraId="5ECB4404" w14:textId="7F75A00B" w:rsidR="001E1D0C" w:rsidRPr="001E1D0C" w:rsidRDefault="001A118B" w:rsidP="001E1D0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62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อนุมัติการเพิ่ม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ทุน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ให้กับบริษัท เท</w:t>
      </w:r>
      <w:proofErr w:type="spellStart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เลแม็กซ์</w:t>
      </w:r>
      <w:proofErr w:type="spellEnd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เอเชีย คอร์ปอเรชั่น จำกัด ซึ่งเป็นบริษัทย่อย โดยเพิ่มทุน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จดทะเบียนจาก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30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(หุ้นสามัญ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30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มูลค่าหุ้นละ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บาท) เป็น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(หุ้นสามัญ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มูลค่าหุ้นละ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บาท) โดยการออกหุ้นสามัญใหม่จำนวน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220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,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="003A3EB4"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 บริษัทย่อยดังกล่าวจดทะเบียนเพิ่มทุนกับกระทรวงพาณิชย์แล้วเมื่อวันที่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17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เมษายน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ทั้งนี้ บริษัทย่อยดังกล่าวได้เรียกชำระ</w:t>
      </w:r>
      <w:r w:rsidR="00D24161" w:rsidRPr="00FB0D60">
        <w:rPr>
          <w:rFonts w:asciiTheme="majorBidi" w:eastAsia="Times New Roman" w:hAnsiTheme="majorBidi" w:cstheme="majorBidi"/>
          <w:sz w:val="32"/>
          <w:szCs w:val="32"/>
        </w:rPr>
        <w:t xml:space="preserve">  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ค่าหุ้นเต็มจำนวน และได้รับชำระค่าหุ้นเรียบร้อยแล้วเมื่อวันที่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24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เมษายน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5F296560" w14:textId="51A6E440" w:rsidR="001A118B" w:rsidRPr="00FB0D60" w:rsidRDefault="001A118B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1E1D0C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ภายหลังจากการที่</w:t>
      </w:r>
      <w:r w:rsidR="005645CC" w:rsidRPr="001E1D0C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บริษัท</w:t>
      </w:r>
      <w:r w:rsidRPr="001E1D0C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เพิ่มทุนจดทะเบียน บริษัทย่อย</w:t>
      </w:r>
      <w:r w:rsidR="006431D5" w:rsidRPr="001E1D0C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ดังกล่าว</w:t>
      </w:r>
      <w:r w:rsidRPr="001E1D0C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ได้จ่ายชำระหนี้จำนวน </w:t>
      </w:r>
      <w:r w:rsidR="002408B0" w:rsidRPr="002408B0">
        <w:rPr>
          <w:rFonts w:asciiTheme="majorBidi" w:eastAsia="Times New Roman" w:hAnsiTheme="majorBidi" w:cstheme="majorBidi"/>
          <w:spacing w:val="-8"/>
          <w:sz w:val="32"/>
          <w:szCs w:val="32"/>
        </w:rPr>
        <w:t>117</w:t>
      </w:r>
      <w:r w:rsidRPr="001E1D0C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 ล้านบาท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(ลูกหนี้การค้า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81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เงินกู้ยืม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32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และดอกเบี้ยค้างจ่าย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4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ล้านบาท) ซึ่งทาง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ได้เคยตั้งค่าเผื่อหนี้สงสัยจะสูญสำหรับยอดหนี้ดังกล่าวเต็มจำนวนแล้ว ฝ่ายบริหารของ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ได้พิจารณาสถานการณ์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การประกอบธุรกิจ ณ ปัจจุบันของบริษัทย่อย  จึงมีความเห็นสมควรให้ตั้งค่าเผื่อการด้อยค่าของเงินลงทุน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ในบริษัท เท</w:t>
      </w:r>
      <w:proofErr w:type="spellStart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เลแม็กซ์</w:t>
      </w:r>
      <w:proofErr w:type="spellEnd"/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เอเชีย คอร์ปอเรชั่น จำกัด เพิ่มอีกจำนวน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117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ล้านบาท ซึ่งเป็นจำนวนเดียวกันกับค่าเผื่อหนี้สงสัยจะสูญที่เคยตั้งไว้ในอดีตและได้มีการโอนกลับค่าเผื่อหนี้สงสัยจะสูญเนื่องจากการจ่ายชำระหนี้ดังกล่าว</w:t>
      </w:r>
    </w:p>
    <w:p w14:paraId="522309D0" w14:textId="60B23F32" w:rsidR="001A118B" w:rsidRDefault="001A118B" w:rsidP="001E1D0C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eastAsia="Times New Roman" w:hAnsiTheme="majorBidi" w:cstheme="majorBidi"/>
          <w:spacing w:val="-6"/>
          <w:sz w:val="32"/>
          <w:szCs w:val="32"/>
        </w:rPr>
      </w:pPr>
      <w:r w:rsidRPr="001E1D0C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 xml:space="preserve">ในไตรมาสที่หนึ่งของปี </w:t>
      </w:r>
      <w:r w:rsidR="002408B0" w:rsidRPr="002408B0">
        <w:rPr>
          <w:rFonts w:asciiTheme="majorBidi" w:eastAsia="Times New Roman" w:hAnsiTheme="majorBidi" w:cstheme="majorBidi"/>
          <w:spacing w:val="4"/>
          <w:sz w:val="32"/>
          <w:szCs w:val="32"/>
        </w:rPr>
        <w:t>2561</w:t>
      </w:r>
      <w:r w:rsidRPr="001E1D0C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 xml:space="preserve"> บริษัทย่อยได้จ่ายเงินมัดจำค่าซื้อตู้กดอัจฉริยะดังกล่าวจำนวน </w:t>
      </w:r>
      <w:r w:rsidR="002408B0" w:rsidRPr="002408B0">
        <w:rPr>
          <w:rFonts w:asciiTheme="majorBidi" w:eastAsia="Times New Roman" w:hAnsiTheme="majorBidi" w:cstheme="majorBidi"/>
          <w:spacing w:val="4"/>
          <w:sz w:val="32"/>
          <w:szCs w:val="32"/>
        </w:rPr>
        <w:t>71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  <w:r w:rsidR="001E1D0C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และต่อมาเมื่อวันที่ </w:t>
      </w:r>
      <w:r w:rsidR="002408B0" w:rsidRPr="002408B0">
        <w:rPr>
          <w:rFonts w:asciiTheme="majorBidi" w:eastAsia="Times New Roman" w:hAnsiTheme="majorBidi" w:cstheme="majorBidi"/>
          <w:spacing w:val="-6"/>
          <w:sz w:val="32"/>
          <w:szCs w:val="32"/>
        </w:rPr>
        <w:t>30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สิงหาคม </w:t>
      </w:r>
      <w:r w:rsidR="002408B0" w:rsidRPr="002408B0">
        <w:rPr>
          <w:rFonts w:asciiTheme="majorBidi" w:eastAsia="Times New Roman" w:hAnsiTheme="majorBidi" w:cstheme="majorBidi"/>
          <w:spacing w:val="-6"/>
          <w:sz w:val="32"/>
          <w:szCs w:val="32"/>
        </w:rPr>
        <w:t>2561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ที่ประชุมคณะกรรมการของ</w:t>
      </w:r>
      <w:r w:rsidR="005645CC"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มีมติอนุมัติการยกเลิกเข้าลงทุนในตู้กดอัจฉริยะของบริษัทย่อย เนื่องจากอยู่ระหว่างการศึกษาธุรกิจใหม่ที่มีอัตราผลตอบแทนที่สูงกว่า </w:t>
      </w:r>
      <w:r w:rsidR="00E80138" w:rsidRPr="00FB0D60">
        <w:rPr>
          <w:rFonts w:asciiTheme="majorBidi" w:eastAsia="Times New Roman" w:hAnsiTheme="majorBidi" w:cstheme="majorBidi" w:hint="cs"/>
          <w:spacing w:val="-6"/>
          <w:sz w:val="32"/>
          <w:szCs w:val="32"/>
          <w:cs/>
        </w:rPr>
        <w:t>ต่อมา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บริษัทย่อยและบริษัท เอ.อี.ไอ. อิมพอร์ต แอนด์ เอ</w:t>
      </w:r>
      <w:proofErr w:type="spellStart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็ก</w:t>
      </w:r>
      <w:proofErr w:type="spellEnd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พอร์ต จำกัด </w:t>
      </w:r>
      <w:r w:rsidRPr="001E1D0C">
        <w:rPr>
          <w:rFonts w:asciiTheme="majorBidi" w:eastAsia="Times New Roman" w:hAnsiTheme="majorBidi" w:cstheme="majorBidi"/>
          <w:sz w:val="32"/>
          <w:szCs w:val="32"/>
          <w:cs/>
        </w:rPr>
        <w:t xml:space="preserve">ได้ยกเลิกการลงทุนในตู้กดอัจฉริยะตามที่ตกลงกันไว้ และบริษัทย่อยได้รับคืนเงินมัดจำจำนวน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71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ล้านบาท เป็นที่เรียบร้อยแล้ว </w:t>
      </w:r>
      <w:r w:rsidRPr="00FB0D60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โดยไม่มีค่าปรับ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ที่เกิดขึ้นจากการยกเลิกสัญญาแต่อย่างใด </w:t>
      </w:r>
      <w:r w:rsidRPr="001E1D0C">
        <w:rPr>
          <w:rFonts w:asciiTheme="majorBidi" w:eastAsia="Times New Roman" w:hAnsiTheme="majorBidi" w:cstheme="majorBidi"/>
          <w:sz w:val="32"/>
          <w:szCs w:val="32"/>
          <w:cs/>
        </w:rPr>
        <w:t xml:space="preserve">นอกจากนี้ 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</w:t>
      </w:r>
      <w:r w:rsidRPr="001E1D0C">
        <w:rPr>
          <w:rFonts w:asciiTheme="majorBidi" w:eastAsia="Times New Roman" w:hAnsiTheme="majorBidi" w:cstheme="majorBidi"/>
          <w:sz w:val="32"/>
          <w:szCs w:val="32"/>
          <w:cs/>
        </w:rPr>
        <w:t xml:space="preserve"> พฤศจิกายน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1E1D0C">
        <w:rPr>
          <w:rFonts w:asciiTheme="majorBidi" w:eastAsia="Times New Roman" w:hAnsiTheme="majorBidi" w:cstheme="majorBidi"/>
          <w:sz w:val="32"/>
          <w:szCs w:val="32"/>
          <w:cs/>
        </w:rPr>
        <w:t xml:space="preserve"> บริษัทย่อยได้ยกเลิกสัญญา ให้เช่าตู้กดอัจฉริยะกับบริษัท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บลู</w:t>
      </w:r>
      <w:proofErr w:type="spellEnd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 โมบาย อินเตอร์เนชั่น</w:t>
      </w:r>
      <w:proofErr w:type="spellStart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แน</w:t>
      </w:r>
      <w:proofErr w:type="spellEnd"/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ล จำกัด เป็นที่เรียบร้อยแล้ว</w:t>
      </w:r>
    </w:p>
    <w:p w14:paraId="3C767E91" w14:textId="12ADB356" w:rsidR="00944447" w:rsidRPr="00FB0D60" w:rsidRDefault="002408B0" w:rsidP="00B32F4B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 w:hint="cs"/>
          <w:sz w:val="32"/>
          <w:szCs w:val="32"/>
        </w:rPr>
        <w:t>13</w:t>
      </w:r>
      <w:r w:rsidR="00944447" w:rsidRPr="00FB0D60">
        <w:rPr>
          <w:rFonts w:ascii="Angsana New" w:eastAsia="Times New Roman" w:hAnsi="Angsana New" w:hint="cs"/>
          <w:sz w:val="32"/>
          <w:szCs w:val="32"/>
          <w:cs/>
        </w:rPr>
        <w:t>.</w:t>
      </w:r>
      <w:r w:rsidRPr="002408B0">
        <w:rPr>
          <w:rFonts w:ascii="Angsana New" w:eastAsia="Times New Roman" w:hAnsi="Angsana New" w:hint="cs"/>
          <w:sz w:val="32"/>
          <w:szCs w:val="32"/>
        </w:rPr>
        <w:t>1</w:t>
      </w:r>
      <w:r w:rsidRPr="002408B0">
        <w:rPr>
          <w:rFonts w:ascii="Angsana New" w:eastAsia="Times New Roman" w:hAnsi="Angsana New"/>
          <w:sz w:val="32"/>
          <w:szCs w:val="32"/>
        </w:rPr>
        <w:t>4</w:t>
      </w:r>
      <w:r w:rsidR="00944447" w:rsidRPr="00FB0D60">
        <w:rPr>
          <w:rFonts w:ascii="Angsana New" w:eastAsia="Times New Roman" w:hAnsi="Angsana New"/>
          <w:sz w:val="32"/>
          <w:szCs w:val="32"/>
          <w:cs/>
        </w:rPr>
        <w:tab/>
        <w:t>การจัดตั้งบริษัทย่อย</w:t>
      </w:r>
    </w:p>
    <w:p w14:paraId="146F698F" w14:textId="2A417DE7" w:rsidR="00201C58" w:rsidRDefault="002408B0" w:rsidP="001E1D0C">
      <w:pPr>
        <w:spacing w:after="240"/>
        <w:ind w:left="2160" w:hanging="89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13</w:t>
      </w:r>
      <w:r w:rsidR="008227D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14</w:t>
      </w:r>
      <w:r w:rsidR="008227D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</w:t>
      </w:r>
      <w:r w:rsidR="008227D7" w:rsidRPr="00FB0D60">
        <w:rPr>
          <w:rFonts w:ascii="Angsana New" w:eastAsia="Times New Roman" w:hAnsi="Angsana New"/>
          <w:sz w:val="32"/>
          <w:szCs w:val="32"/>
        </w:rPr>
        <w:tab/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>เมื่อวันที่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2408B0">
        <w:rPr>
          <w:rFonts w:ascii="Angsana New" w:eastAsia="Times New Roman" w:hAnsi="Angsana New"/>
          <w:sz w:val="32"/>
          <w:szCs w:val="32"/>
        </w:rPr>
        <w:t>5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พฤศจิกายน </w:t>
      </w:r>
      <w:r w:rsidRPr="002408B0">
        <w:rPr>
          <w:rFonts w:ascii="Angsana New" w:eastAsia="Times New Roman" w:hAnsi="Angsana New"/>
          <w:sz w:val="32"/>
          <w:szCs w:val="32"/>
        </w:rPr>
        <w:t>2561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>ที่ประชุมคณะกรรมการของ</w:t>
      </w:r>
      <w:r w:rsidR="00F851F7" w:rsidRPr="00FB0D60">
        <w:rPr>
          <w:rFonts w:ascii="Angsana New" w:eastAsia="Times New Roman" w:hAnsi="Angsana New"/>
          <w:sz w:val="32"/>
          <w:szCs w:val="32"/>
          <w:cs/>
        </w:rPr>
        <w:t>บริษัท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 มีมติอนุมัติให้บริษัท สตาร์ แก๊ส จำกัด ซึ่งเป็นบริษัทย่อยจัดตั้งบริษัทย่อยแห่งใหม่ในนาม “บริษัท สตาร์ ปิโตรเลียม พลัส จำกัด” และถือหุ้นร้อยละ </w:t>
      </w:r>
      <w:r w:rsidRPr="002408B0">
        <w:rPr>
          <w:rFonts w:ascii="Angsana New" w:eastAsia="Times New Roman" w:hAnsi="Angsana New"/>
          <w:sz w:val="32"/>
          <w:szCs w:val="32"/>
        </w:rPr>
        <w:t>100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เพื่อรองรับการขยายธุรกิจ 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oil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non-oil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โดยมีทุนจดทะเบียน </w:t>
      </w:r>
      <w:r w:rsidRPr="002408B0">
        <w:rPr>
          <w:rFonts w:ascii="Angsana New" w:eastAsia="Times New Roman" w:hAnsi="Angsana New"/>
          <w:sz w:val="32"/>
          <w:szCs w:val="32"/>
        </w:rPr>
        <w:t>20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ล้านบาท (หุ้นสามัญ </w:t>
      </w:r>
      <w:r w:rsidRPr="002408B0">
        <w:rPr>
          <w:rFonts w:ascii="Angsana New" w:eastAsia="Times New Roman" w:hAnsi="Angsana New"/>
          <w:sz w:val="32"/>
          <w:szCs w:val="32"/>
        </w:rPr>
        <w:t>200</w:t>
      </w:r>
      <w:r w:rsidR="00317C38" w:rsidRPr="00FB0D60">
        <w:rPr>
          <w:rFonts w:ascii="Angsana New" w:eastAsia="Times New Roman" w:hAnsi="Angsana New"/>
          <w:sz w:val="32"/>
          <w:szCs w:val="32"/>
        </w:rPr>
        <w:t>,</w:t>
      </w:r>
      <w:r w:rsidRPr="002408B0">
        <w:rPr>
          <w:rFonts w:ascii="Angsana New" w:eastAsia="Times New Roman" w:hAnsi="Angsana New"/>
          <w:sz w:val="32"/>
          <w:szCs w:val="32"/>
        </w:rPr>
        <w:t>000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 หุ้น มูลค่าหุ้นละ </w:t>
      </w:r>
      <w:r w:rsidRPr="002408B0">
        <w:rPr>
          <w:rFonts w:ascii="Angsana New" w:eastAsia="Times New Roman" w:hAnsi="Angsana New"/>
          <w:sz w:val="32"/>
          <w:szCs w:val="32"/>
        </w:rPr>
        <w:t>100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>บาท) บริษัทย่อยดังกล่าวได้จดทะเบียนจัดตั้งบริษัทแล้วเสร็จเมื่อวันที่</w:t>
      </w:r>
      <w:r w:rsidR="00317C38" w:rsidRPr="00FB0D60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2408B0">
        <w:rPr>
          <w:rFonts w:ascii="Angsana New" w:eastAsia="Times New Roman" w:hAnsi="Angsana New"/>
          <w:sz w:val="32"/>
          <w:szCs w:val="32"/>
        </w:rPr>
        <w:t>9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 xml:space="preserve">พฤศจิกายน </w:t>
      </w:r>
      <w:r w:rsidRPr="002408B0">
        <w:rPr>
          <w:rFonts w:ascii="Angsana New" w:eastAsia="Times New Roman" w:hAnsi="Angsana New"/>
          <w:sz w:val="32"/>
          <w:szCs w:val="32"/>
        </w:rPr>
        <w:t>2561</w:t>
      </w:r>
      <w:r w:rsidR="00317C38"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317C38" w:rsidRPr="00FB0D60">
        <w:rPr>
          <w:rFonts w:ascii="Angsana New" w:eastAsia="Times New Roman" w:hAnsi="Angsana New"/>
          <w:sz w:val="32"/>
          <w:szCs w:val="32"/>
          <w:cs/>
        </w:rPr>
        <w:t>และได้รับชำระค่าหุ้นเต็มจำนวนแล้ว</w:t>
      </w:r>
    </w:p>
    <w:p w14:paraId="1BB9EB73" w14:textId="77777777" w:rsidR="00201C58" w:rsidRDefault="00201C58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7AF963FF" w14:textId="42F167D3" w:rsidR="008227D7" w:rsidRPr="00FB0D60" w:rsidRDefault="002408B0" w:rsidP="001E1D0C">
      <w:pPr>
        <w:spacing w:after="240"/>
        <w:ind w:left="2160" w:hanging="89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13</w:t>
      </w:r>
      <w:r w:rsidR="008227D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14</w:t>
      </w:r>
      <w:r w:rsidR="008227D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2</w:t>
      </w:r>
      <w:r w:rsidR="008227D7" w:rsidRPr="00FB0D60">
        <w:rPr>
          <w:rFonts w:ascii="Angsana New" w:eastAsia="Times New Roman" w:hAnsi="Angsana New"/>
          <w:sz w:val="32"/>
          <w:szCs w:val="32"/>
        </w:rPr>
        <w:tab/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2408B0">
        <w:rPr>
          <w:rFonts w:ascii="Angsana New" w:eastAsia="Times New Roman" w:hAnsi="Angsana New"/>
          <w:sz w:val="32"/>
          <w:szCs w:val="32"/>
        </w:rPr>
        <w:t>26</w:t>
      </w:r>
      <w:r w:rsidR="008227D7" w:rsidRPr="00FB0D60">
        <w:rPr>
          <w:rFonts w:ascii="Angsana New" w:eastAsia="Times New Roman" w:hAnsi="Angsana New"/>
          <w:sz w:val="32"/>
          <w:szCs w:val="32"/>
        </w:rPr>
        <w:t xml:space="preserve"> </w:t>
      </w:r>
      <w:proofErr w:type="spellStart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พฤษ</w:t>
      </w:r>
      <w:proofErr w:type="spellEnd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จิกายน </w:t>
      </w:r>
      <w:r w:rsidRPr="002408B0">
        <w:rPr>
          <w:rFonts w:ascii="Angsana New" w:eastAsia="Times New Roman" w:hAnsi="Angsana New"/>
          <w:sz w:val="32"/>
          <w:szCs w:val="32"/>
        </w:rPr>
        <w:t>2562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ที่ประชุมคณะกรรมการของบริษัท มีมติอนุมัติให้บริษัท </w:t>
      </w:r>
      <w:proofErr w:type="spellStart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เฟ</w:t>
      </w:r>
      <w:proofErr w:type="spellEnd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อร์</w:t>
      </w:r>
      <w:proofErr w:type="spellStart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รั่ม</w:t>
      </w:r>
      <w:proofErr w:type="spellEnd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เอ็นเนอร์ยี่ จำกัด ซึ่งเป็นบริษัทย่อยจัดตั้งบริษัทย่อยแห่งใหม่ในนาม </w:t>
      </w:r>
      <w:r w:rsidR="008227D7" w:rsidRPr="00FB0D60">
        <w:rPr>
          <w:rFonts w:ascii="Angsana New" w:eastAsia="Times New Roman" w:hAnsi="Angsana New"/>
          <w:sz w:val="32"/>
          <w:szCs w:val="32"/>
        </w:rPr>
        <w:t>“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บริษัท อี อาร์ วี อินเตอร์เนชั่น</w:t>
      </w:r>
      <w:proofErr w:type="spellStart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แน</w:t>
      </w:r>
      <w:proofErr w:type="spellEnd"/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>ล จำกัด</w:t>
      </w:r>
      <w:r w:rsidR="008227D7" w:rsidRPr="00FB0D60">
        <w:rPr>
          <w:rFonts w:ascii="Angsana New" w:eastAsia="Times New Roman" w:hAnsi="Angsana New"/>
          <w:sz w:val="32"/>
          <w:szCs w:val="32"/>
        </w:rPr>
        <w:t xml:space="preserve">” 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และถือหุ้นร้อยละ </w:t>
      </w:r>
      <w:r w:rsidRPr="002408B0">
        <w:rPr>
          <w:rFonts w:ascii="Angsana New" w:eastAsia="Times New Roman" w:hAnsi="Angsana New"/>
          <w:sz w:val="32"/>
          <w:szCs w:val="32"/>
        </w:rPr>
        <w:t>99</w:t>
      </w:r>
      <w:r w:rsidR="008227D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99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เพื่อรองรับการขยายธุรกิจเกี่ยวกับพลังงานทดแทนไปยังต่างประเทศ โดยมีทุนจดทะเบียน </w:t>
      </w:r>
      <w:r w:rsidRPr="002408B0">
        <w:rPr>
          <w:rFonts w:ascii="Angsana New" w:eastAsia="Times New Roman" w:hAnsi="Angsana New"/>
          <w:sz w:val="32"/>
          <w:szCs w:val="32"/>
        </w:rPr>
        <w:t>1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ล้านบาท (หุ้นสามัญหุ้น </w:t>
      </w:r>
      <w:r w:rsidRPr="002408B0">
        <w:rPr>
          <w:rFonts w:ascii="Angsana New" w:eastAsia="Times New Roman" w:hAnsi="Angsana New"/>
          <w:sz w:val="32"/>
          <w:szCs w:val="32"/>
        </w:rPr>
        <w:t>10</w:t>
      </w:r>
      <w:r w:rsidR="008227D7" w:rsidRPr="00FB0D60">
        <w:rPr>
          <w:rFonts w:ascii="Angsana New" w:eastAsia="Times New Roman" w:hAnsi="Angsana New"/>
          <w:sz w:val="32"/>
          <w:szCs w:val="32"/>
        </w:rPr>
        <w:t>,</w:t>
      </w:r>
      <w:r w:rsidRPr="002408B0">
        <w:rPr>
          <w:rFonts w:ascii="Angsana New" w:eastAsia="Times New Roman" w:hAnsi="Angsana New"/>
          <w:sz w:val="32"/>
          <w:szCs w:val="32"/>
        </w:rPr>
        <w:t>000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หุ้น มูลค่าหุ้นละ </w:t>
      </w:r>
      <w:r w:rsidRPr="002408B0">
        <w:rPr>
          <w:rFonts w:ascii="Angsana New" w:eastAsia="Times New Roman" w:hAnsi="Angsana New"/>
          <w:sz w:val="32"/>
          <w:szCs w:val="32"/>
        </w:rPr>
        <w:t>100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บาท) บริษัทย่อยดังกล่าวได้จดทะเบียนจัดตั้งบริษัทแล้วเสร็จเมื่อวันที่ </w:t>
      </w:r>
      <w:r w:rsidRPr="002408B0">
        <w:rPr>
          <w:rFonts w:ascii="Angsana New" w:eastAsia="Times New Roman" w:hAnsi="Angsana New"/>
          <w:sz w:val="32"/>
          <w:szCs w:val="32"/>
        </w:rPr>
        <w:t>20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ธันวาคม </w:t>
      </w:r>
      <w:r w:rsidRPr="002408B0">
        <w:rPr>
          <w:rFonts w:ascii="Angsana New" w:eastAsia="Times New Roman" w:hAnsi="Angsana New"/>
          <w:sz w:val="32"/>
          <w:szCs w:val="32"/>
        </w:rPr>
        <w:t>2562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และได้รับชำระค่าหุ้นแล้วจำนวนร้อยละ </w:t>
      </w:r>
      <w:r w:rsidRPr="002408B0">
        <w:rPr>
          <w:rFonts w:ascii="Angsana New" w:eastAsia="Times New Roman" w:hAnsi="Angsana New"/>
          <w:sz w:val="32"/>
          <w:szCs w:val="32"/>
        </w:rPr>
        <w:t>25</w:t>
      </w:r>
      <w:r w:rsidR="008227D7" w:rsidRPr="00FB0D60">
        <w:rPr>
          <w:rFonts w:ascii="Angsana New" w:eastAsia="Times New Roman" w:hAnsi="Angsana New" w:hint="cs"/>
          <w:sz w:val="32"/>
          <w:szCs w:val="32"/>
          <w:cs/>
        </w:rPr>
        <w:t xml:space="preserve"> ของมูลค่าหุ้นทั้งหมด</w:t>
      </w:r>
    </w:p>
    <w:p w14:paraId="7A72B770" w14:textId="0A88F727" w:rsidR="00367952" w:rsidRPr="00FB0D60" w:rsidRDefault="002408B0" w:rsidP="001E1D0C">
      <w:pPr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 w:hint="cs"/>
          <w:sz w:val="32"/>
          <w:szCs w:val="32"/>
        </w:rPr>
        <w:t>13</w:t>
      </w:r>
      <w:r w:rsidR="00367952" w:rsidRPr="00FB0D60">
        <w:rPr>
          <w:rFonts w:ascii="Angsana New" w:eastAsia="Times New Roman" w:hAnsi="Angsana New" w:hint="cs"/>
          <w:sz w:val="32"/>
          <w:szCs w:val="32"/>
          <w:cs/>
        </w:rPr>
        <w:t>.</w:t>
      </w:r>
      <w:r w:rsidRPr="002408B0">
        <w:rPr>
          <w:rFonts w:ascii="Angsana New" w:eastAsia="Times New Roman" w:hAnsi="Angsana New" w:hint="cs"/>
          <w:sz w:val="32"/>
          <w:szCs w:val="32"/>
        </w:rPr>
        <w:t>1</w:t>
      </w:r>
      <w:r w:rsidRPr="002408B0">
        <w:rPr>
          <w:rFonts w:ascii="Angsana New" w:eastAsia="Times New Roman" w:hAnsi="Angsana New"/>
          <w:sz w:val="32"/>
          <w:szCs w:val="32"/>
        </w:rPr>
        <w:t>5</w:t>
      </w:r>
      <w:r w:rsidR="00367952" w:rsidRPr="00FB0D60">
        <w:rPr>
          <w:rFonts w:ascii="Angsana New" w:eastAsia="Times New Roman" w:hAnsi="Angsana New"/>
          <w:sz w:val="32"/>
          <w:szCs w:val="32"/>
          <w:cs/>
        </w:rPr>
        <w:tab/>
        <w:t>การเลิกกิจการของบริษัทย่อย</w:t>
      </w:r>
    </w:p>
    <w:p w14:paraId="2C787D7A" w14:textId="331CC7EF" w:rsidR="001A118B" w:rsidRPr="00AA24FB" w:rsidRDefault="001A118B" w:rsidP="00B24110">
      <w:pPr>
        <w:ind w:left="126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19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มิถุนายน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ที่ประชุมคณะกรรมการของ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มีมติอนุมัติให้บริษัท เชียงใหม่  </w:t>
      </w:r>
      <w:r w:rsidRPr="00AA24FB">
        <w:rPr>
          <w:rFonts w:asciiTheme="majorBidi" w:eastAsia="Times New Roman" w:hAnsiTheme="majorBidi" w:cstheme="majorBidi"/>
          <w:spacing w:val="4"/>
          <w:sz w:val="32"/>
          <w:szCs w:val="32"/>
          <w:cs/>
        </w:rPr>
        <w:t>เวสท์ทูเพาเวอร์ จำกัด ซึ่งเป็นบริษัทย่อยเลิกกิจการ โดยบริษัทย่อยได้จดทะเบียนเลิกกิจการ</w:t>
      </w:r>
      <w:r w:rsidR="00AA24FB" w:rsidRPr="00AA24FB">
        <w:rPr>
          <w:rFonts w:asciiTheme="majorBidi" w:eastAsia="Times New Roman" w:hAnsiTheme="majorBidi" w:cstheme="majorBidi"/>
          <w:spacing w:val="4"/>
          <w:sz w:val="32"/>
          <w:szCs w:val="32"/>
        </w:rPr>
        <w:t xml:space="preserve"> </w:t>
      </w:r>
      <w:r w:rsidRPr="00AA24FB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 xml:space="preserve">กับกระทรวงพาณิชย์เมื่อวันที่ </w:t>
      </w:r>
      <w:r w:rsidR="002408B0" w:rsidRPr="002408B0">
        <w:rPr>
          <w:rFonts w:asciiTheme="majorBidi" w:eastAsia="Times New Roman" w:hAnsiTheme="majorBidi" w:cstheme="majorBidi"/>
          <w:spacing w:val="8"/>
          <w:sz w:val="32"/>
          <w:szCs w:val="32"/>
        </w:rPr>
        <w:t>10</w:t>
      </w:r>
      <w:r w:rsidRPr="00AA24FB">
        <w:rPr>
          <w:rFonts w:asciiTheme="majorBidi" w:eastAsia="Times New Roman" w:hAnsiTheme="majorBidi" w:cstheme="majorBidi"/>
          <w:spacing w:val="8"/>
          <w:sz w:val="32"/>
          <w:szCs w:val="32"/>
          <w:cs/>
        </w:rPr>
        <w:t xml:space="preserve"> กรกฎาคม </w:t>
      </w:r>
      <w:r w:rsidR="002408B0" w:rsidRPr="002408B0">
        <w:rPr>
          <w:rFonts w:asciiTheme="majorBidi" w:eastAsia="Times New Roman" w:hAnsiTheme="majorBidi" w:cstheme="majorBidi"/>
          <w:spacing w:val="8"/>
          <w:sz w:val="32"/>
          <w:szCs w:val="32"/>
        </w:rPr>
        <w:t>2561</w:t>
      </w:r>
      <w:r w:rsidRPr="00AA24FB">
        <w:rPr>
          <w:rFonts w:asciiTheme="majorBidi" w:eastAsia="Times New Roman" w:hAnsiTheme="majorBidi" w:cstheme="majorBidi"/>
          <w:spacing w:val="8"/>
          <w:sz w:val="32"/>
          <w:szCs w:val="32"/>
        </w:rPr>
        <w:t xml:space="preserve"> </w:t>
      </w:r>
      <w:r w:rsidR="00367952" w:rsidRPr="00AA24FB">
        <w:rPr>
          <w:rFonts w:asciiTheme="majorBidi" w:eastAsia="Times New Roman" w:hAnsiTheme="majorBidi" w:cstheme="majorBidi" w:hint="cs"/>
          <w:spacing w:val="8"/>
          <w:sz w:val="32"/>
          <w:szCs w:val="32"/>
          <w:cs/>
        </w:rPr>
        <w:t>และ</w:t>
      </w:r>
      <w:r w:rsidR="00201C58" w:rsidRPr="00AA24FB">
        <w:rPr>
          <w:rFonts w:asciiTheme="majorBidi" w:eastAsia="Times New Roman" w:hAnsiTheme="majorBidi" w:cstheme="majorBidi" w:hint="cs"/>
          <w:spacing w:val="8"/>
          <w:sz w:val="32"/>
          <w:szCs w:val="32"/>
          <w:cs/>
        </w:rPr>
        <w:t>เสร็จการชำระบัญชีแล้ว</w:t>
      </w:r>
      <w:r w:rsidR="00367952" w:rsidRPr="00AA24FB">
        <w:rPr>
          <w:rFonts w:asciiTheme="majorBidi" w:eastAsia="Times New Roman" w:hAnsiTheme="majorBidi" w:cstheme="majorBidi" w:hint="cs"/>
          <w:spacing w:val="8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Times New Roman" w:hAnsiTheme="majorBidi" w:cstheme="majorBidi"/>
          <w:spacing w:val="8"/>
          <w:sz w:val="32"/>
          <w:szCs w:val="32"/>
        </w:rPr>
        <w:t>27</w:t>
      </w:r>
      <w:r w:rsidR="00367952" w:rsidRPr="00AA24FB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67952" w:rsidRPr="00AA24FB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มกราคม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2563</w:t>
      </w:r>
    </w:p>
    <w:p w14:paraId="0A32E82C" w14:textId="6D290BE0" w:rsidR="00E0534F" w:rsidRPr="00FB0D60" w:rsidRDefault="002408B0" w:rsidP="00E0534F">
      <w:pPr>
        <w:spacing w:before="24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 w:hint="cs"/>
          <w:sz w:val="32"/>
          <w:szCs w:val="32"/>
        </w:rPr>
        <w:t>13</w:t>
      </w:r>
      <w:r w:rsidR="00E0534F" w:rsidRPr="00FB0D60">
        <w:rPr>
          <w:rFonts w:ascii="Angsana New" w:eastAsia="Times New Roman" w:hAnsi="Angsana New" w:hint="cs"/>
          <w:sz w:val="32"/>
          <w:szCs w:val="32"/>
          <w:cs/>
        </w:rPr>
        <w:t>.</w:t>
      </w:r>
      <w:r w:rsidRPr="002408B0">
        <w:rPr>
          <w:rFonts w:ascii="Angsana New" w:eastAsia="Times New Roman" w:hAnsi="Angsana New" w:hint="cs"/>
          <w:sz w:val="32"/>
          <w:szCs w:val="32"/>
        </w:rPr>
        <w:t>1</w:t>
      </w:r>
      <w:r w:rsidRPr="002408B0">
        <w:rPr>
          <w:rFonts w:ascii="Angsana New" w:eastAsia="Times New Roman" w:hAnsi="Angsana New"/>
          <w:sz w:val="32"/>
          <w:szCs w:val="32"/>
        </w:rPr>
        <w:t>6</w:t>
      </w:r>
      <w:r w:rsidR="00E0534F" w:rsidRPr="00FB0D60">
        <w:rPr>
          <w:rFonts w:ascii="Angsana New" w:eastAsia="Times New Roman" w:hAnsi="Angsana New"/>
          <w:sz w:val="32"/>
          <w:szCs w:val="32"/>
          <w:cs/>
        </w:rPr>
        <w:tab/>
        <w:t>การขายเงินลงทุนในบริษัทย่อย</w:t>
      </w:r>
    </w:p>
    <w:p w14:paraId="31D9690A" w14:textId="02F0A938" w:rsidR="001A118B" w:rsidRDefault="001A118B" w:rsidP="001E1D0C">
      <w:pPr>
        <w:spacing w:after="240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7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ที่ประชุมคณะกรรมการของ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ได้มีมติอนุมัติ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การจำหน่ายเงินลงทุนทั้งหมดจำนวน 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438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>,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421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หุ้น หรือร้อยละ 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62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>.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63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ในบริษัท มิตรประสงค์กรีนเพาเวอร์ จำกัด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ซึ่ง</w:t>
      </w:r>
      <w:r w:rsidRPr="00FB0D60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เป็นบริษัทย่อย</w:t>
      </w:r>
      <w:r w:rsidR="006C511B" w:rsidRPr="00FB0D60">
        <w:rPr>
          <w:rFonts w:asciiTheme="majorBidi" w:eastAsia="Times New Roman" w:hAnsiTheme="majorBidi" w:cstheme="majorBidi" w:hint="cs"/>
          <w:spacing w:val="-8"/>
          <w:sz w:val="32"/>
          <w:szCs w:val="32"/>
          <w:cs/>
        </w:rPr>
        <w:t>ทางอ้อม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และ ถือหุ้นโดยบริษัท </w:t>
      </w:r>
      <w:proofErr w:type="spellStart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เฟ</w:t>
      </w:r>
      <w:proofErr w:type="spellEnd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อร์</w:t>
      </w:r>
      <w:proofErr w:type="spellStart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รั่ม</w:t>
      </w:r>
      <w:proofErr w:type="spellEnd"/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เอ็นเนอร์ยี่ จำกัด ซึ่งเป็นบริษัทย่อยอีกแห่งหนึ่ง ให้แก่บริษัท กลุ่มสมอทอง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จำกัด โดยได้รับเงินสดจำนวน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60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ล้านบาท และหุ้นสามัญของบริษัท กลุ่มสมอทอง จำกัด 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84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ซึ่งมีการประเมินมูลค่ายุติธรรมเบื้องต้น โดยวิธีราคาตลาด (ซึ่งยังไม่ผ่านการประเมินโดยผู้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ประเมินราคาอิสระ) เท่ากับ </w:t>
      </w:r>
      <w:r w:rsidR="002408B0" w:rsidRPr="002408B0">
        <w:rPr>
          <w:rFonts w:asciiTheme="majorBidi" w:eastAsia="Times New Roman" w:hAnsiTheme="majorBidi" w:cstheme="majorBidi"/>
          <w:spacing w:val="-6"/>
          <w:sz w:val="32"/>
          <w:szCs w:val="32"/>
        </w:rPr>
        <w:t>42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ล้านบาท รวมเป็น </w:t>
      </w:r>
      <w:r w:rsidR="002408B0" w:rsidRPr="002408B0">
        <w:rPr>
          <w:rFonts w:asciiTheme="majorBidi" w:eastAsia="Times New Roman" w:hAnsiTheme="majorBidi" w:cstheme="majorBidi"/>
          <w:spacing w:val="-6"/>
          <w:sz w:val="32"/>
          <w:szCs w:val="32"/>
        </w:rPr>
        <w:t>102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ล้านบาท บริษัทย่อยได้โอนหุ้นในบริษัท มิตรประสงค์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กรีนเพาเวอร์ จำกัดและได้รับชำระเงินจำนวน </w:t>
      </w:r>
      <w:r w:rsidR="002408B0" w:rsidRPr="002408B0">
        <w:rPr>
          <w:rFonts w:asciiTheme="majorBidi" w:eastAsia="Times New Roman" w:hAnsiTheme="majorBidi" w:cstheme="majorBidi"/>
          <w:spacing w:val="-4"/>
          <w:sz w:val="32"/>
          <w:szCs w:val="32"/>
        </w:rPr>
        <w:t>60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ล้านบาท และหุ้นสามัญของบริษัท กลุ่มสมอทอง จำกัด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จำนวน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84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000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 หุ้น เป็นที่เรียบร้อยแล้ว</w:t>
      </w:r>
    </w:p>
    <w:p w14:paraId="7C9F7494" w14:textId="6E3DEFF1" w:rsidR="001A118B" w:rsidRPr="00FB0D60" w:rsidRDefault="001A118B" w:rsidP="001E1D0C">
      <w:pPr>
        <w:spacing w:after="240"/>
        <w:ind w:left="126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ต่อมา </w:t>
      </w:r>
      <w:r w:rsidR="005645CC" w:rsidRPr="00FB0D60">
        <w:rPr>
          <w:rFonts w:asciiTheme="majorBidi" w:eastAsia="Times New Roman" w:hAnsiTheme="majorBidi" w:cstheme="majorBidi"/>
          <w:sz w:val="32"/>
          <w:szCs w:val="32"/>
          <w:cs/>
        </w:rPr>
        <w:t>บริษัท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ได้ว่าจ้างผู้ประเมินราคาอิสระให้ทำการประเมินมูลค่ายุติธรรมของหุ้นสามัญของบริษัท กลุ่มสมอทอง จำกัด โดยผู้ประเมินราคาอิสระได้พิจารณาและเห็นว่าการใช้วิธีคิดลด</w:t>
      </w:r>
      <w:r w:rsidR="003A6D3A" w:rsidRPr="00FB0D60">
        <w:rPr>
          <w:rFonts w:asciiTheme="majorBidi" w:eastAsia="Times New Roman" w:hAnsiTheme="majorBidi" w:hint="cs"/>
          <w:sz w:val="32"/>
          <w:szCs w:val="32"/>
          <w:cs/>
        </w:rPr>
        <w:t>กระแสเงินสดเป็นวิธีที่เหมาะสมที่สุด</w:t>
      </w:r>
      <w:r w:rsidR="003A6D3A" w:rsidRPr="00FB0D60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="003A6D3A" w:rsidRPr="00FB0D60">
        <w:rPr>
          <w:rFonts w:asciiTheme="majorBidi" w:eastAsia="Times New Roman" w:hAnsiTheme="majorBidi" w:hint="cs"/>
          <w:sz w:val="32"/>
          <w:szCs w:val="32"/>
          <w:cs/>
        </w:rPr>
        <w:t>ซึ่งมูลค่ายุติธรรมของหุ้นสามัญจำนวน</w:t>
      </w:r>
      <w:r w:rsidR="003A6D3A" w:rsidRPr="00FB0D60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="002408B0" w:rsidRPr="002408B0">
        <w:rPr>
          <w:rFonts w:asciiTheme="majorBidi" w:eastAsia="Times New Roman" w:hAnsiTheme="majorBidi"/>
          <w:sz w:val="32"/>
          <w:szCs w:val="32"/>
        </w:rPr>
        <w:t>84</w:t>
      </w:r>
      <w:r w:rsidR="003A6D3A" w:rsidRPr="00FB0D60">
        <w:rPr>
          <w:rFonts w:asciiTheme="majorBidi" w:eastAsia="Times New Roman" w:hAnsiTheme="majorBidi" w:cstheme="majorBidi"/>
          <w:sz w:val="32"/>
          <w:szCs w:val="32"/>
        </w:rPr>
        <w:t>,</w:t>
      </w:r>
      <w:r w:rsidR="002408B0" w:rsidRPr="002408B0">
        <w:rPr>
          <w:rFonts w:asciiTheme="majorBidi" w:eastAsia="Times New Roman" w:hAnsiTheme="majorBidi"/>
          <w:sz w:val="32"/>
          <w:szCs w:val="32"/>
        </w:rPr>
        <w:t>000</w:t>
      </w:r>
      <w:r w:rsidR="003A6D3A" w:rsidRPr="00FB0D60">
        <w:rPr>
          <w:rFonts w:asciiTheme="majorBidi" w:eastAsia="Times New Roman" w:hAnsiTheme="majorBidi"/>
          <w:sz w:val="32"/>
          <w:szCs w:val="32"/>
          <w:cs/>
        </w:rPr>
        <w:t xml:space="preserve"> </w:t>
      </w:r>
      <w:r w:rsidR="003A6D3A" w:rsidRPr="00FB0D60">
        <w:rPr>
          <w:rFonts w:asciiTheme="majorBidi" w:eastAsia="Times New Roman" w:hAnsiTheme="majorBidi" w:hint="cs"/>
          <w:sz w:val="32"/>
          <w:szCs w:val="32"/>
          <w:cs/>
        </w:rPr>
        <w:t xml:space="preserve">หุ้น        </w:t>
      </w:r>
      <w:r w:rsidR="003A6D3A" w:rsidRPr="00FB0D60">
        <w:rPr>
          <w:rFonts w:asciiTheme="majorBidi" w:eastAsia="Times New Roman" w:hAnsiTheme="majorBidi"/>
          <w:sz w:val="32"/>
          <w:szCs w:val="32"/>
          <w:cs/>
        </w:rPr>
        <w:t xml:space="preserve">  </w:t>
      </w:r>
      <w:r w:rsidR="003A6D3A" w:rsidRPr="00FB0D60">
        <w:rPr>
          <w:rFonts w:asciiTheme="majorBidi" w:eastAsia="Times New Roman" w:hAnsiTheme="majorBidi" w:hint="cs"/>
          <w:sz w:val="32"/>
          <w:szCs w:val="32"/>
          <w:cs/>
        </w:rPr>
        <w:t>ที่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บริษัทย่อยได้รับมาซึ่งถูกประเมินตามวิธีนี้มีมูลค่าทั้งสิ้น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24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>.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8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ล้านบาท</w:t>
      </w:r>
    </w:p>
    <w:p w14:paraId="5084E7FC" w14:textId="77777777" w:rsidR="001E1D0C" w:rsidRDefault="001E1D0C">
      <w:pPr>
        <w:overflowPunct/>
        <w:autoSpaceDE/>
        <w:autoSpaceDN/>
        <w:adjustRightInd/>
        <w:textAlignment w:val="auto"/>
        <w:rPr>
          <w:rFonts w:asciiTheme="majorBidi" w:eastAsia="Times New Roman" w:hAnsiTheme="majorBidi" w:cstheme="majorBidi"/>
          <w:sz w:val="32"/>
          <w:szCs w:val="32"/>
          <w:cs/>
        </w:rPr>
      </w:pPr>
      <w:r>
        <w:rPr>
          <w:rFonts w:asciiTheme="majorBidi" w:eastAsia="Times New Roman" w:hAnsiTheme="majorBidi" w:cstheme="majorBidi"/>
          <w:sz w:val="32"/>
          <w:szCs w:val="32"/>
          <w:cs/>
        </w:rPr>
        <w:br w:type="page"/>
      </w:r>
    </w:p>
    <w:p w14:paraId="0C484AB4" w14:textId="1A307854" w:rsidR="001A118B" w:rsidRPr="00FB0D60" w:rsidRDefault="001A118B" w:rsidP="00AA717F">
      <w:pPr>
        <w:spacing w:before="240"/>
        <w:ind w:left="126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ขาดทุนจากการจำหน่ายเงินลงทุนในบริษัทย่อยสามารถแสดงได้ดั</w:t>
      </w:r>
      <w:r w:rsidRPr="00FB0D6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งนี้</w:t>
      </w:r>
    </w:p>
    <w:p w14:paraId="4C669576" w14:textId="77777777" w:rsidR="001A118B" w:rsidRPr="00FB0D60" w:rsidRDefault="001A118B" w:rsidP="001A118B">
      <w:pPr>
        <w:tabs>
          <w:tab w:val="left" w:pos="720"/>
          <w:tab w:val="decimal" w:pos="882"/>
        </w:tabs>
        <w:overflowPunct/>
        <w:autoSpaceDE/>
        <w:autoSpaceDN/>
        <w:adjustRightInd/>
        <w:spacing w:after="120"/>
        <w:ind w:right="-43"/>
        <w:jc w:val="right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b/>
          <w:bCs/>
          <w:sz w:val="32"/>
          <w:szCs w:val="32"/>
        </w:rPr>
        <w:t>(</w:t>
      </w:r>
      <w:r w:rsidRPr="00FB0D6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หน่วย</w:t>
      </w:r>
      <w:r w:rsidRPr="00FB0D60">
        <w:rPr>
          <w:rFonts w:asciiTheme="majorBidi" w:eastAsia="Times New Roman" w:hAnsiTheme="majorBidi" w:cstheme="majorBidi"/>
          <w:b/>
          <w:bCs/>
          <w:sz w:val="32"/>
          <w:szCs w:val="32"/>
        </w:rPr>
        <w:t>:</w:t>
      </w:r>
      <w:r w:rsidRPr="00FB0D60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พันบาท</w:t>
      </w:r>
      <w:r w:rsidRPr="00FB0D60">
        <w:rPr>
          <w:rFonts w:asciiTheme="majorBidi" w:eastAsia="Times New Roman" w:hAnsiTheme="majorBidi" w:cstheme="majorBidi"/>
          <w:b/>
          <w:bCs/>
          <w:sz w:val="32"/>
          <w:szCs w:val="32"/>
        </w:rPr>
        <w:t>)</w:t>
      </w:r>
    </w:p>
    <w:tbl>
      <w:tblPr>
        <w:tblW w:w="80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098"/>
        <w:gridCol w:w="242"/>
        <w:gridCol w:w="1638"/>
      </w:tblGrid>
      <w:tr w:rsidR="001A118B" w:rsidRPr="00FB0D60" w14:paraId="4544404B" w14:textId="77777777" w:rsidTr="008A793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1680A0F1" w14:textId="77777777" w:rsidR="001A118B" w:rsidRPr="00FB0D60" w:rsidRDefault="001A118B" w:rsidP="001E1D0C">
            <w:pPr>
              <w:overflowPunct/>
              <w:autoSpaceDE/>
              <w:autoSpaceDN/>
              <w:adjustRightInd/>
              <w:ind w:left="-108" w:right="-108" w:firstLine="264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FAB058E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F0107C8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5944C6A" w14:textId="6943C1E1" w:rsidR="001A118B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60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000</w:t>
            </w:r>
          </w:p>
        </w:tc>
      </w:tr>
      <w:tr w:rsidR="001A118B" w:rsidRPr="00FB0D60" w14:paraId="0BC73696" w14:textId="77777777" w:rsidTr="00AA24F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66636984" w14:textId="77777777" w:rsidR="001A118B" w:rsidRPr="00FB0D60" w:rsidRDefault="001A118B" w:rsidP="001E1D0C">
            <w:pPr>
              <w:overflowPunct/>
              <w:autoSpaceDE/>
              <w:autoSpaceDN/>
              <w:adjustRightInd/>
              <w:ind w:left="-108" w:right="-108" w:firstLine="264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มูลค่ายุติธรรมของหุ้นบริษัท กลุ่มสมอทอง จำกัด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ED3D8DA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032EC3F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6C9E30E8" w14:textId="5C74AFB0" w:rsidR="001A118B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800</w:t>
            </w:r>
          </w:p>
        </w:tc>
      </w:tr>
      <w:tr w:rsidR="001A118B" w:rsidRPr="00FB0D60" w14:paraId="05F79856" w14:textId="77777777" w:rsidTr="00AA24FB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485C72B" w14:textId="77777777" w:rsidR="001A118B" w:rsidRPr="00FB0D60" w:rsidRDefault="001A118B" w:rsidP="001E1D0C">
            <w:pPr>
              <w:overflowPunct/>
              <w:autoSpaceDE/>
              <w:autoSpaceDN/>
              <w:adjustRightInd/>
              <w:ind w:left="-108" w:right="-108" w:firstLine="264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รวมมูลค่าของสิ่งตอบแทนที่ได้รับ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B36C30B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EE551BE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DAA36" w14:textId="54180BD6" w:rsidR="001A118B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84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800</w:t>
            </w:r>
          </w:p>
        </w:tc>
      </w:tr>
      <w:tr w:rsidR="00B524E9" w:rsidRPr="00FB0D60" w14:paraId="19626831" w14:textId="77777777" w:rsidTr="00AA24FB">
        <w:tc>
          <w:tcPr>
            <w:tcW w:w="5112" w:type="dxa"/>
            <w:tcBorders>
              <w:top w:val="nil"/>
              <w:left w:val="nil"/>
              <w:bottom w:val="nil"/>
            </w:tcBorders>
          </w:tcPr>
          <w:p w14:paraId="069BCFFF" w14:textId="77777777" w:rsidR="00B524E9" w:rsidRPr="00FB0D60" w:rsidRDefault="00B524E9" w:rsidP="001E1D0C">
            <w:pPr>
              <w:tabs>
                <w:tab w:val="left" w:pos="432"/>
              </w:tabs>
              <w:overflowPunct/>
              <w:autoSpaceDE/>
              <w:autoSpaceDN/>
              <w:adjustRightInd/>
              <w:ind w:left="-108" w:right="-108" w:firstLine="264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22871852" w14:textId="753665E3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33BCBB7C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7158A3" w14:textId="14BB1675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563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B524E9" w:rsidRPr="00FB0D60" w14:paraId="0CFCEC63" w14:textId="77777777" w:rsidTr="002A7558">
        <w:tc>
          <w:tcPr>
            <w:tcW w:w="5112" w:type="dxa"/>
            <w:tcBorders>
              <w:top w:val="nil"/>
              <w:left w:val="nil"/>
              <w:bottom w:val="nil"/>
            </w:tcBorders>
          </w:tcPr>
          <w:p w14:paraId="6F43E6C1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ลูกหนี้การค้าและลูกหนี้อื่น</w:t>
            </w:r>
          </w:p>
        </w:tc>
        <w:tc>
          <w:tcPr>
            <w:tcW w:w="1098" w:type="dxa"/>
            <w:tcBorders>
              <w:bottom w:val="nil"/>
            </w:tcBorders>
            <w:vAlign w:val="bottom"/>
          </w:tcPr>
          <w:p w14:paraId="1AF87AD8" w14:textId="42EFA6E8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</w:tcPr>
          <w:p w14:paraId="498D6658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bottom w:val="nil"/>
              <w:right w:val="nil"/>
            </w:tcBorders>
            <w:vAlign w:val="bottom"/>
          </w:tcPr>
          <w:p w14:paraId="509C0872" w14:textId="76526539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251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2156ABCD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5E0545D0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เงินฝากธนาคารที่มีภาระค้ำประกัน</w:t>
            </w:r>
          </w:p>
        </w:tc>
        <w:tc>
          <w:tcPr>
            <w:tcW w:w="1098" w:type="dxa"/>
          </w:tcPr>
          <w:p w14:paraId="0B543114" w14:textId="7EE2EC6B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7EB910D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3286FD2" w14:textId="45F1D73D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640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24D2533B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15098927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อาคารและอุปกรณ์</w:t>
            </w:r>
          </w:p>
        </w:tc>
        <w:tc>
          <w:tcPr>
            <w:tcW w:w="1098" w:type="dxa"/>
          </w:tcPr>
          <w:p w14:paraId="29DF610E" w14:textId="6294B26A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799B1F4A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4F0C457B" w14:textId="236FAF9E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231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585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0B5D49EC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33CFC637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098" w:type="dxa"/>
          </w:tcPr>
          <w:p w14:paraId="44F40645" w14:textId="7D8D7BEC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0A15A2F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90DA41A" w14:textId="3AB5CE6E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837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369B006F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14E9995C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สินทรัพย์ไม่มีตัวตน</w:t>
            </w:r>
          </w:p>
        </w:tc>
        <w:tc>
          <w:tcPr>
            <w:tcW w:w="1098" w:type="dxa"/>
          </w:tcPr>
          <w:p w14:paraId="60AD21DB" w14:textId="37D810C2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6CF8BAAD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1D1E832C" w14:textId="77358C24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67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457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195138B7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736C66CE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สินทรัพย์ภาษีเงินได้รอการตัดบัญชี</w:t>
            </w:r>
          </w:p>
        </w:tc>
        <w:tc>
          <w:tcPr>
            <w:tcW w:w="1098" w:type="dxa"/>
          </w:tcPr>
          <w:p w14:paraId="20B0EDCA" w14:textId="7707BE69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3E9F2916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7AF80E80" w14:textId="0B96AED5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933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291BC5FC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5BF993D4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สินทรัพย์ไม่หมุนเวียนอื่น</w:t>
            </w:r>
          </w:p>
        </w:tc>
        <w:tc>
          <w:tcPr>
            <w:tcW w:w="1098" w:type="dxa"/>
          </w:tcPr>
          <w:p w14:paraId="10A91392" w14:textId="7F20BD79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1607C90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D9786D1" w14:textId="0681B09E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50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B524E9" w:rsidRPr="00FB0D60" w14:paraId="7DD38027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29872805" w14:textId="77777777" w:rsidR="00B524E9" w:rsidRPr="00FB0D60" w:rsidRDefault="00B524E9" w:rsidP="001E1D0C">
            <w:pPr>
              <w:tabs>
                <w:tab w:val="left" w:pos="432"/>
              </w:tabs>
              <w:overflowPunct/>
              <w:autoSpaceDE/>
              <w:autoSpaceDN/>
              <w:adjustRightInd/>
              <w:ind w:left="696" w:right="-108" w:hanging="54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098" w:type="dxa"/>
          </w:tcPr>
          <w:p w14:paraId="411708A1" w14:textId="2611CA90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2BB2E6E6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0950DA4D" w14:textId="3F9BAACE" w:rsidR="00B524E9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  <w:r w:rsidR="00B524E9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337</w:t>
            </w:r>
          </w:p>
        </w:tc>
      </w:tr>
      <w:tr w:rsidR="00B524E9" w:rsidRPr="00FB0D60" w14:paraId="277D2ECF" w14:textId="77777777" w:rsidTr="002A7558">
        <w:tc>
          <w:tcPr>
            <w:tcW w:w="5112" w:type="dxa"/>
            <w:tcBorders>
              <w:top w:val="nil"/>
              <w:left w:val="nil"/>
            </w:tcBorders>
            <w:vAlign w:val="bottom"/>
          </w:tcPr>
          <w:p w14:paraId="35E8639C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ab/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98" w:type="dxa"/>
          </w:tcPr>
          <w:p w14:paraId="2F4232DC" w14:textId="1394B6AE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9A5FDF0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100B95C4" w14:textId="46D781FC" w:rsidR="00B524E9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98</w:t>
            </w:r>
            <w:r w:rsidR="00B524E9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347</w:t>
            </w:r>
          </w:p>
        </w:tc>
      </w:tr>
      <w:tr w:rsidR="00B524E9" w:rsidRPr="00FB0D60" w14:paraId="4A85982C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0879944B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เงินกู้ยืมระยะยาวจากสถาบันการเงิน</w:t>
            </w:r>
          </w:p>
        </w:tc>
        <w:tc>
          <w:tcPr>
            <w:tcW w:w="1098" w:type="dxa"/>
          </w:tcPr>
          <w:p w14:paraId="3B3AB399" w14:textId="4B30E5CF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608D0D1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2B3FD2C5" w14:textId="6CAF971E" w:rsidR="00B524E9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42</w:t>
            </w:r>
            <w:r w:rsidR="00B524E9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863</w:t>
            </w:r>
          </w:p>
        </w:tc>
      </w:tr>
      <w:tr w:rsidR="00B524E9" w:rsidRPr="00FB0D60" w14:paraId="07C4861B" w14:textId="77777777" w:rsidTr="002A7558">
        <w:tc>
          <w:tcPr>
            <w:tcW w:w="5112" w:type="dxa"/>
            <w:tcBorders>
              <w:top w:val="nil"/>
              <w:left w:val="nil"/>
            </w:tcBorders>
          </w:tcPr>
          <w:p w14:paraId="022BAA34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เงินอุดหนุนจากรัฐบาล</w:t>
            </w:r>
          </w:p>
        </w:tc>
        <w:tc>
          <w:tcPr>
            <w:tcW w:w="1098" w:type="dxa"/>
          </w:tcPr>
          <w:p w14:paraId="602D34AD" w14:textId="2DED23AC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414ABBFF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right w:val="nil"/>
            </w:tcBorders>
          </w:tcPr>
          <w:p w14:paraId="6B1B0CBC" w14:textId="283D049C" w:rsidR="00B524E9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24</w:t>
            </w:r>
            <w:r w:rsidR="00B524E9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178</w:t>
            </w:r>
          </w:p>
        </w:tc>
      </w:tr>
      <w:tr w:rsidR="00B524E9" w:rsidRPr="00FB0D60" w14:paraId="2364CDDF" w14:textId="77777777" w:rsidTr="002A7558">
        <w:tc>
          <w:tcPr>
            <w:tcW w:w="5112" w:type="dxa"/>
            <w:tcBorders>
              <w:left w:val="nil"/>
            </w:tcBorders>
            <w:vAlign w:val="bottom"/>
          </w:tcPr>
          <w:p w14:paraId="19596C63" w14:textId="77777777" w:rsidR="00B524E9" w:rsidRPr="00FB0D60" w:rsidRDefault="00B524E9" w:rsidP="001E1D0C">
            <w:pPr>
              <w:tabs>
                <w:tab w:val="left" w:pos="702"/>
              </w:tabs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ab/>
              <w:t>หนี้สินภาษีเงินได้รอการตัดบัญชี</w:t>
            </w:r>
          </w:p>
        </w:tc>
        <w:tc>
          <w:tcPr>
            <w:tcW w:w="1098" w:type="dxa"/>
          </w:tcPr>
          <w:p w14:paraId="169FDCBF" w14:textId="7D7E3F6B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0DE44981" w14:textId="77777777" w:rsidR="00B524E9" w:rsidRPr="00FB0D60" w:rsidRDefault="00B524E9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</w:tcPr>
          <w:p w14:paraId="09E4A399" w14:textId="7888B645" w:rsidR="00B524E9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B524E9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922</w:t>
            </w:r>
          </w:p>
        </w:tc>
      </w:tr>
      <w:tr w:rsidR="001A118B" w:rsidRPr="00FB0D60" w14:paraId="518ABD60" w14:textId="77777777" w:rsidTr="002A7558">
        <w:tc>
          <w:tcPr>
            <w:tcW w:w="5112" w:type="dxa"/>
            <w:tcBorders>
              <w:left w:val="nil"/>
              <w:bottom w:val="nil"/>
              <w:right w:val="nil"/>
            </w:tcBorders>
          </w:tcPr>
          <w:p w14:paraId="6D3A9AB5" w14:textId="77777777" w:rsidR="001A118B" w:rsidRPr="00FB0D60" w:rsidRDefault="001A118B" w:rsidP="001E1D0C">
            <w:pPr>
              <w:overflowPunct/>
              <w:autoSpaceDE/>
              <w:autoSpaceDN/>
              <w:adjustRightInd/>
              <w:ind w:left="-108" w:right="-108" w:firstLine="264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C4E0285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57C39064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731B6" w14:textId="46501CE1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67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869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0EDE2A1B" w14:textId="77777777" w:rsidTr="002A7558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528FF6CC" w14:textId="77777777" w:rsidR="001A118B" w:rsidRPr="00FB0D60" w:rsidRDefault="001A118B" w:rsidP="001E1D0C">
            <w:pPr>
              <w:tabs>
                <w:tab w:val="left" w:pos="696"/>
              </w:tabs>
              <w:overflowPunct/>
              <w:autoSpaceDE/>
              <w:autoSpaceDN/>
              <w:adjustRightInd/>
              <w:ind w:left="696" w:right="-108" w:hanging="54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7FBD1AA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2A753A2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401E7B" w14:textId="0E233F08" w:rsidR="001A118B" w:rsidRPr="00FB0D60" w:rsidRDefault="002408B0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55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167</w:t>
            </w:r>
          </w:p>
        </w:tc>
      </w:tr>
      <w:tr w:rsidR="001A118B" w:rsidRPr="00FB0D60" w14:paraId="1D49B73C" w14:textId="77777777" w:rsidTr="002A7558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</w:tcPr>
          <w:p w14:paraId="7C0203FA" w14:textId="77777777" w:rsidR="001A118B" w:rsidRPr="00FB0D60" w:rsidRDefault="001A118B" w:rsidP="001E1D0C">
            <w:pPr>
              <w:overflowPunct/>
              <w:autoSpaceDE/>
              <w:autoSpaceDN/>
              <w:adjustRightInd/>
              <w:ind w:left="57" w:right="-108" w:firstLine="99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745F9A88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</w:tcPr>
          <w:p w14:paraId="12B85868" w14:textId="77777777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245124" w14:textId="1FFCE075" w:rsidR="001A118B" w:rsidRPr="00FB0D60" w:rsidRDefault="001A118B" w:rsidP="001E1D0C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12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702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</w:tbl>
    <w:p w14:paraId="30073484" w14:textId="1E7A1C8A" w:rsidR="001A118B" w:rsidRPr="00FB0D60" w:rsidRDefault="001A118B" w:rsidP="001E1D0C">
      <w:pPr>
        <w:tabs>
          <w:tab w:val="left" w:pos="851"/>
        </w:tabs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กลุ่มบริษัทบันทึกขาดทุนจากการจำหน่ายเงินลงทุนในบริษัทย่อยเป็นค่าใช้จ่ายอื่นในงบกำไรขาดทุน</w:t>
      </w:r>
      <w:r w:rsidR="00C573C1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และกำไรขาดทุน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เบ็ดเสร็จ</w:t>
      </w:r>
      <w:r w:rsidR="00B524E9" w:rsidRPr="00FB0D60">
        <w:rPr>
          <w:rFonts w:asciiTheme="majorBidi" w:eastAsia="Times New Roman" w:hAnsiTheme="majorBidi" w:cstheme="majorBidi" w:hint="cs"/>
          <w:sz w:val="32"/>
          <w:szCs w:val="32"/>
          <w:cs/>
        </w:rPr>
        <w:t>อื่น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รวมสำหรับปีสิ้นสุดวันที่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31</w:t>
      </w:r>
      <w:r w:rsidRPr="00FB0D6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1F767CE1" w14:textId="4FB2E841" w:rsidR="001A118B" w:rsidRPr="00FB0D60" w:rsidRDefault="001A118B" w:rsidP="001E1D0C">
      <w:pPr>
        <w:overflowPunct/>
        <w:autoSpaceDE/>
        <w:autoSpaceDN/>
        <w:adjustRightInd/>
        <w:spacing w:after="240"/>
        <w:ind w:left="540"/>
        <w:jc w:val="thaiDistribute"/>
        <w:textAlignment w:val="auto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FB0D60">
        <w:rPr>
          <w:rFonts w:asciiTheme="majorBidi" w:eastAsia="Times New Roman" w:hAnsiTheme="majorBidi" w:cstheme="majorBidi"/>
          <w:sz w:val="32"/>
          <w:szCs w:val="32"/>
          <w:cs/>
        </w:rPr>
        <w:t>กระแสเงินสดสุทธิจากการจำหน่ายเงินลงทุนในบริษัทย่อยสามารถแสดงได้ดังนี้</w:t>
      </w:r>
    </w:p>
    <w:tbl>
      <w:tblPr>
        <w:tblW w:w="862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850"/>
        <w:gridCol w:w="1152"/>
        <w:gridCol w:w="1620"/>
      </w:tblGrid>
      <w:tr w:rsidR="001A118B" w:rsidRPr="00FB0D60" w14:paraId="11643F46" w14:textId="77777777" w:rsidTr="009F5061">
        <w:tc>
          <w:tcPr>
            <w:tcW w:w="86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A17DCF" w14:textId="77777777" w:rsidR="001A118B" w:rsidRPr="00FB0D60" w:rsidRDefault="001A118B" w:rsidP="001A118B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(</w:t>
            </w:r>
            <w:r w:rsidRPr="00FB0D60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หน่วย: พันบาท)</w:t>
            </w:r>
          </w:p>
        </w:tc>
      </w:tr>
      <w:tr w:rsidR="001A118B" w:rsidRPr="00FB0D60" w14:paraId="1AECB6B1" w14:textId="77777777" w:rsidTr="009F506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DDC286F" w14:textId="77777777" w:rsidR="001A118B" w:rsidRPr="00FB0D60" w:rsidRDefault="001A118B" w:rsidP="001A118B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เงินสดรับจาการจำหน่ายเงินลงทุนในบริษัทย่อย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081985" w14:textId="77777777" w:rsidR="001A118B" w:rsidRPr="00FB0D60" w:rsidRDefault="001A118B" w:rsidP="001A118B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BC7CC12" w14:textId="62C37084" w:rsidR="001A118B" w:rsidRPr="00FB0D60" w:rsidRDefault="002408B0" w:rsidP="001A118B">
            <w:pP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60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000</w:t>
            </w:r>
          </w:p>
        </w:tc>
      </w:tr>
      <w:tr w:rsidR="001A118B" w:rsidRPr="00FB0D60" w14:paraId="0A3B243A" w14:textId="77777777" w:rsidTr="009F5061">
        <w:tc>
          <w:tcPr>
            <w:tcW w:w="7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96A36" w14:textId="77777777" w:rsidR="001A118B" w:rsidRPr="00FB0D60" w:rsidRDefault="001A118B" w:rsidP="001A118B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: 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วันจำหน่ายเงินลงทุน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7DDC5F26" w14:textId="34B2578A" w:rsidR="001A118B" w:rsidRPr="00FB0D60" w:rsidRDefault="001A118B" w:rsidP="001A118B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563</w:t>
            </w:r>
            <w:r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</w:tr>
      <w:tr w:rsidR="001A118B" w:rsidRPr="00FB0D60" w14:paraId="54CE40E1" w14:textId="77777777" w:rsidTr="009F5061"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9E97C72" w14:textId="77777777" w:rsidR="001A118B" w:rsidRPr="00FB0D60" w:rsidRDefault="001A118B" w:rsidP="001A118B">
            <w:pPr>
              <w:overflowPunct/>
              <w:autoSpaceDE/>
              <w:autoSpaceDN/>
              <w:adjustRightInd/>
              <w:ind w:left="-108" w:right="-108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B0D60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กระแสเงินสดสุทธิจากการจำหน่ายเงินลงทุนในบริษัทย่อย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57DDCF" w14:textId="77777777" w:rsidR="001A118B" w:rsidRPr="00FB0D60" w:rsidRDefault="001A118B" w:rsidP="001A118B">
            <w:pPr>
              <w:tabs>
                <w:tab w:val="decimal" w:pos="1242"/>
              </w:tabs>
              <w:overflowPunct/>
              <w:autoSpaceDE/>
              <w:autoSpaceDN/>
              <w:adjustRightInd/>
              <w:ind w:left="72" w:right="90"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EE5111D" w14:textId="61C1B382" w:rsidR="001A118B" w:rsidRPr="00FB0D60" w:rsidRDefault="002408B0" w:rsidP="001A118B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55</w:t>
            </w:r>
            <w:r w:rsidR="001A118B" w:rsidRPr="00FB0D60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32"/>
                <w:szCs w:val="32"/>
              </w:rPr>
              <w:t>437</w:t>
            </w:r>
          </w:p>
        </w:tc>
      </w:tr>
    </w:tbl>
    <w:p w14:paraId="538BBDAF" w14:textId="77777777" w:rsidR="009514C1" w:rsidRDefault="009514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F4F5BF" w14:textId="3021680A" w:rsidR="00DC1FA3" w:rsidRPr="00FB0D60" w:rsidRDefault="002408B0" w:rsidP="00B24110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b/>
          <w:bCs/>
          <w:sz w:val="32"/>
          <w:szCs w:val="32"/>
        </w:rPr>
        <w:t>14</w:t>
      </w:r>
      <w:r w:rsidR="00DC1FA3" w:rsidRPr="00FB0D60">
        <w:rPr>
          <w:rFonts w:ascii="Angsana New" w:hAnsi="Angsana New"/>
          <w:b/>
          <w:bCs/>
          <w:sz w:val="32"/>
          <w:szCs w:val="32"/>
        </w:rPr>
        <w:t>.</w:t>
      </w:r>
      <w:r w:rsidR="00DC1FA3" w:rsidRPr="00FB0D60">
        <w:rPr>
          <w:rFonts w:ascii="Angsana New" w:hAnsi="Angsana New"/>
          <w:b/>
          <w:bCs/>
          <w:sz w:val="32"/>
          <w:szCs w:val="32"/>
        </w:rPr>
        <w:tab/>
      </w:r>
      <w:r w:rsidR="00DC1FA3" w:rsidRPr="00FB0D60">
        <w:rPr>
          <w:rFonts w:ascii="Angsana New" w:hAnsi="Angsana New" w:hint="cs"/>
          <w:b/>
          <w:bCs/>
          <w:sz w:val="32"/>
          <w:szCs w:val="32"/>
          <w:cs/>
        </w:rPr>
        <w:t>เงินลงทุนระยะยาวอื่น</w:t>
      </w:r>
    </w:p>
    <w:p w14:paraId="168495F4" w14:textId="5EC4EA47" w:rsidR="00DC1FA3" w:rsidRPr="00FB0D60" w:rsidRDefault="00DC1FA3" w:rsidP="009B3E8F">
      <w:pPr>
        <w:spacing w:after="120"/>
        <w:ind w:left="562"/>
        <w:jc w:val="both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เงินลงทุนระยะยาวอื่น</w:t>
      </w:r>
      <w:r w:rsidR="009B53C2" w:rsidRPr="00FB0D60">
        <w:rPr>
          <w:rFonts w:asciiTheme="majorBidi" w:hAnsiTheme="majorBidi" w:cstheme="majorBidi"/>
          <w:spacing w:val="-6"/>
          <w:sz w:val="32"/>
          <w:szCs w:val="32"/>
          <w:cs/>
        </w:rPr>
        <w:t>ในงบการเงินรวม</w:t>
      </w: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ณ วันที่</w:t>
      </w:r>
      <w:r w:rsidRPr="00FB0D6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408B0" w:rsidRPr="002408B0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B0D6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4C7F" w:rsidRPr="00FB0D6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4C7F" w:rsidRPr="00FB0D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B0D6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E4602" w:rsidRPr="00FB0D60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4602" w:rsidRPr="00FB0D60">
        <w:rPr>
          <w:rFonts w:asciiTheme="majorBidi" w:hAnsiTheme="majorBidi" w:cstheme="majorBidi"/>
          <w:spacing w:val="-6"/>
          <w:sz w:val="32"/>
          <w:szCs w:val="32"/>
          <w:cs/>
        </w:rPr>
        <w:t>งบเฉพาะกิจการ</w:t>
      </w:r>
      <w:r w:rsidR="006E4602" w:rsidRPr="00FB0D60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6E4602" w:rsidRPr="00FB0D60">
        <w:rPr>
          <w:rFonts w:asciiTheme="majorBidi" w:hAnsiTheme="majorBidi" w:cstheme="majorBidi"/>
          <w:spacing w:val="-6"/>
          <w:sz w:val="32"/>
          <w:szCs w:val="32"/>
          <w:cs/>
        </w:rPr>
        <w:t>ไม่มี</w:t>
      </w:r>
      <w:r w:rsidR="00A61D58" w:rsidRPr="00FB0D60">
        <w:rPr>
          <w:rFonts w:asciiTheme="majorBidi" w:hAnsiTheme="majorBidi" w:cstheme="majorBidi"/>
          <w:spacing w:val="-6"/>
          <w:sz w:val="32"/>
          <w:szCs w:val="32"/>
        </w:rPr>
        <w:t>)</w:t>
      </w:r>
      <w:r w:rsidR="00D57825" w:rsidRPr="00FB0D6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882"/>
        <w:gridCol w:w="86"/>
        <w:gridCol w:w="814"/>
        <w:gridCol w:w="86"/>
        <w:gridCol w:w="810"/>
        <w:gridCol w:w="86"/>
        <w:gridCol w:w="810"/>
        <w:gridCol w:w="86"/>
        <w:gridCol w:w="912"/>
        <w:gridCol w:w="86"/>
        <w:gridCol w:w="814"/>
      </w:tblGrid>
      <w:tr w:rsidR="00967991" w:rsidRPr="00FB0D60" w14:paraId="4FCF9BCC" w14:textId="77777777" w:rsidTr="006E4602">
        <w:trPr>
          <w:trHeight w:val="270"/>
        </w:trPr>
        <w:tc>
          <w:tcPr>
            <w:tcW w:w="3222" w:type="dxa"/>
            <w:vAlign w:val="bottom"/>
          </w:tcPr>
          <w:p w14:paraId="777964F7" w14:textId="77777777" w:rsidR="00967991" w:rsidRPr="00FB0D60" w:rsidRDefault="00967991" w:rsidP="001E1D0C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82" w:type="dxa"/>
            <w:gridSpan w:val="3"/>
            <w:vAlign w:val="bottom"/>
          </w:tcPr>
          <w:p w14:paraId="072341D5" w14:textId="77777777" w:rsidR="00967991" w:rsidRPr="00FB0D60" w:rsidRDefault="00967991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6EA143A5" w14:textId="77777777" w:rsidR="00967991" w:rsidRPr="00FB0D60" w:rsidRDefault="00967991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3BAD04C8" w14:textId="77777777" w:rsidR="00967991" w:rsidRPr="00FB0D60" w:rsidRDefault="00967991" w:rsidP="001E1D0C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6" w:type="dxa"/>
          </w:tcPr>
          <w:p w14:paraId="779D3F99" w14:textId="77777777" w:rsidR="00967991" w:rsidRPr="00FB0D60" w:rsidRDefault="00967991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669DD3B4" w14:textId="77777777" w:rsidR="00967991" w:rsidRPr="00FB0D60" w:rsidRDefault="00A66DA7" w:rsidP="001E1D0C">
            <w:pPr>
              <w:tabs>
                <w:tab w:val="center" w:pos="6480"/>
                <w:tab w:val="center" w:pos="8820"/>
              </w:tabs>
              <w:ind w:right="79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พันบาท)</w:t>
            </w:r>
          </w:p>
        </w:tc>
      </w:tr>
      <w:tr w:rsidR="00F77888" w:rsidRPr="00FB0D60" w14:paraId="44E61198" w14:textId="77777777" w:rsidTr="002C5FE6">
        <w:trPr>
          <w:trHeight w:val="207"/>
        </w:trPr>
        <w:tc>
          <w:tcPr>
            <w:tcW w:w="3222" w:type="dxa"/>
            <w:vAlign w:val="bottom"/>
          </w:tcPr>
          <w:p w14:paraId="6A98C12A" w14:textId="77777777" w:rsidR="00F77888" w:rsidRPr="00FB0D60" w:rsidRDefault="00F77888" w:rsidP="001E1D0C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5472" w:type="dxa"/>
            <w:gridSpan w:val="11"/>
            <w:vAlign w:val="bottom"/>
          </w:tcPr>
          <w:p w14:paraId="01376338" w14:textId="77777777" w:rsidR="00F77888" w:rsidRPr="00FB0D60" w:rsidRDefault="00F77888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66DA7" w:rsidRPr="00FB0D60" w14:paraId="170A975E" w14:textId="77777777" w:rsidTr="006E4602">
        <w:trPr>
          <w:trHeight w:val="207"/>
        </w:trPr>
        <w:tc>
          <w:tcPr>
            <w:tcW w:w="3222" w:type="dxa"/>
            <w:vAlign w:val="bottom"/>
          </w:tcPr>
          <w:p w14:paraId="493DBB2D" w14:textId="77777777" w:rsidR="00A66DA7" w:rsidRPr="00FB0D60" w:rsidRDefault="00A66DA7" w:rsidP="001E1D0C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บริษัท</w:t>
            </w:r>
          </w:p>
        </w:tc>
        <w:tc>
          <w:tcPr>
            <w:tcW w:w="1782" w:type="dxa"/>
            <w:gridSpan w:val="3"/>
            <w:vAlign w:val="bottom"/>
          </w:tcPr>
          <w:p w14:paraId="6042932C" w14:textId="77777777" w:rsidR="00A66DA7" w:rsidRPr="00FB0D60" w:rsidRDefault="00A66DA7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ทุนเรียกชำระแล้ว</w:t>
            </w:r>
          </w:p>
        </w:tc>
        <w:tc>
          <w:tcPr>
            <w:tcW w:w="86" w:type="dxa"/>
          </w:tcPr>
          <w:p w14:paraId="7514F96A" w14:textId="77777777" w:rsidR="00A66DA7" w:rsidRPr="00FB0D60" w:rsidRDefault="00A66DA7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706" w:type="dxa"/>
            <w:gridSpan w:val="3"/>
            <w:vAlign w:val="bottom"/>
          </w:tcPr>
          <w:p w14:paraId="40B15011" w14:textId="77777777" w:rsidR="00A66DA7" w:rsidRPr="00FB0D60" w:rsidRDefault="00A66DA7" w:rsidP="001E1D0C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สัดส่วนเงินลงทุน</w:t>
            </w:r>
          </w:p>
        </w:tc>
        <w:tc>
          <w:tcPr>
            <w:tcW w:w="86" w:type="dxa"/>
          </w:tcPr>
          <w:p w14:paraId="6D59800E" w14:textId="77777777" w:rsidR="00A66DA7" w:rsidRPr="00FB0D60" w:rsidRDefault="00A66DA7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12" w:type="dxa"/>
            <w:gridSpan w:val="3"/>
            <w:vAlign w:val="bottom"/>
          </w:tcPr>
          <w:p w14:paraId="1D9277CC" w14:textId="77777777" w:rsidR="00FD2A28" w:rsidRPr="00FB0D60" w:rsidRDefault="00A66DA7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มูลค่า</w:t>
            </w:r>
          </w:p>
        </w:tc>
      </w:tr>
      <w:tr w:rsidR="00547062" w:rsidRPr="00FB0D60" w14:paraId="6F3682AD" w14:textId="77777777" w:rsidTr="00B73F4C">
        <w:tc>
          <w:tcPr>
            <w:tcW w:w="3222" w:type="dxa"/>
            <w:vAlign w:val="bottom"/>
          </w:tcPr>
          <w:p w14:paraId="0C5DA4DA" w14:textId="77777777" w:rsidR="00547062" w:rsidRPr="00FB0D60" w:rsidRDefault="00547062" w:rsidP="001E1D0C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F89FF68" w14:textId="506526D5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6C182C2B" w14:textId="77777777" w:rsidR="00547062" w:rsidRPr="00FB0D60" w:rsidRDefault="00547062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6636355" w14:textId="44EA6A35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5DE69B81" w14:textId="77777777" w:rsidR="00547062" w:rsidRPr="00FB0D60" w:rsidRDefault="00547062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2E885CB" w14:textId="49BEE703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5D61A618" w14:textId="77777777" w:rsidR="00547062" w:rsidRPr="00FB0D60" w:rsidRDefault="00547062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62DCF8C" w14:textId="18BB7723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267FE5C2" w14:textId="77777777" w:rsidR="00547062" w:rsidRPr="00FB0D60" w:rsidRDefault="00547062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vAlign w:val="bottom"/>
          </w:tcPr>
          <w:p w14:paraId="139E0A49" w14:textId="357F4340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30FD5EF3" w14:textId="77777777" w:rsidR="00547062" w:rsidRPr="00FB0D60" w:rsidRDefault="00547062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3304E3F" w14:textId="37438457" w:rsidR="00547062" w:rsidRPr="00FB0D60" w:rsidRDefault="002408B0" w:rsidP="001E1D0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967991" w:rsidRPr="00FB0D60" w14:paraId="29FA68EE" w14:textId="77777777" w:rsidTr="00B73F4C">
        <w:tc>
          <w:tcPr>
            <w:tcW w:w="3222" w:type="dxa"/>
            <w:vAlign w:val="bottom"/>
          </w:tcPr>
          <w:p w14:paraId="1940251B" w14:textId="77777777" w:rsidR="00967991" w:rsidRPr="00FB0D60" w:rsidRDefault="00967991" w:rsidP="001E1D0C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C49C2" w14:textId="77777777" w:rsidR="00967991" w:rsidRPr="00FB0D60" w:rsidRDefault="00967991" w:rsidP="001E1D0C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3A068639" w14:textId="77777777" w:rsidR="00967991" w:rsidRPr="00FB0D60" w:rsidRDefault="00967991" w:rsidP="001E1D0C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7FE04" w14:textId="77777777" w:rsidR="00967991" w:rsidRPr="00FB0D60" w:rsidRDefault="00967991" w:rsidP="001E1D0C">
            <w:pPr>
              <w:ind w:left="-18"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75B8B9F7" w14:textId="77777777" w:rsidR="00967991" w:rsidRPr="00FB0D60" w:rsidRDefault="00967991" w:rsidP="001E1D0C">
            <w:pPr>
              <w:ind w:left="-18" w:right="-3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322C1" w14:textId="77777777" w:rsidR="00967991" w:rsidRPr="00FB0D60" w:rsidRDefault="00967991" w:rsidP="001E1D0C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14:paraId="3B1920DA" w14:textId="77777777" w:rsidR="00967991" w:rsidRPr="00FB0D60" w:rsidRDefault="00967991" w:rsidP="001E1D0C">
            <w:pPr>
              <w:ind w:left="-18" w:right="-36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E23C3" w14:textId="77777777" w:rsidR="00967991" w:rsidRPr="00FB0D60" w:rsidRDefault="00967991" w:rsidP="001E1D0C">
            <w:pPr>
              <w:ind w:left="-3" w:right="-5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86" w:type="dxa"/>
          </w:tcPr>
          <w:p w14:paraId="0F7EBE25" w14:textId="77777777" w:rsidR="00967991" w:rsidRPr="00FB0D60" w:rsidRDefault="00967991" w:rsidP="001E1D0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3DCD" w14:textId="77777777" w:rsidR="00967991" w:rsidRPr="00FB0D60" w:rsidRDefault="00967991" w:rsidP="001E1D0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23BCA955" w14:textId="77777777" w:rsidR="00967991" w:rsidRPr="00FB0D60" w:rsidRDefault="00967991" w:rsidP="001E1D0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B8DCC6" w14:textId="77777777" w:rsidR="00967991" w:rsidRPr="00FB0D60" w:rsidRDefault="00967991" w:rsidP="001E1D0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F77888" w:rsidRPr="00FB0D60" w14:paraId="62EAC4B9" w14:textId="77777777" w:rsidTr="007A428E">
        <w:tc>
          <w:tcPr>
            <w:tcW w:w="3222" w:type="dxa"/>
          </w:tcPr>
          <w:p w14:paraId="06983381" w14:textId="77777777" w:rsidR="00F77888" w:rsidRPr="00FB0D60" w:rsidRDefault="00F77888" w:rsidP="001E1D0C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บริษัท กลุ่มสมอทอง จำกัด</w:t>
            </w:r>
          </w:p>
        </w:tc>
        <w:tc>
          <w:tcPr>
            <w:tcW w:w="882" w:type="dxa"/>
            <w:shd w:val="clear" w:color="auto" w:fill="auto"/>
          </w:tcPr>
          <w:p w14:paraId="17FC8274" w14:textId="02882400" w:rsidR="00F77888" w:rsidRPr="00FB0D60" w:rsidRDefault="002408B0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688</w:t>
            </w:r>
            <w:r w:rsidR="00F77888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86" w:type="dxa"/>
            <w:shd w:val="clear" w:color="auto" w:fill="auto"/>
          </w:tcPr>
          <w:p w14:paraId="4D256485" w14:textId="77777777" w:rsidR="00F77888" w:rsidRPr="00FB0D60" w:rsidRDefault="00F7788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2E8E2DFD" w14:textId="41CCA127" w:rsidR="00F77888" w:rsidRPr="00FB0D60" w:rsidRDefault="002408B0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688</w:t>
            </w:r>
            <w:r w:rsidR="00F77888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86" w:type="dxa"/>
          </w:tcPr>
          <w:p w14:paraId="1F871D6D" w14:textId="77777777" w:rsidR="00F77888" w:rsidRPr="00FB0D60" w:rsidRDefault="00F77888" w:rsidP="001E1D0C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80A243" w14:textId="2C67A82D" w:rsidR="00F77888" w:rsidRPr="00FB0D60" w:rsidRDefault="002408B0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</w:t>
            </w:r>
            <w:r w:rsidR="0067229D" w:rsidRPr="00FB0D60">
              <w:rPr>
                <w:rFonts w:ascii="Angsana New" w:hAnsi="Angsana New"/>
                <w:sz w:val="26"/>
                <w:szCs w:val="26"/>
              </w:rPr>
              <w:t>.</w:t>
            </w:r>
            <w:r w:rsidRPr="002408B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6" w:type="dxa"/>
          </w:tcPr>
          <w:p w14:paraId="6ADD98A3" w14:textId="77777777" w:rsidR="00F77888" w:rsidRPr="00FB0D60" w:rsidRDefault="00F7788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359D2D" w14:textId="5CB8AE49" w:rsidR="00F77888" w:rsidRPr="00FB0D60" w:rsidRDefault="002408B0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</w:t>
            </w:r>
            <w:r w:rsidR="0067229D" w:rsidRPr="00FB0D60">
              <w:rPr>
                <w:rFonts w:ascii="Angsana New" w:hAnsi="Angsana New"/>
                <w:sz w:val="26"/>
                <w:szCs w:val="26"/>
              </w:rPr>
              <w:t>.</w:t>
            </w:r>
            <w:r w:rsidRPr="002408B0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86" w:type="dxa"/>
          </w:tcPr>
          <w:p w14:paraId="6DDB99D7" w14:textId="77777777" w:rsidR="00F77888" w:rsidRPr="00FB0D60" w:rsidRDefault="00F7788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1CA9CCC9" w14:textId="105E4D56" w:rsidR="00F77888" w:rsidRPr="00FB0D60" w:rsidRDefault="002408B0" w:rsidP="001E1D0C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24</w:t>
            </w:r>
            <w:r w:rsidR="00090A0A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86" w:type="dxa"/>
          </w:tcPr>
          <w:p w14:paraId="39220247" w14:textId="77777777" w:rsidR="00F77888" w:rsidRPr="00FB0D60" w:rsidRDefault="00F7788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68BE2DAA" w14:textId="2CB50AD8" w:rsidR="00F77888" w:rsidRPr="00FB0D60" w:rsidRDefault="002408B0" w:rsidP="001E1D0C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24</w:t>
            </w:r>
            <w:r w:rsidR="00F77888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  <w:tr w:rsidR="00F77888" w:rsidRPr="00FB0D60" w14:paraId="6741DBB1" w14:textId="77777777" w:rsidTr="007A428E">
        <w:tc>
          <w:tcPr>
            <w:tcW w:w="3222" w:type="dxa"/>
          </w:tcPr>
          <w:p w14:paraId="6389D19C" w14:textId="7C1C3429" w:rsidR="00F77888" w:rsidRPr="00FB0D60" w:rsidRDefault="00F77888" w:rsidP="001E1D0C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B0D60">
              <w:rPr>
                <w:rFonts w:ascii="Angsana New" w:hAnsi="Angsana New"/>
                <w:sz w:val="26"/>
                <w:szCs w:val="26"/>
                <w:cs/>
              </w:rPr>
              <w:t>วิทัยไบ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>โอพาว</w:t>
            </w:r>
            <w:proofErr w:type="spellStart"/>
            <w:r w:rsidRPr="00FB0D60">
              <w:rPr>
                <w:rFonts w:ascii="Angsana New" w:hAnsi="Angsana New"/>
                <w:sz w:val="26"/>
                <w:szCs w:val="26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8A76C1" w:rsidRPr="00FB0D60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882" w:type="dxa"/>
            <w:shd w:val="clear" w:color="auto" w:fill="auto"/>
          </w:tcPr>
          <w:p w14:paraId="393B36CC" w14:textId="76C055CE" w:rsidR="00F77888" w:rsidRPr="00FB0D60" w:rsidRDefault="002408B0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250</w:t>
            </w:r>
            <w:r w:rsidR="00F77888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FB203E1" w14:textId="77777777" w:rsidR="00F77888" w:rsidRPr="00FB0D60" w:rsidRDefault="00F7788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5B4BAB6C" w14:textId="77777777" w:rsidR="00F77888" w:rsidRPr="00FB0D60" w:rsidRDefault="00F77888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00FC4287" w14:textId="77777777" w:rsidR="00F77888" w:rsidRPr="00FB0D60" w:rsidRDefault="00F77888" w:rsidP="001E1D0C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90E4EC" w14:textId="7C0838A2" w:rsidR="00F77888" w:rsidRPr="00FB0D60" w:rsidRDefault="002408B0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16</w:t>
            </w:r>
            <w:r w:rsidR="007A428E" w:rsidRPr="00FB0D60">
              <w:rPr>
                <w:rFonts w:ascii="Angsana New" w:hAnsi="Angsana New"/>
                <w:sz w:val="26"/>
                <w:szCs w:val="26"/>
              </w:rPr>
              <w:t>.</w:t>
            </w:r>
            <w:r w:rsidRPr="002408B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86" w:type="dxa"/>
          </w:tcPr>
          <w:p w14:paraId="19AB0E33" w14:textId="77777777" w:rsidR="00F77888" w:rsidRPr="00FB0D60" w:rsidRDefault="00F7788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4C7F03" w14:textId="77777777" w:rsidR="00F77888" w:rsidRPr="00FB0D60" w:rsidRDefault="00F77888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" w:type="dxa"/>
          </w:tcPr>
          <w:p w14:paraId="5BB170AD" w14:textId="77777777" w:rsidR="00F77888" w:rsidRPr="00FB0D60" w:rsidRDefault="00F7788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shd w:val="clear" w:color="auto" w:fill="auto"/>
          </w:tcPr>
          <w:p w14:paraId="413C8DD7" w14:textId="499BC74C" w:rsidR="00F77888" w:rsidRPr="00FB0D60" w:rsidRDefault="002408B0" w:rsidP="001E1D0C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40</w:t>
            </w:r>
            <w:r w:rsidR="00A87A0D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86" w:type="dxa"/>
          </w:tcPr>
          <w:p w14:paraId="4B1A47A6" w14:textId="77777777" w:rsidR="00F77888" w:rsidRPr="00FB0D60" w:rsidRDefault="00F7788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</w:tcPr>
          <w:p w14:paraId="4A3B7D47" w14:textId="77777777" w:rsidR="00F77888" w:rsidRPr="00FB0D60" w:rsidRDefault="00F77888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73EE8" w:rsidRPr="00FB0D60" w14:paraId="64F4D6ED" w14:textId="77777777" w:rsidTr="007A428E">
        <w:tc>
          <w:tcPr>
            <w:tcW w:w="4104" w:type="dxa"/>
            <w:gridSpan w:val="2"/>
          </w:tcPr>
          <w:p w14:paraId="6495F967" w14:textId="77777777" w:rsidR="00E73EE8" w:rsidRPr="00FB0D60" w:rsidRDefault="00E73EE8" w:rsidP="001E1D0C">
            <w:pPr>
              <w:tabs>
                <w:tab w:val="decimal" w:pos="617"/>
              </w:tabs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6"/>
                <w:szCs w:val="26"/>
              </w:rPr>
              <w:t>: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ค่าเผื่อการด้อยค่าจากเงินลงทุนระยะยาวอื่น</w:t>
            </w:r>
          </w:p>
        </w:tc>
        <w:tc>
          <w:tcPr>
            <w:tcW w:w="86" w:type="dxa"/>
          </w:tcPr>
          <w:p w14:paraId="688DD808" w14:textId="77777777" w:rsidR="00E73EE8" w:rsidRPr="00FB0D60" w:rsidRDefault="00E73EE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24A58F2A" w14:textId="77777777" w:rsidR="00E73EE8" w:rsidRPr="00FB0D60" w:rsidRDefault="00E73EE8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7E71F314" w14:textId="77777777" w:rsidR="00E73EE8" w:rsidRPr="00FB0D60" w:rsidRDefault="00E73EE8" w:rsidP="001E1D0C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48748A3" w14:textId="77777777" w:rsidR="00E73EE8" w:rsidRPr="00FB0D60" w:rsidRDefault="00E73EE8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04FA9785" w14:textId="77777777" w:rsidR="00E73EE8" w:rsidRPr="00FB0D60" w:rsidRDefault="00E73EE8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C937800" w14:textId="77777777" w:rsidR="00E73EE8" w:rsidRPr="00FB0D60" w:rsidRDefault="00E73EE8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" w:type="dxa"/>
          </w:tcPr>
          <w:p w14:paraId="606F51B1" w14:textId="77777777" w:rsidR="00E73EE8" w:rsidRPr="00FB0D60" w:rsidRDefault="00E73EE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9DEE43" w14:textId="54DDB6CC" w:rsidR="00E73EE8" w:rsidRPr="00FB0D60" w:rsidRDefault="00A87A0D" w:rsidP="001E1D0C">
            <w:pPr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40</w:t>
            </w:r>
            <w:r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000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6" w:type="dxa"/>
          </w:tcPr>
          <w:p w14:paraId="2ACA3697" w14:textId="77777777" w:rsidR="00E73EE8" w:rsidRPr="00FB0D60" w:rsidRDefault="00E73EE8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A9D05D0" w14:textId="77777777" w:rsidR="00E73EE8" w:rsidRPr="00FB0D60" w:rsidRDefault="00E73EE8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784E" w:rsidRPr="00FB0D60" w14:paraId="2D48434D" w14:textId="77777777" w:rsidTr="00BA3A8E">
        <w:tc>
          <w:tcPr>
            <w:tcW w:w="3222" w:type="dxa"/>
          </w:tcPr>
          <w:p w14:paraId="1FE61E30" w14:textId="77777777" w:rsidR="00B0784E" w:rsidRPr="00FB0D60" w:rsidRDefault="00B0784E" w:rsidP="001E1D0C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5A20D3FA" w14:textId="77777777" w:rsidR="00B0784E" w:rsidRPr="00FB0D60" w:rsidRDefault="00B0784E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38711508" w14:textId="77777777" w:rsidR="00B0784E" w:rsidRPr="00FB0D60" w:rsidRDefault="00B0784E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shd w:val="clear" w:color="auto" w:fill="auto"/>
          </w:tcPr>
          <w:p w14:paraId="6540AD5E" w14:textId="77777777" w:rsidR="00B0784E" w:rsidRPr="00FB0D60" w:rsidRDefault="00B0784E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7D47EAB4" w14:textId="77777777" w:rsidR="00B0784E" w:rsidRPr="00FB0D60" w:rsidRDefault="00B0784E" w:rsidP="001E1D0C">
            <w:pPr>
              <w:tabs>
                <w:tab w:val="decimal" w:pos="61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B03E963" w14:textId="77777777" w:rsidR="00B0784E" w:rsidRPr="00FB0D60" w:rsidRDefault="00B0784E" w:rsidP="001E1D0C">
            <w:pPr>
              <w:tabs>
                <w:tab w:val="decimal" w:pos="1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701D4750" w14:textId="77777777" w:rsidR="00B0784E" w:rsidRPr="00FB0D60" w:rsidRDefault="00B0784E" w:rsidP="001E1D0C">
            <w:pPr>
              <w:tabs>
                <w:tab w:val="decimal" w:pos="61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E45CBCA" w14:textId="77777777" w:rsidR="00B0784E" w:rsidRPr="00FB0D60" w:rsidRDefault="00B0784E" w:rsidP="001E1D0C">
            <w:pPr>
              <w:tabs>
                <w:tab w:val="decimal" w:pos="19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" w:type="dxa"/>
          </w:tcPr>
          <w:p w14:paraId="46A7C472" w14:textId="77777777" w:rsidR="00B0784E" w:rsidRPr="00FB0D60" w:rsidRDefault="00B0784E" w:rsidP="001E1D0C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82EDE" w14:textId="66437E10" w:rsidR="00B0784E" w:rsidRPr="00FB0D60" w:rsidRDefault="002408B0" w:rsidP="001E1D0C">
            <w:pPr>
              <w:tabs>
                <w:tab w:val="decimal" w:pos="7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24</w:t>
            </w:r>
            <w:r w:rsidR="00090A0A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86" w:type="dxa"/>
          </w:tcPr>
          <w:p w14:paraId="799AD23D" w14:textId="77777777" w:rsidR="00B0784E" w:rsidRPr="00FB0D60" w:rsidRDefault="00B0784E" w:rsidP="001E1D0C">
            <w:pPr>
              <w:tabs>
                <w:tab w:val="decimal" w:pos="630"/>
                <w:tab w:val="decimal" w:pos="88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438054F6" w14:textId="57B6BF2E" w:rsidR="00B0784E" w:rsidRPr="00FB0D60" w:rsidRDefault="002408B0" w:rsidP="001E1D0C">
            <w:pPr>
              <w:tabs>
                <w:tab w:val="decimal" w:pos="6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24</w:t>
            </w:r>
            <w:r w:rsidR="00B0784E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801</w:t>
            </w:r>
          </w:p>
        </w:tc>
      </w:tr>
    </w:tbl>
    <w:p w14:paraId="14148DEA" w14:textId="230AEAC3" w:rsidR="008A76C1" w:rsidRPr="00FB0D60" w:rsidRDefault="008A76C1" w:rsidP="001E1D0C">
      <w:pPr>
        <w:spacing w:before="120" w:after="240"/>
        <w:ind w:left="547" w:right="-43"/>
        <w:jc w:val="thaiDistribute"/>
        <w:rPr>
          <w:rFonts w:ascii="Angsana New" w:hAnsi="Angsana New"/>
          <w:sz w:val="26"/>
          <w:szCs w:val="26"/>
        </w:rPr>
      </w:pPr>
      <w:r w:rsidRPr="00FB0D60">
        <w:rPr>
          <w:rFonts w:ascii="Angsana New" w:hAnsi="Angsana New"/>
          <w:sz w:val="26"/>
          <w:szCs w:val="26"/>
        </w:rPr>
        <w:t>*</w:t>
      </w:r>
      <w:r w:rsidRPr="00FB0D60">
        <w:rPr>
          <w:rFonts w:ascii="Angsana New" w:hAnsi="Angsana New" w:hint="cs"/>
          <w:sz w:val="26"/>
          <w:szCs w:val="26"/>
          <w:cs/>
        </w:rPr>
        <w:t>เงินลงทุนระยะยาวอื่นของบริษัท อีโค</w:t>
      </w:r>
      <w:r w:rsidRPr="00FB0D60">
        <w:rPr>
          <w:rFonts w:ascii="Angsana New" w:hAnsi="Angsana New"/>
          <w:sz w:val="26"/>
          <w:szCs w:val="26"/>
          <w:cs/>
        </w:rPr>
        <w:t xml:space="preserve"> </w:t>
      </w:r>
      <w:r w:rsidRPr="00FB0D60">
        <w:rPr>
          <w:rFonts w:ascii="Angsana New" w:hAnsi="Angsana New" w:hint="cs"/>
          <w:sz w:val="26"/>
          <w:szCs w:val="26"/>
          <w:cs/>
        </w:rPr>
        <w:t>เอ็นเนอร์ยี</w:t>
      </w:r>
      <w:r w:rsidRPr="00FB0D60">
        <w:rPr>
          <w:rFonts w:ascii="Angsana New" w:hAnsi="Angsana New"/>
          <w:sz w:val="26"/>
          <w:szCs w:val="26"/>
          <w:cs/>
        </w:rPr>
        <w:t xml:space="preserve"> </w:t>
      </w:r>
      <w:r w:rsidRPr="00FB0D60">
        <w:rPr>
          <w:rFonts w:ascii="Angsana New" w:hAnsi="Angsana New" w:hint="cs"/>
          <w:sz w:val="26"/>
          <w:szCs w:val="26"/>
          <w:cs/>
        </w:rPr>
        <w:t>กรุ๊ป</w:t>
      </w:r>
      <w:r w:rsidRPr="00FB0D60">
        <w:rPr>
          <w:rFonts w:ascii="Angsana New" w:hAnsi="Angsana New"/>
          <w:sz w:val="26"/>
          <w:szCs w:val="26"/>
          <w:cs/>
        </w:rPr>
        <w:t xml:space="preserve"> </w:t>
      </w:r>
      <w:r w:rsidRPr="00FB0D60">
        <w:rPr>
          <w:rFonts w:ascii="Angsana New" w:hAnsi="Angsana New" w:hint="cs"/>
          <w:sz w:val="26"/>
          <w:szCs w:val="26"/>
          <w:cs/>
        </w:rPr>
        <w:t>คอร์ปอเรชั่น</w:t>
      </w:r>
      <w:r w:rsidRPr="00FB0D60">
        <w:rPr>
          <w:rFonts w:ascii="Angsana New" w:hAnsi="Angsana New"/>
          <w:sz w:val="26"/>
          <w:szCs w:val="26"/>
          <w:cs/>
        </w:rPr>
        <w:t xml:space="preserve"> </w:t>
      </w:r>
      <w:r w:rsidRPr="00FB0D60">
        <w:rPr>
          <w:rFonts w:ascii="Angsana New" w:hAnsi="Angsana New" w:hint="cs"/>
          <w:sz w:val="26"/>
          <w:szCs w:val="26"/>
          <w:cs/>
        </w:rPr>
        <w:t>จำกัด</w:t>
      </w:r>
    </w:p>
    <w:p w14:paraId="68C672CF" w14:textId="42EB081C" w:rsidR="0009600E" w:rsidRPr="00FB0D60" w:rsidRDefault="0009600E" w:rsidP="001E1D0C">
      <w:pPr>
        <w:spacing w:after="36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ในระหว่างปี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2561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pacing w:val="-2"/>
          <w:sz w:val="32"/>
          <w:szCs w:val="32"/>
          <w:cs/>
        </w:rPr>
        <w:t>เฟ</w:t>
      </w:r>
      <w:proofErr w:type="spellEnd"/>
      <w:r w:rsidRPr="00FB0D60">
        <w:rPr>
          <w:rFonts w:ascii="Angsana New" w:hAnsi="Angsana New" w:hint="cs"/>
          <w:spacing w:val="-2"/>
          <w:sz w:val="32"/>
          <w:szCs w:val="32"/>
          <w:cs/>
        </w:rPr>
        <w:t>อร์</w:t>
      </w:r>
      <w:proofErr w:type="spellStart"/>
      <w:r w:rsidRPr="00FB0D60">
        <w:rPr>
          <w:rFonts w:ascii="Angsana New" w:hAnsi="Angsana New" w:hint="cs"/>
          <w:spacing w:val="-2"/>
          <w:sz w:val="32"/>
          <w:szCs w:val="32"/>
          <w:cs/>
        </w:rPr>
        <w:t>รั่ม</w:t>
      </w:r>
      <w:proofErr w:type="spellEnd"/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เอ็นเนอร์ยี่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ซึ่งเป็นบริษัทย่อย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ได้จำหน่ายเงินลงทุนในบริษัท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          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มิตรประสงค์กรีนเพาเวอร์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ให้แก่บริษัท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กลุ่มสมอทอง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ภายใต้สัญญาซื้อขายหุ้น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C2F04" w:rsidRPr="00FB0D60">
        <w:rPr>
          <w:rFonts w:ascii="Angsana New" w:hAnsi="Angsana New"/>
          <w:spacing w:val="-2"/>
          <w:sz w:val="32"/>
          <w:szCs w:val="32"/>
        </w:rPr>
        <w:t xml:space="preserve"> 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กลุ่มสมอทอง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ได้โอนหุ้นสามัญของตนเองจำนวน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84</w:t>
      </w:r>
      <w:r w:rsidRPr="00FB0D60">
        <w:rPr>
          <w:rFonts w:ascii="Angsana New" w:hAnsi="Angsana New"/>
          <w:spacing w:val="-2"/>
          <w:sz w:val="32"/>
          <w:szCs w:val="32"/>
        </w:rPr>
        <w:t>,</w:t>
      </w:r>
      <w:r w:rsidR="002408B0" w:rsidRPr="002408B0">
        <w:rPr>
          <w:rFonts w:ascii="Angsana New" w:hAnsi="Angsana New"/>
          <w:spacing w:val="-2"/>
          <w:sz w:val="32"/>
          <w:szCs w:val="32"/>
        </w:rPr>
        <w:t>000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ให้แก่บริษัทย่อย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และจากการ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ประเมินราคาโดยผู้ประเมินราคาอิสระซึ่งใช้วิธีคิดลดกระแสเงินสด</w:t>
      </w: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มูลค่ายุติธรรมของหุ้นสามัญที่รับโอนมา</w:t>
      </w:r>
      <w:r w:rsidR="002E4051" w:rsidRPr="00FB0D60">
        <w:rPr>
          <w:rFonts w:ascii="Angsana New" w:hAnsi="Angsana New"/>
          <w:spacing w:val="-2"/>
          <w:sz w:val="32"/>
          <w:szCs w:val="32"/>
        </w:rPr>
        <w:t xml:space="preserve">  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มีมูลค่า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24</w:t>
      </w:r>
      <w:r w:rsidRPr="00FB0D6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8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</w:t>
      </w:r>
      <w:r w:rsidRPr="00FB0D60">
        <w:rPr>
          <w:rFonts w:ascii="Angsana New" w:hAnsi="Angsana New"/>
          <w:spacing w:val="-2"/>
          <w:sz w:val="32"/>
          <w:szCs w:val="32"/>
          <w:cs/>
        </w:rPr>
        <w:t>(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ดูหมายเหตุข้อ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13</w:t>
      </w:r>
      <w:r w:rsidRPr="00FB0D60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16</w:t>
      </w:r>
      <w:r w:rsidRPr="00FB0D60">
        <w:rPr>
          <w:rFonts w:ascii="Angsana New" w:hAnsi="Angsana New"/>
          <w:spacing w:val="-2"/>
          <w:sz w:val="32"/>
          <w:szCs w:val="32"/>
        </w:rPr>
        <w:t>)</w:t>
      </w:r>
    </w:p>
    <w:p w14:paraId="484AA3F5" w14:textId="7F74B3CB" w:rsidR="002B57CF" w:rsidRPr="00FB0D60" w:rsidRDefault="002408B0" w:rsidP="006476D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15</w:t>
      </w:r>
      <w:r w:rsidR="002B57CF" w:rsidRPr="00FB0D60">
        <w:rPr>
          <w:rFonts w:ascii="Angsana New" w:hAnsi="Angsana New"/>
          <w:b/>
          <w:bCs/>
          <w:sz w:val="32"/>
          <w:szCs w:val="32"/>
        </w:rPr>
        <w:t>.</w:t>
      </w:r>
      <w:r w:rsidR="002B57CF" w:rsidRPr="00FB0D60">
        <w:rPr>
          <w:rFonts w:ascii="Angsana New" w:hAnsi="Angsana New"/>
          <w:b/>
          <w:bCs/>
          <w:sz w:val="32"/>
          <w:szCs w:val="32"/>
        </w:rPr>
        <w:tab/>
      </w:r>
      <w:r w:rsidR="002B57CF" w:rsidRPr="00FB0D60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2B57CF" w:rsidRPr="00FB0D60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14:paraId="6095E840" w14:textId="34F0F6D2" w:rsidR="000E47DA" w:rsidRPr="00FB0D60" w:rsidRDefault="002408B0" w:rsidP="00FB0D60">
      <w:pPr>
        <w:tabs>
          <w:tab w:val="right" w:pos="7280"/>
          <w:tab w:val="right" w:pos="8540"/>
        </w:tabs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15</w:t>
      </w:r>
      <w:r w:rsidR="000E47D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0E47DA" w:rsidRPr="00FB0D60">
        <w:rPr>
          <w:rFonts w:ascii="Angsana New" w:hAnsi="Angsana New"/>
          <w:sz w:val="32"/>
          <w:szCs w:val="32"/>
        </w:rPr>
        <w:tab/>
      </w:r>
      <w:r w:rsidR="000E47DA" w:rsidRPr="00FB0D60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280D6AD" w14:textId="222E0C44" w:rsidR="002B57CF" w:rsidRPr="00FB0D60" w:rsidRDefault="002B57CF" w:rsidP="00B24110">
      <w:pPr>
        <w:ind w:left="1260" w:right="-43" w:hanging="7"/>
        <w:jc w:val="thaiDistribute"/>
        <w:rPr>
          <w:rFonts w:ascii="Angsana New" w:hAnsi="Angsana New"/>
          <w:sz w:val="20"/>
          <w:szCs w:val="20"/>
        </w:rPr>
      </w:pPr>
      <w:r w:rsidRPr="00FB0D60">
        <w:rPr>
          <w:rFonts w:ascii="Angsana New" w:hAnsi="Angsana New" w:hint="cs"/>
          <w:sz w:val="32"/>
          <w:szCs w:val="32"/>
          <w:cs/>
        </w:rPr>
        <w:t>เงินลงทุนในการร่วมค้าซึ่</w:t>
      </w:r>
      <w:r w:rsidR="007F0EFB" w:rsidRPr="00FB0D60">
        <w:rPr>
          <w:rFonts w:ascii="Angsana New" w:hAnsi="Angsana New" w:hint="cs"/>
          <w:sz w:val="32"/>
          <w:szCs w:val="32"/>
          <w:cs/>
        </w:rPr>
        <w:t>งเป็นเงินลงทุนในกิจการที่บริษัท</w:t>
      </w:r>
      <w:r w:rsidRPr="00FB0D60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มีรายละเอียดดังต่อไปนี้</w:t>
      </w:r>
    </w:p>
    <w:p w14:paraId="53B8A188" w14:textId="77777777" w:rsidR="002B57CF" w:rsidRPr="00FB0D60" w:rsidRDefault="002B57CF" w:rsidP="002B57C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0"/>
          <w:szCs w:val="20"/>
        </w:rPr>
      </w:pPr>
      <w:r w:rsidRPr="00FB0D60">
        <w:rPr>
          <w:rFonts w:ascii="Angsana New" w:hAnsi="Angsana New"/>
          <w:b/>
          <w:bCs/>
          <w:sz w:val="20"/>
          <w:szCs w:val="20"/>
          <w:cs/>
        </w:rPr>
        <w:t>(หน่วย</w:t>
      </w:r>
      <w:r w:rsidRPr="00FB0D60">
        <w:rPr>
          <w:rFonts w:ascii="Angsana New" w:hAnsi="Angsana New"/>
          <w:b/>
          <w:bCs/>
          <w:sz w:val="20"/>
          <w:szCs w:val="20"/>
        </w:rPr>
        <w:t xml:space="preserve">: </w:t>
      </w:r>
      <w:r w:rsidRPr="00FB0D60">
        <w:rPr>
          <w:rFonts w:ascii="Angsana New" w:hAnsi="Angsana New" w:hint="cs"/>
          <w:b/>
          <w:bCs/>
          <w:sz w:val="20"/>
          <w:szCs w:val="20"/>
          <w:cs/>
        </w:rPr>
        <w:t>พัน</w:t>
      </w:r>
      <w:r w:rsidRPr="00FB0D60">
        <w:rPr>
          <w:rFonts w:ascii="Angsana New" w:hAnsi="Angsana New"/>
          <w:b/>
          <w:bCs/>
          <w:sz w:val="20"/>
          <w:szCs w:val="20"/>
          <w:cs/>
        </w:rPr>
        <w:t>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350"/>
        <w:gridCol w:w="900"/>
        <w:gridCol w:w="72"/>
        <w:gridCol w:w="918"/>
        <w:gridCol w:w="72"/>
        <w:gridCol w:w="828"/>
        <w:gridCol w:w="72"/>
        <w:gridCol w:w="918"/>
        <w:gridCol w:w="72"/>
        <w:gridCol w:w="828"/>
        <w:gridCol w:w="72"/>
        <w:gridCol w:w="828"/>
      </w:tblGrid>
      <w:tr w:rsidR="002B57CF" w:rsidRPr="00FB0D60" w14:paraId="7C1CFC3B" w14:textId="77777777" w:rsidTr="0020653C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6D19D3D1" w14:textId="77777777" w:rsidR="002B57CF" w:rsidRPr="00FB0D60" w:rsidRDefault="002B57CF" w:rsidP="006476D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DFEAF8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5F141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451731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7EB3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4E4994F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A1DFA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ABCD516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947A1F4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B57CF" w:rsidRPr="00FB0D60" w14:paraId="64E36A3E" w14:textId="77777777" w:rsidTr="001E5198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7F056787" w14:textId="77777777" w:rsidR="002B57CF" w:rsidRPr="00FB0D60" w:rsidRDefault="002B57CF" w:rsidP="006476D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61AF3D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811C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4421A16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8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B534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507655B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728" w:type="dxa"/>
            <w:gridSpan w:val="3"/>
            <w:tcBorders>
              <w:top w:val="nil"/>
              <w:left w:val="nil"/>
            </w:tcBorders>
            <w:vAlign w:val="bottom"/>
          </w:tcPr>
          <w:p w14:paraId="47C82940" w14:textId="77777777" w:rsidR="002B57CF" w:rsidRPr="00FB0D60" w:rsidRDefault="002B57C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F84C7F" w:rsidRPr="00FB0D60" w14:paraId="443BF0CE" w14:textId="77777777" w:rsidTr="001E5198"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</w:tcPr>
          <w:p w14:paraId="036FBF3E" w14:textId="77777777" w:rsidR="00F84C7F" w:rsidRPr="00FB0D60" w:rsidRDefault="00F84C7F" w:rsidP="006476D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086485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52897" w14:textId="0CAEA5B8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62F326CF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BA01" w14:textId="7323358E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408B0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D0073EF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5ACF" w14:textId="788A919E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E49FE1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</w:tcBorders>
            <w:vAlign w:val="bottom"/>
          </w:tcPr>
          <w:p w14:paraId="45D624B3" w14:textId="09EF386B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408B0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434AB614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37E8F2" w14:textId="68FC733E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FF050ED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15D52BE" w14:textId="5D609DFB" w:rsidR="00F84C7F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2408B0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F84C7F" w:rsidRPr="00FB0D60" w14:paraId="76C955B9" w14:textId="77777777" w:rsidTr="001E5198">
        <w:tc>
          <w:tcPr>
            <w:tcW w:w="1782" w:type="dxa"/>
            <w:tcBorders>
              <w:top w:val="nil"/>
              <w:left w:val="nil"/>
              <w:right w:val="nil"/>
            </w:tcBorders>
          </w:tcPr>
          <w:p w14:paraId="4A91E800" w14:textId="77777777" w:rsidR="00F84C7F" w:rsidRPr="00FB0D60" w:rsidRDefault="00F84C7F" w:rsidP="006476D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A7E27AF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4C53CB1" w14:textId="6A677912" w:rsidR="00F84C7F" w:rsidRPr="00FB0D60" w:rsidRDefault="00F84C7F" w:rsidP="006476D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0DB61D28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1E894C9E" w14:textId="0F541FFB" w:rsidR="00F84C7F" w:rsidRPr="00FB0D60" w:rsidRDefault="00F84C7F" w:rsidP="006476D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FB0D6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144D0F03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6B458FBF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66A8924A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18" w:type="dxa"/>
            <w:tcBorders>
              <w:top w:val="nil"/>
              <w:left w:val="nil"/>
              <w:right w:val="nil"/>
            </w:tcBorders>
          </w:tcPr>
          <w:p w14:paraId="6C00FD1E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CFB58BD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518839C7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" w:type="dxa"/>
            <w:tcBorders>
              <w:top w:val="nil"/>
              <w:left w:val="nil"/>
              <w:right w:val="nil"/>
            </w:tcBorders>
          </w:tcPr>
          <w:p w14:paraId="721D6F84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</w:tcPr>
          <w:p w14:paraId="6E4C0E31" w14:textId="77777777" w:rsidR="00F84C7F" w:rsidRPr="00FB0D60" w:rsidRDefault="00F84C7F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</w:p>
        </w:tc>
      </w:tr>
      <w:tr w:rsidR="00C45295" w:rsidRPr="00FB0D60" w14:paraId="5F93DFA9" w14:textId="77777777" w:rsidTr="00120AD8">
        <w:tc>
          <w:tcPr>
            <w:tcW w:w="1782" w:type="dxa"/>
            <w:tcBorders>
              <w:right w:val="nil"/>
            </w:tcBorders>
          </w:tcPr>
          <w:p w14:paraId="24EA9803" w14:textId="77777777" w:rsidR="00C45295" w:rsidRPr="00FB0D60" w:rsidRDefault="00C45295" w:rsidP="006476D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</w:rPr>
              <w:t>บริษัท เอ็ม</w:t>
            </w:r>
            <w:proofErr w:type="spellStart"/>
            <w:r w:rsidRPr="00FB0D60">
              <w:rPr>
                <w:rFonts w:ascii="Angsana New" w:hAnsi="Angsana New"/>
                <w:sz w:val="20"/>
                <w:szCs w:val="20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FB0D60">
              <w:rPr>
                <w:rFonts w:ascii="Angsana New" w:hAnsi="Angsana New"/>
                <w:sz w:val="20"/>
                <w:szCs w:val="20"/>
                <w:cs/>
              </w:rPr>
              <w:t>คิวไออาร์ จำกัด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D68407" w14:textId="77777777" w:rsidR="00C45295" w:rsidRPr="00FB0D60" w:rsidRDefault="00C45295" w:rsidP="006476D1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</w:rPr>
              <w:t>อยู่ระหว่างการชำระบัญชี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E93F1AE" w14:textId="464384A3" w:rsidR="00C45295" w:rsidRPr="00FB0D60" w:rsidRDefault="002408B0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CABAB0E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30CE01E4" w14:textId="022F7C04" w:rsidR="00C45295" w:rsidRPr="00FB0D60" w:rsidRDefault="002408B0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 w:hint="cs"/>
                <w:sz w:val="20"/>
                <w:szCs w:val="20"/>
              </w:rPr>
              <w:t>60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A2B5E71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1CD3145B" w14:textId="33BF6183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6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451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8C0B1D6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43734339" w14:textId="13BE5D9E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6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451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7E6AB70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</w:tcPr>
          <w:p w14:paraId="274BB757" w14:textId="249B2C1E" w:rsidR="00C45295" w:rsidRPr="00FB0D60" w:rsidRDefault="002408B0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2408B0">
              <w:rPr>
                <w:rFonts w:ascii="Angsana New" w:hAnsi="Angsana New" w:hint="cs"/>
                <w:sz w:val="20"/>
                <w:szCs w:val="20"/>
              </w:rPr>
              <w:t>9</w:t>
            </w:r>
            <w:r w:rsidR="00C45295"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Pr="002408B0">
              <w:rPr>
                <w:rFonts w:ascii="Angsana New" w:hAnsi="Angsana New"/>
                <w:sz w:val="20"/>
                <w:szCs w:val="20"/>
              </w:rPr>
              <w:t>000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1EC53B4E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</w:tcBorders>
            <w:shd w:val="clear" w:color="auto" w:fill="auto"/>
          </w:tcPr>
          <w:p w14:paraId="0F80E9BE" w14:textId="21C12BE6" w:rsidR="00C45295" w:rsidRPr="00FB0D60" w:rsidRDefault="002408B0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  <w:r w:rsidRPr="002408B0">
              <w:rPr>
                <w:rFonts w:ascii="Angsana New" w:hAnsi="Angsana New" w:hint="cs"/>
                <w:sz w:val="20"/>
                <w:szCs w:val="20"/>
              </w:rPr>
              <w:t>9</w:t>
            </w:r>
            <w:r w:rsidR="00C45295"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Pr="002408B0">
              <w:rPr>
                <w:rFonts w:ascii="Angsana New" w:hAnsi="Angsana New"/>
                <w:sz w:val="20"/>
                <w:szCs w:val="20"/>
              </w:rPr>
              <w:t>000</w:t>
            </w:r>
          </w:p>
        </w:tc>
      </w:tr>
      <w:tr w:rsidR="00C45295" w:rsidRPr="00FB0D60" w14:paraId="75BE7A57" w14:textId="77777777" w:rsidTr="00120AD8">
        <w:tc>
          <w:tcPr>
            <w:tcW w:w="1782" w:type="dxa"/>
            <w:tcBorders>
              <w:right w:val="nil"/>
            </w:tcBorders>
          </w:tcPr>
          <w:p w14:paraId="46F834BB" w14:textId="77777777" w:rsidR="00C45295" w:rsidRPr="00FB0D60" w:rsidRDefault="00C45295" w:rsidP="006476D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B0D60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B0BB7B6" w14:textId="77777777" w:rsidR="00C45295" w:rsidRPr="00FB0D60" w:rsidRDefault="00C45295" w:rsidP="006476D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B93896C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60BD8EF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3F8E4DD3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514C5B03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C673D" w14:textId="77777777" w:rsidR="00C45295" w:rsidRPr="00FB0D60" w:rsidRDefault="00C45295" w:rsidP="006476D1">
            <w:pPr>
              <w:tabs>
                <w:tab w:val="decimal" w:pos="557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321979C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1E64F" w14:textId="77777777" w:rsidR="00C45295" w:rsidRPr="00FB0D60" w:rsidRDefault="00C45295" w:rsidP="006476D1">
            <w:pPr>
              <w:tabs>
                <w:tab w:val="decimal" w:pos="557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3BAD25BD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DA79C" w14:textId="310A436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9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000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16417B6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57EE8DB0" w14:textId="3765A4E9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9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000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45295" w:rsidRPr="00FB0D60" w14:paraId="6E13B8A7" w14:textId="77777777" w:rsidTr="00120AD8">
        <w:tc>
          <w:tcPr>
            <w:tcW w:w="1782" w:type="dxa"/>
            <w:tcBorders>
              <w:left w:val="nil"/>
              <w:bottom w:val="nil"/>
              <w:right w:val="nil"/>
            </w:tcBorders>
          </w:tcPr>
          <w:p w14:paraId="276860E8" w14:textId="77777777" w:rsidR="00C45295" w:rsidRPr="00FB0D60" w:rsidRDefault="00C45295" w:rsidP="006476D1">
            <w:pPr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6A5A5D26" w14:textId="77777777" w:rsidR="00C45295" w:rsidRPr="00FB0D60" w:rsidRDefault="00C45295" w:rsidP="006476D1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B475D7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51197652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8DD10FD" w14:textId="77777777" w:rsidR="00C45295" w:rsidRPr="00FB0D60" w:rsidRDefault="00C45295" w:rsidP="006476D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33E194A6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107CDE" w14:textId="4DA83252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6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451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bottom w:val="nil"/>
              <w:right w:val="nil"/>
            </w:tcBorders>
          </w:tcPr>
          <w:p w14:paraId="43934550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D6E0DD" w14:textId="221BAF0B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(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6</w:t>
            </w:r>
            <w:r w:rsidRPr="00FB0D60">
              <w:rPr>
                <w:rFonts w:ascii="Angsana New" w:hAnsi="Angsana New"/>
                <w:sz w:val="20"/>
                <w:szCs w:val="20"/>
              </w:rPr>
              <w:t>,</w:t>
            </w:r>
            <w:r w:rsidR="002408B0" w:rsidRPr="002408B0">
              <w:rPr>
                <w:rFonts w:ascii="Angsana New" w:hAnsi="Angsana New"/>
                <w:sz w:val="20"/>
                <w:szCs w:val="20"/>
              </w:rPr>
              <w:t>451</w:t>
            </w:r>
            <w:r w:rsidRPr="00FB0D6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657D26BF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444A87" w14:textId="2BBB1470" w:rsidR="00C45295" w:rsidRPr="00FB0D60" w:rsidRDefault="00C45295" w:rsidP="006476D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0FEBC80E" w14:textId="77777777" w:rsidR="00C45295" w:rsidRPr="00FB0D60" w:rsidRDefault="00C45295" w:rsidP="006476D1">
            <w:pPr>
              <w:tabs>
                <w:tab w:val="decimal" w:pos="72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667E9A" w14:textId="77777777" w:rsidR="00C45295" w:rsidRPr="00FB0D60" w:rsidRDefault="00C45295" w:rsidP="006476D1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FB0D60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19A589D5" w14:textId="77777777" w:rsidR="006C79EE" w:rsidRDefault="006C79EE" w:rsidP="006476D1">
      <w:pPr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</w:p>
    <w:p w14:paraId="2E4D082F" w14:textId="77777777" w:rsidR="006C79EE" w:rsidRDefault="006C79E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DD89CA0" w14:textId="5AB121A9" w:rsidR="00F851F7" w:rsidRPr="00FB0D60" w:rsidRDefault="00F851F7" w:rsidP="006C79EE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บริษัทได้ทำสัญญาร่วมลงทุนกับผู้ร่วมทุน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และได้ดำเนินการจัดตั้งบริษัท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เอ็ม</w:t>
      </w:r>
      <w:proofErr w:type="spellStart"/>
      <w:r w:rsidRPr="00FB0D60">
        <w:rPr>
          <w:rFonts w:ascii="Angsana New" w:hAnsi="Angsana New" w:hint="cs"/>
          <w:spacing w:val="-4"/>
          <w:sz w:val="32"/>
          <w:szCs w:val="32"/>
          <w:cs/>
        </w:rPr>
        <w:t>ลิ้งค์</w:t>
      </w:r>
      <w:proofErr w:type="spellEnd"/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คิวไออาร์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เพื่อประกอบกิจการค้าและติดตั้งระบบอิน</w:t>
      </w:r>
      <w:proofErr w:type="spellStart"/>
      <w:r w:rsidRPr="00FB0D60">
        <w:rPr>
          <w:rFonts w:ascii="Angsana New" w:hAnsi="Angsana New" w:hint="cs"/>
          <w:spacing w:val="-4"/>
          <w:sz w:val="32"/>
          <w:szCs w:val="32"/>
          <w:cs/>
        </w:rPr>
        <w:t>ฟาเ</w:t>
      </w:r>
      <w:proofErr w:type="spellEnd"/>
      <w:r w:rsidRPr="00FB0D60">
        <w:rPr>
          <w:rFonts w:ascii="Angsana New" w:hAnsi="Angsana New" w:hint="cs"/>
          <w:spacing w:val="-4"/>
          <w:sz w:val="32"/>
          <w:szCs w:val="32"/>
          <w:cs/>
        </w:rPr>
        <w:t>รดทั้งในและต่างประเทศ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รวมทั้งอะไหล่ต่าง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ของกล้องอินฟา</w:t>
      </w:r>
      <w:proofErr w:type="spellStart"/>
      <w:r w:rsidRPr="00FB0D60">
        <w:rPr>
          <w:rFonts w:ascii="Angsana New" w:hAnsi="Angsana New" w:hint="cs"/>
          <w:spacing w:val="-4"/>
          <w:sz w:val="32"/>
          <w:szCs w:val="32"/>
          <w:cs/>
        </w:rPr>
        <w:t>เรด</w:t>
      </w:r>
      <w:proofErr w:type="spellEnd"/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โดยบริษัทได้ถือหุ้นร้อยละ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60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ซึ่งการตัดสินใจเกี่ยวกับกิจกรรมที่เกี่ยวข้องจะต้องได้รับความเห็นชอบจากผู้ที่ร่วมลงทุนควบคุมการงา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4CAA640A" w14:textId="5981F338" w:rsidR="009514C1" w:rsidRDefault="00F851F7" w:rsidP="006476D1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26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2559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บริษัทได้ออกหนังสือแจ้งผู้ร่วมลงทุนให้ซื้อคืนหุ้นทั้งหมดที่บริษัทถือในบริษัท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เอ็ม</w:t>
      </w:r>
      <w:proofErr w:type="spellStart"/>
      <w:r w:rsidRPr="00FB0D60">
        <w:rPr>
          <w:rFonts w:ascii="Angsana New" w:hAnsi="Angsana New" w:hint="cs"/>
          <w:spacing w:val="-4"/>
          <w:sz w:val="32"/>
          <w:szCs w:val="32"/>
          <w:cs/>
        </w:rPr>
        <w:t>ลิ้งค์</w:t>
      </w:r>
      <w:proofErr w:type="spellEnd"/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คิวไออาร์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ในราคาหุ้นละ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148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บาทต่อหุ้น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เป็นจำนวนทั้งสิ้น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13</w:t>
      </w:r>
      <w:r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3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ซึ่งเป็นไปตามเงื่อนไขในสัญญาร่วมลงทุน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นอกจากนี้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บริษัทได้เรียกให้ผู้ร่วมลงทุนชำระหนี้ที่บริษัท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เอ็ม</w:t>
      </w:r>
      <w:proofErr w:type="spellStart"/>
      <w:r w:rsidRPr="00FB0D60">
        <w:rPr>
          <w:rFonts w:ascii="Angsana New" w:hAnsi="Angsana New" w:hint="cs"/>
          <w:spacing w:val="-4"/>
          <w:sz w:val="32"/>
          <w:szCs w:val="32"/>
          <w:cs/>
        </w:rPr>
        <w:t>ลิ้งค์</w:t>
      </w:r>
      <w:proofErr w:type="spellEnd"/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คิวไออาร์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คงค้างพร้อมดอกเบี้ยเป็นจำนวน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222</w:t>
      </w:r>
      <w:r w:rsidRPr="00FB0D60">
        <w:rPr>
          <w:rFonts w:ascii="Angsana New" w:hAnsi="Angsana New"/>
          <w:spacing w:val="-4"/>
          <w:sz w:val="32"/>
          <w:szCs w:val="32"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408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เหรียญสหรัฐอเมริกา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ในวันที่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2559</w:t>
      </w:r>
      <w:r w:rsidR="004A62F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5DF07F31" w14:textId="459FF6EB" w:rsidR="00F851F7" w:rsidRPr="00FB0D60" w:rsidRDefault="00F851F7" w:rsidP="006476D1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ณ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2562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บริษัทยังไม่ได้รับการติดต่อกลับจากผู้ร่วมลงทุนในการชำระเงิน</w:t>
      </w:r>
      <w:r w:rsidR="004A62FF">
        <w:rPr>
          <w:rFonts w:ascii="Angsana New" w:hAnsi="Angsana New" w:hint="cs"/>
          <w:spacing w:val="-4"/>
          <w:sz w:val="32"/>
          <w:szCs w:val="32"/>
          <w:cs/>
        </w:rPr>
        <w:t xml:space="preserve"> โดยบริษัทได้ตั้งค่าเผื่อการด้อยค่าของเงินลงทุนดังกล่าวแล้ว</w:t>
      </w:r>
    </w:p>
    <w:p w14:paraId="059FCF4A" w14:textId="662CC99B" w:rsidR="00C9073A" w:rsidRPr="00FB0D60" w:rsidRDefault="00F851F7" w:rsidP="006476D1">
      <w:pPr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26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ที่ประชุมคณะกรรมการของบริษัทมีมติให้บริษัท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เอ็มลิงค์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คิวไออาร์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จำกัด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ซึ่งเป็นกิจการร่วมค้าเลิกกิจการ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บริษัทดังกล่าว</w:t>
      </w:r>
      <w:r w:rsidR="002B57CF" w:rsidRPr="00FB0D60">
        <w:rPr>
          <w:rFonts w:ascii="Angsana New" w:hAnsi="Angsana New" w:hint="cs"/>
          <w:spacing w:val="-4"/>
          <w:sz w:val="32"/>
          <w:szCs w:val="32"/>
          <w:cs/>
        </w:rPr>
        <w:t>ได้</w:t>
      </w:r>
      <w:r w:rsidR="002B57CF" w:rsidRPr="00FB0D60">
        <w:rPr>
          <w:rFonts w:ascii="Angsana New" w:hAnsi="Angsana New"/>
          <w:spacing w:val="-4"/>
          <w:sz w:val="32"/>
          <w:szCs w:val="32"/>
          <w:cs/>
        </w:rPr>
        <w:t>จดทะเบียนเลิกกิจการกับกระทรวงพาณิชย์</w:t>
      </w:r>
      <w:r w:rsidR="002B57CF" w:rsidRPr="00FB0D60">
        <w:rPr>
          <w:rFonts w:ascii="Angsana New" w:hAnsi="Angsana New" w:hint="cs"/>
          <w:spacing w:val="-4"/>
          <w:sz w:val="32"/>
          <w:szCs w:val="32"/>
          <w:cs/>
        </w:rPr>
        <w:t>เมื่อวันที่</w:t>
      </w:r>
      <w:r w:rsidR="00C03DBA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19</w:t>
      </w:r>
      <w:r w:rsidR="002B57CF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2B57CF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="002B57CF" w:rsidRPr="00FB0D60">
        <w:rPr>
          <w:rFonts w:ascii="Angsana New" w:hAnsi="Angsana New"/>
          <w:sz w:val="32"/>
          <w:szCs w:val="32"/>
        </w:rPr>
        <w:t xml:space="preserve"> </w:t>
      </w:r>
      <w:r w:rsidR="002B57CF" w:rsidRPr="00FB0D60">
        <w:rPr>
          <w:rFonts w:ascii="Angsana New" w:hAnsi="Angsana New" w:hint="cs"/>
          <w:sz w:val="32"/>
          <w:szCs w:val="32"/>
          <w:cs/>
        </w:rPr>
        <w:t>ปัจจุบันอยู่ระหว่างการชำระบัญชี</w:t>
      </w:r>
    </w:p>
    <w:p w14:paraId="3DE27B11" w14:textId="360EE059" w:rsidR="000E47DA" w:rsidRPr="00FB0D60" w:rsidRDefault="002408B0" w:rsidP="006476D1">
      <w:pPr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15</w:t>
      </w:r>
      <w:r w:rsidR="000E47D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0E47DA" w:rsidRPr="00FB0D60">
        <w:rPr>
          <w:rFonts w:ascii="Angsana New" w:hAnsi="Angsana New"/>
          <w:sz w:val="32"/>
          <w:szCs w:val="32"/>
        </w:rPr>
        <w:tab/>
      </w:r>
      <w:r w:rsidR="000E47DA" w:rsidRPr="00FB0D60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34980AFA" w14:textId="2403DA00" w:rsidR="000E47DA" w:rsidRPr="006476D1" w:rsidRDefault="000E47DA" w:rsidP="006476D1">
      <w:pPr>
        <w:spacing w:after="240"/>
        <w:ind w:left="1267" w:right="-43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6476D1">
        <w:rPr>
          <w:rFonts w:ascii="Angsana New" w:hAnsi="Angsana New"/>
          <w:spacing w:val="-8"/>
          <w:sz w:val="32"/>
          <w:szCs w:val="32"/>
          <w:cs/>
        </w:rPr>
        <w:t>ในระหว่างปี</w:t>
      </w:r>
      <w:r w:rsidRPr="006476D1">
        <w:rPr>
          <w:rFonts w:ascii="Angsana New" w:hAnsi="Angsana New"/>
          <w:spacing w:val="-8"/>
          <w:sz w:val="32"/>
          <w:szCs w:val="32"/>
        </w:rPr>
        <w:t xml:space="preserve"> </w:t>
      </w:r>
      <w:r w:rsidR="007074FA" w:rsidRPr="006476D1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Pr="006476D1">
        <w:rPr>
          <w:rFonts w:ascii="Angsana New" w:hAnsi="Angsana New"/>
          <w:spacing w:val="-8"/>
          <w:sz w:val="32"/>
          <w:szCs w:val="32"/>
          <w:cs/>
        </w:rPr>
        <w:t>รับรู้ส่วนแบ่งกำไรขาดทุนเบ็ดเสร็จจากการลงทุนในการร่วมค้าในงบการเงินรวม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62"/>
        <w:gridCol w:w="950"/>
        <w:gridCol w:w="670"/>
        <w:gridCol w:w="1620"/>
      </w:tblGrid>
      <w:tr w:rsidR="000E47DA" w:rsidRPr="00FB0D60" w14:paraId="4B4157AB" w14:textId="77777777" w:rsidTr="006476D1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DD74" w14:textId="77777777" w:rsidR="000E47DA" w:rsidRPr="00FB0D60" w:rsidRDefault="000E47DA" w:rsidP="006476D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  <w:vAlign w:val="bottom"/>
          </w:tcPr>
          <w:p w14:paraId="71E193AA" w14:textId="77777777" w:rsidR="000E47DA" w:rsidRPr="00FB0D60" w:rsidRDefault="000E47DA" w:rsidP="006476D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EAC981" w14:textId="77777777" w:rsidR="000E47DA" w:rsidRPr="00FB0D60" w:rsidRDefault="000E47DA" w:rsidP="006476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0E47DA" w:rsidRPr="00FB0D60" w14:paraId="6990A955" w14:textId="77777777" w:rsidTr="006476D1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D1410" w14:textId="77777777" w:rsidR="000E47DA" w:rsidRPr="00FB0D60" w:rsidRDefault="000E47DA" w:rsidP="006476D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A877497" w14:textId="77777777" w:rsidR="000E47DA" w:rsidRPr="00FB0D60" w:rsidRDefault="000E47DA" w:rsidP="00647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E47DA" w:rsidRPr="00FB0D60" w14:paraId="5B05E1F1" w14:textId="77777777" w:rsidTr="006476D1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D11F8" w14:textId="77777777" w:rsidR="000E47DA" w:rsidRPr="00FB0D60" w:rsidRDefault="000E47DA" w:rsidP="00647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674D1C" w14:textId="131E8D4C" w:rsidR="000E47DA" w:rsidRPr="00FB0D60" w:rsidRDefault="000E47DA" w:rsidP="006476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ส่วนแบ่งกำไรจากเงินลงทุนใ</w:t>
            </w:r>
            <w:r w:rsidRPr="00FB0D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  <w:r w:rsidR="001075D3" w:rsidRPr="00FB0D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ในระหว่างปี</w:t>
            </w:r>
          </w:p>
        </w:tc>
      </w:tr>
      <w:tr w:rsidR="000E47DA" w:rsidRPr="00FB0D60" w14:paraId="2818E275" w14:textId="77777777" w:rsidTr="006476D1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BB9D24A" w14:textId="77777777" w:rsidR="000E47DA" w:rsidRPr="00FB0D60" w:rsidRDefault="000E47DA" w:rsidP="006476D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C51E65" w14:textId="1869063E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F2C0DC4" w14:textId="6708C67C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0E47DA" w:rsidRPr="00FB0D60" w14:paraId="524559ED" w14:textId="77777777" w:rsidTr="006476D1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5DB47C91" w14:textId="77777777" w:rsidR="000E47DA" w:rsidRPr="00FB0D60" w:rsidRDefault="000E47DA" w:rsidP="006476D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proofErr w:type="spellStart"/>
            <w:r w:rsidRPr="00FB0D60">
              <w:rPr>
                <w:rFonts w:ascii="Angsana New" w:hAnsi="Angsana New"/>
                <w:sz w:val="26"/>
                <w:szCs w:val="26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 คิวไออาร์ จำกัด</w:t>
            </w:r>
          </w:p>
        </w:tc>
        <w:tc>
          <w:tcPr>
            <w:tcW w:w="1620" w:type="dxa"/>
            <w:gridSpan w:val="2"/>
            <w:tcBorders>
              <w:left w:val="nil"/>
              <w:right w:val="nil"/>
            </w:tcBorders>
          </w:tcPr>
          <w:p w14:paraId="701BAD40" w14:textId="2D4C0E18" w:rsidR="000E47DA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70D263A3" w14:textId="001584C0" w:rsidR="000E47DA" w:rsidRPr="00FB0D60" w:rsidRDefault="002408B0" w:rsidP="006476D1">
            <w:pP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 w:hint="cs"/>
                <w:sz w:val="26"/>
                <w:szCs w:val="26"/>
              </w:rPr>
              <w:t>355</w:t>
            </w:r>
          </w:p>
        </w:tc>
      </w:tr>
    </w:tbl>
    <w:p w14:paraId="695BFC8A" w14:textId="77777777" w:rsidR="006C79EE" w:rsidRDefault="006C79EE" w:rsidP="006476D1">
      <w:pPr>
        <w:spacing w:before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</w:p>
    <w:p w14:paraId="1BDC2D83" w14:textId="77777777" w:rsidR="006C79EE" w:rsidRDefault="006C79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97C0B9" w14:textId="0DF9D854" w:rsidR="000E47DA" w:rsidRPr="00FB0D60" w:rsidRDefault="002408B0" w:rsidP="006C79EE">
      <w:pPr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15</w:t>
      </w:r>
      <w:r w:rsidR="000E47D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0E47DA" w:rsidRPr="00FB0D60">
        <w:rPr>
          <w:rFonts w:ascii="Angsana New" w:hAnsi="Angsana New"/>
          <w:sz w:val="32"/>
          <w:szCs w:val="32"/>
        </w:rPr>
        <w:tab/>
      </w:r>
      <w:r w:rsidR="000E47DA" w:rsidRPr="00FB0D60">
        <w:rPr>
          <w:rFonts w:ascii="Angsana New" w:hAnsi="Angsana New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5DC95B10" w14:textId="77777777" w:rsidR="000E47DA" w:rsidRPr="00FB0D60" w:rsidRDefault="000E47DA" w:rsidP="006476D1">
      <w:pPr>
        <w:pStyle w:val="List"/>
        <w:ind w:left="1267" w:firstLine="0"/>
        <w:jc w:val="thaiDistribute"/>
        <w:outlineLvl w:val="0"/>
        <w:rPr>
          <w:rFonts w:ascii="Angsana New" w:hAnsi="Angsana New" w:cs="Angsana New"/>
          <w:noProof/>
        </w:rPr>
      </w:pPr>
      <w:r w:rsidRPr="00FB0D60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  <w:r w:rsidRPr="00FB0D60">
        <w:rPr>
          <w:rFonts w:ascii="Angsana New" w:hAnsi="Angsana New" w:cs="Angsana New"/>
          <w:noProof/>
        </w:rPr>
        <w:t xml:space="preserve"> </w:t>
      </w:r>
    </w:p>
    <w:p w14:paraId="10B75732" w14:textId="77777777" w:rsidR="000E47DA" w:rsidRPr="00FB0D60" w:rsidRDefault="000E47DA" w:rsidP="006476D1">
      <w:pPr>
        <w:pStyle w:val="List"/>
        <w:tabs>
          <w:tab w:val="left" w:pos="630"/>
        </w:tabs>
        <w:ind w:left="562" w:firstLine="0"/>
        <w:jc w:val="right"/>
        <w:outlineLvl w:val="0"/>
        <w:rPr>
          <w:rFonts w:ascii="Angsana New" w:hAnsi="Angsana New" w:cs="Angsana New"/>
          <w:b/>
          <w:bCs/>
          <w:sz w:val="26"/>
          <w:szCs w:val="26"/>
        </w:rPr>
      </w:pPr>
      <w:r w:rsidRPr="00FB0D60">
        <w:rPr>
          <w:rFonts w:ascii="Angsana New" w:hAnsi="Angsana New" w:cs="Angsana New"/>
          <w:b/>
          <w:bCs/>
          <w:sz w:val="26"/>
          <w:szCs w:val="26"/>
        </w:rPr>
        <w:t>(</w:t>
      </w:r>
      <w:r w:rsidRPr="00FB0D60">
        <w:rPr>
          <w:rFonts w:ascii="Angsana New" w:hAnsi="Angsana New" w:cs="Angsana New"/>
          <w:b/>
          <w:bCs/>
          <w:sz w:val="26"/>
          <w:szCs w:val="26"/>
          <w:cs/>
        </w:rPr>
        <w:t>หน่วย</w:t>
      </w:r>
      <w:r w:rsidRPr="00FB0D60">
        <w:rPr>
          <w:rFonts w:ascii="Angsana New" w:hAnsi="Angsana New" w:cs="Angsana New"/>
          <w:b/>
          <w:bCs/>
          <w:sz w:val="26"/>
          <w:szCs w:val="26"/>
        </w:rPr>
        <w:t xml:space="preserve">: </w:t>
      </w:r>
      <w:r w:rsidRPr="00FB0D60">
        <w:rPr>
          <w:rFonts w:ascii="Angsana New" w:hAnsi="Angsana New" w:cs="Angsana New"/>
          <w:b/>
          <w:bCs/>
          <w:sz w:val="26"/>
          <w:szCs w:val="26"/>
          <w:cs/>
        </w:rPr>
        <w:t>พันบาท</w:t>
      </w:r>
      <w:r w:rsidRPr="00FB0D60">
        <w:rPr>
          <w:rFonts w:ascii="Angsana New" w:hAnsi="Angsana New" w:cs="Angsana New"/>
          <w:b/>
          <w:bCs/>
          <w:sz w:val="26"/>
          <w:szCs w:val="26"/>
        </w:rPr>
        <w:t>)</w:t>
      </w:r>
    </w:p>
    <w:tbl>
      <w:tblPr>
        <w:tblW w:w="8791" w:type="dxa"/>
        <w:tblInd w:w="558" w:type="dxa"/>
        <w:tblLook w:val="04A0" w:firstRow="1" w:lastRow="0" w:firstColumn="1" w:lastColumn="0" w:noHBand="0" w:noVBand="1"/>
      </w:tblPr>
      <w:tblGrid>
        <w:gridCol w:w="5562"/>
        <w:gridCol w:w="1614"/>
        <w:gridCol w:w="1615"/>
      </w:tblGrid>
      <w:tr w:rsidR="000E47DA" w:rsidRPr="00FB0D60" w14:paraId="7ED4F3F9" w14:textId="77777777" w:rsidTr="006476D1">
        <w:trPr>
          <w:tblHeader/>
        </w:trPr>
        <w:tc>
          <w:tcPr>
            <w:tcW w:w="5562" w:type="dxa"/>
            <w:shd w:val="clear" w:color="auto" w:fill="auto"/>
          </w:tcPr>
          <w:p w14:paraId="6498DF98" w14:textId="77777777" w:rsidR="000E47DA" w:rsidRPr="00FB0D60" w:rsidRDefault="000E47DA" w:rsidP="006476D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29" w:type="dxa"/>
            <w:gridSpan w:val="2"/>
            <w:shd w:val="clear" w:color="auto" w:fill="auto"/>
            <w:vAlign w:val="bottom"/>
          </w:tcPr>
          <w:p w14:paraId="57C6C088" w14:textId="77777777" w:rsidR="000E47DA" w:rsidRPr="00FB0D60" w:rsidRDefault="000E47DA" w:rsidP="006476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เอ็ม</w:t>
            </w:r>
            <w:proofErr w:type="spellStart"/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คิวไออาร์ จำกัด</w:t>
            </w:r>
          </w:p>
        </w:tc>
      </w:tr>
      <w:tr w:rsidR="000E47DA" w:rsidRPr="00FB0D60" w14:paraId="3800953B" w14:textId="77777777" w:rsidTr="006476D1">
        <w:trPr>
          <w:tblHeader/>
        </w:trPr>
        <w:tc>
          <w:tcPr>
            <w:tcW w:w="5562" w:type="dxa"/>
            <w:shd w:val="clear" w:color="auto" w:fill="auto"/>
          </w:tcPr>
          <w:p w14:paraId="4AA09E1A" w14:textId="77777777" w:rsidR="000E47DA" w:rsidRPr="00FB0D60" w:rsidRDefault="000E47DA" w:rsidP="006476D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14:paraId="0EDE3506" w14:textId="3C86050A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7DA4D808" w14:textId="416AE1A8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201C58" w:rsidRPr="00FB0D60" w14:paraId="230EED04" w14:textId="77777777" w:rsidTr="00201C58">
        <w:tc>
          <w:tcPr>
            <w:tcW w:w="5562" w:type="dxa"/>
            <w:shd w:val="clear" w:color="auto" w:fill="auto"/>
          </w:tcPr>
          <w:p w14:paraId="0969C8AF" w14:textId="77777777" w:rsidR="00201C58" w:rsidRPr="00FB0D60" w:rsidRDefault="00201C58" w:rsidP="00201C58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14" w:type="dxa"/>
            <w:shd w:val="clear" w:color="auto" w:fill="auto"/>
          </w:tcPr>
          <w:p w14:paraId="3A44A9A8" w14:textId="5ED21411" w:rsidR="00201C58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56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772D61D4" w14:textId="21E25C2D" w:rsidR="00201C58" w:rsidRPr="00FB0D60" w:rsidRDefault="002408B0" w:rsidP="00201C58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 w:hint="cs"/>
                <w:sz w:val="26"/>
                <w:szCs w:val="26"/>
              </w:rPr>
              <w:t>91</w:t>
            </w:r>
          </w:p>
        </w:tc>
      </w:tr>
      <w:tr w:rsidR="00201C58" w:rsidRPr="00FB0D60" w14:paraId="18AB90FE" w14:textId="77777777" w:rsidTr="00201C58">
        <w:tc>
          <w:tcPr>
            <w:tcW w:w="5562" w:type="dxa"/>
            <w:shd w:val="clear" w:color="auto" w:fill="auto"/>
          </w:tcPr>
          <w:p w14:paraId="0EA7749E" w14:textId="77777777" w:rsidR="00201C58" w:rsidRPr="00FB0D60" w:rsidRDefault="00201C58" w:rsidP="00201C58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614" w:type="dxa"/>
            <w:shd w:val="clear" w:color="auto" w:fill="auto"/>
          </w:tcPr>
          <w:p w14:paraId="493193C9" w14:textId="3C58BF72" w:rsidR="00201C58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56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0DFF5D50" w14:textId="1B10FF0D" w:rsidR="00201C58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01C58" w:rsidRPr="00FB0D60" w14:paraId="432060DC" w14:textId="77777777" w:rsidTr="00201C58">
        <w:tc>
          <w:tcPr>
            <w:tcW w:w="5562" w:type="dxa"/>
            <w:shd w:val="clear" w:color="auto" w:fill="auto"/>
          </w:tcPr>
          <w:p w14:paraId="08E62C54" w14:textId="77777777" w:rsidR="00201C58" w:rsidRPr="00FB0D60" w:rsidRDefault="00201C58" w:rsidP="00201C58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14" w:type="dxa"/>
            <w:shd w:val="clear" w:color="auto" w:fill="auto"/>
          </w:tcPr>
          <w:p w14:paraId="013F5402" w14:textId="33B54824" w:rsidR="00201C58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56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75867AC2" w14:textId="3C44CF61" w:rsidR="00201C58" w:rsidRPr="00FB0D60" w:rsidRDefault="00201C58" w:rsidP="00201C58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1</w:t>
            </w:r>
            <w:r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378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01C58" w:rsidRPr="00FB0D60" w14:paraId="5CE5DA29" w14:textId="77777777" w:rsidTr="00201C58">
        <w:tc>
          <w:tcPr>
            <w:tcW w:w="5562" w:type="dxa"/>
            <w:shd w:val="clear" w:color="auto" w:fill="auto"/>
          </w:tcPr>
          <w:p w14:paraId="4C30AB04" w14:textId="77777777" w:rsidR="00201C58" w:rsidRPr="00FB0D60" w:rsidRDefault="00201C58" w:rsidP="00201C58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614" w:type="dxa"/>
            <w:shd w:val="clear" w:color="auto" w:fill="auto"/>
          </w:tcPr>
          <w:p w14:paraId="021DA328" w14:textId="4C9D4ABE" w:rsidR="00201C58" w:rsidRPr="00FB0D60" w:rsidRDefault="00201C58" w:rsidP="00201C5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56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4608DBD2" w14:textId="1E0B70E6" w:rsidR="00201C58" w:rsidRPr="00FB0D60" w:rsidRDefault="00201C58" w:rsidP="00201C58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11</w:t>
            </w:r>
            <w:r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012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47DA" w:rsidRPr="00FB0D60" w14:paraId="4E4E3271" w14:textId="77777777" w:rsidTr="006476D1">
        <w:tc>
          <w:tcPr>
            <w:tcW w:w="5562" w:type="dxa"/>
            <w:shd w:val="clear" w:color="auto" w:fill="auto"/>
          </w:tcPr>
          <w:p w14:paraId="78EF43B0" w14:textId="77777777" w:rsidR="000E47DA" w:rsidRPr="00FB0D60" w:rsidRDefault="000E47DA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หนี้สิน - สุทธิ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0E04AD41" w14:textId="38F2AC72" w:rsidR="000E47DA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 w:rsidRPr="00566CA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647742E5" w14:textId="440C5480" w:rsidR="000E47DA" w:rsidRPr="00FB0D60" w:rsidRDefault="000E47DA" w:rsidP="006476D1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12</w:t>
            </w:r>
            <w:r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299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47DA" w:rsidRPr="00FB0D60" w14:paraId="067D5948" w14:textId="77777777" w:rsidTr="006476D1">
        <w:tc>
          <w:tcPr>
            <w:tcW w:w="5562" w:type="dxa"/>
            <w:shd w:val="clear" w:color="auto" w:fill="auto"/>
          </w:tcPr>
          <w:p w14:paraId="28F1FE6E" w14:textId="77777777" w:rsidR="000E47DA" w:rsidRPr="00FB0D60" w:rsidRDefault="000E47DA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  <w:r w:rsidRPr="00FB0D6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66BA9295" w14:textId="40CD54FA" w:rsidR="000E47DA" w:rsidRPr="00FB0D60" w:rsidRDefault="000E47DA" w:rsidP="006476D1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E96490E" w14:textId="18E424EE" w:rsidR="000E47DA" w:rsidRPr="00FB0D60" w:rsidRDefault="000E47DA" w:rsidP="006476D1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0E47DA" w:rsidRPr="00FB0D60" w14:paraId="7D2B7C57" w14:textId="77777777" w:rsidTr="006476D1">
        <w:tc>
          <w:tcPr>
            <w:tcW w:w="5562" w:type="dxa"/>
            <w:shd w:val="clear" w:color="auto" w:fill="auto"/>
          </w:tcPr>
          <w:p w14:paraId="11D6E5AB" w14:textId="77777777" w:rsidR="000E47DA" w:rsidRPr="00FB0D60" w:rsidRDefault="000E47DA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สัดส่วนตามส่วนได้เสียของกิจการในหนี้สิน - สุทธิ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7C3581AC" w14:textId="0610595B" w:rsidR="000E47DA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2BBC984D" w14:textId="6AF21386" w:rsidR="000E47DA" w:rsidRPr="00FB0D60" w:rsidRDefault="000E47DA" w:rsidP="006476D1">
            <w:pP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7</w:t>
            </w:r>
            <w:r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379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E47DA" w:rsidRPr="00FB0D60" w14:paraId="3B4AB050" w14:textId="77777777" w:rsidTr="006476D1">
        <w:tc>
          <w:tcPr>
            <w:tcW w:w="5562" w:type="dxa"/>
            <w:shd w:val="clear" w:color="auto" w:fill="auto"/>
          </w:tcPr>
          <w:p w14:paraId="084E028E" w14:textId="77777777" w:rsidR="000E47DA" w:rsidRPr="00FB0D60" w:rsidRDefault="000E47DA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33C4B942" w14:textId="0B500346" w:rsidR="000E47DA" w:rsidRPr="00FB0D60" w:rsidRDefault="00201C58" w:rsidP="00201C5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1D03F13F" w14:textId="2E8F6C45" w:rsidR="000E47DA" w:rsidRPr="00FB0D60" w:rsidRDefault="002408B0" w:rsidP="006476D1">
            <w:pPr>
              <w:pBdr>
                <w:bottom w:val="single" w:sz="4" w:space="1" w:color="auto"/>
              </w:pBd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7</w:t>
            </w:r>
            <w:r w:rsidR="000E47DA" w:rsidRPr="00FB0D60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403</w:t>
            </w:r>
          </w:p>
        </w:tc>
      </w:tr>
      <w:tr w:rsidR="000E47DA" w:rsidRPr="00FB0D60" w14:paraId="4AFFBF75" w14:textId="77777777" w:rsidTr="006476D1">
        <w:tc>
          <w:tcPr>
            <w:tcW w:w="5562" w:type="dxa"/>
            <w:shd w:val="clear" w:color="auto" w:fill="auto"/>
          </w:tcPr>
          <w:p w14:paraId="3B5AD045" w14:textId="77777777" w:rsidR="000E47DA" w:rsidRPr="00FB0D60" w:rsidRDefault="000E47DA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614" w:type="dxa"/>
            <w:shd w:val="clear" w:color="auto" w:fill="auto"/>
            <w:vAlign w:val="bottom"/>
          </w:tcPr>
          <w:p w14:paraId="25F4AD6D" w14:textId="6CEF7AA4" w:rsidR="000E47DA" w:rsidRPr="00FB0D60" w:rsidRDefault="00201C58" w:rsidP="00201C5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5" w:type="dxa"/>
            <w:shd w:val="clear" w:color="auto" w:fill="auto"/>
            <w:vAlign w:val="bottom"/>
          </w:tcPr>
          <w:p w14:paraId="36ADF794" w14:textId="64D793AE" w:rsidR="000E47DA" w:rsidRPr="00FB0D60" w:rsidRDefault="002408B0" w:rsidP="006476D1">
            <w:pPr>
              <w:pBdr>
                <w:bottom w:val="double" w:sz="4" w:space="1" w:color="auto"/>
              </w:pBdr>
              <w:tabs>
                <w:tab w:val="decimal" w:pos="106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24</w:t>
            </w:r>
          </w:p>
        </w:tc>
      </w:tr>
    </w:tbl>
    <w:p w14:paraId="2C68682B" w14:textId="7B7DFF23" w:rsidR="000E47DA" w:rsidRPr="00FB0D60" w:rsidRDefault="000E47DA" w:rsidP="006C79EE">
      <w:pPr>
        <w:pStyle w:val="List"/>
        <w:spacing w:before="240"/>
        <w:ind w:left="1267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FB0D60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803" w:type="dxa"/>
        <w:tblInd w:w="558" w:type="dxa"/>
        <w:tblLook w:val="04A0" w:firstRow="1" w:lastRow="0" w:firstColumn="1" w:lastColumn="0" w:noHBand="0" w:noVBand="1"/>
      </w:tblPr>
      <w:tblGrid>
        <w:gridCol w:w="5562"/>
        <w:gridCol w:w="1620"/>
        <w:gridCol w:w="1621"/>
      </w:tblGrid>
      <w:tr w:rsidR="000E47DA" w:rsidRPr="00FB0D60" w14:paraId="54EB36BE" w14:textId="77777777" w:rsidTr="006476D1">
        <w:trPr>
          <w:tblHeader/>
        </w:trPr>
        <w:tc>
          <w:tcPr>
            <w:tcW w:w="8803" w:type="dxa"/>
            <w:gridSpan w:val="3"/>
            <w:shd w:val="clear" w:color="auto" w:fill="auto"/>
            <w:vAlign w:val="bottom"/>
          </w:tcPr>
          <w:p w14:paraId="3C70F81D" w14:textId="77777777" w:rsidR="000E47DA" w:rsidRPr="00FB0D60" w:rsidRDefault="000E47DA" w:rsidP="006476D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0E47DA" w:rsidRPr="00FB0D60" w14:paraId="3DE69A5A" w14:textId="77777777" w:rsidTr="006476D1">
        <w:trPr>
          <w:tblHeader/>
        </w:trPr>
        <w:tc>
          <w:tcPr>
            <w:tcW w:w="5562" w:type="dxa"/>
            <w:shd w:val="clear" w:color="auto" w:fill="auto"/>
          </w:tcPr>
          <w:p w14:paraId="5E9FF86E" w14:textId="77777777" w:rsidR="000E47DA" w:rsidRPr="00FB0D60" w:rsidRDefault="000E47DA" w:rsidP="006476D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3A0A72E5" w14:textId="58ED5073" w:rsidR="000E47DA" w:rsidRPr="00FB0D60" w:rsidRDefault="000E47DA" w:rsidP="006476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408B0" w:rsidRPr="002408B0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E47DA" w:rsidRPr="00FB0D60" w14:paraId="4FDEA327" w14:textId="77777777" w:rsidTr="006476D1">
        <w:trPr>
          <w:tblHeader/>
        </w:trPr>
        <w:tc>
          <w:tcPr>
            <w:tcW w:w="5562" w:type="dxa"/>
            <w:shd w:val="clear" w:color="auto" w:fill="auto"/>
          </w:tcPr>
          <w:p w14:paraId="52BC3C65" w14:textId="77777777" w:rsidR="000E47DA" w:rsidRPr="00FB0D60" w:rsidRDefault="000E47DA" w:rsidP="006476D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1A65D665" w14:textId="77777777" w:rsidR="000E47DA" w:rsidRPr="00FB0D60" w:rsidRDefault="000E47DA" w:rsidP="006476D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 เอ็ม</w:t>
            </w:r>
            <w:proofErr w:type="spellStart"/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ลิ้งค์</w:t>
            </w:r>
            <w:proofErr w:type="spellEnd"/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คิวไออาร์ จำกัด</w:t>
            </w:r>
          </w:p>
        </w:tc>
      </w:tr>
      <w:tr w:rsidR="000E47DA" w:rsidRPr="00FB0D60" w14:paraId="3330D49B" w14:textId="77777777" w:rsidTr="006476D1">
        <w:trPr>
          <w:tblHeader/>
        </w:trPr>
        <w:tc>
          <w:tcPr>
            <w:tcW w:w="5562" w:type="dxa"/>
            <w:shd w:val="clear" w:color="auto" w:fill="auto"/>
          </w:tcPr>
          <w:p w14:paraId="2B25ED6E" w14:textId="77777777" w:rsidR="000E47DA" w:rsidRPr="00FB0D60" w:rsidRDefault="000E47DA" w:rsidP="006476D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125BC4" w14:textId="026F7165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5760FF" w14:textId="13204E79" w:rsidR="000E47DA" w:rsidRPr="00FB0D60" w:rsidRDefault="002408B0" w:rsidP="006476D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D136BE" w:rsidRPr="00FB0D60" w14:paraId="6B630DE9" w14:textId="77777777" w:rsidTr="006476D1">
        <w:tc>
          <w:tcPr>
            <w:tcW w:w="5562" w:type="dxa"/>
            <w:shd w:val="clear" w:color="auto" w:fill="auto"/>
          </w:tcPr>
          <w:p w14:paraId="7358FA1A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7F9DB9" w14:textId="140B7391" w:rsidR="00D136BE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D299CD" w14:textId="1ADE8022" w:rsidR="00D136BE" w:rsidRPr="00FB0D60" w:rsidRDefault="002408B0" w:rsidP="006476D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630</w:t>
            </w:r>
          </w:p>
        </w:tc>
      </w:tr>
      <w:tr w:rsidR="00D136BE" w:rsidRPr="00FB0D60" w14:paraId="6A61CECF" w14:textId="77777777" w:rsidTr="006476D1">
        <w:tc>
          <w:tcPr>
            <w:tcW w:w="5562" w:type="dxa"/>
            <w:shd w:val="clear" w:color="auto" w:fill="auto"/>
          </w:tcPr>
          <w:p w14:paraId="52198593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82641D4" w14:textId="21D930C3" w:rsidR="00D136BE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B82B4C" w14:textId="158B438F" w:rsidR="00D136BE" w:rsidRPr="00FB0D60" w:rsidRDefault="00D136BE" w:rsidP="006476D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38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36BE" w:rsidRPr="00FB0D60" w14:paraId="33727094" w14:textId="77777777" w:rsidTr="006476D1">
        <w:tc>
          <w:tcPr>
            <w:tcW w:w="5562" w:type="dxa"/>
            <w:shd w:val="clear" w:color="auto" w:fill="auto"/>
          </w:tcPr>
          <w:p w14:paraId="4547D0FD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294210" w14:textId="50D6AB10" w:rsidR="00D136BE" w:rsidRPr="00FB0D60" w:rsidRDefault="00201C58" w:rsidP="00201C5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D85CF2" w14:textId="41F37F58" w:rsidR="00D136BE" w:rsidRPr="00FB0D60" w:rsidRDefault="00D136BE" w:rsidP="006476D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104</w:t>
            </w:r>
            <w:r w:rsidRPr="00FB0D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136BE" w:rsidRPr="00FB0D60" w14:paraId="33C8C048" w14:textId="77777777" w:rsidTr="006476D1">
        <w:tc>
          <w:tcPr>
            <w:tcW w:w="5562" w:type="dxa"/>
            <w:shd w:val="clear" w:color="auto" w:fill="auto"/>
          </w:tcPr>
          <w:p w14:paraId="4855AE3D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FB0D6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0A3726" w14:textId="5CE3E7E9" w:rsidR="00D136BE" w:rsidRPr="00FB0D60" w:rsidRDefault="00201C58" w:rsidP="00201C5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F2703E" w14:textId="3720954A" w:rsidR="00D136BE" w:rsidRPr="00FB0D60" w:rsidRDefault="002408B0" w:rsidP="006476D1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488</w:t>
            </w:r>
          </w:p>
        </w:tc>
      </w:tr>
      <w:tr w:rsidR="00D136BE" w:rsidRPr="00FB0D60" w14:paraId="3679A2BC" w14:textId="77777777" w:rsidTr="006476D1">
        <w:tc>
          <w:tcPr>
            <w:tcW w:w="5562" w:type="dxa"/>
            <w:shd w:val="clear" w:color="auto" w:fill="auto"/>
          </w:tcPr>
          <w:p w14:paraId="3785681E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F81833" w14:textId="25B16074" w:rsidR="00D136BE" w:rsidRPr="00FB0D60" w:rsidRDefault="00073F3E" w:rsidP="00073F3E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FC51314" w14:textId="7671C659" w:rsidR="00D136BE" w:rsidRPr="00FB0D60" w:rsidRDefault="002408B0" w:rsidP="006476D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488</w:t>
            </w:r>
          </w:p>
        </w:tc>
      </w:tr>
      <w:tr w:rsidR="00D136BE" w:rsidRPr="00FB0D60" w14:paraId="089E190B" w14:textId="77777777" w:rsidTr="006476D1">
        <w:tc>
          <w:tcPr>
            <w:tcW w:w="5562" w:type="dxa"/>
            <w:shd w:val="clear" w:color="auto" w:fill="auto"/>
          </w:tcPr>
          <w:p w14:paraId="7364D02C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 xml:space="preserve">สัดส่วนเงินลงทุน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932BEE" w14:textId="74E613EE" w:rsidR="00D136BE" w:rsidRPr="00FB0D60" w:rsidRDefault="00D136BE" w:rsidP="006476D1">
            <w:pPr>
              <w:pBdr>
                <w:bottom w:val="single" w:sz="4" w:space="1" w:color="auto"/>
              </w:pBdr>
              <w:tabs>
                <w:tab w:val="right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ร้อยละ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0944B9" w14:textId="06741BD1" w:rsidR="00D136BE" w:rsidRPr="00FB0D60" w:rsidRDefault="00D136BE" w:rsidP="006476D1">
            <w:pPr>
              <w:pBdr>
                <w:bottom w:val="single" w:sz="4" w:space="1" w:color="auto"/>
              </w:pBdr>
              <w:tabs>
                <w:tab w:val="right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ร้อยละ 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D136BE" w:rsidRPr="00FB0D60" w14:paraId="79DD96EE" w14:textId="77777777" w:rsidTr="006476D1">
        <w:tc>
          <w:tcPr>
            <w:tcW w:w="5562" w:type="dxa"/>
            <w:shd w:val="clear" w:color="auto" w:fill="auto"/>
          </w:tcPr>
          <w:p w14:paraId="34337870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สัดส่วนตามวิธีส่วนได้เสียของกิจการในกำไรขาดทุนเบ็ดเสร็จ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A0386E" w14:textId="08B22CEF" w:rsidR="00D136BE" w:rsidRPr="00FB0D60" w:rsidRDefault="00201C58" w:rsidP="00201C58">
            <w:pP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A1A256" w14:textId="3B880754" w:rsidR="00D136BE" w:rsidRPr="00FB0D60" w:rsidRDefault="002408B0" w:rsidP="006476D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D136BE" w:rsidRPr="00FB0D60" w14:paraId="1DE46B1B" w14:textId="77777777" w:rsidTr="006476D1">
        <w:tc>
          <w:tcPr>
            <w:tcW w:w="5562" w:type="dxa"/>
            <w:shd w:val="clear" w:color="auto" w:fill="auto"/>
          </w:tcPr>
          <w:p w14:paraId="44F4128F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78D994" w14:textId="7BD41665" w:rsidR="00D136BE" w:rsidRPr="00FB0D60" w:rsidRDefault="00201C58" w:rsidP="00201C5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13FF69B" w14:textId="7126E2A1" w:rsidR="00D136BE" w:rsidRPr="00FB0D60" w:rsidRDefault="002408B0" w:rsidP="006476D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D136BE" w:rsidRPr="00FB0D60" w14:paraId="6A73B509" w14:textId="77777777" w:rsidTr="006476D1">
        <w:tc>
          <w:tcPr>
            <w:tcW w:w="5562" w:type="dxa"/>
            <w:shd w:val="clear" w:color="auto" w:fill="auto"/>
          </w:tcPr>
          <w:p w14:paraId="5EEDB9A2" w14:textId="77777777" w:rsidR="00D136BE" w:rsidRPr="00FB0D60" w:rsidRDefault="00D136BE" w:rsidP="006476D1">
            <w:pPr>
              <w:ind w:left="590"/>
              <w:rPr>
                <w:rFonts w:ascii="Angsana New" w:hAnsi="Angsana New"/>
                <w:sz w:val="26"/>
                <w:szCs w:val="26"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F758FC" w14:textId="7FE8E069" w:rsidR="00D136BE" w:rsidRPr="00FB0D60" w:rsidRDefault="00201C58" w:rsidP="00201C5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1DB349" w14:textId="7BF9E94F" w:rsidR="00D136BE" w:rsidRPr="00FB0D60" w:rsidRDefault="002408B0" w:rsidP="006476D1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355</w:t>
            </w:r>
          </w:p>
        </w:tc>
      </w:tr>
    </w:tbl>
    <w:p w14:paraId="57CD7139" w14:textId="77777777" w:rsidR="006C79EE" w:rsidRDefault="006C79EE" w:rsidP="006476D1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03D354" w14:textId="77777777" w:rsidR="006C79EE" w:rsidRDefault="006C79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FFDA8" w14:textId="2477CD77" w:rsidR="000673D1" w:rsidRPr="00FB0D60" w:rsidRDefault="002408B0" w:rsidP="006C79E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16</w:t>
      </w:r>
      <w:r w:rsidR="00522BF4" w:rsidRPr="00FB0D60">
        <w:rPr>
          <w:rFonts w:ascii="Angsana New" w:hAnsi="Angsana New"/>
          <w:b/>
          <w:bCs/>
          <w:sz w:val="32"/>
          <w:szCs w:val="32"/>
        </w:rPr>
        <w:t>.</w:t>
      </w:r>
      <w:r w:rsidR="00522BF4" w:rsidRPr="00FB0D60">
        <w:rPr>
          <w:rFonts w:ascii="Angsana New" w:hAnsi="Angsana New"/>
          <w:b/>
          <w:bCs/>
          <w:sz w:val="32"/>
          <w:szCs w:val="32"/>
        </w:rPr>
        <w:tab/>
      </w:r>
      <w:r w:rsidR="00FD2A28" w:rsidRPr="00FB0D60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2130393" w14:textId="5AFA8898" w:rsidR="000673D1" w:rsidRPr="00FB0D60" w:rsidRDefault="000673D1" w:rsidP="002C1A4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F84C7F" w:rsidRPr="00FB0D60">
        <w:rPr>
          <w:rFonts w:ascii="Angsana New" w:hAnsi="Angsana New"/>
          <w:sz w:val="32"/>
          <w:szCs w:val="32"/>
        </w:rPr>
        <w:t xml:space="preserve"> </w:t>
      </w:r>
      <w:r w:rsidR="00F84C7F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0653C" w:rsidRPr="00FB0D60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="000A52D3" w:rsidRPr="00FB0D60">
        <w:rPr>
          <w:rFonts w:ascii="Angsana New" w:hAnsi="Angsana New" w:hint="cs"/>
          <w:sz w:val="32"/>
          <w:szCs w:val="32"/>
          <w:cs/>
        </w:rPr>
        <w:t>ของอสังหาริมทรัพย์เพื่อการลงทุน</w:t>
      </w:r>
      <w:r w:rsidR="0020653C" w:rsidRPr="00FB0D60">
        <w:rPr>
          <w:rFonts w:ascii="Angsana New" w:hAnsi="Angsana New" w:hint="cs"/>
          <w:sz w:val="32"/>
          <w:szCs w:val="32"/>
          <w:cs/>
        </w:rPr>
        <w:t>สรุปได้</w:t>
      </w:r>
      <w:r w:rsidR="000A52D3" w:rsidRPr="00FB0D60">
        <w:rPr>
          <w:rFonts w:ascii="Angsana New" w:hAnsi="Angsana New" w:hint="cs"/>
          <w:sz w:val="32"/>
          <w:szCs w:val="32"/>
          <w:cs/>
        </w:rPr>
        <w:t>ดังนี้</w:t>
      </w:r>
      <w:r w:rsidR="00F136A6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1D280F" w:rsidRPr="00FB0D60">
        <w:rPr>
          <w:rFonts w:ascii="Angsana New" w:hAnsi="Angsana New"/>
          <w:sz w:val="32"/>
          <w:szCs w:val="32"/>
        </w:rPr>
        <w:t>(</w:t>
      </w:r>
      <w:r w:rsidR="001D280F" w:rsidRPr="00FB0D60">
        <w:rPr>
          <w:rFonts w:ascii="Angsana New" w:hAnsi="Angsana New" w:hint="cs"/>
          <w:sz w:val="32"/>
          <w:szCs w:val="32"/>
          <w:cs/>
        </w:rPr>
        <w:t xml:space="preserve">งบการเงินรวม </w:t>
      </w:r>
      <w:r w:rsidR="001D280F" w:rsidRPr="00FB0D60">
        <w:rPr>
          <w:rFonts w:ascii="Angsana New" w:hAnsi="Angsana New"/>
          <w:sz w:val="32"/>
          <w:szCs w:val="32"/>
        </w:rPr>
        <w:t xml:space="preserve">: </w:t>
      </w:r>
      <w:r w:rsidR="001D280F" w:rsidRPr="00FB0D60">
        <w:rPr>
          <w:rFonts w:ascii="Angsana New" w:hAnsi="Angsana New" w:hint="cs"/>
          <w:sz w:val="32"/>
          <w:szCs w:val="32"/>
          <w:cs/>
        </w:rPr>
        <w:t>ไม่มี</w:t>
      </w:r>
      <w:r w:rsidR="001D280F" w:rsidRPr="00FB0D60">
        <w:rPr>
          <w:rFonts w:ascii="Angsana New" w:hAnsi="Angsana New"/>
          <w:sz w:val="32"/>
          <w:szCs w:val="32"/>
        </w:rPr>
        <w:t>)</w:t>
      </w:r>
    </w:p>
    <w:p w14:paraId="3E7D0DAC" w14:textId="77777777" w:rsidR="00522BF4" w:rsidRPr="00FB0D60" w:rsidRDefault="00522BF4" w:rsidP="00701F4E">
      <w:pPr>
        <w:ind w:left="420" w:firstLine="980"/>
        <w:jc w:val="right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  <w:cs/>
        </w:rPr>
        <w:t>(หน่วย</w:t>
      </w:r>
      <w:r w:rsidRPr="00FB0D60">
        <w:rPr>
          <w:rFonts w:ascii="Angsana New" w:hAnsi="Angsana New"/>
          <w:b/>
          <w:bCs/>
          <w:szCs w:val="24"/>
        </w:rPr>
        <w:t>:</w:t>
      </w:r>
      <w:r w:rsidRPr="00FB0D60">
        <w:rPr>
          <w:rFonts w:ascii="Angsana New" w:hAnsi="Angsana New"/>
          <w:b/>
          <w:bCs/>
          <w:szCs w:val="24"/>
          <w:cs/>
        </w:rPr>
        <w:t xml:space="preserve"> พันบาท)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2"/>
        <w:gridCol w:w="1422"/>
        <w:gridCol w:w="144"/>
        <w:gridCol w:w="1386"/>
      </w:tblGrid>
      <w:tr w:rsidR="004E58B5" w:rsidRPr="00FB0D60" w14:paraId="62EA1ECD" w14:textId="77777777" w:rsidTr="000826E6">
        <w:trPr>
          <w:trHeight w:val="20"/>
        </w:trPr>
        <w:tc>
          <w:tcPr>
            <w:tcW w:w="5742" w:type="dxa"/>
            <w:vAlign w:val="bottom"/>
          </w:tcPr>
          <w:p w14:paraId="5E824F35" w14:textId="77777777" w:rsidR="002802E8" w:rsidRPr="00FB0D60" w:rsidRDefault="002802E8" w:rsidP="006476D1">
            <w:pPr>
              <w:ind w:right="-43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952" w:type="dxa"/>
            <w:gridSpan w:val="3"/>
            <w:vAlign w:val="bottom"/>
          </w:tcPr>
          <w:p w14:paraId="48258848" w14:textId="77777777" w:rsidR="002802E8" w:rsidRPr="00FB0D60" w:rsidRDefault="002802E8" w:rsidP="006476D1">
            <w:pPr>
              <w:ind w:left="-108" w:right="-10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FB0D60" w14:paraId="336DED99" w14:textId="77777777" w:rsidTr="000826E6">
        <w:trPr>
          <w:trHeight w:val="20"/>
        </w:trPr>
        <w:tc>
          <w:tcPr>
            <w:tcW w:w="5742" w:type="dxa"/>
          </w:tcPr>
          <w:p w14:paraId="4AAC86D9" w14:textId="77777777" w:rsidR="002802E8" w:rsidRPr="00FB0D60" w:rsidRDefault="002802E8" w:rsidP="006476D1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2" w:type="dxa"/>
            <w:vAlign w:val="bottom"/>
          </w:tcPr>
          <w:p w14:paraId="57BE0DA5" w14:textId="2275A2E9" w:rsidR="002802E8" w:rsidRPr="00FB0D60" w:rsidRDefault="002408B0" w:rsidP="006476D1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44" w:type="dxa"/>
          </w:tcPr>
          <w:p w14:paraId="311E527A" w14:textId="77777777" w:rsidR="002802E8" w:rsidRPr="00FB0D60" w:rsidRDefault="002802E8" w:rsidP="006476D1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34EDC7F" w14:textId="545D3130" w:rsidR="002802E8" w:rsidRPr="00FB0D60" w:rsidRDefault="002408B0" w:rsidP="006476D1">
            <w:pPr>
              <w:ind w:right="-36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2C5FE6" w:rsidRPr="00FB0D60" w14:paraId="76665F7C" w14:textId="77777777" w:rsidTr="002C5FE6">
        <w:trPr>
          <w:trHeight w:val="20"/>
        </w:trPr>
        <w:tc>
          <w:tcPr>
            <w:tcW w:w="5742" w:type="dxa"/>
          </w:tcPr>
          <w:p w14:paraId="1B40CAFE" w14:textId="77777777" w:rsidR="002C5FE6" w:rsidRPr="00FB0D60" w:rsidRDefault="002C5FE6" w:rsidP="006476D1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มูลค่าสุทธิตามบัญชีต้นงวด</w:t>
            </w:r>
          </w:p>
        </w:tc>
        <w:tc>
          <w:tcPr>
            <w:tcW w:w="1422" w:type="dxa"/>
          </w:tcPr>
          <w:p w14:paraId="1FB845E5" w14:textId="448A0A54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203</w:t>
            </w:r>
            <w:r w:rsidR="002C5FE6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200</w:t>
            </w:r>
          </w:p>
        </w:tc>
        <w:tc>
          <w:tcPr>
            <w:tcW w:w="144" w:type="dxa"/>
          </w:tcPr>
          <w:p w14:paraId="7B5E30F0" w14:textId="77777777" w:rsidR="002C5FE6" w:rsidRPr="00FB0D60" w:rsidRDefault="002C5FE6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14:paraId="678863B7" w14:textId="77777777" w:rsidR="002C5FE6" w:rsidRPr="00FB0D60" w:rsidRDefault="002C5FE6" w:rsidP="006476D1">
            <w:pPr>
              <w:pStyle w:val="BodyText2"/>
              <w:spacing w:after="0" w:line="240" w:lineRule="auto"/>
              <w:ind w:right="90"/>
              <w:jc w:val="center"/>
              <w:rPr>
                <w:rFonts w:ascii="Angsana New" w:hAnsi="Angsana New"/>
              </w:rPr>
            </w:pPr>
            <w:r w:rsidRPr="00FB0D60">
              <w:rPr>
                <w:rFonts w:ascii="Angsana New" w:hAnsi="Angsana New"/>
              </w:rPr>
              <w:t>-</w:t>
            </w:r>
          </w:p>
        </w:tc>
      </w:tr>
      <w:tr w:rsidR="002C5FE6" w:rsidRPr="00FB0D60" w14:paraId="0B86BFAA" w14:textId="77777777" w:rsidTr="002C5FE6">
        <w:trPr>
          <w:trHeight w:val="20"/>
        </w:trPr>
        <w:tc>
          <w:tcPr>
            <w:tcW w:w="5742" w:type="dxa"/>
          </w:tcPr>
          <w:p w14:paraId="506A097D" w14:textId="77777777" w:rsidR="002C5FE6" w:rsidRPr="00FB0D60" w:rsidRDefault="002C5FE6" w:rsidP="006476D1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โอนเปลี่ยนประเภทจากที่ดิน อาคาร อุปกรณ์</w:t>
            </w:r>
          </w:p>
        </w:tc>
        <w:tc>
          <w:tcPr>
            <w:tcW w:w="1422" w:type="dxa"/>
          </w:tcPr>
          <w:p w14:paraId="0EFADA8D" w14:textId="77777777" w:rsidR="002C5FE6" w:rsidRPr="00FB0D60" w:rsidRDefault="002C5FE6" w:rsidP="006476D1">
            <w:pPr>
              <w:pStyle w:val="BodyText2"/>
              <w:spacing w:after="0" w:line="240" w:lineRule="auto"/>
              <w:ind w:right="90"/>
              <w:jc w:val="center"/>
              <w:rPr>
                <w:rFonts w:ascii="Angsana New" w:hAnsi="Angsana New"/>
              </w:rPr>
            </w:pPr>
            <w:r w:rsidRPr="00FB0D60">
              <w:rPr>
                <w:rFonts w:ascii="Angsana New" w:hAnsi="Angsana New"/>
              </w:rPr>
              <w:t>-</w:t>
            </w:r>
          </w:p>
        </w:tc>
        <w:tc>
          <w:tcPr>
            <w:tcW w:w="144" w:type="dxa"/>
          </w:tcPr>
          <w:p w14:paraId="489F1A68" w14:textId="77777777" w:rsidR="002C5FE6" w:rsidRPr="00FB0D60" w:rsidRDefault="002C5FE6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14:paraId="1AC4D0B0" w14:textId="6B27F45A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22</w:t>
            </w:r>
            <w:r w:rsidR="002C5FE6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353</w:t>
            </w:r>
          </w:p>
        </w:tc>
      </w:tr>
      <w:tr w:rsidR="002C5FE6" w:rsidRPr="00FB0D60" w14:paraId="03A79DDF" w14:textId="77777777" w:rsidTr="002C5FE6">
        <w:tc>
          <w:tcPr>
            <w:tcW w:w="5742" w:type="dxa"/>
            <w:vAlign w:val="bottom"/>
          </w:tcPr>
          <w:p w14:paraId="4B739A6C" w14:textId="77777777" w:rsidR="002C5FE6" w:rsidRPr="00FB0D60" w:rsidRDefault="002C5FE6" w:rsidP="006476D1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</w:rPr>
            </w:pPr>
            <w:r w:rsidRPr="00FB0D60">
              <w:rPr>
                <w:rFonts w:ascii="Angsana New" w:hAnsi="Angsana New" w:hint="cs"/>
                <w:cs/>
              </w:rPr>
              <w:t>ส่วนเกินทุนจากการวัดมูลค่า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2CF80DE2" w14:textId="164F1E34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1</w:t>
            </w:r>
            <w:r w:rsidR="0021420C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480</w:t>
            </w:r>
          </w:p>
        </w:tc>
        <w:tc>
          <w:tcPr>
            <w:tcW w:w="144" w:type="dxa"/>
          </w:tcPr>
          <w:p w14:paraId="4339591D" w14:textId="77777777" w:rsidR="002C5FE6" w:rsidRPr="00FB0D60" w:rsidRDefault="002C5FE6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885A" w14:textId="7B32AC4F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180</w:t>
            </w:r>
            <w:r w:rsidR="002C5FE6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847</w:t>
            </w:r>
          </w:p>
        </w:tc>
      </w:tr>
      <w:tr w:rsidR="002C5FE6" w:rsidRPr="00FB0D60" w14:paraId="6B8802A0" w14:textId="77777777" w:rsidTr="002C5FE6">
        <w:tc>
          <w:tcPr>
            <w:tcW w:w="5742" w:type="dxa"/>
            <w:vAlign w:val="bottom"/>
          </w:tcPr>
          <w:p w14:paraId="506017D4" w14:textId="77777777" w:rsidR="002C5FE6" w:rsidRPr="00FB0D60" w:rsidRDefault="002C5FE6" w:rsidP="006476D1">
            <w:pPr>
              <w:pStyle w:val="BodyText2"/>
              <w:spacing w:after="0" w:line="240" w:lineRule="auto"/>
              <w:ind w:right="-48"/>
              <w:rPr>
                <w:rFonts w:ascii="Angsana New" w:hAnsi="Angsana New"/>
                <w:cs/>
              </w:rPr>
            </w:pPr>
            <w:r w:rsidRPr="00FB0D60">
              <w:rPr>
                <w:rFonts w:ascii="Angsana New" w:hAnsi="Angsana New" w:hint="cs"/>
                <w:cs/>
              </w:rPr>
              <w:t>มูลค่าสุทธิตามบัญชีปลายงวด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EF31D" w14:textId="19AA4615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204</w:t>
            </w:r>
            <w:r w:rsidR="0021420C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680</w:t>
            </w:r>
          </w:p>
        </w:tc>
        <w:tc>
          <w:tcPr>
            <w:tcW w:w="144" w:type="dxa"/>
          </w:tcPr>
          <w:p w14:paraId="4E4163DF" w14:textId="77777777" w:rsidR="002C5FE6" w:rsidRPr="00FB0D60" w:rsidRDefault="002C5FE6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12EAA" w14:textId="0D0C54E6" w:rsidR="002C5FE6" w:rsidRPr="00FB0D60" w:rsidRDefault="002408B0" w:rsidP="006476D1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="Angsana New" w:hAnsi="Angsana New"/>
              </w:rPr>
            </w:pPr>
            <w:r w:rsidRPr="002408B0">
              <w:rPr>
                <w:rFonts w:ascii="Angsana New" w:hAnsi="Angsana New"/>
              </w:rPr>
              <w:t>203</w:t>
            </w:r>
            <w:r w:rsidR="002C5FE6" w:rsidRPr="00FB0D60">
              <w:rPr>
                <w:rFonts w:ascii="Angsana New" w:hAnsi="Angsana New"/>
              </w:rPr>
              <w:t>,</w:t>
            </w:r>
            <w:r w:rsidRPr="002408B0">
              <w:rPr>
                <w:rFonts w:ascii="Angsana New" w:hAnsi="Angsana New"/>
              </w:rPr>
              <w:t>200</w:t>
            </w:r>
          </w:p>
        </w:tc>
      </w:tr>
    </w:tbl>
    <w:p w14:paraId="5BD9B048" w14:textId="77777777" w:rsidR="00A52F70" w:rsidRPr="00FB0D60" w:rsidRDefault="007F0EFB" w:rsidP="00B24110">
      <w:pPr>
        <w:spacing w:before="24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A52F70" w:rsidRPr="00FB0D60">
        <w:rPr>
          <w:rFonts w:ascii="Angsana New" w:hAnsi="Angsana New" w:hint="cs"/>
          <w:sz w:val="32"/>
          <w:szCs w:val="32"/>
          <w:cs/>
        </w:rPr>
        <w:t>มีพื้นที่อาคารสำนักงานให้เช่าแก่บริษัทย่อย</w:t>
      </w:r>
      <w:r w:rsidR="0020653C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FA4B25" w:rsidRPr="00FB0D60">
        <w:rPr>
          <w:rFonts w:ascii="Angsana New" w:hAnsi="Angsana New" w:hint="cs"/>
          <w:sz w:val="32"/>
          <w:szCs w:val="32"/>
          <w:cs/>
        </w:rPr>
        <w:t>จึงจัดประเภท</w:t>
      </w:r>
      <w:r w:rsidR="0020653C" w:rsidRPr="00FB0D60">
        <w:rPr>
          <w:rFonts w:ascii="Angsana New" w:hAnsi="Angsana New" w:hint="cs"/>
          <w:sz w:val="32"/>
          <w:szCs w:val="32"/>
          <w:cs/>
        </w:rPr>
        <w:t>รายการพื้นที่อาคารให้เช่า</w:t>
      </w:r>
      <w:r w:rsidR="00FA4B25" w:rsidRPr="00FB0D60">
        <w:rPr>
          <w:rFonts w:ascii="Angsana New" w:hAnsi="Angsana New" w:hint="cs"/>
          <w:sz w:val="32"/>
          <w:szCs w:val="32"/>
          <w:cs/>
        </w:rPr>
        <w:t>เป็นอสังหาริมทรัพย์เพื่อการลงทุนในงบ</w:t>
      </w:r>
      <w:r w:rsidR="0020653C" w:rsidRPr="00FB0D60">
        <w:rPr>
          <w:rFonts w:ascii="Angsana New" w:hAnsi="Angsana New" w:hint="cs"/>
          <w:sz w:val="32"/>
          <w:szCs w:val="32"/>
          <w:cs/>
        </w:rPr>
        <w:t>การเงิน</w:t>
      </w:r>
      <w:r w:rsidR="00FA4B25" w:rsidRPr="00FB0D60">
        <w:rPr>
          <w:rFonts w:ascii="Angsana New" w:hAnsi="Angsana New" w:hint="cs"/>
          <w:sz w:val="32"/>
          <w:szCs w:val="32"/>
          <w:cs/>
        </w:rPr>
        <w:t>เฉพาะกิจการ</w:t>
      </w:r>
    </w:p>
    <w:p w14:paraId="494C933F" w14:textId="4D0784CD" w:rsidR="001A118B" w:rsidRPr="00FB0D60" w:rsidRDefault="00FA4B25" w:rsidP="006C79EE">
      <w:pPr>
        <w:spacing w:after="36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 w:hint="cs"/>
          <w:spacing w:val="-8"/>
          <w:sz w:val="32"/>
          <w:szCs w:val="32"/>
          <w:cs/>
        </w:rPr>
        <w:t>มูลค่ายุติธรรมประเมินโดยผู้ประเมินราคาอิสระโดยใช้เกณฑ์วิธี</w:t>
      </w:r>
      <w:r w:rsidR="00DC1316" w:rsidRPr="00FB0D60">
        <w:rPr>
          <w:rFonts w:ascii="Angsana New" w:hAnsi="Angsana New" w:hint="cs"/>
          <w:spacing w:val="-8"/>
          <w:sz w:val="32"/>
          <w:szCs w:val="32"/>
          <w:cs/>
        </w:rPr>
        <w:t>วิเคราะห์</w:t>
      </w:r>
      <w:r w:rsidRPr="00FB0D60">
        <w:rPr>
          <w:rFonts w:ascii="Angsana New" w:hAnsi="Angsana New" w:hint="cs"/>
          <w:spacing w:val="-8"/>
          <w:sz w:val="32"/>
          <w:szCs w:val="32"/>
          <w:cs/>
        </w:rPr>
        <w:t xml:space="preserve">จากรายได้ </w:t>
      </w:r>
      <w:r w:rsidRPr="00FB0D60">
        <w:rPr>
          <w:rFonts w:ascii="Angsana New" w:hAnsi="Angsana New"/>
          <w:spacing w:val="-8"/>
          <w:sz w:val="32"/>
          <w:szCs w:val="32"/>
        </w:rPr>
        <w:t xml:space="preserve">(Income Approach) </w:t>
      </w:r>
      <w:r w:rsidRPr="00FB0D60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สำหรับอาคารสำนักงานให้เช่า ข้อสมมติฐานหลักที่ใช้ในการประเมินมูลค่ายุติธรรมของอาคารดังกล่าว </w:t>
      </w:r>
      <w:r w:rsidRPr="00FB0D60">
        <w:rPr>
          <w:rFonts w:ascii="Angsana New" w:hAnsi="Angsana New" w:hint="cs"/>
          <w:sz w:val="32"/>
          <w:szCs w:val="32"/>
          <w:cs/>
        </w:rPr>
        <w:t>ประกอบด้วย อัตราผลตอบแทน อัตราเงินเฟ้อ อัตรา</w:t>
      </w:r>
      <w:r w:rsidR="00DC1316" w:rsidRPr="00FB0D60">
        <w:rPr>
          <w:rFonts w:ascii="Angsana New" w:hAnsi="Angsana New" w:hint="cs"/>
          <w:sz w:val="32"/>
          <w:szCs w:val="32"/>
          <w:cs/>
        </w:rPr>
        <w:t>การเช่าพื้นที่</w:t>
      </w:r>
      <w:r w:rsidRPr="00FB0D60">
        <w:rPr>
          <w:rFonts w:ascii="Angsana New" w:hAnsi="Angsana New" w:hint="cs"/>
          <w:sz w:val="32"/>
          <w:szCs w:val="32"/>
          <w:cs/>
        </w:rPr>
        <w:t xml:space="preserve"> และอัตราการเติบโตระยะยาวของค่าเช่า</w:t>
      </w:r>
    </w:p>
    <w:p w14:paraId="19B9B09B" w14:textId="7E92FEE4" w:rsidR="002C533A" w:rsidRPr="00FB0D60" w:rsidRDefault="002408B0" w:rsidP="00701F4E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17</w:t>
      </w:r>
      <w:r w:rsidR="002C533A" w:rsidRPr="00FB0D60">
        <w:rPr>
          <w:rFonts w:ascii="Angsana New" w:hAnsi="Angsana New"/>
          <w:b/>
          <w:bCs/>
          <w:sz w:val="32"/>
          <w:szCs w:val="32"/>
        </w:rPr>
        <w:t>.</w:t>
      </w:r>
      <w:r w:rsidR="002C533A" w:rsidRPr="00FB0D60">
        <w:rPr>
          <w:rFonts w:ascii="Angsana New" w:hAnsi="Angsana New"/>
          <w:b/>
          <w:bCs/>
          <w:sz w:val="32"/>
          <w:szCs w:val="32"/>
        </w:rPr>
        <w:tab/>
      </w:r>
      <w:r w:rsidR="002315F5" w:rsidRPr="00FB0D6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</w:t>
      </w:r>
      <w:r w:rsidR="002C533A" w:rsidRPr="00FB0D60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03B8E030" w14:textId="7BE3F556" w:rsidR="00D15841" w:rsidRPr="00FB0D60" w:rsidRDefault="00D15841" w:rsidP="00565389">
      <w:pPr>
        <w:tabs>
          <w:tab w:val="decimal" w:pos="7578"/>
          <w:tab w:val="left" w:pos="9243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>ที่ดิน อาคารและ</w:t>
      </w:r>
      <w:r w:rsidRPr="00FB0D60">
        <w:rPr>
          <w:rFonts w:ascii="Angsana New" w:hAnsi="Angsana New"/>
          <w:spacing w:val="-6"/>
          <w:sz w:val="32"/>
          <w:szCs w:val="32"/>
          <w:cs/>
        </w:rPr>
        <w:t>อุปกรณ์</w:t>
      </w:r>
      <w:r w:rsidR="00A41C40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A41C40" w:rsidRPr="00FB0D60">
        <w:rPr>
          <w:rFonts w:ascii="Angsana New" w:hAnsi="Angsana New" w:hint="cs"/>
          <w:spacing w:val="-6"/>
          <w:sz w:val="32"/>
          <w:szCs w:val="32"/>
          <w:cs/>
        </w:rPr>
        <w:t>ณ วั</w:t>
      </w:r>
      <w:r w:rsidR="00914AA7" w:rsidRPr="00FB0D60">
        <w:rPr>
          <w:rFonts w:ascii="Angsana New" w:hAnsi="Angsana New" w:hint="cs"/>
          <w:spacing w:val="-6"/>
          <w:sz w:val="32"/>
          <w:szCs w:val="32"/>
          <w:cs/>
        </w:rPr>
        <w:t>นที่</w:t>
      </w:r>
      <w:r w:rsidR="00E31902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="00E31902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E31902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="001B1A07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1B1A07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1B1A07" w:rsidRPr="00FB0D60">
        <w:rPr>
          <w:rFonts w:ascii="Angsana New" w:hAnsi="Angsana New" w:hint="cs"/>
          <w:sz w:val="32"/>
          <w:szCs w:val="32"/>
          <w:cs/>
        </w:rPr>
        <w:t>มี</w:t>
      </w:r>
      <w:r w:rsidRPr="00FB0D6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00"/>
        <w:gridCol w:w="72"/>
        <w:gridCol w:w="1080"/>
        <w:gridCol w:w="90"/>
        <w:gridCol w:w="1008"/>
      </w:tblGrid>
      <w:tr w:rsidR="001B1A07" w:rsidRPr="00565389" w14:paraId="648F5E67" w14:textId="77777777" w:rsidTr="00A61D58">
        <w:trPr>
          <w:trHeight w:val="144"/>
        </w:trPr>
        <w:tc>
          <w:tcPr>
            <w:tcW w:w="3510" w:type="dxa"/>
          </w:tcPr>
          <w:p w14:paraId="667D358D" w14:textId="77777777" w:rsidR="001B1A07" w:rsidRPr="00565389" w:rsidRDefault="001B1A07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6C7C5130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78439F03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5382A9A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6C7412A" w14:textId="77777777" w:rsidR="001B1A07" w:rsidRPr="00565389" w:rsidRDefault="001B1A07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051BE5B1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1A476D54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78" w:type="dxa"/>
            <w:gridSpan w:val="3"/>
          </w:tcPr>
          <w:p w14:paraId="4139E191" w14:textId="77777777" w:rsidR="001B1A07" w:rsidRPr="00565389" w:rsidRDefault="001B1A07" w:rsidP="006476D1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: 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พันบาท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</w:tr>
      <w:tr w:rsidR="001B1A07" w:rsidRPr="00565389" w14:paraId="5BBAD621" w14:textId="77777777" w:rsidTr="00A61D58">
        <w:trPr>
          <w:trHeight w:val="144"/>
        </w:trPr>
        <w:tc>
          <w:tcPr>
            <w:tcW w:w="3510" w:type="dxa"/>
          </w:tcPr>
          <w:p w14:paraId="6B257061" w14:textId="77777777" w:rsidR="001B1A07" w:rsidRPr="00565389" w:rsidRDefault="001B1A07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9"/>
          </w:tcPr>
          <w:p w14:paraId="165526B6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B6B85" w:rsidRPr="00565389" w14:paraId="3006F405" w14:textId="77777777" w:rsidTr="00A61D58">
        <w:trPr>
          <w:trHeight w:val="144"/>
        </w:trPr>
        <w:tc>
          <w:tcPr>
            <w:tcW w:w="3510" w:type="dxa"/>
          </w:tcPr>
          <w:p w14:paraId="29B58ACE" w14:textId="77777777" w:rsidR="00FB6B85" w:rsidRPr="00565389" w:rsidRDefault="00FB6B85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349ABA02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ยอดยกมา</w:t>
            </w:r>
          </w:p>
        </w:tc>
        <w:tc>
          <w:tcPr>
            <w:tcW w:w="90" w:type="dxa"/>
          </w:tcPr>
          <w:p w14:paraId="2EDEA8E8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F029F61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2A91093" w14:textId="77777777" w:rsidR="00FB6B85" w:rsidRPr="00565389" w:rsidRDefault="00FB6B85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AEDA40D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(ลดลง)</w:t>
            </w:r>
          </w:p>
        </w:tc>
        <w:tc>
          <w:tcPr>
            <w:tcW w:w="72" w:type="dxa"/>
          </w:tcPr>
          <w:p w14:paraId="09BB7FF6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928AFF2" w14:textId="66EB8D3A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8F2BDDE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036AB74F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FB6B85" w:rsidRPr="00565389" w14:paraId="7AA51C32" w14:textId="77777777" w:rsidTr="00A61D58">
        <w:trPr>
          <w:trHeight w:val="144"/>
        </w:trPr>
        <w:tc>
          <w:tcPr>
            <w:tcW w:w="3510" w:type="dxa"/>
          </w:tcPr>
          <w:p w14:paraId="15CC1EA3" w14:textId="77777777" w:rsidR="00FB6B85" w:rsidRPr="00565389" w:rsidRDefault="00FB6B85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52C01D3E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90" w:type="dxa"/>
          </w:tcPr>
          <w:p w14:paraId="2F2EBF0C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F63FBF0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29C4F217" w14:textId="77777777" w:rsidR="00FB6B85" w:rsidRPr="00565389" w:rsidRDefault="00FB6B85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03883646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14:paraId="1B96CDB6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35E6E07" w14:textId="11C262B1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จากการซื้อ</w:t>
            </w:r>
          </w:p>
        </w:tc>
        <w:tc>
          <w:tcPr>
            <w:tcW w:w="90" w:type="dxa"/>
          </w:tcPr>
          <w:p w14:paraId="58AFAAC7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663782E3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FB6B85" w:rsidRPr="00565389" w14:paraId="47955E13" w14:textId="77777777" w:rsidTr="00A61D58">
        <w:trPr>
          <w:trHeight w:val="144"/>
        </w:trPr>
        <w:tc>
          <w:tcPr>
            <w:tcW w:w="3510" w:type="dxa"/>
          </w:tcPr>
          <w:p w14:paraId="2B37B349" w14:textId="77777777" w:rsidR="00FB6B85" w:rsidRPr="00565389" w:rsidRDefault="00FB6B85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2E5BA95" w14:textId="05F590BE" w:rsidR="00FB6B85" w:rsidRPr="00565389" w:rsidRDefault="002408B0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="00FB6B85"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233AF69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63DD1B58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346EF4C2" w14:textId="77777777" w:rsidR="00FB6B85" w:rsidRPr="00565389" w:rsidRDefault="00FB6B85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1FB07EA3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14:paraId="50F6E39E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A870B47" w14:textId="6950EADA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ธุรกิจ</w:t>
            </w:r>
          </w:p>
        </w:tc>
        <w:tc>
          <w:tcPr>
            <w:tcW w:w="90" w:type="dxa"/>
          </w:tcPr>
          <w:p w14:paraId="19C86555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37E42CBF" w14:textId="1D63C4CE" w:rsidR="00FB6B85" w:rsidRPr="00565389" w:rsidRDefault="002408B0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FB6B85"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FB6B85" w:rsidRPr="00565389" w14:paraId="1F5AEBA5" w14:textId="77777777" w:rsidTr="00A61D58">
        <w:trPr>
          <w:trHeight w:val="144"/>
        </w:trPr>
        <w:tc>
          <w:tcPr>
            <w:tcW w:w="3510" w:type="dxa"/>
          </w:tcPr>
          <w:p w14:paraId="4846CBB4" w14:textId="77777777" w:rsidR="00FB6B85" w:rsidRPr="00565389" w:rsidRDefault="00FB6B85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5F019932" w14:textId="249B8333" w:rsidR="00FB6B85" w:rsidRPr="00565389" w:rsidRDefault="002408B0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90" w:type="dxa"/>
          </w:tcPr>
          <w:p w14:paraId="5B5F0714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679F6407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8CD519C" w14:textId="77777777" w:rsidR="00FB6B85" w:rsidRPr="00565389" w:rsidRDefault="00FB6B85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27C0AB2F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2573F7ED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6CFB0E5F" w14:textId="604EA321" w:rsidR="00FB6B85" w:rsidRPr="00565389" w:rsidRDefault="00FB6B85" w:rsidP="006476D1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6633317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56ABFECD" w14:textId="4476A6D3" w:rsidR="00FB6B85" w:rsidRPr="00565389" w:rsidRDefault="002408B0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</w:p>
        </w:tc>
      </w:tr>
      <w:tr w:rsidR="001B1A07" w:rsidRPr="00565389" w14:paraId="0F6E6092" w14:textId="77777777" w:rsidTr="00A61D58">
        <w:trPr>
          <w:trHeight w:val="144"/>
        </w:trPr>
        <w:tc>
          <w:tcPr>
            <w:tcW w:w="3510" w:type="dxa"/>
          </w:tcPr>
          <w:p w14:paraId="7E0EE55D" w14:textId="77777777" w:rsidR="001B1A07" w:rsidRPr="00565389" w:rsidRDefault="001B1A07" w:rsidP="006476D1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1C822B7B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48CAC98D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26A30515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5706CED2" w14:textId="77777777" w:rsidR="001B1A07" w:rsidRPr="00565389" w:rsidRDefault="001B1A07" w:rsidP="006476D1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3B39201D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2" w:type="dxa"/>
          </w:tcPr>
          <w:p w14:paraId="1991B980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0686297D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63F2468C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60895428" w14:textId="77777777" w:rsidR="001B1A07" w:rsidRPr="00565389" w:rsidRDefault="001B1A07" w:rsidP="006476D1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1B1A07" w:rsidRPr="00565389" w14:paraId="623CA54F" w14:textId="77777777" w:rsidTr="00A61D58">
        <w:trPr>
          <w:trHeight w:val="144"/>
        </w:trPr>
        <w:tc>
          <w:tcPr>
            <w:tcW w:w="3510" w:type="dxa"/>
          </w:tcPr>
          <w:p w14:paraId="187B72F2" w14:textId="77777777" w:rsidR="001B1A07" w:rsidRPr="00565389" w:rsidRDefault="001B1A07" w:rsidP="006476D1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ราคาทุน:</w:t>
            </w:r>
          </w:p>
        </w:tc>
        <w:tc>
          <w:tcPr>
            <w:tcW w:w="990" w:type="dxa"/>
          </w:tcPr>
          <w:p w14:paraId="52F56057" w14:textId="77777777" w:rsidR="001B1A07" w:rsidRPr="00565389" w:rsidRDefault="001B1A07" w:rsidP="006476D1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2A7DCCD0" w14:textId="77777777" w:rsidR="001B1A07" w:rsidRPr="00565389" w:rsidRDefault="001B1A07" w:rsidP="006476D1">
            <w:pPr>
              <w:ind w:left="-7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37270DEC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04DDFB6" w14:textId="77777777" w:rsidR="001B1A07" w:rsidRPr="00565389" w:rsidRDefault="001B1A07" w:rsidP="006476D1">
            <w:pPr>
              <w:ind w:left="-72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768C462B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14:paraId="7E6CE5F7" w14:textId="77777777" w:rsidR="001B1A07" w:rsidRPr="00297081" w:rsidRDefault="001B1A07" w:rsidP="00297081">
            <w:pPr>
              <w:ind w:left="-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BF28CC" w14:textId="57FEBDDC" w:rsidR="001B1A07" w:rsidRPr="00297081" w:rsidRDefault="00297081" w:rsidP="00297081">
            <w:pPr>
              <w:ind w:left="-288" w:firstLine="213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97081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297081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pacing w:val="-4"/>
                <w:sz w:val="22"/>
                <w:szCs w:val="22"/>
              </w:rPr>
              <w:t>4</w:t>
            </w:r>
            <w:r w:rsidRPr="00297081">
              <w:rPr>
                <w:rFonts w:ascii="Angsana New" w:hAnsi="Angsana New"/>
                <w:spacing w:val="-4"/>
                <w:sz w:val="22"/>
                <w:szCs w:val="22"/>
              </w:rPr>
              <w:t>.</w:t>
            </w:r>
            <w:r w:rsidR="002408B0" w:rsidRPr="002408B0">
              <w:rPr>
                <w:rFonts w:ascii="Angsana New" w:hAnsi="Angsana New"/>
                <w:spacing w:val="-4"/>
                <w:sz w:val="22"/>
                <w:szCs w:val="22"/>
              </w:rPr>
              <w:t>3</w:t>
            </w:r>
            <w:r w:rsidRPr="00297081">
              <w:rPr>
                <w:rFonts w:ascii="Angsana New" w:hAnsi="Angsan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A8CDB85" w14:textId="77777777" w:rsidR="001B1A07" w:rsidRPr="00565389" w:rsidRDefault="001B1A07" w:rsidP="006476D1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8CE6D1C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B6B85" w:rsidRPr="00565389" w14:paraId="49BFBACB" w14:textId="77777777" w:rsidTr="00A61D58">
        <w:trPr>
          <w:trHeight w:val="144"/>
        </w:trPr>
        <w:tc>
          <w:tcPr>
            <w:tcW w:w="3510" w:type="dxa"/>
          </w:tcPr>
          <w:p w14:paraId="4B9EB53E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ที่ดินและส่วนปรับปรุงที่ดิน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9BFACB" w14:textId="668D3A1D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eastAsia="Times New Roman" w:hAnsi="Angsana New"/>
                <w:sz w:val="25"/>
                <w:szCs w:val="25"/>
                <w:lang w:val="en-GB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132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760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4F10D78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E9E98A0" w14:textId="04646E89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551F868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B39629" w14:textId="6D4AE776" w:rsidR="00FB6B85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8945758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DE7AA80" w14:textId="100A1F8E" w:rsidR="00FB6B85" w:rsidRPr="00565389" w:rsidRDefault="002408B0" w:rsidP="006476D1">
            <w:pPr>
              <w:tabs>
                <w:tab w:val="decimal" w:pos="957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44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473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84E10B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3BA363D" w14:textId="36147B18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177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233</w:t>
            </w:r>
          </w:p>
        </w:tc>
      </w:tr>
      <w:tr w:rsidR="00FB6B85" w:rsidRPr="00565389" w14:paraId="47474614" w14:textId="77777777" w:rsidTr="00A61D58">
        <w:trPr>
          <w:trHeight w:val="144"/>
        </w:trPr>
        <w:tc>
          <w:tcPr>
            <w:tcW w:w="3510" w:type="dxa"/>
          </w:tcPr>
          <w:p w14:paraId="5B6DE8AB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83C9AE" w14:textId="2491C324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461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500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DCDEB8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8590FC3" w14:textId="1FDC2D9E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9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014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BE7A4B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566498A" w14:textId="748ABFC4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60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0020191D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70292D" w14:textId="6325C71A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E893AA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75D3B2" w14:textId="385BDA1C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470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454</w:t>
            </w:r>
          </w:p>
        </w:tc>
      </w:tr>
      <w:tr w:rsidR="00FB6B85" w:rsidRPr="00565389" w14:paraId="38AD9FDF" w14:textId="77777777" w:rsidTr="00A61D58">
        <w:trPr>
          <w:trHeight w:val="144"/>
        </w:trPr>
        <w:tc>
          <w:tcPr>
            <w:tcW w:w="3510" w:type="dxa"/>
          </w:tcPr>
          <w:p w14:paraId="1458551F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ระบบผลิตไฟฟ้าจากก๊าซชีวภาพ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C6304D" w14:textId="632DA889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145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821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7A9A1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B734D0B" w14:textId="03C573BA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774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5F8ABF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A7CA8" w14:textId="1FBC33BC" w:rsidR="00FB6B85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F6D0682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9F7C05" w14:textId="226BE093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65C102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BAA2080" w14:textId="054FAEED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147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595</w:t>
            </w:r>
          </w:p>
        </w:tc>
      </w:tr>
      <w:tr w:rsidR="00FB6B85" w:rsidRPr="00565389" w14:paraId="686A6840" w14:textId="77777777" w:rsidTr="00A61D58">
        <w:trPr>
          <w:trHeight w:val="144"/>
        </w:trPr>
        <w:tc>
          <w:tcPr>
            <w:tcW w:w="3510" w:type="dxa"/>
          </w:tcPr>
          <w:p w14:paraId="77DB11E3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4A368A" w14:textId="73D97D74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209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133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1B1662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636AE08" w14:textId="1A2C8FA5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433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BF2944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29F1708" w14:textId="0EF5831C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C435503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213C63" w14:textId="312BEDAF" w:rsidR="00FB6B85" w:rsidRPr="00565389" w:rsidRDefault="002408B0" w:rsidP="006476D1">
            <w:pPr>
              <w:tabs>
                <w:tab w:val="decimal" w:pos="957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C169C2D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A7227B6" w14:textId="3E85A5B4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209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556</w:t>
            </w:r>
          </w:p>
        </w:tc>
      </w:tr>
      <w:tr w:rsidR="00FB6B85" w:rsidRPr="00565389" w14:paraId="338B27BD" w14:textId="77777777" w:rsidTr="00A61D58">
        <w:trPr>
          <w:trHeight w:val="144"/>
        </w:trPr>
        <w:tc>
          <w:tcPr>
            <w:tcW w:w="3510" w:type="dxa"/>
          </w:tcPr>
          <w:p w14:paraId="552E581C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F7037C" w14:textId="7D05552B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42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336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4D99AB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0D0513" w14:textId="4956D012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88561C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35C5074" w14:textId="3E03A417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589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7875BA4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D372D4" w14:textId="1E71D465" w:rsidR="00FB6B85" w:rsidRPr="00565389" w:rsidRDefault="002408B0" w:rsidP="006476D1">
            <w:pPr>
              <w:tabs>
                <w:tab w:val="decimal" w:pos="957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547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E8F719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45C49E2" w14:textId="0CFD2AE5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42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817</w:t>
            </w:r>
          </w:p>
        </w:tc>
      </w:tr>
      <w:tr w:rsidR="00FB6B85" w:rsidRPr="00565389" w14:paraId="26222AC0" w14:textId="77777777" w:rsidTr="00A61D58">
        <w:trPr>
          <w:trHeight w:val="144"/>
        </w:trPr>
        <w:tc>
          <w:tcPr>
            <w:tcW w:w="3510" w:type="dxa"/>
          </w:tcPr>
          <w:p w14:paraId="7C803FD2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F1D440A" w14:textId="17013DCE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15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935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80B14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5DB0C5" w14:textId="68022FA0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068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6533961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CD0BFB" w14:textId="2A7B64BB" w:rsidR="00FB6B85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32514DCA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21FB4D" w14:textId="44705DBD" w:rsidR="00FB6B85" w:rsidRPr="00565389" w:rsidRDefault="002408B0" w:rsidP="006476D1">
            <w:pPr>
              <w:tabs>
                <w:tab w:val="decimal" w:pos="957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347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6B29D4D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D497535" w14:textId="49875E49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18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350</w:t>
            </w:r>
          </w:p>
        </w:tc>
      </w:tr>
      <w:tr w:rsidR="00FB6B85" w:rsidRPr="00565389" w14:paraId="6E545125" w14:textId="77777777" w:rsidTr="00A61D58">
        <w:trPr>
          <w:trHeight w:val="144"/>
        </w:trPr>
        <w:tc>
          <w:tcPr>
            <w:tcW w:w="3510" w:type="dxa"/>
          </w:tcPr>
          <w:p w14:paraId="07CEDFF2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71F260" w14:textId="0BDA017A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149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952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C6C0DD6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85BB716" w14:textId="0F1D75B5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9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417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18BBA02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6BB198" w14:textId="4952A09E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86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102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  <w:r w:rsidRPr="00565389">
              <w:rPr>
                <w:rFonts w:ascii="Angsana New" w:hAnsi="Angsana New"/>
                <w:sz w:val="25"/>
                <w:szCs w:val="25"/>
                <w:vertAlign w:val="superscript"/>
              </w:rPr>
              <w:t>*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56891060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60BF7" w14:textId="4F767986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45DB73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00080A7" w14:textId="4CCD24C9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73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267</w:t>
            </w:r>
          </w:p>
        </w:tc>
      </w:tr>
      <w:tr w:rsidR="00FB6B85" w:rsidRPr="00565389" w14:paraId="1BA0BA94" w14:textId="77777777" w:rsidTr="00A61D58">
        <w:trPr>
          <w:trHeight w:val="144"/>
        </w:trPr>
        <w:tc>
          <w:tcPr>
            <w:tcW w:w="3510" w:type="dxa"/>
          </w:tcPr>
          <w:p w14:paraId="33B9E769" w14:textId="77777777" w:rsidR="00FB6B85" w:rsidRPr="00565389" w:rsidRDefault="00FB6B85" w:rsidP="006476D1">
            <w:pPr>
              <w:ind w:left="540" w:hanging="18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DEF816E" w14:textId="6D6B3819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5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404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8455471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C55A14" w14:textId="4866C4A4" w:rsidR="00FB6B85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D81BE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070CA6" w14:textId="4A08111D" w:rsidR="00FB6B85" w:rsidRPr="00565389" w:rsidRDefault="00E50632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879</w:t>
            </w:r>
            <w:r w:rsidR="00306B91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07CFFBE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6BE1C8" w14:textId="7A5DE72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C1939E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48E5B3" w14:textId="1CCBBD6C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3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525</w:t>
            </w:r>
          </w:p>
        </w:tc>
      </w:tr>
      <w:tr w:rsidR="00FB6B85" w:rsidRPr="00565389" w14:paraId="2804516C" w14:textId="77777777" w:rsidTr="00A61D58">
        <w:trPr>
          <w:trHeight w:val="144"/>
        </w:trPr>
        <w:tc>
          <w:tcPr>
            <w:tcW w:w="3510" w:type="dxa"/>
          </w:tcPr>
          <w:p w14:paraId="00227C3D" w14:textId="77777777" w:rsidR="00FB6B85" w:rsidRPr="00565389" w:rsidRDefault="00FB6B85" w:rsidP="006476D1">
            <w:pPr>
              <w:ind w:left="1072" w:hanging="505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4D3AD" w14:textId="3A794C9A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162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841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9716F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19288" w14:textId="43802256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24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229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1F31C4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4F530" w14:textId="3E4E79BB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89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647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EFEE2C5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E591D" w14:textId="6314960A" w:rsidR="00FB6B85" w:rsidRPr="00565389" w:rsidRDefault="002408B0" w:rsidP="006476D1">
            <w:pPr>
              <w:tabs>
                <w:tab w:val="decimal" w:pos="957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45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374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BD7FB1" w14:textId="77777777" w:rsidR="00FB6B85" w:rsidRPr="00565389" w:rsidRDefault="00FB6B85" w:rsidP="006476D1">
            <w:pPr>
              <w:ind w:left="-2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89CCF" w14:textId="29A29D8A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142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797</w:t>
            </w:r>
          </w:p>
        </w:tc>
      </w:tr>
    </w:tbl>
    <w:p w14:paraId="00BF6735" w14:textId="089D98D6" w:rsidR="006C79EE" w:rsidRDefault="006C79EE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00"/>
        <w:gridCol w:w="72"/>
        <w:gridCol w:w="1080"/>
        <w:gridCol w:w="90"/>
        <w:gridCol w:w="1008"/>
      </w:tblGrid>
      <w:tr w:rsidR="006C79EE" w:rsidRPr="00565389" w14:paraId="64EF98B5" w14:textId="77777777" w:rsidTr="00D33B1A">
        <w:trPr>
          <w:trHeight w:val="144"/>
        </w:trPr>
        <w:tc>
          <w:tcPr>
            <w:tcW w:w="3510" w:type="dxa"/>
          </w:tcPr>
          <w:p w14:paraId="007CAFE3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4A744D0A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ABC4D9A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54F9F180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13B28C33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3B94C0E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6A79286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178" w:type="dxa"/>
            <w:gridSpan w:val="3"/>
          </w:tcPr>
          <w:p w14:paraId="55ACE590" w14:textId="77777777" w:rsidR="006C79EE" w:rsidRPr="00565389" w:rsidRDefault="006C79EE" w:rsidP="00D33B1A">
            <w:pPr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>(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หน่วย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: 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พันบาท</w:t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</w:rPr>
              <w:t>)</w:t>
            </w:r>
          </w:p>
        </w:tc>
      </w:tr>
      <w:tr w:rsidR="006C79EE" w:rsidRPr="00565389" w14:paraId="68B3DDEC" w14:textId="77777777" w:rsidTr="00D33B1A">
        <w:trPr>
          <w:trHeight w:val="144"/>
        </w:trPr>
        <w:tc>
          <w:tcPr>
            <w:tcW w:w="3510" w:type="dxa"/>
          </w:tcPr>
          <w:p w14:paraId="56C237F6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9"/>
          </w:tcPr>
          <w:p w14:paraId="73E9BAE5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6C79EE" w:rsidRPr="00565389" w14:paraId="5F210FCA" w14:textId="77777777" w:rsidTr="00D33B1A">
        <w:trPr>
          <w:trHeight w:val="144"/>
        </w:trPr>
        <w:tc>
          <w:tcPr>
            <w:tcW w:w="3510" w:type="dxa"/>
          </w:tcPr>
          <w:p w14:paraId="575594F4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094035E7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ยอดยกมา</w:t>
            </w:r>
          </w:p>
        </w:tc>
        <w:tc>
          <w:tcPr>
            <w:tcW w:w="90" w:type="dxa"/>
          </w:tcPr>
          <w:p w14:paraId="7F60898C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3589CDA0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A24015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258107A6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(ลดลง)</w:t>
            </w:r>
          </w:p>
        </w:tc>
        <w:tc>
          <w:tcPr>
            <w:tcW w:w="72" w:type="dxa"/>
          </w:tcPr>
          <w:p w14:paraId="620F309D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BC8E88C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58E4A2E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1EC0A25A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6C79EE" w:rsidRPr="00565389" w14:paraId="618E0077" w14:textId="77777777" w:rsidTr="00D33B1A">
        <w:trPr>
          <w:trHeight w:val="144"/>
        </w:trPr>
        <w:tc>
          <w:tcPr>
            <w:tcW w:w="3510" w:type="dxa"/>
          </w:tcPr>
          <w:p w14:paraId="1267A1F6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2CBD0B39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90" w:type="dxa"/>
          </w:tcPr>
          <w:p w14:paraId="6B644DAA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0204694C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7E4849DE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3646D1DF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14:paraId="55EE2B1B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CF89582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จากการซื้อ</w:t>
            </w:r>
          </w:p>
        </w:tc>
        <w:tc>
          <w:tcPr>
            <w:tcW w:w="90" w:type="dxa"/>
          </w:tcPr>
          <w:p w14:paraId="578C68E1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40A0529C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6C79EE" w:rsidRPr="00565389" w14:paraId="178D75BE" w14:textId="77777777" w:rsidTr="00D33B1A">
        <w:trPr>
          <w:trHeight w:val="144"/>
        </w:trPr>
        <w:tc>
          <w:tcPr>
            <w:tcW w:w="3510" w:type="dxa"/>
          </w:tcPr>
          <w:p w14:paraId="1FB4AE3F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718D78A1" w14:textId="3A9811FC" w:rsidR="006C79EE" w:rsidRPr="00565389" w:rsidRDefault="002408B0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="006C79EE"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B59BF35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D0944E0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</w:tcPr>
          <w:p w14:paraId="07A3F914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3897347B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</w:tcPr>
          <w:p w14:paraId="1BC51FB6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45E5877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ธุรกิจ</w:t>
            </w:r>
          </w:p>
        </w:tc>
        <w:tc>
          <w:tcPr>
            <w:tcW w:w="90" w:type="dxa"/>
          </w:tcPr>
          <w:p w14:paraId="6274B4C8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324837B2" w14:textId="22B8B235" w:rsidR="006C79EE" w:rsidRPr="00565389" w:rsidRDefault="002408B0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="006C79EE"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6C79EE" w:rsidRPr="00565389" w14:paraId="0D42EF30" w14:textId="77777777" w:rsidTr="00D33B1A">
        <w:trPr>
          <w:trHeight w:val="144"/>
        </w:trPr>
        <w:tc>
          <w:tcPr>
            <w:tcW w:w="3510" w:type="dxa"/>
          </w:tcPr>
          <w:p w14:paraId="28EAB7D7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4F9B8753" w14:textId="103F9419" w:rsidR="006C79EE" w:rsidRPr="00565389" w:rsidRDefault="002408B0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90" w:type="dxa"/>
          </w:tcPr>
          <w:p w14:paraId="1CA35B4A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41F1DB15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766E8D1E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0A28A599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54658F0F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572E204B" w14:textId="77777777" w:rsidR="006C79EE" w:rsidRPr="00565389" w:rsidRDefault="006C79EE" w:rsidP="00D33B1A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99C207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68B545C8" w14:textId="02C8F480" w:rsidR="006C79EE" w:rsidRPr="00565389" w:rsidRDefault="002408B0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</w:p>
        </w:tc>
      </w:tr>
      <w:tr w:rsidR="006C79EE" w:rsidRPr="00565389" w14:paraId="22EF4517" w14:textId="77777777" w:rsidTr="00D33B1A">
        <w:trPr>
          <w:trHeight w:val="144"/>
        </w:trPr>
        <w:tc>
          <w:tcPr>
            <w:tcW w:w="3510" w:type="dxa"/>
          </w:tcPr>
          <w:p w14:paraId="5BDEBCA2" w14:textId="77777777" w:rsidR="006C79EE" w:rsidRPr="00565389" w:rsidRDefault="006C79EE" w:rsidP="00D33B1A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90" w:type="dxa"/>
          </w:tcPr>
          <w:p w14:paraId="0AF77589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5264C4B6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EDB5FF1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40FC9AFC" w14:textId="77777777" w:rsidR="006C79EE" w:rsidRPr="00565389" w:rsidRDefault="006C79EE" w:rsidP="00D33B1A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35D287E5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2" w:type="dxa"/>
          </w:tcPr>
          <w:p w14:paraId="68B42791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625EDB89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6C190C41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08" w:type="dxa"/>
          </w:tcPr>
          <w:p w14:paraId="17F812A0" w14:textId="77777777" w:rsidR="006C79EE" w:rsidRPr="00565389" w:rsidRDefault="006C79EE" w:rsidP="00D33B1A">
            <w:pPr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1B1A07" w:rsidRPr="00565389" w14:paraId="092684D2" w14:textId="77777777" w:rsidTr="00A61D58">
        <w:trPr>
          <w:trHeight w:val="144"/>
        </w:trPr>
        <w:tc>
          <w:tcPr>
            <w:tcW w:w="3510" w:type="dxa"/>
          </w:tcPr>
          <w:p w14:paraId="48B453C2" w14:textId="5510CE19" w:rsidR="001B1A07" w:rsidRPr="00565389" w:rsidRDefault="001B1A07" w:rsidP="006476D1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br w:type="page"/>
            </w: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ค่าเสื่อมราคาสะสม:</w:t>
            </w:r>
          </w:p>
        </w:tc>
        <w:tc>
          <w:tcPr>
            <w:tcW w:w="990" w:type="dxa"/>
            <w:shd w:val="clear" w:color="auto" w:fill="auto"/>
          </w:tcPr>
          <w:p w14:paraId="48FE03CE" w14:textId="77777777" w:rsidR="001B1A07" w:rsidRPr="00565389" w:rsidRDefault="001B1A07" w:rsidP="006476D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53E4D6DE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0D13E51C" w14:textId="77777777" w:rsidR="001B1A07" w:rsidRPr="00565389" w:rsidRDefault="001B1A07" w:rsidP="006476D1">
            <w:pPr>
              <w:tabs>
                <w:tab w:val="decimal" w:pos="918"/>
              </w:tabs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4F490A35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40198572" w14:textId="77777777" w:rsidR="001B1A07" w:rsidRPr="00565389" w:rsidRDefault="001B1A07" w:rsidP="006476D1">
            <w:pPr>
              <w:tabs>
                <w:tab w:val="decimal" w:pos="909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</w:tcPr>
          <w:p w14:paraId="2E21395C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BA25B2F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2E90EEF8" w14:textId="77777777" w:rsidR="001B1A07" w:rsidRPr="00565389" w:rsidRDefault="001B1A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092C7238" w14:textId="77777777" w:rsidR="001B1A07" w:rsidRPr="00565389" w:rsidRDefault="001B1A07" w:rsidP="006476D1">
            <w:pPr>
              <w:tabs>
                <w:tab w:val="decimal" w:pos="103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B6B85" w:rsidRPr="00565389" w14:paraId="02527BB3" w14:textId="77777777" w:rsidTr="00A61D58">
        <w:trPr>
          <w:trHeight w:val="144"/>
        </w:trPr>
        <w:tc>
          <w:tcPr>
            <w:tcW w:w="3510" w:type="dxa"/>
          </w:tcPr>
          <w:p w14:paraId="25C221CA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971063" w14:textId="481BA4E0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600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55C5CCF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73616FE6" w14:textId="4D5A67AB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469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0ED0BF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F6B3BE0" w14:textId="14576DB3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FE4F065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7CE71B5E" w14:textId="6D0808E6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1ECB2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4FB232C4" w14:textId="03CDE486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069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50632" w:rsidRPr="00565389" w14:paraId="1C599A42" w14:textId="77777777" w:rsidTr="00A61D58">
        <w:trPr>
          <w:trHeight w:val="144"/>
        </w:trPr>
        <w:tc>
          <w:tcPr>
            <w:tcW w:w="3510" w:type="dxa"/>
          </w:tcPr>
          <w:p w14:paraId="3160241F" w14:textId="77777777" w:rsidR="00E50632" w:rsidRPr="00565389" w:rsidRDefault="00E50632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56858A" w14:textId="6B90D441" w:rsidR="00E50632" w:rsidRPr="00565389" w:rsidRDefault="00E50632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251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179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24DEC88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2277D860" w14:textId="5F8942BD" w:rsidR="00E50632" w:rsidRPr="00565389" w:rsidRDefault="00E50632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18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009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AB4B2D7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313DC563" w14:textId="2D623F7B" w:rsidR="00E50632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29CA344B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4D44E61B" w14:textId="05968644" w:rsidR="00E50632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3C70E0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14C31DC4" w14:textId="3137B354" w:rsidR="00E50632" w:rsidRPr="00565389" w:rsidRDefault="00E50632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269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188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E50632" w:rsidRPr="00565389" w14:paraId="0A784146" w14:textId="77777777" w:rsidTr="00A61D58">
        <w:trPr>
          <w:trHeight w:val="144"/>
        </w:trPr>
        <w:tc>
          <w:tcPr>
            <w:tcW w:w="3510" w:type="dxa"/>
          </w:tcPr>
          <w:p w14:paraId="347F9657" w14:textId="77777777" w:rsidR="00E50632" w:rsidRPr="00565389" w:rsidRDefault="00E50632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ระบบผลิตไฟฟ้าจากก๊าซชีวภาพ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B76292" w14:textId="0B7E885D" w:rsidR="00E50632" w:rsidRPr="00565389" w:rsidRDefault="00E50632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50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905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4D4226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71EF6DBD" w14:textId="4C49A413" w:rsidR="00E50632" w:rsidRPr="00565389" w:rsidRDefault="00E50632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817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51E5DF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25EC5961" w14:textId="4405BA2C" w:rsidR="00E50632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72DAF02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2E9FD896" w14:textId="474274CD" w:rsidR="00E50632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4CBE2" w14:textId="77777777" w:rsidR="00E50632" w:rsidRPr="00565389" w:rsidRDefault="00E50632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7B4E6B53" w14:textId="4A1F70ED" w:rsidR="00E50632" w:rsidRPr="00565389" w:rsidRDefault="00E50632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56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722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4F8EFDDD" w14:textId="77777777" w:rsidTr="00A61D58">
        <w:trPr>
          <w:trHeight w:val="144"/>
        </w:trPr>
        <w:tc>
          <w:tcPr>
            <w:tcW w:w="3510" w:type="dxa"/>
          </w:tcPr>
          <w:p w14:paraId="426CC01E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เครื่องจักรและอุปกรณ์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11326BF" w14:textId="4FF083EF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52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219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6C26426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A88DBD2" w14:textId="218DC642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15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470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65F535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157CDE01" w14:textId="2A4EAC35" w:rsidR="00FB6B85" w:rsidRPr="00565389" w:rsidRDefault="002408B0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72" w:type="dxa"/>
            <w:shd w:val="clear" w:color="auto" w:fill="auto"/>
          </w:tcPr>
          <w:p w14:paraId="725D877B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09235F97" w14:textId="0DEA5A66" w:rsidR="00FB6B85" w:rsidRPr="00565389" w:rsidRDefault="00FF6E06" w:rsidP="006476D1">
            <w:pPr>
              <w:tabs>
                <w:tab w:val="decimal" w:pos="98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16D888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607DA77B" w14:textId="48EB2DEB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67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694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729AED80" w14:textId="77777777" w:rsidTr="00A61D58">
        <w:trPr>
          <w:trHeight w:val="144"/>
        </w:trPr>
        <w:tc>
          <w:tcPr>
            <w:tcW w:w="3510" w:type="dxa"/>
          </w:tcPr>
          <w:p w14:paraId="3BADDB81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CAC400" w14:textId="4BB88766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36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522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CDE933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6E782204" w14:textId="5870F921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425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1BDE127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3C7345A6" w14:textId="34BB11C6" w:rsidR="00FB6B85" w:rsidRPr="00565389" w:rsidRDefault="002408B0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025</w:t>
            </w:r>
          </w:p>
        </w:tc>
        <w:tc>
          <w:tcPr>
            <w:tcW w:w="72" w:type="dxa"/>
            <w:shd w:val="clear" w:color="auto" w:fill="auto"/>
          </w:tcPr>
          <w:p w14:paraId="2D43B8CA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1A14DBCD" w14:textId="06156AB6" w:rsidR="00FB6B85" w:rsidRPr="00565389" w:rsidRDefault="00FF6E06" w:rsidP="006476D1">
            <w:pPr>
              <w:tabs>
                <w:tab w:val="decimal" w:pos="98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547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4106B7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32AB59A5" w14:textId="321B36B6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39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469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6A0B5FB8" w14:textId="77777777" w:rsidTr="00A61D58">
        <w:trPr>
          <w:trHeight w:val="144"/>
        </w:trPr>
        <w:tc>
          <w:tcPr>
            <w:tcW w:w="3510" w:type="dxa"/>
          </w:tcPr>
          <w:p w14:paraId="3C962A2E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DD0917" w14:textId="46476C18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413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5B2A427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1503C1E" w14:textId="3CB1CEC3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414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1F1D79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ABA64E0" w14:textId="7D25192C" w:rsidR="00FB6B85" w:rsidRPr="00565389" w:rsidRDefault="00E50632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BBCCEE0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5559379F" w14:textId="14D67AB4" w:rsidR="00FB6B85" w:rsidRPr="00565389" w:rsidRDefault="00FF6E06" w:rsidP="006476D1">
            <w:pPr>
              <w:tabs>
                <w:tab w:val="decimal" w:pos="98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347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B7BD34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55E26A0D" w14:textId="02EFC030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7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174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075BDBD2" w14:textId="77777777" w:rsidTr="00A61D58">
        <w:trPr>
          <w:trHeight w:val="144"/>
        </w:trPr>
        <w:tc>
          <w:tcPr>
            <w:tcW w:w="3510" w:type="dxa"/>
          </w:tcPr>
          <w:p w14:paraId="5163FE5E" w14:textId="77777777" w:rsidR="00FB6B85" w:rsidRPr="00565389" w:rsidRDefault="00FB6B85" w:rsidP="006476D1">
            <w:pPr>
              <w:ind w:left="712" w:hanging="361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2244E7" w14:textId="5C69AD96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98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194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BA02D9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480C09C3" w14:textId="73D51B77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12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075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0DF49E5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612297AD" w14:textId="5EBF4907" w:rsidR="00FB6B85" w:rsidRPr="00565389" w:rsidRDefault="002408B0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83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598</w:t>
            </w:r>
            <w:r w:rsidR="00334BC5" w:rsidRPr="00565389">
              <w:rPr>
                <w:rFonts w:ascii="Angsana New" w:hAnsi="Angsana New"/>
                <w:sz w:val="25"/>
                <w:szCs w:val="25"/>
                <w:vertAlign w:val="superscript"/>
              </w:rPr>
              <w:t>*</w:t>
            </w:r>
          </w:p>
        </w:tc>
        <w:tc>
          <w:tcPr>
            <w:tcW w:w="72" w:type="dxa"/>
            <w:shd w:val="clear" w:color="auto" w:fill="auto"/>
          </w:tcPr>
          <w:p w14:paraId="0721BE9D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349A3CB1" w14:textId="29A7C479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1719DC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3D47D24E" w14:textId="72AC250A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26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671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071834FB" w14:textId="77777777" w:rsidTr="00A61D58">
        <w:trPr>
          <w:trHeight w:val="144"/>
        </w:trPr>
        <w:tc>
          <w:tcPr>
            <w:tcW w:w="3510" w:type="dxa"/>
          </w:tcPr>
          <w:p w14:paraId="6A0CC6D3" w14:textId="77777777" w:rsidR="00FB6B85" w:rsidRPr="00565389" w:rsidRDefault="00FB6B85" w:rsidP="006476D1">
            <w:pPr>
              <w:ind w:left="540" w:hanging="189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348E0F" w14:textId="5CB3260F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168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3A7D2A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E07214" w14:textId="170A761E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1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296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851720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4E066" w14:textId="4CCCBCA3" w:rsidR="00FB6B85" w:rsidRPr="00565389" w:rsidRDefault="002408B0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887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EB15E40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9BC1A" w14:textId="5855823A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321F37" w14:textId="77777777" w:rsidR="00FB6B85" w:rsidRPr="00565389" w:rsidRDefault="00FB6B85" w:rsidP="006476D1">
            <w:pPr>
              <w:ind w:left="-288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E45EDD" w14:textId="7B420BA0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3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577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1DC7D6AD" w14:textId="77777777" w:rsidTr="00A61D58">
        <w:trPr>
          <w:trHeight w:val="144"/>
        </w:trPr>
        <w:tc>
          <w:tcPr>
            <w:tcW w:w="3510" w:type="dxa"/>
          </w:tcPr>
          <w:p w14:paraId="46B53BDA" w14:textId="77777777" w:rsidR="00FB6B85" w:rsidRPr="00565389" w:rsidRDefault="00FB6B85" w:rsidP="006476D1">
            <w:pPr>
              <w:ind w:left="1072" w:hanging="505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รวมค่าเสื่อมราคาสะสม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5FCA7" w14:textId="067F4141" w:rsidR="00FB6B85" w:rsidRPr="00565389" w:rsidRDefault="00FB6B85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502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200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7A6012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45E5E" w14:textId="57ED069D" w:rsidR="00FB6B85" w:rsidRPr="00565389" w:rsidRDefault="00FB6B85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56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975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650F19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0E87B" w14:textId="35E64652" w:rsidR="00FB6B85" w:rsidRPr="00565389" w:rsidRDefault="002408B0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85</w:t>
            </w:r>
            <w:r w:rsidR="00E50632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512</w:t>
            </w:r>
          </w:p>
        </w:tc>
        <w:tc>
          <w:tcPr>
            <w:tcW w:w="72" w:type="dxa"/>
            <w:shd w:val="clear" w:color="auto" w:fill="auto"/>
          </w:tcPr>
          <w:p w14:paraId="7DE38B93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E8D47" w14:textId="623D8A3B" w:rsidR="00FB6B85" w:rsidRPr="00565389" w:rsidRDefault="00297081" w:rsidP="006476D1">
            <w:pPr>
              <w:tabs>
                <w:tab w:val="decimal" w:pos="980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901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2E8E79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C7BD7" w14:textId="6D5FB5B5" w:rsidR="00FB6B85" w:rsidRPr="00565389" w:rsidRDefault="00FB6B85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474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564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B6B85" w:rsidRPr="00565389" w14:paraId="6BDF2A55" w14:textId="77777777" w:rsidTr="00A61D58">
        <w:trPr>
          <w:trHeight w:val="144"/>
        </w:trPr>
        <w:tc>
          <w:tcPr>
            <w:tcW w:w="3510" w:type="dxa"/>
          </w:tcPr>
          <w:p w14:paraId="16837016" w14:textId="77777777" w:rsidR="00FB6B85" w:rsidRPr="00565389" w:rsidRDefault="00FB6B85" w:rsidP="006476D1">
            <w:pPr>
              <w:ind w:left="532" w:hanging="352"/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ที่ดิน อาคารและอุปกรณ์</w:t>
            </w:r>
            <w:r w:rsidRPr="00565389">
              <w:rPr>
                <w:rFonts w:ascii="Angsana New" w:hAnsi="Angsana New"/>
                <w:sz w:val="25"/>
                <w:szCs w:val="25"/>
              </w:rPr>
              <w:t xml:space="preserve"> - </w:t>
            </w:r>
            <w:r w:rsidRPr="00565389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B6FA92C" w14:textId="7C0351F5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660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641</w:t>
            </w:r>
          </w:p>
        </w:tc>
        <w:tc>
          <w:tcPr>
            <w:tcW w:w="90" w:type="dxa"/>
            <w:shd w:val="clear" w:color="auto" w:fill="auto"/>
          </w:tcPr>
          <w:p w14:paraId="15B9EB22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187E2B48" w14:textId="77777777" w:rsidR="00FB6B85" w:rsidRPr="00565389" w:rsidRDefault="00FB6B85" w:rsidP="006476D1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3B4F17EA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64552CAB" w14:textId="77777777" w:rsidR="00FB6B85" w:rsidRPr="00565389" w:rsidRDefault="00FB6B85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</w:tcPr>
          <w:p w14:paraId="329F92F5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2ED59DFE" w14:textId="77777777" w:rsidR="00FB6B85" w:rsidRPr="00565389" w:rsidRDefault="00FB6B85" w:rsidP="006476D1">
            <w:pPr>
              <w:tabs>
                <w:tab w:val="decimal" w:pos="944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541ADCB5" w14:textId="77777777" w:rsidR="00FB6B85" w:rsidRPr="00565389" w:rsidRDefault="00FB6B85" w:rsidP="006476D1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2591F7E1" w14:textId="3C583AA2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668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233</w:t>
            </w:r>
          </w:p>
        </w:tc>
      </w:tr>
      <w:tr w:rsidR="00FB6B85" w:rsidRPr="00565389" w14:paraId="6041C8E4" w14:textId="77777777" w:rsidTr="00A61D58">
        <w:trPr>
          <w:trHeight w:val="144"/>
        </w:trPr>
        <w:tc>
          <w:tcPr>
            <w:tcW w:w="3510" w:type="dxa"/>
          </w:tcPr>
          <w:p w14:paraId="6B67F689" w14:textId="77777777" w:rsidR="00FB6B85" w:rsidRPr="00565389" w:rsidRDefault="00FB6B85" w:rsidP="006476D1">
            <w:pPr>
              <w:ind w:left="532" w:hanging="35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  <w:cs/>
              </w:rPr>
              <w:t>สินทรัพย์ระหว่างก่อสร้าง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69E91F" w14:textId="32076F61" w:rsidR="00FB6B85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79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10210DC6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5F1A31A8" w14:textId="661C8A86" w:rsidR="00FB6B85" w:rsidRPr="00565389" w:rsidRDefault="002408B0" w:rsidP="006476D1">
            <w:pPr>
              <w:tabs>
                <w:tab w:val="decimal" w:pos="793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140</w:t>
            </w:r>
          </w:p>
        </w:tc>
        <w:tc>
          <w:tcPr>
            <w:tcW w:w="90" w:type="dxa"/>
            <w:shd w:val="clear" w:color="auto" w:fill="auto"/>
          </w:tcPr>
          <w:p w14:paraId="0AEFD3E0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14:paraId="2D9FE3AF" w14:textId="45CBD2D7" w:rsidR="00FB6B85" w:rsidRPr="00565389" w:rsidRDefault="00FB6B85" w:rsidP="006476D1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70</w:t>
            </w:r>
            <w:r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584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69EE89F6" w14:textId="77777777" w:rsidR="00FB6B85" w:rsidRPr="00565389" w:rsidRDefault="00FB6B85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14:paraId="7F2F96F4" w14:textId="17141641" w:rsidR="00FB6B85" w:rsidRPr="00565389" w:rsidRDefault="002408B0" w:rsidP="006476D1">
            <w:pPr>
              <w:tabs>
                <w:tab w:val="decimal" w:pos="944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14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5FBF00C1" w14:textId="77777777" w:rsidR="00FB6B85" w:rsidRPr="00565389" w:rsidRDefault="00FB6B85" w:rsidP="006476D1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3D8CDE87" w14:textId="5F1CF534" w:rsidR="00FB6B85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26</w:t>
            </w:r>
            <w:r w:rsidR="00FB6B85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244</w:t>
            </w:r>
          </w:p>
        </w:tc>
      </w:tr>
      <w:tr w:rsidR="00853F07" w:rsidRPr="00565389" w:rsidDel="00993BC2" w14:paraId="37D82F16" w14:textId="77777777" w:rsidTr="00A61D58">
        <w:trPr>
          <w:trHeight w:val="144"/>
        </w:trPr>
        <w:tc>
          <w:tcPr>
            <w:tcW w:w="3510" w:type="dxa"/>
          </w:tcPr>
          <w:p w14:paraId="56C4C997" w14:textId="77777777" w:rsidR="00853F07" w:rsidRPr="00565389" w:rsidRDefault="00853F07" w:rsidP="006476D1">
            <w:pPr>
              <w:ind w:left="532" w:hanging="352"/>
              <w:jc w:val="thaiDistribute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565389">
              <w:rPr>
                <w:rFonts w:ascii="Angsana New" w:hAnsi="Angsana New"/>
                <w:sz w:val="25"/>
                <w:szCs w:val="25"/>
                <w:u w:val="single"/>
                <w:cs/>
              </w:rPr>
              <w:t>หัก</w:t>
            </w:r>
            <w:r w:rsidRPr="00565389">
              <w:rPr>
                <w:rFonts w:ascii="Angsana New" w:hAnsi="Angsana New"/>
                <w:sz w:val="25"/>
                <w:szCs w:val="25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67BDF" w14:textId="69785277" w:rsidR="00853F07" w:rsidRPr="00565389" w:rsidDel="00FB326F" w:rsidRDefault="00853F07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676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7B07EF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CEC2134" w14:textId="77777777" w:rsidR="00853F07" w:rsidRPr="00565389" w:rsidDel="00993BC2" w:rsidRDefault="00853F07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C2CFBD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1A84547" w14:textId="77777777" w:rsidR="00853F07" w:rsidRPr="00565389" w:rsidDel="00993BC2" w:rsidRDefault="00853F07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7F76706F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C442A3" w14:textId="77777777" w:rsidR="00853F07" w:rsidRPr="00565389" w:rsidDel="00993BC2" w:rsidRDefault="00853F07" w:rsidP="006476D1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D7234" w14:textId="77777777" w:rsidR="00853F07" w:rsidRPr="00565389" w:rsidRDefault="00853F07" w:rsidP="006476D1">
            <w:pPr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5332FE" w14:textId="56BB5E7F" w:rsidR="00853F07" w:rsidRPr="00565389" w:rsidDel="00993BC2" w:rsidRDefault="00E755E9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565389">
              <w:rPr>
                <w:rFonts w:ascii="Angsana New" w:hAnsi="Angsana New"/>
                <w:sz w:val="25"/>
                <w:szCs w:val="25"/>
              </w:rPr>
              <w:t>(</w:t>
            </w:r>
            <w:r w:rsidR="002408B0" w:rsidRPr="002408B0">
              <w:rPr>
                <w:rFonts w:ascii="Angsana New" w:hAnsi="Angsana New"/>
                <w:sz w:val="25"/>
                <w:szCs w:val="25"/>
              </w:rPr>
              <w:t>676</w:t>
            </w:r>
            <w:r w:rsidRPr="00565389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53F07" w:rsidRPr="00565389" w14:paraId="540D528E" w14:textId="77777777" w:rsidTr="00A61D58">
        <w:trPr>
          <w:trHeight w:val="144"/>
        </w:trPr>
        <w:tc>
          <w:tcPr>
            <w:tcW w:w="3510" w:type="dxa"/>
          </w:tcPr>
          <w:p w14:paraId="7B933FA5" w14:textId="77777777" w:rsidR="00853F07" w:rsidRPr="00565389" w:rsidRDefault="00853F07" w:rsidP="006476D1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565389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รวมที่ดิน อาคารและอุปกรณ์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FDA948" w14:textId="27B52C5A" w:rsidR="00853F07" w:rsidRPr="00565389" w:rsidRDefault="002408B0" w:rsidP="006476D1">
            <w:pPr>
              <w:tabs>
                <w:tab w:val="decimal" w:pos="900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739</w:t>
            </w:r>
            <w:r w:rsidR="00853F07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5054113D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4262215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05F66011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7D016E2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</w:tcPr>
          <w:p w14:paraId="650ACA78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064CC9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0EBCAA24" w14:textId="77777777" w:rsidR="00853F07" w:rsidRPr="00565389" w:rsidRDefault="00853F07" w:rsidP="006476D1">
            <w:pPr>
              <w:ind w:left="-288"/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7E8DD" w14:textId="1C8BC1F7" w:rsidR="00853F07" w:rsidRPr="00565389" w:rsidRDefault="002408B0" w:rsidP="006476D1">
            <w:pPr>
              <w:tabs>
                <w:tab w:val="decimal" w:pos="908"/>
              </w:tabs>
              <w:rPr>
                <w:rFonts w:ascii="Angsana New" w:hAnsi="Angsana New"/>
                <w:sz w:val="25"/>
                <w:szCs w:val="25"/>
              </w:rPr>
            </w:pPr>
            <w:r w:rsidRPr="002408B0">
              <w:rPr>
                <w:rFonts w:ascii="Angsana New" w:hAnsi="Angsana New"/>
                <w:sz w:val="25"/>
                <w:szCs w:val="25"/>
              </w:rPr>
              <w:t>693</w:t>
            </w:r>
            <w:r w:rsidR="0022781C" w:rsidRPr="00565389">
              <w:rPr>
                <w:rFonts w:ascii="Angsana New" w:hAnsi="Angsana New"/>
                <w:sz w:val="25"/>
                <w:szCs w:val="25"/>
              </w:rPr>
              <w:t>,</w:t>
            </w:r>
            <w:r w:rsidRPr="002408B0">
              <w:rPr>
                <w:rFonts w:ascii="Angsana New" w:hAnsi="Angsana New"/>
                <w:sz w:val="25"/>
                <w:szCs w:val="25"/>
              </w:rPr>
              <w:t>801</w:t>
            </w:r>
          </w:p>
        </w:tc>
      </w:tr>
    </w:tbl>
    <w:p w14:paraId="1E24FD8F" w14:textId="4C85583F" w:rsidR="0012724B" w:rsidRPr="00FB0D60" w:rsidRDefault="00334BC5" w:rsidP="00565389">
      <w:pPr>
        <w:overflowPunct/>
        <w:autoSpaceDE/>
        <w:autoSpaceDN/>
        <w:adjustRightInd/>
        <w:spacing w:before="240"/>
        <w:ind w:left="720" w:hanging="18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65389">
        <w:rPr>
          <w:rFonts w:ascii="Angsana New" w:hAnsi="Angsana New"/>
          <w:sz w:val="32"/>
          <w:szCs w:val="32"/>
          <w:vertAlign w:val="superscript"/>
        </w:rPr>
        <w:t>*</w:t>
      </w:r>
      <w:r w:rsidR="00565389">
        <w:rPr>
          <w:rFonts w:ascii="Angsana New" w:hAnsi="Angsana New"/>
          <w:sz w:val="32"/>
          <w:szCs w:val="32"/>
        </w:rPr>
        <w:tab/>
      </w:r>
      <w:r w:rsidR="00D856FB">
        <w:rPr>
          <w:rFonts w:ascii="Angsana New" w:hAnsi="Angsana New" w:hint="cs"/>
          <w:sz w:val="32"/>
          <w:szCs w:val="32"/>
          <w:cs/>
        </w:rPr>
        <w:t>ได้รวมการขายรถขนส่งแก๊สซึ่งได้คิดค่าเสื่อมราคาเต็มจำนวนแล้วของบริษัทย่อยทางอ้อม ซึ่งได้โอนอำนาจการควบคุมไปยังผู้ซื้อแล้ว</w:t>
      </w:r>
    </w:p>
    <w:p w14:paraId="0C2026FA" w14:textId="11946564" w:rsidR="0012724B" w:rsidRPr="00FB0D60" w:rsidRDefault="001272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4883F7FF" w14:textId="77777777" w:rsidR="005F5696" w:rsidRPr="00FB0D60" w:rsidRDefault="005F5696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tbl>
      <w:tblPr>
        <w:tblW w:w="873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017"/>
        <w:gridCol w:w="90"/>
        <w:gridCol w:w="1008"/>
        <w:gridCol w:w="72"/>
        <w:gridCol w:w="1080"/>
        <w:gridCol w:w="90"/>
        <w:gridCol w:w="1150"/>
      </w:tblGrid>
      <w:tr w:rsidR="005F5696" w:rsidRPr="00FB0D60" w14:paraId="32D07FE2" w14:textId="77777777" w:rsidTr="00AB7DAF">
        <w:trPr>
          <w:trHeight w:val="144"/>
        </w:trPr>
        <w:tc>
          <w:tcPr>
            <w:tcW w:w="2970" w:type="dxa"/>
          </w:tcPr>
          <w:p w14:paraId="09CDCDCD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375CF4FC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042F3447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21F53B4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57EF97BD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1D9D070D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2C244BF3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20" w:type="dxa"/>
            <w:gridSpan w:val="3"/>
          </w:tcPr>
          <w:p w14:paraId="07827509" w14:textId="77777777" w:rsidR="005F5696" w:rsidRPr="00FB0D60" w:rsidRDefault="005F5696" w:rsidP="000A646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พันบาท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  <w:tr w:rsidR="005F5696" w:rsidRPr="00FB0D60" w14:paraId="294442D2" w14:textId="77777777" w:rsidTr="00AB7DAF">
        <w:trPr>
          <w:trHeight w:val="144"/>
        </w:trPr>
        <w:tc>
          <w:tcPr>
            <w:tcW w:w="2970" w:type="dxa"/>
          </w:tcPr>
          <w:p w14:paraId="03C6E1FD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767" w:type="dxa"/>
            <w:gridSpan w:val="9"/>
          </w:tcPr>
          <w:p w14:paraId="7FD85510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5F5696" w:rsidRPr="00FB0D60" w14:paraId="12B1B22C" w14:textId="77777777" w:rsidTr="00AB7DAF">
        <w:trPr>
          <w:trHeight w:val="144"/>
        </w:trPr>
        <w:tc>
          <w:tcPr>
            <w:tcW w:w="2970" w:type="dxa"/>
          </w:tcPr>
          <w:p w14:paraId="3AC43D71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1575F903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ยอดยกมา</w:t>
            </w:r>
          </w:p>
        </w:tc>
        <w:tc>
          <w:tcPr>
            <w:tcW w:w="90" w:type="dxa"/>
          </w:tcPr>
          <w:p w14:paraId="69DE9D36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C421881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EB2D851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1E2171E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(ลดลง)</w:t>
            </w:r>
          </w:p>
        </w:tc>
        <w:tc>
          <w:tcPr>
            <w:tcW w:w="72" w:type="dxa"/>
          </w:tcPr>
          <w:p w14:paraId="041B2933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1083630" w14:textId="51EAFE0C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โอน</w:t>
            </w:r>
            <w:r w:rsidR="00D234C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เข้า/</w:t>
            </w:r>
          </w:p>
        </w:tc>
        <w:tc>
          <w:tcPr>
            <w:tcW w:w="90" w:type="dxa"/>
          </w:tcPr>
          <w:p w14:paraId="53138CCE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300D8B9C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5F5696" w:rsidRPr="00FB0D60" w14:paraId="00BAE51E" w14:textId="77777777" w:rsidTr="00AB7DAF">
        <w:trPr>
          <w:trHeight w:val="144"/>
        </w:trPr>
        <w:tc>
          <w:tcPr>
            <w:tcW w:w="2970" w:type="dxa"/>
          </w:tcPr>
          <w:p w14:paraId="460CF4F0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A1D6271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90" w:type="dxa"/>
          </w:tcPr>
          <w:p w14:paraId="54567F49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55E05A3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530B0A31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6992DAAE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41DC4018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993AE5D" w14:textId="2E4E5C08" w:rsidR="005F5696" w:rsidRPr="00FB0D60" w:rsidRDefault="00D234CD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โอนออก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194F0DC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79E9284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5F5696" w:rsidRPr="00FB0D60" w14:paraId="436C6A69" w14:textId="77777777" w:rsidTr="00AB7DAF">
        <w:trPr>
          <w:trHeight w:val="144"/>
        </w:trPr>
        <w:tc>
          <w:tcPr>
            <w:tcW w:w="2970" w:type="dxa"/>
          </w:tcPr>
          <w:p w14:paraId="1CF461BA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6655EE64" w14:textId="40839A0A" w:rsidR="005F5696" w:rsidRPr="00FB0D60" w:rsidRDefault="002408B0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5F5696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9A76529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5E08432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13C7C1B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4872011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58A06456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C360BB0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606B2D9C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50" w:type="dxa"/>
          </w:tcPr>
          <w:p w14:paraId="0AC1AF3D" w14:textId="4A4331E3" w:rsidR="005F5696" w:rsidRPr="00FB0D60" w:rsidRDefault="002408B0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5F5696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5F5696" w:rsidRPr="00FB0D60" w14:paraId="116520B3" w14:textId="77777777" w:rsidTr="00AB7DAF">
        <w:trPr>
          <w:trHeight w:val="144"/>
        </w:trPr>
        <w:tc>
          <w:tcPr>
            <w:tcW w:w="2970" w:type="dxa"/>
          </w:tcPr>
          <w:p w14:paraId="313B2147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4478602F" w14:textId="32E8FABB" w:rsidR="005F5696" w:rsidRPr="00FB0D60" w:rsidRDefault="002408B0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90" w:type="dxa"/>
          </w:tcPr>
          <w:p w14:paraId="590EB82D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24BC6CAB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BA1992F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317EA1B4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620E3328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55CD6B48" w14:textId="77777777" w:rsidR="005F5696" w:rsidRPr="00FB0D60" w:rsidRDefault="005F5696" w:rsidP="000A646F">
            <w:pPr>
              <w:tabs>
                <w:tab w:val="left" w:pos="934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44999C9F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541A5614" w14:textId="05D8D5EE" w:rsidR="005F5696" w:rsidRPr="00FB0D60" w:rsidRDefault="002408B0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</w:tr>
      <w:tr w:rsidR="005F5696" w:rsidRPr="00FB0D60" w14:paraId="0C4AE99C" w14:textId="77777777" w:rsidTr="00AB7DAF">
        <w:trPr>
          <w:trHeight w:val="144"/>
        </w:trPr>
        <w:tc>
          <w:tcPr>
            <w:tcW w:w="2970" w:type="dxa"/>
          </w:tcPr>
          <w:p w14:paraId="6FA427ED" w14:textId="77777777" w:rsidR="005F5696" w:rsidRPr="00FB0D60" w:rsidRDefault="005F5696" w:rsidP="000A646F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079C921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1C9CE129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497697D8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65AC0AEA" w14:textId="77777777" w:rsidR="005F5696" w:rsidRPr="00FB0D60" w:rsidRDefault="005F5696" w:rsidP="000A646F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142B9DDC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2" w:type="dxa"/>
          </w:tcPr>
          <w:p w14:paraId="6853B525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6E593D6E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7096A1DD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5DCC93B2" w14:textId="77777777" w:rsidR="005F5696" w:rsidRPr="00FB0D60" w:rsidRDefault="005F5696" w:rsidP="000A646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5F5696" w:rsidRPr="00FB0D60" w14:paraId="6B330B88" w14:textId="77777777" w:rsidTr="00AB7DAF">
        <w:trPr>
          <w:trHeight w:val="144"/>
        </w:trPr>
        <w:tc>
          <w:tcPr>
            <w:tcW w:w="2970" w:type="dxa"/>
          </w:tcPr>
          <w:p w14:paraId="30F0C643" w14:textId="77777777" w:rsidR="005F5696" w:rsidRPr="00FB0D60" w:rsidRDefault="005F569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ราคาทุน:</w:t>
            </w:r>
          </w:p>
        </w:tc>
        <w:tc>
          <w:tcPr>
            <w:tcW w:w="1170" w:type="dxa"/>
          </w:tcPr>
          <w:p w14:paraId="1FF2C1D9" w14:textId="77777777" w:rsidR="005F5696" w:rsidRPr="00FB0D60" w:rsidRDefault="005F5696" w:rsidP="000A646F">
            <w:pPr>
              <w:tabs>
                <w:tab w:val="decimal" w:pos="1053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F035C94" w14:textId="77777777" w:rsidR="005F5696" w:rsidRPr="00FB0D60" w:rsidRDefault="005F5696" w:rsidP="000A646F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F035CD3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F0CFA4C" w14:textId="77777777" w:rsidR="005F5696" w:rsidRPr="00FB0D60" w:rsidRDefault="005F5696" w:rsidP="000A646F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FEB01F5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25B717BB" w14:textId="77777777" w:rsidR="005F5696" w:rsidRPr="00FB0D60" w:rsidRDefault="005F5696" w:rsidP="000A646F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C1620FE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77FCBC16" w14:textId="77777777" w:rsidR="005F5696" w:rsidRPr="00FB0D60" w:rsidRDefault="005F5696" w:rsidP="000A646F">
            <w:pPr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5C89619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C5FE6" w:rsidRPr="00FB0D60" w14:paraId="4982921B" w14:textId="77777777" w:rsidTr="002C5FE6">
        <w:trPr>
          <w:trHeight w:val="144"/>
        </w:trPr>
        <w:tc>
          <w:tcPr>
            <w:tcW w:w="2970" w:type="dxa"/>
          </w:tcPr>
          <w:p w14:paraId="204E4111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ที่ดินและส่วนปรับปรุงที่ดิน</w:t>
            </w:r>
          </w:p>
        </w:tc>
        <w:tc>
          <w:tcPr>
            <w:tcW w:w="1170" w:type="dxa"/>
            <w:vAlign w:val="center"/>
          </w:tcPr>
          <w:p w14:paraId="7522E8F0" w14:textId="17A26396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132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760</w:t>
            </w:r>
          </w:p>
        </w:tc>
        <w:tc>
          <w:tcPr>
            <w:tcW w:w="90" w:type="dxa"/>
            <w:vAlign w:val="center"/>
          </w:tcPr>
          <w:p w14:paraId="574F2F21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13CFED37" w14:textId="77777777" w:rsidR="002C5FE6" w:rsidRPr="00FB0D60" w:rsidRDefault="002C5FE6" w:rsidP="006A1EA7">
            <w:pPr>
              <w:tabs>
                <w:tab w:val="decimal" w:pos="5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2ACC23DC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4887055" w14:textId="77777777" w:rsidR="002C5FE6" w:rsidRPr="00FB0D60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  <w:vAlign w:val="center"/>
          </w:tcPr>
          <w:p w14:paraId="314A5CAC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0CD20CA0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713B1D4E" w14:textId="77777777" w:rsidR="002C5FE6" w:rsidRPr="00FB0D60" w:rsidRDefault="002C5FE6" w:rsidP="000A646F">
            <w:pPr>
              <w:ind w:left="110" w:hanging="110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03E0289C" w14:textId="7E692DD2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132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760</w:t>
            </w:r>
          </w:p>
        </w:tc>
      </w:tr>
      <w:tr w:rsidR="002C5FE6" w:rsidRPr="00FB0D60" w14:paraId="47D854B1" w14:textId="77777777" w:rsidTr="002C5FE6">
        <w:trPr>
          <w:trHeight w:val="144"/>
        </w:trPr>
        <w:tc>
          <w:tcPr>
            <w:tcW w:w="2970" w:type="dxa"/>
          </w:tcPr>
          <w:p w14:paraId="312C00CF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center"/>
          </w:tcPr>
          <w:p w14:paraId="0027C75D" w14:textId="757FB029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475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797</w:t>
            </w:r>
          </w:p>
        </w:tc>
        <w:tc>
          <w:tcPr>
            <w:tcW w:w="90" w:type="dxa"/>
            <w:vAlign w:val="center"/>
          </w:tcPr>
          <w:p w14:paraId="1117FD2D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60585847" w14:textId="6C2F3F4C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334</w:t>
            </w:r>
          </w:p>
        </w:tc>
        <w:tc>
          <w:tcPr>
            <w:tcW w:w="90" w:type="dxa"/>
            <w:vAlign w:val="center"/>
          </w:tcPr>
          <w:p w14:paraId="383F7517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57BC27A" w14:textId="34B39CE7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160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27E0BB55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737F6CD7" w14:textId="1F2CEC66" w:rsidR="002C5FE6" w:rsidRPr="00FB0D60" w:rsidRDefault="002408B0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529</w:t>
            </w:r>
          </w:p>
        </w:tc>
        <w:tc>
          <w:tcPr>
            <w:tcW w:w="90" w:type="dxa"/>
            <w:vAlign w:val="center"/>
          </w:tcPr>
          <w:p w14:paraId="7A7F6073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03A40ECC" w14:textId="482F1F18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461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500</w:t>
            </w:r>
          </w:p>
        </w:tc>
      </w:tr>
      <w:tr w:rsidR="002C5FE6" w:rsidRPr="00FB0D60" w14:paraId="7D7E98D7" w14:textId="77777777" w:rsidTr="002C5FE6">
        <w:trPr>
          <w:trHeight w:val="144"/>
        </w:trPr>
        <w:tc>
          <w:tcPr>
            <w:tcW w:w="2970" w:type="dxa"/>
          </w:tcPr>
          <w:p w14:paraId="5135E710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ระบบผลิตไฟฟ้าจากก๊าซชีวภาพ</w:t>
            </w:r>
          </w:p>
        </w:tc>
        <w:tc>
          <w:tcPr>
            <w:tcW w:w="1170" w:type="dxa"/>
            <w:vAlign w:val="center"/>
          </w:tcPr>
          <w:p w14:paraId="1BEE25B5" w14:textId="57FDBF7E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289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636</w:t>
            </w:r>
          </w:p>
        </w:tc>
        <w:tc>
          <w:tcPr>
            <w:tcW w:w="90" w:type="dxa"/>
            <w:vAlign w:val="center"/>
          </w:tcPr>
          <w:p w14:paraId="1A2962E1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40C30836" w14:textId="0C5AA8D8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264</w:t>
            </w:r>
          </w:p>
        </w:tc>
        <w:tc>
          <w:tcPr>
            <w:tcW w:w="90" w:type="dxa"/>
            <w:vAlign w:val="center"/>
          </w:tcPr>
          <w:p w14:paraId="151EDB7B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BD6CBAF" w14:textId="1D31AA97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079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5A50D5C9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6A26585C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5C18A12E" w14:textId="77777777" w:rsidR="002C5FE6" w:rsidRPr="00FB0D60" w:rsidRDefault="002C5FE6" w:rsidP="000A646F">
            <w:pPr>
              <w:ind w:left="-2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37EC40CC" w14:textId="1728FCEE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145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821</w:t>
            </w:r>
          </w:p>
        </w:tc>
      </w:tr>
      <w:tr w:rsidR="002C5FE6" w:rsidRPr="00FB0D60" w14:paraId="3B4B58B6" w14:textId="77777777" w:rsidTr="002C5FE6">
        <w:trPr>
          <w:trHeight w:val="144"/>
        </w:trPr>
        <w:tc>
          <w:tcPr>
            <w:tcW w:w="2970" w:type="dxa"/>
          </w:tcPr>
          <w:p w14:paraId="7CBA5BED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center"/>
          </w:tcPr>
          <w:p w14:paraId="14657BA0" w14:textId="22B88099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236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582</w:t>
            </w:r>
          </w:p>
        </w:tc>
        <w:tc>
          <w:tcPr>
            <w:tcW w:w="90" w:type="dxa"/>
            <w:vAlign w:val="center"/>
          </w:tcPr>
          <w:p w14:paraId="14446B97" w14:textId="77777777" w:rsidR="002C5FE6" w:rsidRPr="00FB0D60" w:rsidRDefault="002C5FE6" w:rsidP="000A646F">
            <w:pPr>
              <w:tabs>
                <w:tab w:val="decimal" w:pos="1062"/>
              </w:tabs>
              <w:ind w:left="712" w:hanging="3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1FE037C1" w14:textId="1B200233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345</w:t>
            </w:r>
          </w:p>
        </w:tc>
        <w:tc>
          <w:tcPr>
            <w:tcW w:w="90" w:type="dxa"/>
            <w:vAlign w:val="center"/>
          </w:tcPr>
          <w:p w14:paraId="77C7ADEB" w14:textId="77777777" w:rsidR="002C5FE6" w:rsidRPr="00FB0D60" w:rsidRDefault="002C5FE6" w:rsidP="000A646F">
            <w:pPr>
              <w:ind w:left="712" w:hanging="3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2680329" w14:textId="25E9BE62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098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2B4E203A" w14:textId="77777777" w:rsidR="002C5FE6" w:rsidRPr="00FB0D60" w:rsidRDefault="002C5FE6" w:rsidP="000A646F">
            <w:pPr>
              <w:tabs>
                <w:tab w:val="decimal" w:pos="714"/>
              </w:tabs>
              <w:ind w:left="712" w:right="114" w:hanging="388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6F370CDC" w14:textId="5D6EAF27" w:rsidR="002C5FE6" w:rsidRPr="00FB0D60" w:rsidRDefault="002408B0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304</w:t>
            </w:r>
          </w:p>
        </w:tc>
        <w:tc>
          <w:tcPr>
            <w:tcW w:w="90" w:type="dxa"/>
            <w:vAlign w:val="center"/>
          </w:tcPr>
          <w:p w14:paraId="2DF5522D" w14:textId="77777777" w:rsidR="002C5FE6" w:rsidRPr="00FB0D60" w:rsidRDefault="002C5FE6" w:rsidP="000A646F">
            <w:pPr>
              <w:ind w:left="712" w:hanging="3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375E64BC" w14:textId="202CEBA6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209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133</w:t>
            </w:r>
          </w:p>
        </w:tc>
      </w:tr>
      <w:tr w:rsidR="002C5FE6" w:rsidRPr="00FB0D60" w14:paraId="75B7BD5C" w14:textId="77777777" w:rsidTr="002C5FE6">
        <w:trPr>
          <w:trHeight w:val="144"/>
        </w:trPr>
        <w:tc>
          <w:tcPr>
            <w:tcW w:w="2970" w:type="dxa"/>
          </w:tcPr>
          <w:p w14:paraId="549724D8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center"/>
          </w:tcPr>
          <w:p w14:paraId="456D4D6F" w14:textId="64A168F9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90" w:type="dxa"/>
            <w:vAlign w:val="center"/>
          </w:tcPr>
          <w:p w14:paraId="0D40626F" w14:textId="77777777" w:rsidR="002C5FE6" w:rsidRPr="00FB0D60" w:rsidRDefault="002C5FE6" w:rsidP="000A646F">
            <w:pPr>
              <w:tabs>
                <w:tab w:val="decimal" w:pos="1062"/>
              </w:tabs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7A0CFE42" w14:textId="525A5B4B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965</w:t>
            </w:r>
          </w:p>
        </w:tc>
        <w:tc>
          <w:tcPr>
            <w:tcW w:w="90" w:type="dxa"/>
            <w:vAlign w:val="center"/>
          </w:tcPr>
          <w:p w14:paraId="5F83242F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51002CE" w14:textId="45DF22CB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753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1248699D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7F08582A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7E2B42EF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5CB3B871" w14:textId="4316B92B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336</w:t>
            </w:r>
          </w:p>
        </w:tc>
      </w:tr>
      <w:tr w:rsidR="002C5FE6" w:rsidRPr="00FB0D60" w14:paraId="07ABE530" w14:textId="77777777" w:rsidTr="002C5FE6">
        <w:trPr>
          <w:trHeight w:val="144"/>
        </w:trPr>
        <w:tc>
          <w:tcPr>
            <w:tcW w:w="2970" w:type="dxa"/>
          </w:tcPr>
          <w:p w14:paraId="24E86B5C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  <w:vAlign w:val="center"/>
          </w:tcPr>
          <w:p w14:paraId="036B627F" w14:textId="4CE742CC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398</w:t>
            </w:r>
          </w:p>
        </w:tc>
        <w:tc>
          <w:tcPr>
            <w:tcW w:w="90" w:type="dxa"/>
            <w:vAlign w:val="center"/>
          </w:tcPr>
          <w:p w14:paraId="49AE4CD8" w14:textId="77777777" w:rsidR="002C5FE6" w:rsidRPr="00FB0D60" w:rsidRDefault="002C5FE6" w:rsidP="000A646F">
            <w:pPr>
              <w:tabs>
                <w:tab w:val="decimal" w:pos="1062"/>
              </w:tabs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3EC6E8D7" w14:textId="6D23DD30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131</w:t>
            </w:r>
          </w:p>
        </w:tc>
        <w:tc>
          <w:tcPr>
            <w:tcW w:w="90" w:type="dxa"/>
            <w:vAlign w:val="center"/>
          </w:tcPr>
          <w:p w14:paraId="6FDF48EF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3FDE7F1" w14:textId="476AE9D8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594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1EB7F0C7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119CCF2C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47C48C66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5A4AEE7C" w14:textId="0B279637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935</w:t>
            </w:r>
          </w:p>
        </w:tc>
      </w:tr>
      <w:tr w:rsidR="002C5FE6" w:rsidRPr="00FB0D60" w14:paraId="2960C622" w14:textId="77777777" w:rsidTr="002C5FE6">
        <w:trPr>
          <w:trHeight w:val="144"/>
        </w:trPr>
        <w:tc>
          <w:tcPr>
            <w:tcW w:w="2970" w:type="dxa"/>
          </w:tcPr>
          <w:p w14:paraId="6884299E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  <w:vAlign w:val="center"/>
          </w:tcPr>
          <w:p w14:paraId="313D81AB" w14:textId="0887D156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145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525</w:t>
            </w:r>
          </w:p>
        </w:tc>
        <w:tc>
          <w:tcPr>
            <w:tcW w:w="90" w:type="dxa"/>
            <w:vAlign w:val="center"/>
          </w:tcPr>
          <w:p w14:paraId="1FA44CD9" w14:textId="77777777" w:rsidR="002C5FE6" w:rsidRPr="00FB0D60" w:rsidRDefault="002C5FE6" w:rsidP="000A646F">
            <w:pPr>
              <w:tabs>
                <w:tab w:val="decimal" w:pos="1062"/>
              </w:tabs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7D24DE7F" w14:textId="75CB10B9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950</w:t>
            </w:r>
          </w:p>
        </w:tc>
        <w:tc>
          <w:tcPr>
            <w:tcW w:w="90" w:type="dxa"/>
            <w:vAlign w:val="center"/>
          </w:tcPr>
          <w:p w14:paraId="0A789AC9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FD6D32E" w14:textId="0A2FA001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7F707475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1830AA29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1DFCB1E6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02419794" w14:textId="787CF9A0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149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952</w:t>
            </w:r>
          </w:p>
        </w:tc>
      </w:tr>
      <w:tr w:rsidR="002C5FE6" w:rsidRPr="00FB0D60" w14:paraId="30AFE455" w14:textId="77777777" w:rsidTr="002C5FE6">
        <w:trPr>
          <w:trHeight w:val="144"/>
        </w:trPr>
        <w:tc>
          <w:tcPr>
            <w:tcW w:w="2970" w:type="dxa"/>
          </w:tcPr>
          <w:p w14:paraId="009DD721" w14:textId="77777777" w:rsidR="002C5FE6" w:rsidRPr="00FB0D60" w:rsidRDefault="002C5FE6" w:rsidP="000A646F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  <w:vAlign w:val="center"/>
          </w:tcPr>
          <w:p w14:paraId="4252D020" w14:textId="77777777" w:rsidR="002C5FE6" w:rsidRPr="00FB0D60" w:rsidRDefault="002C5FE6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E072BDF" w14:textId="72C9A9D9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060</w:t>
            </w:r>
          </w:p>
        </w:tc>
        <w:tc>
          <w:tcPr>
            <w:tcW w:w="90" w:type="dxa"/>
            <w:vAlign w:val="center"/>
          </w:tcPr>
          <w:p w14:paraId="742B03EB" w14:textId="77777777" w:rsidR="002C5FE6" w:rsidRPr="00FB0D60" w:rsidRDefault="002C5FE6" w:rsidP="000A646F">
            <w:pPr>
              <w:tabs>
                <w:tab w:val="decimal" w:pos="1062"/>
              </w:tabs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vAlign w:val="center"/>
          </w:tcPr>
          <w:p w14:paraId="31423C98" w14:textId="77777777" w:rsidR="002C5FE6" w:rsidRPr="00FB0D60" w:rsidRDefault="002C5FE6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51B4E30" w14:textId="54D4D2E9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221</w:t>
            </w:r>
          </w:p>
        </w:tc>
        <w:tc>
          <w:tcPr>
            <w:tcW w:w="90" w:type="dxa"/>
            <w:vAlign w:val="center"/>
          </w:tcPr>
          <w:p w14:paraId="13935F68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7BFD5B3" w14:textId="77777777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576015B" w14:textId="4AB9D92E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877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0B1EC4EC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center"/>
          </w:tcPr>
          <w:p w14:paraId="36754270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B829F13" w14:textId="77777777" w:rsidR="002C5FE6" w:rsidRPr="00FB0D60" w:rsidRDefault="002C5FE6" w:rsidP="0085416D">
            <w:pPr>
              <w:tabs>
                <w:tab w:val="decimal" w:pos="534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vAlign w:val="center"/>
          </w:tcPr>
          <w:p w14:paraId="6D1D7451" w14:textId="77777777" w:rsidR="002C5FE6" w:rsidRPr="00FB0D60" w:rsidRDefault="002C5FE6" w:rsidP="000A646F">
            <w:pPr>
              <w:ind w:left="-2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1E042E28" w14:textId="77777777" w:rsidR="002C5FE6" w:rsidRPr="00FB0D60" w:rsidRDefault="002C5FE6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16B6935" w14:textId="6B9E1B49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404</w:t>
            </w:r>
          </w:p>
        </w:tc>
      </w:tr>
      <w:tr w:rsidR="002C5FE6" w:rsidRPr="00FB0D60" w14:paraId="740BB52C" w14:textId="77777777" w:rsidTr="002C5FE6">
        <w:trPr>
          <w:trHeight w:val="144"/>
        </w:trPr>
        <w:tc>
          <w:tcPr>
            <w:tcW w:w="2970" w:type="dxa"/>
          </w:tcPr>
          <w:p w14:paraId="66D74EB1" w14:textId="77777777" w:rsidR="002C5FE6" w:rsidRPr="00FB0D60" w:rsidRDefault="002C5FE6" w:rsidP="000A646F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F2D6E2" w14:textId="6CFD682E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344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882</w:t>
            </w:r>
          </w:p>
        </w:tc>
        <w:tc>
          <w:tcPr>
            <w:tcW w:w="90" w:type="dxa"/>
            <w:vAlign w:val="center"/>
          </w:tcPr>
          <w:p w14:paraId="3B2A7C3C" w14:textId="77777777" w:rsidR="002C5FE6" w:rsidRPr="00FB0D60" w:rsidRDefault="002C5FE6" w:rsidP="000A646F">
            <w:pPr>
              <w:tabs>
                <w:tab w:val="decimal" w:pos="1062"/>
              </w:tabs>
              <w:ind w:left="712" w:hanging="388"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ECE56F" w14:textId="1939DF9C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210</w:t>
            </w:r>
          </w:p>
        </w:tc>
        <w:tc>
          <w:tcPr>
            <w:tcW w:w="90" w:type="dxa"/>
            <w:vAlign w:val="center"/>
          </w:tcPr>
          <w:p w14:paraId="062AB2C9" w14:textId="77777777" w:rsidR="002C5FE6" w:rsidRPr="00FB0D60" w:rsidRDefault="002C5FE6" w:rsidP="000A646F">
            <w:pPr>
              <w:ind w:left="712" w:hanging="3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98C3B" w14:textId="24D56C35" w:rsidR="002C5FE6" w:rsidRPr="00FB0D60" w:rsidRDefault="002F7DF2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242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084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  <w:vAlign w:val="center"/>
          </w:tcPr>
          <w:p w14:paraId="02258AA7" w14:textId="77777777" w:rsidR="002C5FE6" w:rsidRPr="00FB0D60" w:rsidRDefault="002C5FE6" w:rsidP="000A646F">
            <w:pPr>
              <w:tabs>
                <w:tab w:val="decimal" w:pos="714"/>
              </w:tabs>
              <w:ind w:left="712" w:right="114" w:hanging="388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4ECA0" w14:textId="144540FA" w:rsidR="002C5FE6" w:rsidRPr="00FB0D60" w:rsidRDefault="002408B0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833</w:t>
            </w:r>
          </w:p>
        </w:tc>
        <w:tc>
          <w:tcPr>
            <w:tcW w:w="90" w:type="dxa"/>
            <w:vAlign w:val="center"/>
          </w:tcPr>
          <w:p w14:paraId="7036ACA9" w14:textId="77777777" w:rsidR="002C5FE6" w:rsidRPr="00FB0D60" w:rsidRDefault="002C5FE6" w:rsidP="000A646F">
            <w:pPr>
              <w:ind w:left="712" w:hanging="388"/>
              <w:contextualSpacing/>
              <w:jc w:val="right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ACDF2" w14:textId="3A438ABD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162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841</w:t>
            </w:r>
          </w:p>
        </w:tc>
      </w:tr>
      <w:tr w:rsidR="005F5696" w:rsidRPr="00FB0D60" w14:paraId="7E532DC5" w14:textId="77777777" w:rsidTr="00AB7DAF">
        <w:trPr>
          <w:trHeight w:val="144"/>
        </w:trPr>
        <w:tc>
          <w:tcPr>
            <w:tcW w:w="2970" w:type="dxa"/>
          </w:tcPr>
          <w:p w14:paraId="0032475C" w14:textId="77777777" w:rsidR="005F5696" w:rsidRPr="00FB0D60" w:rsidRDefault="005F569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ค่าเสื่อมราคาสะสม:</w:t>
            </w:r>
          </w:p>
        </w:tc>
        <w:tc>
          <w:tcPr>
            <w:tcW w:w="1170" w:type="dxa"/>
          </w:tcPr>
          <w:p w14:paraId="23E836F7" w14:textId="77777777" w:rsidR="005F5696" w:rsidRPr="00FB0D60" w:rsidRDefault="005F5696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E917175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CBA618E" w14:textId="77777777" w:rsidR="005F5696" w:rsidRPr="00FB0D60" w:rsidRDefault="005F5696" w:rsidP="000A646F">
            <w:pPr>
              <w:tabs>
                <w:tab w:val="decimal" w:pos="918"/>
              </w:tabs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53D6C70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4075D516" w14:textId="77777777" w:rsidR="005F5696" w:rsidRPr="00FB0D60" w:rsidRDefault="005F5696" w:rsidP="000A646F">
            <w:pPr>
              <w:tabs>
                <w:tab w:val="decimal" w:pos="909"/>
              </w:tabs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037C8304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ABAD1A5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C0992B0" w14:textId="77777777" w:rsidR="005F5696" w:rsidRPr="00FB0D60" w:rsidRDefault="005F5696" w:rsidP="000A646F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64D4B6C" w14:textId="77777777" w:rsidR="005F5696" w:rsidRPr="00FB0D60" w:rsidRDefault="005F5696" w:rsidP="000A646F">
            <w:pPr>
              <w:tabs>
                <w:tab w:val="decimal" w:pos="1037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C5FE6" w:rsidRPr="00FB0D60" w14:paraId="618FE4DE" w14:textId="77777777" w:rsidTr="00AB7DAF">
        <w:trPr>
          <w:trHeight w:val="144"/>
        </w:trPr>
        <w:tc>
          <w:tcPr>
            <w:tcW w:w="2970" w:type="dxa"/>
          </w:tcPr>
          <w:p w14:paraId="580FDFF7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ส่วนปรับปรุงที่ดิน</w:t>
            </w:r>
          </w:p>
        </w:tc>
        <w:tc>
          <w:tcPr>
            <w:tcW w:w="1170" w:type="dxa"/>
          </w:tcPr>
          <w:p w14:paraId="740FFB3E" w14:textId="52DA84FC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131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242664AC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FF0EABB" w14:textId="3AA36534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469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869F66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41DB72F" w14:textId="77777777" w:rsidR="002C5FE6" w:rsidRPr="00FB0D60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63097F0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E5A5002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69BC4639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6DEEF51" w14:textId="1F4BFC28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600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4DA8342D" w14:textId="77777777" w:rsidTr="00AB7DAF">
        <w:trPr>
          <w:trHeight w:val="144"/>
        </w:trPr>
        <w:tc>
          <w:tcPr>
            <w:tcW w:w="2970" w:type="dxa"/>
          </w:tcPr>
          <w:p w14:paraId="684C0EF5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48E6C5F0" w14:textId="250B12C1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225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680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8446878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368AD18" w14:textId="5B07874A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603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1C541F7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7808F2D" w14:textId="34123BBB" w:rsidR="002C5FE6" w:rsidRPr="00FB0D60" w:rsidRDefault="002408B0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104</w:t>
            </w:r>
          </w:p>
        </w:tc>
        <w:tc>
          <w:tcPr>
            <w:tcW w:w="72" w:type="dxa"/>
          </w:tcPr>
          <w:p w14:paraId="5A01814B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6CA132F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114EABFF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22918C7" w14:textId="066914CD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251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179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4B1B8D82" w14:textId="77777777" w:rsidTr="00AB7DAF">
        <w:trPr>
          <w:trHeight w:val="144"/>
        </w:trPr>
        <w:tc>
          <w:tcPr>
            <w:tcW w:w="2970" w:type="dxa"/>
          </w:tcPr>
          <w:p w14:paraId="48E690CB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ระบบผลิตไฟฟ้าจากก๊าซชีวภาพ</w:t>
            </w:r>
          </w:p>
        </w:tc>
        <w:tc>
          <w:tcPr>
            <w:tcW w:w="1170" w:type="dxa"/>
          </w:tcPr>
          <w:p w14:paraId="504D8B8B" w14:textId="7673B40C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759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9EF3E7E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A3D504C" w14:textId="69908264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1D3E5C5D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7C6A0CDC" w14:textId="77777777" w:rsidR="002C5FE6" w:rsidRPr="00FB0D60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0B7C5327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B8EC321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6EE09929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960A15F" w14:textId="587BAD98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905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1D4208B0" w14:textId="77777777" w:rsidTr="00AB7DAF">
        <w:trPr>
          <w:trHeight w:val="144"/>
        </w:trPr>
        <w:tc>
          <w:tcPr>
            <w:tcW w:w="2970" w:type="dxa"/>
          </w:tcPr>
          <w:p w14:paraId="7B107F74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42F66D11" w14:textId="4098DF2E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863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2C2FC9F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D621244" w14:textId="1FDF1367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356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6637E85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1F96732" w14:textId="77777777" w:rsidR="002C5FE6" w:rsidRPr="00FB0D60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47F8A974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9899B23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1F1158F2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78DFD79" w14:textId="07A2F0B8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219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39908EBF" w14:textId="77777777" w:rsidTr="00AB7DAF">
        <w:trPr>
          <w:trHeight w:val="144"/>
        </w:trPr>
        <w:tc>
          <w:tcPr>
            <w:tcW w:w="2970" w:type="dxa"/>
          </w:tcPr>
          <w:p w14:paraId="095419FD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7A75AE69" w14:textId="4BDB695E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497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FB0F87F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339C77A" w14:textId="3CE5FEAE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453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2AA654A9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4A0A99DB" w14:textId="576DD5E6" w:rsidR="002C5FE6" w:rsidRPr="00FB0D60" w:rsidRDefault="002408B0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428</w:t>
            </w:r>
          </w:p>
        </w:tc>
        <w:tc>
          <w:tcPr>
            <w:tcW w:w="72" w:type="dxa"/>
          </w:tcPr>
          <w:p w14:paraId="13BD44D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F05F318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024BD283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1D7A98F" w14:textId="753DD23F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522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0DE29A16" w14:textId="77777777" w:rsidTr="00AB7DAF">
        <w:trPr>
          <w:trHeight w:val="144"/>
        </w:trPr>
        <w:tc>
          <w:tcPr>
            <w:tcW w:w="2970" w:type="dxa"/>
          </w:tcPr>
          <w:p w14:paraId="79C0FDEA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14:paraId="7BD9F39D" w14:textId="6B38D9F2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367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363C6BE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5CC58D7" w14:textId="41CFEA2D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046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1B7906A6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0D00E048" w14:textId="77777777" w:rsidR="002C5FE6" w:rsidRPr="00FB0D60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75A8D2B1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8A7B467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04C0C709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2A06228" w14:textId="1A616505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413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68AE2B8C" w14:textId="77777777" w:rsidTr="00AB7DAF">
        <w:trPr>
          <w:trHeight w:val="144"/>
        </w:trPr>
        <w:tc>
          <w:tcPr>
            <w:tcW w:w="2970" w:type="dxa"/>
          </w:tcPr>
          <w:p w14:paraId="493DF3B7" w14:textId="77777777" w:rsidR="002C5FE6" w:rsidRPr="00FB0D60" w:rsidRDefault="002C5FE6" w:rsidP="000A646F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</w:tcPr>
          <w:p w14:paraId="68BB9662" w14:textId="57681243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90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610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F8524CF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1E21907" w14:textId="3BCC916D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039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9E6F6E3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C9A3809" w14:textId="6D51F30A" w:rsidR="002C5FE6" w:rsidRPr="00FB0D60" w:rsidRDefault="002408B0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455</w:t>
            </w:r>
          </w:p>
        </w:tc>
        <w:tc>
          <w:tcPr>
            <w:tcW w:w="72" w:type="dxa"/>
          </w:tcPr>
          <w:p w14:paraId="0364756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FF7E859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24997D91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F72F859" w14:textId="70988C3D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98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0F2E9C50" w14:textId="77777777" w:rsidTr="00AB7DAF">
        <w:trPr>
          <w:trHeight w:val="144"/>
        </w:trPr>
        <w:tc>
          <w:tcPr>
            <w:tcW w:w="2970" w:type="dxa"/>
          </w:tcPr>
          <w:p w14:paraId="7CC9830E" w14:textId="77777777" w:rsidR="002C5FE6" w:rsidRPr="00FB0D60" w:rsidRDefault="002C5FE6" w:rsidP="000A646F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</w:tcPr>
          <w:p w14:paraId="59B5B130" w14:textId="77777777" w:rsidR="002C5FE6" w:rsidRPr="00FB0D60" w:rsidRDefault="002C5FE6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A5B5714" w14:textId="327DF120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459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D286F8A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34BA95E" w14:textId="77777777" w:rsidR="002C5FE6" w:rsidRPr="00FB0D60" w:rsidRDefault="002C5FE6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8AD69BE" w14:textId="76D138BB" w:rsidR="002C5FE6" w:rsidRPr="00FB0D60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587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FBE7BC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299EA43C" w14:textId="77777777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60F54B5" w14:textId="2535EDDD" w:rsidR="002C5FE6" w:rsidRPr="00FB0D60" w:rsidRDefault="002408B0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878</w:t>
            </w:r>
          </w:p>
        </w:tc>
        <w:tc>
          <w:tcPr>
            <w:tcW w:w="72" w:type="dxa"/>
          </w:tcPr>
          <w:p w14:paraId="55318576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D9D44F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AB2CFBD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28D854DC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0E3C558A" w14:textId="77777777" w:rsidR="002C5FE6" w:rsidRPr="00FB0D60" w:rsidRDefault="002C5FE6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BAA4BE6" w14:textId="266C3B3E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168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0050DC7E" w14:textId="77777777" w:rsidTr="00AB7DAF">
        <w:trPr>
          <w:trHeight w:val="144"/>
        </w:trPr>
        <w:tc>
          <w:tcPr>
            <w:tcW w:w="2970" w:type="dxa"/>
          </w:tcPr>
          <w:p w14:paraId="0A2F4FCE" w14:textId="77777777" w:rsidR="002C5FE6" w:rsidRPr="00FB0D60" w:rsidRDefault="002C5FE6" w:rsidP="000A646F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1541CA" w14:textId="75E8BF82" w:rsidR="002C5FE6" w:rsidRPr="00FB0D60" w:rsidRDefault="006A1EA7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433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366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E89C5D0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167697D4" w14:textId="421622E0" w:rsidR="002C5FE6" w:rsidRPr="00FB0D60" w:rsidRDefault="002F7DF2" w:rsidP="002F7DF2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699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EAB5CA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0D8AAA" w14:textId="4DA086AA" w:rsidR="002C5FE6" w:rsidRPr="00FB0D60" w:rsidRDefault="002408B0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865</w:t>
            </w:r>
          </w:p>
        </w:tc>
        <w:tc>
          <w:tcPr>
            <w:tcW w:w="72" w:type="dxa"/>
          </w:tcPr>
          <w:p w14:paraId="758D9776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F885DF" w14:textId="77777777" w:rsidR="002C5FE6" w:rsidRPr="00FB0D60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0034AD88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FF1F4FF" w14:textId="1FE43C7B" w:rsidR="002C5FE6" w:rsidRPr="00FB0D60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502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1FA8C9A6" w14:textId="77777777" w:rsidTr="00AB7DAF">
        <w:trPr>
          <w:trHeight w:val="144"/>
        </w:trPr>
        <w:tc>
          <w:tcPr>
            <w:tcW w:w="2970" w:type="dxa"/>
          </w:tcPr>
          <w:p w14:paraId="39278765" w14:textId="77777777" w:rsidR="002C5FE6" w:rsidRPr="00FB0D60" w:rsidRDefault="002C5FE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 อาคารและอุปกรณ์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3C81FB52" w14:textId="74F2FBCF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911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516</w:t>
            </w:r>
          </w:p>
        </w:tc>
        <w:tc>
          <w:tcPr>
            <w:tcW w:w="90" w:type="dxa"/>
          </w:tcPr>
          <w:p w14:paraId="6193418B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694659A5" w14:textId="77777777" w:rsidR="002C5FE6" w:rsidRPr="00FB0D60" w:rsidRDefault="002C5FE6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AE9FB36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0D573284" w14:textId="77777777" w:rsidR="002C5FE6" w:rsidRPr="00FB0D60" w:rsidRDefault="002C5FE6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6539BB02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2C81962" w14:textId="77777777" w:rsidR="002C5FE6" w:rsidRPr="00FB0D60" w:rsidRDefault="002C5FE6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0182C6C2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10FA139" w14:textId="244008EA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660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641</w:t>
            </w:r>
          </w:p>
        </w:tc>
      </w:tr>
      <w:tr w:rsidR="002C5FE6" w:rsidRPr="00FB0D60" w14:paraId="22A95E35" w14:textId="77777777" w:rsidTr="00AB7DAF">
        <w:trPr>
          <w:trHeight w:val="144"/>
        </w:trPr>
        <w:tc>
          <w:tcPr>
            <w:tcW w:w="2970" w:type="dxa"/>
          </w:tcPr>
          <w:p w14:paraId="294C9E4A" w14:textId="77777777" w:rsidR="002C5FE6" w:rsidRPr="00FB0D60" w:rsidRDefault="002C5FE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7B6148D2" w14:textId="18A0749D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569</w:t>
            </w:r>
          </w:p>
        </w:tc>
        <w:tc>
          <w:tcPr>
            <w:tcW w:w="90" w:type="dxa"/>
          </w:tcPr>
          <w:p w14:paraId="5E3390DE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B497E85" w14:textId="31422538" w:rsidR="002C5FE6" w:rsidRPr="00FB0D60" w:rsidRDefault="002408B0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82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490</w:t>
            </w:r>
          </w:p>
        </w:tc>
        <w:tc>
          <w:tcPr>
            <w:tcW w:w="90" w:type="dxa"/>
          </w:tcPr>
          <w:p w14:paraId="4D87A768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82E1A9E" w14:textId="2753BA4E" w:rsidR="002C5FE6" w:rsidRPr="00FB0D60" w:rsidRDefault="002C5FE6" w:rsidP="00E44184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450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4BC0176F" w14:textId="77777777" w:rsidR="002C5FE6" w:rsidRPr="00FB0D60" w:rsidRDefault="002C5FE6" w:rsidP="000A646F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34FD6B7" w14:textId="5723F81A" w:rsidR="002C5FE6" w:rsidRPr="00FB0D60" w:rsidRDefault="002C5FE6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833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8ECF8B5" w14:textId="77777777" w:rsidR="002C5FE6" w:rsidRPr="00FB0D60" w:rsidRDefault="002C5FE6" w:rsidP="000A646F">
            <w:pPr>
              <w:tabs>
                <w:tab w:val="decimal" w:pos="947"/>
              </w:tabs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460E0382" w14:textId="3270FB97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776</w:t>
            </w:r>
          </w:p>
        </w:tc>
      </w:tr>
      <w:tr w:rsidR="002C5FE6" w:rsidRPr="00FB0D60" w:rsidDel="00993BC2" w14:paraId="029C4DEA" w14:textId="77777777" w:rsidTr="00AB7DAF">
        <w:trPr>
          <w:trHeight w:val="144"/>
        </w:trPr>
        <w:tc>
          <w:tcPr>
            <w:tcW w:w="2970" w:type="dxa"/>
          </w:tcPr>
          <w:p w14:paraId="568FD1C6" w14:textId="77777777" w:rsidR="002C5FE6" w:rsidRPr="00FB0D60" w:rsidRDefault="002C5FE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F6D72" w14:textId="77777777" w:rsidR="002C5FE6" w:rsidRPr="00FB0D60" w:rsidDel="00FB326F" w:rsidRDefault="002C5FE6" w:rsidP="00076CDF">
            <w:pPr>
              <w:tabs>
                <w:tab w:val="decimal" w:pos="63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5BC6AA6B" w14:textId="77777777" w:rsidR="002C5FE6" w:rsidRPr="00FB0D60" w:rsidRDefault="002C5FE6" w:rsidP="000A646F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F84BC4F" w14:textId="68096BD0" w:rsidR="002C5FE6" w:rsidRPr="00FB0D60" w:rsidDel="00FB326F" w:rsidRDefault="006A1EA7" w:rsidP="006A1EA7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676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239230D" w14:textId="77777777" w:rsidR="002C5FE6" w:rsidRPr="00FB0D60" w:rsidRDefault="002C5FE6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028967" w14:textId="77777777" w:rsidR="002C5FE6" w:rsidRPr="00FB0D60" w:rsidDel="00FB326F" w:rsidRDefault="002C5FE6" w:rsidP="00E44184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7D5E32E5" w14:textId="77777777" w:rsidR="002C5FE6" w:rsidRPr="00FB0D60" w:rsidRDefault="002C5FE6" w:rsidP="000A646F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36C69" w14:textId="77777777" w:rsidR="002C5FE6" w:rsidRPr="00FB0D60" w:rsidDel="00FB326F" w:rsidRDefault="002C5FE6" w:rsidP="0085416D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46F2BD4E" w14:textId="77777777" w:rsidR="002C5FE6" w:rsidRPr="00FB0D60" w:rsidRDefault="002C5FE6" w:rsidP="000A646F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95525E9" w14:textId="7DEB162D" w:rsidR="002C5FE6" w:rsidRPr="00FB0D60" w:rsidDel="00FB326F" w:rsidRDefault="00A616AC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676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C5FE6" w:rsidRPr="00FB0D60" w14:paraId="7FCBBA72" w14:textId="77777777" w:rsidTr="00AB7DAF">
        <w:trPr>
          <w:trHeight w:val="144"/>
        </w:trPr>
        <w:tc>
          <w:tcPr>
            <w:tcW w:w="2970" w:type="dxa"/>
          </w:tcPr>
          <w:p w14:paraId="4165BD8F" w14:textId="77777777" w:rsidR="002C5FE6" w:rsidRPr="00FB0D60" w:rsidRDefault="002C5FE6" w:rsidP="000A646F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25EF97" w14:textId="00BE2AC9" w:rsidR="002C5FE6" w:rsidRPr="00FB0D60" w:rsidRDefault="002408B0" w:rsidP="00076CDF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931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085</w:t>
            </w:r>
          </w:p>
        </w:tc>
        <w:tc>
          <w:tcPr>
            <w:tcW w:w="90" w:type="dxa"/>
          </w:tcPr>
          <w:p w14:paraId="05656021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D259799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635989B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12C4BDA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6B669FFE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14BD25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5A9279B" w14:textId="77777777" w:rsidR="002C5FE6" w:rsidRPr="00FB0D60" w:rsidRDefault="002C5FE6" w:rsidP="000A646F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561461F" w14:textId="23BE0E3C" w:rsidR="002C5FE6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739</w:t>
            </w:r>
            <w:r w:rsidR="002C5FE6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741</w:t>
            </w:r>
          </w:p>
        </w:tc>
      </w:tr>
      <w:tr w:rsidR="006476D1" w:rsidRPr="00FB0D60" w14:paraId="3B9A930A" w14:textId="77777777" w:rsidTr="00C67D52">
        <w:trPr>
          <w:trHeight w:val="144"/>
        </w:trPr>
        <w:tc>
          <w:tcPr>
            <w:tcW w:w="2970" w:type="dxa"/>
          </w:tcPr>
          <w:p w14:paraId="1A15B607" w14:textId="77777777" w:rsidR="006476D1" w:rsidRPr="00FB0D60" w:rsidRDefault="006476D1" w:rsidP="00C67D52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4DF4D8EC" w14:textId="77777777" w:rsidR="006476D1" w:rsidRPr="00FB0D60" w:rsidRDefault="006476D1" w:rsidP="00C67D52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532C048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7076F3C" w14:textId="77777777" w:rsidR="006476D1" w:rsidRPr="00FB0D60" w:rsidRDefault="006476D1" w:rsidP="00C67D52">
            <w:pPr>
              <w:tabs>
                <w:tab w:val="decimal" w:pos="918"/>
              </w:tabs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03432BEA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42F85EB0" w14:textId="77777777" w:rsidR="006476D1" w:rsidRPr="00FB0D60" w:rsidRDefault="006476D1" w:rsidP="00C67D52">
            <w:pPr>
              <w:tabs>
                <w:tab w:val="decimal" w:pos="909"/>
              </w:tabs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4D5565FF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036D33B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2527858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0DF8FC1" w14:textId="77777777" w:rsidR="006476D1" w:rsidRPr="00FB0D60" w:rsidRDefault="006476D1" w:rsidP="00C67D52">
            <w:pPr>
              <w:tabs>
                <w:tab w:val="decimal" w:pos="1037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476D1" w:rsidRPr="00FB0D60" w14:paraId="28960B9B" w14:textId="77777777" w:rsidTr="00C67D52">
        <w:trPr>
          <w:trHeight w:val="144"/>
        </w:trPr>
        <w:tc>
          <w:tcPr>
            <w:tcW w:w="4140" w:type="dxa"/>
            <w:gridSpan w:val="2"/>
          </w:tcPr>
          <w:p w14:paraId="39F4C5B0" w14:textId="2C5D69C6" w:rsidR="006476D1" w:rsidRPr="00FB0D60" w:rsidRDefault="006476D1" w:rsidP="006476D1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ค่าเสื่อมราคาสำหรับปีสิ้นสุดวันที่ </w:t>
            </w:r>
            <w:r w:rsidR="002408B0"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7E50CD65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CE4A16F" w14:textId="77777777" w:rsidR="006476D1" w:rsidRPr="00FB0D60" w:rsidRDefault="006476D1" w:rsidP="00C67D52">
            <w:pPr>
              <w:tabs>
                <w:tab w:val="decimal" w:pos="918"/>
              </w:tabs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6A12285E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55A38087" w14:textId="77777777" w:rsidR="006476D1" w:rsidRPr="00FB0D60" w:rsidRDefault="006476D1" w:rsidP="00C67D52">
            <w:pPr>
              <w:tabs>
                <w:tab w:val="decimal" w:pos="909"/>
              </w:tabs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7C86A7D6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4E1B30E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719EF2BB" w14:textId="77777777" w:rsidR="006476D1" w:rsidRPr="00FB0D60" w:rsidRDefault="006476D1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9D2D72E" w14:textId="77777777" w:rsidR="006476D1" w:rsidRPr="00FB0D60" w:rsidRDefault="006476D1" w:rsidP="00C67D52">
            <w:pPr>
              <w:tabs>
                <w:tab w:val="decimal" w:pos="1037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476D1" w:rsidRPr="00FB0D60" w14:paraId="55F983BC" w14:textId="77777777" w:rsidTr="006476D1">
        <w:trPr>
          <w:trHeight w:val="144"/>
        </w:trPr>
        <w:tc>
          <w:tcPr>
            <w:tcW w:w="2970" w:type="dxa"/>
          </w:tcPr>
          <w:p w14:paraId="5D485F8E" w14:textId="46FA4219" w:rsidR="006476D1" w:rsidRPr="00FB0D60" w:rsidRDefault="002408B0" w:rsidP="00C67D52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 w:hint="cs"/>
                <w:sz w:val="25"/>
                <w:szCs w:val="25"/>
              </w:rPr>
              <w:t>2562</w:t>
            </w:r>
          </w:p>
        </w:tc>
        <w:tc>
          <w:tcPr>
            <w:tcW w:w="1170" w:type="dxa"/>
          </w:tcPr>
          <w:p w14:paraId="3C86BD4D" w14:textId="77777777" w:rsidR="006476D1" w:rsidRPr="00FB0D60" w:rsidRDefault="006476D1" w:rsidP="00C67D52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8191056" w14:textId="77777777" w:rsidR="006476D1" w:rsidRPr="00FB0D60" w:rsidRDefault="006476D1" w:rsidP="00C67D52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4947329" w14:textId="77777777" w:rsidR="006476D1" w:rsidRPr="00FB0D60" w:rsidRDefault="006476D1" w:rsidP="00C67D52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E129D0D" w14:textId="77777777" w:rsidR="006476D1" w:rsidRPr="00FB0D60" w:rsidRDefault="006476D1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4B1FB531" w14:textId="77777777" w:rsidR="006476D1" w:rsidRPr="00FB0D60" w:rsidRDefault="006476D1" w:rsidP="00C67D52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1A76FEDB" w14:textId="77777777" w:rsidR="006476D1" w:rsidRPr="00FB0D60" w:rsidRDefault="006476D1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21BDA2B" w14:textId="44D875BE" w:rsidR="006476D1" w:rsidRPr="006476D1" w:rsidRDefault="005D7610" w:rsidP="006476D1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พัน</w:t>
            </w:r>
            <w:r w:rsidR="006476D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618D8FD1" w14:textId="77777777" w:rsidR="006476D1" w:rsidRPr="00FB0D60" w:rsidRDefault="006476D1" w:rsidP="00C67D52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0ED329DC" w14:textId="02274C7B" w:rsidR="006476D1" w:rsidRPr="00FB0D60" w:rsidRDefault="002408B0" w:rsidP="00C67D52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56</w:t>
            </w:r>
            <w:r w:rsidR="006476D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975</w:t>
            </w:r>
          </w:p>
        </w:tc>
      </w:tr>
      <w:tr w:rsidR="006476D1" w:rsidRPr="00FB0D60" w14:paraId="0A17548C" w14:textId="77777777" w:rsidTr="006476D1">
        <w:trPr>
          <w:trHeight w:val="144"/>
        </w:trPr>
        <w:tc>
          <w:tcPr>
            <w:tcW w:w="2970" w:type="dxa"/>
          </w:tcPr>
          <w:p w14:paraId="1F47F195" w14:textId="4940FA2C" w:rsidR="006476D1" w:rsidRPr="00FB0D60" w:rsidRDefault="002408B0" w:rsidP="00C67D52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 w:hint="cs"/>
                <w:sz w:val="25"/>
                <w:szCs w:val="25"/>
              </w:rPr>
              <w:t>2561</w:t>
            </w:r>
          </w:p>
        </w:tc>
        <w:tc>
          <w:tcPr>
            <w:tcW w:w="1170" w:type="dxa"/>
          </w:tcPr>
          <w:p w14:paraId="260BA46B" w14:textId="76094B15" w:rsidR="006476D1" w:rsidRPr="00FB0D60" w:rsidRDefault="006476D1" w:rsidP="00C67D52">
            <w:pPr>
              <w:tabs>
                <w:tab w:val="decimal" w:pos="1037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7AF54B2" w14:textId="77777777" w:rsidR="006476D1" w:rsidRPr="00FB0D60" w:rsidRDefault="006476D1" w:rsidP="00C67D52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C50F082" w14:textId="5646D294" w:rsidR="006476D1" w:rsidRPr="00FB0D60" w:rsidRDefault="006476D1" w:rsidP="00C67D52">
            <w:pPr>
              <w:tabs>
                <w:tab w:val="decimal" w:pos="90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827556A" w14:textId="77777777" w:rsidR="006476D1" w:rsidRPr="00FB0D60" w:rsidRDefault="006476D1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804811A" w14:textId="24EDEA6B" w:rsidR="006476D1" w:rsidRPr="00FB0D60" w:rsidRDefault="006476D1" w:rsidP="00C67D52">
            <w:pPr>
              <w:tabs>
                <w:tab w:val="decimal" w:pos="51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1FD981C3" w14:textId="77777777" w:rsidR="006476D1" w:rsidRPr="00FB0D60" w:rsidRDefault="006476D1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7653DBF8" w14:textId="432F53A2" w:rsidR="006476D1" w:rsidRPr="006476D1" w:rsidRDefault="005D7610" w:rsidP="006476D1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พัน</w:t>
            </w:r>
            <w:r w:rsidR="006476D1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0A2AB9E6" w14:textId="77777777" w:rsidR="006476D1" w:rsidRPr="00FB0D60" w:rsidRDefault="006476D1" w:rsidP="00C67D52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14:paraId="242A6953" w14:textId="4F6E3799" w:rsidR="006476D1" w:rsidRPr="00FB0D60" w:rsidRDefault="002408B0" w:rsidP="00C67D52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79</w:t>
            </w:r>
            <w:r w:rsidR="006476D1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699</w:t>
            </w:r>
          </w:p>
        </w:tc>
      </w:tr>
    </w:tbl>
    <w:p w14:paraId="28C6A17B" w14:textId="77777777" w:rsidR="006476D1" w:rsidRPr="00FB0D60" w:rsidRDefault="006476D1" w:rsidP="00701F4E">
      <w:pPr>
        <w:tabs>
          <w:tab w:val="decimal" w:pos="7578"/>
          <w:tab w:val="left" w:pos="9243"/>
        </w:tabs>
        <w:ind w:left="547"/>
        <w:jc w:val="thaiDistribute"/>
        <w:rPr>
          <w:rFonts w:ascii="Angsana New" w:hAnsi="Angsana New"/>
          <w:sz w:val="32"/>
          <w:szCs w:val="32"/>
        </w:rPr>
      </w:pPr>
    </w:p>
    <w:p w14:paraId="71744A59" w14:textId="77777777" w:rsidR="005F5696" w:rsidRPr="00FB0D60" w:rsidRDefault="005F56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</w:rPr>
        <w:br w:type="page"/>
      </w:r>
    </w:p>
    <w:tbl>
      <w:tblPr>
        <w:tblW w:w="873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017"/>
        <w:gridCol w:w="90"/>
        <w:gridCol w:w="1008"/>
        <w:gridCol w:w="72"/>
        <w:gridCol w:w="1150"/>
      </w:tblGrid>
      <w:tr w:rsidR="00B00689" w:rsidRPr="00FB0D60" w14:paraId="7E4A7569" w14:textId="77777777" w:rsidTr="00B00689">
        <w:trPr>
          <w:trHeight w:val="144"/>
        </w:trPr>
        <w:tc>
          <w:tcPr>
            <w:tcW w:w="8737" w:type="dxa"/>
            <w:gridSpan w:val="8"/>
          </w:tcPr>
          <w:p w14:paraId="155523C8" w14:textId="77777777" w:rsidR="00B00689" w:rsidRPr="00FB0D60" w:rsidRDefault="00B00689" w:rsidP="0063629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(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พันบาท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  <w:tr w:rsidR="00B00689" w:rsidRPr="00FB0D60" w14:paraId="5CDBEC7B" w14:textId="77777777" w:rsidTr="00636295">
        <w:trPr>
          <w:trHeight w:val="144"/>
        </w:trPr>
        <w:tc>
          <w:tcPr>
            <w:tcW w:w="4140" w:type="dxa"/>
          </w:tcPr>
          <w:p w14:paraId="09874179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4597" w:type="dxa"/>
            <w:gridSpan w:val="7"/>
          </w:tcPr>
          <w:p w14:paraId="24E76A0B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00689" w:rsidRPr="00FB0D60" w14:paraId="1E07E996" w14:textId="77777777" w:rsidTr="00B00689">
        <w:trPr>
          <w:trHeight w:val="144"/>
        </w:trPr>
        <w:tc>
          <w:tcPr>
            <w:tcW w:w="4140" w:type="dxa"/>
          </w:tcPr>
          <w:p w14:paraId="7C0C0545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433190E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ยอดยกมา</w:t>
            </w:r>
          </w:p>
        </w:tc>
        <w:tc>
          <w:tcPr>
            <w:tcW w:w="90" w:type="dxa"/>
          </w:tcPr>
          <w:p w14:paraId="67552AFD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495F2452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20133A8" w14:textId="77777777" w:rsidR="00B00689" w:rsidRPr="00FB0D60" w:rsidRDefault="00B00689" w:rsidP="00E927E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63279403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(ลดลง)</w:t>
            </w:r>
          </w:p>
        </w:tc>
        <w:tc>
          <w:tcPr>
            <w:tcW w:w="72" w:type="dxa"/>
          </w:tcPr>
          <w:p w14:paraId="00662B15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A8F7EFF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B00689" w:rsidRPr="00FB0D60" w14:paraId="020BC792" w14:textId="77777777" w:rsidTr="00B00689">
        <w:trPr>
          <w:trHeight w:val="144"/>
        </w:trPr>
        <w:tc>
          <w:tcPr>
            <w:tcW w:w="4140" w:type="dxa"/>
          </w:tcPr>
          <w:p w14:paraId="3098E567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4A565F3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90" w:type="dxa"/>
          </w:tcPr>
          <w:p w14:paraId="08450AB3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5BB82C66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38C27CF" w14:textId="77777777" w:rsidR="00B00689" w:rsidRPr="00FB0D60" w:rsidRDefault="00B00689" w:rsidP="00E927E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72E01978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1A3E18AB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5B450633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B00689" w:rsidRPr="00FB0D60" w14:paraId="2B40AE91" w14:textId="77777777" w:rsidTr="00B00689">
        <w:trPr>
          <w:trHeight w:val="144"/>
        </w:trPr>
        <w:tc>
          <w:tcPr>
            <w:tcW w:w="4140" w:type="dxa"/>
          </w:tcPr>
          <w:p w14:paraId="18F3D4E1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5D3A6EFD" w14:textId="14B34B65" w:rsidR="00B00689" w:rsidRPr="00FB0D60" w:rsidRDefault="002408B0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B00689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5C0DA0C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279B4AE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2156B80" w14:textId="77777777" w:rsidR="00B00689" w:rsidRPr="00FB0D60" w:rsidRDefault="00B00689" w:rsidP="00E927E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4AC9E3BE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3E32CC7C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3DDB906E" w14:textId="6BAFFF50" w:rsidR="00B00689" w:rsidRPr="00FB0D60" w:rsidRDefault="002408B0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B00689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B00689" w:rsidRPr="00FB0D60" w14:paraId="348FA472" w14:textId="77777777" w:rsidTr="00B00689">
        <w:trPr>
          <w:trHeight w:val="144"/>
        </w:trPr>
        <w:tc>
          <w:tcPr>
            <w:tcW w:w="4140" w:type="dxa"/>
          </w:tcPr>
          <w:p w14:paraId="6B75CC03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120790A" w14:textId="5CE454EA" w:rsidR="00B00689" w:rsidRPr="00FB0D60" w:rsidRDefault="002408B0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  <w:tc>
          <w:tcPr>
            <w:tcW w:w="90" w:type="dxa"/>
          </w:tcPr>
          <w:p w14:paraId="75D0487A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527953F9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139767C7" w14:textId="77777777" w:rsidR="00B00689" w:rsidRPr="00FB0D60" w:rsidRDefault="00B00689" w:rsidP="00E927E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3274FB7C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4CE094BF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50" w:type="dxa"/>
          </w:tcPr>
          <w:p w14:paraId="5EB72EEA" w14:textId="46CBFECC" w:rsidR="00B00689" w:rsidRPr="00FB0D60" w:rsidRDefault="002408B0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2562</w:t>
            </w:r>
          </w:p>
        </w:tc>
      </w:tr>
      <w:tr w:rsidR="00B00689" w:rsidRPr="00FB0D60" w14:paraId="421E643F" w14:textId="77777777" w:rsidTr="00B00689">
        <w:trPr>
          <w:trHeight w:val="144"/>
        </w:trPr>
        <w:tc>
          <w:tcPr>
            <w:tcW w:w="4140" w:type="dxa"/>
          </w:tcPr>
          <w:p w14:paraId="05A4704D" w14:textId="77777777" w:rsidR="00B00689" w:rsidRPr="00FB0D60" w:rsidRDefault="00B00689" w:rsidP="00E927E0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1074E702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6FCEF192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71165091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001DC57D" w14:textId="77777777" w:rsidR="00B00689" w:rsidRPr="00FB0D60" w:rsidRDefault="00B00689" w:rsidP="00E927E0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112DF4CD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2" w:type="dxa"/>
          </w:tcPr>
          <w:p w14:paraId="2B150C48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50" w:type="dxa"/>
          </w:tcPr>
          <w:p w14:paraId="6184E3A7" w14:textId="77777777" w:rsidR="00B00689" w:rsidRPr="00FB0D60" w:rsidRDefault="00B00689" w:rsidP="00E927E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B00689" w:rsidRPr="00FB0D60" w14:paraId="0F3671DE" w14:textId="77777777" w:rsidTr="00B00689">
        <w:trPr>
          <w:trHeight w:val="144"/>
        </w:trPr>
        <w:tc>
          <w:tcPr>
            <w:tcW w:w="4140" w:type="dxa"/>
          </w:tcPr>
          <w:p w14:paraId="22F891EA" w14:textId="77777777" w:rsidR="00B00689" w:rsidRPr="00FB0D60" w:rsidRDefault="00B00689" w:rsidP="00E927E0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ราคาทุน:</w:t>
            </w:r>
          </w:p>
        </w:tc>
        <w:tc>
          <w:tcPr>
            <w:tcW w:w="1170" w:type="dxa"/>
          </w:tcPr>
          <w:p w14:paraId="35028D5C" w14:textId="77777777" w:rsidR="00B00689" w:rsidRPr="00FB0D60" w:rsidRDefault="00B00689" w:rsidP="00E927E0">
            <w:pPr>
              <w:tabs>
                <w:tab w:val="decimal" w:pos="1053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DF5C39C" w14:textId="77777777" w:rsidR="00B00689" w:rsidRPr="00FB0D60" w:rsidRDefault="00B00689" w:rsidP="00E927E0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185E1290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6BFADE73" w14:textId="77777777" w:rsidR="00B00689" w:rsidRPr="00FB0D60" w:rsidRDefault="00B00689" w:rsidP="00E927E0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1234CE34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0ED74E13" w14:textId="77777777" w:rsidR="00B00689" w:rsidRPr="00FB0D60" w:rsidRDefault="00B00689" w:rsidP="00E927E0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74DAF6AE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0689" w:rsidRPr="00FB0D60" w14:paraId="6AE8A649" w14:textId="77777777" w:rsidTr="00B00689">
        <w:trPr>
          <w:trHeight w:val="144"/>
        </w:trPr>
        <w:tc>
          <w:tcPr>
            <w:tcW w:w="4140" w:type="dxa"/>
          </w:tcPr>
          <w:p w14:paraId="36BB007B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70" w:type="dxa"/>
          </w:tcPr>
          <w:p w14:paraId="3F0E3651" w14:textId="1C3F2356" w:rsidR="00B00689" w:rsidRPr="00FB0D60" w:rsidRDefault="002408B0" w:rsidP="002B4855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111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650</w:t>
            </w:r>
          </w:p>
        </w:tc>
        <w:tc>
          <w:tcPr>
            <w:tcW w:w="90" w:type="dxa"/>
          </w:tcPr>
          <w:p w14:paraId="1F468DC8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70B9E8A7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F34F2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733EFF81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2DCDEAA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E5701B0" w14:textId="2691A3FC" w:rsidR="00B00689" w:rsidRPr="00FB0D60" w:rsidRDefault="002408B0" w:rsidP="002B4855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111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650</w:t>
            </w:r>
          </w:p>
        </w:tc>
      </w:tr>
      <w:tr w:rsidR="00B00689" w:rsidRPr="00FB0D60" w14:paraId="4F9BAAED" w14:textId="77777777" w:rsidTr="00B00689">
        <w:trPr>
          <w:trHeight w:val="144"/>
        </w:trPr>
        <w:tc>
          <w:tcPr>
            <w:tcW w:w="4140" w:type="dxa"/>
          </w:tcPr>
          <w:p w14:paraId="7A402757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0A32394F" w14:textId="66CDD60E" w:rsidR="00B00689" w:rsidRPr="00FB0D60" w:rsidRDefault="002408B0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246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344</w:t>
            </w:r>
          </w:p>
        </w:tc>
        <w:tc>
          <w:tcPr>
            <w:tcW w:w="90" w:type="dxa"/>
          </w:tcPr>
          <w:p w14:paraId="43CD3330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323187B6" w14:textId="3EAE5090" w:rsidR="00B00689" w:rsidRPr="00FB0D60" w:rsidRDefault="002408B0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187</w:t>
            </w:r>
          </w:p>
        </w:tc>
        <w:tc>
          <w:tcPr>
            <w:tcW w:w="90" w:type="dxa"/>
            <w:shd w:val="clear" w:color="auto" w:fill="auto"/>
          </w:tcPr>
          <w:p w14:paraId="313031B3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20EF7F0A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1EE96266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7A70ACA2" w14:textId="016CF708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246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531</w:t>
            </w:r>
          </w:p>
        </w:tc>
      </w:tr>
      <w:tr w:rsidR="00B00689" w:rsidRPr="00FB0D60" w14:paraId="1962DA23" w14:textId="77777777" w:rsidTr="00B00689">
        <w:trPr>
          <w:trHeight w:val="144"/>
        </w:trPr>
        <w:tc>
          <w:tcPr>
            <w:tcW w:w="4140" w:type="dxa"/>
          </w:tcPr>
          <w:p w14:paraId="21F92B7A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6F05B7F1" w14:textId="0F203480" w:rsidR="00B00689" w:rsidRPr="00FB0D60" w:rsidRDefault="002408B0" w:rsidP="002B4855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  <w:tc>
          <w:tcPr>
            <w:tcW w:w="90" w:type="dxa"/>
          </w:tcPr>
          <w:p w14:paraId="496E8379" w14:textId="77777777" w:rsidR="00B00689" w:rsidRPr="00FB0D60" w:rsidRDefault="00B00689" w:rsidP="00E927E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2FB69A97" w14:textId="21196FF9" w:rsidR="00B00689" w:rsidRPr="00FB0D60" w:rsidRDefault="002408B0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0B556056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55D6FAC" w14:textId="7D8B2C9B" w:rsidR="00B00689" w:rsidRPr="00FB0D60" w:rsidRDefault="00B00689" w:rsidP="002B4855">
            <w:pPr>
              <w:tabs>
                <w:tab w:val="decimal" w:pos="87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122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4C920EAC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shd w:val="clear" w:color="auto" w:fill="auto"/>
          </w:tcPr>
          <w:p w14:paraId="1A49B99F" w14:textId="245573EF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29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047</w:t>
            </w:r>
          </w:p>
        </w:tc>
      </w:tr>
      <w:tr w:rsidR="00B00689" w:rsidRPr="00FB0D60" w14:paraId="3CBD5630" w14:textId="77777777" w:rsidTr="00B00689">
        <w:trPr>
          <w:trHeight w:val="144"/>
        </w:trPr>
        <w:tc>
          <w:tcPr>
            <w:tcW w:w="4140" w:type="dxa"/>
          </w:tcPr>
          <w:p w14:paraId="00572E3C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14:paraId="2B956C25" w14:textId="39193BCD" w:rsidR="00B00689" w:rsidRPr="00FB0D60" w:rsidRDefault="002408B0" w:rsidP="002B4855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771</w:t>
            </w:r>
          </w:p>
        </w:tc>
        <w:tc>
          <w:tcPr>
            <w:tcW w:w="90" w:type="dxa"/>
          </w:tcPr>
          <w:p w14:paraId="1E6291B3" w14:textId="77777777" w:rsidR="00B00689" w:rsidRPr="00FB0D60" w:rsidRDefault="00B00689" w:rsidP="00E927E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467C421D" w14:textId="7029384B" w:rsidR="00B00689" w:rsidRPr="00FB0D60" w:rsidRDefault="002408B0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28013452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140E2D6" w14:textId="77777777" w:rsidR="00B00689" w:rsidRPr="00FB0D60" w:rsidRDefault="00B00689" w:rsidP="0085416D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14B1CA9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shd w:val="clear" w:color="auto" w:fill="auto"/>
          </w:tcPr>
          <w:p w14:paraId="79974EF7" w14:textId="60987159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871</w:t>
            </w:r>
          </w:p>
        </w:tc>
      </w:tr>
      <w:tr w:rsidR="00B00689" w:rsidRPr="00FB0D60" w14:paraId="62ED1C67" w14:textId="77777777" w:rsidTr="00B00689">
        <w:trPr>
          <w:trHeight w:val="144"/>
        </w:trPr>
        <w:tc>
          <w:tcPr>
            <w:tcW w:w="4140" w:type="dxa"/>
          </w:tcPr>
          <w:p w14:paraId="46A03E0A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</w:tcPr>
          <w:p w14:paraId="0C78CDDE" w14:textId="57B99AD8" w:rsidR="00B00689" w:rsidRPr="00FB0D60" w:rsidRDefault="002408B0" w:rsidP="002B4855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621</w:t>
            </w:r>
          </w:p>
        </w:tc>
        <w:tc>
          <w:tcPr>
            <w:tcW w:w="90" w:type="dxa"/>
          </w:tcPr>
          <w:p w14:paraId="117E7506" w14:textId="77777777" w:rsidR="00B00689" w:rsidRPr="00FB0D60" w:rsidRDefault="00B00689" w:rsidP="00E927E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3B5C2393" w14:textId="5AB6D1B4" w:rsidR="00B00689" w:rsidRPr="00FB0D60" w:rsidRDefault="002408B0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58CD8150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EE6BBC4" w14:textId="0832F214" w:rsidR="00B00689" w:rsidRPr="00FB0D60" w:rsidRDefault="00B00689" w:rsidP="00A703A2">
            <w:pPr>
              <w:tabs>
                <w:tab w:val="decimal" w:pos="87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16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623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54BE4902" w14:textId="77777777" w:rsidR="00B00689" w:rsidRPr="00FB0D60" w:rsidRDefault="00B00689" w:rsidP="00E927E0">
            <w:pPr>
              <w:ind w:left="-2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shd w:val="clear" w:color="auto" w:fill="auto"/>
          </w:tcPr>
          <w:p w14:paraId="2303C6C4" w14:textId="1B6DE234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17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698</w:t>
            </w:r>
          </w:p>
        </w:tc>
      </w:tr>
      <w:tr w:rsidR="00B00689" w:rsidRPr="00FB0D60" w14:paraId="4FE6818A" w14:textId="77777777" w:rsidTr="00B00689">
        <w:trPr>
          <w:trHeight w:val="144"/>
        </w:trPr>
        <w:tc>
          <w:tcPr>
            <w:tcW w:w="4140" w:type="dxa"/>
          </w:tcPr>
          <w:p w14:paraId="3D677508" w14:textId="77777777" w:rsidR="00B00689" w:rsidRPr="00FB0D60" w:rsidRDefault="00B00689" w:rsidP="00E927E0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</w:tcPr>
          <w:p w14:paraId="45019709" w14:textId="30824D73" w:rsidR="00B00689" w:rsidRPr="00FB0D60" w:rsidRDefault="002408B0" w:rsidP="002B4855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505</w:t>
            </w:r>
          </w:p>
        </w:tc>
        <w:tc>
          <w:tcPr>
            <w:tcW w:w="90" w:type="dxa"/>
          </w:tcPr>
          <w:p w14:paraId="690C1A05" w14:textId="77777777" w:rsidR="00B00689" w:rsidRPr="00FB0D60" w:rsidRDefault="00B00689" w:rsidP="00E927E0">
            <w:pPr>
              <w:tabs>
                <w:tab w:val="decimal" w:pos="1062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104F2549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561179" w14:textId="77777777" w:rsidR="00B00689" w:rsidRPr="00FB0D60" w:rsidRDefault="00B00689" w:rsidP="00E927E0">
            <w:pPr>
              <w:ind w:left="-288"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BE93263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3EDB3A" w14:textId="77777777" w:rsidR="00B00689" w:rsidRPr="00FB0D60" w:rsidRDefault="00B00689" w:rsidP="00E927E0">
            <w:pPr>
              <w:ind w:left="-288"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shd w:val="clear" w:color="auto" w:fill="auto"/>
          </w:tcPr>
          <w:p w14:paraId="226D230D" w14:textId="571E96AD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505</w:t>
            </w:r>
          </w:p>
        </w:tc>
      </w:tr>
      <w:tr w:rsidR="00B00689" w:rsidRPr="00FB0D60" w14:paraId="07585516" w14:textId="77777777" w:rsidTr="00B00689">
        <w:trPr>
          <w:trHeight w:val="144"/>
        </w:trPr>
        <w:tc>
          <w:tcPr>
            <w:tcW w:w="4140" w:type="dxa"/>
          </w:tcPr>
          <w:p w14:paraId="5904607A" w14:textId="77777777" w:rsidR="00B00689" w:rsidRPr="00FB0D60" w:rsidRDefault="00B00689" w:rsidP="00E927E0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7F5FDE4" w14:textId="4754F24C" w:rsidR="00B00689" w:rsidRPr="00FB0D60" w:rsidRDefault="002408B0" w:rsidP="003C2EB4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420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819</w:t>
            </w:r>
          </w:p>
        </w:tc>
        <w:tc>
          <w:tcPr>
            <w:tcW w:w="90" w:type="dxa"/>
          </w:tcPr>
          <w:p w14:paraId="5319D7F0" w14:textId="77777777" w:rsidR="00B00689" w:rsidRPr="00FB0D60" w:rsidRDefault="00B00689" w:rsidP="00E927E0">
            <w:pPr>
              <w:tabs>
                <w:tab w:val="decimal" w:pos="1062"/>
              </w:tabs>
              <w:ind w:left="712" w:hanging="3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DF04D" w14:textId="44F6CB79" w:rsidR="00B00689" w:rsidRPr="00FB0D60" w:rsidRDefault="002408B0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228</w:t>
            </w:r>
          </w:p>
        </w:tc>
        <w:tc>
          <w:tcPr>
            <w:tcW w:w="90" w:type="dxa"/>
            <w:shd w:val="clear" w:color="auto" w:fill="auto"/>
          </w:tcPr>
          <w:p w14:paraId="777872D7" w14:textId="77777777" w:rsidR="00B00689" w:rsidRPr="00FB0D60" w:rsidRDefault="00B00689" w:rsidP="00E927E0">
            <w:pPr>
              <w:ind w:left="712" w:hanging="3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A9D23" w14:textId="6062A0EF" w:rsidR="00B00689" w:rsidRPr="00FB0D60" w:rsidRDefault="00B00689" w:rsidP="002B4855">
            <w:pPr>
              <w:tabs>
                <w:tab w:val="decimal" w:pos="87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16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745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77CB2B71" w14:textId="77777777" w:rsidR="00B00689" w:rsidRPr="00FB0D60" w:rsidRDefault="00B00689" w:rsidP="00E927E0">
            <w:pPr>
              <w:ind w:left="712" w:hanging="388"/>
              <w:contextualSpacing/>
              <w:jc w:val="thaiDistribute"/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E8530" w14:textId="5E360B90" w:rsidR="00B00689" w:rsidRPr="00FB0D60" w:rsidRDefault="002408B0" w:rsidP="00A703A2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408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302</w:t>
            </w:r>
          </w:p>
        </w:tc>
      </w:tr>
      <w:tr w:rsidR="00B00689" w:rsidRPr="00FB0D60" w14:paraId="43EDDDB4" w14:textId="77777777" w:rsidTr="00B00689">
        <w:trPr>
          <w:trHeight w:val="144"/>
        </w:trPr>
        <w:tc>
          <w:tcPr>
            <w:tcW w:w="4140" w:type="dxa"/>
          </w:tcPr>
          <w:p w14:paraId="62C4EDE1" w14:textId="77777777" w:rsidR="00B00689" w:rsidRPr="00FB0D60" w:rsidRDefault="00B00689" w:rsidP="00E927E0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ค่าเสื่อมราคาสะสม:</w:t>
            </w:r>
          </w:p>
        </w:tc>
        <w:tc>
          <w:tcPr>
            <w:tcW w:w="1170" w:type="dxa"/>
          </w:tcPr>
          <w:p w14:paraId="37E6B61E" w14:textId="77777777" w:rsidR="00B00689" w:rsidRPr="00FB0D60" w:rsidRDefault="00B00689" w:rsidP="00E927E0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8E56D86" w14:textId="77777777" w:rsidR="00B00689" w:rsidRPr="00FB0D60" w:rsidRDefault="00B00689" w:rsidP="00E927E0">
            <w:pPr>
              <w:tabs>
                <w:tab w:val="decimal" w:pos="1098"/>
              </w:tabs>
              <w:ind w:left="-288"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04A7723E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26D66FB8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0B88AC5B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</w:tcPr>
          <w:p w14:paraId="1548CF9D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551887D" w14:textId="77777777" w:rsidR="00B00689" w:rsidRPr="00FB0D60" w:rsidRDefault="00B00689" w:rsidP="00E927E0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00689" w:rsidRPr="00FB0D60" w14:paraId="40F9B8C7" w14:textId="77777777" w:rsidTr="00B00689">
        <w:trPr>
          <w:trHeight w:val="144"/>
        </w:trPr>
        <w:tc>
          <w:tcPr>
            <w:tcW w:w="4140" w:type="dxa"/>
          </w:tcPr>
          <w:p w14:paraId="175F285F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389C8028" w14:textId="2959019B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160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841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66ED487C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3802A19A" w14:textId="17A493A0" w:rsidR="00B00689" w:rsidRPr="00FB0D60" w:rsidRDefault="002B4855" w:rsidP="00A703A2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017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7FE61A4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54F4C278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CD55307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EDF20CA" w14:textId="0C82D112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165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858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09C36070" w14:textId="77777777" w:rsidTr="00B00689">
        <w:trPr>
          <w:trHeight w:val="144"/>
        </w:trPr>
        <w:tc>
          <w:tcPr>
            <w:tcW w:w="4140" w:type="dxa"/>
          </w:tcPr>
          <w:p w14:paraId="47328A80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78F83307" w14:textId="29FD0B19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24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959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64CA8E46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49C101A6" w14:textId="27FE4B64" w:rsidR="00B00689" w:rsidRPr="00FB0D60" w:rsidRDefault="002B4855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214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691E91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37C64B50" w14:textId="2D63B6A9" w:rsidR="00B00689" w:rsidRPr="00FB0D60" w:rsidRDefault="002408B0" w:rsidP="002B4855">
            <w:pPr>
              <w:tabs>
                <w:tab w:val="decimal" w:pos="87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104</w:t>
            </w:r>
          </w:p>
        </w:tc>
        <w:tc>
          <w:tcPr>
            <w:tcW w:w="72" w:type="dxa"/>
            <w:shd w:val="clear" w:color="auto" w:fill="auto"/>
          </w:tcPr>
          <w:p w14:paraId="4D43FD1A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44519B66" w14:textId="60F6740C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069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28B6CEB9" w14:textId="77777777" w:rsidTr="00B00689">
        <w:trPr>
          <w:trHeight w:val="144"/>
        </w:trPr>
        <w:tc>
          <w:tcPr>
            <w:tcW w:w="4140" w:type="dxa"/>
          </w:tcPr>
          <w:p w14:paraId="27576DFF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14:paraId="6023AA26" w14:textId="0D42C3D9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3435DD4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5A7368AD" w14:textId="4082B1EB" w:rsidR="00B00689" w:rsidRPr="00FB0D60" w:rsidRDefault="002B4855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159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883ACD0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0E8953A0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4559CD1C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211E768D" w14:textId="26B80B8F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307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7B7B97E1" w14:textId="77777777" w:rsidTr="00B00689">
        <w:trPr>
          <w:trHeight w:val="144"/>
        </w:trPr>
        <w:tc>
          <w:tcPr>
            <w:tcW w:w="4140" w:type="dxa"/>
          </w:tcPr>
          <w:p w14:paraId="08255E56" w14:textId="77777777" w:rsidR="00B00689" w:rsidRPr="00FB0D60" w:rsidRDefault="00B00689" w:rsidP="00E927E0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</w:tcPr>
          <w:p w14:paraId="1CA0B587" w14:textId="5F860EE6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084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C60BCEE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063CDBD8" w14:textId="6D1CF186" w:rsidR="00B00689" w:rsidRPr="00FB0D60" w:rsidRDefault="002B4855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785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7CA97BA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622BA57E" w14:textId="34E8AE45" w:rsidR="00B00689" w:rsidRPr="00FB0D60" w:rsidRDefault="002408B0" w:rsidP="002B4855">
            <w:pPr>
              <w:tabs>
                <w:tab w:val="decimal" w:pos="87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15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780</w:t>
            </w:r>
          </w:p>
        </w:tc>
        <w:tc>
          <w:tcPr>
            <w:tcW w:w="72" w:type="dxa"/>
            <w:shd w:val="clear" w:color="auto" w:fill="auto"/>
          </w:tcPr>
          <w:p w14:paraId="3F78B455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14AAE764" w14:textId="5174C29D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089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3F972B89" w14:textId="77777777" w:rsidTr="00B00689">
        <w:trPr>
          <w:trHeight w:val="144"/>
        </w:trPr>
        <w:tc>
          <w:tcPr>
            <w:tcW w:w="4140" w:type="dxa"/>
          </w:tcPr>
          <w:p w14:paraId="4F7E878D" w14:textId="77777777" w:rsidR="00B00689" w:rsidRPr="00FB0D60" w:rsidRDefault="00B00689" w:rsidP="00E927E0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</w:tcPr>
          <w:p w14:paraId="44230CF5" w14:textId="4EC84003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488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FB4D997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280C2D61" w14:textId="459086E8" w:rsidR="00B00689" w:rsidRPr="00FB0D60" w:rsidRDefault="002B4855" w:rsidP="002B4855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35AC90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042A17B6" w14:textId="77777777" w:rsidR="00B00689" w:rsidRPr="00FB0D60" w:rsidRDefault="00B00689" w:rsidP="00E927E0">
            <w:pPr>
              <w:tabs>
                <w:tab w:val="decimal" w:pos="549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5DDC5D48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shd w:val="clear" w:color="auto" w:fill="auto"/>
          </w:tcPr>
          <w:p w14:paraId="69F38DE3" w14:textId="4631F687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492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220785A5" w14:textId="77777777" w:rsidTr="00B00689">
        <w:trPr>
          <w:trHeight w:val="144"/>
        </w:trPr>
        <w:tc>
          <w:tcPr>
            <w:tcW w:w="4140" w:type="dxa"/>
          </w:tcPr>
          <w:p w14:paraId="256DFA17" w14:textId="77777777" w:rsidR="00B00689" w:rsidRPr="00FB0D60" w:rsidRDefault="00B00689" w:rsidP="00E927E0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7201D99" w14:textId="59B09310" w:rsidR="00B00689" w:rsidRPr="00FB0D60" w:rsidRDefault="002B4855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208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61C36DE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1DD02" w14:textId="47BAC44D" w:rsidR="00B00689" w:rsidRPr="00FB0D60" w:rsidRDefault="002B4855" w:rsidP="00B734EF">
            <w:pPr>
              <w:tabs>
                <w:tab w:val="decimal" w:pos="900"/>
              </w:tabs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179</w:t>
            </w:r>
            <w:r w:rsidRPr="00FB0D60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386108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F3870" w14:textId="17ABB278" w:rsidR="00B00689" w:rsidRPr="00FB0D60" w:rsidRDefault="002408B0" w:rsidP="002B4855">
            <w:pPr>
              <w:tabs>
                <w:tab w:val="decimal" w:pos="870"/>
              </w:tabs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15</w:t>
            </w:r>
            <w:r w:rsidR="00B00689" w:rsidRPr="00FB0D60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5"/>
                <w:szCs w:val="25"/>
              </w:rPr>
              <w:t>884</w:t>
            </w:r>
          </w:p>
        </w:tc>
        <w:tc>
          <w:tcPr>
            <w:tcW w:w="72" w:type="dxa"/>
            <w:shd w:val="clear" w:color="auto" w:fill="auto"/>
          </w:tcPr>
          <w:p w14:paraId="6F54F3EE" w14:textId="77777777" w:rsidR="00B00689" w:rsidRPr="00FB0D60" w:rsidRDefault="00B00689" w:rsidP="00E927E0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EA19" w14:textId="2ABB09F4" w:rsidR="00B00689" w:rsidRPr="00FB0D60" w:rsidRDefault="002B4855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201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B00689" w:rsidRPr="00FB0D60" w14:paraId="73778871" w14:textId="77777777" w:rsidTr="0085416D">
        <w:trPr>
          <w:trHeight w:val="144"/>
        </w:trPr>
        <w:tc>
          <w:tcPr>
            <w:tcW w:w="4140" w:type="dxa"/>
          </w:tcPr>
          <w:p w14:paraId="3CFBFBC3" w14:textId="77777777" w:rsidR="00B00689" w:rsidRPr="00FB0D60" w:rsidRDefault="00B00689" w:rsidP="00E927E0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F62F66" w14:textId="35B0B440" w:rsidR="00B00689" w:rsidRPr="00FB0D60" w:rsidRDefault="002408B0" w:rsidP="002B4855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212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299</w:t>
            </w:r>
          </w:p>
        </w:tc>
        <w:tc>
          <w:tcPr>
            <w:tcW w:w="90" w:type="dxa"/>
          </w:tcPr>
          <w:p w14:paraId="64852170" w14:textId="77777777" w:rsidR="00B00689" w:rsidRPr="00FB0D60" w:rsidRDefault="00B00689" w:rsidP="00E927E0">
            <w:pPr>
              <w:ind w:left="-288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  <w:shd w:val="clear" w:color="auto" w:fill="auto"/>
          </w:tcPr>
          <w:p w14:paraId="6260A72B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  <w:shd w:val="clear" w:color="auto" w:fill="auto"/>
          </w:tcPr>
          <w:p w14:paraId="30FA0286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shd w:val="clear" w:color="auto" w:fill="auto"/>
          </w:tcPr>
          <w:p w14:paraId="023FA9B9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  <w:shd w:val="clear" w:color="auto" w:fill="auto"/>
          </w:tcPr>
          <w:p w14:paraId="5F5EC5EB" w14:textId="77777777" w:rsidR="00B00689" w:rsidRPr="00FB0D60" w:rsidRDefault="00B00689" w:rsidP="00E927E0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DBAC8D" w14:textId="275A00E1" w:rsidR="00B00689" w:rsidRPr="00FB0D60" w:rsidRDefault="002408B0" w:rsidP="00E927E0">
            <w:pPr>
              <w:tabs>
                <w:tab w:val="decimal" w:pos="1050"/>
              </w:tabs>
              <w:ind w:right="-8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206</w:t>
            </w:r>
            <w:r w:rsidR="00B00689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487</w:t>
            </w:r>
          </w:p>
        </w:tc>
      </w:tr>
    </w:tbl>
    <w:p w14:paraId="4BBA547B" w14:textId="77777777" w:rsidR="005F5696" w:rsidRPr="00FB0D60" w:rsidRDefault="005F5696" w:rsidP="00A6713F">
      <w:pPr>
        <w:tabs>
          <w:tab w:val="decimal" w:pos="7578"/>
          <w:tab w:val="left" w:pos="9243"/>
        </w:tabs>
        <w:spacing w:after="36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647CF38" w14:textId="77777777" w:rsidR="005F5696" w:rsidRPr="00FB0D60" w:rsidRDefault="005F5696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</w:rPr>
        <w:br w:type="page"/>
      </w:r>
    </w:p>
    <w:tbl>
      <w:tblPr>
        <w:tblW w:w="873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017"/>
        <w:gridCol w:w="90"/>
        <w:gridCol w:w="1008"/>
        <w:gridCol w:w="72"/>
        <w:gridCol w:w="1080"/>
        <w:gridCol w:w="90"/>
        <w:gridCol w:w="1150"/>
      </w:tblGrid>
      <w:tr w:rsidR="005F5696" w:rsidRPr="00FB0D60" w14:paraId="2FC78339" w14:textId="77777777" w:rsidTr="00AB7DAF">
        <w:trPr>
          <w:trHeight w:val="144"/>
        </w:trPr>
        <w:tc>
          <w:tcPr>
            <w:tcW w:w="2970" w:type="dxa"/>
          </w:tcPr>
          <w:p w14:paraId="4BE57DB2" w14:textId="77777777" w:rsidR="006307A3" w:rsidRPr="00FB0D60" w:rsidRDefault="006307A3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3E13F426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1E8A3185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369A7B62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5F7C1DB1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378BE6E5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0D259FA2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20" w:type="dxa"/>
            <w:gridSpan w:val="3"/>
          </w:tcPr>
          <w:p w14:paraId="7769C56B" w14:textId="77777777" w:rsidR="005F5696" w:rsidRPr="00FB0D60" w:rsidRDefault="005F5696" w:rsidP="006307A3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: 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พันบาท</w:t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</w:tr>
      <w:tr w:rsidR="005F5696" w:rsidRPr="00FB0D60" w14:paraId="05BC5BEA" w14:textId="77777777" w:rsidTr="00AB7DAF">
        <w:trPr>
          <w:trHeight w:val="144"/>
        </w:trPr>
        <w:tc>
          <w:tcPr>
            <w:tcW w:w="2970" w:type="dxa"/>
          </w:tcPr>
          <w:p w14:paraId="1401E42C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5767" w:type="dxa"/>
            <w:gridSpan w:val="9"/>
          </w:tcPr>
          <w:p w14:paraId="279B23E2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5F5696" w:rsidRPr="00FB0D60" w14:paraId="0EBF80AD" w14:textId="77777777" w:rsidTr="00AB7DAF">
        <w:trPr>
          <w:trHeight w:val="144"/>
        </w:trPr>
        <w:tc>
          <w:tcPr>
            <w:tcW w:w="2970" w:type="dxa"/>
          </w:tcPr>
          <w:p w14:paraId="261EC613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05A184D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ยอดยกมา</w:t>
            </w:r>
          </w:p>
        </w:tc>
        <w:tc>
          <w:tcPr>
            <w:tcW w:w="90" w:type="dxa"/>
          </w:tcPr>
          <w:p w14:paraId="20731AC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AD828B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19F43E2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65FC068C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(ลดลง)</w:t>
            </w:r>
          </w:p>
        </w:tc>
        <w:tc>
          <w:tcPr>
            <w:tcW w:w="72" w:type="dxa"/>
          </w:tcPr>
          <w:p w14:paraId="109413B6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BC4E158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รายการโอน</w:t>
            </w:r>
          </w:p>
        </w:tc>
        <w:tc>
          <w:tcPr>
            <w:tcW w:w="90" w:type="dxa"/>
          </w:tcPr>
          <w:p w14:paraId="6B05B798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55613F20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ยอดคงเหลือ</w:t>
            </w:r>
          </w:p>
        </w:tc>
      </w:tr>
      <w:tr w:rsidR="005F5696" w:rsidRPr="00FB0D60" w14:paraId="3C918C05" w14:textId="77777777" w:rsidTr="00AB7DAF">
        <w:trPr>
          <w:trHeight w:val="144"/>
        </w:trPr>
        <w:tc>
          <w:tcPr>
            <w:tcW w:w="2970" w:type="dxa"/>
          </w:tcPr>
          <w:p w14:paraId="63B81C5A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92488AE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90" w:type="dxa"/>
          </w:tcPr>
          <w:p w14:paraId="799C48D5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BA31A7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B3B80FA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74CFDBB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652E21ED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5D85E8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ระหว่างบัญชี</w:t>
            </w:r>
          </w:p>
        </w:tc>
        <w:tc>
          <w:tcPr>
            <w:tcW w:w="90" w:type="dxa"/>
          </w:tcPr>
          <w:p w14:paraId="48AF74A7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0E1AFE11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ณ วันที่</w:t>
            </w:r>
          </w:p>
        </w:tc>
      </w:tr>
      <w:tr w:rsidR="005F5696" w:rsidRPr="00FB0D60" w14:paraId="0DD30662" w14:textId="77777777" w:rsidTr="00AB7DAF">
        <w:trPr>
          <w:trHeight w:val="144"/>
        </w:trPr>
        <w:tc>
          <w:tcPr>
            <w:tcW w:w="2970" w:type="dxa"/>
          </w:tcPr>
          <w:p w14:paraId="36B57E59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6BBCF0B3" w14:textId="23BF001A" w:rsidR="005F5696" w:rsidRPr="00FB0D60" w:rsidRDefault="002408B0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5F5696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A6AF11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3B01F7B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6B46B88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228DFC93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3C1F67C6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BDCDEA3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" w:type="dxa"/>
          </w:tcPr>
          <w:p w14:paraId="0355E68A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50" w:type="dxa"/>
          </w:tcPr>
          <w:p w14:paraId="1179EF03" w14:textId="0E478A14" w:rsidR="005F5696" w:rsidRPr="00FB0D60" w:rsidRDefault="002408B0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="005F5696"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5F5696" w:rsidRPr="00FB0D60" w14:paraId="4CB7A98F" w14:textId="77777777" w:rsidTr="00AB7DAF">
        <w:trPr>
          <w:trHeight w:val="144"/>
        </w:trPr>
        <w:tc>
          <w:tcPr>
            <w:tcW w:w="2970" w:type="dxa"/>
          </w:tcPr>
          <w:p w14:paraId="73A88B3B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3F24807" w14:textId="4B7B85E7" w:rsidR="005F5696" w:rsidRPr="00FB0D60" w:rsidRDefault="002408B0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  <w:tc>
          <w:tcPr>
            <w:tcW w:w="90" w:type="dxa"/>
          </w:tcPr>
          <w:p w14:paraId="20C1F61C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4C0B412D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66D02D3E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5B6491D1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" w:type="dxa"/>
          </w:tcPr>
          <w:p w14:paraId="3C3AE727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3AC2900C" w14:textId="77777777" w:rsidR="005F5696" w:rsidRPr="00FB0D60" w:rsidRDefault="005F5696" w:rsidP="006307A3">
            <w:pPr>
              <w:tabs>
                <w:tab w:val="left" w:pos="934"/>
              </w:tabs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90" w:type="dxa"/>
          </w:tcPr>
          <w:p w14:paraId="551CDDC5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4F74BE5C" w14:textId="350845A0" w:rsidR="005F5696" w:rsidRPr="00FB0D60" w:rsidRDefault="002408B0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2561</w:t>
            </w:r>
          </w:p>
        </w:tc>
      </w:tr>
      <w:tr w:rsidR="005F5696" w:rsidRPr="00FB0D60" w14:paraId="19B20F8C" w14:textId="77777777" w:rsidTr="00AB7DAF">
        <w:trPr>
          <w:trHeight w:val="144"/>
        </w:trPr>
        <w:tc>
          <w:tcPr>
            <w:tcW w:w="2970" w:type="dxa"/>
          </w:tcPr>
          <w:p w14:paraId="3CF0C07F" w14:textId="77777777" w:rsidR="005F5696" w:rsidRPr="00FB0D60" w:rsidRDefault="005F5696" w:rsidP="006307A3">
            <w:pPr>
              <w:ind w:left="532" w:firstLine="8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7B15910A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056A22B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17" w:type="dxa"/>
          </w:tcPr>
          <w:p w14:paraId="53C2D0D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73D3E7A8" w14:textId="77777777" w:rsidR="005F5696" w:rsidRPr="00FB0D60" w:rsidRDefault="005F5696" w:rsidP="006307A3">
            <w:pPr>
              <w:ind w:left="-198" w:firstLine="468"/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08" w:type="dxa"/>
          </w:tcPr>
          <w:p w14:paraId="236B0069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72" w:type="dxa"/>
          </w:tcPr>
          <w:p w14:paraId="5AFB70AB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80" w:type="dxa"/>
          </w:tcPr>
          <w:p w14:paraId="7B1E369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51225E2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0" w:type="dxa"/>
          </w:tcPr>
          <w:p w14:paraId="2E84049F" w14:textId="77777777" w:rsidR="005F5696" w:rsidRPr="00FB0D60" w:rsidRDefault="005F5696" w:rsidP="006307A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5F5696" w:rsidRPr="00FB0D60" w14:paraId="6182F20D" w14:textId="77777777" w:rsidTr="00AB7DAF">
        <w:trPr>
          <w:trHeight w:val="144"/>
        </w:trPr>
        <w:tc>
          <w:tcPr>
            <w:tcW w:w="2970" w:type="dxa"/>
          </w:tcPr>
          <w:p w14:paraId="5F0B21C8" w14:textId="77777777" w:rsidR="005F5696" w:rsidRPr="00FB0D60" w:rsidRDefault="005F5696" w:rsidP="006307A3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ราคาทุน:</w:t>
            </w:r>
          </w:p>
        </w:tc>
        <w:tc>
          <w:tcPr>
            <w:tcW w:w="1170" w:type="dxa"/>
          </w:tcPr>
          <w:p w14:paraId="491BF123" w14:textId="77777777" w:rsidR="005F5696" w:rsidRPr="00FB0D60" w:rsidRDefault="005F5696" w:rsidP="006307A3">
            <w:pPr>
              <w:tabs>
                <w:tab w:val="decimal" w:pos="1053"/>
              </w:tabs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FFEB2BE" w14:textId="77777777" w:rsidR="005F5696" w:rsidRPr="00FB0D60" w:rsidRDefault="005F5696" w:rsidP="006307A3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91BF37E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0592C1F" w14:textId="77777777" w:rsidR="005F5696" w:rsidRPr="00FB0D60" w:rsidRDefault="005F5696" w:rsidP="006307A3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7FE8B23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3B2C8A71" w14:textId="77777777" w:rsidR="005F5696" w:rsidRPr="00FB0D60" w:rsidRDefault="005F5696" w:rsidP="006307A3">
            <w:pPr>
              <w:ind w:left="-7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6C7EAE4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E8AFE80" w14:textId="77777777" w:rsidR="005F5696" w:rsidRPr="00FB0D60" w:rsidRDefault="005F5696" w:rsidP="006307A3">
            <w:pPr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25524DE4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7358B" w:rsidRPr="00FB0D60" w14:paraId="75B78038" w14:textId="77777777" w:rsidTr="00AB7DAF">
        <w:trPr>
          <w:trHeight w:val="144"/>
        </w:trPr>
        <w:tc>
          <w:tcPr>
            <w:tcW w:w="2970" w:type="dxa"/>
          </w:tcPr>
          <w:p w14:paraId="778CCED6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</w:t>
            </w:r>
          </w:p>
        </w:tc>
        <w:tc>
          <w:tcPr>
            <w:tcW w:w="1170" w:type="dxa"/>
          </w:tcPr>
          <w:p w14:paraId="6FE7DA15" w14:textId="2930FF72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111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650</w:t>
            </w:r>
          </w:p>
        </w:tc>
        <w:tc>
          <w:tcPr>
            <w:tcW w:w="90" w:type="dxa"/>
          </w:tcPr>
          <w:p w14:paraId="2CA638AA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7FD88DEC" w14:textId="77777777" w:rsidR="00C7358B" w:rsidRPr="00FB0D60" w:rsidRDefault="00C7358B" w:rsidP="00C71D20">
            <w:pPr>
              <w:tabs>
                <w:tab w:val="decimal" w:pos="5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31C99178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1CDE7074" w14:textId="77777777" w:rsidR="00C7358B" w:rsidRPr="00FB0D60" w:rsidRDefault="00C7358B" w:rsidP="00C71D20">
            <w:pPr>
              <w:tabs>
                <w:tab w:val="decimal" w:pos="51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1C8CCD09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0A2A344" w14:textId="77777777" w:rsidR="00C7358B" w:rsidRPr="00FB0D60" w:rsidRDefault="00C7358B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5A5E4F1A" w14:textId="77777777" w:rsidR="00C7358B" w:rsidRPr="00FB0D60" w:rsidRDefault="00C7358B" w:rsidP="006307A3">
            <w:pPr>
              <w:ind w:left="110" w:right="96" w:hanging="11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F0D8BC2" w14:textId="298ACC0A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111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650</w:t>
            </w:r>
          </w:p>
        </w:tc>
      </w:tr>
      <w:tr w:rsidR="00C7358B" w:rsidRPr="00FB0D60" w14:paraId="4F2F967B" w14:textId="77777777" w:rsidTr="00AB7DAF">
        <w:trPr>
          <w:trHeight w:val="144"/>
        </w:trPr>
        <w:tc>
          <w:tcPr>
            <w:tcW w:w="2970" w:type="dxa"/>
          </w:tcPr>
          <w:p w14:paraId="1BBED02B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0244C3C9" w14:textId="3B1879A1" w:rsidR="00C7358B" w:rsidRPr="00FB0D60" w:rsidRDefault="002408B0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311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861</w:t>
            </w:r>
          </w:p>
        </w:tc>
        <w:tc>
          <w:tcPr>
            <w:tcW w:w="90" w:type="dxa"/>
          </w:tcPr>
          <w:p w14:paraId="2317B868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00A4513" w14:textId="2E56F3C6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037</w:t>
            </w:r>
          </w:p>
        </w:tc>
        <w:tc>
          <w:tcPr>
            <w:tcW w:w="90" w:type="dxa"/>
          </w:tcPr>
          <w:p w14:paraId="0508CBD6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D8093BB" w14:textId="4DD74FD3" w:rsidR="00C7358B" w:rsidRPr="00FB0D60" w:rsidRDefault="00C7358B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532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08B02F40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A115435" w14:textId="2A95672E" w:rsidR="00C7358B" w:rsidRPr="00FB0D60" w:rsidRDefault="00C7358B" w:rsidP="00C71D20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022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35D86AAB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A80EDCC" w14:textId="610131BF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246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344</w:t>
            </w:r>
          </w:p>
        </w:tc>
      </w:tr>
      <w:tr w:rsidR="00C7358B" w:rsidRPr="00FB0D60" w14:paraId="33EB1DD2" w14:textId="77777777" w:rsidTr="00AB7DAF">
        <w:trPr>
          <w:trHeight w:val="144"/>
        </w:trPr>
        <w:tc>
          <w:tcPr>
            <w:tcW w:w="2970" w:type="dxa"/>
          </w:tcPr>
          <w:p w14:paraId="6FACD1AF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53F52115" w14:textId="259FA5F0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029</w:t>
            </w:r>
          </w:p>
        </w:tc>
        <w:tc>
          <w:tcPr>
            <w:tcW w:w="90" w:type="dxa"/>
          </w:tcPr>
          <w:p w14:paraId="7E02FBDD" w14:textId="77777777" w:rsidR="00C7358B" w:rsidRPr="00FB0D60" w:rsidRDefault="00C7358B" w:rsidP="006307A3">
            <w:pPr>
              <w:tabs>
                <w:tab w:val="decimal" w:pos="1062"/>
              </w:tabs>
              <w:ind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53855A4D" w14:textId="32DFBECF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718</w:t>
            </w:r>
          </w:p>
        </w:tc>
        <w:tc>
          <w:tcPr>
            <w:tcW w:w="90" w:type="dxa"/>
          </w:tcPr>
          <w:p w14:paraId="3DE6101E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E052810" w14:textId="37C953F7" w:rsidR="00C7358B" w:rsidRPr="00FB0D60" w:rsidRDefault="00C7358B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839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66DECD7E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C7E5942" w14:textId="112258BB" w:rsidR="00C7358B" w:rsidRPr="00FB0D60" w:rsidRDefault="002408B0" w:rsidP="00C71D20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020</w:t>
            </w:r>
          </w:p>
        </w:tc>
        <w:tc>
          <w:tcPr>
            <w:tcW w:w="90" w:type="dxa"/>
          </w:tcPr>
          <w:p w14:paraId="6632DD77" w14:textId="77777777" w:rsidR="00C7358B" w:rsidRPr="00FB0D60" w:rsidRDefault="00C7358B" w:rsidP="006307A3">
            <w:pPr>
              <w:ind w:left="-288" w:right="96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86709AD" w14:textId="3D33C00F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928</w:t>
            </w:r>
          </w:p>
        </w:tc>
      </w:tr>
      <w:tr w:rsidR="00C7358B" w:rsidRPr="00FB0D60" w14:paraId="467EB2B9" w14:textId="77777777" w:rsidTr="00AB7DAF">
        <w:trPr>
          <w:trHeight w:val="144"/>
        </w:trPr>
        <w:tc>
          <w:tcPr>
            <w:tcW w:w="2970" w:type="dxa"/>
          </w:tcPr>
          <w:p w14:paraId="5DE3D150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14:paraId="07E1C39B" w14:textId="327A59CC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231</w:t>
            </w:r>
          </w:p>
        </w:tc>
        <w:tc>
          <w:tcPr>
            <w:tcW w:w="90" w:type="dxa"/>
          </w:tcPr>
          <w:p w14:paraId="7B19C71B" w14:textId="77777777" w:rsidR="00C7358B" w:rsidRPr="00FB0D60" w:rsidRDefault="00C7358B" w:rsidP="006307A3">
            <w:pPr>
              <w:tabs>
                <w:tab w:val="decimal" w:pos="1062"/>
              </w:tabs>
              <w:ind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26F840AF" w14:textId="0EF2DC7D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124</w:t>
            </w:r>
          </w:p>
        </w:tc>
        <w:tc>
          <w:tcPr>
            <w:tcW w:w="90" w:type="dxa"/>
          </w:tcPr>
          <w:p w14:paraId="1CD64661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356B1AE" w14:textId="77777777" w:rsidR="00C7358B" w:rsidRPr="00FB0D60" w:rsidRDefault="00C7358B" w:rsidP="00C71D20">
            <w:pPr>
              <w:tabs>
                <w:tab w:val="decimal" w:pos="51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0FEB5421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2072963" w14:textId="3BD149E3" w:rsidR="00C7358B" w:rsidRPr="00FB0D60" w:rsidRDefault="002408B0" w:rsidP="00C71D20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416</w:t>
            </w:r>
          </w:p>
        </w:tc>
        <w:tc>
          <w:tcPr>
            <w:tcW w:w="90" w:type="dxa"/>
          </w:tcPr>
          <w:p w14:paraId="77CBAC07" w14:textId="77777777" w:rsidR="00C7358B" w:rsidRPr="00FB0D60" w:rsidRDefault="00C7358B" w:rsidP="006307A3">
            <w:pPr>
              <w:ind w:left="-288" w:right="96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5B938C6A" w14:textId="2509CB88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771</w:t>
            </w:r>
          </w:p>
        </w:tc>
      </w:tr>
      <w:tr w:rsidR="00C7358B" w:rsidRPr="00FB0D60" w14:paraId="4019B2E5" w14:textId="77777777" w:rsidTr="00AB7DAF">
        <w:trPr>
          <w:trHeight w:val="144"/>
        </w:trPr>
        <w:tc>
          <w:tcPr>
            <w:tcW w:w="2970" w:type="dxa"/>
          </w:tcPr>
          <w:p w14:paraId="059B327C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</w:tcPr>
          <w:p w14:paraId="2DEC7945" w14:textId="25C8761D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27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400</w:t>
            </w:r>
          </w:p>
        </w:tc>
        <w:tc>
          <w:tcPr>
            <w:tcW w:w="90" w:type="dxa"/>
          </w:tcPr>
          <w:p w14:paraId="63F504B6" w14:textId="77777777" w:rsidR="00C7358B" w:rsidRPr="00FB0D60" w:rsidRDefault="00C7358B" w:rsidP="006307A3">
            <w:pPr>
              <w:tabs>
                <w:tab w:val="decimal" w:pos="1062"/>
              </w:tabs>
              <w:ind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49C2A03F" w14:textId="7C44B360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728</w:t>
            </w:r>
          </w:p>
        </w:tc>
        <w:tc>
          <w:tcPr>
            <w:tcW w:w="90" w:type="dxa"/>
          </w:tcPr>
          <w:p w14:paraId="4A8A5A77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38BD6F4E" w14:textId="17CF2F65" w:rsidR="00C7358B" w:rsidRPr="00FB0D60" w:rsidRDefault="00C7358B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507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5663E8A3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1E0A53B" w14:textId="77777777" w:rsidR="00C7358B" w:rsidRPr="00FB0D60" w:rsidRDefault="00C7358B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322FB77A" w14:textId="77777777" w:rsidR="00C7358B" w:rsidRPr="00FB0D60" w:rsidRDefault="00C7358B" w:rsidP="006307A3">
            <w:pPr>
              <w:ind w:left="-288" w:right="96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B9EA480" w14:textId="7A4D6ABD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621</w:t>
            </w:r>
          </w:p>
        </w:tc>
      </w:tr>
      <w:tr w:rsidR="00C7358B" w:rsidRPr="00FB0D60" w14:paraId="5ED77FD4" w14:textId="77777777" w:rsidTr="00AB7DAF">
        <w:trPr>
          <w:trHeight w:val="144"/>
        </w:trPr>
        <w:tc>
          <w:tcPr>
            <w:tcW w:w="2970" w:type="dxa"/>
          </w:tcPr>
          <w:p w14:paraId="34F0C05A" w14:textId="77777777" w:rsidR="00C7358B" w:rsidRPr="00FB0D60" w:rsidRDefault="00C7358B" w:rsidP="006307A3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</w:tcPr>
          <w:p w14:paraId="13100946" w14:textId="77777777" w:rsidR="00DE07F0" w:rsidRPr="00FB0D60" w:rsidRDefault="00DE07F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9408E54" w14:textId="4FA0594A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147</w:t>
            </w:r>
          </w:p>
        </w:tc>
        <w:tc>
          <w:tcPr>
            <w:tcW w:w="90" w:type="dxa"/>
          </w:tcPr>
          <w:p w14:paraId="6CA12CCA" w14:textId="77777777" w:rsidR="00C7358B" w:rsidRPr="00FB0D60" w:rsidRDefault="00C7358B" w:rsidP="006307A3">
            <w:pPr>
              <w:tabs>
                <w:tab w:val="decimal" w:pos="1062"/>
              </w:tabs>
              <w:ind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7E404062" w14:textId="77777777" w:rsidR="00DE07F0" w:rsidRPr="00FB0D60" w:rsidRDefault="00DE07F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1F2EB50" w14:textId="7A8E3656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dxa"/>
          </w:tcPr>
          <w:p w14:paraId="5F3A0B57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0D1FA0C" w14:textId="77777777" w:rsidR="00DE07F0" w:rsidRPr="00FB0D60" w:rsidRDefault="00DE07F0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2728F5A" w14:textId="5E16A33D" w:rsidR="00C7358B" w:rsidRPr="00FB0D60" w:rsidRDefault="00C7358B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645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1FF2463D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C7D6422" w14:textId="77777777" w:rsidR="00DE07F0" w:rsidRPr="00FB0D60" w:rsidRDefault="00DE07F0" w:rsidP="006307A3">
            <w:pPr>
              <w:tabs>
                <w:tab w:val="decimal" w:pos="714"/>
              </w:tabs>
              <w:ind w:left="110" w:right="114" w:hanging="11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1773B40" w14:textId="77777777" w:rsidR="00C7358B" w:rsidRPr="00FB0D60" w:rsidRDefault="00C7358B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3628EA5B" w14:textId="77777777" w:rsidR="00C7358B" w:rsidRPr="00FB0D60" w:rsidRDefault="00C7358B" w:rsidP="006307A3">
            <w:pPr>
              <w:ind w:left="-288" w:right="96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5AB3724F" w14:textId="77777777" w:rsidR="00DE07F0" w:rsidRPr="00FB0D60" w:rsidRDefault="00DE07F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13524F4" w14:textId="442E7D0D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505</w:t>
            </w:r>
          </w:p>
        </w:tc>
      </w:tr>
      <w:tr w:rsidR="00C7358B" w:rsidRPr="00FB0D60" w14:paraId="4C551DAF" w14:textId="77777777" w:rsidTr="00AB7DAF">
        <w:trPr>
          <w:trHeight w:val="144"/>
        </w:trPr>
        <w:tc>
          <w:tcPr>
            <w:tcW w:w="2970" w:type="dxa"/>
          </w:tcPr>
          <w:p w14:paraId="0C4FC408" w14:textId="77777777" w:rsidR="00C7358B" w:rsidRPr="00FB0D60" w:rsidRDefault="00C7358B" w:rsidP="006307A3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B201C7A" w14:textId="7CF032EB" w:rsidR="00C7358B" w:rsidRPr="00FB0D60" w:rsidRDefault="002408B0" w:rsidP="00C71D20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485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318</w:t>
            </w:r>
          </w:p>
        </w:tc>
        <w:tc>
          <w:tcPr>
            <w:tcW w:w="90" w:type="dxa"/>
          </w:tcPr>
          <w:p w14:paraId="49F16FA7" w14:textId="77777777" w:rsidR="00C7358B" w:rsidRPr="00FB0D60" w:rsidRDefault="00C7358B" w:rsidP="006307A3">
            <w:pPr>
              <w:tabs>
                <w:tab w:val="decimal" w:pos="1062"/>
              </w:tabs>
              <w:ind w:left="712" w:right="96" w:hanging="388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4E5532E8" w14:textId="2AE26C4A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16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610</w:t>
            </w:r>
          </w:p>
        </w:tc>
        <w:tc>
          <w:tcPr>
            <w:tcW w:w="90" w:type="dxa"/>
          </w:tcPr>
          <w:p w14:paraId="358ED4EF" w14:textId="77777777" w:rsidR="00C7358B" w:rsidRPr="00FB0D60" w:rsidRDefault="00C7358B" w:rsidP="006307A3">
            <w:pPr>
              <w:tabs>
                <w:tab w:val="decimal" w:pos="714"/>
              </w:tabs>
              <w:ind w:left="712" w:right="114" w:hanging="388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8BA8D2" w14:textId="60AB122B" w:rsidR="00C7358B" w:rsidRPr="00FB0D60" w:rsidRDefault="00C7358B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72" w:type="dxa"/>
          </w:tcPr>
          <w:p w14:paraId="5FD84B84" w14:textId="77777777" w:rsidR="00C7358B" w:rsidRPr="00FB0D60" w:rsidRDefault="00C7358B" w:rsidP="006307A3">
            <w:pPr>
              <w:tabs>
                <w:tab w:val="decimal" w:pos="714"/>
              </w:tabs>
              <w:ind w:left="712" w:right="114" w:hanging="388"/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D5EEE2" w14:textId="7050B0DA" w:rsidR="00C7358B" w:rsidRPr="00FB0D60" w:rsidRDefault="00B15639" w:rsidP="00CF148F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72</w:t>
            </w:r>
            <w:r w:rsidR="00CF148F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586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353A051B" w14:textId="77777777" w:rsidR="00C7358B" w:rsidRPr="00FB0D60" w:rsidRDefault="00C7358B" w:rsidP="006307A3">
            <w:pPr>
              <w:ind w:left="712" w:right="96" w:hanging="388"/>
              <w:contextualSpacing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DE2AEB5" w14:textId="2FEAFAB6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420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819</w:t>
            </w:r>
          </w:p>
        </w:tc>
      </w:tr>
      <w:tr w:rsidR="005F5696" w:rsidRPr="00FB0D60" w14:paraId="2CE89D17" w14:textId="77777777" w:rsidTr="00AB7DAF">
        <w:trPr>
          <w:trHeight w:val="144"/>
        </w:trPr>
        <w:tc>
          <w:tcPr>
            <w:tcW w:w="2970" w:type="dxa"/>
          </w:tcPr>
          <w:p w14:paraId="7860AACC" w14:textId="77777777" w:rsidR="005F5696" w:rsidRPr="00FB0D60" w:rsidRDefault="005F5696" w:rsidP="006307A3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  <w:r w:rsidRPr="00FB0D60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ค่าเสื่อมราคาสะสม:</w:t>
            </w:r>
          </w:p>
        </w:tc>
        <w:tc>
          <w:tcPr>
            <w:tcW w:w="1170" w:type="dxa"/>
          </w:tcPr>
          <w:p w14:paraId="2F85475A" w14:textId="77777777" w:rsidR="005F5696" w:rsidRPr="00FB0D60" w:rsidRDefault="005F5696" w:rsidP="006307A3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70F0942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06E30059" w14:textId="77777777" w:rsidR="005F5696" w:rsidRPr="00FB0D60" w:rsidRDefault="005F5696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D9101DD" w14:textId="77777777" w:rsidR="005F5696" w:rsidRPr="00FB0D60" w:rsidRDefault="005F5696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4F016994" w14:textId="77777777" w:rsidR="005F5696" w:rsidRPr="00FB0D60" w:rsidRDefault="005F5696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043C3AFF" w14:textId="77777777" w:rsidR="005F5696" w:rsidRPr="00FB0D60" w:rsidRDefault="005F5696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5AFEF27" w14:textId="77777777" w:rsidR="005F5696" w:rsidRPr="00FB0D60" w:rsidRDefault="005F5696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19766C95" w14:textId="77777777" w:rsidR="005F5696" w:rsidRPr="00FB0D60" w:rsidRDefault="005F5696" w:rsidP="006307A3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6F30598E" w14:textId="77777777" w:rsidR="005F5696" w:rsidRPr="00FB0D60" w:rsidRDefault="005F5696" w:rsidP="00B270DD">
            <w:pPr>
              <w:tabs>
                <w:tab w:val="decimal" w:pos="994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7358B" w:rsidRPr="00FB0D60" w14:paraId="5EA3773A" w14:textId="77777777" w:rsidTr="00AB7DAF">
        <w:trPr>
          <w:trHeight w:val="144"/>
        </w:trPr>
        <w:tc>
          <w:tcPr>
            <w:tcW w:w="2970" w:type="dxa"/>
          </w:tcPr>
          <w:p w14:paraId="72DF429C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</w:tcPr>
          <w:p w14:paraId="7A0B50E8" w14:textId="0A33544C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204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443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1F2BC666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D67031B" w14:textId="04D5B366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760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23EF0AA9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2478C5F2" w14:textId="526E480D" w:rsidR="00C7358B" w:rsidRPr="00FB0D60" w:rsidRDefault="002408B0" w:rsidP="00FD4543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532</w:t>
            </w:r>
          </w:p>
        </w:tc>
        <w:tc>
          <w:tcPr>
            <w:tcW w:w="72" w:type="dxa"/>
          </w:tcPr>
          <w:p w14:paraId="484E9281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957448B" w14:textId="7B40C5F5" w:rsidR="00C7358B" w:rsidRPr="00FB0D60" w:rsidRDefault="002408B0" w:rsidP="00CF148F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830</w:t>
            </w:r>
          </w:p>
        </w:tc>
        <w:tc>
          <w:tcPr>
            <w:tcW w:w="90" w:type="dxa"/>
          </w:tcPr>
          <w:p w14:paraId="73ED4EA0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71EE50ED" w14:textId="6CBFCBD9" w:rsidR="00C7358B" w:rsidRPr="00FB0D60" w:rsidRDefault="00FD454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160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841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15D8F050" w14:textId="77777777" w:rsidTr="00AB7DAF">
        <w:trPr>
          <w:trHeight w:val="144"/>
        </w:trPr>
        <w:tc>
          <w:tcPr>
            <w:tcW w:w="2970" w:type="dxa"/>
          </w:tcPr>
          <w:p w14:paraId="4021D1E6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เครื่องใช้สำนักงาน</w:t>
            </w:r>
          </w:p>
        </w:tc>
        <w:tc>
          <w:tcPr>
            <w:tcW w:w="1170" w:type="dxa"/>
          </w:tcPr>
          <w:p w14:paraId="6C7E389F" w14:textId="0E84341C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26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436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14F2452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143141AC" w14:textId="0B571D72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274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0B11BD5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58584A2" w14:textId="29ABC2F8" w:rsidR="00C7358B" w:rsidRPr="00FB0D60" w:rsidRDefault="002408B0" w:rsidP="00FD4543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822</w:t>
            </w:r>
          </w:p>
        </w:tc>
        <w:tc>
          <w:tcPr>
            <w:tcW w:w="72" w:type="dxa"/>
          </w:tcPr>
          <w:p w14:paraId="4E3E14EA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EB53B96" w14:textId="3A4EB736" w:rsidR="00C7358B" w:rsidRPr="00FB0D60" w:rsidRDefault="00B15639" w:rsidP="00C71D20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71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49BBB685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4155DBAA" w14:textId="7A0C3673" w:rsidR="00C7358B" w:rsidRPr="00FB0D60" w:rsidRDefault="00FD454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24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959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7470DA99" w14:textId="77777777" w:rsidTr="00AB7DAF">
        <w:trPr>
          <w:trHeight w:val="144"/>
        </w:trPr>
        <w:tc>
          <w:tcPr>
            <w:tcW w:w="2970" w:type="dxa"/>
          </w:tcPr>
          <w:p w14:paraId="3E87E196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เครื่องตกแต่งและติดตั้ง</w:t>
            </w:r>
          </w:p>
        </w:tc>
        <w:tc>
          <w:tcPr>
            <w:tcW w:w="1170" w:type="dxa"/>
          </w:tcPr>
          <w:p w14:paraId="7DE61DFE" w14:textId="3F3E0E0E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01985B3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6E2AD135" w14:textId="1496BC4C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BA8CC66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15B64D22" w14:textId="77777777" w:rsidR="00C7358B" w:rsidRPr="00FB0D60" w:rsidRDefault="0060623D" w:rsidP="00C71D20">
            <w:pPr>
              <w:tabs>
                <w:tab w:val="decimal" w:pos="51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0DB9D05F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C7B76C6" w14:textId="1200EBD4" w:rsidR="00C7358B" w:rsidRPr="00FB0D60" w:rsidRDefault="002408B0" w:rsidP="00CF148F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90" w:type="dxa"/>
          </w:tcPr>
          <w:p w14:paraId="17884E7E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337F2F7" w14:textId="2D13E94D" w:rsidR="00C7358B" w:rsidRPr="00FB0D60" w:rsidRDefault="00FD454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148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3978900A" w14:textId="77777777" w:rsidTr="00AB7DAF">
        <w:trPr>
          <w:trHeight w:val="144"/>
        </w:trPr>
        <w:tc>
          <w:tcPr>
            <w:tcW w:w="2970" w:type="dxa"/>
          </w:tcPr>
          <w:p w14:paraId="287F1CDD" w14:textId="77777777" w:rsidR="00C7358B" w:rsidRPr="00FB0D60" w:rsidRDefault="00C7358B" w:rsidP="006307A3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70" w:type="dxa"/>
          </w:tcPr>
          <w:p w14:paraId="2F8318BD" w14:textId="7B8FBCB6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423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358C4F4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0F88AA9F" w14:textId="77D0BF8F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107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09065169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26DCCBC" w14:textId="0F29854D" w:rsidR="00C7358B" w:rsidRPr="00FB0D60" w:rsidRDefault="002408B0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446</w:t>
            </w:r>
          </w:p>
        </w:tc>
        <w:tc>
          <w:tcPr>
            <w:tcW w:w="72" w:type="dxa"/>
          </w:tcPr>
          <w:p w14:paraId="59542CD9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0D4977E6" w14:textId="77777777" w:rsidR="00C7358B" w:rsidRPr="00FB0D60" w:rsidRDefault="00C7358B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568957B8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DF70B47" w14:textId="5932609F" w:rsidR="00C7358B" w:rsidRPr="00FB0D60" w:rsidRDefault="00FD454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084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35B8F252" w14:textId="77777777" w:rsidTr="00AB7DAF">
        <w:trPr>
          <w:trHeight w:val="144"/>
        </w:trPr>
        <w:tc>
          <w:tcPr>
            <w:tcW w:w="2970" w:type="dxa"/>
          </w:tcPr>
          <w:p w14:paraId="613AA32D" w14:textId="77777777" w:rsidR="00C7358B" w:rsidRPr="00FB0D60" w:rsidRDefault="00C7358B" w:rsidP="006307A3">
            <w:pPr>
              <w:ind w:left="540" w:hanging="189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เครื่องมือในการซ่อมแซมโทรศัพท์และอุปกรณ์</w:t>
            </w:r>
          </w:p>
        </w:tc>
        <w:tc>
          <w:tcPr>
            <w:tcW w:w="1170" w:type="dxa"/>
          </w:tcPr>
          <w:p w14:paraId="2192E37F" w14:textId="77777777" w:rsidR="00C71D20" w:rsidRPr="00FB0D60" w:rsidRDefault="00C71D20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B2E3311" w14:textId="1FD35A29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099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5669C1EE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3241AE7D" w14:textId="77777777" w:rsidR="00C71D20" w:rsidRPr="00FB0D60" w:rsidRDefault="00C71D2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CCFC1E3" w14:textId="3E93A6D4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35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694DD816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A67ADCA" w14:textId="77777777" w:rsidR="00C71D20" w:rsidRPr="00FB0D60" w:rsidRDefault="00C71D20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6830A82" w14:textId="2490452D" w:rsidR="00C7358B" w:rsidRPr="00FB0D60" w:rsidRDefault="002408B0" w:rsidP="00FD4543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646</w:t>
            </w:r>
          </w:p>
        </w:tc>
        <w:tc>
          <w:tcPr>
            <w:tcW w:w="72" w:type="dxa"/>
          </w:tcPr>
          <w:p w14:paraId="0C36D4D4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8F73F3" w14:textId="77777777" w:rsidR="00C71D20" w:rsidRPr="00FB0D60" w:rsidRDefault="00C71D20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0600E30" w14:textId="77777777" w:rsidR="00C7358B" w:rsidRPr="00FB0D60" w:rsidRDefault="0060623D" w:rsidP="00C71D20">
            <w:pPr>
              <w:tabs>
                <w:tab w:val="decimal" w:pos="600"/>
              </w:tabs>
              <w:ind w:left="110" w:hanging="11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" w:type="dxa"/>
          </w:tcPr>
          <w:p w14:paraId="100D2A45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641B62F2" w14:textId="77777777" w:rsidR="00C71D20" w:rsidRPr="00FB0D60" w:rsidRDefault="00C71D2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9AFBB81" w14:textId="7EA0489A" w:rsidR="00C7358B" w:rsidRPr="00FB0D60" w:rsidRDefault="00FD454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488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0AC4DC9F" w14:textId="77777777" w:rsidTr="00AB7DAF">
        <w:trPr>
          <w:trHeight w:val="144"/>
        </w:trPr>
        <w:tc>
          <w:tcPr>
            <w:tcW w:w="2970" w:type="dxa"/>
          </w:tcPr>
          <w:p w14:paraId="1334FEF2" w14:textId="77777777" w:rsidR="00C7358B" w:rsidRPr="00FB0D60" w:rsidRDefault="00C7358B" w:rsidP="006307A3">
            <w:pPr>
              <w:ind w:left="1072" w:hanging="505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3254481" w14:textId="402E40D1" w:rsidR="00C7358B" w:rsidRPr="00FB0D60" w:rsidRDefault="00FD4543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252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407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77C20AB6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6A21E013" w14:textId="1A432D5E" w:rsidR="00C7358B" w:rsidRPr="00FB0D60" w:rsidRDefault="00FD4543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321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309E31C3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E7DF28" w14:textId="5202B18E" w:rsidR="00C7358B" w:rsidRPr="00FB0D60" w:rsidRDefault="002408B0" w:rsidP="00C71D20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446</w:t>
            </w:r>
          </w:p>
        </w:tc>
        <w:tc>
          <w:tcPr>
            <w:tcW w:w="72" w:type="dxa"/>
          </w:tcPr>
          <w:p w14:paraId="3D68C8CA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EBBD41" w14:textId="63EF43D2" w:rsidR="00C7358B" w:rsidRPr="00FB0D60" w:rsidRDefault="002408B0" w:rsidP="00AA0BB3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762</w:t>
            </w:r>
          </w:p>
        </w:tc>
        <w:tc>
          <w:tcPr>
            <w:tcW w:w="90" w:type="dxa"/>
          </w:tcPr>
          <w:p w14:paraId="29C85895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5FB0A40" w14:textId="47AB37A4" w:rsidR="00C7358B" w:rsidRPr="00FB0D60" w:rsidRDefault="00AA0BB3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208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520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C7358B" w:rsidRPr="00FB0D60" w14:paraId="5C5C6FED" w14:textId="77777777" w:rsidTr="00AB7DAF">
        <w:trPr>
          <w:trHeight w:val="144"/>
        </w:trPr>
        <w:tc>
          <w:tcPr>
            <w:tcW w:w="2970" w:type="dxa"/>
          </w:tcPr>
          <w:p w14:paraId="3D50690C" w14:textId="77777777" w:rsidR="00C7358B" w:rsidRPr="00FB0D60" w:rsidRDefault="00C7358B" w:rsidP="006307A3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ที่ดิน อาคารและอุปกรณ์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0DACE6B" w14:textId="6C6C6D64" w:rsidR="00C7358B" w:rsidRPr="00FB0D60" w:rsidRDefault="002408B0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232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911</w:t>
            </w:r>
          </w:p>
        </w:tc>
        <w:tc>
          <w:tcPr>
            <w:tcW w:w="90" w:type="dxa"/>
          </w:tcPr>
          <w:p w14:paraId="752DCFA3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79838836" w14:textId="77777777" w:rsidR="00C7358B" w:rsidRPr="00FB0D60" w:rsidRDefault="00C7358B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460D8451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0F99E548" w14:textId="77777777" w:rsidR="00C7358B" w:rsidRPr="00FB0D60" w:rsidRDefault="00C7358B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1DFDA412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68C00C3" w14:textId="77777777" w:rsidR="00C7358B" w:rsidRPr="00FB0D60" w:rsidRDefault="00C7358B" w:rsidP="006307A3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6405F17C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530E082C" w14:textId="7B0AF491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212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299</w:t>
            </w:r>
          </w:p>
        </w:tc>
      </w:tr>
      <w:tr w:rsidR="00C7358B" w:rsidRPr="00FB0D60" w14:paraId="77E9BC70" w14:textId="77777777" w:rsidTr="00AB7DAF">
        <w:trPr>
          <w:trHeight w:val="144"/>
        </w:trPr>
        <w:tc>
          <w:tcPr>
            <w:tcW w:w="2970" w:type="dxa"/>
          </w:tcPr>
          <w:p w14:paraId="613EBF2C" w14:textId="77777777" w:rsidR="00C7358B" w:rsidRPr="00FB0D60" w:rsidRDefault="00C7358B" w:rsidP="006307A3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</w:tcPr>
          <w:p w14:paraId="3F38E04A" w14:textId="58573B40" w:rsidR="00C7358B" w:rsidRPr="00FB0D60" w:rsidRDefault="002408B0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195</w:t>
            </w:r>
          </w:p>
        </w:tc>
        <w:tc>
          <w:tcPr>
            <w:tcW w:w="90" w:type="dxa"/>
          </w:tcPr>
          <w:p w14:paraId="0401408B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3F15B6D0" w14:textId="593DEA35" w:rsidR="00C7358B" w:rsidRPr="00FB0D60" w:rsidRDefault="002408B0" w:rsidP="00C71D20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153</w:t>
            </w:r>
          </w:p>
        </w:tc>
        <w:tc>
          <w:tcPr>
            <w:tcW w:w="90" w:type="dxa"/>
          </w:tcPr>
          <w:p w14:paraId="3F132ABF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D5BAB6A" w14:textId="77777777" w:rsidR="00C7358B" w:rsidRPr="00FB0D60" w:rsidRDefault="00C7358B" w:rsidP="00C71D20">
            <w:pPr>
              <w:tabs>
                <w:tab w:val="decimal" w:pos="51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2" w:type="dxa"/>
          </w:tcPr>
          <w:p w14:paraId="20CBED08" w14:textId="77777777" w:rsidR="00C7358B" w:rsidRPr="00FB0D60" w:rsidRDefault="00C7358B" w:rsidP="006307A3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4A51187C" w14:textId="3EA16360" w:rsidR="00C7358B" w:rsidRPr="00FB0D60" w:rsidRDefault="00C7358B" w:rsidP="00C71D20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5"/>
                <w:szCs w:val="25"/>
              </w:rPr>
              <w:t>348</w:t>
            </w:r>
            <w:r w:rsidRPr="00FB0D60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" w:type="dxa"/>
          </w:tcPr>
          <w:p w14:paraId="242518F4" w14:textId="77777777" w:rsidR="00C7358B" w:rsidRPr="00FB0D60" w:rsidRDefault="00C7358B" w:rsidP="006307A3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3E3AFC31" w14:textId="77777777" w:rsidR="00C7358B" w:rsidRPr="00FB0D60" w:rsidRDefault="00C7358B" w:rsidP="00A94AB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FB0D60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C7358B" w:rsidRPr="00FB0D60" w14:paraId="3F62ABEE" w14:textId="77777777" w:rsidTr="00AB7DAF">
        <w:trPr>
          <w:trHeight w:val="144"/>
        </w:trPr>
        <w:tc>
          <w:tcPr>
            <w:tcW w:w="2970" w:type="dxa"/>
          </w:tcPr>
          <w:p w14:paraId="5CEF1051" w14:textId="77777777" w:rsidR="00C7358B" w:rsidRPr="00FB0D60" w:rsidRDefault="00C7358B" w:rsidP="006307A3">
            <w:pPr>
              <w:ind w:left="532" w:hanging="352"/>
              <w:contextualSpacing/>
              <w:jc w:val="thaiDistribute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B0D6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รวมที่ดิน อาคารและอุปกรณ์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51E88A" w14:textId="2D66E8C6" w:rsidR="00C7358B" w:rsidRPr="00FB0D60" w:rsidRDefault="002408B0" w:rsidP="00C71D20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233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106</w:t>
            </w:r>
          </w:p>
        </w:tc>
        <w:tc>
          <w:tcPr>
            <w:tcW w:w="90" w:type="dxa"/>
          </w:tcPr>
          <w:p w14:paraId="1352CC4E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A747B77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90" w:type="dxa"/>
          </w:tcPr>
          <w:p w14:paraId="11B167BD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E57987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72" w:type="dxa"/>
          </w:tcPr>
          <w:p w14:paraId="47740EE7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6C8C1C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90" w:type="dxa"/>
          </w:tcPr>
          <w:p w14:paraId="4147DFFE" w14:textId="77777777" w:rsidR="00C7358B" w:rsidRPr="00FB0D60" w:rsidRDefault="00C7358B" w:rsidP="006307A3">
            <w:pPr>
              <w:ind w:left="-288" w:right="96"/>
              <w:jc w:val="thaiDistribute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68FA99" w14:textId="75E1BE39" w:rsidR="00C7358B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212</w:t>
            </w:r>
            <w:r w:rsidR="00C7358B" w:rsidRPr="00FB0D60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299</w:t>
            </w:r>
          </w:p>
        </w:tc>
      </w:tr>
      <w:tr w:rsidR="00B270DD" w:rsidRPr="00FB0D60" w14:paraId="05D1D6AC" w14:textId="77777777" w:rsidTr="00C67D52">
        <w:trPr>
          <w:trHeight w:val="144"/>
        </w:trPr>
        <w:tc>
          <w:tcPr>
            <w:tcW w:w="2970" w:type="dxa"/>
          </w:tcPr>
          <w:p w14:paraId="6ED9A0BC" w14:textId="6441C057" w:rsidR="00B270DD" w:rsidRPr="00FB0D60" w:rsidRDefault="00B270DD" w:rsidP="00C67D52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70" w:type="dxa"/>
          </w:tcPr>
          <w:p w14:paraId="2DF840F6" w14:textId="77777777" w:rsidR="00B270DD" w:rsidRPr="00FB0D60" w:rsidRDefault="00B270DD" w:rsidP="00C67D52">
            <w:pPr>
              <w:tabs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7E0F02A" w14:textId="77777777" w:rsidR="00B270DD" w:rsidRPr="00FB0D60" w:rsidRDefault="00B270DD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17" w:type="dxa"/>
          </w:tcPr>
          <w:p w14:paraId="7B6A4A14" w14:textId="77777777" w:rsidR="00B270DD" w:rsidRPr="00FB0D60" w:rsidRDefault="00B270DD" w:rsidP="00C67D52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7A8E4C4" w14:textId="77777777" w:rsidR="00B270DD" w:rsidRPr="00FB0D60" w:rsidRDefault="00B270DD" w:rsidP="00C67D52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55D04A6" w14:textId="77777777" w:rsidR="00B270DD" w:rsidRPr="00FB0D60" w:rsidRDefault="00B270DD" w:rsidP="00C67D52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3C883F27" w14:textId="77777777" w:rsidR="00B270DD" w:rsidRPr="00FB0D60" w:rsidRDefault="00B270DD" w:rsidP="00C67D52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1EB95C1" w14:textId="77777777" w:rsidR="00B270DD" w:rsidRPr="00FB0D60" w:rsidRDefault="00B270DD" w:rsidP="00C67D52">
            <w:pPr>
              <w:tabs>
                <w:tab w:val="decimal" w:pos="714"/>
              </w:tabs>
              <w:ind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55DCFE1B" w14:textId="77777777" w:rsidR="00B270DD" w:rsidRPr="00FB0D60" w:rsidRDefault="00B270DD" w:rsidP="00C67D52">
            <w:pPr>
              <w:ind w:left="-288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50" w:type="dxa"/>
          </w:tcPr>
          <w:p w14:paraId="1A0D285A" w14:textId="77777777" w:rsidR="00B270DD" w:rsidRPr="00FB0D60" w:rsidRDefault="00B270DD" w:rsidP="00B270DD">
            <w:pPr>
              <w:tabs>
                <w:tab w:val="decimal" w:pos="994"/>
                <w:tab w:val="decimal" w:pos="1098"/>
              </w:tabs>
              <w:ind w:right="9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270DD" w:rsidRPr="00FB0D60" w14:paraId="06CCFDD8" w14:textId="77777777" w:rsidTr="00C67D52">
        <w:trPr>
          <w:trHeight w:val="144"/>
        </w:trPr>
        <w:tc>
          <w:tcPr>
            <w:tcW w:w="4140" w:type="dxa"/>
            <w:gridSpan w:val="2"/>
          </w:tcPr>
          <w:p w14:paraId="533CFCEB" w14:textId="630F6FB2" w:rsidR="00B270DD" w:rsidRPr="00B270DD" w:rsidRDefault="00B270DD" w:rsidP="00B270DD">
            <w:pPr>
              <w:ind w:left="532" w:hanging="352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270D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ค่าเสื่อมราคาสำหรับปีสิ้นสุดวันที่ </w:t>
            </w:r>
            <w:r w:rsidR="002408B0" w:rsidRPr="002408B0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B270D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5BFB6FC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06DBC5CE" w14:textId="6359DE27" w:rsidR="00B270DD" w:rsidRPr="00FB0D60" w:rsidRDefault="00B270DD" w:rsidP="00C67D52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384024A9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0FCB4369" w14:textId="7D7096E6" w:rsidR="00B270DD" w:rsidRPr="00FB0D60" w:rsidRDefault="00B270DD" w:rsidP="00C67D52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03E5C8B9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21520FD1" w14:textId="52FAE002" w:rsidR="00B270DD" w:rsidRPr="00FB0D60" w:rsidRDefault="00B270DD" w:rsidP="00C67D52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643577A6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</w:tcPr>
          <w:p w14:paraId="723C1A61" w14:textId="497CC769" w:rsidR="00B270DD" w:rsidRPr="00FB0D60" w:rsidRDefault="00B270DD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270DD" w:rsidRPr="00FB0D60" w14:paraId="7EF5909D" w14:textId="77777777" w:rsidTr="00B270DD">
        <w:trPr>
          <w:trHeight w:val="144"/>
        </w:trPr>
        <w:tc>
          <w:tcPr>
            <w:tcW w:w="2970" w:type="dxa"/>
          </w:tcPr>
          <w:p w14:paraId="0132EBAA" w14:textId="7E3E4974" w:rsidR="00B270DD" w:rsidRPr="00FB0D60" w:rsidRDefault="002408B0" w:rsidP="00C67D52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  <w:tc>
          <w:tcPr>
            <w:tcW w:w="1170" w:type="dxa"/>
          </w:tcPr>
          <w:p w14:paraId="198781F9" w14:textId="59DE6D8B" w:rsidR="00B270DD" w:rsidRPr="00FB0D60" w:rsidRDefault="00B270DD" w:rsidP="00C67D52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7E91DD2F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3CDF5477" w14:textId="4A8B3789" w:rsidR="00B270DD" w:rsidRPr="00FB0D60" w:rsidRDefault="00B270DD" w:rsidP="00C67D52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5EB8292D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5A109C48" w14:textId="1E269E14" w:rsidR="00B270DD" w:rsidRPr="00FB0D60" w:rsidRDefault="00B270DD" w:rsidP="00C67D52">
            <w:pPr>
              <w:tabs>
                <w:tab w:val="decimal" w:pos="870"/>
              </w:tabs>
              <w:ind w:right="-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4A485670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428F030" w14:textId="3ED699C9" w:rsidR="00B270DD" w:rsidRPr="00B270DD" w:rsidRDefault="005D7610" w:rsidP="00C67D52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พัน</w:t>
            </w:r>
            <w:r w:rsidR="00B270D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419331B0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bottom w:val="double" w:sz="4" w:space="0" w:color="auto"/>
            </w:tcBorders>
          </w:tcPr>
          <w:p w14:paraId="46E5F505" w14:textId="50D7720F" w:rsidR="00B270DD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B270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179</w:t>
            </w:r>
          </w:p>
        </w:tc>
      </w:tr>
      <w:tr w:rsidR="00B270DD" w:rsidRPr="00FB0D60" w14:paraId="1EF081BD" w14:textId="77777777" w:rsidTr="00B270DD">
        <w:trPr>
          <w:trHeight w:val="144"/>
        </w:trPr>
        <w:tc>
          <w:tcPr>
            <w:tcW w:w="2970" w:type="dxa"/>
          </w:tcPr>
          <w:p w14:paraId="2DB9C209" w14:textId="091D1110" w:rsidR="00B270DD" w:rsidRPr="00FB0D60" w:rsidRDefault="002408B0" w:rsidP="00C67D52">
            <w:pPr>
              <w:ind w:left="712" w:hanging="361"/>
              <w:contextualSpacing/>
              <w:jc w:val="thaiDistribute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  <w:tc>
          <w:tcPr>
            <w:tcW w:w="1170" w:type="dxa"/>
          </w:tcPr>
          <w:p w14:paraId="4A55956E" w14:textId="00A96F85" w:rsidR="00B270DD" w:rsidRPr="00FB0D60" w:rsidRDefault="00B270DD" w:rsidP="00C67D52">
            <w:pPr>
              <w:tabs>
                <w:tab w:val="decimal" w:pos="1098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505285B6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17" w:type="dxa"/>
          </w:tcPr>
          <w:p w14:paraId="08E06E6A" w14:textId="54895248" w:rsidR="00B270DD" w:rsidRPr="00FB0D60" w:rsidRDefault="00B270DD" w:rsidP="00C67D52">
            <w:pPr>
              <w:tabs>
                <w:tab w:val="decimal" w:pos="900"/>
              </w:tabs>
              <w:ind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" w:type="dxa"/>
          </w:tcPr>
          <w:p w14:paraId="24F87D13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08" w:type="dxa"/>
          </w:tcPr>
          <w:p w14:paraId="6BE30DF4" w14:textId="519ECF73" w:rsidR="00B270DD" w:rsidRPr="00FB0D60" w:rsidRDefault="00B270DD" w:rsidP="00C67D52">
            <w:pPr>
              <w:tabs>
                <w:tab w:val="decimal" w:pos="51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" w:type="dxa"/>
          </w:tcPr>
          <w:p w14:paraId="009B317F" w14:textId="77777777" w:rsidR="00B270DD" w:rsidRPr="00FB0D60" w:rsidRDefault="00B270DD" w:rsidP="00C67D52">
            <w:pPr>
              <w:tabs>
                <w:tab w:val="decimal" w:pos="714"/>
              </w:tabs>
              <w:ind w:left="-288" w:right="11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CC67F52" w14:textId="50EB70E9" w:rsidR="00B270DD" w:rsidRPr="00B270DD" w:rsidRDefault="005D7610" w:rsidP="00C67D52">
            <w:pPr>
              <w:tabs>
                <w:tab w:val="decimal" w:pos="960"/>
              </w:tabs>
              <w:ind w:right="3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พัน</w:t>
            </w:r>
            <w:r w:rsidR="00B270DD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90" w:type="dxa"/>
          </w:tcPr>
          <w:p w14:paraId="460F50BF" w14:textId="77777777" w:rsidR="00B270DD" w:rsidRPr="00FB0D60" w:rsidRDefault="00B270DD" w:rsidP="00C67D52">
            <w:pPr>
              <w:ind w:left="-288" w:right="9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double" w:sz="4" w:space="0" w:color="auto"/>
            </w:tcBorders>
          </w:tcPr>
          <w:p w14:paraId="54997A2A" w14:textId="546270AC" w:rsidR="00B270DD" w:rsidRPr="00FB0D60" w:rsidRDefault="002408B0" w:rsidP="00B270DD">
            <w:pPr>
              <w:tabs>
                <w:tab w:val="decimal" w:pos="994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2408B0">
              <w:rPr>
                <w:rFonts w:asciiTheme="majorBidi" w:hAnsiTheme="majorBidi" w:cstheme="majorBidi"/>
                <w:sz w:val="25"/>
                <w:szCs w:val="25"/>
              </w:rPr>
              <w:t>11</w:t>
            </w:r>
            <w:r w:rsidR="00B270DD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2408B0">
              <w:rPr>
                <w:rFonts w:asciiTheme="majorBidi" w:hAnsiTheme="majorBidi" w:cstheme="majorBidi"/>
                <w:sz w:val="25"/>
                <w:szCs w:val="25"/>
              </w:rPr>
              <w:t>321</w:t>
            </w:r>
          </w:p>
        </w:tc>
      </w:tr>
    </w:tbl>
    <w:p w14:paraId="476A961D" w14:textId="44C1B25D" w:rsidR="00FE040A" w:rsidRPr="00FB0D60" w:rsidRDefault="00273256" w:rsidP="005F5696">
      <w:pPr>
        <w:tabs>
          <w:tab w:val="decimal" w:pos="7578"/>
          <w:tab w:val="left" w:pos="9243"/>
        </w:tabs>
        <w:spacing w:before="36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="00C7358B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C7358B" w:rsidRPr="00FB0D60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1442E9" w:rsidRPr="00FB0D6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="00EA545C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C71FA2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="00C71FA2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F0EFB" w:rsidRPr="00FB0D60">
        <w:rPr>
          <w:rFonts w:ascii="Angsana New" w:hAnsi="Angsana New" w:hint="cs"/>
          <w:spacing w:val="-6"/>
          <w:sz w:val="32"/>
          <w:szCs w:val="32"/>
          <w:cs/>
        </w:rPr>
        <w:t>บริษัท</w:t>
      </w:r>
      <w:r w:rsidR="002315F5" w:rsidRPr="00FB0D60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B0181" w:rsidRPr="00FB0D60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DA468A" w:rsidRPr="00FB0D60">
        <w:rPr>
          <w:rFonts w:ascii="Angsana New" w:hAnsi="Angsana New" w:hint="cs"/>
          <w:spacing w:val="-6"/>
          <w:sz w:val="32"/>
          <w:szCs w:val="32"/>
          <w:cs/>
        </w:rPr>
        <w:t>ได้นำ</w:t>
      </w:r>
      <w:r w:rsidR="002315F5" w:rsidRPr="00FB0D60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</w:t>
      </w:r>
      <w:r w:rsidR="002315F5" w:rsidRPr="00FB0D60">
        <w:rPr>
          <w:rFonts w:ascii="Angsana New" w:hAnsi="Angsana New" w:hint="cs"/>
          <w:sz w:val="32"/>
          <w:szCs w:val="32"/>
          <w:cs/>
        </w:rPr>
        <w:t>างและเครื่องจักร</w:t>
      </w:r>
      <w:r w:rsidR="009B0181" w:rsidRPr="00FB0D60">
        <w:rPr>
          <w:rFonts w:ascii="Angsana New" w:hAnsi="Angsana New" w:hint="cs"/>
          <w:sz w:val="32"/>
          <w:szCs w:val="32"/>
          <w:cs/>
        </w:rPr>
        <w:t>มูลค่าสุทธิตามบัญชีจำนวนประมาณ</w:t>
      </w:r>
      <w:r w:rsidR="00566CD6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395</w:t>
      </w:r>
      <w:r w:rsidR="00B843CC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9B0181" w:rsidRPr="00FB0D60">
        <w:rPr>
          <w:rFonts w:ascii="Angsana New" w:hAnsi="Angsana New" w:hint="cs"/>
          <w:sz w:val="32"/>
          <w:szCs w:val="32"/>
          <w:cs/>
        </w:rPr>
        <w:t>ล้านบาท</w:t>
      </w:r>
      <w:r w:rsidR="00C71FA2" w:rsidRPr="00FB0D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B0" w:rsidRPr="002408B0">
        <w:rPr>
          <w:rFonts w:ascii="Angsana New" w:hAnsi="Angsana New"/>
          <w:sz w:val="32"/>
          <w:szCs w:val="32"/>
        </w:rPr>
        <w:t>248</w:t>
      </w:r>
      <w:r w:rsidR="00C71FA2" w:rsidRPr="00FB0D60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="00A0385D" w:rsidRPr="00FB0D60">
        <w:rPr>
          <w:rFonts w:ascii="Angsana New" w:hAnsi="Angsana New"/>
          <w:sz w:val="32"/>
          <w:szCs w:val="32"/>
        </w:rPr>
        <w:t xml:space="preserve"> </w:t>
      </w:r>
      <w:r w:rsidR="00C71FA2" w:rsidRPr="00FB0D60">
        <w:rPr>
          <w:rFonts w:ascii="Angsana New" w:hAnsi="Angsana New" w:hint="cs"/>
          <w:sz w:val="32"/>
          <w:szCs w:val="32"/>
          <w:cs/>
        </w:rPr>
        <w:t>โดยเป็นเป็นส่วนของ</w:t>
      </w:r>
      <w:r w:rsidR="002315F5" w:rsidRPr="00FB0D6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C71FA2" w:rsidRPr="00FB0D60">
        <w:rPr>
          <w:rFonts w:ascii="Angsana New" w:hAnsi="Angsana New" w:hint="cs"/>
          <w:sz w:val="32"/>
          <w:szCs w:val="32"/>
          <w:cs/>
        </w:rPr>
        <w:t>จำนวน</w:t>
      </w:r>
      <w:r w:rsidR="002315F5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260</w:t>
      </w:r>
      <w:r w:rsidR="000E2EEC" w:rsidRPr="00FB0D60">
        <w:rPr>
          <w:rFonts w:ascii="Angsana New" w:hAnsi="Angsana New"/>
          <w:sz w:val="32"/>
          <w:szCs w:val="32"/>
        </w:rPr>
        <w:t xml:space="preserve"> </w:t>
      </w:r>
      <w:r w:rsidR="002315F5" w:rsidRPr="00FB0D60">
        <w:rPr>
          <w:rFonts w:ascii="Angsana New" w:hAnsi="Angsana New" w:hint="cs"/>
          <w:sz w:val="32"/>
          <w:szCs w:val="32"/>
          <w:cs/>
        </w:rPr>
        <w:t>ล้านบาท</w:t>
      </w:r>
      <w:r w:rsidR="00C71FA2" w:rsidRPr="00FB0D6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408B0" w:rsidRPr="002408B0">
        <w:rPr>
          <w:rFonts w:ascii="Angsana New" w:hAnsi="Angsana New"/>
          <w:sz w:val="32"/>
          <w:szCs w:val="32"/>
        </w:rPr>
        <w:t>213</w:t>
      </w:r>
      <w:r w:rsidR="00C71FA2" w:rsidRPr="00FB0D60">
        <w:rPr>
          <w:rFonts w:ascii="Angsana New" w:hAnsi="Angsana New"/>
          <w:sz w:val="32"/>
          <w:szCs w:val="32"/>
        </w:rPr>
        <w:t xml:space="preserve"> </w:t>
      </w:r>
      <w:r w:rsidR="00C71FA2" w:rsidRPr="00FB0D60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914AA7" w:rsidRPr="00FB0D60">
        <w:rPr>
          <w:rFonts w:ascii="Angsana New" w:hAnsi="Angsana New" w:hint="cs"/>
          <w:sz w:val="32"/>
          <w:szCs w:val="32"/>
          <w:cs/>
        </w:rPr>
        <w:t>เป็นหลัก</w:t>
      </w:r>
      <w:r w:rsidR="009B0181" w:rsidRPr="00FB0D60">
        <w:rPr>
          <w:rFonts w:ascii="Angsana New" w:hAnsi="Angsana New" w:hint="cs"/>
          <w:sz w:val="32"/>
          <w:szCs w:val="32"/>
          <w:cs/>
        </w:rPr>
        <w:t>ประกันวงเงินสินเชื่อ</w:t>
      </w:r>
      <w:r w:rsidR="00914AA7" w:rsidRPr="00FB0D60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9B0181" w:rsidRPr="00FB0D60">
        <w:rPr>
          <w:rFonts w:ascii="Angsana New" w:hAnsi="Angsana New" w:hint="cs"/>
          <w:sz w:val="32"/>
          <w:szCs w:val="32"/>
          <w:cs/>
        </w:rPr>
        <w:t>ที่ได้รับ</w:t>
      </w:r>
      <w:r w:rsidR="009B0181" w:rsidRPr="00FB0D60">
        <w:rPr>
          <w:rFonts w:ascii="Angsana New" w:hAnsi="Angsana New"/>
          <w:sz w:val="32"/>
          <w:szCs w:val="32"/>
          <w:cs/>
        </w:rPr>
        <w:t>จากธนาคาร</w:t>
      </w:r>
      <w:r w:rsidR="007C33DF" w:rsidRPr="00FB0D60">
        <w:rPr>
          <w:rFonts w:ascii="Angsana New" w:hAnsi="Angsana New"/>
          <w:sz w:val="32"/>
          <w:szCs w:val="32"/>
        </w:rPr>
        <w:t xml:space="preserve"> (</w:t>
      </w:r>
      <w:r w:rsidR="007C33DF" w:rsidRPr="00FB0D60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2408B0" w:rsidRPr="002408B0">
        <w:rPr>
          <w:rFonts w:ascii="Angsana New" w:hAnsi="Angsana New"/>
          <w:sz w:val="32"/>
          <w:szCs w:val="32"/>
        </w:rPr>
        <w:t>26</w:t>
      </w:r>
      <w:r w:rsidR="007C33DF" w:rsidRPr="00FB0D60">
        <w:rPr>
          <w:rFonts w:ascii="Angsana New" w:hAnsi="Angsana New"/>
          <w:sz w:val="32"/>
          <w:szCs w:val="32"/>
        </w:rPr>
        <w:t>)</w:t>
      </w:r>
    </w:p>
    <w:p w14:paraId="5F0DA967" w14:textId="77777777" w:rsidR="00FB238D" w:rsidRPr="00FB0D60" w:rsidRDefault="00FB23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2A28D093" w14:textId="178F8C7E" w:rsidR="008B1692" w:rsidRPr="00FB0D60" w:rsidRDefault="00CA390F" w:rsidP="00B270DD">
      <w:pPr>
        <w:tabs>
          <w:tab w:val="left" w:pos="900"/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8B1692" w:rsidRPr="00FB0D60">
        <w:rPr>
          <w:rFonts w:ascii="Angsana New" w:hAnsi="Angsana New"/>
          <w:sz w:val="32"/>
          <w:szCs w:val="32"/>
          <w:cs/>
        </w:rPr>
        <w:t xml:space="preserve">และบริษัทย่อยได้จัดให้มีการประเมินราคาสินทรัพย์โดยผู้ประเมินราคาอิสระในปี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8B1692" w:rsidRPr="00FB0D60">
        <w:rPr>
          <w:rFonts w:ascii="Angsana New" w:hAnsi="Angsana New"/>
          <w:sz w:val="32"/>
          <w:szCs w:val="32"/>
        </w:rPr>
        <w:t xml:space="preserve"> </w:t>
      </w:r>
      <w:r w:rsidR="008B1692" w:rsidRPr="00FB0D60">
        <w:rPr>
          <w:rFonts w:ascii="Angsana New" w:hAnsi="Angsana New"/>
          <w:sz w:val="32"/>
          <w:szCs w:val="32"/>
          <w:cs/>
        </w:rPr>
        <w:t>ตาม</w:t>
      </w:r>
      <w:r w:rsidR="008B1692" w:rsidRPr="00FB0D60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B1692" w:rsidRPr="00FB0D60">
        <w:rPr>
          <w:rFonts w:ascii="Angsana New" w:hAnsi="Angsana New"/>
          <w:sz w:val="32"/>
          <w:szCs w:val="32"/>
          <w:cs/>
        </w:rPr>
        <w:t>รายกลุ่มของสินทรัพย์ซึ่งเกณฑ์ที่ใช้ประเมินราคาสินทรัพย์มีดังนี้</w:t>
      </w:r>
      <w:r w:rsidR="008B1692" w:rsidRPr="00FB0D60">
        <w:rPr>
          <w:rFonts w:ascii="Angsana New" w:hAnsi="Angsana New"/>
          <w:sz w:val="32"/>
          <w:szCs w:val="32"/>
        </w:rPr>
        <w:t xml:space="preserve"> </w:t>
      </w:r>
    </w:p>
    <w:p w14:paraId="7AD6706A" w14:textId="77777777" w:rsidR="008B1692" w:rsidRPr="00FB0D60" w:rsidRDefault="008B1692" w:rsidP="00FB0D60">
      <w:pPr>
        <w:tabs>
          <w:tab w:val="left" w:pos="900"/>
          <w:tab w:val="left" w:pos="2160"/>
          <w:tab w:val="left" w:pos="288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 xml:space="preserve">- </w:t>
      </w:r>
      <w:r w:rsidRPr="00FB0D60">
        <w:rPr>
          <w:rFonts w:ascii="Angsana New" w:hAnsi="Angsana New"/>
          <w:sz w:val="32"/>
          <w:szCs w:val="32"/>
          <w:cs/>
        </w:rPr>
        <w:tab/>
        <w:t xml:space="preserve">ที่ดินประเมินราคาโดยใช้วิธีเปรียบเทียบราคาตลาด </w:t>
      </w:r>
      <w:r w:rsidRPr="00FB0D60">
        <w:rPr>
          <w:rFonts w:ascii="Angsana New" w:hAnsi="Angsana New"/>
          <w:sz w:val="32"/>
          <w:szCs w:val="32"/>
        </w:rPr>
        <w:t xml:space="preserve">(Market </w:t>
      </w:r>
      <w:proofErr w:type="spellStart"/>
      <w:r w:rsidRPr="00FB0D60">
        <w:rPr>
          <w:rFonts w:ascii="Angsana New" w:hAnsi="Angsana New"/>
          <w:sz w:val="32"/>
          <w:szCs w:val="32"/>
        </w:rPr>
        <w:t>Appraoch</w:t>
      </w:r>
      <w:proofErr w:type="spellEnd"/>
      <w:r w:rsidRPr="00FB0D60">
        <w:rPr>
          <w:rFonts w:ascii="Angsana New" w:hAnsi="Angsana New"/>
          <w:sz w:val="32"/>
          <w:szCs w:val="32"/>
        </w:rPr>
        <w:t>)</w:t>
      </w:r>
    </w:p>
    <w:p w14:paraId="0FA38A9F" w14:textId="77777777" w:rsidR="008B1692" w:rsidRPr="00FB0D60" w:rsidRDefault="008B1692" w:rsidP="00B270DD">
      <w:pPr>
        <w:tabs>
          <w:tab w:val="left" w:pos="900"/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 xml:space="preserve">- </w:t>
      </w:r>
      <w:r w:rsidRPr="00FB0D60">
        <w:rPr>
          <w:rFonts w:ascii="Angsana New" w:hAnsi="Angsana New"/>
          <w:sz w:val="32"/>
          <w:szCs w:val="32"/>
          <w:cs/>
        </w:rPr>
        <w:tab/>
        <w:t xml:space="preserve">อาคารและส่วนปรับปรุงอาคารประเมินราคาโดยใช้มูลค่าต้นทุน </w:t>
      </w:r>
      <w:r w:rsidRPr="00FB0D60">
        <w:rPr>
          <w:rFonts w:ascii="Angsana New" w:hAnsi="Angsana New"/>
          <w:sz w:val="32"/>
          <w:szCs w:val="32"/>
        </w:rPr>
        <w:t xml:space="preserve">(Cost </w:t>
      </w:r>
      <w:proofErr w:type="spellStart"/>
      <w:r w:rsidRPr="00FB0D60">
        <w:rPr>
          <w:rFonts w:ascii="Angsana New" w:hAnsi="Angsana New"/>
          <w:sz w:val="32"/>
          <w:szCs w:val="32"/>
        </w:rPr>
        <w:t>Appraoch</w:t>
      </w:r>
      <w:proofErr w:type="spellEnd"/>
      <w:r w:rsidRPr="00FB0D60">
        <w:rPr>
          <w:rFonts w:ascii="Angsana New" w:hAnsi="Angsana New"/>
          <w:sz w:val="32"/>
          <w:szCs w:val="32"/>
        </w:rPr>
        <w:t>)</w:t>
      </w:r>
    </w:p>
    <w:p w14:paraId="1009AFD6" w14:textId="3312FB9F" w:rsidR="008B1692" w:rsidRPr="00FB0D60" w:rsidRDefault="008B1692" w:rsidP="00B270DD">
      <w:pPr>
        <w:tabs>
          <w:tab w:val="left" w:pos="900"/>
          <w:tab w:val="left" w:pos="2160"/>
          <w:tab w:val="left" w:pos="288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หาก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และบริษัทย่อยแสดงมูลค่าของที่ดิน อาคารและส่วนปรับปรุงอาคารดังกล่าวด้วยวิธีราคาทุน มูลค่าสุทธิตามบัญชี ณ วันที่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จะเป็นดังนี้ 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878"/>
        <w:gridCol w:w="494"/>
        <w:gridCol w:w="384"/>
        <w:gridCol w:w="277"/>
        <w:gridCol w:w="712"/>
        <w:gridCol w:w="440"/>
        <w:gridCol w:w="932"/>
        <w:gridCol w:w="1373"/>
      </w:tblGrid>
      <w:tr w:rsidR="008B1692" w:rsidRPr="00FB0D60" w14:paraId="56D853A4" w14:textId="77777777" w:rsidTr="00B270DD">
        <w:tc>
          <w:tcPr>
            <w:tcW w:w="3312" w:type="dxa"/>
          </w:tcPr>
          <w:p w14:paraId="5EAB4F73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8" w:type="dxa"/>
          </w:tcPr>
          <w:p w14:paraId="6D13DD25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78" w:type="dxa"/>
            <w:gridSpan w:val="2"/>
          </w:tcPr>
          <w:p w14:paraId="2E17C3A3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" w:type="dxa"/>
          </w:tcPr>
          <w:p w14:paraId="60B90CF8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52" w:type="dxa"/>
            <w:gridSpan w:val="2"/>
          </w:tcPr>
          <w:p w14:paraId="36336E3F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05" w:type="dxa"/>
            <w:gridSpan w:val="2"/>
          </w:tcPr>
          <w:p w14:paraId="6E192CCB" w14:textId="77777777" w:rsidR="008B1692" w:rsidRPr="00FB0D60" w:rsidRDefault="008B1692" w:rsidP="00B270D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8B1692" w:rsidRPr="00FB0D60" w14:paraId="546FF416" w14:textId="77777777" w:rsidTr="00B270DD">
        <w:tc>
          <w:tcPr>
            <w:tcW w:w="3312" w:type="dxa"/>
          </w:tcPr>
          <w:p w14:paraId="440DA9FF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5" w:type="dxa"/>
            <w:gridSpan w:val="5"/>
          </w:tcPr>
          <w:p w14:paraId="5B3F794C" w14:textId="77777777" w:rsidR="008B1692" w:rsidRPr="00FB0D60" w:rsidRDefault="008B1692" w:rsidP="00B27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2D1D3466" w14:textId="77777777" w:rsidR="008B1692" w:rsidRPr="00FB0D60" w:rsidRDefault="008B1692" w:rsidP="00B270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B1692" w:rsidRPr="00FB0D60" w14:paraId="53FE5DD7" w14:textId="77777777" w:rsidTr="00F8488C">
        <w:tc>
          <w:tcPr>
            <w:tcW w:w="3312" w:type="dxa"/>
          </w:tcPr>
          <w:p w14:paraId="65F3D152" w14:textId="77777777" w:rsidR="008B1692" w:rsidRPr="00FB0D60" w:rsidRDefault="008B1692" w:rsidP="00B270DD">
            <w:pPr>
              <w:jc w:val="thaiDistribute"/>
              <w:rPr>
                <w:rFonts w:ascii="Angsana New" w:hAnsi="Angsana New"/>
                <w:b/>
                <w:bCs/>
                <w:sz w:val="28"/>
                <w:u w:val="words"/>
              </w:rPr>
            </w:pPr>
          </w:p>
        </w:tc>
        <w:tc>
          <w:tcPr>
            <w:tcW w:w="1372" w:type="dxa"/>
            <w:gridSpan w:val="2"/>
          </w:tcPr>
          <w:p w14:paraId="55B2351E" w14:textId="49C2A3FB" w:rsidR="008B1692" w:rsidRPr="00FB0D60" w:rsidRDefault="002408B0" w:rsidP="00B270DD">
            <w:pPr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373" w:type="dxa"/>
            <w:gridSpan w:val="3"/>
          </w:tcPr>
          <w:p w14:paraId="30ACA32E" w14:textId="349A5DD1" w:rsidR="008B1692" w:rsidRPr="00FB0D60" w:rsidRDefault="002408B0" w:rsidP="00B270DD">
            <w:pPr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372" w:type="dxa"/>
            <w:gridSpan w:val="2"/>
          </w:tcPr>
          <w:p w14:paraId="69FCE909" w14:textId="2D8B2ADD" w:rsidR="008B1692" w:rsidRPr="00FB0D60" w:rsidRDefault="002408B0" w:rsidP="00B270DD">
            <w:pPr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373" w:type="dxa"/>
          </w:tcPr>
          <w:p w14:paraId="2684E97E" w14:textId="1F8AE0F6" w:rsidR="008B1692" w:rsidRPr="00FB0D60" w:rsidRDefault="002408B0" w:rsidP="00B270DD">
            <w:pPr>
              <w:jc w:val="center"/>
              <w:rPr>
                <w:rFonts w:ascii="Angsana New" w:hAnsi="Angsana New"/>
                <w:b/>
                <w:bCs/>
                <w:sz w:val="28"/>
                <w:u w:val="words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C5571" w:rsidRPr="00FB0D60" w14:paraId="11BB41DE" w14:textId="77777777" w:rsidTr="00F8488C">
        <w:tc>
          <w:tcPr>
            <w:tcW w:w="3312" w:type="dxa"/>
            <w:shd w:val="clear" w:color="auto" w:fill="auto"/>
          </w:tcPr>
          <w:p w14:paraId="6062DD7E" w14:textId="77777777" w:rsidR="006C5571" w:rsidRPr="00FB0D60" w:rsidRDefault="006C5571" w:rsidP="00B270DD">
            <w:pPr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ที่ดิน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4BD80330" w14:textId="3025B71E" w:rsidR="006C5571" w:rsidRPr="00FB0D60" w:rsidRDefault="006C5571" w:rsidP="00B270DD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3"/>
            <w:shd w:val="clear" w:color="auto" w:fill="auto"/>
          </w:tcPr>
          <w:p w14:paraId="38FF2F2A" w14:textId="7F9D80F7" w:rsidR="006C5571" w:rsidRPr="00FB0D60" w:rsidRDefault="002408B0" w:rsidP="00B270DD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77</w:t>
            </w:r>
            <w:r w:rsidR="006C557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959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0C13939" w14:textId="3C2693B5" w:rsidR="006C5571" w:rsidRPr="00FB0D60" w:rsidRDefault="006C5571" w:rsidP="00B270DD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7FBD06CF" w14:textId="44B15C00" w:rsidR="006C5571" w:rsidRPr="00FB0D60" w:rsidRDefault="002408B0" w:rsidP="00B270DD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67</w:t>
            </w:r>
            <w:r w:rsidR="006C557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200</w:t>
            </w:r>
          </w:p>
        </w:tc>
      </w:tr>
      <w:tr w:rsidR="006C5571" w:rsidRPr="00FB0D60" w14:paraId="024D0502" w14:textId="77777777" w:rsidTr="00B270DD">
        <w:tc>
          <w:tcPr>
            <w:tcW w:w="3312" w:type="dxa"/>
            <w:shd w:val="clear" w:color="auto" w:fill="auto"/>
          </w:tcPr>
          <w:p w14:paraId="57DA8F21" w14:textId="77777777" w:rsidR="006C5571" w:rsidRPr="00FB0D60" w:rsidRDefault="006C5571" w:rsidP="00B270DD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76B1C8A4" w14:textId="31EEB7B7" w:rsidR="006C5571" w:rsidRPr="00FB0D60" w:rsidRDefault="006C5571" w:rsidP="00B270DD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gridSpan w:val="3"/>
            <w:shd w:val="clear" w:color="auto" w:fill="auto"/>
          </w:tcPr>
          <w:p w14:paraId="1D6B2BC0" w14:textId="5CC43084" w:rsidR="006C5571" w:rsidRPr="00FB0D60" w:rsidRDefault="002408B0" w:rsidP="00B270DD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208</w:t>
            </w:r>
            <w:r w:rsidR="006C557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372" w:type="dxa"/>
            <w:gridSpan w:val="2"/>
            <w:shd w:val="clear" w:color="auto" w:fill="auto"/>
          </w:tcPr>
          <w:p w14:paraId="337A1514" w14:textId="45FFE077" w:rsidR="006C5571" w:rsidRPr="00FB0D60" w:rsidRDefault="006C5571" w:rsidP="00B270DD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6D87802C" w14:textId="63E8AEB5" w:rsidR="006C5571" w:rsidRPr="00FB0D60" w:rsidRDefault="002408B0" w:rsidP="00B270DD">
            <w:pPr>
              <w:tabs>
                <w:tab w:val="decimal" w:pos="884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19</w:t>
            </w:r>
            <w:r w:rsidR="006C557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366</w:t>
            </w:r>
          </w:p>
        </w:tc>
      </w:tr>
    </w:tbl>
    <w:p w14:paraId="5FC5DC4A" w14:textId="749D4230" w:rsidR="008B1692" w:rsidRPr="00FB0D60" w:rsidRDefault="008B1692" w:rsidP="00B270DD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และบริษัทย่อยมียอดคงเหลือของยานพาหนะซึ่งได้มาภายใต้สัญญา</w:t>
      </w:r>
      <w:r w:rsidRPr="00FB0D60">
        <w:rPr>
          <w:rFonts w:ascii="Angsana New" w:hAnsi="Angsana New"/>
          <w:spacing w:val="-6"/>
          <w:sz w:val="32"/>
          <w:szCs w:val="32"/>
          <w:cs/>
        </w:rPr>
        <w:t>เช่าทางการเงิน โดยมีมูลค่าสุทธิตามบัญชีเป็นจำนวนเงิน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11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(</w:t>
      </w:r>
      <w:r w:rsidRPr="00FB0D60">
        <w:rPr>
          <w:rFonts w:ascii="Angsana New" w:hAnsi="Angsana New"/>
          <w:spacing w:val="-6"/>
          <w:sz w:val="32"/>
          <w:szCs w:val="32"/>
          <w:cs/>
        </w:rPr>
        <w:t>งบการเงินเฉพาะกิจการ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pacing w:val="-6"/>
          <w:sz w:val="32"/>
          <w:szCs w:val="32"/>
        </w:rPr>
        <w:t>10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pacing w:val="-6"/>
          <w:sz w:val="32"/>
          <w:szCs w:val="32"/>
        </w:rPr>
        <w:t>)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Pr="00FB0D6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9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z w:val="32"/>
          <w:szCs w:val="32"/>
        </w:rPr>
        <w:t>)</w:t>
      </w:r>
      <w:r w:rsidR="003A252E">
        <w:rPr>
          <w:rFonts w:ascii="Angsana New" w:hAnsi="Angsana New"/>
          <w:sz w:val="32"/>
          <w:szCs w:val="32"/>
        </w:rPr>
        <w:t>)</w:t>
      </w:r>
    </w:p>
    <w:p w14:paraId="44A0F66D" w14:textId="769AF8CC" w:rsidR="008B1692" w:rsidRPr="00FB0D60" w:rsidRDefault="008B1692" w:rsidP="00B270DD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และบริษัทย่อยมีอาคารและอุปกรณ์จำนวนหนึ่งซึ่งตัดค่าเสื่อมราคาหมดแล้วแต่ยังใช้งานอยู่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มูลค่าตามบัญชีก่อนหักค่าเสื่อมราคาสะสมและค่าเผื่อการด้อยค่าของสินทรัพย์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ดังกล่าวมีจำนวนเงินประมาณ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143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197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(</w:t>
      </w:r>
      <w:r w:rsidRPr="00FB0D60">
        <w:rPr>
          <w:rFonts w:ascii="Angsana New" w:hAnsi="Angsana New"/>
          <w:spacing w:val="-4"/>
          <w:sz w:val="32"/>
          <w:szCs w:val="32"/>
          <w:cs/>
        </w:rPr>
        <w:t>งบการเงินเฉพาะกิจการ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pacing w:val="-4"/>
          <w:sz w:val="32"/>
          <w:szCs w:val="32"/>
        </w:rPr>
        <w:t>67</w:t>
      </w:r>
      <w:r w:rsidR="006E3DA6" w:rsidRPr="00FB0D60">
        <w:rPr>
          <w:rFonts w:ascii="Angsana New" w:hAnsi="Angsana New"/>
          <w:spacing w:val="-4"/>
          <w:sz w:val="32"/>
          <w:szCs w:val="32"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50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</w:rPr>
        <w:t>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194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ล้านบาท)</w:t>
      </w:r>
      <w:r w:rsidR="003A252E">
        <w:rPr>
          <w:rFonts w:ascii="Angsana New" w:hAnsi="Angsana New"/>
          <w:sz w:val="32"/>
          <w:szCs w:val="32"/>
        </w:rPr>
        <w:t>)</w:t>
      </w:r>
    </w:p>
    <w:p w14:paraId="2C69C02B" w14:textId="4B206D85" w:rsidR="00280BD6" w:rsidRPr="00FB0D60" w:rsidRDefault="002408B0" w:rsidP="00B270DD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18</w:t>
      </w:r>
      <w:r w:rsidR="009C39DF" w:rsidRPr="00FB0D60">
        <w:rPr>
          <w:rFonts w:ascii="Angsana New" w:hAnsi="Angsana New"/>
          <w:b/>
          <w:bCs/>
          <w:sz w:val="32"/>
          <w:szCs w:val="32"/>
        </w:rPr>
        <w:t>.</w:t>
      </w:r>
      <w:r w:rsidR="00B843CC" w:rsidRPr="00FB0D6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C39DF" w:rsidRPr="00FB0D60">
        <w:rPr>
          <w:rFonts w:ascii="Angsana New" w:hAnsi="Angsana New" w:hint="cs"/>
          <w:b/>
          <w:bCs/>
          <w:sz w:val="32"/>
          <w:szCs w:val="32"/>
          <w:cs/>
        </w:rPr>
        <w:t>สิทธิการเช่า</w:t>
      </w:r>
    </w:p>
    <w:p w14:paraId="6FFE0012" w14:textId="296C95EF" w:rsidR="003F35E1" w:rsidRPr="00FB0D60" w:rsidRDefault="00220724" w:rsidP="00B270DD">
      <w:pPr>
        <w:tabs>
          <w:tab w:val="right" w:pos="7200"/>
          <w:tab w:val="right" w:pos="8540"/>
        </w:tabs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รายการเปลี่ยนแปลง</w:t>
      </w:r>
      <w:r w:rsidR="00D908F8" w:rsidRPr="00FB0D60">
        <w:rPr>
          <w:rFonts w:ascii="Angsana New" w:hAnsi="Angsana New" w:hint="cs"/>
          <w:sz w:val="32"/>
          <w:szCs w:val="32"/>
          <w:cs/>
        </w:rPr>
        <w:t>ของสิทธิการเช่า</w:t>
      </w:r>
      <w:r w:rsidR="007C33DF" w:rsidRPr="00FB0D60">
        <w:rPr>
          <w:rFonts w:ascii="Angsana New" w:hAnsi="Angsana New" w:hint="cs"/>
          <w:sz w:val="32"/>
          <w:szCs w:val="32"/>
          <w:cs/>
        </w:rPr>
        <w:t xml:space="preserve"> ณ </w:t>
      </w:r>
      <w:r w:rsidR="00D908F8"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172333" w:rsidRPr="00FB0D60">
        <w:rPr>
          <w:rFonts w:ascii="Angsana New" w:hAnsi="Angsana New"/>
          <w:sz w:val="32"/>
          <w:szCs w:val="32"/>
        </w:rPr>
        <w:t xml:space="preserve"> </w:t>
      </w:r>
      <w:r w:rsidR="00172333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8B1692" w:rsidRPr="00FB0D60">
        <w:rPr>
          <w:rFonts w:ascii="Angsana New" w:hAnsi="Angsana New"/>
          <w:sz w:val="32"/>
          <w:szCs w:val="32"/>
        </w:rPr>
        <w:t xml:space="preserve"> </w:t>
      </w:r>
      <w:r w:rsidR="008B1692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172333"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สรุป</w:t>
      </w:r>
      <w:r w:rsidR="003F35E1" w:rsidRPr="00FB0D60">
        <w:rPr>
          <w:rFonts w:ascii="Angsana New" w:hAnsi="Angsana New" w:hint="cs"/>
          <w:sz w:val="32"/>
          <w:szCs w:val="32"/>
          <w:cs/>
        </w:rPr>
        <w:t>ได้ดังนี้</w:t>
      </w:r>
    </w:p>
    <w:p w14:paraId="7E559331" w14:textId="77777777" w:rsidR="00220724" w:rsidRPr="00525CF2" w:rsidRDefault="00220724" w:rsidP="00B952CA">
      <w:pPr>
        <w:tabs>
          <w:tab w:val="right" w:pos="7200"/>
          <w:tab w:val="right" w:pos="8540"/>
        </w:tabs>
        <w:spacing w:line="280" w:lineRule="exact"/>
        <w:ind w:left="547" w:hanging="547"/>
        <w:jc w:val="right"/>
        <w:rPr>
          <w:rFonts w:ascii="Angsana New" w:hAnsi="Angsana New"/>
          <w:b/>
          <w:bCs/>
          <w:sz w:val="28"/>
        </w:rPr>
      </w:pPr>
      <w:r w:rsidRPr="00525CF2">
        <w:rPr>
          <w:rFonts w:ascii="Angsana New" w:hAnsi="Angsana New"/>
          <w:b/>
          <w:bCs/>
          <w:sz w:val="28"/>
          <w:cs/>
        </w:rPr>
        <w:t>(หน่วย</w:t>
      </w:r>
      <w:r w:rsidRPr="00525CF2">
        <w:rPr>
          <w:rFonts w:ascii="Angsana New" w:hAnsi="Angsana New"/>
          <w:b/>
          <w:bCs/>
          <w:sz w:val="28"/>
        </w:rPr>
        <w:t>:</w:t>
      </w:r>
      <w:r w:rsidRPr="00525CF2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945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80"/>
        <w:gridCol w:w="86"/>
        <w:gridCol w:w="1084"/>
        <w:gridCol w:w="86"/>
        <w:gridCol w:w="904"/>
        <w:gridCol w:w="90"/>
        <w:gridCol w:w="990"/>
      </w:tblGrid>
      <w:tr w:rsidR="008957A7" w:rsidRPr="00525CF2" w14:paraId="7D7BEE4E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3FCCB4B" w14:textId="77777777" w:rsidR="008957A7" w:rsidRPr="00525CF2" w:rsidRDefault="008957A7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FC5E8" w14:textId="77777777" w:rsidR="008957A7" w:rsidRPr="00525CF2" w:rsidRDefault="008957A7" w:rsidP="005F5E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25CF2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6C27F799" w14:textId="77777777" w:rsidR="008957A7" w:rsidRPr="00525CF2" w:rsidRDefault="008957A7" w:rsidP="005F5E1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289C3" w14:textId="77777777" w:rsidR="008957A7" w:rsidRPr="00525CF2" w:rsidRDefault="008957A7" w:rsidP="005F5E1C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25CF2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921F0" w:rsidRPr="00525CF2" w14:paraId="0DF0EBF5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67218D4" w14:textId="77777777" w:rsidR="00D921F0" w:rsidRPr="00525CF2" w:rsidRDefault="00D921F0" w:rsidP="005F5E1C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4579" w14:textId="0FA87210" w:rsidR="00D921F0" w:rsidRPr="00525CF2" w:rsidRDefault="002408B0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A88FF3C" w14:textId="77777777" w:rsidR="00D921F0" w:rsidRPr="00525CF2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47730" w14:textId="649589F5" w:rsidR="00D921F0" w:rsidRPr="00525CF2" w:rsidRDefault="002408B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A4D56D6" w14:textId="77777777" w:rsidR="00D921F0" w:rsidRPr="00525CF2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26E2" w14:textId="6E63EDE8" w:rsidR="00D921F0" w:rsidRPr="00525CF2" w:rsidRDefault="002408B0" w:rsidP="005F5E1C">
            <w:pPr>
              <w:ind w:left="72"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258F75" w14:textId="77777777" w:rsidR="00D921F0" w:rsidRPr="00525CF2" w:rsidRDefault="00D921F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FD4FF3" w14:textId="53FD7E09" w:rsidR="00D921F0" w:rsidRPr="00525CF2" w:rsidRDefault="002408B0" w:rsidP="005F5E1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C7358B" w:rsidRPr="00525CF2" w14:paraId="1BC30E66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98BED6" w14:textId="4FEDB9C3" w:rsidR="00C7358B" w:rsidRPr="00525CF2" w:rsidRDefault="001A4645" w:rsidP="00C7358B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525CF2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="00C7358B" w:rsidRPr="00525CF2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DE17B8" w14:textId="0101C089" w:rsidR="00C7358B" w:rsidRPr="00525CF2" w:rsidRDefault="002408B0" w:rsidP="0065570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48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D0FA" w14:textId="77777777" w:rsidR="00C7358B" w:rsidRPr="00525CF2" w:rsidRDefault="00C7358B" w:rsidP="00C7358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DC648" w14:textId="2C0EA2D7" w:rsidR="00C7358B" w:rsidRPr="00525CF2" w:rsidRDefault="002408B0" w:rsidP="0065570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2BCCB297" w14:textId="77777777" w:rsidR="00C7358B" w:rsidRPr="00525CF2" w:rsidRDefault="00C7358B" w:rsidP="00C7358B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</w:tcPr>
          <w:p w14:paraId="66EC1D0D" w14:textId="254197B8" w:rsidR="00C7358B" w:rsidRPr="00525CF2" w:rsidRDefault="002408B0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235F88" w14:textId="77777777" w:rsidR="00C7358B" w:rsidRPr="00525CF2" w:rsidRDefault="00C7358B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1495C8" w14:textId="6E4FF308" w:rsidR="00C7358B" w:rsidRPr="00525CF2" w:rsidRDefault="002408B0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230</w:t>
            </w:r>
          </w:p>
        </w:tc>
      </w:tr>
      <w:tr w:rsidR="00C7358B" w:rsidRPr="00525CF2" w14:paraId="33878766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0C1262" w14:textId="77777777" w:rsidR="00C7358B" w:rsidRPr="00525CF2" w:rsidRDefault="00C7358B" w:rsidP="00C7358B">
            <w:pPr>
              <w:pStyle w:val="Heading5"/>
              <w:keepNext w:val="0"/>
              <w:spacing w:line="240" w:lineRule="auto"/>
              <w:ind w:left="720" w:right="58" w:firstLine="0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525CF2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9FD56" w14:textId="7A4A95AE" w:rsidR="00C7358B" w:rsidRPr="00525CF2" w:rsidRDefault="002408B0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8ADDF" w14:textId="77777777" w:rsidR="00C7358B" w:rsidRPr="00525CF2" w:rsidRDefault="00C7358B" w:rsidP="00C7358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37DA" w14:textId="3C0CFA69" w:rsidR="00C7358B" w:rsidRPr="00525CF2" w:rsidRDefault="002408B0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47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982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627925" w14:textId="77777777" w:rsidR="00C7358B" w:rsidRPr="00525CF2" w:rsidRDefault="00C7358B" w:rsidP="00C7358B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E36D8" w14:textId="77777777" w:rsidR="00C7358B" w:rsidRPr="00525CF2" w:rsidRDefault="00C7358B" w:rsidP="00C7358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1AAB01" w14:textId="77777777" w:rsidR="00C7358B" w:rsidRPr="00525CF2" w:rsidRDefault="00C7358B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1F0821" w14:textId="77777777" w:rsidR="00C7358B" w:rsidRPr="00525CF2" w:rsidRDefault="00C7358B" w:rsidP="00C7358B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-</w:t>
            </w:r>
          </w:p>
        </w:tc>
      </w:tr>
      <w:tr w:rsidR="00C7358B" w:rsidRPr="00525CF2" w14:paraId="148F0857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16218BE" w14:textId="77777777" w:rsidR="00C7358B" w:rsidRPr="00525CF2" w:rsidRDefault="00C7358B" w:rsidP="00C7358B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  <w:cs/>
              </w:rPr>
            </w:pPr>
            <w:r w:rsidRPr="00525CF2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C2862" w14:textId="552071F0" w:rsidR="00C7358B" w:rsidRPr="00525CF2" w:rsidRDefault="00C7358B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525CF2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406</w:t>
            </w:r>
            <w:r w:rsidRPr="00525CF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1F13" w14:textId="77777777" w:rsidR="00C7358B" w:rsidRPr="00525CF2" w:rsidRDefault="00C7358B" w:rsidP="00C7358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31630" w14:textId="3A28C007" w:rsidR="00C7358B" w:rsidRPr="00525CF2" w:rsidRDefault="00C7358B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873</w:t>
            </w:r>
            <w:r w:rsidRPr="00525CF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5956F3B2" w14:textId="77777777" w:rsidR="00C7358B" w:rsidRPr="00525CF2" w:rsidRDefault="00C7358B" w:rsidP="00C7358B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FDFB5" w14:textId="26FFA77C" w:rsidR="00C7358B" w:rsidRPr="00525CF2" w:rsidRDefault="00C7358B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575</w:t>
            </w:r>
            <w:r w:rsidRPr="00525CF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6201B" w14:textId="77777777" w:rsidR="00C7358B" w:rsidRPr="00525CF2" w:rsidRDefault="00C7358B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CAA7AA" w14:textId="579AF756" w:rsidR="00C7358B" w:rsidRPr="00525CF2" w:rsidRDefault="00C7358B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25CF2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642</w:t>
            </w:r>
            <w:r w:rsidRPr="00525CF2">
              <w:rPr>
                <w:rFonts w:ascii="Angsana New" w:hAnsi="Angsana New"/>
                <w:sz w:val="28"/>
              </w:rPr>
              <w:t>)</w:t>
            </w:r>
          </w:p>
        </w:tc>
      </w:tr>
      <w:tr w:rsidR="00C7358B" w:rsidRPr="00525CF2" w14:paraId="59D8D8FF" w14:textId="77777777" w:rsidTr="00525CF2">
        <w:trPr>
          <w:cantSplit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E3FB471" w14:textId="6B4A1C4E" w:rsidR="00C7358B" w:rsidRPr="00525CF2" w:rsidRDefault="001A4645" w:rsidP="00C7358B">
            <w:pPr>
              <w:pStyle w:val="Heading5"/>
              <w:keepNext w:val="0"/>
              <w:spacing w:line="240" w:lineRule="auto"/>
              <w:ind w:right="58" w:firstLine="720"/>
              <w:rPr>
                <w:b w:val="0"/>
                <w:bCs w:val="0"/>
                <w:sz w:val="28"/>
                <w:szCs w:val="28"/>
                <w:cs/>
              </w:rPr>
            </w:pPr>
            <w:r w:rsidRPr="00525CF2">
              <w:rPr>
                <w:rFonts w:hint="cs"/>
                <w:b w:val="0"/>
                <w:bCs w:val="0"/>
                <w:sz w:val="28"/>
                <w:szCs w:val="28"/>
                <w:cs/>
              </w:rPr>
              <w:t>มูลค่าสุทธิตามบัญชีปลาย</w:t>
            </w:r>
            <w:r w:rsidR="00C7358B" w:rsidRPr="00525CF2">
              <w:rPr>
                <w:rFonts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A2DC9" w14:textId="406B35E4" w:rsidR="00C7358B" w:rsidRPr="00525CF2" w:rsidRDefault="002408B0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62</w:t>
            </w:r>
            <w:r w:rsidR="00C7358B" w:rsidRPr="00525CF2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653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76F3" w14:textId="77777777" w:rsidR="00C7358B" w:rsidRPr="00525CF2" w:rsidRDefault="00C7358B" w:rsidP="00C7358B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CF16BA" w14:textId="73CB3C56" w:rsidR="00C7358B" w:rsidRPr="00525CF2" w:rsidRDefault="002408B0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48</w:t>
            </w:r>
            <w:r w:rsidR="00C7358B" w:rsidRPr="00525CF2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339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11A7BE3B" w14:textId="77777777" w:rsidR="00C7358B" w:rsidRPr="00525CF2" w:rsidRDefault="00C7358B" w:rsidP="00C7358B">
            <w:pPr>
              <w:tabs>
                <w:tab w:val="decimal" w:pos="126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99D0C" w14:textId="137327AC" w:rsidR="00C7358B" w:rsidRPr="00525CF2" w:rsidRDefault="002408B0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4AB75E" w14:textId="77777777" w:rsidR="00C7358B" w:rsidRPr="00525CF2" w:rsidRDefault="00C7358B" w:rsidP="00C7358B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79695B19" w14:textId="281C370D" w:rsidR="00C7358B" w:rsidRPr="00525CF2" w:rsidRDefault="002408B0" w:rsidP="00C7358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588</w:t>
            </w:r>
          </w:p>
        </w:tc>
      </w:tr>
    </w:tbl>
    <w:p w14:paraId="2439ABBC" w14:textId="77777777" w:rsidR="00525CF2" w:rsidRDefault="00525CF2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6F09A5D8" w14:textId="6911A573" w:rsidR="00095B49" w:rsidRPr="00FB0D60" w:rsidRDefault="008E1D2D" w:rsidP="00525CF2">
      <w:pPr>
        <w:tabs>
          <w:tab w:val="right" w:pos="7200"/>
          <w:tab w:val="right" w:pos="8540"/>
        </w:tabs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8B1692" w:rsidRPr="00FB0D60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="00D921F0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="00D921F0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8B1692" w:rsidRPr="00FB0D60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D921F0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บริษัท สตาร์ ปิโตรเลียม พลัส จำกัด ซึ่งเป็นบริษัทย่อยได้ทำสัญญาเช่าสถานี</w:t>
      </w:r>
      <w:r w:rsidR="008F2000" w:rsidRPr="00FB0D60">
        <w:rPr>
          <w:rFonts w:ascii="Angsana New" w:hAnsi="Angsana New" w:hint="cs"/>
          <w:spacing w:val="-6"/>
          <w:sz w:val="32"/>
          <w:szCs w:val="32"/>
          <w:cs/>
        </w:rPr>
        <w:t>บริการ</w:t>
      </w:r>
      <w:r w:rsidR="00725693" w:rsidRPr="00FB0D60">
        <w:rPr>
          <w:rFonts w:ascii="Angsana New" w:hAnsi="Angsana New" w:hint="cs"/>
          <w:spacing w:val="-6"/>
          <w:sz w:val="32"/>
          <w:szCs w:val="32"/>
          <w:cs/>
        </w:rPr>
        <w:t>จากบริษัทแห่งหนึ่ง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โดยมีระยะเวลาเช่า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30</w:t>
      </w:r>
      <w:r w:rsidR="002C2C18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ปี เพื่อใช้ในการประกอบกิจการ ซึ่งบริษัท</w:t>
      </w:r>
      <w:r w:rsidRPr="00FB0D60">
        <w:rPr>
          <w:rFonts w:ascii="Angsana New" w:hAnsi="Angsana New" w:hint="cs"/>
          <w:sz w:val="32"/>
          <w:szCs w:val="32"/>
          <w:cs/>
        </w:rPr>
        <w:t xml:space="preserve">ย่อยได้จ่ายค่าสิทธิการเช่าดังกล่าวแล้ว เป็นจำนวนเงิน </w:t>
      </w:r>
      <w:r w:rsidR="002408B0" w:rsidRPr="002408B0">
        <w:rPr>
          <w:rFonts w:ascii="Angsana New" w:hAnsi="Angsana New"/>
          <w:sz w:val="32"/>
          <w:szCs w:val="32"/>
        </w:rPr>
        <w:t>16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ล้านบาท</w:t>
      </w:r>
      <w:r w:rsidR="00AC0213"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AC0213" w:rsidRPr="00FB0D60">
        <w:rPr>
          <w:rFonts w:ascii="Angsana New" w:hAnsi="Angsana New"/>
          <w:sz w:val="32"/>
          <w:szCs w:val="32"/>
        </w:rPr>
        <w:t xml:space="preserve">: </w:t>
      </w:r>
      <w:r w:rsidR="00AC0213" w:rsidRPr="00FB0D60">
        <w:rPr>
          <w:rFonts w:ascii="Angsana New" w:hAnsi="Angsana New" w:hint="cs"/>
          <w:sz w:val="32"/>
          <w:szCs w:val="32"/>
          <w:cs/>
        </w:rPr>
        <w:t>ไม่มี</w:t>
      </w:r>
      <w:r w:rsidR="00AC0213" w:rsidRPr="00FB0D60">
        <w:rPr>
          <w:rFonts w:ascii="Angsana New" w:hAnsi="Angsana New"/>
          <w:sz w:val="32"/>
          <w:szCs w:val="32"/>
        </w:rPr>
        <w:t xml:space="preserve">) </w:t>
      </w:r>
    </w:p>
    <w:p w14:paraId="1EEAEBF4" w14:textId="03BC89AF" w:rsidR="00692023" w:rsidRPr="00FB0D60" w:rsidRDefault="002408B0" w:rsidP="0065570E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19</w:t>
      </w:r>
      <w:r w:rsidR="00AB18AC" w:rsidRPr="00FB0D60">
        <w:rPr>
          <w:rFonts w:ascii="Angsana New" w:hAnsi="Angsana New"/>
          <w:b/>
          <w:bCs/>
          <w:sz w:val="32"/>
          <w:szCs w:val="32"/>
        </w:rPr>
        <w:t>.</w:t>
      </w:r>
      <w:r w:rsidR="00AB18AC" w:rsidRPr="00FB0D60">
        <w:rPr>
          <w:rFonts w:ascii="Angsana New" w:hAnsi="Angsana New"/>
          <w:b/>
          <w:bCs/>
          <w:sz w:val="32"/>
          <w:szCs w:val="32"/>
        </w:rPr>
        <w:tab/>
      </w:r>
      <w:r w:rsidR="00692023" w:rsidRPr="00FB0D60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356AC536" w14:textId="39F0B54C" w:rsidR="00692023" w:rsidRPr="00FB0D60" w:rsidRDefault="00692023" w:rsidP="00525CF2">
      <w:pPr>
        <w:tabs>
          <w:tab w:val="left" w:pos="900"/>
        </w:tabs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รายการเปลี่ยนแปลงของบัญชีค่าความนิยมสำหรับปีสิ้นสุดวันที่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C1C6CBA" w14:textId="77777777" w:rsidR="00692023" w:rsidRPr="00FB0D60" w:rsidRDefault="00692023" w:rsidP="00692023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b/>
          <w:bCs/>
          <w:caps/>
          <w:sz w:val="26"/>
          <w:szCs w:val="26"/>
        </w:rPr>
      </w:pPr>
      <w:r w:rsidRPr="00FB0D60">
        <w:rPr>
          <w:rFonts w:ascii="Angsana New" w:hAnsi="Angsana New"/>
          <w:b/>
          <w:bCs/>
          <w:caps/>
          <w:sz w:val="26"/>
          <w:szCs w:val="26"/>
        </w:rPr>
        <w:t>(</w:t>
      </w:r>
      <w:r w:rsidRPr="00FB0D60">
        <w:rPr>
          <w:rFonts w:ascii="Angsana New" w:hAnsi="Angsana New"/>
          <w:b/>
          <w:bCs/>
          <w:caps/>
          <w:sz w:val="26"/>
          <w:szCs w:val="26"/>
          <w:cs/>
        </w:rPr>
        <w:t>หน่วย</w:t>
      </w:r>
      <w:r w:rsidRPr="00FB0D60">
        <w:rPr>
          <w:rFonts w:ascii="Angsana New" w:hAnsi="Angsana New"/>
          <w:b/>
          <w:bCs/>
          <w:caps/>
          <w:sz w:val="26"/>
          <w:szCs w:val="26"/>
        </w:rPr>
        <w:t xml:space="preserve">: </w:t>
      </w:r>
      <w:r w:rsidRPr="00FB0D60">
        <w:rPr>
          <w:rFonts w:ascii="Angsana New" w:hAnsi="Angsana New"/>
          <w:b/>
          <w:bCs/>
          <w:caps/>
          <w:sz w:val="26"/>
          <w:szCs w:val="26"/>
          <w:cs/>
        </w:rPr>
        <w:t>พันบาท</w:t>
      </w:r>
      <w:r w:rsidRPr="00FB0D60">
        <w:rPr>
          <w:rFonts w:ascii="Angsana New" w:hAnsi="Angsana New"/>
          <w:b/>
          <w:bCs/>
          <w:caps/>
          <w:sz w:val="26"/>
          <w:szCs w:val="26"/>
        </w:rPr>
        <w:t>)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1350"/>
      </w:tblGrid>
      <w:tr w:rsidR="00692023" w:rsidRPr="00525CF2" w14:paraId="2EA35516" w14:textId="77777777" w:rsidTr="00CE643D">
        <w:trPr>
          <w:cantSplit/>
        </w:trPr>
        <w:tc>
          <w:tcPr>
            <w:tcW w:w="6012" w:type="dxa"/>
            <w:vAlign w:val="bottom"/>
          </w:tcPr>
          <w:p w14:paraId="4983F9AE" w14:textId="77777777" w:rsidR="00692023" w:rsidRPr="00525CF2" w:rsidRDefault="00692023" w:rsidP="00525CF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0E6771" w14:textId="77777777" w:rsidR="00692023" w:rsidRPr="00525CF2" w:rsidRDefault="00692023" w:rsidP="00525CF2">
            <w:pPr>
              <w:pBdr>
                <w:bottom w:val="single" w:sz="4" w:space="1" w:color="auto"/>
              </w:pBdr>
              <w:ind w:left="-12"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023" w:rsidRPr="00525CF2" w14:paraId="24471861" w14:textId="77777777" w:rsidTr="00CE643D">
        <w:trPr>
          <w:cantSplit/>
        </w:trPr>
        <w:tc>
          <w:tcPr>
            <w:tcW w:w="6012" w:type="dxa"/>
            <w:vAlign w:val="bottom"/>
          </w:tcPr>
          <w:p w14:paraId="4B03EA35" w14:textId="77777777" w:rsidR="00692023" w:rsidRPr="00525CF2" w:rsidRDefault="00692023" w:rsidP="00525CF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CDC73" w14:textId="47D35364" w:rsidR="00692023" w:rsidRPr="00525CF2" w:rsidRDefault="002408B0" w:rsidP="00525C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69E228E0" w14:textId="6F26A9C3" w:rsidR="00692023" w:rsidRPr="00525CF2" w:rsidRDefault="002408B0" w:rsidP="00525C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483EA8" w:rsidRPr="00525CF2" w14:paraId="23683E80" w14:textId="77777777" w:rsidTr="00CE643D">
        <w:trPr>
          <w:cantSplit/>
        </w:trPr>
        <w:tc>
          <w:tcPr>
            <w:tcW w:w="6012" w:type="dxa"/>
            <w:vAlign w:val="bottom"/>
          </w:tcPr>
          <w:p w14:paraId="030C61BA" w14:textId="77777777" w:rsidR="00483EA8" w:rsidRPr="00525CF2" w:rsidRDefault="00483EA8" w:rsidP="00525CF2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0DD8D1" w14:textId="77777777" w:rsidR="00483EA8" w:rsidRPr="00525CF2" w:rsidRDefault="00483EA8" w:rsidP="00525C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437EE6" w14:textId="118B072A" w:rsidR="00483EA8" w:rsidRPr="00525CF2" w:rsidRDefault="00483EA8" w:rsidP="00525C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25CF2">
              <w:rPr>
                <w:rFonts w:ascii="Angsana New" w:hAnsi="Angsana New"/>
                <w:b/>
                <w:bCs/>
                <w:sz w:val="26"/>
                <w:szCs w:val="26"/>
              </w:rPr>
              <w:t>“</w:t>
            </w:r>
            <w:r w:rsidRPr="00525CF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525CF2">
              <w:rPr>
                <w:rFonts w:ascii="Angsana New" w:hAnsi="Angsana New"/>
                <w:b/>
                <w:bCs/>
                <w:sz w:val="26"/>
                <w:szCs w:val="26"/>
              </w:rPr>
              <w:t>”</w:t>
            </w:r>
          </w:p>
        </w:tc>
      </w:tr>
      <w:tr w:rsidR="00692023" w:rsidRPr="00525CF2" w14:paraId="4C1D469F" w14:textId="77777777" w:rsidTr="00CE643D">
        <w:tc>
          <w:tcPr>
            <w:tcW w:w="6012" w:type="dxa"/>
            <w:vAlign w:val="bottom"/>
          </w:tcPr>
          <w:p w14:paraId="567F1681" w14:textId="77777777" w:rsidR="00692023" w:rsidRPr="00525CF2" w:rsidRDefault="00692023" w:rsidP="00525CF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6"/>
                <w:szCs w:val="26"/>
                <w:cs/>
              </w:rPr>
            </w:pPr>
            <w:r w:rsidRPr="00525CF2">
              <w:rPr>
                <w:rFonts w:ascii="Angsana New" w:hAnsi="Angsana New"/>
                <w:b/>
                <w:bCs/>
                <w:caps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648F47D3" w14:textId="16E68A63" w:rsidR="00692023" w:rsidRPr="00525CF2" w:rsidRDefault="002408B0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186</w:t>
            </w:r>
            <w:r w:rsidR="006062E1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695</w:t>
            </w:r>
          </w:p>
        </w:tc>
        <w:tc>
          <w:tcPr>
            <w:tcW w:w="1350" w:type="dxa"/>
            <w:vAlign w:val="bottom"/>
          </w:tcPr>
          <w:p w14:paraId="67C3583F" w14:textId="33247403" w:rsidR="00692023" w:rsidRPr="00525CF2" w:rsidRDefault="002408B0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190</w:t>
            </w:r>
            <w:r w:rsidR="00C255F2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692023" w:rsidRPr="00525CF2" w14:paraId="06FC5DBE" w14:textId="77777777" w:rsidTr="00CE643D">
        <w:tc>
          <w:tcPr>
            <w:tcW w:w="6012" w:type="dxa"/>
            <w:vAlign w:val="bottom"/>
          </w:tcPr>
          <w:p w14:paraId="1A2B2485" w14:textId="77777777" w:rsidR="00692023" w:rsidRPr="00525CF2" w:rsidRDefault="00692023" w:rsidP="00525CF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 xml:space="preserve">เพิ่มขึ้นจากการซื้อธุรกิจ </w:t>
            </w:r>
          </w:p>
        </w:tc>
        <w:tc>
          <w:tcPr>
            <w:tcW w:w="1350" w:type="dxa"/>
            <w:vAlign w:val="bottom"/>
          </w:tcPr>
          <w:p w14:paraId="0424C53B" w14:textId="537171A7" w:rsidR="00692023" w:rsidRPr="00525CF2" w:rsidRDefault="002408B0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56</w:t>
            </w:r>
            <w:r w:rsidR="006062E1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1350" w:type="dxa"/>
            <w:vAlign w:val="bottom"/>
          </w:tcPr>
          <w:p w14:paraId="11AF23C8" w14:textId="03B8C159" w:rsidR="00692023" w:rsidRPr="00525CF2" w:rsidRDefault="002408B0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49</w:t>
            </w:r>
            <w:r w:rsidR="00C255F2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570</w:t>
            </w:r>
          </w:p>
        </w:tc>
      </w:tr>
      <w:tr w:rsidR="00692023" w:rsidRPr="00525CF2" w14:paraId="284758E4" w14:textId="77777777" w:rsidTr="00CE643D">
        <w:tc>
          <w:tcPr>
            <w:tcW w:w="6012" w:type="dxa"/>
            <w:vAlign w:val="bottom"/>
          </w:tcPr>
          <w:p w14:paraId="1AA4EA56" w14:textId="3D4681CF" w:rsidR="00692023" w:rsidRPr="00525CF2" w:rsidRDefault="00692023" w:rsidP="00525CF2">
            <w:pPr>
              <w:tabs>
                <w:tab w:val="left" w:pos="415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25CF2"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  <w:t>หัก</w:t>
            </w:r>
            <w:r w:rsidRPr="00525CF2">
              <w:rPr>
                <w:rFonts w:ascii="Angsana New" w:hAnsi="Angsana New"/>
                <w:caps/>
                <w:sz w:val="26"/>
                <w:szCs w:val="26"/>
              </w:rPr>
              <w:t>:</w:t>
            </w:r>
            <w:r w:rsidRPr="00525CF2">
              <w:rPr>
                <w:rFonts w:ascii="Angsana New" w:hAnsi="Angsana New"/>
                <w:caps/>
                <w:sz w:val="26"/>
                <w:szCs w:val="26"/>
              </w:rPr>
              <w:tab/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ผลกระทบจากการวัดมูลค่า ณ วันที่ซื้อกิจการ (</w:t>
            </w:r>
            <w:r w:rsidR="00483EA8" w:rsidRPr="00525CF2">
              <w:rPr>
                <w:rFonts w:ascii="Angsana New" w:hAnsi="Angsana New" w:hint="cs"/>
                <w:caps/>
                <w:sz w:val="26"/>
                <w:szCs w:val="26"/>
                <w:cs/>
              </w:rPr>
              <w:t>ดู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หมายเหตุ</w:t>
            </w:r>
            <w:r w:rsidR="00483EA8" w:rsidRPr="00525CF2">
              <w:rPr>
                <w:rFonts w:ascii="Angsana New" w:hAnsi="Angsana New" w:hint="cs"/>
                <w:caps/>
                <w:sz w:val="26"/>
                <w:szCs w:val="26"/>
                <w:cs/>
              </w:rPr>
              <w:t>ข้อ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caps/>
                <w:sz w:val="26"/>
                <w:szCs w:val="26"/>
              </w:rPr>
              <w:t>4</w:t>
            </w:r>
            <w:r w:rsidR="00BC46CD" w:rsidRPr="00525CF2">
              <w:rPr>
                <w:rFonts w:ascii="Angsana New" w:hAnsi="Angsana New"/>
                <w:cap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caps/>
                <w:sz w:val="26"/>
                <w:szCs w:val="26"/>
              </w:rPr>
              <w:t>1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BEB471" w14:textId="7685F364" w:rsidR="00692023" w:rsidRPr="00525CF2" w:rsidRDefault="00BC46CD" w:rsidP="00525CF2">
            <w:pPr>
              <w:tabs>
                <w:tab w:val="decimal" w:pos="61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61D2CAB" w14:textId="2A8B9951" w:rsidR="00692023" w:rsidRPr="00525CF2" w:rsidRDefault="006062E1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41</w:t>
            </w:r>
            <w:r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607</w:t>
            </w:r>
            <w:r w:rsidRPr="00525C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9527B" w:rsidRPr="00525CF2" w14:paraId="3A3D3C0F" w14:textId="77777777" w:rsidTr="00CE643D">
        <w:tc>
          <w:tcPr>
            <w:tcW w:w="6012" w:type="dxa"/>
            <w:vAlign w:val="bottom"/>
          </w:tcPr>
          <w:p w14:paraId="4DDC8FD5" w14:textId="1D19CB7B" w:rsidR="0009527B" w:rsidRPr="00525CF2" w:rsidRDefault="0009527B" w:rsidP="00525CF2">
            <w:pPr>
              <w:tabs>
                <w:tab w:val="left" w:pos="415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caps/>
                <w:sz w:val="26"/>
                <w:szCs w:val="26"/>
                <w:u w:val="single"/>
                <w:cs/>
              </w:rPr>
            </w:pPr>
            <w:r w:rsidRPr="00525CF2">
              <w:rPr>
                <w:rFonts w:ascii="Angsana New" w:hAnsi="Angsana New"/>
                <w:caps/>
                <w:sz w:val="26"/>
                <w:szCs w:val="26"/>
              </w:rPr>
              <w:t xml:space="preserve"> </w:t>
            </w:r>
            <w:r w:rsidRPr="00525CF2">
              <w:rPr>
                <w:rFonts w:ascii="Angsana New" w:hAnsi="Angsana New"/>
                <w:caps/>
                <w:sz w:val="26"/>
                <w:szCs w:val="26"/>
              </w:rPr>
              <w:tab/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ลดลง</w:t>
            </w:r>
            <w:r w:rsidRPr="00525CF2">
              <w:rPr>
                <w:rFonts w:ascii="Angsana New" w:hAnsi="Angsana New" w:hint="cs"/>
                <w:caps/>
                <w:sz w:val="26"/>
                <w:szCs w:val="26"/>
                <w:cs/>
              </w:rPr>
              <w:t>จากการจำหน่ายเงินลงทุนในบริษัทย่อย (ดู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หมายเหตุ</w:t>
            </w:r>
            <w:r w:rsidRPr="00525CF2">
              <w:rPr>
                <w:rFonts w:ascii="Angsana New" w:hAnsi="Angsana New" w:hint="cs"/>
                <w:caps/>
                <w:sz w:val="26"/>
                <w:szCs w:val="26"/>
                <w:cs/>
              </w:rPr>
              <w:t>ข้อ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caps/>
                <w:sz w:val="26"/>
                <w:szCs w:val="26"/>
              </w:rPr>
              <w:t>13</w:t>
            </w:r>
            <w:r w:rsidR="00BC46CD" w:rsidRPr="00525CF2">
              <w:rPr>
                <w:rFonts w:ascii="Angsana New" w:hAnsi="Angsana New"/>
                <w:caps/>
                <w:sz w:val="26"/>
                <w:szCs w:val="26"/>
              </w:rPr>
              <w:t>.</w:t>
            </w:r>
            <w:r w:rsidR="002408B0" w:rsidRPr="002408B0">
              <w:rPr>
                <w:rFonts w:ascii="Angsana New" w:hAnsi="Angsana New"/>
                <w:caps/>
                <w:sz w:val="26"/>
                <w:szCs w:val="26"/>
              </w:rPr>
              <w:t>16</w:t>
            </w:r>
            <w:r w:rsidRPr="00525CF2">
              <w:rPr>
                <w:rFonts w:ascii="Angsana New" w:hAnsi="Angsana New"/>
                <w:caps/>
                <w:sz w:val="26"/>
                <w:szCs w:val="26"/>
                <w:cs/>
              </w:rPr>
              <w:t>)</w:t>
            </w:r>
            <w:r w:rsidRPr="00525CF2">
              <w:rPr>
                <w:rFonts w:ascii="Angsana New" w:hAnsi="Angsana New"/>
                <w:caps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186B346" w14:textId="33AC6EC1" w:rsidR="0009527B" w:rsidRPr="00525CF2" w:rsidRDefault="0009527B" w:rsidP="00525CF2">
            <w:pPr>
              <w:tabs>
                <w:tab w:val="decimal" w:pos="61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798568D" w14:textId="2E87D2B2" w:rsidR="0009527B" w:rsidRPr="00525CF2" w:rsidRDefault="0009527B" w:rsidP="00525CF2">
            <w:pP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11</w:t>
            </w:r>
            <w:r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838</w:t>
            </w:r>
            <w:r w:rsidRPr="00525CF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9527B" w:rsidRPr="00525CF2" w14:paraId="011B2B5E" w14:textId="77777777" w:rsidTr="00CE643D">
        <w:tc>
          <w:tcPr>
            <w:tcW w:w="6012" w:type="dxa"/>
            <w:vAlign w:val="bottom"/>
          </w:tcPr>
          <w:p w14:paraId="5429E237" w14:textId="10204A3B" w:rsidR="0009527B" w:rsidRPr="00525CF2" w:rsidRDefault="0009527B" w:rsidP="00525CF2">
            <w:pPr>
              <w:tabs>
                <w:tab w:val="left" w:pos="415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6"/>
                <w:szCs w:val="26"/>
                <w:cs/>
              </w:rPr>
            </w:pPr>
            <w:r w:rsidRPr="00525CF2">
              <w:rPr>
                <w:rFonts w:ascii="Angsana New" w:hAnsi="Angsana New" w:hint="cs"/>
                <w:cap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65D84B71" w14:textId="0CD632E7" w:rsidR="0009527B" w:rsidRPr="00525CF2" w:rsidRDefault="0067229D" w:rsidP="00525CF2">
            <w:pPr>
              <w:pBdr>
                <w:bottom w:val="single" w:sz="6" w:space="1" w:color="auto"/>
              </w:pBd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(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21</w:t>
            </w:r>
            <w:r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="002408B0" w:rsidRPr="002408B0">
              <w:rPr>
                <w:rFonts w:ascii="Angsana New" w:hAnsi="Angsana New"/>
                <w:sz w:val="26"/>
                <w:szCs w:val="26"/>
              </w:rPr>
              <w:t>225</w:t>
            </w:r>
            <w:r w:rsidRPr="00525CF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5D32ABB" w14:textId="57D0D034" w:rsidR="0009527B" w:rsidRPr="00525CF2" w:rsidRDefault="0067229D" w:rsidP="00525CF2">
            <w:pPr>
              <w:pBdr>
                <w:bottom w:val="single" w:sz="6" w:space="1" w:color="auto"/>
              </w:pBdr>
              <w:tabs>
                <w:tab w:val="decimal" w:pos="61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525CF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9527B" w:rsidRPr="00525CF2" w14:paraId="6FF676C3" w14:textId="77777777" w:rsidTr="00CE643D">
        <w:tc>
          <w:tcPr>
            <w:tcW w:w="6012" w:type="dxa"/>
            <w:vAlign w:val="bottom"/>
          </w:tcPr>
          <w:p w14:paraId="0A5B6A0D" w14:textId="77777777" w:rsidR="0009527B" w:rsidRPr="00525CF2" w:rsidRDefault="0009527B" w:rsidP="00525CF2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hAnsi="Angsana New"/>
                <w:b/>
                <w:bCs/>
                <w:caps/>
                <w:sz w:val="26"/>
                <w:szCs w:val="26"/>
              </w:rPr>
            </w:pPr>
            <w:r w:rsidRPr="00525CF2">
              <w:rPr>
                <w:rFonts w:ascii="Angsana New" w:hAnsi="Angsana New"/>
                <w:b/>
                <w:bCs/>
                <w:caps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70003157" w14:textId="44A2AAE5" w:rsidR="0009527B" w:rsidRPr="00525CF2" w:rsidRDefault="002408B0" w:rsidP="00525CF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222</w:t>
            </w:r>
            <w:r w:rsidR="0009527B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350" w:type="dxa"/>
            <w:vAlign w:val="bottom"/>
          </w:tcPr>
          <w:p w14:paraId="5271B9EC" w14:textId="203EFEFF" w:rsidR="0009527B" w:rsidRPr="00525CF2" w:rsidRDefault="002408B0" w:rsidP="00525CF2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408B0">
              <w:rPr>
                <w:rFonts w:ascii="Angsana New" w:hAnsi="Angsana New"/>
                <w:sz w:val="26"/>
                <w:szCs w:val="26"/>
              </w:rPr>
              <w:t>186</w:t>
            </w:r>
            <w:r w:rsidR="0009527B" w:rsidRPr="00525CF2">
              <w:rPr>
                <w:rFonts w:ascii="Angsana New" w:hAnsi="Angsana New"/>
                <w:sz w:val="26"/>
                <w:szCs w:val="26"/>
              </w:rPr>
              <w:t>,</w:t>
            </w:r>
            <w:r w:rsidRPr="002408B0">
              <w:rPr>
                <w:rFonts w:ascii="Angsana New" w:hAnsi="Angsana New"/>
                <w:sz w:val="26"/>
                <w:szCs w:val="26"/>
              </w:rPr>
              <w:t>695</w:t>
            </w:r>
          </w:p>
        </w:tc>
      </w:tr>
    </w:tbl>
    <w:p w14:paraId="5D37037C" w14:textId="768952D7" w:rsidR="00692023" w:rsidRPr="00FB0D60" w:rsidRDefault="00483EA8" w:rsidP="00525CF2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ค่าความนิยมของปี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เกิดจากการที่บริษัทและบริษัทย่อยซื้อหุ้นสามัญในกลุ่มบริษัท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อีโค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เอ็นเนอร์ยี่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กรุ๊ป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คอร์ปอเรชั่น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จำกัด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เกิดจากการที่บริษัทซื้อหุ้นสามัญในกลุ่มบริษัท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ซื้อหุ้นสามัญในกลุ่มบริษัท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สตาร์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แก๊ส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จำกัด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แซม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วอ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อร์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ซัพ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>พลาย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จำกัด</w:t>
      </w:r>
      <w:r w:rsidRPr="00FB0D60">
        <w:rPr>
          <w:rFonts w:ascii="Angsana New" w:hAnsi="Angsana New"/>
          <w:sz w:val="32"/>
          <w:szCs w:val="32"/>
          <w:cs/>
        </w:rPr>
        <w:t>)</w:t>
      </w:r>
      <w:r w:rsidR="00692023"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23CD8C58" w14:textId="2CB8CFB2" w:rsidR="009514C1" w:rsidRDefault="00CA390F" w:rsidP="00525CF2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92023" w:rsidRPr="00FB0D60">
        <w:rPr>
          <w:rFonts w:ascii="Angsana New" w:hAnsi="Angsana New"/>
          <w:sz w:val="32"/>
          <w:szCs w:val="32"/>
          <w:cs/>
        </w:rPr>
        <w:t xml:space="preserve">และ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="00692023" w:rsidRPr="00FB0D60">
        <w:rPr>
          <w:rFonts w:ascii="Angsana New" w:hAnsi="Angsana New"/>
          <w:sz w:val="32"/>
          <w:szCs w:val="32"/>
        </w:rPr>
        <w:t xml:space="preserve"> </w:t>
      </w:r>
      <w:r w:rsidR="00692023" w:rsidRPr="00FB0D60">
        <w:rPr>
          <w:rFonts w:ascii="Angsana New" w:hAnsi="Angsana New"/>
          <w:sz w:val="32"/>
          <w:szCs w:val="32"/>
          <w:cs/>
        </w:rPr>
        <w:t>ปี ซึ่งบางส่วนเป็นไปตามอายุของสัญญา</w:t>
      </w:r>
    </w:p>
    <w:p w14:paraId="79ACB429" w14:textId="5A0FE192" w:rsidR="00525CF2" w:rsidRPr="00525CF2" w:rsidRDefault="00692023" w:rsidP="00525CF2">
      <w:pPr>
        <w:spacing w:before="240"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ฝ่ายบริหารพิจารณาอัตราการเติบโตจากผลประกอบการในอดีต การคาดการณ์การเติบโตของตลาดรวมทั้ง การเติบโตของผลิตภัณฑ์มวลรวมในประเทศ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  <w:r w:rsidR="00525CF2">
        <w:rPr>
          <w:rFonts w:ascii="Angsana New" w:hAnsi="Angsana New"/>
          <w:b/>
          <w:bCs/>
          <w:sz w:val="32"/>
          <w:szCs w:val="32"/>
        </w:rPr>
        <w:br w:type="page"/>
      </w:r>
    </w:p>
    <w:p w14:paraId="3890BFF7" w14:textId="6EE13BA0" w:rsidR="00692023" w:rsidRPr="00FB0D60" w:rsidRDefault="002408B0" w:rsidP="00525CF2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20</w:t>
      </w:r>
      <w:r w:rsidR="00692023" w:rsidRPr="00FB0D60">
        <w:rPr>
          <w:rFonts w:ascii="Angsana New" w:hAnsi="Angsana New"/>
          <w:b/>
          <w:bCs/>
          <w:sz w:val="32"/>
          <w:szCs w:val="32"/>
        </w:rPr>
        <w:t>.</w:t>
      </w:r>
      <w:r w:rsidR="00692023" w:rsidRPr="00FB0D60">
        <w:rPr>
          <w:rFonts w:ascii="Angsana New" w:hAnsi="Angsana New"/>
          <w:b/>
          <w:bCs/>
          <w:sz w:val="32"/>
          <w:szCs w:val="32"/>
          <w:cs/>
        </w:rPr>
        <w:tab/>
      </w:r>
      <w:r w:rsidR="00692023" w:rsidRPr="00FB0D60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156B223" w14:textId="24B0C3BA" w:rsidR="001A4645" w:rsidRPr="00FB0D60" w:rsidRDefault="001A4645" w:rsidP="001A4645">
      <w:pPr>
        <w:tabs>
          <w:tab w:val="decimal" w:pos="7578"/>
          <w:tab w:val="left" w:pos="9243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>สินทรัพย์ไม่มีตัวตน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มี</w:t>
      </w:r>
      <w:r w:rsidRPr="00FB0D6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8"/>
        <w:gridCol w:w="105"/>
        <w:gridCol w:w="1016"/>
        <w:gridCol w:w="109"/>
        <w:gridCol w:w="1040"/>
        <w:gridCol w:w="121"/>
        <w:gridCol w:w="1141"/>
      </w:tblGrid>
      <w:tr w:rsidR="00692023" w:rsidRPr="00FB0D60" w14:paraId="7981ECA6" w14:textId="77777777" w:rsidTr="00C7358B">
        <w:trPr>
          <w:trHeight w:val="144"/>
          <w:tblHeader/>
        </w:trPr>
        <w:tc>
          <w:tcPr>
            <w:tcW w:w="4032" w:type="dxa"/>
          </w:tcPr>
          <w:p w14:paraId="24212778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26F3FE0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9657822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4BE9A86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5F3AEF5A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2" w:type="dxa"/>
            <w:gridSpan w:val="3"/>
          </w:tcPr>
          <w:p w14:paraId="72FD4661" w14:textId="77777777" w:rsidR="00692023" w:rsidRPr="00FB0D60" w:rsidRDefault="00692023" w:rsidP="00525C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92023" w:rsidRPr="00FB0D60" w14:paraId="10868560" w14:textId="77777777" w:rsidTr="00C7358B">
        <w:trPr>
          <w:trHeight w:val="144"/>
          <w:tblHeader/>
        </w:trPr>
        <w:tc>
          <w:tcPr>
            <w:tcW w:w="4032" w:type="dxa"/>
          </w:tcPr>
          <w:p w14:paraId="08608E6D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0" w:type="dxa"/>
            <w:gridSpan w:val="7"/>
          </w:tcPr>
          <w:p w14:paraId="7B44914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023" w:rsidRPr="00FB0D60" w14:paraId="79DE16CD" w14:textId="77777777" w:rsidTr="00C7358B">
        <w:trPr>
          <w:trHeight w:val="144"/>
          <w:tblHeader/>
        </w:trPr>
        <w:tc>
          <w:tcPr>
            <w:tcW w:w="4032" w:type="dxa"/>
          </w:tcPr>
          <w:p w14:paraId="13B75E10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CA04966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  <w:p w14:paraId="2C2CDA1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5" w:type="dxa"/>
          </w:tcPr>
          <w:p w14:paraId="4FB7B74A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5FF734A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</w:p>
        </w:tc>
        <w:tc>
          <w:tcPr>
            <w:tcW w:w="109" w:type="dxa"/>
          </w:tcPr>
          <w:p w14:paraId="43F6BCD1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6BB67D15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52E982B1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347A813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4F07D0B2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2023" w:rsidRPr="00FB0D60" w14:paraId="7AC8E275" w14:textId="77777777" w:rsidTr="00C7358B">
        <w:trPr>
          <w:trHeight w:val="144"/>
          <w:tblHeader/>
        </w:trPr>
        <w:tc>
          <w:tcPr>
            <w:tcW w:w="4032" w:type="dxa"/>
          </w:tcPr>
          <w:p w14:paraId="581DA404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042A1CE0" w14:textId="2257F2E6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EA274AC" w14:textId="4D6EDCBA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1962C646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D5D3275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7B65BA32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08A50E92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dxa"/>
          </w:tcPr>
          <w:p w14:paraId="3F2CBB00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320EBF2D" w14:textId="4AE33530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692023" w:rsidRPr="00FB0D60" w14:paraId="1D1FE64E" w14:textId="77777777" w:rsidTr="00C7358B">
        <w:trPr>
          <w:trHeight w:val="144"/>
          <w:tblHeader/>
        </w:trPr>
        <w:tc>
          <w:tcPr>
            <w:tcW w:w="4032" w:type="dxa"/>
          </w:tcPr>
          <w:p w14:paraId="07A49CCA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11FB5A4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" w:type="dxa"/>
          </w:tcPr>
          <w:p w14:paraId="488840A0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E24111E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" w:type="dxa"/>
          </w:tcPr>
          <w:p w14:paraId="38B18151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0CBADCF7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77BBAFB7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76510453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023" w:rsidRPr="00FB0D60" w14:paraId="6A1F876A" w14:textId="77777777" w:rsidTr="00692023">
        <w:trPr>
          <w:trHeight w:val="144"/>
        </w:trPr>
        <w:tc>
          <w:tcPr>
            <w:tcW w:w="4032" w:type="dxa"/>
          </w:tcPr>
          <w:p w14:paraId="6BD30571" w14:textId="77777777" w:rsidR="00692023" w:rsidRPr="00FB0D60" w:rsidRDefault="00692023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138" w:type="dxa"/>
          </w:tcPr>
          <w:p w14:paraId="1984A85B" w14:textId="77777777" w:rsidR="00692023" w:rsidRPr="00FB0D60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113B588B" w14:textId="77777777" w:rsidR="00692023" w:rsidRPr="00FB0D60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CC089CA" w14:textId="77777777" w:rsidR="00692023" w:rsidRPr="00FB0D60" w:rsidRDefault="00692023" w:rsidP="00525CF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7172D42F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D430C0E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70324E06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4E82D52" w14:textId="77777777" w:rsidR="00692023" w:rsidRPr="00FB0D60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09CBCBC0" w14:textId="77777777" w:rsidTr="00692023">
        <w:trPr>
          <w:trHeight w:val="144"/>
        </w:trPr>
        <w:tc>
          <w:tcPr>
            <w:tcW w:w="4032" w:type="dxa"/>
          </w:tcPr>
          <w:p w14:paraId="569AEB89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138" w:type="dxa"/>
          </w:tcPr>
          <w:p w14:paraId="104AD48B" w14:textId="002C96D8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105" w:type="dxa"/>
          </w:tcPr>
          <w:p w14:paraId="21C88FF2" w14:textId="77777777" w:rsidR="00C7358B" w:rsidRPr="00FB0D60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2646FA47" w14:textId="29BF4A53" w:rsidR="00C7358B" w:rsidRPr="00FB0D60" w:rsidRDefault="002408B0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09" w:type="dxa"/>
          </w:tcPr>
          <w:p w14:paraId="0BFC3496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57A1A35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184C5A8B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43A4091" w14:textId="643B6CAF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980</w:t>
            </w:r>
          </w:p>
        </w:tc>
      </w:tr>
      <w:tr w:rsidR="00C7358B" w:rsidRPr="00FB0D60" w14:paraId="020B0583" w14:textId="77777777" w:rsidTr="00692023">
        <w:trPr>
          <w:trHeight w:val="144"/>
        </w:trPr>
        <w:tc>
          <w:tcPr>
            <w:tcW w:w="4032" w:type="dxa"/>
          </w:tcPr>
          <w:p w14:paraId="6A544CC1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138" w:type="dxa"/>
          </w:tcPr>
          <w:p w14:paraId="3F11774F" w14:textId="6B871B8A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  <w:tc>
          <w:tcPr>
            <w:tcW w:w="105" w:type="dxa"/>
          </w:tcPr>
          <w:p w14:paraId="1C1ADA75" w14:textId="77777777" w:rsidR="00C7358B" w:rsidRPr="00FB0D60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4D3B7C4A" w14:textId="77777777" w:rsidR="00C7358B" w:rsidRPr="00FB0D60" w:rsidRDefault="00C7358B" w:rsidP="00525CF2">
            <w:pPr>
              <w:tabs>
                <w:tab w:val="decimal" w:pos="48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7E1C0F27" w14:textId="77777777" w:rsidR="00C7358B" w:rsidRPr="00FB0D60" w:rsidRDefault="00C7358B" w:rsidP="00525CF2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57E3711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2613503C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DF9C518" w14:textId="4344CAFF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283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7358B" w:rsidRPr="00FB0D60" w:rsidDel="00945A11" w14:paraId="1F362D48" w14:textId="77777777" w:rsidTr="00C7358B">
        <w:trPr>
          <w:trHeight w:val="144"/>
        </w:trPr>
        <w:tc>
          <w:tcPr>
            <w:tcW w:w="4032" w:type="dxa"/>
          </w:tcPr>
          <w:p w14:paraId="7BDF1341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138" w:type="dxa"/>
          </w:tcPr>
          <w:p w14:paraId="37F2AC50" w14:textId="5E9E419B" w:rsidR="00C7358B" w:rsidRPr="00FB0D60" w:rsidDel="00DB23B3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105" w:type="dxa"/>
          </w:tcPr>
          <w:p w14:paraId="73C941AA" w14:textId="77777777" w:rsidR="00C7358B" w:rsidRPr="00FB0D60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0AE91757" w14:textId="77777777" w:rsidR="00C7358B" w:rsidRPr="00FB0D60" w:rsidDel="00DB23B3" w:rsidRDefault="00C7358B" w:rsidP="00525CF2">
            <w:pPr>
              <w:tabs>
                <w:tab w:val="decimal" w:pos="48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B310C65" w14:textId="77777777" w:rsidR="00C7358B" w:rsidRPr="00FB0D60" w:rsidRDefault="00C7358B" w:rsidP="00525CF2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3B5437B" w14:textId="77777777" w:rsidR="00C7358B" w:rsidRPr="00FB0D60" w:rsidDel="00DB23B3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2BEA6F6C" w14:textId="77777777" w:rsidR="00C7358B" w:rsidRPr="00FB0D60" w:rsidDel="00DB23B3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BC13C61" w14:textId="74C5098C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045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7358B" w:rsidRPr="00FB0D60" w14:paraId="7EDCC62F" w14:textId="77777777" w:rsidTr="00C7358B">
        <w:trPr>
          <w:trHeight w:val="144"/>
        </w:trPr>
        <w:tc>
          <w:tcPr>
            <w:tcW w:w="4032" w:type="dxa"/>
          </w:tcPr>
          <w:p w14:paraId="7C73E70A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138" w:type="dxa"/>
          </w:tcPr>
          <w:p w14:paraId="05735A34" w14:textId="2597B3FB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05" w:type="dxa"/>
          </w:tcPr>
          <w:p w14:paraId="35584233" w14:textId="77777777" w:rsidR="00C7358B" w:rsidRPr="00FB0D60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15F0790B" w14:textId="77777777" w:rsidR="00C7358B" w:rsidRPr="00FB0D60" w:rsidRDefault="00C7358B" w:rsidP="00525CF2">
            <w:pPr>
              <w:tabs>
                <w:tab w:val="decimal" w:pos="48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5605EA8" w14:textId="77777777" w:rsidR="00C7358B" w:rsidRPr="00FB0D60" w:rsidRDefault="00C7358B" w:rsidP="00525CF2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D1C2DB2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D11D742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07BF7C4" w14:textId="0977E78E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640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7358B" w:rsidRPr="00FB0D60" w14:paraId="20632CF8" w14:textId="77777777" w:rsidTr="00C7358B">
        <w:trPr>
          <w:trHeight w:val="144"/>
        </w:trPr>
        <w:tc>
          <w:tcPr>
            <w:tcW w:w="4032" w:type="dxa"/>
          </w:tcPr>
          <w:p w14:paraId="76ABEAD0" w14:textId="023B3739" w:rsidR="00C7358B" w:rsidRPr="00FB0D60" w:rsidRDefault="000D6731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สัญญาที่ท</w:t>
            </w:r>
            <w:r w:rsidR="006B38AF" w:rsidRPr="00FB0D60">
              <w:rPr>
                <w:rFonts w:asciiTheme="majorBidi" w:hAnsiTheme="majorBidi" w:cstheme="majorBidi" w:hint="cs"/>
                <w:sz w:val="26"/>
                <w:szCs w:val="26"/>
                <w:cs/>
              </w:rPr>
              <w:t>ำกับลูกค้า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3C5C2393" w14:textId="5D088E52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009</w:t>
            </w:r>
          </w:p>
        </w:tc>
        <w:tc>
          <w:tcPr>
            <w:tcW w:w="105" w:type="dxa"/>
          </w:tcPr>
          <w:p w14:paraId="35CD9B8A" w14:textId="77777777" w:rsidR="00C7358B" w:rsidRPr="00FB0D60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BD4CE82" w14:textId="77777777" w:rsidR="00C7358B" w:rsidRPr="00FB0D60" w:rsidRDefault="00C7358B" w:rsidP="00525CF2">
            <w:pPr>
              <w:tabs>
                <w:tab w:val="decimal" w:pos="48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1E030EBF" w14:textId="77777777" w:rsidR="00C7358B" w:rsidRPr="00FB0D60" w:rsidRDefault="00C7358B" w:rsidP="00525CF2">
            <w:pPr>
              <w:tabs>
                <w:tab w:val="decimal" w:pos="1098"/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76596DBB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FD38F8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236EE5C" w14:textId="7D76421D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009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C7358B" w:rsidRPr="00FB0D60" w14:paraId="1F71836D" w14:textId="77777777" w:rsidTr="00692023">
        <w:trPr>
          <w:trHeight w:val="144"/>
        </w:trPr>
        <w:tc>
          <w:tcPr>
            <w:tcW w:w="4032" w:type="dxa"/>
          </w:tcPr>
          <w:p w14:paraId="17C0EF00" w14:textId="77777777" w:rsidR="00C7358B" w:rsidRPr="00FB0D60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F9DA2B9" w14:textId="5894BF21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105" w:type="dxa"/>
          </w:tcPr>
          <w:p w14:paraId="3D78773D" w14:textId="77777777" w:rsidR="00C7358B" w:rsidRPr="00FB0D60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1832571" w14:textId="3D7A0C30" w:rsidR="00C7358B" w:rsidRPr="00FB0D60" w:rsidRDefault="002408B0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612</w:t>
            </w:r>
          </w:p>
        </w:tc>
        <w:tc>
          <w:tcPr>
            <w:tcW w:w="109" w:type="dxa"/>
          </w:tcPr>
          <w:p w14:paraId="2F40486D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0275869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107793AE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6694464" w14:textId="10F1DBA8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957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692023" w:rsidRPr="00FB0D60" w14:paraId="708C287D" w14:textId="77777777" w:rsidTr="00692023">
        <w:trPr>
          <w:trHeight w:val="144"/>
        </w:trPr>
        <w:tc>
          <w:tcPr>
            <w:tcW w:w="4032" w:type="dxa"/>
          </w:tcPr>
          <w:p w14:paraId="60CBB0EE" w14:textId="77777777" w:rsidR="00692023" w:rsidRPr="00FB0D60" w:rsidRDefault="00692023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8" w:type="dxa"/>
          </w:tcPr>
          <w:p w14:paraId="014F8D7B" w14:textId="77777777" w:rsidR="00692023" w:rsidRPr="00FB0D60" w:rsidRDefault="00692023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3F35430" w14:textId="77777777" w:rsidR="00692023" w:rsidRPr="00FB0D60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8F1B199" w14:textId="77777777" w:rsidR="00692023" w:rsidRPr="00FB0D60" w:rsidRDefault="00692023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3B36F8B3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6EFB4C2" w14:textId="77777777" w:rsidR="00692023" w:rsidRPr="00FB0D60" w:rsidRDefault="00692023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74F6461F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6ED16B0" w14:textId="77777777" w:rsidR="00692023" w:rsidRPr="00FB0D60" w:rsidRDefault="00692023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707921B4" w14:textId="77777777" w:rsidTr="00692023">
        <w:trPr>
          <w:trHeight w:val="144"/>
        </w:trPr>
        <w:tc>
          <w:tcPr>
            <w:tcW w:w="4032" w:type="dxa"/>
          </w:tcPr>
          <w:p w14:paraId="4BFA3959" w14:textId="77777777" w:rsidR="00C7358B" w:rsidRPr="00FB0D60" w:rsidRDefault="00C7358B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138" w:type="dxa"/>
          </w:tcPr>
          <w:p w14:paraId="5976E193" w14:textId="77777777" w:rsidR="00C7358B" w:rsidRPr="00FB0D60" w:rsidRDefault="00C7358B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40B8A0DD" w14:textId="77777777" w:rsidR="00C7358B" w:rsidRPr="00FB0D60" w:rsidRDefault="00C7358B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6001DAC" w14:textId="77777777" w:rsidR="00C7358B" w:rsidRPr="00FB0D60" w:rsidRDefault="00C7358B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D7F0BBA" w14:textId="77777777" w:rsidR="00C7358B" w:rsidRPr="00FB0D60" w:rsidRDefault="00C7358B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DF1B9E9" w14:textId="77777777" w:rsidR="00C7358B" w:rsidRPr="00FB0D60" w:rsidRDefault="00C7358B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5D75E33A" w14:textId="77777777" w:rsidR="00C7358B" w:rsidRPr="00FB0D60" w:rsidRDefault="00C7358B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E9B2222" w14:textId="77777777" w:rsidR="00C7358B" w:rsidRPr="00FB0D60" w:rsidRDefault="00C7358B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4CC32C20" w14:textId="77777777" w:rsidTr="00692023">
        <w:trPr>
          <w:trHeight w:val="144"/>
        </w:trPr>
        <w:tc>
          <w:tcPr>
            <w:tcW w:w="4032" w:type="dxa"/>
          </w:tcPr>
          <w:p w14:paraId="720EEECC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138" w:type="dxa"/>
          </w:tcPr>
          <w:p w14:paraId="41EC046A" w14:textId="603FEF10" w:rsidR="00C7358B" w:rsidRPr="00FB0D60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16723D89" w14:textId="77777777" w:rsidR="00C7358B" w:rsidRPr="00FB0D60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37AF813E" w14:textId="766C0CF8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120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62FE0482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5FFD906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335A74E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6012EF" w14:textId="2DBFD69D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7073B077" w14:textId="77777777" w:rsidTr="00692023">
        <w:trPr>
          <w:trHeight w:val="144"/>
        </w:trPr>
        <w:tc>
          <w:tcPr>
            <w:tcW w:w="4032" w:type="dxa"/>
          </w:tcPr>
          <w:p w14:paraId="7680952C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138" w:type="dxa"/>
          </w:tcPr>
          <w:p w14:paraId="3DE7B91D" w14:textId="47429BA7" w:rsidR="00C7358B" w:rsidRPr="00FB0D60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7DB55863" w14:textId="77777777" w:rsidR="00C7358B" w:rsidRPr="00FB0D60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310CB96A" w14:textId="76136E9C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929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031DD44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40257AA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8E9E60F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02B8400" w14:textId="7DFFB6FA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:rsidDel="00945A11" w14:paraId="1EECBE25" w14:textId="77777777" w:rsidTr="00C7358B">
        <w:trPr>
          <w:trHeight w:val="144"/>
        </w:trPr>
        <w:tc>
          <w:tcPr>
            <w:tcW w:w="4032" w:type="dxa"/>
          </w:tcPr>
          <w:p w14:paraId="2145B57A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138" w:type="dxa"/>
          </w:tcPr>
          <w:p w14:paraId="0A4FC0B2" w14:textId="7A6A81EC" w:rsidR="00C7358B" w:rsidRPr="00FB0D60" w:rsidDel="001F4D94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097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30A0290F" w14:textId="77777777" w:rsidR="00C7358B" w:rsidRPr="00FB0D60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0B53E75D" w14:textId="5862A60D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2CDF9621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88F446F" w14:textId="77777777" w:rsidR="00C7358B" w:rsidRPr="00FB0D60" w:rsidDel="00DB23B3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4B412500" w14:textId="77777777" w:rsidR="00C7358B" w:rsidRPr="00FB0D60" w:rsidDel="001F4D94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D354034" w14:textId="03DFB1FA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521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0E45765E" w14:textId="77777777" w:rsidTr="00C7358B">
        <w:trPr>
          <w:trHeight w:val="144"/>
        </w:trPr>
        <w:tc>
          <w:tcPr>
            <w:tcW w:w="4032" w:type="dxa"/>
          </w:tcPr>
          <w:p w14:paraId="7B474E34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138" w:type="dxa"/>
          </w:tcPr>
          <w:p w14:paraId="79902D01" w14:textId="3CDB6E94" w:rsidR="00C7358B" w:rsidRPr="00FB0D60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2B1B72FB" w14:textId="77777777" w:rsidR="00C7358B" w:rsidRPr="00FB0D60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5716C526" w14:textId="50AB9B92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1F9624F7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5E14C942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E79C549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0927956" w14:textId="01A6B4AB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548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6504281F" w14:textId="77777777" w:rsidTr="00C7358B">
        <w:trPr>
          <w:trHeight w:val="144"/>
        </w:trPr>
        <w:tc>
          <w:tcPr>
            <w:tcW w:w="4032" w:type="dxa"/>
          </w:tcPr>
          <w:p w14:paraId="19DAA861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ข้อมูลลูกค้า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47A4101" w14:textId="77777777" w:rsidR="00C7358B" w:rsidRPr="00FB0D60" w:rsidRDefault="00C7358B" w:rsidP="00525CF2">
            <w:pPr>
              <w:tabs>
                <w:tab w:val="decimal" w:pos="65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111CA88F" w14:textId="77777777" w:rsidR="00C7358B" w:rsidRPr="00FB0D60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37B2216" w14:textId="26110AA9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9" w:type="dxa"/>
          </w:tcPr>
          <w:p w14:paraId="75D758F1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17C032B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6D927EEE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81C6966" w14:textId="0CA7CD8A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692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22869514" w14:textId="77777777" w:rsidTr="00692023">
        <w:trPr>
          <w:trHeight w:val="144"/>
        </w:trPr>
        <w:tc>
          <w:tcPr>
            <w:tcW w:w="4032" w:type="dxa"/>
          </w:tcPr>
          <w:p w14:paraId="6B8424B2" w14:textId="77777777" w:rsidR="00C7358B" w:rsidRPr="00FB0D60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780AF09" w14:textId="2E64B41F" w:rsidR="00C7358B" w:rsidRPr="00FB0D60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2EC7B52D" w14:textId="77777777" w:rsidR="00C7358B" w:rsidRPr="00FB0D60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E7E4F12" w14:textId="1BC527E9" w:rsidR="00C7358B" w:rsidRPr="00FB0D60" w:rsidRDefault="00EB4AF6" w:rsidP="00525CF2">
            <w:pPr>
              <w:tabs>
                <w:tab w:val="decimal" w:pos="86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892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EAC4992" w14:textId="77777777" w:rsidR="00C7358B" w:rsidRPr="00FB0D60" w:rsidRDefault="00C7358B" w:rsidP="00525CF2">
            <w:pPr>
              <w:tabs>
                <w:tab w:val="decimal" w:pos="1098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28F2C53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49A42E2A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A8BDC13" w14:textId="6AA18E19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617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15029E20" w14:textId="77777777" w:rsidTr="00692023">
        <w:trPr>
          <w:trHeight w:val="144"/>
        </w:trPr>
        <w:tc>
          <w:tcPr>
            <w:tcW w:w="4032" w:type="dxa"/>
          </w:tcPr>
          <w:p w14:paraId="2011E161" w14:textId="11ED6D69" w:rsidR="00C7358B" w:rsidRPr="00FB0D60" w:rsidRDefault="00C7358B" w:rsidP="00525CF2">
            <w:pPr>
              <w:ind w:left="532" w:hanging="2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="00AA24F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69001A28" w14:textId="5BCB737C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05" w:type="dxa"/>
          </w:tcPr>
          <w:p w14:paraId="43F85B27" w14:textId="77777777" w:rsidR="00C7358B" w:rsidRPr="00FB0D60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9CDD337" w14:textId="77777777" w:rsidR="00C7358B" w:rsidRPr="00FB0D60" w:rsidRDefault="00C7358B" w:rsidP="00525CF2">
            <w:pPr>
              <w:tabs>
                <w:tab w:val="decimal" w:pos="1089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82CBBF9" w14:textId="77777777" w:rsidR="00C7358B" w:rsidRPr="00FB0D60" w:rsidRDefault="00C7358B" w:rsidP="00525CF2">
            <w:pPr>
              <w:tabs>
                <w:tab w:val="decimal" w:pos="1098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3414E0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3411B1EA" w14:textId="77777777" w:rsidR="00C7358B" w:rsidRPr="00FB0D60" w:rsidRDefault="00C7358B" w:rsidP="00525CF2">
            <w:pPr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25E31E00" w14:textId="74C0B63F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340</w:t>
            </w:r>
          </w:p>
        </w:tc>
      </w:tr>
      <w:tr w:rsidR="00C7358B" w:rsidRPr="00FB0D60" w14:paraId="087D3ABA" w14:textId="77777777" w:rsidTr="00692023">
        <w:trPr>
          <w:trHeight w:val="144"/>
        </w:trPr>
        <w:tc>
          <w:tcPr>
            <w:tcW w:w="4032" w:type="dxa"/>
          </w:tcPr>
          <w:p w14:paraId="2078E6FA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5941C4E2" w14:textId="15C69761" w:rsidR="00C7358B" w:rsidRPr="00FB0D60" w:rsidRDefault="000549D7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747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4B2AF78E" w14:textId="77777777" w:rsidR="00C7358B" w:rsidRPr="00FB0D60" w:rsidRDefault="00C7358B" w:rsidP="00525CF2">
            <w:pPr>
              <w:ind w:left="532" w:hanging="35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A67DA2D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0D29D727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92FAEBD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54F4BA5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E15E19D" w14:textId="06A66D2A" w:rsidR="00C7358B" w:rsidRPr="00FB0D60" w:rsidRDefault="00EB4AF6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747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1B216E16" w14:textId="77777777" w:rsidTr="00692023">
        <w:trPr>
          <w:trHeight w:val="144"/>
        </w:trPr>
        <w:tc>
          <w:tcPr>
            <w:tcW w:w="4032" w:type="dxa"/>
          </w:tcPr>
          <w:p w14:paraId="47429A42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6124A1A7" w14:textId="59A5C31F" w:rsidR="00C7358B" w:rsidRPr="00FB0D60" w:rsidRDefault="002408B0" w:rsidP="00525CF2">
            <w:pPr>
              <w:tabs>
                <w:tab w:val="decimal" w:pos="1010"/>
              </w:tabs>
              <w:ind w:right="4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  <w:tc>
          <w:tcPr>
            <w:tcW w:w="105" w:type="dxa"/>
          </w:tcPr>
          <w:p w14:paraId="555A6F0A" w14:textId="77777777" w:rsidR="00C7358B" w:rsidRPr="00FB0D60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0962B7A4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2B2BBC5C" w14:textId="77777777" w:rsidR="00C7358B" w:rsidRPr="00FB0D60" w:rsidRDefault="00C7358B" w:rsidP="00525CF2">
            <w:pPr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7E5EE96" w14:textId="77777777" w:rsidR="00C7358B" w:rsidRPr="00FB0D60" w:rsidRDefault="00C7358B" w:rsidP="00525CF2">
            <w:pPr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5AFED02D" w14:textId="77777777" w:rsidR="00C7358B" w:rsidRPr="00FB0D60" w:rsidRDefault="00C7358B" w:rsidP="00525CF2">
            <w:pPr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C852676" w14:textId="063104D8" w:rsidR="00C7358B" w:rsidRPr="00FB0D60" w:rsidRDefault="002408B0" w:rsidP="00525CF2">
            <w:pPr>
              <w:tabs>
                <w:tab w:val="decimal" w:pos="1080"/>
              </w:tabs>
              <w:ind w:right="-3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593</w:t>
            </w:r>
          </w:p>
        </w:tc>
      </w:tr>
    </w:tbl>
    <w:p w14:paraId="5FE42FBE" w14:textId="77777777" w:rsidR="00091D99" w:rsidRPr="00FB0D60" w:rsidRDefault="00091D99">
      <w:pPr>
        <w:rPr>
          <w:rFonts w:hint="eastAsia"/>
        </w:rPr>
      </w:pPr>
      <w:r w:rsidRPr="00FB0D60">
        <w:rPr>
          <w:rFonts w:hint="eastAsia"/>
        </w:rPr>
        <w:br w:type="page"/>
      </w:r>
    </w:p>
    <w:tbl>
      <w:tblPr>
        <w:tblW w:w="87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8"/>
        <w:gridCol w:w="105"/>
        <w:gridCol w:w="1016"/>
        <w:gridCol w:w="109"/>
        <w:gridCol w:w="1040"/>
        <w:gridCol w:w="121"/>
        <w:gridCol w:w="1141"/>
      </w:tblGrid>
      <w:tr w:rsidR="00692023" w:rsidRPr="00FB0D60" w14:paraId="7B62830B" w14:textId="77777777" w:rsidTr="00C7358B">
        <w:trPr>
          <w:trHeight w:val="144"/>
          <w:tblHeader/>
        </w:trPr>
        <w:tc>
          <w:tcPr>
            <w:tcW w:w="4032" w:type="dxa"/>
          </w:tcPr>
          <w:p w14:paraId="50087E70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0E7768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7ABB5C87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0D9A381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3862341A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2" w:type="dxa"/>
            <w:gridSpan w:val="3"/>
          </w:tcPr>
          <w:p w14:paraId="2A7591AE" w14:textId="77777777" w:rsidR="00692023" w:rsidRPr="00FB0D60" w:rsidRDefault="00692023" w:rsidP="00525C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92023" w:rsidRPr="00FB0D60" w14:paraId="67AA1779" w14:textId="77777777" w:rsidTr="00C7358B">
        <w:trPr>
          <w:trHeight w:val="144"/>
          <w:tblHeader/>
        </w:trPr>
        <w:tc>
          <w:tcPr>
            <w:tcW w:w="4032" w:type="dxa"/>
          </w:tcPr>
          <w:p w14:paraId="0D4A3E1A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0" w:type="dxa"/>
            <w:gridSpan w:val="7"/>
          </w:tcPr>
          <w:p w14:paraId="743D1DB8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2023" w:rsidRPr="00FB0D60" w14:paraId="73247622" w14:textId="77777777" w:rsidTr="00C7358B">
        <w:trPr>
          <w:trHeight w:val="144"/>
          <w:tblHeader/>
        </w:trPr>
        <w:tc>
          <w:tcPr>
            <w:tcW w:w="4032" w:type="dxa"/>
          </w:tcPr>
          <w:p w14:paraId="03537213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34BF2B5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  <w:p w14:paraId="03AADF41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5" w:type="dxa"/>
          </w:tcPr>
          <w:p w14:paraId="4D436E65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EEEF1DC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</w:p>
        </w:tc>
        <w:tc>
          <w:tcPr>
            <w:tcW w:w="109" w:type="dxa"/>
          </w:tcPr>
          <w:p w14:paraId="1FC13E3F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537DA8A3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16BB666F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2E55756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1F8602C1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2023" w:rsidRPr="00FB0D60" w14:paraId="20303C38" w14:textId="77777777" w:rsidTr="00C7358B">
        <w:trPr>
          <w:trHeight w:val="144"/>
          <w:tblHeader/>
        </w:trPr>
        <w:tc>
          <w:tcPr>
            <w:tcW w:w="4032" w:type="dxa"/>
          </w:tcPr>
          <w:p w14:paraId="58D4F641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7CF7F7D9" w14:textId="772914AD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4FEC30AC" w14:textId="1028614C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314259B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6F36D19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63AD1DFD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03645ED0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dxa"/>
          </w:tcPr>
          <w:p w14:paraId="3C95F441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5FC83F46" w14:textId="639A2C87" w:rsidR="00692023" w:rsidRPr="00FB0D60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692023"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92023" w:rsidRPr="00FB0D60" w14:paraId="396244E2" w14:textId="77777777" w:rsidTr="00C7358B">
        <w:trPr>
          <w:trHeight w:val="144"/>
          <w:tblHeader/>
        </w:trPr>
        <w:tc>
          <w:tcPr>
            <w:tcW w:w="4032" w:type="dxa"/>
          </w:tcPr>
          <w:p w14:paraId="7582F75F" w14:textId="77777777" w:rsidR="00692023" w:rsidRPr="00FB0D60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C58FF35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" w:type="dxa"/>
          </w:tcPr>
          <w:p w14:paraId="3D436C4C" w14:textId="77777777" w:rsidR="00692023" w:rsidRPr="00FB0D60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E9E637E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" w:type="dxa"/>
          </w:tcPr>
          <w:p w14:paraId="7D5BC857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45219D34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3598A770" w14:textId="77777777" w:rsidR="00692023" w:rsidRPr="00FB0D60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5C3B78" w14:textId="77777777" w:rsidR="00692023" w:rsidRPr="00FB0D60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023" w:rsidRPr="00FB0D60" w14:paraId="5DE788BB" w14:textId="77777777" w:rsidTr="00131B5F">
        <w:trPr>
          <w:trHeight w:val="144"/>
        </w:trPr>
        <w:tc>
          <w:tcPr>
            <w:tcW w:w="4032" w:type="dxa"/>
          </w:tcPr>
          <w:p w14:paraId="09F96739" w14:textId="77777777" w:rsidR="00692023" w:rsidRPr="00FB0D60" w:rsidRDefault="00692023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138" w:type="dxa"/>
          </w:tcPr>
          <w:p w14:paraId="3FF9B65F" w14:textId="77777777" w:rsidR="00692023" w:rsidRPr="00FB0D60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9D62AFC" w14:textId="77777777" w:rsidR="00692023" w:rsidRPr="00FB0D60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3BE288" w14:textId="77777777" w:rsidR="00692023" w:rsidRPr="00FB0D60" w:rsidRDefault="00692023" w:rsidP="00525CF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0C6E6535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22D6804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22FC190D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59D906" w14:textId="77777777" w:rsidR="00692023" w:rsidRPr="00FB0D60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57D51226" w14:textId="77777777" w:rsidTr="00131B5F">
        <w:trPr>
          <w:trHeight w:val="144"/>
        </w:trPr>
        <w:tc>
          <w:tcPr>
            <w:tcW w:w="4032" w:type="dxa"/>
          </w:tcPr>
          <w:p w14:paraId="167547B3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138" w:type="dxa"/>
          </w:tcPr>
          <w:p w14:paraId="2C4C68BB" w14:textId="387CDD0C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154</w:t>
            </w:r>
          </w:p>
        </w:tc>
        <w:tc>
          <w:tcPr>
            <w:tcW w:w="105" w:type="dxa"/>
          </w:tcPr>
          <w:p w14:paraId="0A5AAB73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3700244" w14:textId="283C77EE" w:rsidR="00C7358B" w:rsidRPr="00FB0D60" w:rsidRDefault="002408B0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109" w:type="dxa"/>
          </w:tcPr>
          <w:p w14:paraId="0B13B9FB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0ED28C68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3E612A6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0A57DBA" w14:textId="4DE98C82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</w:tr>
      <w:tr w:rsidR="00C7358B" w:rsidRPr="00FB0D60" w14:paraId="629126C8" w14:textId="77777777" w:rsidTr="00131B5F">
        <w:trPr>
          <w:trHeight w:val="144"/>
        </w:trPr>
        <w:tc>
          <w:tcPr>
            <w:tcW w:w="4032" w:type="dxa"/>
          </w:tcPr>
          <w:p w14:paraId="242623E2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138" w:type="dxa"/>
          </w:tcPr>
          <w:p w14:paraId="663B540A" w14:textId="492613D4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163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740</w:t>
            </w:r>
          </w:p>
        </w:tc>
        <w:tc>
          <w:tcPr>
            <w:tcW w:w="105" w:type="dxa"/>
          </w:tcPr>
          <w:p w14:paraId="0D13F3A7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1771659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60A13583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38ED2FC" w14:textId="74DD3345" w:rsidR="00C7358B" w:rsidRPr="00FB0D60" w:rsidRDefault="00C7358B" w:rsidP="00525CF2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3940D2B5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6E03656" w14:textId="34D3D796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283</w:t>
            </w:r>
          </w:p>
        </w:tc>
      </w:tr>
      <w:tr w:rsidR="00C7358B" w:rsidRPr="00FB0D60" w:rsidDel="00945A11" w14:paraId="399C8240" w14:textId="77777777" w:rsidTr="00C7358B">
        <w:trPr>
          <w:trHeight w:val="144"/>
        </w:trPr>
        <w:tc>
          <w:tcPr>
            <w:tcW w:w="4032" w:type="dxa"/>
          </w:tcPr>
          <w:p w14:paraId="7589A091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138" w:type="dxa"/>
          </w:tcPr>
          <w:p w14:paraId="3BE1D9AE" w14:textId="7BBE40D8" w:rsidR="00C7358B" w:rsidRPr="00FB0D60" w:rsidDel="00195902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105" w:type="dxa"/>
          </w:tcPr>
          <w:p w14:paraId="6268BD8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73CC627" w14:textId="77777777" w:rsidR="00C7358B" w:rsidRPr="00FB0D60" w:rsidDel="00DB23B3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218AB0A5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0A761B0" w14:textId="77777777" w:rsidR="00C7358B" w:rsidRPr="00FB0D60" w:rsidDel="00DB23B3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105B7C2D" w14:textId="77777777" w:rsidR="00C7358B" w:rsidRPr="00FB0D60" w:rsidDel="00DB23B3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20B778A8" w14:textId="141EFF45" w:rsidR="00C7358B" w:rsidRPr="00FB0D60" w:rsidDel="00DB23B3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69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</w:tr>
      <w:tr w:rsidR="00C7358B" w:rsidRPr="00FB0D60" w14:paraId="6DC631F4" w14:textId="77777777" w:rsidTr="00C7358B">
        <w:trPr>
          <w:trHeight w:val="144"/>
        </w:trPr>
        <w:tc>
          <w:tcPr>
            <w:tcW w:w="4032" w:type="dxa"/>
          </w:tcPr>
          <w:p w14:paraId="443D9416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138" w:type="dxa"/>
          </w:tcPr>
          <w:p w14:paraId="0966EABC" w14:textId="4F9FD3B2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05" w:type="dxa"/>
          </w:tcPr>
          <w:p w14:paraId="4C47E080" w14:textId="77777777" w:rsidR="00C7358B" w:rsidRPr="00FB0D60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C7C5CCC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" w:type="dxa"/>
          </w:tcPr>
          <w:p w14:paraId="4A00F731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2180106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DEBFE14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17EEFE7" w14:textId="499A5D65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</w:tr>
      <w:tr w:rsidR="00C7358B" w:rsidRPr="00FB0D60" w14:paraId="6C0850F6" w14:textId="77777777" w:rsidTr="00C7358B">
        <w:trPr>
          <w:trHeight w:val="144"/>
        </w:trPr>
        <w:tc>
          <w:tcPr>
            <w:tcW w:w="4032" w:type="dxa"/>
          </w:tcPr>
          <w:p w14:paraId="677750F4" w14:textId="227A2EB1" w:rsidR="00C7358B" w:rsidRPr="00FB0D60" w:rsidRDefault="0091458D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สัญญาที่ทำกับลูกค้า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67698F75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57B16E25" w14:textId="77777777" w:rsidR="00C7358B" w:rsidRPr="00FB0D60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CDB57D5" w14:textId="4DC09D3A" w:rsidR="00C7358B" w:rsidRPr="00FB0D60" w:rsidRDefault="002408B0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009</w:t>
            </w:r>
          </w:p>
        </w:tc>
        <w:tc>
          <w:tcPr>
            <w:tcW w:w="109" w:type="dxa"/>
          </w:tcPr>
          <w:p w14:paraId="15C570C8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284596F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3A67DAAE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D3D1981" w14:textId="09CDEA5C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009</w:t>
            </w:r>
          </w:p>
        </w:tc>
      </w:tr>
      <w:tr w:rsidR="00C7358B" w:rsidRPr="00FB0D60" w14:paraId="36BF2802" w14:textId="77777777" w:rsidTr="00131B5F">
        <w:trPr>
          <w:trHeight w:val="144"/>
        </w:trPr>
        <w:tc>
          <w:tcPr>
            <w:tcW w:w="4032" w:type="dxa"/>
          </w:tcPr>
          <w:p w14:paraId="1616EB2D" w14:textId="77777777" w:rsidR="00C7358B" w:rsidRPr="00FB0D60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848CFEE" w14:textId="32207E28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340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05" w:type="dxa"/>
          </w:tcPr>
          <w:p w14:paraId="6C5D81E0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A4C52DA" w14:textId="1672C0DC" w:rsidR="00C7358B" w:rsidRPr="00FB0D60" w:rsidRDefault="002408B0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194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223</w:t>
            </w:r>
          </w:p>
        </w:tc>
        <w:tc>
          <w:tcPr>
            <w:tcW w:w="109" w:type="dxa"/>
          </w:tcPr>
          <w:p w14:paraId="3D13655D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C247767" w14:textId="2BCFF292" w:rsidR="00C7358B" w:rsidRPr="00FB0D60" w:rsidRDefault="00C7358B" w:rsidP="00525CF2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457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0E05835C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48D2B34" w14:textId="159F7CB6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467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</w:tr>
      <w:tr w:rsidR="00692023" w:rsidRPr="00FB0D60" w14:paraId="7E54E714" w14:textId="77777777" w:rsidTr="00131B5F">
        <w:trPr>
          <w:trHeight w:val="144"/>
        </w:trPr>
        <w:tc>
          <w:tcPr>
            <w:tcW w:w="4032" w:type="dxa"/>
          </w:tcPr>
          <w:p w14:paraId="5E6E9E74" w14:textId="77777777" w:rsidR="00692023" w:rsidRPr="00FB0D60" w:rsidRDefault="00692023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138" w:type="dxa"/>
          </w:tcPr>
          <w:p w14:paraId="54C1BE27" w14:textId="77777777" w:rsidR="00692023" w:rsidRPr="00FB0D60" w:rsidRDefault="00692023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27A8BB3B" w14:textId="77777777" w:rsidR="00692023" w:rsidRPr="00FB0D60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F2390D7" w14:textId="77777777" w:rsidR="00692023" w:rsidRPr="00FB0D60" w:rsidRDefault="00692023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627849BE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B1DC5C" w14:textId="77777777" w:rsidR="00692023" w:rsidRPr="00FB0D60" w:rsidRDefault="00692023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315F8333" w14:textId="77777777" w:rsidR="00692023" w:rsidRPr="00FB0D60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83903D5" w14:textId="77777777" w:rsidR="00692023" w:rsidRPr="00FB0D60" w:rsidRDefault="00692023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734599E0" w14:textId="77777777" w:rsidTr="00131B5F">
        <w:trPr>
          <w:trHeight w:val="144"/>
        </w:trPr>
        <w:tc>
          <w:tcPr>
            <w:tcW w:w="4032" w:type="dxa"/>
          </w:tcPr>
          <w:p w14:paraId="1A31EF44" w14:textId="77777777" w:rsidR="00C7358B" w:rsidRPr="00FB0D60" w:rsidRDefault="00C7358B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138" w:type="dxa"/>
          </w:tcPr>
          <w:p w14:paraId="08B4C711" w14:textId="77777777" w:rsidR="00C7358B" w:rsidRPr="00FB0D60" w:rsidRDefault="00C7358B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1A4595F8" w14:textId="77777777" w:rsidR="00C7358B" w:rsidRPr="00FB0D60" w:rsidRDefault="00C7358B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A9706CF" w14:textId="77777777" w:rsidR="00C7358B" w:rsidRPr="00FB0D60" w:rsidRDefault="00C7358B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0EED2A7D" w14:textId="77777777" w:rsidR="00C7358B" w:rsidRPr="00FB0D60" w:rsidRDefault="00C7358B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B83B77B" w14:textId="77777777" w:rsidR="00C7358B" w:rsidRPr="00FB0D60" w:rsidRDefault="00C7358B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4722BAC2" w14:textId="77777777" w:rsidR="00C7358B" w:rsidRPr="00FB0D60" w:rsidRDefault="00C7358B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A636C7C" w14:textId="77777777" w:rsidR="00C7358B" w:rsidRPr="00FB0D60" w:rsidRDefault="00C7358B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FB0D60" w14:paraId="71907055" w14:textId="77777777" w:rsidTr="00131B5F">
        <w:trPr>
          <w:trHeight w:val="144"/>
        </w:trPr>
        <w:tc>
          <w:tcPr>
            <w:tcW w:w="4032" w:type="dxa"/>
          </w:tcPr>
          <w:p w14:paraId="502D157E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โปรแกรมคอมพิวเตอร์และโปรแกรมประยุกต์</w:t>
            </w:r>
          </w:p>
        </w:tc>
        <w:tc>
          <w:tcPr>
            <w:tcW w:w="1138" w:type="dxa"/>
          </w:tcPr>
          <w:p w14:paraId="6C9E6AFF" w14:textId="473A61E6" w:rsidR="00C7358B" w:rsidRPr="00FB0D60" w:rsidRDefault="009B3E8F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456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147BABE1" w14:textId="77777777" w:rsidR="00C7358B" w:rsidRPr="00FB0D60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77D984C" w14:textId="7EACBA1F" w:rsidR="00C7358B" w:rsidRPr="00FB0D60" w:rsidRDefault="009B3E8F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789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58489956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42F7080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AFBCCCB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8EC6FFA" w14:textId="68BF739A" w:rsidR="00C7358B" w:rsidRPr="00FB0D60" w:rsidRDefault="009B3E8F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245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42DB2176" w14:textId="77777777" w:rsidTr="00131B5F">
        <w:trPr>
          <w:trHeight w:val="144"/>
        </w:trPr>
        <w:tc>
          <w:tcPr>
            <w:tcW w:w="4032" w:type="dxa"/>
          </w:tcPr>
          <w:p w14:paraId="4D3254A7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สิทธิภายใต้สัญญาซื้อขายไฟฟ้า</w:t>
            </w:r>
          </w:p>
        </w:tc>
        <w:tc>
          <w:tcPr>
            <w:tcW w:w="1138" w:type="dxa"/>
          </w:tcPr>
          <w:p w14:paraId="1EE67A8A" w14:textId="3C2F345D" w:rsidR="00C7358B" w:rsidRPr="00FB0D60" w:rsidRDefault="009B3E8F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994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0AF7BAE1" w14:textId="77777777" w:rsidR="00C7358B" w:rsidRPr="00FB0D60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CC90CCC" w14:textId="60E60BAF" w:rsidR="00C7358B" w:rsidRPr="00FB0D60" w:rsidRDefault="009B3E8F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568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27FCDDC1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AD40151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22434FDA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B5B265B" w14:textId="6FCBA8E5" w:rsidR="00C7358B" w:rsidRPr="00FB0D60" w:rsidRDefault="009B3E8F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562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:rsidDel="00945A11" w14:paraId="2F8C1448" w14:textId="77777777" w:rsidTr="00131B5F">
        <w:trPr>
          <w:trHeight w:val="144"/>
        </w:trPr>
        <w:tc>
          <w:tcPr>
            <w:tcW w:w="4032" w:type="dxa"/>
          </w:tcPr>
          <w:p w14:paraId="6B9F92BE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สิทธิประโยชน์ภายใต้สัญญาเช่าที่ดิน</w:t>
            </w:r>
          </w:p>
        </w:tc>
        <w:tc>
          <w:tcPr>
            <w:tcW w:w="1138" w:type="dxa"/>
          </w:tcPr>
          <w:p w14:paraId="63CD6BEC" w14:textId="741AAB78" w:rsidR="00C7358B" w:rsidRPr="00FB0D60" w:rsidDel="001F4D94" w:rsidRDefault="009B3E8F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673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5AB221F6" w14:textId="77777777" w:rsidR="00C7358B" w:rsidRPr="00FB0D60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ECDC36A" w14:textId="20E5C305" w:rsidR="00C7358B" w:rsidRPr="00FB0D60" w:rsidDel="001F4D94" w:rsidRDefault="009B3E8F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424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36CEACAC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1C3235E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2630A1AB" w14:textId="77777777" w:rsidR="00C7358B" w:rsidRPr="00FB0D60" w:rsidDel="001F4D94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2B6F2C4" w14:textId="53B0EA3A" w:rsidR="00C7358B" w:rsidRPr="00FB0D60" w:rsidDel="001F4D94" w:rsidRDefault="009B3E8F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097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3EF17F43" w14:textId="77777777" w:rsidTr="00131B5F">
        <w:trPr>
          <w:trHeight w:val="144"/>
        </w:trPr>
        <w:tc>
          <w:tcPr>
            <w:tcW w:w="4032" w:type="dxa"/>
          </w:tcPr>
          <w:p w14:paraId="2BF2E826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สิทธิภายใต้สัญญาบริการสถานีแก๊ส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0C0B30D" w14:textId="10087736" w:rsidR="00C7358B" w:rsidRPr="00FB0D60" w:rsidRDefault="009B3E8F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094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1BA1CADF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8F09BFD" w14:textId="0F70B727" w:rsidR="00C7358B" w:rsidRPr="00FB0D60" w:rsidRDefault="009B3E8F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727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319CFD9F" w14:textId="77777777" w:rsidR="00C7358B" w:rsidRPr="00FB0D60" w:rsidRDefault="00C7358B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EBA85E4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4AF6076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714403E" w14:textId="620C857E" w:rsidR="00C7358B" w:rsidRPr="00FB0D60" w:rsidRDefault="009B3E8F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821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518E4CC2" w14:textId="77777777" w:rsidTr="00131B5F">
        <w:trPr>
          <w:trHeight w:val="144"/>
        </w:trPr>
        <w:tc>
          <w:tcPr>
            <w:tcW w:w="4032" w:type="dxa"/>
          </w:tcPr>
          <w:p w14:paraId="51AC0707" w14:textId="77777777" w:rsidR="00C7358B" w:rsidRPr="00FB0D60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F9681A4" w14:textId="13D37A73" w:rsidR="00C7358B" w:rsidRPr="00FB0D60" w:rsidRDefault="009B3E8F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5BF85235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6076AF17" w14:textId="252FBE22" w:rsidR="00C7358B" w:rsidRPr="00FB0D60" w:rsidRDefault="009B3E8F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427FE84" w14:textId="77777777" w:rsidR="00C7358B" w:rsidRPr="00FB0D60" w:rsidRDefault="00C7358B" w:rsidP="00525CF2">
            <w:pPr>
              <w:tabs>
                <w:tab w:val="decimal" w:pos="1098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4D5BDCC7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8319B6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2249C56" w14:textId="2A0F3810" w:rsidR="00C7358B" w:rsidRPr="00FB0D60" w:rsidRDefault="009B3E8F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6FFAA9E4" w14:textId="77777777" w:rsidTr="00131B5F">
        <w:trPr>
          <w:trHeight w:val="144"/>
        </w:trPr>
        <w:tc>
          <w:tcPr>
            <w:tcW w:w="4032" w:type="dxa"/>
          </w:tcPr>
          <w:p w14:paraId="5B238D30" w14:textId="77777777" w:rsidR="00C7358B" w:rsidRPr="00FB0D60" w:rsidRDefault="00C7358B" w:rsidP="00525CF2">
            <w:pPr>
              <w:ind w:left="532" w:hanging="2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สินทรัพย์ไม่มีตัวตน</w:t>
            </w:r>
            <w:r w:rsidR="009B3E8F"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7DEC4BB1" w14:textId="44BB429F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05" w:type="dxa"/>
          </w:tcPr>
          <w:p w14:paraId="6D20BCA9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BF286DF" w14:textId="77777777" w:rsidR="00C7358B" w:rsidRPr="00FB0D60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22CED02" w14:textId="77777777" w:rsidR="00C7358B" w:rsidRPr="00FB0D60" w:rsidRDefault="00C7358B" w:rsidP="00525CF2">
            <w:pPr>
              <w:tabs>
                <w:tab w:val="decimal" w:pos="1098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08D30F4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539BE891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F35DA0B" w14:textId="307D946A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374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C7358B" w:rsidRPr="00FB0D60" w14:paraId="01E24FEF" w14:textId="77777777" w:rsidTr="00131B5F">
        <w:trPr>
          <w:trHeight w:val="144"/>
        </w:trPr>
        <w:tc>
          <w:tcPr>
            <w:tcW w:w="4032" w:type="dxa"/>
          </w:tcPr>
          <w:p w14:paraId="7E547E1E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FB0D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ค่าเผื่อการลดลงของมูลค่า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A77537E" w14:textId="77777777" w:rsidR="00C7358B" w:rsidRPr="00FB0D60" w:rsidRDefault="00C7358B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" w:type="dxa"/>
          </w:tcPr>
          <w:p w14:paraId="1ECAAF5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0B64B2A" w14:textId="0C6E91A1" w:rsidR="00C7358B" w:rsidRPr="00FB0D60" w:rsidRDefault="00E30915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464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C6E75EE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44AF05F9" w14:textId="69D8B6D0" w:rsidR="00C7358B" w:rsidRPr="00FB0D60" w:rsidRDefault="002408B0" w:rsidP="00525CF2">
            <w:pPr>
              <w:tabs>
                <w:tab w:val="decimal" w:pos="8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21" w:type="dxa"/>
          </w:tcPr>
          <w:p w14:paraId="09850B7C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0164859" w14:textId="30FD609D" w:rsidR="00C7358B" w:rsidRPr="00FB0D60" w:rsidRDefault="00E30915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747</w:t>
            </w:r>
            <w:r w:rsidRPr="00FB0D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FB0D60" w14:paraId="66521548" w14:textId="77777777" w:rsidTr="00131B5F">
        <w:trPr>
          <w:trHeight w:val="144"/>
        </w:trPr>
        <w:tc>
          <w:tcPr>
            <w:tcW w:w="4032" w:type="dxa"/>
          </w:tcPr>
          <w:p w14:paraId="62212FE1" w14:textId="77777777" w:rsidR="00C7358B" w:rsidRPr="00FB0D60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E36C374" w14:textId="03F1DC30" w:rsidR="00C7358B" w:rsidRPr="00FB0D60" w:rsidRDefault="002408B0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304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362</w:t>
            </w:r>
          </w:p>
        </w:tc>
        <w:tc>
          <w:tcPr>
            <w:tcW w:w="105" w:type="dxa"/>
          </w:tcPr>
          <w:p w14:paraId="05F4F529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216DEC54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11102278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330701CD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2EDCF5C2" w14:textId="77777777" w:rsidR="00C7358B" w:rsidRPr="00FB0D60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DCCD69C" w14:textId="4C4D583C" w:rsidR="00C7358B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C7358B" w:rsidRPr="00FB0D6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873</w:t>
            </w:r>
          </w:p>
        </w:tc>
      </w:tr>
      <w:tr w:rsidR="00525CF2" w:rsidRPr="00FB0D60" w14:paraId="124E279B" w14:textId="77777777" w:rsidTr="00C67D52">
        <w:trPr>
          <w:trHeight w:val="144"/>
        </w:trPr>
        <w:tc>
          <w:tcPr>
            <w:tcW w:w="4032" w:type="dxa"/>
          </w:tcPr>
          <w:p w14:paraId="3DEF4285" w14:textId="37F3579E" w:rsidR="00525CF2" w:rsidRPr="00FB0D60" w:rsidRDefault="00525CF2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ED7ABD4" w14:textId="77777777" w:rsidR="00525CF2" w:rsidRPr="00FB0D60" w:rsidRDefault="00525CF2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52E7B0BE" w14:textId="77777777" w:rsidR="00525CF2" w:rsidRPr="00FB0D60" w:rsidRDefault="00525CF2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D7442DD" w14:textId="77777777" w:rsidR="00525CF2" w:rsidRPr="00FB0D60" w:rsidRDefault="00525CF2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1035E9F6" w14:textId="77777777" w:rsidR="00525CF2" w:rsidRPr="00FB0D60" w:rsidRDefault="00525CF2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F5D3564" w14:textId="77777777" w:rsidR="00525CF2" w:rsidRPr="00FB0D60" w:rsidRDefault="00525CF2" w:rsidP="00525CF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35D631EB" w14:textId="77777777" w:rsidR="00525CF2" w:rsidRPr="00FB0D60" w:rsidRDefault="00525CF2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545D01F" w14:textId="77777777" w:rsidR="00525CF2" w:rsidRPr="00FB0D60" w:rsidRDefault="00525CF2" w:rsidP="00525CF2">
            <w:pPr>
              <w:tabs>
                <w:tab w:val="decimal" w:pos="1093"/>
                <w:tab w:val="decimal" w:pos="1498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CF2" w:rsidRPr="00FB0D60" w14:paraId="085439DB" w14:textId="77777777" w:rsidTr="00C67D52">
        <w:trPr>
          <w:trHeight w:val="144"/>
        </w:trPr>
        <w:tc>
          <w:tcPr>
            <w:tcW w:w="4032" w:type="dxa"/>
          </w:tcPr>
          <w:p w14:paraId="5B521FFA" w14:textId="56D5E09B" w:rsidR="00525CF2" w:rsidRPr="00525CF2" w:rsidRDefault="00525CF2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="002408B0"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8" w:type="dxa"/>
          </w:tcPr>
          <w:p w14:paraId="78A19C46" w14:textId="0FADA56E" w:rsidR="00525CF2" w:rsidRPr="00FB0D60" w:rsidRDefault="00525CF2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AF51D31" w14:textId="77777777" w:rsidR="00525CF2" w:rsidRPr="00FB0D60" w:rsidRDefault="00525CF2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6DD311" w14:textId="3D7A1613" w:rsidR="00525CF2" w:rsidRPr="00FB0D60" w:rsidRDefault="00525CF2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08470D2B" w14:textId="77777777" w:rsidR="00525CF2" w:rsidRPr="00FB0D60" w:rsidRDefault="00525CF2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8D0E3DE" w14:textId="5F64EA36" w:rsidR="00525CF2" w:rsidRPr="00FB0D60" w:rsidRDefault="00525CF2" w:rsidP="00525CF2">
            <w:pPr>
              <w:tabs>
                <w:tab w:val="decimal" w:pos="462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70C28CCB" w14:textId="77777777" w:rsidR="00525CF2" w:rsidRPr="00FB0D60" w:rsidRDefault="00525CF2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72A03D15" w14:textId="0D7512F5" w:rsidR="00525CF2" w:rsidRPr="00FB0D60" w:rsidRDefault="00525CF2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CF2" w:rsidRPr="00FB0D60" w14:paraId="54A0384F" w14:textId="77777777" w:rsidTr="00525CF2">
        <w:trPr>
          <w:trHeight w:val="144"/>
        </w:trPr>
        <w:tc>
          <w:tcPr>
            <w:tcW w:w="4032" w:type="dxa"/>
          </w:tcPr>
          <w:p w14:paraId="223C3757" w14:textId="31CFCFF7" w:rsidR="00525CF2" w:rsidRPr="00FB0D60" w:rsidRDefault="002408B0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38" w:type="dxa"/>
          </w:tcPr>
          <w:p w14:paraId="7B23C198" w14:textId="19C6A608" w:rsidR="00525CF2" w:rsidRPr="00FB0D60" w:rsidRDefault="00525CF2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25C6DEE1" w14:textId="77777777" w:rsidR="00525CF2" w:rsidRPr="00FB0D60" w:rsidRDefault="00525CF2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9611E8D" w14:textId="2D1F0319" w:rsidR="00525CF2" w:rsidRPr="00FB0D60" w:rsidRDefault="00525CF2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7DDDE5A1" w14:textId="77777777" w:rsidR="00525CF2" w:rsidRPr="00FB0D60" w:rsidRDefault="00525CF2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4BF4C98" w14:textId="7F049793" w:rsidR="00525CF2" w:rsidRPr="00525CF2" w:rsidRDefault="00613AC6" w:rsidP="00525CF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</w:t>
            </w:r>
            <w:r w:rsid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79EA4DD7" w14:textId="77777777" w:rsidR="00525CF2" w:rsidRPr="00FB0D60" w:rsidRDefault="00525CF2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2CB91D27" w14:textId="38586CC3" w:rsidR="00525CF2" w:rsidRPr="00FB0D60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892</w:t>
            </w:r>
          </w:p>
        </w:tc>
      </w:tr>
      <w:tr w:rsidR="00525CF2" w:rsidRPr="00FB0D60" w:rsidDel="00945A11" w14:paraId="5BB26AE8" w14:textId="77777777" w:rsidTr="00525CF2">
        <w:trPr>
          <w:trHeight w:val="144"/>
        </w:trPr>
        <w:tc>
          <w:tcPr>
            <w:tcW w:w="4032" w:type="dxa"/>
          </w:tcPr>
          <w:p w14:paraId="219D120E" w14:textId="5A83944C" w:rsidR="00525CF2" w:rsidRPr="00FB0D60" w:rsidRDefault="002408B0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38" w:type="dxa"/>
          </w:tcPr>
          <w:p w14:paraId="21CA7762" w14:textId="3B720CBB" w:rsidR="00525CF2" w:rsidRPr="00FB0D60" w:rsidDel="001F4D94" w:rsidRDefault="00525CF2" w:rsidP="00525CF2">
            <w:pPr>
              <w:tabs>
                <w:tab w:val="decimal" w:pos="101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6F52AB56" w14:textId="77777777" w:rsidR="00525CF2" w:rsidRPr="00FB0D60" w:rsidRDefault="00525CF2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184000C" w14:textId="44E5B588" w:rsidR="00525CF2" w:rsidRPr="00FB0D60" w:rsidDel="001F4D94" w:rsidRDefault="00525CF2" w:rsidP="00525CF2">
            <w:pPr>
              <w:tabs>
                <w:tab w:val="decimal" w:pos="93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002A54C" w14:textId="77777777" w:rsidR="00525CF2" w:rsidRPr="00FB0D60" w:rsidRDefault="00525CF2" w:rsidP="00525CF2">
            <w:pPr>
              <w:tabs>
                <w:tab w:val="decimal" w:pos="1098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08C45C1" w14:textId="311C25D4" w:rsidR="00525CF2" w:rsidRPr="00525CF2" w:rsidRDefault="00613AC6" w:rsidP="00525CF2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พัน</w:t>
            </w:r>
            <w:r w:rsid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705CBB3A" w14:textId="77777777" w:rsidR="00525CF2" w:rsidRPr="00FB0D60" w:rsidDel="001F4D94" w:rsidRDefault="00525CF2" w:rsidP="00525CF2">
            <w:pPr>
              <w:tabs>
                <w:tab w:val="decimal" w:pos="1098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3087902A" w14:textId="04DEB6D7" w:rsidR="00525CF2" w:rsidRPr="00FB0D60" w:rsidDel="001F4D94" w:rsidRDefault="002408B0" w:rsidP="00525CF2">
            <w:pPr>
              <w:tabs>
                <w:tab w:val="decimal" w:pos="990"/>
              </w:tabs>
              <w:ind w:right="6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</w:tr>
    </w:tbl>
    <w:p w14:paraId="2ED14E10" w14:textId="4FE514DB" w:rsidR="00525CF2" w:rsidRDefault="00525CF2">
      <w:pPr>
        <w:rPr>
          <w:rFonts w:hint="eastAsia"/>
        </w:rPr>
      </w:pPr>
    </w:p>
    <w:p w14:paraId="225DEF06" w14:textId="2188731A" w:rsidR="00525CF2" w:rsidRDefault="00525CF2">
      <w:pPr>
        <w:overflowPunct/>
        <w:autoSpaceDE/>
        <w:autoSpaceDN/>
        <w:adjustRightInd/>
        <w:textAlignment w:val="auto"/>
        <w:rPr>
          <w:rFonts w:hint="eastAsia"/>
          <w:cs/>
        </w:rPr>
      </w:pPr>
      <w:r>
        <w:rPr>
          <w:rFonts w:hint="eastAsia"/>
          <w:cs/>
        </w:rPr>
        <w:br w:type="page"/>
      </w:r>
    </w:p>
    <w:p w14:paraId="0AB47547" w14:textId="77777777" w:rsidR="00525CF2" w:rsidRPr="00525CF2" w:rsidRDefault="00525CF2">
      <w:pPr>
        <w:rPr>
          <w:rFonts w:hint="eastAsia"/>
          <w:sz w:val="2"/>
          <w:szCs w:val="2"/>
        </w:rPr>
      </w:pPr>
    </w:p>
    <w:tbl>
      <w:tblPr>
        <w:tblW w:w="87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8"/>
        <w:gridCol w:w="105"/>
        <w:gridCol w:w="1016"/>
        <w:gridCol w:w="109"/>
        <w:gridCol w:w="1040"/>
        <w:gridCol w:w="121"/>
        <w:gridCol w:w="1141"/>
      </w:tblGrid>
      <w:tr w:rsidR="00692023" w:rsidRPr="00525CF2" w14:paraId="1B067BEA" w14:textId="77777777" w:rsidTr="00131B5F">
        <w:trPr>
          <w:trHeight w:val="144"/>
        </w:trPr>
        <w:tc>
          <w:tcPr>
            <w:tcW w:w="4032" w:type="dxa"/>
          </w:tcPr>
          <w:p w14:paraId="1308189E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8A52610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2B20449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725B4181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31ECDBAA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2" w:type="dxa"/>
            <w:gridSpan w:val="3"/>
          </w:tcPr>
          <w:p w14:paraId="66B3CE84" w14:textId="77777777" w:rsidR="00692023" w:rsidRPr="00525CF2" w:rsidRDefault="00692023" w:rsidP="00525C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92023" w:rsidRPr="00525CF2" w14:paraId="609A65B7" w14:textId="77777777" w:rsidTr="00131B5F">
        <w:trPr>
          <w:trHeight w:val="144"/>
        </w:trPr>
        <w:tc>
          <w:tcPr>
            <w:tcW w:w="4032" w:type="dxa"/>
          </w:tcPr>
          <w:p w14:paraId="62CC914E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0" w:type="dxa"/>
            <w:gridSpan w:val="7"/>
          </w:tcPr>
          <w:p w14:paraId="5CEF3A3F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023" w:rsidRPr="00525CF2" w14:paraId="34B2C296" w14:textId="77777777" w:rsidTr="00131B5F">
        <w:trPr>
          <w:trHeight w:val="144"/>
        </w:trPr>
        <w:tc>
          <w:tcPr>
            <w:tcW w:w="4032" w:type="dxa"/>
          </w:tcPr>
          <w:p w14:paraId="1E3D0DBA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27444FCB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  <w:p w14:paraId="02B5F392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5" w:type="dxa"/>
          </w:tcPr>
          <w:p w14:paraId="194DCCD5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B7C1F9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</w:p>
        </w:tc>
        <w:tc>
          <w:tcPr>
            <w:tcW w:w="109" w:type="dxa"/>
          </w:tcPr>
          <w:p w14:paraId="1C995FF3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4302B5BC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5A02B993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359612CC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95BE025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2023" w:rsidRPr="00525CF2" w14:paraId="42C3E904" w14:textId="77777777" w:rsidTr="00131B5F">
        <w:trPr>
          <w:trHeight w:val="144"/>
        </w:trPr>
        <w:tc>
          <w:tcPr>
            <w:tcW w:w="4032" w:type="dxa"/>
          </w:tcPr>
          <w:p w14:paraId="48DFB17C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8A8B657" w14:textId="1D5B37A8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0B680EB6" w14:textId="1EA0F8E5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32090D32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04C1008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210FC6B8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75474314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dxa"/>
          </w:tcPr>
          <w:p w14:paraId="49E545FC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7BBAA7CA" w14:textId="64727994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</w:tr>
      <w:tr w:rsidR="00692023" w:rsidRPr="00525CF2" w14:paraId="4CC45DAE" w14:textId="77777777" w:rsidTr="00131B5F">
        <w:trPr>
          <w:trHeight w:val="144"/>
        </w:trPr>
        <w:tc>
          <w:tcPr>
            <w:tcW w:w="4032" w:type="dxa"/>
          </w:tcPr>
          <w:p w14:paraId="70CF2960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673296E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" w:type="dxa"/>
          </w:tcPr>
          <w:p w14:paraId="1B094DFC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F017B09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" w:type="dxa"/>
          </w:tcPr>
          <w:p w14:paraId="06D9F4D8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7292BD82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027D2987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16AED8EB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023" w:rsidRPr="00525CF2" w14:paraId="04EFE7C4" w14:textId="77777777" w:rsidTr="00131B5F">
        <w:trPr>
          <w:trHeight w:val="144"/>
        </w:trPr>
        <w:tc>
          <w:tcPr>
            <w:tcW w:w="4032" w:type="dxa"/>
          </w:tcPr>
          <w:p w14:paraId="244AB06F" w14:textId="77777777" w:rsidR="00692023" w:rsidRPr="00525CF2" w:rsidRDefault="00692023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138" w:type="dxa"/>
          </w:tcPr>
          <w:p w14:paraId="605F4C18" w14:textId="77777777" w:rsidR="00692023" w:rsidRPr="00525CF2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42F71048" w14:textId="77777777" w:rsidR="00692023" w:rsidRPr="00525CF2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1B3872A6" w14:textId="77777777" w:rsidR="00692023" w:rsidRPr="00525CF2" w:rsidRDefault="00692023" w:rsidP="00525CF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F9311A3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2818710F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4CB613EE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0027763E" w14:textId="77777777" w:rsidR="00692023" w:rsidRPr="00525CF2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45CE6A41" w14:textId="77777777" w:rsidTr="00131B5F">
        <w:trPr>
          <w:trHeight w:val="144"/>
        </w:trPr>
        <w:tc>
          <w:tcPr>
            <w:tcW w:w="4032" w:type="dxa"/>
          </w:tcPr>
          <w:p w14:paraId="029B0960" w14:textId="77777777" w:rsidR="00C7358B" w:rsidRPr="00525CF2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8" w:type="dxa"/>
          </w:tcPr>
          <w:p w14:paraId="10C34815" w14:textId="57591BB7" w:rsidR="00C7358B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  <w:tc>
          <w:tcPr>
            <w:tcW w:w="105" w:type="dxa"/>
          </w:tcPr>
          <w:p w14:paraId="2EB114A2" w14:textId="77777777" w:rsidR="00C7358B" w:rsidRPr="00525CF2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5A714DC8" w14:textId="568758F5" w:rsidR="00C7358B" w:rsidRPr="00525CF2" w:rsidRDefault="002408B0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109" w:type="dxa"/>
          </w:tcPr>
          <w:p w14:paraId="47C1CB7F" w14:textId="77777777" w:rsidR="00C7358B" w:rsidRPr="00525CF2" w:rsidRDefault="00C7358B" w:rsidP="00525CF2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0A898CE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EFB1698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519E6D28" w14:textId="4F728FD5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</w:tr>
      <w:tr w:rsidR="00C7358B" w:rsidRPr="00525CF2" w14:paraId="194C871B" w14:textId="77777777" w:rsidTr="00131B5F">
        <w:trPr>
          <w:trHeight w:val="144"/>
        </w:trPr>
        <w:tc>
          <w:tcPr>
            <w:tcW w:w="4032" w:type="dxa"/>
          </w:tcPr>
          <w:p w14:paraId="1ACF0779" w14:textId="77777777" w:rsidR="00C7358B" w:rsidRPr="00525CF2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35E67DB" w14:textId="759C411D" w:rsidR="00C7358B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  <w:tc>
          <w:tcPr>
            <w:tcW w:w="105" w:type="dxa"/>
          </w:tcPr>
          <w:p w14:paraId="27C2E732" w14:textId="77777777" w:rsidR="00C7358B" w:rsidRPr="00525CF2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B2C2A33" w14:textId="1F12FE83" w:rsidR="00C7358B" w:rsidRPr="00525CF2" w:rsidRDefault="002408B0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  <w:tc>
          <w:tcPr>
            <w:tcW w:w="109" w:type="dxa"/>
          </w:tcPr>
          <w:p w14:paraId="685BD9D7" w14:textId="77777777" w:rsidR="00C7358B" w:rsidRPr="00525CF2" w:rsidRDefault="00C7358B" w:rsidP="00525CF2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26C0FBED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48D7F60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35C5C44" w14:textId="475AF426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592</w:t>
            </w:r>
          </w:p>
        </w:tc>
      </w:tr>
      <w:tr w:rsidR="00525CF2" w:rsidRPr="00525CF2" w14:paraId="613ADD39" w14:textId="77777777" w:rsidTr="0092420A">
        <w:trPr>
          <w:trHeight w:val="144"/>
        </w:trPr>
        <w:tc>
          <w:tcPr>
            <w:tcW w:w="4032" w:type="dxa"/>
          </w:tcPr>
          <w:p w14:paraId="5B24848A" w14:textId="77777777" w:rsidR="00525CF2" w:rsidRPr="00525CF2" w:rsidRDefault="00525CF2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2FD75FB" w14:textId="77777777" w:rsidR="00525CF2" w:rsidRPr="00525CF2" w:rsidRDefault="00525CF2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70A3DB79" w14:textId="77777777" w:rsidR="00525CF2" w:rsidRPr="00525CF2" w:rsidRDefault="00525CF2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5927A120" w14:textId="77777777" w:rsidR="00525CF2" w:rsidRPr="00525CF2" w:rsidRDefault="00525CF2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605D1F51" w14:textId="77777777" w:rsidR="00525CF2" w:rsidRPr="00525CF2" w:rsidRDefault="00525CF2" w:rsidP="00525CF2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F874655" w14:textId="77777777" w:rsidR="00525CF2" w:rsidRPr="00525CF2" w:rsidRDefault="00525CF2" w:rsidP="00525CF2">
            <w:pPr>
              <w:tabs>
                <w:tab w:val="decimal" w:pos="1170"/>
                <w:tab w:val="decimal" w:pos="1206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33A217E7" w14:textId="77777777" w:rsidR="00525CF2" w:rsidRPr="00525CF2" w:rsidRDefault="00525CF2" w:rsidP="00525CF2">
            <w:pPr>
              <w:tabs>
                <w:tab w:val="decimal" w:pos="1170"/>
                <w:tab w:val="decimal" w:pos="1206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C7BB77B" w14:textId="77777777" w:rsidR="00525CF2" w:rsidRPr="00525CF2" w:rsidRDefault="00525CF2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49B189E5" w14:textId="77777777" w:rsidTr="0092420A">
        <w:trPr>
          <w:trHeight w:val="144"/>
        </w:trPr>
        <w:tc>
          <w:tcPr>
            <w:tcW w:w="4032" w:type="dxa"/>
          </w:tcPr>
          <w:p w14:paraId="27E7C797" w14:textId="77777777" w:rsidR="00C7358B" w:rsidRPr="00525CF2" w:rsidRDefault="00C7358B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138" w:type="dxa"/>
          </w:tcPr>
          <w:p w14:paraId="01E0A8DA" w14:textId="77777777" w:rsidR="00C7358B" w:rsidRPr="00525CF2" w:rsidRDefault="00C7358B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22BA6121" w14:textId="77777777" w:rsidR="00C7358B" w:rsidRPr="00525CF2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632CEFBA" w14:textId="77777777" w:rsidR="00C7358B" w:rsidRPr="00525CF2" w:rsidRDefault="00C7358B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DF5A104" w14:textId="77777777" w:rsidR="00C7358B" w:rsidRPr="00525CF2" w:rsidRDefault="00C7358B" w:rsidP="00525CF2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632EE640" w14:textId="77777777" w:rsidR="00C7358B" w:rsidRPr="00525CF2" w:rsidRDefault="00C7358B" w:rsidP="00525CF2">
            <w:pPr>
              <w:tabs>
                <w:tab w:val="decimal" w:pos="1170"/>
                <w:tab w:val="decimal" w:pos="1206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19441040" w14:textId="77777777" w:rsidR="00C7358B" w:rsidRPr="00525CF2" w:rsidRDefault="00C7358B" w:rsidP="00525CF2">
            <w:pPr>
              <w:tabs>
                <w:tab w:val="decimal" w:pos="1170"/>
                <w:tab w:val="decimal" w:pos="1206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63302969" w14:textId="77777777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0C7FD434" w14:textId="77777777" w:rsidTr="00131B5F">
        <w:trPr>
          <w:trHeight w:val="144"/>
        </w:trPr>
        <w:tc>
          <w:tcPr>
            <w:tcW w:w="4032" w:type="dxa"/>
          </w:tcPr>
          <w:p w14:paraId="3B03ED7C" w14:textId="77777777" w:rsidR="00C7358B" w:rsidRPr="00525CF2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8" w:type="dxa"/>
          </w:tcPr>
          <w:p w14:paraId="20BA78FA" w14:textId="6CFCFCFC" w:rsidR="00C7358B" w:rsidRPr="00525CF2" w:rsidRDefault="006B6D2A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2CBFDAE0" w14:textId="77777777" w:rsidR="00C7358B" w:rsidRPr="00525CF2" w:rsidRDefault="00C7358B" w:rsidP="00525CF2">
            <w:pPr>
              <w:tabs>
                <w:tab w:val="decimal" w:pos="966"/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</w:tcPr>
          <w:p w14:paraId="573C84DC" w14:textId="6290869D" w:rsidR="00C7358B" w:rsidRPr="00525CF2" w:rsidRDefault="009B3E8F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879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47C1E2AF" w14:textId="77777777" w:rsidR="00C7358B" w:rsidRPr="00525CF2" w:rsidRDefault="00C7358B" w:rsidP="00525CF2">
            <w:pPr>
              <w:tabs>
                <w:tab w:val="decimal" w:pos="1170"/>
              </w:tabs>
              <w:ind w:left="-72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74222997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5DA273C6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3C405EC1" w14:textId="737E9A52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525CF2" w14:paraId="47498864" w14:textId="77777777" w:rsidTr="00131B5F">
        <w:trPr>
          <w:trHeight w:val="144"/>
        </w:trPr>
        <w:tc>
          <w:tcPr>
            <w:tcW w:w="4032" w:type="dxa"/>
          </w:tcPr>
          <w:p w14:paraId="1EFC8A50" w14:textId="77777777" w:rsidR="00C7358B" w:rsidRPr="00525CF2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5952D41C" w14:textId="3FAD7878" w:rsidR="00C7358B" w:rsidRPr="00525CF2" w:rsidRDefault="0068177D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59A02716" w14:textId="77777777" w:rsidR="00C7358B" w:rsidRPr="00525CF2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0086CED" w14:textId="1EB4CFC9" w:rsidR="00C7358B" w:rsidRPr="00525CF2" w:rsidRDefault="009B3E8F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879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0E47BC8F" w14:textId="77777777" w:rsidR="00C7358B" w:rsidRPr="00525CF2" w:rsidRDefault="00C7358B" w:rsidP="00525CF2">
            <w:pPr>
              <w:tabs>
                <w:tab w:val="decimal" w:pos="1170"/>
              </w:tabs>
              <w:ind w:left="-288"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119622F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75D893AA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0A5E4DC" w14:textId="63BCB018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7358B" w:rsidRPr="00525CF2" w14:paraId="26A4B2B0" w14:textId="77777777" w:rsidTr="00131B5F">
        <w:trPr>
          <w:trHeight w:val="144"/>
        </w:trPr>
        <w:tc>
          <w:tcPr>
            <w:tcW w:w="4032" w:type="dxa"/>
          </w:tcPr>
          <w:p w14:paraId="6B022E35" w14:textId="77777777" w:rsidR="00C7358B" w:rsidRPr="00525CF2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DB384D7" w14:textId="4F5FCB23" w:rsidR="00C7358B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  <w:tc>
          <w:tcPr>
            <w:tcW w:w="105" w:type="dxa"/>
          </w:tcPr>
          <w:p w14:paraId="7AFC00FF" w14:textId="77777777" w:rsidR="00C7358B" w:rsidRPr="00525CF2" w:rsidRDefault="00C7358B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0BF2F1F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317F9519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687BBF3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204200EB" w14:textId="77777777" w:rsidR="00C7358B" w:rsidRPr="00525CF2" w:rsidRDefault="00C7358B" w:rsidP="00525CF2">
            <w:pPr>
              <w:tabs>
                <w:tab w:val="decimal" w:pos="1170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F29EE39" w14:textId="4381ADDE" w:rsidR="00C7358B" w:rsidRPr="00525CF2" w:rsidRDefault="002408B0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</w:tbl>
    <w:p w14:paraId="1767C356" w14:textId="77777777" w:rsidR="0003790C" w:rsidRPr="00525CF2" w:rsidRDefault="0003790C" w:rsidP="00525CF2">
      <w:pPr>
        <w:rPr>
          <w:rFonts w:asciiTheme="majorBidi" w:hAnsiTheme="majorBidi" w:cstheme="majorBidi"/>
          <w:sz w:val="32"/>
          <w:szCs w:val="32"/>
        </w:rPr>
      </w:pPr>
    </w:p>
    <w:p w14:paraId="38F03477" w14:textId="77777777" w:rsidR="00543CA0" w:rsidRPr="00FB0D60" w:rsidRDefault="00543CA0" w:rsidP="00543CA0">
      <w:pPr>
        <w:rPr>
          <w:rFonts w:asciiTheme="majorBidi" w:hAnsiTheme="majorBidi" w:cstheme="majorBidi"/>
          <w:sz w:val="2"/>
          <w:szCs w:val="2"/>
        </w:rPr>
      </w:pPr>
    </w:p>
    <w:tbl>
      <w:tblPr>
        <w:tblW w:w="87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2"/>
        <w:gridCol w:w="1138"/>
        <w:gridCol w:w="105"/>
        <w:gridCol w:w="1016"/>
        <w:gridCol w:w="109"/>
        <w:gridCol w:w="1040"/>
        <w:gridCol w:w="121"/>
        <w:gridCol w:w="1141"/>
      </w:tblGrid>
      <w:tr w:rsidR="00692023" w:rsidRPr="00525CF2" w14:paraId="6B61EEA3" w14:textId="77777777" w:rsidTr="00131B5F">
        <w:trPr>
          <w:trHeight w:val="144"/>
        </w:trPr>
        <w:tc>
          <w:tcPr>
            <w:tcW w:w="4032" w:type="dxa"/>
          </w:tcPr>
          <w:p w14:paraId="72197EB0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571E2564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3A8D461E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8C7D01A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" w:type="dxa"/>
          </w:tcPr>
          <w:p w14:paraId="0487622C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2" w:type="dxa"/>
            <w:gridSpan w:val="3"/>
          </w:tcPr>
          <w:p w14:paraId="58CDD49A" w14:textId="77777777" w:rsidR="00692023" w:rsidRPr="00525CF2" w:rsidRDefault="00692023" w:rsidP="00525CF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92023" w:rsidRPr="00525CF2" w14:paraId="1E21D403" w14:textId="77777777" w:rsidTr="00131B5F">
        <w:trPr>
          <w:trHeight w:val="144"/>
        </w:trPr>
        <w:tc>
          <w:tcPr>
            <w:tcW w:w="4032" w:type="dxa"/>
          </w:tcPr>
          <w:p w14:paraId="270CC320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70" w:type="dxa"/>
            <w:gridSpan w:val="7"/>
          </w:tcPr>
          <w:p w14:paraId="2FA66949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2023" w:rsidRPr="00525CF2" w14:paraId="66DC3DDE" w14:textId="77777777" w:rsidTr="00131B5F">
        <w:trPr>
          <w:trHeight w:val="144"/>
        </w:trPr>
        <w:tc>
          <w:tcPr>
            <w:tcW w:w="4032" w:type="dxa"/>
          </w:tcPr>
          <w:p w14:paraId="12CF3D4D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36F6E04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ยอดยกมา</w:t>
            </w:r>
          </w:p>
          <w:p w14:paraId="54DC6E63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5" w:type="dxa"/>
          </w:tcPr>
          <w:p w14:paraId="2783AB20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148B854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เพิ่มขึ้น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</w:p>
        </w:tc>
        <w:tc>
          <w:tcPr>
            <w:tcW w:w="109" w:type="dxa"/>
          </w:tcPr>
          <w:p w14:paraId="5DD42FDA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303CA706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ลดลง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1" w:type="dxa"/>
          </w:tcPr>
          <w:p w14:paraId="21E0548B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36181749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ยอดคงเหลือ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55422D9A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692023" w:rsidRPr="00525CF2" w14:paraId="0FF00850" w14:textId="77777777" w:rsidTr="00131B5F">
        <w:trPr>
          <w:trHeight w:val="144"/>
        </w:trPr>
        <w:tc>
          <w:tcPr>
            <w:tcW w:w="4032" w:type="dxa"/>
          </w:tcPr>
          <w:p w14:paraId="2A3E4E15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33464CB4" w14:textId="1F35E81B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2AF95D66" w14:textId="462FC145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05" w:type="dxa"/>
          </w:tcPr>
          <w:p w14:paraId="3B80DAE3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5959FF38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" w:type="dxa"/>
          </w:tcPr>
          <w:p w14:paraId="6CA0EF7E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7510A10B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dxa"/>
          </w:tcPr>
          <w:p w14:paraId="19FF0EF8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68EE1031" w14:textId="3FE86CC1" w:rsidR="00692023" w:rsidRPr="00525CF2" w:rsidRDefault="002408B0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692023"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2561</w:t>
            </w:r>
          </w:p>
        </w:tc>
      </w:tr>
      <w:tr w:rsidR="00692023" w:rsidRPr="00525CF2" w14:paraId="3FBE9811" w14:textId="77777777" w:rsidTr="00131B5F">
        <w:trPr>
          <w:trHeight w:val="144"/>
        </w:trPr>
        <w:tc>
          <w:tcPr>
            <w:tcW w:w="4032" w:type="dxa"/>
          </w:tcPr>
          <w:p w14:paraId="067B96BE" w14:textId="77777777" w:rsidR="00692023" w:rsidRPr="00525CF2" w:rsidRDefault="00692023" w:rsidP="00525CF2">
            <w:pPr>
              <w:ind w:left="532" w:firstLine="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4E52BAE8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5" w:type="dxa"/>
          </w:tcPr>
          <w:p w14:paraId="56D945D9" w14:textId="77777777" w:rsidR="00692023" w:rsidRPr="00525CF2" w:rsidRDefault="00692023" w:rsidP="00525CF2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859816D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" w:type="dxa"/>
          </w:tcPr>
          <w:p w14:paraId="4CC72C81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</w:tcPr>
          <w:p w14:paraId="10033F03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" w:type="dxa"/>
          </w:tcPr>
          <w:p w14:paraId="67950A03" w14:textId="77777777" w:rsidR="00692023" w:rsidRPr="00525CF2" w:rsidRDefault="00692023" w:rsidP="00525CF2">
            <w:pPr>
              <w:ind w:left="-198" w:firstLine="4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1" w:type="dxa"/>
          </w:tcPr>
          <w:p w14:paraId="5BAE1092" w14:textId="77777777" w:rsidR="00692023" w:rsidRPr="00525CF2" w:rsidRDefault="00692023" w:rsidP="00525CF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2023" w:rsidRPr="00525CF2" w14:paraId="51255049" w14:textId="77777777" w:rsidTr="00131B5F">
        <w:trPr>
          <w:trHeight w:val="144"/>
        </w:trPr>
        <w:tc>
          <w:tcPr>
            <w:tcW w:w="4032" w:type="dxa"/>
          </w:tcPr>
          <w:p w14:paraId="0DDC94A7" w14:textId="77777777" w:rsidR="00692023" w:rsidRPr="00525CF2" w:rsidRDefault="00692023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138" w:type="dxa"/>
          </w:tcPr>
          <w:p w14:paraId="623F814A" w14:textId="77777777" w:rsidR="00692023" w:rsidRPr="00525CF2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394FDDAF" w14:textId="77777777" w:rsidR="00692023" w:rsidRPr="00525CF2" w:rsidRDefault="00692023" w:rsidP="00525CF2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7F84855" w14:textId="77777777" w:rsidR="00692023" w:rsidRPr="00525CF2" w:rsidRDefault="00692023" w:rsidP="00525CF2">
            <w:pPr>
              <w:tabs>
                <w:tab w:val="decimal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1AFBC2D7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</w:tcPr>
          <w:p w14:paraId="476E8367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dxa"/>
          </w:tcPr>
          <w:p w14:paraId="75B3E353" w14:textId="77777777" w:rsidR="00692023" w:rsidRPr="00525CF2" w:rsidRDefault="00692023" w:rsidP="00525CF2">
            <w:pPr>
              <w:ind w:left="-7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124F059" w14:textId="77777777" w:rsidR="00692023" w:rsidRPr="00525CF2" w:rsidRDefault="00692023" w:rsidP="00525CF2">
            <w:pPr>
              <w:tabs>
                <w:tab w:val="decimal" w:pos="985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5B57155F" w14:textId="77777777" w:rsidTr="00131B5F">
        <w:trPr>
          <w:trHeight w:val="144"/>
        </w:trPr>
        <w:tc>
          <w:tcPr>
            <w:tcW w:w="4032" w:type="dxa"/>
          </w:tcPr>
          <w:p w14:paraId="1F85E513" w14:textId="77777777" w:rsidR="00C7358B" w:rsidRPr="00525CF2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8" w:type="dxa"/>
          </w:tcPr>
          <w:p w14:paraId="6EB1DA99" w14:textId="219C8214" w:rsidR="00C7358B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05" w:type="dxa"/>
          </w:tcPr>
          <w:p w14:paraId="381C1179" w14:textId="77777777" w:rsidR="00C7358B" w:rsidRPr="00525CF2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7D72C65" w14:textId="55137CE9" w:rsidR="00C7358B" w:rsidRPr="00525CF2" w:rsidRDefault="002408B0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09" w:type="dxa"/>
          </w:tcPr>
          <w:p w14:paraId="04CEE594" w14:textId="77777777" w:rsidR="00C7358B" w:rsidRPr="00525CF2" w:rsidRDefault="00C7358B" w:rsidP="00525CF2">
            <w:pPr>
              <w:tabs>
                <w:tab w:val="decimal" w:pos="1170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104A0BCD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03B37152" w14:textId="77777777" w:rsidR="00C7358B" w:rsidRPr="00525CF2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160F12F6" w14:textId="06C35495" w:rsidR="00C7358B" w:rsidRPr="00525CF2" w:rsidRDefault="002408B0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</w:tr>
      <w:tr w:rsidR="00C7358B" w:rsidRPr="00525CF2" w14:paraId="3473102E" w14:textId="77777777" w:rsidTr="00131B5F">
        <w:trPr>
          <w:trHeight w:val="144"/>
        </w:trPr>
        <w:tc>
          <w:tcPr>
            <w:tcW w:w="4032" w:type="dxa"/>
          </w:tcPr>
          <w:p w14:paraId="36DBCB95" w14:textId="77777777" w:rsidR="00C7358B" w:rsidRPr="00525CF2" w:rsidRDefault="00C7358B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291DE673" w14:textId="357AC049" w:rsidR="00C7358B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105" w:type="dxa"/>
          </w:tcPr>
          <w:p w14:paraId="7B1EA303" w14:textId="77777777" w:rsidR="00C7358B" w:rsidRPr="00525CF2" w:rsidRDefault="00C7358B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6160B71A" w14:textId="0B2DD1C0" w:rsidR="00C7358B" w:rsidRPr="00525CF2" w:rsidRDefault="002408B0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919</w:t>
            </w:r>
          </w:p>
        </w:tc>
        <w:tc>
          <w:tcPr>
            <w:tcW w:w="109" w:type="dxa"/>
          </w:tcPr>
          <w:p w14:paraId="565D5AF4" w14:textId="77777777" w:rsidR="00C7358B" w:rsidRPr="00525CF2" w:rsidRDefault="00C7358B" w:rsidP="00525CF2">
            <w:pPr>
              <w:tabs>
                <w:tab w:val="decimal" w:pos="1170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</w:tcPr>
          <w:p w14:paraId="56771BCE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dxa"/>
          </w:tcPr>
          <w:p w14:paraId="32728D85" w14:textId="77777777" w:rsidR="00C7358B" w:rsidRPr="00525CF2" w:rsidRDefault="00C7358B" w:rsidP="00525CF2">
            <w:pPr>
              <w:tabs>
                <w:tab w:val="decimal" w:pos="1170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FABFF6E" w14:textId="5AB2E632" w:rsidR="00C7358B" w:rsidRPr="00525CF2" w:rsidRDefault="002408B0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22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061</w:t>
            </w:r>
          </w:p>
        </w:tc>
      </w:tr>
      <w:tr w:rsidR="00525CF2" w:rsidRPr="00525CF2" w14:paraId="01EC83C9" w14:textId="77777777" w:rsidTr="0092420A">
        <w:trPr>
          <w:trHeight w:val="144"/>
        </w:trPr>
        <w:tc>
          <w:tcPr>
            <w:tcW w:w="4032" w:type="dxa"/>
          </w:tcPr>
          <w:p w14:paraId="5BFBA997" w14:textId="77777777" w:rsidR="00525CF2" w:rsidRPr="00525CF2" w:rsidRDefault="00525CF2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60A5E8AF" w14:textId="77777777" w:rsidR="00525CF2" w:rsidRPr="00525CF2" w:rsidRDefault="00525CF2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57DC71D1" w14:textId="77777777" w:rsidR="00525CF2" w:rsidRPr="00525CF2" w:rsidRDefault="00525CF2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3F073C83" w14:textId="77777777" w:rsidR="00525CF2" w:rsidRPr="00525CF2" w:rsidRDefault="00525CF2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13A94269" w14:textId="77777777" w:rsidR="00525CF2" w:rsidRPr="00525CF2" w:rsidRDefault="00525CF2" w:rsidP="00525CF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5F65814C" w14:textId="77777777" w:rsidR="00525CF2" w:rsidRPr="00525CF2" w:rsidRDefault="00525CF2" w:rsidP="00525CF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" w:type="dxa"/>
          </w:tcPr>
          <w:p w14:paraId="541E2191" w14:textId="77777777" w:rsidR="00525CF2" w:rsidRPr="00525CF2" w:rsidRDefault="00525CF2" w:rsidP="00525CF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22FA932A" w14:textId="77777777" w:rsidR="00525CF2" w:rsidRPr="00525CF2" w:rsidRDefault="00525CF2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122EE5CF" w14:textId="77777777" w:rsidTr="0092420A">
        <w:trPr>
          <w:trHeight w:val="144"/>
        </w:trPr>
        <w:tc>
          <w:tcPr>
            <w:tcW w:w="4032" w:type="dxa"/>
          </w:tcPr>
          <w:p w14:paraId="3D4079DF" w14:textId="77777777" w:rsidR="00C7358B" w:rsidRPr="00525CF2" w:rsidRDefault="00C7358B" w:rsidP="00525CF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138" w:type="dxa"/>
          </w:tcPr>
          <w:p w14:paraId="6D902C96" w14:textId="77777777" w:rsidR="00C7358B" w:rsidRPr="00525CF2" w:rsidRDefault="00C7358B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4F0B68C2" w14:textId="77777777" w:rsidR="00C7358B" w:rsidRPr="00525CF2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3BEB478" w14:textId="77777777" w:rsidR="00C7358B" w:rsidRPr="00525CF2" w:rsidRDefault="00C7358B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461E18D7" w14:textId="77777777" w:rsidR="00C7358B" w:rsidRPr="00525CF2" w:rsidRDefault="00C7358B" w:rsidP="00525CF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0BABC142" w14:textId="77777777" w:rsidR="00C7358B" w:rsidRPr="00525CF2" w:rsidRDefault="00C7358B" w:rsidP="00525CF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" w:type="dxa"/>
          </w:tcPr>
          <w:p w14:paraId="5721A996" w14:textId="77777777" w:rsidR="00C7358B" w:rsidRPr="00525CF2" w:rsidRDefault="00C7358B" w:rsidP="00525CF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4173CA91" w14:textId="77777777" w:rsidR="00C7358B" w:rsidRPr="00525CF2" w:rsidRDefault="00C7358B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358B" w:rsidRPr="00525CF2" w14:paraId="139FF51E" w14:textId="77777777" w:rsidTr="00131B5F">
        <w:trPr>
          <w:trHeight w:val="144"/>
        </w:trPr>
        <w:tc>
          <w:tcPr>
            <w:tcW w:w="4032" w:type="dxa"/>
          </w:tcPr>
          <w:p w14:paraId="2C32F477" w14:textId="77777777" w:rsidR="00C7358B" w:rsidRPr="00525CF2" w:rsidRDefault="00C7358B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38" w:type="dxa"/>
          </w:tcPr>
          <w:p w14:paraId="39D950E6" w14:textId="4A120B3E" w:rsidR="00C7358B" w:rsidRPr="00525CF2" w:rsidRDefault="009B3E8F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61014EF6" w14:textId="77777777" w:rsidR="00C7358B" w:rsidRPr="00525CF2" w:rsidRDefault="00C7358B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0A3F112E" w14:textId="71E10F08" w:rsidR="00C7358B" w:rsidRPr="00525CF2" w:rsidRDefault="009B3E8F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825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3082D513" w14:textId="77777777" w:rsidR="00C7358B" w:rsidRPr="00525CF2" w:rsidRDefault="00C7358B" w:rsidP="00525CF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2634F8B2" w14:textId="77777777" w:rsidR="00C7358B" w:rsidRPr="00525CF2" w:rsidRDefault="00C7358B" w:rsidP="00525CF2">
            <w:pPr>
              <w:tabs>
                <w:tab w:val="decimal" w:pos="530"/>
              </w:tabs>
              <w:ind w:right="9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25CF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" w:type="dxa"/>
          </w:tcPr>
          <w:p w14:paraId="59358061" w14:textId="77777777" w:rsidR="00C7358B" w:rsidRPr="00525CF2" w:rsidRDefault="00C7358B" w:rsidP="00525CF2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748B0085" w14:textId="2A40124C" w:rsidR="00C7358B" w:rsidRPr="00525CF2" w:rsidRDefault="009B3E8F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C7358B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3E8F" w:rsidRPr="00525CF2" w14:paraId="5B60738F" w14:textId="77777777" w:rsidTr="00131B5F">
        <w:trPr>
          <w:trHeight w:val="144"/>
        </w:trPr>
        <w:tc>
          <w:tcPr>
            <w:tcW w:w="4032" w:type="dxa"/>
          </w:tcPr>
          <w:p w14:paraId="7A8B2AAE" w14:textId="77777777" w:rsidR="009B3E8F" w:rsidRPr="00525CF2" w:rsidRDefault="009B3E8F" w:rsidP="00525CF2">
            <w:pPr>
              <w:ind w:left="532" w:hanging="8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รวมค่าตัดจำหน่ายสะสม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47F14A8C" w14:textId="697447B7" w:rsidR="009B3E8F" w:rsidRPr="00525CF2" w:rsidRDefault="009B3E8F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444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5" w:type="dxa"/>
          </w:tcPr>
          <w:p w14:paraId="0EC5C816" w14:textId="77777777" w:rsidR="009B3E8F" w:rsidRPr="00525CF2" w:rsidRDefault="009B3E8F" w:rsidP="00525CF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5499A4B2" w14:textId="2DB8C0FD" w:rsidR="009B3E8F" w:rsidRPr="00525CF2" w:rsidRDefault="009B3E8F" w:rsidP="00525CF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825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9" w:type="dxa"/>
          </w:tcPr>
          <w:p w14:paraId="25501D0D" w14:textId="77777777" w:rsidR="009B3E8F" w:rsidRPr="00525CF2" w:rsidRDefault="009B3E8F" w:rsidP="00525CF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0D775424" w14:textId="77777777" w:rsidR="009B3E8F" w:rsidRPr="00525CF2" w:rsidRDefault="009B3E8F" w:rsidP="00525CF2">
            <w:pPr>
              <w:tabs>
                <w:tab w:val="decimal" w:pos="530"/>
              </w:tabs>
              <w:ind w:right="96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525CF2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1" w:type="dxa"/>
          </w:tcPr>
          <w:p w14:paraId="35E3A971" w14:textId="77777777" w:rsidR="009B3E8F" w:rsidRPr="00525CF2" w:rsidRDefault="009B3E8F" w:rsidP="00525CF2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9E82F03" w14:textId="6F70880A" w:rsidR="009B3E8F" w:rsidRPr="00525CF2" w:rsidRDefault="009B3E8F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6"/>
                <w:szCs w:val="26"/>
              </w:rPr>
              <w:t>269</w:t>
            </w:r>
            <w:r w:rsidRPr="00525C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3E8F" w:rsidRPr="00525CF2" w14:paraId="49FB28C3" w14:textId="77777777" w:rsidTr="00131B5F">
        <w:trPr>
          <w:trHeight w:val="144"/>
        </w:trPr>
        <w:tc>
          <w:tcPr>
            <w:tcW w:w="4032" w:type="dxa"/>
          </w:tcPr>
          <w:p w14:paraId="1E3E1D54" w14:textId="77777777" w:rsidR="009B3E8F" w:rsidRPr="00525CF2" w:rsidRDefault="009B3E8F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25C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รวมสินทรัพย์ไม่มีตัวตน</w:t>
            </w: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4FF7D3F7" w14:textId="1F506E0C" w:rsidR="009B3E8F" w:rsidRPr="00525CF2" w:rsidRDefault="002408B0" w:rsidP="00525CF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698</w:t>
            </w:r>
          </w:p>
        </w:tc>
        <w:tc>
          <w:tcPr>
            <w:tcW w:w="105" w:type="dxa"/>
          </w:tcPr>
          <w:p w14:paraId="718B8A43" w14:textId="77777777" w:rsidR="009B3E8F" w:rsidRPr="00525CF2" w:rsidRDefault="009B3E8F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11441CE3" w14:textId="77777777" w:rsidR="009B3E8F" w:rsidRPr="00525CF2" w:rsidRDefault="009B3E8F" w:rsidP="00525CF2">
            <w:pPr>
              <w:tabs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7D14DD58" w14:textId="77777777" w:rsidR="009B3E8F" w:rsidRPr="00525CF2" w:rsidRDefault="009B3E8F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247C719B" w14:textId="77777777" w:rsidR="009B3E8F" w:rsidRPr="00525CF2" w:rsidRDefault="009B3E8F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" w:type="dxa"/>
          </w:tcPr>
          <w:p w14:paraId="551F0BDE" w14:textId="77777777" w:rsidR="009B3E8F" w:rsidRPr="00525CF2" w:rsidRDefault="009B3E8F" w:rsidP="00525CF2">
            <w:pPr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3172535" w14:textId="21D7EB33" w:rsidR="009B3E8F" w:rsidRPr="00525CF2" w:rsidRDefault="002408B0" w:rsidP="00525CF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B3E8F" w:rsidRPr="00525C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408B0">
              <w:rPr>
                <w:rFonts w:asciiTheme="majorBidi" w:hAnsiTheme="majorBidi" w:cstheme="majorBidi"/>
                <w:sz w:val="26"/>
                <w:szCs w:val="26"/>
              </w:rPr>
              <w:t>792</w:t>
            </w:r>
          </w:p>
        </w:tc>
      </w:tr>
      <w:tr w:rsidR="00525CF2" w:rsidRPr="00525CF2" w14:paraId="612E0F39" w14:textId="77777777" w:rsidTr="00C67D52">
        <w:trPr>
          <w:trHeight w:val="144"/>
        </w:trPr>
        <w:tc>
          <w:tcPr>
            <w:tcW w:w="4032" w:type="dxa"/>
          </w:tcPr>
          <w:p w14:paraId="482D75F9" w14:textId="77777777" w:rsidR="00525CF2" w:rsidRPr="00525CF2" w:rsidRDefault="00525CF2" w:rsidP="00C67D52">
            <w:pPr>
              <w:ind w:left="532" w:hanging="35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8" w:type="dxa"/>
          </w:tcPr>
          <w:p w14:paraId="1313AE5F" w14:textId="77777777" w:rsidR="00525CF2" w:rsidRPr="00525CF2" w:rsidRDefault="00525CF2" w:rsidP="00C67D5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75152EFA" w14:textId="77777777" w:rsidR="00525CF2" w:rsidRPr="00525CF2" w:rsidRDefault="00525CF2" w:rsidP="00C67D5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8B81D10" w14:textId="77777777" w:rsidR="00525CF2" w:rsidRPr="00525CF2" w:rsidRDefault="00525CF2" w:rsidP="00C67D5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A3FCC8C" w14:textId="77777777" w:rsidR="00525CF2" w:rsidRPr="00525CF2" w:rsidRDefault="00525CF2" w:rsidP="00C67D5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5C96F99D" w14:textId="77777777" w:rsidR="00525CF2" w:rsidRPr="00525CF2" w:rsidRDefault="00525CF2" w:rsidP="00C67D5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" w:type="dxa"/>
          </w:tcPr>
          <w:p w14:paraId="26F2E550" w14:textId="77777777" w:rsidR="00525CF2" w:rsidRPr="00525CF2" w:rsidRDefault="00525CF2" w:rsidP="00C67D5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4F53E968" w14:textId="77777777" w:rsidR="00525CF2" w:rsidRPr="00525CF2" w:rsidRDefault="00525CF2" w:rsidP="00C67D5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CF2" w:rsidRPr="00525CF2" w14:paraId="7E1662A4" w14:textId="77777777" w:rsidTr="00C67D52">
        <w:trPr>
          <w:trHeight w:val="144"/>
        </w:trPr>
        <w:tc>
          <w:tcPr>
            <w:tcW w:w="4032" w:type="dxa"/>
          </w:tcPr>
          <w:p w14:paraId="0BD44972" w14:textId="18FC68DD" w:rsidR="00525CF2" w:rsidRPr="00525CF2" w:rsidRDefault="00525CF2" w:rsidP="00C67D52">
            <w:pPr>
              <w:ind w:left="532" w:hanging="35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ค่าตัดจำหน่ายสำหรับปีสิ้นสุดวันที่ </w:t>
            </w:r>
            <w:r w:rsidR="002408B0" w:rsidRPr="002408B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525C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38" w:type="dxa"/>
          </w:tcPr>
          <w:p w14:paraId="6A12439F" w14:textId="77777777" w:rsidR="00525CF2" w:rsidRPr="00525CF2" w:rsidRDefault="00525CF2" w:rsidP="00C67D5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59B92737" w14:textId="77777777" w:rsidR="00525CF2" w:rsidRPr="00525CF2" w:rsidRDefault="00525CF2" w:rsidP="00C67D5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2F225DDF" w14:textId="77777777" w:rsidR="00525CF2" w:rsidRPr="00525CF2" w:rsidRDefault="00525CF2" w:rsidP="00C67D5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477F546" w14:textId="77777777" w:rsidR="00525CF2" w:rsidRPr="00525CF2" w:rsidRDefault="00525CF2" w:rsidP="00C67D5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1909604A" w14:textId="77777777" w:rsidR="00525CF2" w:rsidRPr="00525CF2" w:rsidRDefault="00525CF2" w:rsidP="00C67D5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1" w:type="dxa"/>
          </w:tcPr>
          <w:p w14:paraId="17BFB2E7" w14:textId="77777777" w:rsidR="00525CF2" w:rsidRPr="00525CF2" w:rsidRDefault="00525CF2" w:rsidP="00C67D5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</w:tcPr>
          <w:p w14:paraId="303F0E5A" w14:textId="77777777" w:rsidR="00525CF2" w:rsidRPr="00525CF2" w:rsidRDefault="00525CF2" w:rsidP="00C67D5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25CF2" w:rsidRPr="00525CF2" w14:paraId="2FB8EC7D" w14:textId="77777777" w:rsidTr="00525CF2">
        <w:trPr>
          <w:trHeight w:val="144"/>
        </w:trPr>
        <w:tc>
          <w:tcPr>
            <w:tcW w:w="4032" w:type="dxa"/>
          </w:tcPr>
          <w:p w14:paraId="3F0AF2BF" w14:textId="034414F4" w:rsidR="00525CF2" w:rsidRPr="00525CF2" w:rsidRDefault="002408B0" w:rsidP="00525CF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38" w:type="dxa"/>
          </w:tcPr>
          <w:p w14:paraId="220F5897" w14:textId="77777777" w:rsidR="00525CF2" w:rsidRPr="00525CF2" w:rsidRDefault="00525CF2" w:rsidP="00C67D5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  <w:vAlign w:val="bottom"/>
          </w:tcPr>
          <w:p w14:paraId="41C64C1B" w14:textId="77777777" w:rsidR="00525CF2" w:rsidRPr="00525CF2" w:rsidRDefault="00525CF2" w:rsidP="00C67D5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6F628AF0" w14:textId="77777777" w:rsidR="00525CF2" w:rsidRPr="00525CF2" w:rsidRDefault="00525CF2" w:rsidP="00C67D5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3278FEF1" w14:textId="77777777" w:rsidR="00525CF2" w:rsidRPr="00525CF2" w:rsidRDefault="00525CF2" w:rsidP="00C67D5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66D930CD" w14:textId="60B2D5B5" w:rsidR="00525CF2" w:rsidRPr="00525CF2" w:rsidRDefault="00613AC6" w:rsidP="00525CF2">
            <w:pPr>
              <w:tabs>
                <w:tab w:val="decimal" w:pos="894"/>
              </w:tabs>
              <w:ind w:right="9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525CF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1" w:type="dxa"/>
          </w:tcPr>
          <w:p w14:paraId="35320CBA" w14:textId="77777777" w:rsidR="00525CF2" w:rsidRPr="00525CF2" w:rsidRDefault="00525CF2" w:rsidP="00C67D52">
            <w:pPr>
              <w:tabs>
                <w:tab w:val="decimal" w:pos="1206"/>
              </w:tabs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5C1F16C2" w14:textId="46C6B031" w:rsidR="00525CF2" w:rsidRPr="00525CF2" w:rsidRDefault="002408B0" w:rsidP="00C67D5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879</w:t>
            </w:r>
          </w:p>
        </w:tc>
      </w:tr>
      <w:tr w:rsidR="00525CF2" w:rsidRPr="00525CF2" w14:paraId="2DAA0004" w14:textId="77777777" w:rsidTr="00525CF2">
        <w:trPr>
          <w:trHeight w:val="144"/>
        </w:trPr>
        <w:tc>
          <w:tcPr>
            <w:tcW w:w="4032" w:type="dxa"/>
          </w:tcPr>
          <w:p w14:paraId="64555358" w14:textId="0BCDD27F" w:rsidR="00525CF2" w:rsidRPr="00525CF2" w:rsidRDefault="002408B0" w:rsidP="00C67D52">
            <w:pPr>
              <w:ind w:left="532" w:hanging="2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38" w:type="dxa"/>
          </w:tcPr>
          <w:p w14:paraId="386B524D" w14:textId="46AABA74" w:rsidR="00525CF2" w:rsidRPr="00525CF2" w:rsidRDefault="00525CF2" w:rsidP="00C67D52">
            <w:pPr>
              <w:tabs>
                <w:tab w:val="decimal" w:pos="1010"/>
              </w:tabs>
              <w:ind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" w:type="dxa"/>
          </w:tcPr>
          <w:p w14:paraId="08412D11" w14:textId="77777777" w:rsidR="00525CF2" w:rsidRPr="00525CF2" w:rsidRDefault="00525CF2" w:rsidP="00C67D52">
            <w:pPr>
              <w:tabs>
                <w:tab w:val="decimal" w:pos="966"/>
                <w:tab w:val="decimal" w:pos="1098"/>
              </w:tabs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</w:tcPr>
          <w:p w14:paraId="476A9787" w14:textId="6D53E5FB" w:rsidR="00525CF2" w:rsidRPr="00525CF2" w:rsidRDefault="00525CF2" w:rsidP="00C67D52">
            <w:pPr>
              <w:tabs>
                <w:tab w:val="decimal" w:pos="930"/>
              </w:tabs>
              <w:ind w:right="-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" w:type="dxa"/>
          </w:tcPr>
          <w:p w14:paraId="5F43F247" w14:textId="77777777" w:rsidR="00525CF2" w:rsidRPr="00525CF2" w:rsidRDefault="00525CF2" w:rsidP="00C67D52">
            <w:pPr>
              <w:tabs>
                <w:tab w:val="decimal" w:pos="1098"/>
              </w:tabs>
              <w:ind w:left="-7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0" w:type="dxa"/>
          </w:tcPr>
          <w:p w14:paraId="4CB27EA2" w14:textId="23019FF3" w:rsidR="00525CF2" w:rsidRPr="00525CF2" w:rsidRDefault="00613AC6" w:rsidP="00525CF2">
            <w:pPr>
              <w:tabs>
                <w:tab w:val="decimal" w:pos="894"/>
              </w:tabs>
              <w:ind w:right="9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525CF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1" w:type="dxa"/>
          </w:tcPr>
          <w:p w14:paraId="76B0FBD1" w14:textId="77777777" w:rsidR="00525CF2" w:rsidRPr="00525CF2" w:rsidRDefault="00525CF2" w:rsidP="00C67D52">
            <w:pPr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1" w:type="dxa"/>
            <w:tcBorders>
              <w:top w:val="double" w:sz="4" w:space="0" w:color="auto"/>
              <w:bottom w:val="double" w:sz="4" w:space="0" w:color="auto"/>
            </w:tcBorders>
          </w:tcPr>
          <w:p w14:paraId="7EB98180" w14:textId="4EBCEDFE" w:rsidR="00525CF2" w:rsidRPr="00525CF2" w:rsidRDefault="002408B0" w:rsidP="00C67D52">
            <w:pPr>
              <w:tabs>
                <w:tab w:val="decimal" w:pos="9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408B0">
              <w:rPr>
                <w:rFonts w:asciiTheme="majorBidi" w:hAnsiTheme="majorBidi" w:cstheme="majorBidi"/>
                <w:sz w:val="26"/>
                <w:szCs w:val="26"/>
              </w:rPr>
              <w:t>825</w:t>
            </w:r>
          </w:p>
        </w:tc>
      </w:tr>
    </w:tbl>
    <w:p w14:paraId="5F5EDA87" w14:textId="77777777" w:rsidR="00525CF2" w:rsidRDefault="00525CF2" w:rsidP="00525CF2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EAFD119" w14:textId="77777777" w:rsidR="00525CF2" w:rsidRDefault="00525C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5797C2" w14:textId="74A52606" w:rsidR="00291E45" w:rsidRPr="00FB0D60" w:rsidRDefault="002408B0" w:rsidP="00525CF2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21</w:t>
      </w:r>
      <w:r w:rsidR="00BC27B8" w:rsidRPr="00FB0D60">
        <w:rPr>
          <w:rFonts w:ascii="Angsana New" w:hAnsi="Angsana New"/>
          <w:b/>
          <w:bCs/>
          <w:sz w:val="32"/>
          <w:szCs w:val="32"/>
        </w:rPr>
        <w:t>.</w:t>
      </w:r>
      <w:r w:rsidR="008F03C4" w:rsidRPr="00FB0D60">
        <w:rPr>
          <w:rFonts w:ascii="Angsana New" w:hAnsi="Angsana New"/>
          <w:b/>
          <w:bCs/>
          <w:sz w:val="32"/>
          <w:szCs w:val="32"/>
          <w:cs/>
        </w:rPr>
        <w:tab/>
      </w:r>
      <w:r w:rsidR="00027454" w:rsidRPr="00FB0D60">
        <w:rPr>
          <w:rFonts w:ascii="Angsana New" w:hAnsi="Angsana New" w:hint="cs"/>
          <w:b/>
          <w:bCs/>
          <w:sz w:val="32"/>
          <w:szCs w:val="32"/>
          <w:cs/>
        </w:rPr>
        <w:t>เงินมัดจำเพื่อตรวจสอบธุรกิจก่อนซื้อกิจการ</w:t>
      </w:r>
    </w:p>
    <w:p w14:paraId="1265BBEE" w14:textId="6798375F" w:rsidR="00027454" w:rsidRPr="00FB0D60" w:rsidRDefault="00027454" w:rsidP="00B47D4A">
      <w:pPr>
        <w:tabs>
          <w:tab w:val="right" w:pos="7280"/>
          <w:tab w:val="right" w:pos="8540"/>
        </w:tabs>
        <w:ind w:left="547" w:right="-29" w:hanging="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เงินมัดจำเพื่อตรวจสอบข้อมูลธุรกิจก่อนซื้อกิจการ</w:t>
      </w:r>
      <w:r w:rsidR="00160092" w:rsidRPr="00FB0D60">
        <w:rPr>
          <w:rFonts w:ascii="Angsana New" w:hAnsi="Angsana New" w:hint="cs"/>
          <w:sz w:val="32"/>
          <w:szCs w:val="32"/>
          <w:cs/>
        </w:rPr>
        <w:t xml:space="preserve"> ณ </w:t>
      </w:r>
      <w:r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8B1692" w:rsidRPr="00FB0D60">
        <w:rPr>
          <w:rFonts w:ascii="Angsana New" w:hAnsi="Angsana New"/>
          <w:sz w:val="32"/>
          <w:szCs w:val="32"/>
        </w:rPr>
        <w:t xml:space="preserve"> </w:t>
      </w:r>
      <w:r w:rsidR="008B1692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ประกอบด้วยรายการต่อไปนี้</w:t>
      </w:r>
    </w:p>
    <w:p w14:paraId="63E753C1" w14:textId="77777777" w:rsidR="008067BD" w:rsidRPr="00FB0D60" w:rsidRDefault="00027454" w:rsidP="00E41FA0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b/>
          <w:bCs/>
          <w:sz w:val="32"/>
          <w:szCs w:val="32"/>
          <w:lang w:eastAsia="ko-KR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="00E41FA0" w:rsidRPr="00FB0D60">
        <w:rPr>
          <w:rFonts w:ascii="Angsana New" w:hAnsi="Angsana New"/>
          <w:b/>
          <w:bCs/>
          <w:szCs w:val="24"/>
        </w:rPr>
        <w:t>(</w:t>
      </w:r>
      <w:r w:rsidR="00E41FA0" w:rsidRPr="00FB0D60">
        <w:rPr>
          <w:rFonts w:ascii="Angsana New" w:hAnsi="Angsana New"/>
          <w:b/>
          <w:bCs/>
          <w:szCs w:val="24"/>
          <w:cs/>
        </w:rPr>
        <w:t>หน่วย</w:t>
      </w:r>
      <w:r w:rsidR="00E41FA0" w:rsidRPr="00FB0D60">
        <w:rPr>
          <w:rFonts w:ascii="Angsana New" w:hAnsi="Angsana New"/>
          <w:b/>
          <w:bCs/>
          <w:szCs w:val="24"/>
        </w:rPr>
        <w:t xml:space="preserve">: </w:t>
      </w:r>
      <w:r w:rsidR="00E41FA0"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2"/>
        <w:gridCol w:w="90"/>
        <w:gridCol w:w="1800"/>
        <w:gridCol w:w="90"/>
        <w:gridCol w:w="1530"/>
        <w:gridCol w:w="90"/>
        <w:gridCol w:w="810"/>
        <w:gridCol w:w="90"/>
        <w:gridCol w:w="900"/>
        <w:gridCol w:w="90"/>
        <w:gridCol w:w="990"/>
        <w:gridCol w:w="90"/>
        <w:gridCol w:w="900"/>
      </w:tblGrid>
      <w:tr w:rsidR="002F2497" w:rsidRPr="00FB0D60" w14:paraId="124A63D7" w14:textId="77777777" w:rsidTr="004D4613">
        <w:trPr>
          <w:trHeight w:val="243"/>
        </w:trPr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C84F917" w14:textId="77777777" w:rsidR="002F2497" w:rsidRPr="00FB0D60" w:rsidRDefault="002F2497" w:rsidP="007F41E5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ผู้จ่าย</w:t>
            </w:r>
          </w:p>
        </w:tc>
        <w:tc>
          <w:tcPr>
            <w:tcW w:w="90" w:type="dxa"/>
          </w:tcPr>
          <w:p w14:paraId="5454C95C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BDBEBD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ผู้รับ</w:t>
            </w:r>
          </w:p>
        </w:tc>
        <w:tc>
          <w:tcPr>
            <w:tcW w:w="90" w:type="dxa"/>
          </w:tcPr>
          <w:p w14:paraId="314B3D37" w14:textId="77777777" w:rsidR="002F2497" w:rsidRPr="00FB0D60" w:rsidRDefault="002F2497" w:rsidP="007F41E5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E7837AE" w14:textId="77777777" w:rsidR="002F2497" w:rsidRPr="00FB0D60" w:rsidRDefault="002F2497" w:rsidP="007F41E5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ลักษณะความสัมพันธ์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54FCD9BD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gridSpan w:val="3"/>
            <w:tcBorders>
              <w:bottom w:val="single" w:sz="4" w:space="0" w:color="auto"/>
            </w:tcBorders>
            <w:vAlign w:val="bottom"/>
          </w:tcPr>
          <w:p w14:paraId="033A051A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3E256F6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80" w:type="dxa"/>
            <w:gridSpan w:val="3"/>
            <w:tcBorders>
              <w:bottom w:val="single" w:sz="4" w:space="0" w:color="auto"/>
            </w:tcBorders>
            <w:vAlign w:val="bottom"/>
          </w:tcPr>
          <w:p w14:paraId="7D2F1520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F2497" w:rsidRPr="00FB0D60" w14:paraId="08977724" w14:textId="77777777" w:rsidTr="008E3072">
        <w:trPr>
          <w:trHeight w:val="70"/>
        </w:trPr>
        <w:tc>
          <w:tcPr>
            <w:tcW w:w="1242" w:type="dxa"/>
            <w:vAlign w:val="bottom"/>
          </w:tcPr>
          <w:p w14:paraId="4AE4E248" w14:textId="77777777" w:rsidR="002F2497" w:rsidRPr="00FB0D60" w:rsidRDefault="002F2497" w:rsidP="007F41E5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49C9C051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BE3CD4C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0" w:type="dxa"/>
          </w:tcPr>
          <w:p w14:paraId="4D47CFB3" w14:textId="77777777" w:rsidR="002F2497" w:rsidRPr="00FB0D60" w:rsidRDefault="002F2497" w:rsidP="007F41E5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6F7DFDE" w14:textId="77777777" w:rsidR="002F2497" w:rsidRPr="00FB0D60" w:rsidRDefault="002F2497" w:rsidP="007F41E5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E541951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B5C382D" w14:textId="39CC35F0" w:rsidR="002F2497" w:rsidRPr="00FB0D60" w:rsidRDefault="002408B0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1BE40B03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744E3" w14:textId="67440ADF" w:rsidR="002F2497" w:rsidRPr="00FB0D60" w:rsidRDefault="002408B0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5E6A874A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D4FF05" w14:textId="235A1766" w:rsidR="002F2497" w:rsidRPr="00FB0D60" w:rsidRDefault="002408B0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01483431" w14:textId="77777777" w:rsidR="002F2497" w:rsidRPr="00FB0D60" w:rsidRDefault="002F2497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06F951" w14:textId="0AC3BE90" w:rsidR="002F2497" w:rsidRPr="00FB0D60" w:rsidRDefault="002408B0" w:rsidP="007F41E5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F136A6" w:rsidRPr="00FB0D60" w14:paraId="43017C30" w14:textId="77777777" w:rsidTr="00F136A6">
        <w:tc>
          <w:tcPr>
            <w:tcW w:w="1242" w:type="dxa"/>
            <w:vAlign w:val="bottom"/>
          </w:tcPr>
          <w:p w14:paraId="35C24F6F" w14:textId="77777777" w:rsidR="00F136A6" w:rsidRPr="00FB0D60" w:rsidRDefault="00CA390F" w:rsidP="00F136A6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</w:t>
            </w:r>
          </w:p>
        </w:tc>
        <w:tc>
          <w:tcPr>
            <w:tcW w:w="90" w:type="dxa"/>
          </w:tcPr>
          <w:p w14:paraId="7A6E275E" w14:textId="77777777" w:rsidR="00F136A6" w:rsidRPr="00FB0D60" w:rsidRDefault="00F136A6" w:rsidP="00F136A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EE93D61" w14:textId="77777777" w:rsidR="00F136A6" w:rsidRPr="00FB0D60" w:rsidRDefault="00F136A6" w:rsidP="00F136A6">
            <w:pPr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กรรมการของบริษัทย่อย</w:t>
            </w:r>
          </w:p>
        </w:tc>
        <w:tc>
          <w:tcPr>
            <w:tcW w:w="90" w:type="dxa"/>
          </w:tcPr>
          <w:p w14:paraId="04E49260" w14:textId="77777777" w:rsidR="00F136A6" w:rsidRPr="00FB0D60" w:rsidRDefault="00F136A6" w:rsidP="00F136A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FD02226" w14:textId="77777777" w:rsidR="00F136A6" w:rsidRPr="00FB0D60" w:rsidRDefault="00F136A6" w:rsidP="00F136A6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7EBAEB43" w14:textId="77777777" w:rsidR="00F136A6" w:rsidRPr="00FB0D60" w:rsidRDefault="00F136A6" w:rsidP="00F136A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E052E9" w14:textId="77777777" w:rsidR="00F136A6" w:rsidRPr="00FB0D60" w:rsidRDefault="0069702B" w:rsidP="00F136A6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FD9B24D" w14:textId="77777777" w:rsidR="00F136A6" w:rsidRPr="00FB0D60" w:rsidRDefault="00F136A6" w:rsidP="00F136A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D99FEE7" w14:textId="0C22322C" w:rsidR="00F136A6" w:rsidRPr="00FB0D60" w:rsidRDefault="002408B0" w:rsidP="00F136A6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  <w:r w:rsidR="00F136A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27D4AFF9" w14:textId="77777777" w:rsidR="00F136A6" w:rsidRPr="00FB0D60" w:rsidRDefault="00F136A6" w:rsidP="00F136A6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6FA4F2" w14:textId="77777777" w:rsidR="00F136A6" w:rsidRPr="00FB0D60" w:rsidRDefault="0069702B" w:rsidP="00F136A6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4717A850" w14:textId="77777777" w:rsidR="00F136A6" w:rsidRPr="00FB0D60" w:rsidRDefault="00F136A6" w:rsidP="00F136A6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1A0DB14" w14:textId="6461A661" w:rsidR="00F136A6" w:rsidRPr="00FB0D60" w:rsidRDefault="002408B0" w:rsidP="00F136A6">
            <w:pPr>
              <w:tabs>
                <w:tab w:val="decimal" w:pos="806"/>
              </w:tabs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  <w:r w:rsidR="00F136A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F136A6" w:rsidRPr="00FB0D60" w14:paraId="4D0CD335" w14:textId="77777777" w:rsidTr="00F136A6">
        <w:tc>
          <w:tcPr>
            <w:tcW w:w="1242" w:type="dxa"/>
            <w:vAlign w:val="bottom"/>
          </w:tcPr>
          <w:p w14:paraId="2B0602E6" w14:textId="77777777" w:rsidR="00F136A6" w:rsidRPr="00FB0D60" w:rsidRDefault="00F136A6" w:rsidP="00F136A6">
            <w:pPr>
              <w:ind w:left="160" w:right="-108" w:hanging="160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20A9F3A5" w14:textId="77777777" w:rsidR="00F136A6" w:rsidRPr="00FB0D60" w:rsidRDefault="00F136A6" w:rsidP="00F136A6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2F4BC5C" w14:textId="77777777" w:rsidR="00F136A6" w:rsidRPr="00FB0D60" w:rsidRDefault="00F136A6" w:rsidP="00F136A6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ผู้ถือหุ้นของบริษัท</w:t>
            </w:r>
          </w:p>
        </w:tc>
        <w:tc>
          <w:tcPr>
            <w:tcW w:w="90" w:type="dxa"/>
          </w:tcPr>
          <w:p w14:paraId="71EAF0D5" w14:textId="77777777" w:rsidR="00F136A6" w:rsidRPr="00FB0D60" w:rsidRDefault="00F136A6" w:rsidP="00F136A6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D260C4B" w14:textId="77777777" w:rsidR="00F136A6" w:rsidRPr="00FB0D60" w:rsidRDefault="00F136A6" w:rsidP="00F136A6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17B28F43" w14:textId="77777777" w:rsidR="00F136A6" w:rsidRPr="00FB0D60" w:rsidRDefault="00F136A6" w:rsidP="00F136A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82EB40A" w14:textId="03E1121D" w:rsidR="00F136A6" w:rsidRPr="00FB0D60" w:rsidRDefault="002408B0" w:rsidP="007A428E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7A428E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72BDAE09" w14:textId="77777777" w:rsidR="00F136A6" w:rsidRPr="00FB0D60" w:rsidRDefault="00F136A6" w:rsidP="00F136A6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CA7744" w14:textId="46AEC997" w:rsidR="00F136A6" w:rsidRPr="00FB0D60" w:rsidRDefault="002408B0" w:rsidP="00F136A6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60</w:t>
            </w:r>
            <w:r w:rsidR="00F136A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7F4E7066" w14:textId="77777777" w:rsidR="00F136A6" w:rsidRPr="00FB0D60" w:rsidRDefault="00F136A6" w:rsidP="00F136A6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3AED44" w14:textId="1ACB90FD" w:rsidR="00F136A6" w:rsidRPr="00FB0D60" w:rsidRDefault="002408B0" w:rsidP="007A428E">
            <w:pPr>
              <w:tabs>
                <w:tab w:val="decimal" w:pos="806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7A428E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12AD3F6B" w14:textId="77777777" w:rsidR="00F136A6" w:rsidRPr="00FB0D60" w:rsidRDefault="00F136A6" w:rsidP="00F136A6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B66AD23" w14:textId="39943AAF" w:rsidR="00F136A6" w:rsidRPr="00FB0D60" w:rsidRDefault="002408B0" w:rsidP="00F136A6">
            <w:pPr>
              <w:tabs>
                <w:tab w:val="decimal" w:pos="806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60</w:t>
            </w:r>
            <w:r w:rsidR="00F136A6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0D5791" w:rsidRPr="00FB0D60" w14:paraId="18821D93" w14:textId="77777777" w:rsidTr="008E3072">
        <w:tc>
          <w:tcPr>
            <w:tcW w:w="1242" w:type="dxa"/>
            <w:vAlign w:val="bottom"/>
          </w:tcPr>
          <w:p w14:paraId="000F7AA4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บริษัท 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เฟ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อร์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รั่ม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90" w:type="dxa"/>
          </w:tcPr>
          <w:p w14:paraId="6CE085A5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740140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บริษัทอีโค เอ็นเนอร์ยี่</w:t>
            </w:r>
          </w:p>
        </w:tc>
        <w:tc>
          <w:tcPr>
            <w:tcW w:w="90" w:type="dxa"/>
          </w:tcPr>
          <w:p w14:paraId="0960FAE6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860CC3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9A4926B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991FD32" w14:textId="77777777" w:rsidR="000D5791" w:rsidRPr="00FB0D60" w:rsidRDefault="000D5791" w:rsidP="000D5791">
            <w:pPr>
              <w:tabs>
                <w:tab w:val="decimal" w:pos="94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30AB376A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379A597" w14:textId="77777777" w:rsidR="000D5791" w:rsidRPr="00FB0D60" w:rsidRDefault="000D5791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CD261A7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DF92EAB" w14:textId="77777777" w:rsidR="000D5791" w:rsidRPr="00FB0D60" w:rsidRDefault="000D5791" w:rsidP="000D5791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2B801849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6C306AE7" w14:textId="77777777" w:rsidR="000D5791" w:rsidRPr="00FB0D60" w:rsidRDefault="000D5791" w:rsidP="000D5791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D5791" w:rsidRPr="00FB0D60" w14:paraId="315F5DCB" w14:textId="77777777" w:rsidTr="000C6CD5">
        <w:tc>
          <w:tcPr>
            <w:tcW w:w="1242" w:type="dxa"/>
            <w:vAlign w:val="bottom"/>
          </w:tcPr>
          <w:p w14:paraId="52B55B68" w14:textId="77777777" w:rsidR="000D5791" w:rsidRPr="00FB0D60" w:rsidRDefault="000D5791" w:rsidP="000D5791">
            <w:pPr>
              <w:ind w:left="160" w:right="-108" w:hanging="160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เอ็นเนอร์ยี่ จำกัด</w:t>
            </w:r>
          </w:p>
        </w:tc>
        <w:tc>
          <w:tcPr>
            <w:tcW w:w="90" w:type="dxa"/>
          </w:tcPr>
          <w:p w14:paraId="128077CE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80D733" w14:textId="77777777" w:rsidR="000D5791" w:rsidRPr="00FB0D60" w:rsidRDefault="000D5791" w:rsidP="000D5791">
            <w:pPr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 กรุ๊ป คอร์ปอเรชั่น จำกัด</w:t>
            </w:r>
          </w:p>
        </w:tc>
        <w:tc>
          <w:tcPr>
            <w:tcW w:w="90" w:type="dxa"/>
          </w:tcPr>
          <w:p w14:paraId="1ACCB6AA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A886A41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1E6118EE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0629B9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D7B47B8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7B2973" w14:textId="0E296C1A" w:rsidR="000D5791" w:rsidRPr="00FB0D60" w:rsidRDefault="002408B0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18F1DED2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FDE10E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53AF837E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F545577" w14:textId="77777777" w:rsidR="000D5791" w:rsidRPr="00FB0D60" w:rsidRDefault="000D5791" w:rsidP="000D5791">
            <w:pPr>
              <w:tabs>
                <w:tab w:val="decimal" w:pos="444"/>
              </w:tabs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0D5791" w:rsidRPr="00FB0D60" w14:paraId="31C33FD0" w14:textId="77777777" w:rsidTr="008E3072">
        <w:tc>
          <w:tcPr>
            <w:tcW w:w="1242" w:type="dxa"/>
            <w:vAlign w:val="bottom"/>
          </w:tcPr>
          <w:p w14:paraId="329E0AFD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7418685E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768E3E5" w14:textId="77777777" w:rsidR="000D5791" w:rsidRPr="00FB0D60" w:rsidRDefault="000D5791" w:rsidP="000D5791">
            <w:pPr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บริษัท การจัดการ</w:t>
            </w:r>
          </w:p>
        </w:tc>
        <w:tc>
          <w:tcPr>
            <w:tcW w:w="90" w:type="dxa"/>
          </w:tcPr>
          <w:p w14:paraId="3DFBAADF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D70F50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7737C41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729DC3" w14:textId="77777777" w:rsidR="000D5791" w:rsidRPr="00FB0D60" w:rsidRDefault="000D5791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C1AF4A5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1281744" w14:textId="77777777" w:rsidR="000D5791" w:rsidRPr="00FB0D60" w:rsidRDefault="000D5791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7A113D74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6F7C5D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0A02A620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2ABBECB" w14:textId="77777777" w:rsidR="000D5791" w:rsidRPr="00FB0D60" w:rsidRDefault="000D5791" w:rsidP="000D5791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D5791" w:rsidRPr="00FB0D60" w14:paraId="1A527B43" w14:textId="77777777" w:rsidTr="008E3072">
        <w:tc>
          <w:tcPr>
            <w:tcW w:w="1242" w:type="dxa"/>
            <w:vAlign w:val="bottom"/>
          </w:tcPr>
          <w:p w14:paraId="2A73E37F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AEB4190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E3EF8E7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 สิ่งแวดล้อมหาดใหญ่</w:t>
            </w:r>
          </w:p>
        </w:tc>
        <w:tc>
          <w:tcPr>
            <w:tcW w:w="90" w:type="dxa"/>
          </w:tcPr>
          <w:p w14:paraId="00DFB84C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1ADF12F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90A6D0C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062397" w14:textId="77777777" w:rsidR="000D5791" w:rsidRPr="00FB0D60" w:rsidRDefault="000D5791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569018DB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1166634" w14:textId="77777777" w:rsidR="000D5791" w:rsidRPr="00FB0D60" w:rsidRDefault="000D5791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035BDCEB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36D8F1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312D90E2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3C1C0757" w14:textId="77777777" w:rsidR="000D5791" w:rsidRPr="00FB0D60" w:rsidRDefault="000D5791" w:rsidP="000D5791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D5791" w:rsidRPr="00FB0D60" w14:paraId="77B644DA" w14:textId="77777777" w:rsidTr="000C6CD5">
        <w:tc>
          <w:tcPr>
            <w:tcW w:w="1242" w:type="dxa"/>
            <w:vAlign w:val="bottom"/>
          </w:tcPr>
          <w:p w14:paraId="694F66F8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262E29B0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4020680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 จำกัด</w:t>
            </w:r>
          </w:p>
        </w:tc>
        <w:tc>
          <w:tcPr>
            <w:tcW w:w="90" w:type="dxa"/>
          </w:tcPr>
          <w:p w14:paraId="6CC033DD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929D8C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90" w:type="dxa"/>
          </w:tcPr>
          <w:p w14:paraId="27B2CBDE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143CC7B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71085370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775D7D6" w14:textId="4966817C" w:rsidR="000D5791" w:rsidRPr="00FB0D60" w:rsidRDefault="002408B0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2EE6192A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6033BA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21AD4DC0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08C76CD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0D5791" w:rsidRPr="00FB0D60" w14:paraId="0E822211" w14:textId="77777777" w:rsidTr="008E3072">
        <w:tc>
          <w:tcPr>
            <w:tcW w:w="1242" w:type="dxa"/>
            <w:vAlign w:val="bottom"/>
          </w:tcPr>
          <w:p w14:paraId="267C49BF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0925E341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D8BF74E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บริษัท เอ็กซ์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เซลเล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>นท์</w:t>
            </w:r>
          </w:p>
        </w:tc>
        <w:tc>
          <w:tcPr>
            <w:tcW w:w="90" w:type="dxa"/>
          </w:tcPr>
          <w:p w14:paraId="4D9B11C6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105B9BC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3B35536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1D8D261" w14:textId="77777777" w:rsidR="000D5791" w:rsidRPr="00FB0D60" w:rsidRDefault="000D5791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260BC44F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76C1EC" w14:textId="77777777" w:rsidR="000D5791" w:rsidRPr="00FB0D60" w:rsidRDefault="000D5791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2FA4F8D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CAC5BD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7910C49D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1353BCE4" w14:textId="77777777" w:rsidR="000D5791" w:rsidRPr="00FB0D60" w:rsidRDefault="000D5791" w:rsidP="000D5791">
            <w:pPr>
              <w:tabs>
                <w:tab w:val="decimal" w:pos="830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tr w:rsidR="000D5791" w:rsidRPr="00FB0D60" w14:paraId="4F0BC700" w14:textId="77777777" w:rsidTr="000C6CD5">
        <w:tc>
          <w:tcPr>
            <w:tcW w:w="1242" w:type="dxa"/>
            <w:vAlign w:val="bottom"/>
          </w:tcPr>
          <w:p w14:paraId="3161923C" w14:textId="77777777" w:rsidR="000D5791" w:rsidRPr="00FB0D60" w:rsidRDefault="000D5791" w:rsidP="000D5791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" w:type="dxa"/>
          </w:tcPr>
          <w:p w14:paraId="0733DA26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B4488D1" w14:textId="77777777" w:rsidR="000D5791" w:rsidRPr="00FB0D60" w:rsidRDefault="000D5791" w:rsidP="000D5791">
            <w:pPr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 </w:t>
            </w:r>
            <w:proofErr w:type="spellStart"/>
            <w:r w:rsidRPr="00FB0D60">
              <w:rPr>
                <w:rFonts w:ascii="Angsana New" w:hAnsi="Angsana New" w:hint="cs"/>
                <w:szCs w:val="24"/>
                <w:cs/>
              </w:rPr>
              <w:t>เทค</w:t>
            </w:r>
            <w:proofErr w:type="spellEnd"/>
            <w:r w:rsidRPr="00FB0D60">
              <w:rPr>
                <w:rFonts w:ascii="Angsana New" w:hAnsi="Angsana New" w:hint="cs"/>
                <w:szCs w:val="24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3F41AFCA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601A795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บริษัทที่ไม่เกี่ยวข้องกัน</w:t>
            </w:r>
          </w:p>
        </w:tc>
        <w:tc>
          <w:tcPr>
            <w:tcW w:w="90" w:type="dxa"/>
          </w:tcPr>
          <w:p w14:paraId="1886D8BF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35D428" w14:textId="30117C00" w:rsidR="000D5791" w:rsidRPr="00FB0D60" w:rsidRDefault="002408B0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14:paraId="1418C1EC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4D447D7" w14:textId="7EB678E8" w:rsidR="000D5791" w:rsidRPr="00FB0D60" w:rsidRDefault="002408B0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14:paraId="2ED4B310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E629E1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8E17801" w14:textId="77777777" w:rsidR="000D5791" w:rsidRPr="00FB0D60" w:rsidRDefault="000D5791" w:rsidP="000D5791">
            <w:pPr>
              <w:tabs>
                <w:tab w:val="decimal" w:pos="792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C57AFB" w14:textId="77777777" w:rsidR="000D5791" w:rsidRPr="00FB0D60" w:rsidRDefault="000D5791" w:rsidP="000D5791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0D5791" w:rsidRPr="00FB0D60" w14:paraId="32949C77" w14:textId="77777777" w:rsidTr="000C6CD5">
        <w:tc>
          <w:tcPr>
            <w:tcW w:w="3132" w:type="dxa"/>
            <w:gridSpan w:val="3"/>
          </w:tcPr>
          <w:p w14:paraId="11DE2059" w14:textId="77777777" w:rsidR="000D5791" w:rsidRPr="00FB0D60" w:rsidRDefault="000D5791" w:rsidP="000D5791">
            <w:pPr>
              <w:ind w:left="-108" w:right="-108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118BA58A" w14:textId="77777777" w:rsidR="000D5791" w:rsidRPr="00FB0D60" w:rsidRDefault="000D5791" w:rsidP="000D579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55A633E" w14:textId="77777777" w:rsidR="000D5791" w:rsidRPr="00FB0D60" w:rsidRDefault="000D5791" w:rsidP="000D5791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" w:type="dxa"/>
          </w:tcPr>
          <w:p w14:paraId="679E1FA2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8306916" w14:textId="5BAA4A12" w:rsidR="000D5791" w:rsidRPr="00FB0D60" w:rsidRDefault="002408B0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77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14:paraId="343C45AA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4947FA" w14:textId="6CBFBBD8" w:rsidR="000D5791" w:rsidRPr="00FB0D60" w:rsidRDefault="002408B0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222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90" w:type="dxa"/>
          </w:tcPr>
          <w:p w14:paraId="215B04A9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CE7BC5" w14:textId="2A8B1B1D" w:rsidR="000D5791" w:rsidRPr="00FB0D60" w:rsidRDefault="002408B0" w:rsidP="000D5791">
            <w:pPr>
              <w:tabs>
                <w:tab w:val="decimal" w:pos="806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7B6F0D21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579FA6" w14:textId="2F936256" w:rsidR="000D5791" w:rsidRPr="00FB0D60" w:rsidRDefault="002408B0" w:rsidP="000D5791">
            <w:pPr>
              <w:tabs>
                <w:tab w:val="decimal" w:pos="83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160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0D5791" w:rsidRPr="00FB0D60" w14:paraId="78725759" w14:textId="77777777" w:rsidTr="000C6CD5">
        <w:tc>
          <w:tcPr>
            <w:tcW w:w="4752" w:type="dxa"/>
            <w:gridSpan w:val="5"/>
          </w:tcPr>
          <w:p w14:paraId="0A435022" w14:textId="77777777" w:rsidR="000D5791" w:rsidRPr="00FB0D60" w:rsidRDefault="000D5791" w:rsidP="000D5791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 </w:t>
            </w:r>
            <w:r w:rsidRPr="00FB0D60">
              <w:rPr>
                <w:rFonts w:ascii="Angsana New" w:hAnsi="Angsana New" w:hint="cs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 xml:space="preserve">: </w:t>
            </w:r>
            <w:r w:rsidRPr="00FB0D60">
              <w:rPr>
                <w:rFonts w:ascii="Angsana New" w:hAnsi="Angsana New" w:hint="cs"/>
                <w:szCs w:val="24"/>
                <w:cs/>
              </w:rPr>
              <w:t>ค่าเผื่อการลดลงของมูลค่า</w:t>
            </w:r>
          </w:p>
        </w:tc>
        <w:tc>
          <w:tcPr>
            <w:tcW w:w="90" w:type="dxa"/>
          </w:tcPr>
          <w:p w14:paraId="5365E617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38F3F9" w14:textId="6E0C1BE2" w:rsidR="000D5791" w:rsidRPr="00FB0D60" w:rsidRDefault="000D5791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2EF45559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E7B1284" w14:textId="1D2CC148" w:rsidR="000D5791" w:rsidRPr="00FB0D60" w:rsidRDefault="000D5791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500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02825455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E9F674" w14:textId="77777777" w:rsidR="000D5791" w:rsidRPr="00FB0D60" w:rsidRDefault="000D5791" w:rsidP="000D5791">
            <w:pPr>
              <w:tabs>
                <w:tab w:val="decimal" w:pos="84"/>
              </w:tabs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6A0951D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854344" w14:textId="77777777" w:rsidR="000D5791" w:rsidRPr="00FB0D60" w:rsidRDefault="000D5791" w:rsidP="000D5791">
            <w:pPr>
              <w:tabs>
                <w:tab w:val="decimal" w:pos="44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0D5791" w:rsidRPr="00FB0D60" w14:paraId="57AB948A" w14:textId="77777777" w:rsidTr="000C6CD5">
        <w:tc>
          <w:tcPr>
            <w:tcW w:w="4752" w:type="dxa"/>
            <w:gridSpan w:val="5"/>
            <w:tcBorders>
              <w:bottom w:val="nil"/>
            </w:tcBorders>
          </w:tcPr>
          <w:p w14:paraId="558DF4C1" w14:textId="77777777" w:rsidR="000D5791" w:rsidRPr="00FB0D60" w:rsidRDefault="000D5791" w:rsidP="000D5791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   รวมเงินมัดจำเพื่อตรวจสอบข้อมูลธุรกิจก่อนซื้อกิจการ </w:t>
            </w:r>
            <w:r w:rsidRPr="00FB0D60">
              <w:rPr>
                <w:rFonts w:ascii="Angsana New" w:hAnsi="Angsana New"/>
                <w:szCs w:val="24"/>
              </w:rPr>
              <w:t xml:space="preserve">- </w:t>
            </w:r>
            <w:r w:rsidRPr="00FB0D60">
              <w:rPr>
                <w:rFonts w:ascii="Angsana New" w:hAnsi="Angsana New" w:hint="cs"/>
                <w:szCs w:val="24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</w:tcPr>
          <w:p w14:paraId="41F38108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9DF7B" w14:textId="38E87FD9" w:rsidR="000D5791" w:rsidRPr="00FB0D60" w:rsidRDefault="002408B0" w:rsidP="000D5791">
            <w:pPr>
              <w:tabs>
                <w:tab w:val="decimal" w:pos="71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50EF47C7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16BD2" w14:textId="48B419E2" w:rsidR="000D5791" w:rsidRPr="00FB0D60" w:rsidRDefault="002408B0" w:rsidP="000D5791">
            <w:pPr>
              <w:tabs>
                <w:tab w:val="decimal" w:pos="807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170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79B2188C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4BB14" w14:textId="200A2A60" w:rsidR="000D5791" w:rsidRPr="00FB0D60" w:rsidRDefault="002408B0" w:rsidP="000D5791">
            <w:pPr>
              <w:tabs>
                <w:tab w:val="decimal" w:pos="806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7369D0CB" w14:textId="77777777" w:rsidR="000D5791" w:rsidRPr="00FB0D60" w:rsidRDefault="000D5791" w:rsidP="000D579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7BF67B" w14:textId="0B61AB23" w:rsidR="000D5791" w:rsidRPr="00FB0D60" w:rsidRDefault="002408B0" w:rsidP="000D5791">
            <w:pPr>
              <w:tabs>
                <w:tab w:val="decimal" w:pos="830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160</w:t>
            </w:r>
            <w:r w:rsidR="000D579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6C6E5363" w14:textId="383A3014" w:rsidR="00DF5B4F" w:rsidRPr="00FB0D60" w:rsidRDefault="00DF5B4F" w:rsidP="00C67D52">
      <w:pPr>
        <w:tabs>
          <w:tab w:val="right" w:pos="7280"/>
          <w:tab w:val="right" w:pos="8540"/>
        </w:tabs>
        <w:spacing w:before="240" w:after="240"/>
        <w:ind w:left="547" w:right="-29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8B1692" w:rsidRPr="00FB0D60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pacing w:val="-2"/>
          <w:sz w:val="32"/>
          <w:szCs w:val="32"/>
        </w:rPr>
        <w:t>31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B1692" w:rsidRPr="00FB0D60"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2562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บริษัท </w:t>
      </w:r>
      <w:proofErr w:type="spellStart"/>
      <w:r w:rsidRPr="00FB0D60">
        <w:rPr>
          <w:rFonts w:ascii="Angsana New" w:hAnsi="Angsana New" w:hint="cs"/>
          <w:spacing w:val="-2"/>
          <w:sz w:val="32"/>
          <w:szCs w:val="32"/>
          <w:cs/>
        </w:rPr>
        <w:t>เฟ</w:t>
      </w:r>
      <w:proofErr w:type="spellEnd"/>
      <w:r w:rsidRPr="00FB0D60">
        <w:rPr>
          <w:rFonts w:ascii="Angsana New" w:hAnsi="Angsana New" w:hint="cs"/>
          <w:spacing w:val="-2"/>
          <w:sz w:val="32"/>
          <w:szCs w:val="32"/>
          <w:cs/>
        </w:rPr>
        <w:t>อร์</w:t>
      </w:r>
      <w:proofErr w:type="spellStart"/>
      <w:r w:rsidRPr="00FB0D60">
        <w:rPr>
          <w:rFonts w:ascii="Angsana New" w:hAnsi="Angsana New" w:hint="cs"/>
          <w:spacing w:val="-2"/>
          <w:sz w:val="32"/>
          <w:szCs w:val="32"/>
          <w:cs/>
        </w:rPr>
        <w:t>รั่ม</w:t>
      </w:r>
      <w:proofErr w:type="spellEnd"/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 เอ็นเนอร์ยี่ จำกัด</w:t>
      </w:r>
      <w:r w:rsidR="00F27BBF"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 xml:space="preserve">ได้รับคืนเงินมัดจำเพื่อตรวจสอบธุรกิจก่อนซื้อกิจการจำนวน </w:t>
      </w:r>
      <w:r w:rsidR="002408B0" w:rsidRPr="002408B0">
        <w:rPr>
          <w:rFonts w:ascii="Angsana New" w:hAnsi="Angsana New"/>
          <w:spacing w:val="-2"/>
          <w:sz w:val="32"/>
          <w:szCs w:val="32"/>
        </w:rPr>
        <w:t>50</w:t>
      </w:r>
      <w:r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ล้านบาท จากบริษั</w:t>
      </w:r>
      <w:r w:rsidR="00A437D0" w:rsidRPr="00FB0D60">
        <w:rPr>
          <w:rFonts w:ascii="Angsana New" w:hAnsi="Angsana New" w:hint="cs"/>
          <w:spacing w:val="-2"/>
          <w:sz w:val="32"/>
          <w:szCs w:val="32"/>
          <w:cs/>
        </w:rPr>
        <w:t>ท อีโค เอ็นเนอร์ยี่ กรุ๊ป จำกัด</w:t>
      </w:r>
      <w:r w:rsidR="00F27BBF" w:rsidRPr="00FB0D60">
        <w:rPr>
          <w:rFonts w:ascii="Angsana New" w:hAnsi="Angsana New"/>
          <w:spacing w:val="-2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โดยบริษัทบันทึกเป็น</w:t>
      </w:r>
      <w:r w:rsidR="00C03DBA" w:rsidRPr="00FB0D60">
        <w:rPr>
          <w:rFonts w:ascii="Angsana New" w:hAnsi="Angsana New" w:hint="cs"/>
          <w:spacing w:val="-2"/>
          <w:sz w:val="32"/>
          <w:szCs w:val="32"/>
          <w:cs/>
        </w:rPr>
        <w:t>รายการ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โอนกลับค่าเผื่อหนี้สงสัยจะสู</w:t>
      </w:r>
      <w:r w:rsidR="00C03DBA" w:rsidRPr="00FB0D60">
        <w:rPr>
          <w:rFonts w:ascii="Angsana New" w:hAnsi="Angsana New" w:hint="cs"/>
          <w:spacing w:val="-2"/>
          <w:sz w:val="32"/>
          <w:szCs w:val="32"/>
          <w:cs/>
        </w:rPr>
        <w:t>ญในงบกำไรขาดทุนและกำไรขาดทุนเบ็ด</w:t>
      </w:r>
      <w:r w:rsidRPr="00FB0D60">
        <w:rPr>
          <w:rFonts w:ascii="Angsana New" w:hAnsi="Angsana New" w:hint="cs"/>
          <w:spacing w:val="-2"/>
          <w:sz w:val="32"/>
          <w:szCs w:val="32"/>
          <w:cs/>
        </w:rPr>
        <w:t>เสร็จอื่น</w:t>
      </w:r>
    </w:p>
    <w:p w14:paraId="1786FBA2" w14:textId="78851BE4" w:rsidR="00573D0B" w:rsidRPr="00FB0D60" w:rsidRDefault="00573D0B" w:rsidP="009E59B5">
      <w:pPr>
        <w:tabs>
          <w:tab w:val="right" w:pos="7280"/>
          <w:tab w:val="right" w:pos="8540"/>
        </w:tabs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รายการเปลี่ยนแปลงของบัญชีเงินมัดจำเพื่อตรวจสอบข้อมูลธุรกิจก่อนการซื้อกิจการ</w:t>
      </w:r>
      <w:r w:rsidR="00160092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ณ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5E6964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="005E52EF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5E52EF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2562</w:t>
      </w:r>
      <w:r w:rsidR="008B1692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p w14:paraId="30702369" w14:textId="77777777" w:rsidR="00573D0B" w:rsidRPr="00FB0D60" w:rsidRDefault="00573D0B" w:rsidP="009E59B5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ab/>
      </w: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862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1"/>
        <w:gridCol w:w="861"/>
        <w:gridCol w:w="90"/>
        <w:gridCol w:w="900"/>
        <w:gridCol w:w="90"/>
        <w:gridCol w:w="990"/>
        <w:gridCol w:w="90"/>
        <w:gridCol w:w="900"/>
      </w:tblGrid>
      <w:tr w:rsidR="004518A4" w:rsidRPr="00FB0D60" w14:paraId="2715422A" w14:textId="77777777" w:rsidTr="00283EFB">
        <w:tc>
          <w:tcPr>
            <w:tcW w:w="4941" w:type="dxa"/>
          </w:tcPr>
          <w:p w14:paraId="590B3767" w14:textId="77777777" w:rsidR="004518A4" w:rsidRPr="00FB0D60" w:rsidRDefault="004518A4" w:rsidP="00D26C6D">
            <w:pPr>
              <w:ind w:right="-18"/>
              <w:jc w:val="thaiDistribute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1E595678" w14:textId="77777777" w:rsidR="004518A4" w:rsidRPr="00FB0D60" w:rsidRDefault="004518A4" w:rsidP="00D26C6D">
            <w:pPr>
              <w:ind w:right="-18"/>
              <w:jc w:val="center"/>
              <w:rPr>
                <w:rFonts w:ascii="Angsana New" w:hAnsi="Angsana New"/>
                <w:b/>
                <w:bCs/>
                <w:spacing w:val="-2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456EA38" w14:textId="77777777" w:rsidR="004518A4" w:rsidRPr="00FB0D60" w:rsidRDefault="004518A4" w:rsidP="00D26C6D">
            <w:pPr>
              <w:ind w:right="-18"/>
              <w:jc w:val="center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14:paraId="7564621F" w14:textId="77777777" w:rsidR="004518A4" w:rsidRPr="00FB0D60" w:rsidRDefault="004518A4" w:rsidP="00D26C6D">
            <w:pPr>
              <w:ind w:right="-18"/>
              <w:jc w:val="center"/>
              <w:rPr>
                <w:rFonts w:ascii="Angsana New" w:hAnsi="Angsana New"/>
                <w:b/>
                <w:bCs/>
                <w:spacing w:val="-2"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pacing w:val="-2"/>
                <w:szCs w:val="24"/>
                <w:cs/>
              </w:rPr>
              <w:t>งบการเงินเฉพาะกิจการ</w:t>
            </w:r>
          </w:p>
        </w:tc>
      </w:tr>
      <w:tr w:rsidR="004518A4" w:rsidRPr="00FB0D60" w14:paraId="5A3ACFBD" w14:textId="77777777" w:rsidTr="00283EFB">
        <w:tc>
          <w:tcPr>
            <w:tcW w:w="4941" w:type="dxa"/>
          </w:tcPr>
          <w:p w14:paraId="75980552" w14:textId="77777777" w:rsidR="004518A4" w:rsidRPr="00FB0D60" w:rsidRDefault="004518A4" w:rsidP="00D26C6D">
            <w:pPr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411003D" w14:textId="033AF6BB" w:rsidR="004518A4" w:rsidRPr="00FB0D60" w:rsidRDefault="002408B0" w:rsidP="00D26C6D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7B432243" w14:textId="77777777" w:rsidR="004518A4" w:rsidRPr="00FB0D60" w:rsidRDefault="004518A4" w:rsidP="00D26C6D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865914" w14:textId="1E30155E" w:rsidR="004518A4" w:rsidRPr="00FB0D60" w:rsidRDefault="002408B0" w:rsidP="00D26C6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</w:tcPr>
          <w:p w14:paraId="12142E1C" w14:textId="77777777" w:rsidR="004518A4" w:rsidRPr="00FB0D60" w:rsidRDefault="004518A4" w:rsidP="00D26C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39937B" w14:textId="4C02714E" w:rsidR="004518A4" w:rsidRPr="00FB0D60" w:rsidRDefault="002408B0" w:rsidP="00D26C6D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" w:type="dxa"/>
          </w:tcPr>
          <w:p w14:paraId="5ADBAF12" w14:textId="77777777" w:rsidR="004518A4" w:rsidRPr="00FB0D60" w:rsidRDefault="004518A4" w:rsidP="00D26C6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D83A21" w14:textId="625E44AE" w:rsidR="004518A4" w:rsidRPr="00FB0D60" w:rsidRDefault="002408B0" w:rsidP="00D26C6D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69702B" w:rsidRPr="00FB0D60" w14:paraId="7CE5332E" w14:textId="77777777" w:rsidTr="00283EFB">
        <w:tc>
          <w:tcPr>
            <w:tcW w:w="4941" w:type="dxa"/>
          </w:tcPr>
          <w:p w14:paraId="1D407801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ยอดคงเหลือต้นงวด</w:t>
            </w:r>
          </w:p>
        </w:tc>
        <w:tc>
          <w:tcPr>
            <w:tcW w:w="861" w:type="dxa"/>
            <w:shd w:val="clear" w:color="auto" w:fill="auto"/>
          </w:tcPr>
          <w:p w14:paraId="4D4878E2" w14:textId="7C3D17CE" w:rsidR="0069702B" w:rsidRPr="00FB0D60" w:rsidRDefault="002408B0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70524A9E" w14:textId="77777777" w:rsidR="0069702B" w:rsidRPr="00FB0D60" w:rsidRDefault="0069702B" w:rsidP="0069702B">
            <w:pPr>
              <w:tabs>
                <w:tab w:val="decimal" w:pos="546"/>
                <w:tab w:val="decimal" w:pos="882"/>
              </w:tabs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0058B68" w14:textId="2B702326" w:rsidR="0069702B" w:rsidRPr="00FB0D60" w:rsidRDefault="002408B0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68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0FC1DFF0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BB8B4C9" w14:textId="48C2C415" w:rsidR="0069702B" w:rsidRPr="00FB0D60" w:rsidRDefault="002408B0" w:rsidP="0069702B">
            <w:pPr>
              <w:tabs>
                <w:tab w:val="decimal" w:pos="894"/>
              </w:tabs>
              <w:spacing w:line="260" w:lineRule="atLeast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</w:rPr>
              <w:t>160</w:t>
            </w:r>
            <w:r w:rsidR="0069702B"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17FC3825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4202B4F7" w14:textId="31194020" w:rsidR="0069702B" w:rsidRPr="00FB0D60" w:rsidRDefault="002408B0" w:rsidP="0069702B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18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69702B" w:rsidRPr="00FB0D60" w14:paraId="761EC7AF" w14:textId="77777777" w:rsidTr="002A3FD6">
        <w:tc>
          <w:tcPr>
            <w:tcW w:w="4941" w:type="dxa"/>
          </w:tcPr>
          <w:p w14:paraId="7FE9688A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เพิ่มขึ้นระหว่างงวด</w:t>
            </w:r>
          </w:p>
        </w:tc>
        <w:tc>
          <w:tcPr>
            <w:tcW w:w="861" w:type="dxa"/>
            <w:shd w:val="clear" w:color="auto" w:fill="auto"/>
          </w:tcPr>
          <w:p w14:paraId="385C67A6" w14:textId="4E282E51" w:rsidR="0069702B" w:rsidRPr="00FB0D60" w:rsidRDefault="002408B0" w:rsidP="008A320C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15</w:t>
            </w:r>
            <w:r w:rsidR="008A320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4C012C56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40EC1B2" w14:textId="4DDC0E6E" w:rsidR="0069702B" w:rsidRPr="00FB0D60" w:rsidRDefault="002408B0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2529BD6E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54F0CA" w14:textId="042F32E0" w:rsidR="0069702B" w:rsidRPr="00FB0D60" w:rsidRDefault="002408B0" w:rsidP="00903203">
            <w:pPr>
              <w:tabs>
                <w:tab w:val="decimal" w:pos="894"/>
              </w:tabs>
              <w:spacing w:line="260" w:lineRule="atLeast"/>
              <w:rPr>
                <w:rFonts w:asciiTheme="majorBidi" w:eastAsia="Times New Roman" w:hAnsiTheme="majorBidi" w:cstheme="majorBidi"/>
                <w:szCs w:val="24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</w:rPr>
              <w:t>15</w:t>
            </w:r>
            <w:r w:rsidR="00903203" w:rsidRPr="00FB0D60">
              <w:rPr>
                <w:rFonts w:asciiTheme="majorBidi" w:eastAsia="Times New Roman" w:hAnsiTheme="majorBidi" w:cstheme="majorBidi"/>
                <w:szCs w:val="24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4EA64854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5C319B47" w14:textId="74FB7032" w:rsidR="0069702B" w:rsidRPr="00FB0D60" w:rsidRDefault="002408B0" w:rsidP="0069702B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69702B" w:rsidRPr="00FB0D60" w14:paraId="3C73B87A" w14:textId="77777777" w:rsidTr="0092420A">
        <w:tc>
          <w:tcPr>
            <w:tcW w:w="4941" w:type="dxa"/>
          </w:tcPr>
          <w:p w14:paraId="15DF7D10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รับคืนระหว่างงวด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39CD8549" w14:textId="087B10F7" w:rsidR="0069702B" w:rsidRPr="00FB0D60" w:rsidRDefault="0069702B" w:rsidP="0073449A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160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1C7F1D62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97069A" w14:textId="00897B16" w:rsidR="0069702B" w:rsidRPr="00FB0D60" w:rsidRDefault="0069702B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63E51F27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E919DF" w14:textId="3D9782D6" w:rsidR="0069702B" w:rsidRPr="00FB0D60" w:rsidRDefault="0069702B" w:rsidP="00C56375">
            <w:pPr>
              <w:spacing w:line="260" w:lineRule="atLeast"/>
              <w:ind w:right="-270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</w:rPr>
              <w:t>100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,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</w:rPr>
              <w:t>000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)</w:t>
            </w:r>
          </w:p>
        </w:tc>
        <w:tc>
          <w:tcPr>
            <w:tcW w:w="90" w:type="dxa"/>
          </w:tcPr>
          <w:p w14:paraId="74925FC4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2E70E7A7" w14:textId="7E4FDCDF" w:rsidR="0069702B" w:rsidRPr="00FB0D60" w:rsidRDefault="0069702B" w:rsidP="0069702B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69702B" w:rsidRPr="00FB0D60" w14:paraId="317F0266" w14:textId="77777777" w:rsidTr="0092420A">
        <w:tc>
          <w:tcPr>
            <w:tcW w:w="4941" w:type="dxa"/>
          </w:tcPr>
          <w:p w14:paraId="3E78ECBF" w14:textId="6CAAAB76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ตั้งค่าเผื่อการลดลงของมูลค่าเงินมัดจำระหว่าง</w:t>
            </w:r>
            <w:r w:rsidR="008A276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861" w:type="dxa"/>
            <w:shd w:val="clear" w:color="auto" w:fill="auto"/>
            <w:vAlign w:val="bottom"/>
          </w:tcPr>
          <w:p w14:paraId="401F3FB7" w14:textId="77777777" w:rsidR="0069702B" w:rsidRPr="00FB0D60" w:rsidRDefault="0069702B" w:rsidP="0069702B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9DC31A4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69121B" w14:textId="49C15F36" w:rsidR="0069702B" w:rsidRPr="00FB0D60" w:rsidRDefault="0069702B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50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CE8721E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6EE0B5" w14:textId="77777777" w:rsidR="0069702B" w:rsidRPr="00FB0D60" w:rsidRDefault="0069702B" w:rsidP="0069702B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24AF6A9B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78997088" w14:textId="77777777" w:rsidR="0069702B" w:rsidRPr="00FB0D60" w:rsidRDefault="0069702B" w:rsidP="0069702B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69702B" w:rsidRPr="00FB0D60" w14:paraId="0530E9CD" w14:textId="77777777" w:rsidTr="002A3FD6">
        <w:tc>
          <w:tcPr>
            <w:tcW w:w="4941" w:type="dxa"/>
          </w:tcPr>
          <w:p w14:paraId="708BD998" w14:textId="005030B9" w:rsidR="0069702B" w:rsidRPr="00FB0D60" w:rsidRDefault="0069702B" w:rsidP="008A2764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กลับรายการค่าเผื่อการลดลงของมูลค่าเงินมัดจำระหว่าง</w:t>
            </w:r>
            <w:r w:rsidR="008A2764">
              <w:rPr>
                <w:rFonts w:ascii="Angsana New" w:hAnsi="Angsana New" w:hint="cs"/>
                <w:szCs w:val="24"/>
                <w:cs/>
              </w:rPr>
              <w:t>ปี</w:t>
            </w:r>
          </w:p>
        </w:tc>
        <w:tc>
          <w:tcPr>
            <w:tcW w:w="861" w:type="dxa"/>
            <w:shd w:val="clear" w:color="auto" w:fill="auto"/>
          </w:tcPr>
          <w:p w14:paraId="4027948E" w14:textId="188254AE" w:rsidR="0069702B" w:rsidRPr="00FB0D60" w:rsidRDefault="002408B0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497ADAA3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9226AE5" w14:textId="77777777" w:rsidR="0069702B" w:rsidRPr="00FB0D60" w:rsidRDefault="0069702B" w:rsidP="0069702B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086B9834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2BAC188" w14:textId="77777777" w:rsidR="0069702B" w:rsidRPr="00FB0D60" w:rsidRDefault="0069702B" w:rsidP="0069702B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719F528C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</w:tcPr>
          <w:p w14:paraId="082EC464" w14:textId="77777777" w:rsidR="0069702B" w:rsidRPr="00FB0D60" w:rsidRDefault="0069702B" w:rsidP="0069702B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69702B" w:rsidRPr="00FB0D60" w14:paraId="7549C64B" w14:textId="77777777" w:rsidTr="002A3FD6">
        <w:tc>
          <w:tcPr>
            <w:tcW w:w="4941" w:type="dxa"/>
          </w:tcPr>
          <w:p w14:paraId="40861D29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ตัดจำหน่ายหนี้สูญ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shd w:val="clear" w:color="auto" w:fill="auto"/>
          </w:tcPr>
          <w:p w14:paraId="741996DE" w14:textId="77777777" w:rsidR="0069702B" w:rsidRPr="00FB0D60" w:rsidRDefault="0069702B" w:rsidP="0069702B">
            <w:pPr>
              <w:tabs>
                <w:tab w:val="decimal" w:pos="545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</w:tcPr>
          <w:p w14:paraId="14BDAED9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BE97966" w14:textId="2268980F" w:rsidR="0069702B" w:rsidRPr="00FB0D60" w:rsidRDefault="0069702B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" w:type="dxa"/>
          </w:tcPr>
          <w:p w14:paraId="56E30B3B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F32B3B8" w14:textId="77777777" w:rsidR="0069702B" w:rsidRPr="00FB0D60" w:rsidRDefault="0069702B" w:rsidP="0069702B">
            <w:pPr>
              <w:spacing w:line="260" w:lineRule="atLeast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0" w:type="dxa"/>
          </w:tcPr>
          <w:p w14:paraId="37257927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A5A8CE" w14:textId="4F489095" w:rsidR="0069702B" w:rsidRPr="00FB0D60" w:rsidRDefault="0069702B" w:rsidP="0069702B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000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69702B" w:rsidRPr="00FB0D60" w14:paraId="582BB5BA" w14:textId="77777777" w:rsidTr="002A3FD6">
        <w:tc>
          <w:tcPr>
            <w:tcW w:w="4941" w:type="dxa"/>
          </w:tcPr>
          <w:p w14:paraId="2A4914D2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ยอดคงเหลือปลายงวด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09394" w14:textId="58385888" w:rsidR="0069702B" w:rsidRPr="00FB0D60" w:rsidRDefault="002408B0" w:rsidP="008A320C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8A320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211A860F" w14:textId="77777777" w:rsidR="0069702B" w:rsidRPr="00FB0D60" w:rsidRDefault="0069702B" w:rsidP="0069702B">
            <w:pPr>
              <w:tabs>
                <w:tab w:val="decimal" w:pos="546"/>
              </w:tabs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5B981" w14:textId="6E8F3679" w:rsidR="0069702B" w:rsidRPr="00FB0D60" w:rsidRDefault="002408B0" w:rsidP="0069702B">
            <w:pPr>
              <w:tabs>
                <w:tab w:val="decimal" w:pos="804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90" w:type="dxa"/>
          </w:tcPr>
          <w:p w14:paraId="37FA4B5A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98C19" w14:textId="653133EC" w:rsidR="0069702B" w:rsidRPr="00FB0D60" w:rsidRDefault="002408B0" w:rsidP="00903203">
            <w:pPr>
              <w:tabs>
                <w:tab w:val="decimal" w:pos="894"/>
              </w:tabs>
              <w:spacing w:line="260" w:lineRule="atLeast"/>
              <w:rPr>
                <w:rFonts w:asciiTheme="majorBidi" w:eastAsia="Times New Roman" w:hAnsiTheme="majorBidi" w:cstheme="majorBidi"/>
                <w:szCs w:val="24"/>
                <w:cs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</w:rPr>
              <w:t>75</w:t>
            </w:r>
            <w:r w:rsidR="00903203"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Cs w:val="24"/>
              </w:rPr>
              <w:t>000</w:t>
            </w:r>
          </w:p>
        </w:tc>
        <w:tc>
          <w:tcPr>
            <w:tcW w:w="90" w:type="dxa"/>
          </w:tcPr>
          <w:p w14:paraId="0CF04ABD" w14:textId="77777777" w:rsidR="0069702B" w:rsidRPr="00FB0D60" w:rsidRDefault="0069702B" w:rsidP="0069702B">
            <w:pPr>
              <w:tabs>
                <w:tab w:val="decimal" w:pos="1260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6FFC37" w14:textId="53363179" w:rsidR="0069702B" w:rsidRPr="00FB0D60" w:rsidRDefault="002408B0" w:rsidP="0069702B">
            <w:pPr>
              <w:tabs>
                <w:tab w:val="decimal" w:pos="81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4DCAF7C3" w14:textId="77777777" w:rsidR="00C67D52" w:rsidRDefault="00C67D52" w:rsidP="00C67D52">
      <w:pPr>
        <w:tabs>
          <w:tab w:val="right" w:pos="7280"/>
          <w:tab w:val="right" w:pos="8540"/>
        </w:tabs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</w:p>
    <w:p w14:paraId="6C56EEF4" w14:textId="77777777" w:rsidR="00C67D52" w:rsidRDefault="00C67D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E78234" w14:textId="2F6EEF38" w:rsidR="007A428E" w:rsidRPr="00FB0D60" w:rsidRDefault="0009785F" w:rsidP="00C67D52">
      <w:pPr>
        <w:tabs>
          <w:tab w:val="right" w:pos="7280"/>
          <w:tab w:val="right" w:pos="8540"/>
        </w:tabs>
        <w:spacing w:after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เมื่อ</w:t>
      </w:r>
      <w:r w:rsidR="007A428E"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13</w:t>
      </w:r>
      <w:r w:rsidR="007A428E" w:rsidRPr="00FB0D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7A428E" w:rsidRPr="00FB0D60">
        <w:rPr>
          <w:rFonts w:ascii="Angsana New" w:hAnsi="Angsana New"/>
          <w:sz w:val="32"/>
          <w:szCs w:val="32"/>
        </w:rPr>
        <w:t xml:space="preserve"> </w:t>
      </w:r>
      <w:r w:rsidR="000D5791" w:rsidRPr="00FB0D60">
        <w:rPr>
          <w:rFonts w:ascii="Angsana New" w:hAnsi="Angsana New" w:hint="cs"/>
          <w:sz w:val="32"/>
          <w:szCs w:val="32"/>
          <w:cs/>
        </w:rPr>
        <w:t>บริษัทได้</w:t>
      </w:r>
      <w:r w:rsidRPr="00FB0D60">
        <w:rPr>
          <w:rFonts w:ascii="Angsana New" w:hAnsi="Angsana New" w:hint="cs"/>
          <w:sz w:val="32"/>
          <w:szCs w:val="32"/>
          <w:cs/>
        </w:rPr>
        <w:t>ทำสัญญาซื้อขายหุ้น</w:t>
      </w:r>
      <w:r w:rsidR="008A320C" w:rsidRPr="00FB0D60">
        <w:rPr>
          <w:rFonts w:ascii="Angsana New" w:hAnsi="Angsana New" w:hint="cs"/>
          <w:sz w:val="32"/>
          <w:szCs w:val="32"/>
          <w:cs/>
        </w:rPr>
        <w:t>สามัญกับบริษัท โกลด์ ชอร</w:t>
      </w:r>
      <w:proofErr w:type="spellStart"/>
      <w:r w:rsidR="008A320C" w:rsidRPr="00FB0D60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8A320C" w:rsidRPr="00FB0D60">
        <w:rPr>
          <w:rFonts w:ascii="Angsana New" w:hAnsi="Angsana New" w:hint="cs"/>
          <w:sz w:val="32"/>
          <w:szCs w:val="32"/>
          <w:cs/>
        </w:rPr>
        <w:t xml:space="preserve"> จำกัด จำนวน </w:t>
      </w:r>
      <w:r w:rsidR="002408B0" w:rsidRPr="002408B0">
        <w:rPr>
          <w:rFonts w:ascii="Angsana New" w:hAnsi="Angsana New"/>
          <w:sz w:val="32"/>
          <w:szCs w:val="32"/>
        </w:rPr>
        <w:t>318</w:t>
      </w:r>
      <w:r w:rsidR="008A320C" w:rsidRPr="00FB0D60">
        <w:rPr>
          <w:rFonts w:ascii="Angsana New" w:hAnsi="Angsana New"/>
          <w:sz w:val="32"/>
          <w:szCs w:val="32"/>
        </w:rPr>
        <w:t>,</w:t>
      </w:r>
      <w:r w:rsidR="002408B0" w:rsidRPr="002408B0">
        <w:rPr>
          <w:rFonts w:ascii="Angsana New" w:hAnsi="Angsana New"/>
          <w:sz w:val="32"/>
          <w:szCs w:val="32"/>
        </w:rPr>
        <w:t>997</w:t>
      </w:r>
      <w:r w:rsidR="008A320C" w:rsidRPr="00FB0D60">
        <w:rPr>
          <w:rFonts w:ascii="Angsana New" w:hAnsi="Angsana New"/>
          <w:sz w:val="32"/>
          <w:szCs w:val="32"/>
        </w:rPr>
        <w:t xml:space="preserve"> 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หุ้น หุ้นละ </w:t>
      </w:r>
      <w:r w:rsidR="002408B0" w:rsidRPr="002408B0">
        <w:rPr>
          <w:rFonts w:ascii="Angsana New" w:hAnsi="Angsana New"/>
          <w:sz w:val="32"/>
          <w:szCs w:val="32"/>
        </w:rPr>
        <w:t>235</w:t>
      </w:r>
      <w:r w:rsidR="008A320C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11</w:t>
      </w:r>
      <w:r w:rsidR="008A320C" w:rsidRPr="00FB0D60">
        <w:rPr>
          <w:rFonts w:ascii="Angsana New" w:hAnsi="Angsana New"/>
          <w:sz w:val="32"/>
          <w:szCs w:val="32"/>
        </w:rPr>
        <w:t xml:space="preserve"> </w:t>
      </w:r>
      <w:r w:rsidR="008A320C" w:rsidRPr="00FB0D60">
        <w:rPr>
          <w:rFonts w:ascii="Angsana New" w:hAnsi="Angsana New" w:hint="cs"/>
          <w:sz w:val="32"/>
          <w:szCs w:val="32"/>
          <w:cs/>
        </w:rPr>
        <w:t>บาท คิดเป็นมูลค่า</w:t>
      </w:r>
      <w:r w:rsidR="008A320C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75</w:t>
      </w:r>
      <w:r w:rsidR="008A320C" w:rsidRPr="00FB0D60">
        <w:rPr>
          <w:rFonts w:ascii="Angsana New" w:hAnsi="Angsana New"/>
          <w:sz w:val="32"/>
          <w:szCs w:val="32"/>
        </w:rPr>
        <w:t xml:space="preserve"> </w:t>
      </w:r>
      <w:r w:rsidR="008A320C" w:rsidRPr="00FB0D60">
        <w:rPr>
          <w:rFonts w:ascii="Angsana New" w:hAnsi="Angsana New" w:hint="cs"/>
          <w:sz w:val="32"/>
          <w:szCs w:val="32"/>
          <w:cs/>
        </w:rPr>
        <w:t>ล้านบาท โดยโอน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เงินมัดจำเพื่อตรวจสอบโครงการจำนวน </w:t>
      </w:r>
      <w:r w:rsidR="002408B0" w:rsidRPr="002408B0">
        <w:rPr>
          <w:rFonts w:ascii="Angsana New" w:hAnsi="Angsana New"/>
          <w:sz w:val="32"/>
          <w:szCs w:val="32"/>
        </w:rPr>
        <w:t>60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ล้าน</w:t>
      </w:r>
      <w:r w:rsidR="00F07410" w:rsidRPr="00FB0D60">
        <w:rPr>
          <w:rFonts w:ascii="Angsana New" w:hAnsi="Angsana New" w:hint="cs"/>
          <w:sz w:val="32"/>
          <w:szCs w:val="32"/>
          <w:cs/>
        </w:rPr>
        <w:t>บาท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ที่จ่ายไป</w:t>
      </w:r>
      <w:r w:rsidR="00F07410" w:rsidRPr="00FB0D6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17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F07410" w:rsidRPr="00FB0D60">
        <w:rPr>
          <w:rFonts w:ascii="Angsana New" w:hAnsi="Angsana New" w:hint="cs"/>
          <w:sz w:val="32"/>
          <w:szCs w:val="32"/>
          <w:cs/>
        </w:rPr>
        <w:t>กรกฏาคม</w:t>
      </w:r>
      <w:proofErr w:type="spellEnd"/>
      <w:r w:rsidR="00F07410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 เป็นส่วนหนึ่งของการชำระราคา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 และได้ชำระราคาซื้อขายหุ้นส่วนที่เหลือ จำนวน </w:t>
      </w:r>
      <w:r w:rsidR="002408B0" w:rsidRPr="002408B0">
        <w:rPr>
          <w:rFonts w:ascii="Angsana New" w:hAnsi="Angsana New"/>
          <w:sz w:val="32"/>
          <w:szCs w:val="32"/>
        </w:rPr>
        <w:t>15</w:t>
      </w:r>
      <w:r w:rsidRPr="00FB0D60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F07410" w:rsidRPr="00FB0D60">
        <w:rPr>
          <w:rFonts w:ascii="Angsana New" w:hAnsi="Angsana New" w:hint="cs"/>
          <w:sz w:val="32"/>
          <w:szCs w:val="32"/>
          <w:cs/>
        </w:rPr>
        <w:t>บาท</w:t>
      </w:r>
      <w:r w:rsidR="008A320C" w:rsidRPr="00FB0D60">
        <w:rPr>
          <w:rFonts w:ascii="Angsana New" w:hAnsi="Angsana New"/>
          <w:sz w:val="32"/>
          <w:szCs w:val="32"/>
        </w:rPr>
        <w:t xml:space="preserve"> </w:t>
      </w:r>
      <w:r w:rsidR="008A320C" w:rsidRPr="00FB0D60">
        <w:rPr>
          <w:rFonts w:ascii="Angsana New" w:hAnsi="Angsana New" w:hint="cs"/>
          <w:sz w:val="32"/>
          <w:szCs w:val="32"/>
          <w:cs/>
        </w:rPr>
        <w:t>เมื่อ</w:t>
      </w:r>
      <w:r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07410"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         </w:t>
      </w:r>
      <w:r w:rsidR="00F07410" w:rsidRPr="00FB0D60">
        <w:rPr>
          <w:rFonts w:ascii="Angsana New" w:hAnsi="Angsana New" w:hint="cs"/>
          <w:sz w:val="32"/>
          <w:szCs w:val="32"/>
          <w:cs/>
        </w:rPr>
        <w:t>ยังไม่ได้รับ</w:t>
      </w:r>
      <w:r w:rsidR="008A320C" w:rsidRPr="00FB0D60">
        <w:rPr>
          <w:rFonts w:ascii="Angsana New" w:hAnsi="Angsana New" w:hint="cs"/>
          <w:sz w:val="32"/>
          <w:szCs w:val="32"/>
          <w:cs/>
        </w:rPr>
        <w:t>โอน</w:t>
      </w:r>
      <w:r w:rsidR="00F07410" w:rsidRPr="00FB0D60">
        <w:rPr>
          <w:rFonts w:ascii="Angsana New" w:hAnsi="Angsana New" w:hint="cs"/>
          <w:sz w:val="32"/>
          <w:szCs w:val="32"/>
          <w:cs/>
        </w:rPr>
        <w:t>ใบหุ้น</w:t>
      </w:r>
      <w:r w:rsidR="00613AC6">
        <w:rPr>
          <w:rFonts w:ascii="Angsana New" w:hAnsi="Angsana New" w:hint="cs"/>
          <w:sz w:val="32"/>
          <w:szCs w:val="32"/>
          <w:cs/>
        </w:rPr>
        <w:t>จากบริษัทดังกล่าว ดังนั้น</w:t>
      </w:r>
      <w:r w:rsidR="008A320C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F07410" w:rsidRPr="00FB0D60">
        <w:rPr>
          <w:rFonts w:ascii="Angsana New" w:hAnsi="Angsana New" w:hint="cs"/>
          <w:sz w:val="32"/>
          <w:szCs w:val="32"/>
          <w:cs/>
        </w:rPr>
        <w:t>บริษัทจึงยังคง</w:t>
      </w:r>
      <w:r w:rsidR="008A320C" w:rsidRPr="00FB0D60">
        <w:rPr>
          <w:rFonts w:ascii="Angsana New" w:hAnsi="Angsana New" w:hint="cs"/>
          <w:sz w:val="32"/>
          <w:szCs w:val="32"/>
          <w:cs/>
        </w:rPr>
        <w:t>แสดง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รายการไว้ในเงินมัดจำเพื่อตรวจสอบธุรกิจก่อนซื้อกิจการ 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F07410" w:rsidRPr="00FB0D60">
        <w:rPr>
          <w:rFonts w:ascii="Angsana New" w:hAnsi="Angsana New"/>
          <w:sz w:val="32"/>
          <w:szCs w:val="32"/>
        </w:rPr>
        <w:t xml:space="preserve"> </w:t>
      </w:r>
      <w:r w:rsidR="00F07410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</w:p>
    <w:p w14:paraId="00E9AF4A" w14:textId="09C30490" w:rsidR="00AA4315" w:rsidRPr="00FB0D60" w:rsidRDefault="00AA4315" w:rsidP="00C67D52">
      <w:pPr>
        <w:spacing w:after="360"/>
        <w:ind w:left="547"/>
        <w:jc w:val="thaiDistribute"/>
        <w:rPr>
          <w:rFonts w:asciiTheme="majorBidi" w:hAnsiTheme="majorBidi" w:cstheme="majorBidi"/>
          <w:sz w:val="22"/>
          <w:szCs w:val="22"/>
        </w:rPr>
      </w:pP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สิงหาคม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C46CD" w:rsidRPr="00FB0D6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ได้ดำเนินการสั่งจ่ายเช็คธนาคารตามมติที่ประชุมคณะกรรมการ</w:t>
      </w:r>
      <w:r w:rsidR="00BC46CD" w:rsidRPr="00FB0D6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เพื่อจ่ายเงินมัดจำสำหรับการตรวจสอบธุรกิจในเบื้องต้นของกิจการแห่งหนึ่งก่อนเข้าซื้อกิจการจำนวน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ให้แก่กรรมการท่านหนึ่งของบริษัทย่อยเป็น</w:t>
      </w: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>ผู้ไปดำเนินการศึกษาความเป็นไปได้ของโครงการ ซึ่งตามที่ระบุไว้ในบันทึกข้อตกลงระหว่าง</w:t>
      </w:r>
      <w:r w:rsidR="00BC46CD" w:rsidRPr="00FB0D6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spacing w:val="-6"/>
          <w:sz w:val="32"/>
          <w:szCs w:val="32"/>
          <w:cs/>
        </w:rPr>
        <w:t>และกรรมการท่านนั้น เงินมัดจำดังกล่าวจะต้องโอนคืนให้</w:t>
      </w:r>
      <w:r w:rsidR="00BC46CD" w:rsidRPr="00FB0D6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ภายในวันที่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เนื่องจากการซื้อกิจการไม่สำเร็จ แต่กรรมการท่านดังกล่าวยังไม่ได้โอนเงินให้ในวันที่ดังกล่าว ต่อมา </w:t>
      </w:r>
      <w:r w:rsidR="00BC46CD" w:rsidRPr="00FB0D6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ได้รับแคชเชียร์เช็คจำนวน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ในวันที่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26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="002408B0" w:rsidRPr="002408B0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FB0D6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>เพื่อเป็นการจ่ายชำระคืนเงินมัดจำดังกล่าวแล้ว</w:t>
      </w:r>
    </w:p>
    <w:p w14:paraId="3F90CE79" w14:textId="3677385F" w:rsidR="00A73D81" w:rsidRPr="00FB0D60" w:rsidRDefault="002408B0" w:rsidP="00FB0D60">
      <w:pPr>
        <w:tabs>
          <w:tab w:val="right" w:pos="7280"/>
          <w:tab w:val="right" w:pos="8540"/>
        </w:tabs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2408B0">
        <w:rPr>
          <w:rFonts w:ascii="Angsana New" w:hAnsi="Angsana New"/>
          <w:b/>
          <w:bCs/>
          <w:sz w:val="32"/>
          <w:szCs w:val="32"/>
        </w:rPr>
        <w:t>22</w:t>
      </w:r>
      <w:r w:rsidR="00A73D81" w:rsidRPr="00FB0D60">
        <w:rPr>
          <w:rFonts w:ascii="Angsana New" w:hAnsi="Angsana New"/>
          <w:b/>
          <w:bCs/>
          <w:sz w:val="32"/>
          <w:szCs w:val="32"/>
        </w:rPr>
        <w:t>.</w:t>
      </w:r>
      <w:r w:rsidR="00A73D81" w:rsidRPr="00FB0D60">
        <w:rPr>
          <w:rFonts w:ascii="Angsana New" w:hAnsi="Angsana New"/>
          <w:b/>
          <w:bCs/>
          <w:sz w:val="32"/>
          <w:szCs w:val="32"/>
        </w:rPr>
        <w:tab/>
      </w:r>
      <w:r w:rsidR="00A73D81" w:rsidRPr="00FB0D60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314DDC5D" w14:textId="77E81047" w:rsidR="00A73D81" w:rsidRPr="00FB0D60" w:rsidRDefault="00A73D81" w:rsidP="00A73D81">
      <w:pPr>
        <w:tabs>
          <w:tab w:val="left" w:pos="198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pacing w:val="-2"/>
          <w:sz w:val="32"/>
          <w:szCs w:val="32"/>
          <w:lang w:eastAsia="ko-KR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สินทรัพย์ไม่หมุนเวียนอื่น</w:t>
      </w:r>
      <w:r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ณ วันที่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31</w:t>
      </w:r>
      <w:r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2562</w:t>
      </w:r>
      <w:r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2561</w:t>
      </w:r>
      <w:r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ประกอบด้วย</w:t>
      </w:r>
    </w:p>
    <w:p w14:paraId="130B9E8D" w14:textId="77777777" w:rsidR="00A73D81" w:rsidRPr="00FB0D60" w:rsidRDefault="00A73D81" w:rsidP="00A73D81">
      <w:pPr>
        <w:tabs>
          <w:tab w:val="left" w:pos="1980"/>
          <w:tab w:val="right" w:pos="7200"/>
          <w:tab w:val="right" w:pos="8540"/>
        </w:tabs>
        <w:spacing w:before="240"/>
        <w:ind w:left="547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990"/>
        <w:gridCol w:w="86"/>
        <w:gridCol w:w="994"/>
        <w:gridCol w:w="86"/>
        <w:gridCol w:w="994"/>
        <w:gridCol w:w="86"/>
        <w:gridCol w:w="1084"/>
      </w:tblGrid>
      <w:tr w:rsidR="00A73D81" w:rsidRPr="00FB0D60" w14:paraId="104C1AF3" w14:textId="77777777" w:rsidTr="00823D94">
        <w:trPr>
          <w:tblHeader/>
        </w:trPr>
        <w:tc>
          <w:tcPr>
            <w:tcW w:w="4362" w:type="dxa"/>
          </w:tcPr>
          <w:p w14:paraId="3FCE34A1" w14:textId="77777777" w:rsidR="00A73D81" w:rsidRPr="00FB0D60" w:rsidRDefault="00A73D81" w:rsidP="00823D9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4C5E12C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165C4947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6D73D8AB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73D81" w:rsidRPr="00FB0D60" w14:paraId="7BA3DDD4" w14:textId="77777777" w:rsidTr="00823D94">
        <w:trPr>
          <w:tblHeader/>
        </w:trPr>
        <w:tc>
          <w:tcPr>
            <w:tcW w:w="4362" w:type="dxa"/>
          </w:tcPr>
          <w:p w14:paraId="113111F1" w14:textId="77777777" w:rsidR="00A73D81" w:rsidRPr="00FB0D60" w:rsidRDefault="00A73D81" w:rsidP="00823D94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28A05F9" w14:textId="5EF70443" w:rsidR="00A73D81" w:rsidRPr="00FB0D60" w:rsidRDefault="002408B0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2413D682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81903C8" w14:textId="41BE12E9" w:rsidR="00A73D81" w:rsidRPr="00FB0D60" w:rsidRDefault="002408B0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62B2DF3A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32AB088" w14:textId="70A4ED66" w:rsidR="00A73D81" w:rsidRPr="00FB0D60" w:rsidRDefault="002408B0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17C2F992" w14:textId="77777777" w:rsidR="00A73D81" w:rsidRPr="00FB0D60" w:rsidRDefault="00A73D81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DED174E" w14:textId="2DC739DE" w:rsidR="00A73D81" w:rsidRPr="00FB0D60" w:rsidRDefault="002408B0" w:rsidP="00823D9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A73D81" w:rsidRPr="00FB0D60" w14:paraId="62C2AD0E" w14:textId="77777777" w:rsidTr="00823D94">
        <w:tc>
          <w:tcPr>
            <w:tcW w:w="4362" w:type="dxa"/>
          </w:tcPr>
          <w:p w14:paraId="58820DB1" w14:textId="77777777" w:rsidR="00A73D81" w:rsidRPr="00FB0D60" w:rsidRDefault="00A73D81" w:rsidP="00823D94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 w:hint="cs"/>
                <w:szCs w:val="24"/>
                <w:cs/>
              </w:rPr>
              <w:t>เงินมัดจำโครงการ</w:t>
            </w:r>
          </w:p>
        </w:tc>
        <w:tc>
          <w:tcPr>
            <w:tcW w:w="990" w:type="dxa"/>
            <w:shd w:val="clear" w:color="auto" w:fill="auto"/>
          </w:tcPr>
          <w:p w14:paraId="10542CED" w14:textId="51C1BAEE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46</w:t>
            </w:r>
            <w:r w:rsidR="00A73D81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600</w:t>
            </w:r>
          </w:p>
        </w:tc>
        <w:tc>
          <w:tcPr>
            <w:tcW w:w="86" w:type="dxa"/>
          </w:tcPr>
          <w:p w14:paraId="084C299D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CE51146" w14:textId="77777777" w:rsidR="00A73D81" w:rsidRPr="00FB0D60" w:rsidRDefault="00A73D81" w:rsidP="00823D94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2AD48ED6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7786A81" w14:textId="77777777" w:rsidR="00A73D81" w:rsidRPr="00FB0D60" w:rsidRDefault="00A73D81" w:rsidP="00823D94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</w:tcPr>
          <w:p w14:paraId="219AAAA3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590E58A" w14:textId="77777777" w:rsidR="00A73D81" w:rsidRPr="00FB0D60" w:rsidRDefault="00A73D81" w:rsidP="00823D94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A73D81" w:rsidRPr="00FB0D60" w14:paraId="6141CEDE" w14:textId="77777777" w:rsidTr="00823D94">
        <w:tc>
          <w:tcPr>
            <w:tcW w:w="4362" w:type="dxa"/>
            <w:vAlign w:val="bottom"/>
          </w:tcPr>
          <w:p w14:paraId="6175EEB1" w14:textId="77777777" w:rsidR="00A73D81" w:rsidRPr="00FB0D60" w:rsidRDefault="00A73D81" w:rsidP="00823D94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52D8C4" w14:textId="0BB8DDC0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</w:t>
            </w:r>
            <w:r w:rsidR="00A73D81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034</w:t>
            </w:r>
          </w:p>
        </w:tc>
        <w:tc>
          <w:tcPr>
            <w:tcW w:w="86" w:type="dxa"/>
          </w:tcPr>
          <w:p w14:paraId="79529038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3BD4F" w14:textId="0AC35555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6</w:t>
            </w:r>
            <w:r w:rsidR="00A73D81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928</w:t>
            </w:r>
          </w:p>
        </w:tc>
        <w:tc>
          <w:tcPr>
            <w:tcW w:w="86" w:type="dxa"/>
          </w:tcPr>
          <w:p w14:paraId="46328166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A9B1015" w14:textId="77D67719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384</w:t>
            </w:r>
          </w:p>
        </w:tc>
        <w:tc>
          <w:tcPr>
            <w:tcW w:w="86" w:type="dxa"/>
          </w:tcPr>
          <w:p w14:paraId="49C4A9EE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8B7E110" w14:textId="4F2DB52F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395</w:t>
            </w:r>
          </w:p>
        </w:tc>
      </w:tr>
      <w:tr w:rsidR="00A73D81" w:rsidRPr="00FB0D60" w14:paraId="1A34EE05" w14:textId="77777777" w:rsidTr="00823D94">
        <w:tc>
          <w:tcPr>
            <w:tcW w:w="4362" w:type="dxa"/>
          </w:tcPr>
          <w:p w14:paraId="34AA135C" w14:textId="77777777" w:rsidR="00A73D81" w:rsidRPr="00FB0D60" w:rsidRDefault="00A73D81" w:rsidP="00823D94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  <w:r w:rsidRPr="00FB0D60">
              <w:rPr>
                <w:rFonts w:ascii="Angsana New" w:hAnsi="Angsana New" w:hint="cs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57BCC" w14:textId="016DD4C4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54</w:t>
            </w:r>
            <w:r w:rsidR="00A73D8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634</w:t>
            </w:r>
          </w:p>
        </w:tc>
        <w:tc>
          <w:tcPr>
            <w:tcW w:w="86" w:type="dxa"/>
          </w:tcPr>
          <w:p w14:paraId="7C5B36F8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BDA8" w14:textId="5D0A650C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A73D81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928</w:t>
            </w:r>
          </w:p>
        </w:tc>
        <w:tc>
          <w:tcPr>
            <w:tcW w:w="86" w:type="dxa"/>
          </w:tcPr>
          <w:p w14:paraId="3170AFB9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120FF1" w14:textId="2736EBEC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384</w:t>
            </w:r>
          </w:p>
        </w:tc>
        <w:tc>
          <w:tcPr>
            <w:tcW w:w="86" w:type="dxa"/>
          </w:tcPr>
          <w:p w14:paraId="0EFA7230" w14:textId="77777777" w:rsidR="00A73D81" w:rsidRPr="00FB0D60" w:rsidRDefault="00A73D81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B428D" w14:textId="3399709C" w:rsidR="00A73D81" w:rsidRPr="00FB0D60" w:rsidRDefault="002408B0" w:rsidP="00823D9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395</w:t>
            </w:r>
          </w:p>
        </w:tc>
      </w:tr>
    </w:tbl>
    <w:p w14:paraId="7B9C04A3" w14:textId="52827F63" w:rsidR="00A73D81" w:rsidRPr="00FB0D60" w:rsidRDefault="00A73D81" w:rsidP="00A73D81">
      <w:pPr>
        <w:tabs>
          <w:tab w:val="right" w:pos="7280"/>
          <w:tab w:val="right" w:pos="8540"/>
        </w:tabs>
        <w:spacing w:before="24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31</w:t>
      </w:r>
      <w:r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pacing w:val="-6"/>
          <w:sz w:val="32"/>
          <w:szCs w:val="32"/>
        </w:rPr>
        <w:t>2562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บริษัทย่อยของบริษัท อีโค กรุ๊ป คอร์ปอเรชั่น จำกัด ซึ่งเป็น</w:t>
      </w:r>
      <w:r w:rsidRPr="00197FC6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บริษัทย่อยของบริษัทได้มีการจ่ายเงินมัดจำโครงการโรงไฟฟ้าใน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Pr="00197FC6">
        <w:rPr>
          <w:rFonts w:ascii="Angsana New" w:hAnsi="Angsana New" w:hint="cs"/>
          <w:spacing w:val="-6"/>
          <w:sz w:val="32"/>
          <w:szCs w:val="32"/>
          <w:cs/>
        </w:rPr>
        <w:t xml:space="preserve"> จังหวัดชายแดนภาคใต้ ขนาด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Pr="00197FC6">
        <w:rPr>
          <w:rFonts w:ascii="Angsana New" w:hAnsi="Angsana New" w:hint="cs"/>
          <w:spacing w:val="-6"/>
          <w:sz w:val="32"/>
          <w:szCs w:val="32"/>
          <w:cs/>
        </w:rPr>
        <w:t xml:space="preserve"> เมกะวัตต์</w:t>
      </w:r>
      <w:r w:rsidRPr="00FB0D60">
        <w:rPr>
          <w:rFonts w:ascii="Angsana New" w:hAnsi="Angsana New" w:hint="cs"/>
          <w:sz w:val="32"/>
          <w:szCs w:val="32"/>
          <w:cs/>
        </w:rPr>
        <w:t xml:space="preserve"> ซึ่งเป็นจำนวนเงิน </w:t>
      </w:r>
      <w:r w:rsidR="002408B0" w:rsidRPr="002408B0">
        <w:rPr>
          <w:rFonts w:ascii="Angsana New" w:hAnsi="Angsana New"/>
          <w:sz w:val="32"/>
          <w:szCs w:val="32"/>
        </w:rPr>
        <w:t>46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60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ล้านบาท คิดเป็นร้อยละ 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Pr="00FB0D60">
        <w:rPr>
          <w:rFonts w:ascii="Angsana New" w:hAnsi="Angsana New" w:hint="cs"/>
          <w:sz w:val="32"/>
          <w:szCs w:val="32"/>
          <w:cs/>
        </w:rPr>
        <w:t xml:space="preserve"> ของจำนวนทั้งหมด </w:t>
      </w:r>
      <w:r w:rsidRPr="00FB0D60">
        <w:rPr>
          <w:rFonts w:ascii="Angsana New" w:hAnsi="Angsana New"/>
          <w:sz w:val="32"/>
          <w:szCs w:val="32"/>
        </w:rPr>
        <w:t>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Pr="00FB0D60">
        <w:rPr>
          <w:rFonts w:ascii="Angsana New" w:hAnsi="Angsana New" w:hint="cs"/>
          <w:sz w:val="32"/>
          <w:szCs w:val="32"/>
          <w:cs/>
        </w:rPr>
        <w:t>ไม่มี</w:t>
      </w:r>
      <w:r w:rsidRPr="00FB0D60">
        <w:rPr>
          <w:rFonts w:ascii="Angsana New" w:hAnsi="Angsana New"/>
          <w:sz w:val="32"/>
          <w:szCs w:val="32"/>
        </w:rPr>
        <w:t>)</w:t>
      </w:r>
    </w:p>
    <w:p w14:paraId="38DF31FE" w14:textId="77777777" w:rsidR="00C67D52" w:rsidRDefault="00C67D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F7AD25F" w14:textId="19D1B98E" w:rsidR="002C533A" w:rsidRPr="00FB0D60" w:rsidRDefault="002408B0" w:rsidP="00C67D52">
      <w:pPr>
        <w:tabs>
          <w:tab w:val="right" w:pos="7280"/>
          <w:tab w:val="right" w:pos="8540"/>
        </w:tabs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23</w:t>
      </w:r>
      <w:r w:rsidR="00291E45" w:rsidRPr="00FB0D60">
        <w:rPr>
          <w:rFonts w:ascii="Angsana New" w:hAnsi="Angsana New"/>
          <w:b/>
          <w:bCs/>
          <w:sz w:val="32"/>
          <w:szCs w:val="32"/>
        </w:rPr>
        <w:t>.</w:t>
      </w:r>
      <w:r w:rsidR="00291E45" w:rsidRPr="00FB0D60">
        <w:rPr>
          <w:rFonts w:ascii="Angsana New" w:hAnsi="Angsana New"/>
          <w:b/>
          <w:bCs/>
          <w:sz w:val="32"/>
          <w:szCs w:val="32"/>
        </w:rPr>
        <w:tab/>
      </w:r>
      <w:r w:rsidR="0077053E" w:rsidRPr="00FB0D6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92141F" w:rsidRPr="00FB0D6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77053E" w:rsidRPr="00FB0D60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C533A" w:rsidRPr="00FB0D60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027850" w:rsidRPr="00FB0D60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5E532F1" w14:textId="140C2E2A" w:rsidR="00AE7F8A" w:rsidRPr="00FB0D60" w:rsidRDefault="00AE7F8A" w:rsidP="008E3072">
      <w:pPr>
        <w:tabs>
          <w:tab w:val="right" w:pos="7280"/>
          <w:tab w:val="right" w:pos="8540"/>
        </w:tabs>
        <w:ind w:left="547" w:right="-29" w:hanging="7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>เงินเบิกเกินบัญชีธนาคารและเงินกู้ยืมระยะสั้นจากสถาบันการเงิน</w:t>
      </w:r>
      <w:r w:rsidR="0027485A"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 ณ วันที่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31</w:t>
      </w:r>
      <w:r w:rsidR="0027485A"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="0098202C" w:rsidRPr="00FB0D60">
        <w:rPr>
          <w:rFonts w:ascii="Angsana New" w:hAnsi="Angsana New"/>
          <w:sz w:val="32"/>
          <w:szCs w:val="32"/>
          <w:cs/>
          <w:lang w:eastAsia="ko-KR"/>
        </w:rPr>
        <w:t>ธันวาคม</w:t>
      </w:r>
      <w:r w:rsidR="0027485A"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="0027485A"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="0027485A" w:rsidRPr="00FB0D60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="008F3F38" w:rsidRPr="00FB0D60">
        <w:rPr>
          <w:rFonts w:ascii="Angsana New" w:hAnsi="Angsana New"/>
          <w:sz w:val="32"/>
          <w:szCs w:val="32"/>
          <w:lang w:eastAsia="ko-KR"/>
        </w:rPr>
        <w:t xml:space="preserve"> 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2561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 ประกอบด้วย</w:t>
      </w:r>
    </w:p>
    <w:p w14:paraId="74E03CBC" w14:textId="77777777" w:rsidR="002802E8" w:rsidRPr="00FB0D60" w:rsidRDefault="002802E8" w:rsidP="008E3072">
      <w:pPr>
        <w:tabs>
          <w:tab w:val="right" w:pos="7280"/>
          <w:tab w:val="right" w:pos="8540"/>
        </w:tabs>
        <w:ind w:left="547" w:right="-29" w:hanging="547"/>
        <w:jc w:val="right"/>
        <w:rPr>
          <w:rFonts w:ascii="Angsana New" w:hAnsi="Angsana New"/>
          <w:b/>
          <w:bCs/>
          <w:sz w:val="32"/>
          <w:szCs w:val="32"/>
          <w:lang w:eastAsia="ko-KR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พันบาท)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2"/>
        <w:gridCol w:w="990"/>
        <w:gridCol w:w="72"/>
        <w:gridCol w:w="1170"/>
        <w:gridCol w:w="72"/>
        <w:gridCol w:w="1026"/>
        <w:gridCol w:w="72"/>
        <w:gridCol w:w="1098"/>
        <w:gridCol w:w="72"/>
        <w:gridCol w:w="918"/>
        <w:gridCol w:w="72"/>
        <w:gridCol w:w="918"/>
      </w:tblGrid>
      <w:tr w:rsidR="004E58B5" w:rsidRPr="00FB0D60" w14:paraId="1E609687" w14:textId="77777777" w:rsidTr="008124A0">
        <w:trPr>
          <w:trHeight w:val="70"/>
        </w:trPr>
        <w:tc>
          <w:tcPr>
            <w:tcW w:w="2232" w:type="dxa"/>
            <w:vAlign w:val="bottom"/>
          </w:tcPr>
          <w:p w14:paraId="5986FBCB" w14:textId="77777777" w:rsidR="002802E8" w:rsidRPr="00FB0D60" w:rsidRDefault="002802E8" w:rsidP="008E307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2A76928F" w14:textId="77777777" w:rsidR="002802E8" w:rsidRPr="00FB0D60" w:rsidRDefault="002802E8" w:rsidP="008E3072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21E13C70" w14:textId="77777777" w:rsidR="002802E8" w:rsidRPr="00FB0D60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58D848E9" w14:textId="77777777" w:rsidR="002802E8" w:rsidRPr="00FB0D60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C7203A2" w14:textId="77777777" w:rsidR="002802E8" w:rsidRPr="00FB0D60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3D025AC2" w14:textId="77777777" w:rsidR="002802E8" w:rsidRPr="00FB0D60" w:rsidRDefault="002802E8" w:rsidP="008E3072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9702B" w:rsidRPr="00FB0D60" w14:paraId="09A343B9" w14:textId="77777777" w:rsidTr="008124A0">
        <w:trPr>
          <w:trHeight w:val="70"/>
        </w:trPr>
        <w:tc>
          <w:tcPr>
            <w:tcW w:w="2232" w:type="dxa"/>
            <w:vAlign w:val="bottom"/>
          </w:tcPr>
          <w:p w14:paraId="7A7B688B" w14:textId="77777777" w:rsidR="0069702B" w:rsidRPr="00FB0D60" w:rsidRDefault="0069702B" w:rsidP="0069702B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66A2D7" w14:textId="4F1E6F6B" w:rsidR="0069702B" w:rsidRPr="00FB0D60" w:rsidRDefault="002408B0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2" w:type="dxa"/>
          </w:tcPr>
          <w:p w14:paraId="5B82062B" w14:textId="77777777" w:rsidR="0069702B" w:rsidRPr="00FB0D60" w:rsidRDefault="0069702B" w:rsidP="0069702B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338766" w14:textId="26F60E30" w:rsidR="0069702B" w:rsidRPr="00FB0D60" w:rsidRDefault="002408B0" w:rsidP="0069702B">
            <w:pPr>
              <w:ind w:left="-28"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" w:type="dxa"/>
            <w:tcBorders>
              <w:left w:val="nil"/>
            </w:tcBorders>
          </w:tcPr>
          <w:p w14:paraId="21DE1D7D" w14:textId="77777777" w:rsidR="0069702B" w:rsidRPr="00FB0D60" w:rsidRDefault="0069702B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11DF82F" w14:textId="17D128C9" w:rsidR="0069702B" w:rsidRPr="00FB0D60" w:rsidRDefault="002408B0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2" w:type="dxa"/>
          </w:tcPr>
          <w:p w14:paraId="55C7109E" w14:textId="77777777" w:rsidR="0069702B" w:rsidRPr="00FB0D60" w:rsidRDefault="0069702B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50D56CAB" w14:textId="4B35C4D3" w:rsidR="0069702B" w:rsidRPr="00FB0D60" w:rsidRDefault="002408B0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" w:type="dxa"/>
          </w:tcPr>
          <w:p w14:paraId="26B6ABD9" w14:textId="77777777" w:rsidR="0069702B" w:rsidRPr="00FB0D60" w:rsidRDefault="0069702B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48EB617F" w14:textId="10162309" w:rsidR="0069702B" w:rsidRPr="00FB0D60" w:rsidRDefault="002408B0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2" w:type="dxa"/>
          </w:tcPr>
          <w:p w14:paraId="090831C9" w14:textId="77777777" w:rsidR="0069702B" w:rsidRPr="00FB0D60" w:rsidRDefault="0069702B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1A6AAE09" w14:textId="19671D88" w:rsidR="0069702B" w:rsidRPr="00FB0D60" w:rsidRDefault="002408B0" w:rsidP="0069702B">
            <w:pPr>
              <w:ind w:righ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283EFB" w:rsidRPr="00FB0D60" w14:paraId="008456CF" w14:textId="77777777" w:rsidTr="000B6AD2">
        <w:tc>
          <w:tcPr>
            <w:tcW w:w="2232" w:type="dxa"/>
          </w:tcPr>
          <w:p w14:paraId="5769C960" w14:textId="77777777" w:rsidR="00283EFB" w:rsidRPr="00FB0D60" w:rsidRDefault="00283EFB" w:rsidP="0027194E">
            <w:pPr>
              <w:ind w:left="162" w:right="-108" w:hanging="96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0" w:type="dxa"/>
            <w:shd w:val="clear" w:color="auto" w:fill="auto"/>
          </w:tcPr>
          <w:p w14:paraId="105F586C" w14:textId="77777777" w:rsidR="00283EFB" w:rsidRPr="00FB0D60" w:rsidRDefault="000B6AD2" w:rsidP="00283EFB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" w:type="dxa"/>
          </w:tcPr>
          <w:p w14:paraId="34CFD3F8" w14:textId="77777777" w:rsidR="00283EFB" w:rsidRPr="00FB0D60" w:rsidRDefault="00283EFB" w:rsidP="00283EF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403956E" w14:textId="66F205A5" w:rsidR="00283EFB" w:rsidRPr="00FB0D60" w:rsidRDefault="00283EFB" w:rsidP="00283EFB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 xml:space="preserve">MOR - </w:t>
            </w:r>
            <w:r w:rsidR="002408B0" w:rsidRPr="002408B0">
              <w:rPr>
                <w:rFonts w:ascii="Angsana New" w:hAnsi="Angsana New"/>
                <w:szCs w:val="24"/>
              </w:rPr>
              <w:t>0</w:t>
            </w:r>
            <w:r w:rsidRPr="00FB0D60">
              <w:rPr>
                <w:rFonts w:ascii="Angsana New" w:hAnsi="Angsana New"/>
                <w:szCs w:val="24"/>
              </w:rPr>
              <w:t>.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72" w:type="dxa"/>
          </w:tcPr>
          <w:p w14:paraId="3888699D" w14:textId="77777777" w:rsidR="00283EFB" w:rsidRPr="00FB0D60" w:rsidRDefault="00283EFB" w:rsidP="00283EF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64487EE7" w14:textId="77777777" w:rsidR="00283EFB" w:rsidRPr="00FB0D60" w:rsidRDefault="000B6AD2" w:rsidP="000B6AD2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" w:type="dxa"/>
          </w:tcPr>
          <w:p w14:paraId="4C396013" w14:textId="77777777" w:rsidR="00283EFB" w:rsidRPr="00FB0D60" w:rsidRDefault="00283EFB" w:rsidP="00283EF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502791EB" w14:textId="329B7A70" w:rsidR="00283EFB" w:rsidRPr="00FB0D60" w:rsidRDefault="002408B0" w:rsidP="00283EF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  <w:r w:rsidR="00283EF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895</w:t>
            </w:r>
          </w:p>
        </w:tc>
        <w:tc>
          <w:tcPr>
            <w:tcW w:w="72" w:type="dxa"/>
          </w:tcPr>
          <w:p w14:paraId="1915B61F" w14:textId="77777777" w:rsidR="00283EFB" w:rsidRPr="00FB0D60" w:rsidRDefault="00283EFB" w:rsidP="00283EF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70F87D41" w14:textId="77777777" w:rsidR="00283EFB" w:rsidRPr="00FB0D60" w:rsidRDefault="00283EFB" w:rsidP="00283EFB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2" w:type="dxa"/>
          </w:tcPr>
          <w:p w14:paraId="07EA1716" w14:textId="77777777" w:rsidR="00283EFB" w:rsidRPr="00FB0D60" w:rsidRDefault="00283EFB" w:rsidP="00283EF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</w:tcPr>
          <w:p w14:paraId="3A844CD5" w14:textId="77777777" w:rsidR="00283EFB" w:rsidRPr="00FB0D60" w:rsidRDefault="00283EFB" w:rsidP="00283EFB">
            <w:pPr>
              <w:tabs>
                <w:tab w:val="decimal" w:pos="5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69702B" w:rsidRPr="00FB0D60" w14:paraId="1FB4E97B" w14:textId="77777777" w:rsidTr="00E41E3C">
        <w:tc>
          <w:tcPr>
            <w:tcW w:w="2232" w:type="dxa"/>
            <w:vAlign w:val="bottom"/>
          </w:tcPr>
          <w:p w14:paraId="7002E4FD" w14:textId="77777777" w:rsidR="0069702B" w:rsidRPr="00FB0D60" w:rsidRDefault="0069702B" w:rsidP="0069702B">
            <w:pPr>
              <w:ind w:left="162" w:right="-108" w:hanging="96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17BB0B" w14:textId="2D0FE7FF" w:rsidR="0069702B" w:rsidRPr="00FB0D60" w:rsidRDefault="002408B0" w:rsidP="0069702B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70</w:t>
            </w:r>
            <w:r w:rsidR="008F3F38" w:rsidRPr="00FB0D60">
              <w:rPr>
                <w:rFonts w:ascii="Angsana New" w:hAnsi="Angsana New"/>
                <w:szCs w:val="24"/>
              </w:rPr>
              <w:t xml:space="preserve"> -</w:t>
            </w:r>
            <w:r w:rsidR="00E41E3C" w:rsidRPr="00FB0D60">
              <w:rPr>
                <w:rFonts w:ascii="Angsana New" w:hAnsi="Angsana New"/>
                <w:szCs w:val="24"/>
              </w:rPr>
              <w:t xml:space="preserve">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24</w:t>
            </w:r>
          </w:p>
        </w:tc>
        <w:tc>
          <w:tcPr>
            <w:tcW w:w="72" w:type="dxa"/>
          </w:tcPr>
          <w:p w14:paraId="3B6F610D" w14:textId="77777777" w:rsidR="0069702B" w:rsidRPr="00FB0D60" w:rsidRDefault="0069702B" w:rsidP="0069702B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AF136" w14:textId="06C60382" w:rsidR="0069702B" w:rsidRPr="00FB0D60" w:rsidRDefault="002408B0" w:rsidP="0069702B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</w:t>
            </w:r>
            <w:r w:rsidR="0069702B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05</w:t>
            </w:r>
            <w:r w:rsidR="0069702B" w:rsidRPr="00FB0D60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69702B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72" w:type="dxa"/>
          </w:tcPr>
          <w:p w14:paraId="62347503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179F079" w14:textId="183FCF1D" w:rsidR="0069702B" w:rsidRPr="00FB0D60" w:rsidRDefault="002408B0" w:rsidP="0060777C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72" w:type="dxa"/>
          </w:tcPr>
          <w:p w14:paraId="0E0B1984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ADEA256" w14:textId="7B6A3B6A" w:rsidR="0069702B" w:rsidRPr="00FB0D60" w:rsidRDefault="002408B0" w:rsidP="0069702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127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72" w:type="dxa"/>
          </w:tcPr>
          <w:p w14:paraId="2A069EBA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B04051C" w14:textId="1404A914" w:rsidR="0069702B" w:rsidRPr="00FB0D60" w:rsidRDefault="002408B0" w:rsidP="0069702B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72" w:type="dxa"/>
          </w:tcPr>
          <w:p w14:paraId="4444DE36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10D8BB2" w14:textId="0523B546" w:rsidR="0069702B" w:rsidRPr="00FB0D60" w:rsidRDefault="002408B0" w:rsidP="0069702B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67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</w:tr>
      <w:tr w:rsidR="0069702B" w:rsidRPr="00FB0D60" w14:paraId="713A670B" w14:textId="77777777" w:rsidTr="000B6AD2">
        <w:tc>
          <w:tcPr>
            <w:tcW w:w="2232" w:type="dxa"/>
            <w:tcBorders>
              <w:bottom w:val="nil"/>
            </w:tcBorders>
            <w:vAlign w:val="bottom"/>
          </w:tcPr>
          <w:p w14:paraId="7A6DE7E6" w14:textId="77777777" w:rsidR="0069702B" w:rsidRPr="00FB0D60" w:rsidRDefault="0069702B" w:rsidP="0069702B">
            <w:pPr>
              <w:ind w:left="162" w:right="-108" w:hanging="96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566690D" w14:textId="77777777" w:rsidR="0069702B" w:rsidRPr="00FB0D60" w:rsidRDefault="0069702B" w:rsidP="0069702B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24D8F35D" w14:textId="77777777" w:rsidR="0069702B" w:rsidRPr="00FB0D60" w:rsidRDefault="0069702B" w:rsidP="0069702B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31FCEFE2" w14:textId="77777777" w:rsidR="0069702B" w:rsidRPr="00FB0D60" w:rsidRDefault="0069702B" w:rsidP="0069702B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F8B7450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9F848" w14:textId="04F28440" w:rsidR="0069702B" w:rsidRPr="00FB0D60" w:rsidRDefault="002408B0" w:rsidP="0060777C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72" w:type="dxa"/>
            <w:tcBorders>
              <w:bottom w:val="nil"/>
            </w:tcBorders>
          </w:tcPr>
          <w:p w14:paraId="17B6A61E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F9D12" w14:textId="61F9A00C" w:rsidR="0069702B" w:rsidRPr="00FB0D60" w:rsidRDefault="002408B0" w:rsidP="0069702B">
            <w:pPr>
              <w:tabs>
                <w:tab w:val="decimal" w:pos="101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130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395</w:t>
            </w:r>
          </w:p>
        </w:tc>
        <w:tc>
          <w:tcPr>
            <w:tcW w:w="72" w:type="dxa"/>
            <w:tcBorders>
              <w:bottom w:val="nil"/>
            </w:tcBorders>
          </w:tcPr>
          <w:p w14:paraId="5309A304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FA460" w14:textId="5662EC10" w:rsidR="0069702B" w:rsidRPr="00FB0D60" w:rsidRDefault="002408B0" w:rsidP="0069702B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  <w:tc>
          <w:tcPr>
            <w:tcW w:w="72" w:type="dxa"/>
            <w:tcBorders>
              <w:bottom w:val="nil"/>
            </w:tcBorders>
          </w:tcPr>
          <w:p w14:paraId="5A11BB22" w14:textId="77777777" w:rsidR="0069702B" w:rsidRPr="00FB0D60" w:rsidRDefault="0069702B" w:rsidP="0069702B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544F365" w14:textId="22CBA906" w:rsidR="0069702B" w:rsidRPr="00FB0D60" w:rsidRDefault="002408B0" w:rsidP="0069702B">
            <w:pPr>
              <w:tabs>
                <w:tab w:val="decimal" w:pos="830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67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500</w:t>
            </w:r>
          </w:p>
        </w:tc>
      </w:tr>
    </w:tbl>
    <w:p w14:paraId="23C09722" w14:textId="53FCD5C5" w:rsidR="00027850" w:rsidRPr="00FB0D60" w:rsidRDefault="002408B0" w:rsidP="00C67D52">
      <w:pPr>
        <w:tabs>
          <w:tab w:val="left" w:pos="1980"/>
          <w:tab w:val="right" w:pos="7200"/>
          <w:tab w:val="right" w:pos="854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24</w:t>
      </w:r>
      <w:r w:rsidR="00027850" w:rsidRPr="00FB0D60">
        <w:rPr>
          <w:rFonts w:ascii="Angsana New" w:hAnsi="Angsana New"/>
          <w:b/>
          <w:bCs/>
          <w:sz w:val="32"/>
          <w:szCs w:val="32"/>
        </w:rPr>
        <w:t>.</w:t>
      </w:r>
      <w:r w:rsidR="00027850" w:rsidRPr="00FB0D60">
        <w:rPr>
          <w:rFonts w:ascii="Angsana New" w:hAnsi="Angsana New"/>
          <w:b/>
          <w:bCs/>
          <w:sz w:val="32"/>
          <w:szCs w:val="32"/>
        </w:rPr>
        <w:tab/>
      </w:r>
      <w:r w:rsidR="00027850" w:rsidRPr="00FB0D60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1E5198" w:rsidRPr="00FB0D60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027850" w:rsidRPr="00FB0D60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2E72A7BA" w14:textId="54558A1F" w:rsidR="005368DE" w:rsidRPr="00FB0D60" w:rsidRDefault="005368DE" w:rsidP="00B47D4A">
      <w:pPr>
        <w:tabs>
          <w:tab w:val="left" w:pos="198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pacing w:val="-2"/>
          <w:sz w:val="32"/>
          <w:szCs w:val="32"/>
          <w:lang w:eastAsia="ko-KR"/>
        </w:rPr>
      </w:pP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เจ้าหนี้การค้าและเจ้าหนี้</w:t>
      </w:r>
      <w:r w:rsidR="00C31B1D"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หมุนเวียน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อื่น</w:t>
      </w:r>
      <w:r w:rsidR="00275C51"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ณ วันที่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31</w:t>
      </w:r>
      <w:r w:rsidR="00275C51"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275C51"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2562</w:t>
      </w:r>
      <w:r w:rsidR="008B1692"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="008B1692"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pacing w:val="-2"/>
          <w:sz w:val="32"/>
          <w:szCs w:val="32"/>
          <w:lang w:eastAsia="ko-KR"/>
        </w:rPr>
        <w:t>2561</w:t>
      </w:r>
      <w:r w:rsidR="00275C51" w:rsidRPr="00FB0D60">
        <w:rPr>
          <w:rFonts w:ascii="Angsana New" w:hAnsi="Angsana New"/>
          <w:spacing w:val="-2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2"/>
          <w:sz w:val="32"/>
          <w:szCs w:val="32"/>
          <w:cs/>
          <w:lang w:eastAsia="ko-KR"/>
        </w:rPr>
        <w:t>ประกอบด้วย</w:t>
      </w:r>
    </w:p>
    <w:p w14:paraId="7F996322" w14:textId="77777777" w:rsidR="002802E8" w:rsidRPr="00FB0D60" w:rsidRDefault="002802E8" w:rsidP="0060777C">
      <w:pPr>
        <w:tabs>
          <w:tab w:val="left" w:pos="1980"/>
          <w:tab w:val="right" w:pos="7200"/>
          <w:tab w:val="right" w:pos="8540"/>
        </w:tabs>
        <w:spacing w:before="240"/>
        <w:ind w:left="547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990"/>
        <w:gridCol w:w="86"/>
        <w:gridCol w:w="994"/>
        <w:gridCol w:w="86"/>
        <w:gridCol w:w="994"/>
        <w:gridCol w:w="86"/>
        <w:gridCol w:w="1084"/>
      </w:tblGrid>
      <w:tr w:rsidR="004E58B5" w:rsidRPr="00FB0D60" w14:paraId="40FAE501" w14:textId="77777777" w:rsidTr="00D2322E">
        <w:trPr>
          <w:tblHeader/>
        </w:trPr>
        <w:tc>
          <w:tcPr>
            <w:tcW w:w="4362" w:type="dxa"/>
          </w:tcPr>
          <w:p w14:paraId="3A7D0404" w14:textId="77777777" w:rsidR="002802E8" w:rsidRPr="00FB0D60" w:rsidRDefault="002802E8" w:rsidP="008E307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90FE03F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211AC614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1B2DA40A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E58B5" w:rsidRPr="00FB0D60" w14:paraId="0ED72C3E" w14:textId="77777777" w:rsidTr="00BF5B90">
        <w:trPr>
          <w:tblHeader/>
        </w:trPr>
        <w:tc>
          <w:tcPr>
            <w:tcW w:w="4362" w:type="dxa"/>
          </w:tcPr>
          <w:p w14:paraId="74303B3D" w14:textId="77777777" w:rsidR="002802E8" w:rsidRPr="00FB0D60" w:rsidRDefault="002802E8" w:rsidP="008E307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795D983B" w14:textId="6022B3A8" w:rsidR="002802E8" w:rsidRPr="00FB0D60" w:rsidRDefault="002408B0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16A6000E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95CCCDC" w14:textId="437033E0" w:rsidR="002802E8" w:rsidRPr="00FB0D60" w:rsidRDefault="002408B0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782C0177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B4121A6" w14:textId="319C1BCC" w:rsidR="002802E8" w:rsidRPr="00FB0D60" w:rsidRDefault="002408B0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1CB4BB0B" w14:textId="77777777" w:rsidR="002802E8" w:rsidRPr="00FB0D60" w:rsidRDefault="002802E8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C785163" w14:textId="40993925" w:rsidR="002802E8" w:rsidRPr="00FB0D60" w:rsidRDefault="002408B0" w:rsidP="008E307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69702B" w:rsidRPr="00FB0D60" w14:paraId="34DB4F8E" w14:textId="77777777" w:rsidTr="00A30AF8">
        <w:tc>
          <w:tcPr>
            <w:tcW w:w="4362" w:type="dxa"/>
          </w:tcPr>
          <w:p w14:paraId="6FC901DD" w14:textId="24507944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D597619" w14:textId="35E9D006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796</w:t>
            </w:r>
          </w:p>
        </w:tc>
        <w:tc>
          <w:tcPr>
            <w:tcW w:w="86" w:type="dxa"/>
          </w:tcPr>
          <w:p w14:paraId="3C144578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0B9E2C2" w14:textId="1794930E" w:rsidR="0069702B" w:rsidRPr="00FB0D60" w:rsidRDefault="002408B0" w:rsidP="0060777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878</w:t>
            </w:r>
          </w:p>
        </w:tc>
        <w:tc>
          <w:tcPr>
            <w:tcW w:w="86" w:type="dxa"/>
          </w:tcPr>
          <w:p w14:paraId="263D2856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3412876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</w:tcPr>
          <w:p w14:paraId="45B9F9B4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AAD4922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9702B" w:rsidRPr="00FB0D60" w14:paraId="23026850" w14:textId="77777777" w:rsidTr="00BF5B90">
        <w:tc>
          <w:tcPr>
            <w:tcW w:w="4362" w:type="dxa"/>
          </w:tcPr>
          <w:p w14:paraId="5C87C8E2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เจ้าหนี้การค้า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0327F2F" w14:textId="1E03D23B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58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829</w:t>
            </w:r>
          </w:p>
        </w:tc>
        <w:tc>
          <w:tcPr>
            <w:tcW w:w="86" w:type="dxa"/>
          </w:tcPr>
          <w:p w14:paraId="0C461C4C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78B84A80" w14:textId="6431A30C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37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422</w:t>
            </w:r>
          </w:p>
        </w:tc>
        <w:tc>
          <w:tcPr>
            <w:tcW w:w="86" w:type="dxa"/>
          </w:tcPr>
          <w:p w14:paraId="510F07DC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8AD6A66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6" w:type="dxa"/>
          </w:tcPr>
          <w:p w14:paraId="3FD79EFA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DFAA114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9702B" w:rsidRPr="00FB0D60" w14:paraId="45D4D01D" w14:textId="77777777" w:rsidTr="00BF5B90">
        <w:tc>
          <w:tcPr>
            <w:tcW w:w="4362" w:type="dxa"/>
          </w:tcPr>
          <w:p w14:paraId="2E689C0E" w14:textId="1DCD17CA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E379A80" w14:textId="0C34DE5B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57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86" w:type="dxa"/>
          </w:tcPr>
          <w:p w14:paraId="362F2367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96DE67B" w14:textId="63FAF667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48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86" w:type="dxa"/>
          </w:tcPr>
          <w:p w14:paraId="182FE224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003304F" w14:textId="1A29F91A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57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245</w:t>
            </w:r>
          </w:p>
        </w:tc>
        <w:tc>
          <w:tcPr>
            <w:tcW w:w="86" w:type="dxa"/>
          </w:tcPr>
          <w:p w14:paraId="15610724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65BABA6" w14:textId="7CF2B192" w:rsidR="0069702B" w:rsidRPr="00FB0D60" w:rsidRDefault="002408B0" w:rsidP="0060777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48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69702B" w:rsidRPr="00FB0D60" w14:paraId="008FC72D" w14:textId="77777777" w:rsidTr="00BF5B90">
        <w:tc>
          <w:tcPr>
            <w:tcW w:w="4362" w:type="dxa"/>
          </w:tcPr>
          <w:p w14:paraId="1040D1BD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เจ้าหนี้อื่น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1BAF40A" w14:textId="79BB19C5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17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816</w:t>
            </w:r>
          </w:p>
        </w:tc>
        <w:tc>
          <w:tcPr>
            <w:tcW w:w="86" w:type="dxa"/>
          </w:tcPr>
          <w:p w14:paraId="1C30D5D6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888410C" w14:textId="3754ABA0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15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094</w:t>
            </w:r>
          </w:p>
        </w:tc>
        <w:tc>
          <w:tcPr>
            <w:tcW w:w="86" w:type="dxa"/>
          </w:tcPr>
          <w:p w14:paraId="3E3415B8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F31FBB3" w14:textId="653AA20E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273</w:t>
            </w:r>
          </w:p>
        </w:tc>
        <w:tc>
          <w:tcPr>
            <w:tcW w:w="86" w:type="dxa"/>
          </w:tcPr>
          <w:p w14:paraId="6B91E348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6C938AA" w14:textId="2243D0F2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822</w:t>
            </w:r>
          </w:p>
        </w:tc>
      </w:tr>
      <w:tr w:rsidR="0069702B" w:rsidRPr="00FB0D60" w14:paraId="27738A33" w14:textId="77777777" w:rsidTr="0092420A">
        <w:tc>
          <w:tcPr>
            <w:tcW w:w="4362" w:type="dxa"/>
          </w:tcPr>
          <w:p w14:paraId="26D8AEAA" w14:textId="22FD96BF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1B174C4" w14:textId="38FE5FE3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350</w:t>
            </w:r>
          </w:p>
        </w:tc>
        <w:tc>
          <w:tcPr>
            <w:tcW w:w="86" w:type="dxa"/>
          </w:tcPr>
          <w:p w14:paraId="6FD973B5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438C983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19769A7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78BCF4F2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040DDA7C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283702F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9702B" w:rsidRPr="00FB0D60" w14:paraId="164C96BC" w14:textId="77777777" w:rsidTr="0092420A">
        <w:tc>
          <w:tcPr>
            <w:tcW w:w="4362" w:type="dxa"/>
          </w:tcPr>
          <w:p w14:paraId="1689992D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ค่าใช้จ่ายค้างจ่าย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7C6143D" w14:textId="682CFB32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38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365</w:t>
            </w:r>
          </w:p>
        </w:tc>
        <w:tc>
          <w:tcPr>
            <w:tcW w:w="86" w:type="dxa"/>
          </w:tcPr>
          <w:p w14:paraId="4503272D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502B9F9" w14:textId="40CFAD1B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36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538</w:t>
            </w:r>
          </w:p>
        </w:tc>
        <w:tc>
          <w:tcPr>
            <w:tcW w:w="86" w:type="dxa"/>
          </w:tcPr>
          <w:p w14:paraId="74A54A03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04155D04" w14:textId="3C2B4B2D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478</w:t>
            </w:r>
          </w:p>
        </w:tc>
        <w:tc>
          <w:tcPr>
            <w:tcW w:w="86" w:type="dxa"/>
          </w:tcPr>
          <w:p w14:paraId="429E02BF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42DC3E3E" w14:textId="76788C97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4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934</w:t>
            </w:r>
          </w:p>
        </w:tc>
      </w:tr>
      <w:tr w:rsidR="0069702B" w:rsidRPr="00FB0D60" w14:paraId="2362BDD0" w14:textId="77777777" w:rsidTr="0092420A">
        <w:tc>
          <w:tcPr>
            <w:tcW w:w="4362" w:type="dxa"/>
          </w:tcPr>
          <w:p w14:paraId="133F6558" w14:textId="0E6D8D48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(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21F998B" w14:textId="5735B813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053</w:t>
            </w:r>
          </w:p>
        </w:tc>
        <w:tc>
          <w:tcPr>
            <w:tcW w:w="86" w:type="dxa"/>
          </w:tcPr>
          <w:p w14:paraId="1152224B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6FA64F4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1EFF969F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E420B28" w14:textId="7F6A88C9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487</w:t>
            </w:r>
          </w:p>
        </w:tc>
        <w:tc>
          <w:tcPr>
            <w:tcW w:w="86" w:type="dxa"/>
          </w:tcPr>
          <w:p w14:paraId="56B2DC9D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6C66022" w14:textId="062A8CB4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832</w:t>
            </w:r>
          </w:p>
        </w:tc>
      </w:tr>
      <w:tr w:rsidR="0069702B" w:rsidRPr="00FB0D60" w14:paraId="1E7DCD5E" w14:textId="77777777" w:rsidTr="0092420A">
        <w:tc>
          <w:tcPr>
            <w:tcW w:w="4362" w:type="dxa"/>
          </w:tcPr>
          <w:p w14:paraId="1E1896A7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ดอกเบี้ยค้างจ่าย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กิจการที่ไม่เกี่ยวข้องกัน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30584016" w14:textId="3897FDD1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86" w:type="dxa"/>
          </w:tcPr>
          <w:p w14:paraId="449F6768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4ECB56" w14:textId="71BC091B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369</w:t>
            </w:r>
          </w:p>
        </w:tc>
        <w:tc>
          <w:tcPr>
            <w:tcW w:w="86" w:type="dxa"/>
          </w:tcPr>
          <w:p w14:paraId="13DB71D2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64AA3504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70C0CF57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2FDF243C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9702B" w:rsidRPr="00FB0D60" w14:paraId="0E9257C2" w14:textId="77777777" w:rsidTr="0092420A">
        <w:tc>
          <w:tcPr>
            <w:tcW w:w="4362" w:type="dxa"/>
          </w:tcPr>
          <w:p w14:paraId="3E1A761E" w14:textId="77777777" w:rsidR="0069702B" w:rsidRPr="00FB0D60" w:rsidRDefault="0069702B" w:rsidP="0069702B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รายได้รอการรับรู้</w:t>
            </w:r>
          </w:p>
        </w:tc>
        <w:tc>
          <w:tcPr>
            <w:tcW w:w="990" w:type="dxa"/>
            <w:shd w:val="clear" w:color="auto" w:fill="auto"/>
          </w:tcPr>
          <w:p w14:paraId="183236E4" w14:textId="11819736" w:rsidR="0069702B" w:rsidRPr="00FB0D60" w:rsidRDefault="002408B0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16</w:t>
            </w:r>
            <w:r w:rsidR="0069702B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482</w:t>
            </w:r>
          </w:p>
        </w:tc>
        <w:tc>
          <w:tcPr>
            <w:tcW w:w="86" w:type="dxa"/>
          </w:tcPr>
          <w:p w14:paraId="59708212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C3AE40D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  <w:tc>
          <w:tcPr>
            <w:tcW w:w="86" w:type="dxa"/>
          </w:tcPr>
          <w:p w14:paraId="0A4B95B3" w14:textId="77777777" w:rsidR="0069702B" w:rsidRPr="00FB0D60" w:rsidRDefault="0069702B" w:rsidP="0069702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0BAB8BD" w14:textId="77777777" w:rsidR="0069702B" w:rsidRPr="00FB0D60" w:rsidRDefault="0069702B" w:rsidP="0069702B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6" w:type="dxa"/>
          </w:tcPr>
          <w:p w14:paraId="664DF3CA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78E7103" w14:textId="77777777" w:rsidR="0069702B" w:rsidRPr="00FB0D60" w:rsidRDefault="0069702B" w:rsidP="0069702B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DE07F0" w:rsidRPr="00FB0D60" w14:paraId="6ED043F8" w14:textId="77777777" w:rsidTr="0092420A">
        <w:tc>
          <w:tcPr>
            <w:tcW w:w="4362" w:type="dxa"/>
            <w:vAlign w:val="bottom"/>
          </w:tcPr>
          <w:p w14:paraId="1F3D74E3" w14:textId="77777777" w:rsidR="00DE07F0" w:rsidRPr="00FB0D60" w:rsidRDefault="00DE07F0" w:rsidP="00DE07F0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B9DFEA" w14:textId="76CE1261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23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858</w:t>
            </w:r>
          </w:p>
        </w:tc>
        <w:tc>
          <w:tcPr>
            <w:tcW w:w="86" w:type="dxa"/>
          </w:tcPr>
          <w:p w14:paraId="5CCFD75E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6164E" w14:textId="2A5DE6F2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990</w:t>
            </w:r>
          </w:p>
        </w:tc>
        <w:tc>
          <w:tcPr>
            <w:tcW w:w="86" w:type="dxa"/>
          </w:tcPr>
          <w:p w14:paraId="2F126A0E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07B6C02" w14:textId="69128FDB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271</w:t>
            </w:r>
          </w:p>
        </w:tc>
        <w:tc>
          <w:tcPr>
            <w:tcW w:w="86" w:type="dxa"/>
          </w:tcPr>
          <w:p w14:paraId="49EB6929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72E1B0A" w14:textId="29485D8D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</w:t>
            </w:r>
            <w:r w:rsidR="00DE07F0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567</w:t>
            </w:r>
          </w:p>
        </w:tc>
      </w:tr>
      <w:tr w:rsidR="00DE07F0" w:rsidRPr="00FB0D60" w14:paraId="247F5F90" w14:textId="77777777" w:rsidTr="00BF5B90">
        <w:tc>
          <w:tcPr>
            <w:tcW w:w="4362" w:type="dxa"/>
          </w:tcPr>
          <w:p w14:paraId="46CC6C2B" w14:textId="77777777" w:rsidR="00DE07F0" w:rsidRPr="00FB0D60" w:rsidRDefault="00DE07F0" w:rsidP="00DE07F0">
            <w:pPr>
              <w:ind w:right="-18" w:firstLine="42"/>
              <w:jc w:val="thaiDistribute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E76D4" w14:textId="74B1D57C" w:rsidR="00DE07F0" w:rsidRPr="00FB0D60" w:rsidRDefault="002408B0" w:rsidP="00A649C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214</w:t>
            </w:r>
            <w:r w:rsidR="00DE07F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984</w:t>
            </w:r>
          </w:p>
        </w:tc>
        <w:tc>
          <w:tcPr>
            <w:tcW w:w="86" w:type="dxa"/>
          </w:tcPr>
          <w:p w14:paraId="6201683F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932CB" w14:textId="2F2E81CB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149</w:t>
            </w:r>
            <w:r w:rsidR="00DE07F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291</w:t>
            </w:r>
          </w:p>
        </w:tc>
        <w:tc>
          <w:tcPr>
            <w:tcW w:w="86" w:type="dxa"/>
          </w:tcPr>
          <w:p w14:paraId="5AEE83E4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69C45" w14:textId="047D97FD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73</w:t>
            </w:r>
            <w:r w:rsidR="00DE07F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754</w:t>
            </w:r>
          </w:p>
        </w:tc>
        <w:tc>
          <w:tcPr>
            <w:tcW w:w="86" w:type="dxa"/>
          </w:tcPr>
          <w:p w14:paraId="2EE5BFC2" w14:textId="77777777" w:rsidR="00DE07F0" w:rsidRPr="00FB0D60" w:rsidRDefault="00DE07F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A5443" w14:textId="6F27EA6F" w:rsidR="00DE07F0" w:rsidRPr="00FB0D60" w:rsidRDefault="002408B0" w:rsidP="00DE07F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60</w:t>
            </w:r>
            <w:r w:rsidR="00DE07F0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155</w:t>
            </w:r>
          </w:p>
        </w:tc>
      </w:tr>
    </w:tbl>
    <w:p w14:paraId="4581ED41" w14:textId="35C222D1" w:rsidR="008B1692" w:rsidRPr="00FB0D60" w:rsidRDefault="002408B0" w:rsidP="0060777C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="Angsana New" w:hAnsi="Angsana New"/>
          <w:b/>
          <w:bCs/>
          <w:spacing w:val="-10"/>
          <w:sz w:val="32"/>
          <w:szCs w:val="32"/>
        </w:rPr>
      </w:pPr>
      <w:r w:rsidRPr="002408B0">
        <w:rPr>
          <w:rFonts w:ascii="Angsana New" w:hAnsi="Angsana New"/>
          <w:b/>
          <w:bCs/>
          <w:spacing w:val="-10"/>
          <w:sz w:val="32"/>
          <w:szCs w:val="32"/>
        </w:rPr>
        <w:t>25</w:t>
      </w:r>
      <w:r w:rsidR="008B1692" w:rsidRPr="00FB0D60">
        <w:rPr>
          <w:rFonts w:ascii="Angsana New" w:hAnsi="Angsana New"/>
          <w:b/>
          <w:bCs/>
          <w:spacing w:val="-10"/>
          <w:sz w:val="32"/>
          <w:szCs w:val="32"/>
        </w:rPr>
        <w:t>.</w:t>
      </w:r>
      <w:r w:rsidR="008B1692" w:rsidRPr="00FB0D60">
        <w:rPr>
          <w:rFonts w:ascii="Angsana New" w:hAnsi="Angsana New"/>
          <w:b/>
          <w:bCs/>
          <w:spacing w:val="-10"/>
          <w:sz w:val="32"/>
          <w:szCs w:val="32"/>
        </w:rPr>
        <w:tab/>
      </w:r>
      <w:r w:rsidR="008B1692" w:rsidRPr="00FB0D60">
        <w:rPr>
          <w:rFonts w:ascii="Angsana New" w:hAnsi="Angsana New" w:hint="cs"/>
          <w:b/>
          <w:bCs/>
          <w:spacing w:val="-10"/>
          <w:sz w:val="32"/>
          <w:szCs w:val="32"/>
          <w:cs/>
        </w:rPr>
        <w:t>เงิน</w:t>
      </w:r>
      <w:r w:rsidR="008B1692" w:rsidRPr="00FB0D60">
        <w:rPr>
          <w:rFonts w:ascii="Angsana New" w:hAnsi="Angsana New" w:hint="cs"/>
          <w:b/>
          <w:bCs/>
          <w:sz w:val="32"/>
          <w:szCs w:val="32"/>
          <w:cs/>
        </w:rPr>
        <w:t>กู้ยืมระยะสั้น</w:t>
      </w:r>
    </w:p>
    <w:p w14:paraId="2477BD91" w14:textId="4C6991E3" w:rsidR="008B1692" w:rsidRPr="00FB0D60" w:rsidRDefault="008B1692" w:rsidP="008B1692">
      <w:pPr>
        <w:tabs>
          <w:tab w:val="left" w:pos="1980"/>
          <w:tab w:val="right" w:pos="7200"/>
          <w:tab w:val="right" w:pos="8540"/>
        </w:tabs>
        <w:spacing w:after="240"/>
        <w:ind w:left="547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เงินกู้ยืมระยะสั้น ณ วันที่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31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 ธันวาคม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2561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 ประกอบด้วย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810"/>
        <w:gridCol w:w="90"/>
        <w:gridCol w:w="72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8B1692" w:rsidRPr="00FB0D60" w14:paraId="50912483" w14:textId="77777777" w:rsidTr="00083001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0B02D2F" w14:textId="77777777" w:rsidR="008B1692" w:rsidRPr="00FB0D60" w:rsidRDefault="008B1692" w:rsidP="00AB7DA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1ED2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5215A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D42FA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67F3D05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4DE9B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ECA876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07B3FF" w14:textId="77777777" w:rsidR="008B1692" w:rsidRPr="00FB0D60" w:rsidRDefault="008B1692" w:rsidP="00AB7DAF">
            <w:pPr>
              <w:ind w:right="96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: 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</w:tr>
      <w:tr w:rsidR="008B1692" w:rsidRPr="00FB0D60" w14:paraId="4C0DEBE2" w14:textId="77777777" w:rsidTr="00083001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B329E7D" w14:textId="77777777" w:rsidR="008B1692" w:rsidRPr="00FB0D60" w:rsidRDefault="008B1692" w:rsidP="00AB7DAF">
            <w:pPr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เงินกู้ยืมระยะสั้นจาก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706A4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อัตราดอกเบี้ย</w:t>
            </w:r>
          </w:p>
          <w:p w14:paraId="12C68458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ร้อยละต่อปี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CFD160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</w:tcBorders>
          </w:tcPr>
          <w:p w14:paraId="13A02C90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DA5E3E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0E5E2068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8B1692" w:rsidRPr="00FB0D60" w14:paraId="161BC1DB" w14:textId="77777777" w:rsidTr="00083001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4D1F0D20" w14:textId="77777777" w:rsidR="008B1692" w:rsidRPr="00FB0D60" w:rsidRDefault="008B1692" w:rsidP="00AB7DA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5E2A" w14:textId="0D70679B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F44D6C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AEBBF" w14:textId="3160E9C9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42CB1E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F160" w14:textId="7EC4DFFC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16C18B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</w:tcBorders>
            <w:vAlign w:val="bottom"/>
          </w:tcPr>
          <w:p w14:paraId="6E0BF13F" w14:textId="460219AC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32F28C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C8FDE05" w14:textId="5E91A79C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pacing w:val="-6"/>
                <w:szCs w:val="24"/>
              </w:rPr>
            </w:pPr>
            <w:r w:rsidRPr="002408B0">
              <w:rPr>
                <w:rFonts w:ascii="Angsana New" w:hAnsi="Angsana New" w:hint="cs"/>
                <w:b/>
                <w:bCs/>
                <w:spacing w:val="-6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4534A4" w14:textId="77777777" w:rsidR="008B1692" w:rsidRPr="00FB0D60" w:rsidRDefault="008B1692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80154B6" w14:textId="395606B8" w:rsidR="008B1692" w:rsidRPr="00FB0D60" w:rsidRDefault="002408B0" w:rsidP="00AB7DA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E41E3C" w:rsidRPr="00FB0D60" w14:paraId="54C1B46F" w14:textId="77777777" w:rsidTr="00083001">
        <w:tc>
          <w:tcPr>
            <w:tcW w:w="2952" w:type="dxa"/>
            <w:tcBorders>
              <w:right w:val="nil"/>
            </w:tcBorders>
          </w:tcPr>
          <w:p w14:paraId="41E8AC13" w14:textId="4F9F9CA8" w:rsidR="00E41E3C" w:rsidRPr="00FB0D60" w:rsidRDefault="00E41E3C" w:rsidP="00E41E3C">
            <w:pPr>
              <w:ind w:left="162" w:hanging="6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 xml:space="preserve">กิจการที่เกี่ยวข้องกัน </w:t>
            </w:r>
            <w:r w:rsidRPr="00FB0D60">
              <w:rPr>
                <w:rFonts w:ascii="Angsana New" w:hAnsi="Angsana New"/>
                <w:szCs w:val="24"/>
              </w:rPr>
              <w:t>(</w:t>
            </w:r>
            <w:r w:rsidRPr="00FB0D60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E339D" w14:textId="6A8F60DB" w:rsidR="00E41E3C" w:rsidRPr="00FB0D60" w:rsidRDefault="002408B0" w:rsidP="00E41E3C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AED84B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1AC68F3" w14:textId="68F47DCA" w:rsidR="00E41E3C" w:rsidRPr="00FB0D60" w:rsidRDefault="002408B0" w:rsidP="00360634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42F27E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D98CE" w14:textId="183AAC10" w:rsidR="00E41E3C" w:rsidRPr="00FB0D60" w:rsidRDefault="002408B0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62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BBBFD2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BBAC2D7" w14:textId="394CD5E9" w:rsidR="00E41E3C" w:rsidRPr="00FB0D60" w:rsidRDefault="00360634" w:rsidP="00360634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6D18CFE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AD2C7" w14:textId="06A5BCFC" w:rsidR="00E41E3C" w:rsidRPr="00FB0D60" w:rsidRDefault="002408B0" w:rsidP="00E41E3C">
            <w:pPr>
              <w:tabs>
                <w:tab w:val="decimal" w:pos="722"/>
              </w:tabs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  <w:r w:rsidRPr="002408B0">
              <w:rPr>
                <w:rFonts w:ascii="Angsana New" w:hAnsi="Angsana New"/>
                <w:szCs w:val="24"/>
              </w:rPr>
              <w:t>89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014E259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C3C6A2B" w14:textId="101C5065" w:rsidR="00E41E3C" w:rsidRPr="00FB0D60" w:rsidRDefault="002408B0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  <w:tr w:rsidR="001C0C74" w:rsidRPr="00FB0D60" w14:paraId="1072B680" w14:textId="77777777" w:rsidTr="00111EFF">
        <w:tc>
          <w:tcPr>
            <w:tcW w:w="2952" w:type="dxa"/>
            <w:tcBorders>
              <w:right w:val="nil"/>
            </w:tcBorders>
          </w:tcPr>
          <w:p w14:paraId="690CCED9" w14:textId="0F4E2233" w:rsidR="001C0C74" w:rsidRPr="00FB0D60" w:rsidRDefault="005B2280" w:rsidP="001C0C74">
            <w:pPr>
              <w:ind w:left="162" w:hanging="6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กรรมการของบริษัทย่อย</w:t>
            </w:r>
            <w:r w:rsidR="001C0C74" w:rsidRPr="00FB0D6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C0C74" w:rsidRPr="00FB0D60">
              <w:rPr>
                <w:rFonts w:ascii="Angsana New" w:hAnsi="Angsana New"/>
                <w:szCs w:val="24"/>
              </w:rPr>
              <w:t>(</w:t>
            </w:r>
            <w:r w:rsidR="001C0C74" w:rsidRPr="00FB0D60">
              <w:rPr>
                <w:rFonts w:ascii="Angsana New" w:hAnsi="Angsana New" w:hint="cs"/>
                <w:szCs w:val="24"/>
                <w:cs/>
              </w:rPr>
              <w:t xml:space="preserve">ดูหมายเหตุข้อ 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="001C0C74"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8466E" w14:textId="0CFEC14C" w:rsidR="001C0C74" w:rsidRPr="00FB0D60" w:rsidRDefault="00360634" w:rsidP="001C0C74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62BD81" w14:textId="77777777" w:rsidR="001C0C74" w:rsidRPr="00FB0D60" w:rsidRDefault="001C0C74" w:rsidP="001C0C74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190CEC03" w14:textId="1C384F60" w:rsidR="001C0C74" w:rsidRPr="00FB0D60" w:rsidRDefault="00360634" w:rsidP="001C0C74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FC6E304" w14:textId="77777777" w:rsidR="001C0C74" w:rsidRPr="00FB0D60" w:rsidRDefault="001C0C74" w:rsidP="001C0C74">
            <w:pPr>
              <w:tabs>
                <w:tab w:val="decimal" w:pos="722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FE593" w14:textId="07416A0F" w:rsidR="001C0C74" w:rsidRPr="00FB0D60" w:rsidRDefault="002408B0" w:rsidP="001C0C74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16F912" w14:textId="77777777" w:rsidR="001C0C74" w:rsidRPr="00FB0D60" w:rsidRDefault="001C0C74" w:rsidP="001C0C74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35DD1A5" w14:textId="540D56ED" w:rsidR="001C0C74" w:rsidRPr="00FB0D60" w:rsidRDefault="002408B0" w:rsidP="00360634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</w:t>
            </w:r>
            <w:r w:rsidR="00360634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40AA4A" w14:textId="77777777" w:rsidR="001C0C74" w:rsidRPr="00FB0D60" w:rsidRDefault="001C0C74" w:rsidP="001C0C74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8D1C2C1" w14:textId="2A6E8B57" w:rsidR="001C0C74" w:rsidRPr="00FB0D60" w:rsidRDefault="001C0C74" w:rsidP="001C0C74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295948" w14:textId="77777777" w:rsidR="001C0C74" w:rsidRPr="00FB0D60" w:rsidRDefault="001C0C74" w:rsidP="001C0C74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52D99B" w14:textId="68745CB4" w:rsidR="001C0C74" w:rsidRPr="00FB0D60" w:rsidRDefault="001C0C74" w:rsidP="001C0C74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E41E3C" w:rsidRPr="00FB0D60" w14:paraId="06830FA3" w14:textId="77777777" w:rsidTr="00083001">
        <w:tc>
          <w:tcPr>
            <w:tcW w:w="2952" w:type="dxa"/>
            <w:tcBorders>
              <w:right w:val="nil"/>
            </w:tcBorders>
          </w:tcPr>
          <w:p w14:paraId="2633E4BC" w14:textId="77777777" w:rsidR="00E41E3C" w:rsidRPr="00FB0D60" w:rsidRDefault="00E41E3C" w:rsidP="00E41E3C">
            <w:pPr>
              <w:ind w:left="162" w:hanging="6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</w:tcPr>
          <w:p w14:paraId="2FDAD50B" w14:textId="521F5E3A" w:rsidR="00E41E3C" w:rsidRPr="00FB0D60" w:rsidRDefault="002408B0" w:rsidP="00E41E3C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2BCB2D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</w:tcPr>
          <w:p w14:paraId="201E88CB" w14:textId="67F8FE29" w:rsidR="00E41E3C" w:rsidRPr="00FB0D60" w:rsidRDefault="002408B0" w:rsidP="00E41E3C">
            <w:pPr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E41E3C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E728892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E250E" w14:textId="5541A9E8" w:rsidR="00E41E3C" w:rsidRPr="00FB0D60" w:rsidRDefault="002408B0" w:rsidP="00197FC6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688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103FA9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70B5D" w14:textId="2D06BF67" w:rsidR="00E41E3C" w:rsidRPr="00FB0D60" w:rsidRDefault="002408B0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</w:t>
            </w:r>
            <w:r w:rsidR="00E41E3C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2BC7E1" w14:textId="77777777" w:rsidR="00E41E3C" w:rsidRPr="00FB0D60" w:rsidRDefault="00E41E3C" w:rsidP="00E41E3C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9FB518" w14:textId="77777777" w:rsidR="00E41E3C" w:rsidRPr="00FB0D60" w:rsidRDefault="00E41E3C" w:rsidP="008F3F38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F30F98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5AA04B3" w14:textId="77777777" w:rsidR="00E41E3C" w:rsidRPr="00FB0D60" w:rsidRDefault="00E41E3C" w:rsidP="00E41E3C">
            <w:pPr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</w:tr>
      <w:tr w:rsidR="0069702B" w:rsidRPr="00FB0D60" w14:paraId="554B8909" w14:textId="77777777" w:rsidTr="00083001">
        <w:tc>
          <w:tcPr>
            <w:tcW w:w="2952" w:type="dxa"/>
            <w:tcBorders>
              <w:left w:val="nil"/>
              <w:bottom w:val="nil"/>
              <w:right w:val="nil"/>
            </w:tcBorders>
          </w:tcPr>
          <w:p w14:paraId="6CFB9410" w14:textId="77777777" w:rsidR="0069702B" w:rsidRPr="00FB0D60" w:rsidRDefault="0069702B" w:rsidP="0069702B">
            <w:pPr>
              <w:ind w:left="162" w:hanging="6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 w:hint="cs"/>
                <w:szCs w:val="24"/>
                <w:cs/>
              </w:rPr>
              <w:t>รวมเงินกู้ยืมระยะสั้น</w:t>
            </w: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6C1E54" w14:textId="77777777" w:rsidR="0069702B" w:rsidRPr="00FB0D60" w:rsidRDefault="0069702B" w:rsidP="0069702B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D4415F" w14:textId="77777777" w:rsidR="0069702B" w:rsidRPr="00FB0D60" w:rsidRDefault="0069702B" w:rsidP="0069702B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CD6F2" w14:textId="77777777" w:rsidR="0069702B" w:rsidRPr="00FB0D60" w:rsidRDefault="0069702B" w:rsidP="0069702B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2EB816" w14:textId="77777777" w:rsidR="0069702B" w:rsidRPr="00FB0D60" w:rsidRDefault="0069702B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90A58" w14:textId="53664340" w:rsidR="0069702B" w:rsidRPr="00FB0D60" w:rsidRDefault="002408B0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69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392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EEB074" w14:textId="77777777" w:rsidR="0069702B" w:rsidRPr="00FB0D60" w:rsidRDefault="0069702B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F42DDA" w14:textId="3FFDFDAC" w:rsidR="0069702B" w:rsidRPr="00FB0D60" w:rsidRDefault="002408B0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22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8FEAA0" w14:textId="77777777" w:rsidR="0069702B" w:rsidRPr="00FB0D60" w:rsidRDefault="0069702B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28BB37" w14:textId="3974E28F" w:rsidR="0069702B" w:rsidRPr="00FB0D60" w:rsidRDefault="002408B0" w:rsidP="0069702B">
            <w:pPr>
              <w:tabs>
                <w:tab w:val="decimal" w:pos="722"/>
              </w:tabs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  <w:r w:rsidRPr="002408B0">
              <w:rPr>
                <w:rFonts w:ascii="Angsana New" w:hAnsi="Angsana New"/>
                <w:szCs w:val="24"/>
              </w:rPr>
              <w:t>89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A30492" w14:textId="77777777" w:rsidR="0069702B" w:rsidRPr="00FB0D60" w:rsidRDefault="0069702B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F33BD6" w14:textId="3F747C2B" w:rsidR="0069702B" w:rsidRPr="00FB0D60" w:rsidRDefault="002408B0" w:rsidP="0069702B">
            <w:pPr>
              <w:tabs>
                <w:tab w:val="decimal" w:pos="722"/>
              </w:tabs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75</w:t>
            </w:r>
            <w:r w:rsidR="0069702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000</w:t>
            </w:r>
          </w:p>
        </w:tc>
      </w:tr>
    </w:tbl>
    <w:p w14:paraId="1A3C476F" w14:textId="77777777" w:rsidR="0049020C" w:rsidRDefault="0049020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  <w:lang w:eastAsia="ko-KR"/>
        </w:rPr>
      </w:pPr>
      <w:r>
        <w:rPr>
          <w:rFonts w:ascii="Angsana New" w:hAnsi="Angsana New"/>
          <w:sz w:val="32"/>
          <w:szCs w:val="32"/>
          <w:cs/>
          <w:lang w:eastAsia="ko-KR"/>
        </w:rPr>
        <w:br w:type="page"/>
      </w:r>
    </w:p>
    <w:p w14:paraId="67AAEFBA" w14:textId="7FCCDD2C" w:rsidR="00645BD5" w:rsidRPr="00FB0D60" w:rsidRDefault="00645BD5" w:rsidP="0049020C">
      <w:pPr>
        <w:spacing w:after="240"/>
        <w:ind w:left="547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31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2561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บริษัทและบริษัทย่อยมีเงินกู้ยืมระยะสั้นในรูปของตั๋วสัญญาใช้เงินและไม่มีหลักประกัน และจ่ายคืนเมื่อทวงถาม</w:t>
      </w:r>
    </w:p>
    <w:p w14:paraId="13EF5EF7" w14:textId="52A96021" w:rsidR="00645BD5" w:rsidRPr="00FB0D60" w:rsidRDefault="00645BD5" w:rsidP="0049020C">
      <w:pPr>
        <w:spacing w:after="3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ในระหว่างเดือนธันวาคม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เงินกู้ยืมระยะสั้นจากกิจการที่เกี่ยวข้องกัน ได้ลดอัตราดอกเบี้ยจาก</w:t>
      </w:r>
      <w:r w:rsidR="00166019">
        <w:rPr>
          <w:rFonts w:ascii="Angsana New" w:hAnsi="Angsana New" w:hint="cs"/>
          <w:sz w:val="32"/>
          <w:szCs w:val="32"/>
          <w:cs/>
          <w:lang w:eastAsia="ko-KR"/>
        </w:rPr>
        <w:t xml:space="preserve">    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ร้อยละ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7</w:t>
      </w:r>
      <w:r w:rsidRPr="00FB0D60">
        <w:rPr>
          <w:rFonts w:ascii="Angsana New" w:hAnsi="Angsana New"/>
          <w:sz w:val="32"/>
          <w:szCs w:val="32"/>
          <w:lang w:eastAsia="ko-KR"/>
        </w:rPr>
        <w:t>.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50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ต่อปี เป็นอัตราร้อยละ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6</w:t>
      </w:r>
      <w:r w:rsidRPr="00FB0D60">
        <w:rPr>
          <w:rFonts w:ascii="Angsana New" w:hAnsi="Angsana New"/>
          <w:sz w:val="32"/>
          <w:szCs w:val="32"/>
          <w:lang w:eastAsia="ko-KR"/>
        </w:rPr>
        <w:t>.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75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ต่อปี ซึ่งมีผลตั้งแต่วันที่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1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</w:p>
    <w:p w14:paraId="009500F3" w14:textId="55F63687" w:rsidR="003175B8" w:rsidRPr="00FB0D60" w:rsidRDefault="002408B0" w:rsidP="00FB0D60">
      <w:pPr>
        <w:tabs>
          <w:tab w:val="left" w:pos="1980"/>
          <w:tab w:val="right" w:pos="7200"/>
          <w:tab w:val="right" w:pos="85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26</w:t>
      </w:r>
      <w:r w:rsidR="003175B8" w:rsidRPr="00FB0D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175B8" w:rsidRPr="00FB0D60">
        <w:rPr>
          <w:rFonts w:ascii="Angsana New" w:hAnsi="Angsana New"/>
          <w:b/>
          <w:bCs/>
          <w:sz w:val="32"/>
          <w:szCs w:val="32"/>
          <w:cs/>
        </w:rPr>
        <w:tab/>
      </w:r>
      <w:r w:rsidR="003175B8" w:rsidRPr="00FB0D6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6F52101D" w14:textId="473CA59C" w:rsidR="005368DE" w:rsidRPr="00FB0D60" w:rsidRDefault="00275C51" w:rsidP="008B164B">
      <w:pPr>
        <w:tabs>
          <w:tab w:val="left" w:pos="198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2"/>
          <w:szCs w:val="32"/>
          <w:cs/>
          <w:lang w:eastAsia="ko-KR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>เงินกู้ยืมระยะยาวจากสถาบัน</w:t>
      </w:r>
      <w:r w:rsidR="00823A74" w:rsidRPr="00FB0D60">
        <w:rPr>
          <w:rFonts w:ascii="Angsana New" w:hAnsi="Angsana New" w:hint="cs"/>
          <w:sz w:val="32"/>
          <w:szCs w:val="32"/>
          <w:cs/>
          <w:lang w:eastAsia="ko-KR"/>
        </w:rPr>
        <w:t>การเงิน</w:t>
      </w:r>
      <w:r w:rsidR="00F82165"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31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="008B1692"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="008B1692" w:rsidRPr="00FB0D60">
        <w:rPr>
          <w:rFonts w:ascii="Angsana New" w:hAnsi="Angsana New" w:hint="cs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2561</w:t>
      </w:r>
      <w:r w:rsidRPr="00FB0D60">
        <w:rPr>
          <w:rFonts w:ascii="Angsana New" w:hAnsi="Angsana New"/>
          <w:sz w:val="32"/>
          <w:szCs w:val="32"/>
          <w:lang w:eastAsia="ko-KR"/>
        </w:rPr>
        <w:t xml:space="preserve"> </w:t>
      </w:r>
      <w:r w:rsidR="005368DE" w:rsidRPr="00FB0D60">
        <w:rPr>
          <w:rFonts w:ascii="Angsana New" w:hAnsi="Angsana New" w:hint="cs"/>
          <w:sz w:val="32"/>
          <w:szCs w:val="32"/>
          <w:cs/>
          <w:lang w:eastAsia="ko-KR"/>
        </w:rPr>
        <w:t>ประกอบด้วย</w:t>
      </w:r>
      <w:r w:rsidR="0001688C" w:rsidRPr="00FB0D60">
        <w:rPr>
          <w:rFonts w:ascii="Angsana New" w:hAnsi="Angsana New"/>
          <w:sz w:val="32"/>
          <w:szCs w:val="32"/>
          <w:lang w:eastAsia="ko-KR"/>
        </w:rPr>
        <w:t xml:space="preserve"> (</w:t>
      </w:r>
      <w:r w:rsidR="0001688C" w:rsidRPr="00FB0D60">
        <w:rPr>
          <w:rFonts w:ascii="Angsana New" w:hAnsi="Angsana New" w:hint="cs"/>
          <w:sz w:val="32"/>
          <w:szCs w:val="32"/>
          <w:cs/>
          <w:lang w:eastAsia="ko-KR"/>
        </w:rPr>
        <w:t>งบการเงินเฉพาะกิจการ</w:t>
      </w:r>
      <w:r w:rsidR="0001688C" w:rsidRPr="00FB0D60">
        <w:rPr>
          <w:rFonts w:ascii="Angsana New" w:hAnsi="Angsana New"/>
          <w:sz w:val="32"/>
          <w:szCs w:val="32"/>
          <w:lang w:eastAsia="ko-KR"/>
        </w:rPr>
        <w:t xml:space="preserve">: </w:t>
      </w:r>
      <w:r w:rsidR="0001688C" w:rsidRPr="00FB0D60">
        <w:rPr>
          <w:rFonts w:ascii="Angsana New" w:hAnsi="Angsana New" w:hint="cs"/>
          <w:sz w:val="32"/>
          <w:szCs w:val="32"/>
          <w:cs/>
          <w:lang w:eastAsia="ko-KR"/>
        </w:rPr>
        <w:t>ไม่มี</w:t>
      </w:r>
      <w:r w:rsidR="0001688C" w:rsidRPr="00FB0D60">
        <w:rPr>
          <w:rFonts w:ascii="Angsana New" w:hAnsi="Angsana New"/>
          <w:sz w:val="32"/>
          <w:szCs w:val="32"/>
          <w:lang w:eastAsia="ko-KR"/>
        </w:rPr>
        <w:t>)</w:t>
      </w:r>
    </w:p>
    <w:p w14:paraId="3A411E53" w14:textId="77777777" w:rsidR="009054EE" w:rsidRPr="00FB0D60" w:rsidRDefault="009054EE" w:rsidP="008C4C4E">
      <w:pPr>
        <w:ind w:left="420" w:firstLine="980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  <w:cs/>
        </w:rPr>
        <w:t>(หน่วย</w:t>
      </w:r>
      <w:r w:rsidRPr="00FB0D60">
        <w:rPr>
          <w:rFonts w:ascii="Angsana New" w:hAnsi="Angsana New"/>
          <w:b/>
          <w:bCs/>
          <w:sz w:val="28"/>
        </w:rPr>
        <w:t>:</w:t>
      </w:r>
      <w:r w:rsidRPr="00FB0D60">
        <w:rPr>
          <w:rFonts w:ascii="Angsana New" w:hAnsi="Angsana New"/>
          <w:b/>
          <w:bCs/>
          <w:sz w:val="28"/>
          <w:cs/>
        </w:rPr>
        <w:t xml:space="preserve"> พันบาท)</w:t>
      </w:r>
    </w:p>
    <w:tbl>
      <w:tblPr>
        <w:tblW w:w="86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230"/>
        <w:gridCol w:w="86"/>
        <w:gridCol w:w="1174"/>
      </w:tblGrid>
      <w:tr w:rsidR="004E58B5" w:rsidRPr="00FB0D60" w14:paraId="5CF9D645" w14:textId="77777777" w:rsidTr="00B65FEA">
        <w:trPr>
          <w:trHeight w:val="20"/>
        </w:trPr>
        <w:tc>
          <w:tcPr>
            <w:tcW w:w="6192" w:type="dxa"/>
          </w:tcPr>
          <w:p w14:paraId="6F3529D8" w14:textId="77777777" w:rsidR="00FD292A" w:rsidRPr="00FB0D60" w:rsidRDefault="00FD292A" w:rsidP="008C4C4E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90" w:type="dxa"/>
            <w:gridSpan w:val="3"/>
            <w:vAlign w:val="bottom"/>
          </w:tcPr>
          <w:p w14:paraId="65933F8C" w14:textId="77777777" w:rsidR="00FD292A" w:rsidRPr="00FB0D60" w:rsidRDefault="00FD292A" w:rsidP="008C4C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E58B5" w:rsidRPr="00FB0D60" w14:paraId="735D93D2" w14:textId="77777777" w:rsidTr="00717A21">
        <w:trPr>
          <w:trHeight w:val="20"/>
        </w:trPr>
        <w:tc>
          <w:tcPr>
            <w:tcW w:w="6192" w:type="dxa"/>
          </w:tcPr>
          <w:p w14:paraId="779DEAEE" w14:textId="77777777" w:rsidR="00FD292A" w:rsidRPr="00FB0D60" w:rsidRDefault="00FD292A" w:rsidP="008C4C4E">
            <w:pPr>
              <w:pStyle w:val="Header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30" w:type="dxa"/>
            <w:vAlign w:val="bottom"/>
          </w:tcPr>
          <w:p w14:paraId="004AB2D0" w14:textId="26BBB91E" w:rsidR="00FD292A" w:rsidRPr="00FB0D60" w:rsidRDefault="002408B0" w:rsidP="008C4C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86" w:type="dxa"/>
          </w:tcPr>
          <w:p w14:paraId="4CBA7CE6" w14:textId="77777777" w:rsidR="00FD292A" w:rsidRPr="00FB0D60" w:rsidRDefault="00FD292A" w:rsidP="008C4C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4" w:type="dxa"/>
            <w:vAlign w:val="bottom"/>
          </w:tcPr>
          <w:p w14:paraId="29566B42" w14:textId="09ADB249" w:rsidR="00FD292A" w:rsidRPr="00FB0D60" w:rsidRDefault="002408B0" w:rsidP="008C4C4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DE07F0" w:rsidRPr="00FB0D60" w14:paraId="27ECA1DE" w14:textId="77777777" w:rsidTr="002E72AE">
        <w:trPr>
          <w:trHeight w:val="20"/>
        </w:trPr>
        <w:tc>
          <w:tcPr>
            <w:tcW w:w="6192" w:type="dxa"/>
          </w:tcPr>
          <w:p w14:paraId="67FCDF1D" w14:textId="77777777" w:rsidR="00DE07F0" w:rsidRPr="00FB0D60" w:rsidRDefault="00DE07F0" w:rsidP="00DE07F0">
            <w:pPr>
              <w:pStyle w:val="Header"/>
              <w:ind w:firstLine="66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1230" w:type="dxa"/>
            <w:shd w:val="clear" w:color="auto" w:fill="auto"/>
          </w:tcPr>
          <w:p w14:paraId="6B08573D" w14:textId="2C0285B0" w:rsidR="00DE07F0" w:rsidRPr="008B398A" w:rsidRDefault="002408B0" w:rsidP="0032373A">
            <w:pPr>
              <w:tabs>
                <w:tab w:val="decimal" w:pos="108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158</w:t>
            </w:r>
            <w:r w:rsidR="00DE07F0" w:rsidRPr="008B398A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770</w:t>
            </w:r>
          </w:p>
        </w:tc>
        <w:tc>
          <w:tcPr>
            <w:tcW w:w="86" w:type="dxa"/>
          </w:tcPr>
          <w:p w14:paraId="3A07BB18" w14:textId="77777777" w:rsidR="00DE07F0" w:rsidRPr="00FB0D60" w:rsidRDefault="00DE07F0" w:rsidP="00DE07F0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</w:tcPr>
          <w:p w14:paraId="55A14BFA" w14:textId="6D262754" w:rsidR="00DE07F0" w:rsidRPr="00FB0D60" w:rsidRDefault="002408B0" w:rsidP="0060777C">
            <w:pPr>
              <w:tabs>
                <w:tab w:val="decimal" w:pos="102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148</w:t>
            </w:r>
            <w:r w:rsidR="00DE07F0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104</w:t>
            </w:r>
          </w:p>
        </w:tc>
      </w:tr>
      <w:tr w:rsidR="00DE07F0" w:rsidRPr="00FB0D60" w14:paraId="53CF7299" w14:textId="77777777" w:rsidTr="002E72AE">
        <w:trPr>
          <w:trHeight w:val="20"/>
        </w:trPr>
        <w:tc>
          <w:tcPr>
            <w:tcW w:w="6192" w:type="dxa"/>
          </w:tcPr>
          <w:p w14:paraId="3C0A98A4" w14:textId="77777777" w:rsidR="00DE07F0" w:rsidRPr="00FB0D60" w:rsidRDefault="00DE07F0" w:rsidP="00DE07F0">
            <w:pPr>
              <w:pStyle w:val="Header"/>
              <w:ind w:firstLine="66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EA0FE" w14:textId="42A3DA3F" w:rsidR="00DE07F0" w:rsidRPr="008B398A" w:rsidRDefault="00DE07F0" w:rsidP="0032373A">
            <w:pPr>
              <w:tabs>
                <w:tab w:val="decimal" w:pos="1080"/>
              </w:tabs>
              <w:ind w:right="-320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8B398A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64</w:t>
            </w:r>
            <w:r w:rsidRPr="008B398A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657</w:t>
            </w:r>
            <w:r w:rsidRPr="008B398A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63C3332C" w14:textId="77777777" w:rsidR="00DE07F0" w:rsidRPr="00FB0D60" w:rsidRDefault="00DE07F0" w:rsidP="00DE07F0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28F0569" w14:textId="34C29540" w:rsidR="00DE07F0" w:rsidRPr="00FB0D60" w:rsidRDefault="00DE07F0" w:rsidP="0060777C">
            <w:pPr>
              <w:tabs>
                <w:tab w:val="decimal" w:pos="102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67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280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DE07F0" w:rsidRPr="00FB0D60" w14:paraId="1531DECE" w14:textId="77777777" w:rsidTr="00E54CF3">
        <w:trPr>
          <w:trHeight w:val="20"/>
        </w:trPr>
        <w:tc>
          <w:tcPr>
            <w:tcW w:w="6192" w:type="dxa"/>
          </w:tcPr>
          <w:p w14:paraId="586C2F2C" w14:textId="77777777" w:rsidR="00DE07F0" w:rsidRPr="00FB0D60" w:rsidRDefault="00DE07F0" w:rsidP="00DE07F0">
            <w:pPr>
              <w:pStyle w:val="Header"/>
              <w:ind w:firstLine="66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A91C9" w14:textId="0F9518EA" w:rsidR="00DE07F0" w:rsidRPr="008B398A" w:rsidRDefault="002408B0" w:rsidP="0032373A">
            <w:pPr>
              <w:tabs>
                <w:tab w:val="decimal" w:pos="1080"/>
              </w:tabs>
              <w:ind w:right="-320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94</w:t>
            </w:r>
            <w:r w:rsidR="00DE07F0" w:rsidRPr="008B398A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113</w:t>
            </w:r>
          </w:p>
        </w:tc>
        <w:tc>
          <w:tcPr>
            <w:tcW w:w="86" w:type="dxa"/>
          </w:tcPr>
          <w:p w14:paraId="3297ADF4" w14:textId="77777777" w:rsidR="00DE07F0" w:rsidRPr="00FB0D60" w:rsidRDefault="00DE07F0" w:rsidP="00DE07F0">
            <w:pPr>
              <w:tabs>
                <w:tab w:val="decimal" w:pos="896"/>
              </w:tabs>
              <w:ind w:right="-320"/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92C9F" w14:textId="606ADA24" w:rsidR="00DE07F0" w:rsidRPr="00FB0D60" w:rsidRDefault="002408B0" w:rsidP="0060777C">
            <w:pPr>
              <w:tabs>
                <w:tab w:val="decimal" w:pos="102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80</w:t>
            </w:r>
            <w:r w:rsidR="00DE07F0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824</w:t>
            </w:r>
          </w:p>
        </w:tc>
      </w:tr>
    </w:tbl>
    <w:p w14:paraId="353D2EDF" w14:textId="50299145" w:rsidR="00823A74" w:rsidRPr="00FB0D60" w:rsidRDefault="00B64CA7" w:rsidP="00C821B9">
      <w:pPr>
        <w:spacing w:before="240"/>
        <w:ind w:left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การเปลี่ยนแปลงของบัญชีเงินกู้ยืมระยะยาว</w:t>
      </w:r>
      <w:r w:rsidR="00823A74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F5B4F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สำหรับ</w:t>
      </w:r>
      <w:r w:rsidR="008B1692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ปี</w:t>
      </w:r>
      <w:r w:rsidR="00DF5B4F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>สิ้นสุด</w:t>
      </w:r>
      <w:r w:rsidR="00275C51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วันที่ </w:t>
      </w:r>
      <w:r w:rsidR="002408B0" w:rsidRPr="002408B0">
        <w:rPr>
          <w:rFonts w:ascii="Angsana New" w:hAnsi="Angsana New"/>
          <w:spacing w:val="-4"/>
          <w:sz w:val="32"/>
          <w:szCs w:val="32"/>
          <w:lang w:eastAsia="ko-KR"/>
        </w:rPr>
        <w:t>31</w:t>
      </w:r>
      <w:r w:rsidR="00275C51" w:rsidRPr="00FB0D60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275C51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ธันวาคม </w:t>
      </w:r>
      <w:r w:rsidR="002408B0" w:rsidRPr="002408B0">
        <w:rPr>
          <w:rFonts w:ascii="Angsana New" w:hAnsi="Angsana New"/>
          <w:spacing w:val="-4"/>
          <w:sz w:val="32"/>
          <w:szCs w:val="32"/>
          <w:lang w:eastAsia="ko-KR"/>
        </w:rPr>
        <w:t>2562</w:t>
      </w:r>
      <w:r w:rsidR="008B1692" w:rsidRPr="00FB0D60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="008B1692" w:rsidRPr="00FB0D60">
        <w:rPr>
          <w:rFonts w:ascii="Angsana New" w:hAnsi="Angsana New" w:hint="cs"/>
          <w:spacing w:val="-4"/>
          <w:sz w:val="32"/>
          <w:szCs w:val="32"/>
          <w:cs/>
          <w:lang w:eastAsia="ko-KR"/>
        </w:rPr>
        <w:t xml:space="preserve">และ </w:t>
      </w:r>
      <w:r w:rsidR="002408B0" w:rsidRPr="002408B0">
        <w:rPr>
          <w:rFonts w:ascii="Angsana New" w:hAnsi="Angsana New"/>
          <w:spacing w:val="-4"/>
          <w:sz w:val="32"/>
          <w:szCs w:val="32"/>
          <w:lang w:eastAsia="ko-KR"/>
        </w:rPr>
        <w:t>2561</w:t>
      </w:r>
      <w:r w:rsidR="00275C51" w:rsidRPr="00FB0D60">
        <w:rPr>
          <w:rFonts w:ascii="Angsana New" w:hAnsi="Angsana New"/>
          <w:spacing w:val="-4"/>
          <w:sz w:val="32"/>
          <w:szCs w:val="32"/>
          <w:lang w:eastAsia="ko-KR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มีรายละเอียดดังนี้</w:t>
      </w:r>
    </w:p>
    <w:p w14:paraId="073BF708" w14:textId="77777777" w:rsidR="00B64CA7" w:rsidRPr="00FB0D60" w:rsidRDefault="00B64CA7" w:rsidP="00823A74">
      <w:pPr>
        <w:ind w:left="533"/>
        <w:jc w:val="right"/>
        <w:rPr>
          <w:rFonts w:ascii="Angsana New" w:hAnsi="Angsana New"/>
          <w:b/>
          <w:bCs/>
          <w:caps/>
          <w:sz w:val="28"/>
        </w:rPr>
      </w:pPr>
      <w:r w:rsidRPr="00FB0D60">
        <w:rPr>
          <w:rFonts w:ascii="Angsana New" w:hAnsi="Angsana New"/>
          <w:b/>
          <w:bCs/>
          <w:caps/>
          <w:sz w:val="28"/>
        </w:rPr>
        <w:t>(</w:t>
      </w:r>
      <w:r w:rsidRPr="00FB0D60">
        <w:rPr>
          <w:rFonts w:ascii="Angsana New" w:hAnsi="Angsana New"/>
          <w:b/>
          <w:bCs/>
          <w:cap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caps/>
          <w:sz w:val="28"/>
        </w:rPr>
        <w:t xml:space="preserve">: </w:t>
      </w:r>
      <w:r w:rsidRPr="00FB0D60">
        <w:rPr>
          <w:rFonts w:ascii="Angsana New" w:hAnsi="Angsana New"/>
          <w:b/>
          <w:bCs/>
          <w:caps/>
          <w:sz w:val="28"/>
          <w:cs/>
        </w:rPr>
        <w:t>พันบาท</w:t>
      </w:r>
      <w:r w:rsidRPr="00FB0D60">
        <w:rPr>
          <w:rFonts w:ascii="Angsana New" w:hAnsi="Angsana New"/>
          <w:b/>
          <w:bCs/>
          <w:caps/>
          <w:sz w:val="28"/>
        </w:rPr>
        <w:t>)</w:t>
      </w:r>
    </w:p>
    <w:tbl>
      <w:tblPr>
        <w:tblW w:w="885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0"/>
        <w:gridCol w:w="1170"/>
        <w:gridCol w:w="90"/>
        <w:gridCol w:w="1116"/>
      </w:tblGrid>
      <w:tr w:rsidR="00B65FEA" w:rsidRPr="00FB0D60" w14:paraId="27CD7785" w14:textId="77777777" w:rsidTr="0083026E">
        <w:tc>
          <w:tcPr>
            <w:tcW w:w="6480" w:type="dxa"/>
            <w:vAlign w:val="bottom"/>
          </w:tcPr>
          <w:p w14:paraId="2280B577" w14:textId="77777777" w:rsidR="00B65FEA" w:rsidRPr="00FB0D60" w:rsidRDefault="00B65FEA" w:rsidP="001E197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3EBE5B9D" w14:textId="77777777" w:rsidR="00B65FEA" w:rsidRPr="00FB0D60" w:rsidRDefault="00B65FEA" w:rsidP="001E197D">
            <w:pPr>
              <w:ind w:left="-12" w:right="-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1688C" w:rsidRPr="00FB0D60" w14:paraId="57B3AFD6" w14:textId="77777777" w:rsidTr="0083026E">
        <w:tc>
          <w:tcPr>
            <w:tcW w:w="6480" w:type="dxa"/>
            <w:vAlign w:val="bottom"/>
          </w:tcPr>
          <w:p w14:paraId="106EE8DC" w14:textId="77777777" w:rsidR="0001688C" w:rsidRPr="00FB0D60" w:rsidRDefault="0001688C" w:rsidP="0001688C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9E7F49A" w14:textId="33889DA9" w:rsidR="0001688C" w:rsidRPr="00FB0D60" w:rsidRDefault="002408B0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229F5FA9" w14:textId="77777777" w:rsidR="0001688C" w:rsidRPr="00FB0D60" w:rsidRDefault="0001688C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57259436" w14:textId="174FF329" w:rsidR="0001688C" w:rsidRPr="00FB0D60" w:rsidRDefault="002408B0" w:rsidP="0001688C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9702B" w:rsidRPr="00FB0D60" w14:paraId="5C8D4456" w14:textId="77777777" w:rsidTr="0083026E">
        <w:tc>
          <w:tcPr>
            <w:tcW w:w="6480" w:type="dxa"/>
            <w:vAlign w:val="bottom"/>
          </w:tcPr>
          <w:p w14:paraId="236D84E1" w14:textId="2ED446A8" w:rsidR="0069702B" w:rsidRPr="00FB0D60" w:rsidRDefault="0069702B" w:rsidP="00197FC6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 w:val="28"/>
                <w:cs/>
              </w:rPr>
              <w:t>ยอดคงเหลื</w:t>
            </w:r>
            <w:r w:rsidR="00197FC6">
              <w:rPr>
                <w:rFonts w:ascii="Angsana New" w:hAnsi="Angsana New"/>
                <w:b/>
                <w:bCs/>
                <w:caps/>
                <w:sz w:val="28"/>
                <w:cs/>
              </w:rPr>
              <w:t xml:space="preserve">อ ณ วันที่ </w:t>
            </w:r>
            <w:r w:rsidR="002408B0" w:rsidRPr="002408B0">
              <w:rPr>
                <w:rFonts w:ascii="Angsana New" w:hAnsi="Angsana New"/>
                <w:b/>
                <w:bCs/>
                <w:caps/>
                <w:sz w:val="28"/>
              </w:rPr>
              <w:t>1</w:t>
            </w:r>
            <w:r w:rsidR="00197FC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3B8F60F0" w14:textId="639F303F" w:rsidR="0069702B" w:rsidRPr="00FB0D60" w:rsidRDefault="002408B0" w:rsidP="0060777C">
            <w:pPr>
              <w:tabs>
                <w:tab w:val="decimal" w:pos="104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148</w:t>
            </w:r>
            <w:r w:rsidR="0069702B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104</w:t>
            </w:r>
          </w:p>
        </w:tc>
        <w:tc>
          <w:tcPr>
            <w:tcW w:w="90" w:type="dxa"/>
          </w:tcPr>
          <w:p w14:paraId="0686AFAF" w14:textId="77777777" w:rsidR="0069702B" w:rsidRPr="00FB0D60" w:rsidRDefault="0069702B" w:rsidP="0069702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780E6D8A" w14:textId="1E6A81C3" w:rsidR="0069702B" w:rsidRPr="00FB0D60" w:rsidRDefault="002408B0" w:rsidP="0060777C">
            <w:pPr>
              <w:tabs>
                <w:tab w:val="decimal" w:pos="99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207</w:t>
            </w:r>
            <w:r w:rsidR="0069702B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140</w:t>
            </w:r>
          </w:p>
        </w:tc>
      </w:tr>
      <w:tr w:rsidR="0069702B" w:rsidRPr="00FB0D60" w14:paraId="55A76A9A" w14:textId="77777777" w:rsidTr="0083026E">
        <w:tc>
          <w:tcPr>
            <w:tcW w:w="6480" w:type="dxa"/>
            <w:vAlign w:val="bottom"/>
          </w:tcPr>
          <w:p w14:paraId="3283852A" w14:textId="436C44E6" w:rsidR="0069702B" w:rsidRPr="00FB0D60" w:rsidRDefault="0069702B" w:rsidP="003C2A01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FB0D60">
              <w:rPr>
                <w:rFonts w:ascii="Angsana New" w:hAnsi="Angsana New" w:hint="cs"/>
                <w:caps/>
                <w:sz w:val="28"/>
                <w:u w:val="single"/>
                <w:cs/>
              </w:rPr>
              <w:t>บวก</w:t>
            </w:r>
            <w:r w:rsidRPr="00FB0D60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B0D60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3C2A01" w:rsidRPr="00FB0D60">
              <w:rPr>
                <w:rFonts w:ascii="Angsana New" w:hAnsi="Angsana New" w:hint="cs"/>
                <w:caps/>
                <w:sz w:val="28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caps/>
                <w:sz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861A3" w14:textId="4CD1AAC2" w:rsidR="0069702B" w:rsidRPr="00FB0D60" w:rsidRDefault="002408B0" w:rsidP="00AB744A">
            <w:pPr>
              <w:tabs>
                <w:tab w:val="decimal" w:pos="104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78</w:t>
            </w:r>
            <w:r w:rsidR="00DE07F0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926</w:t>
            </w:r>
          </w:p>
        </w:tc>
        <w:tc>
          <w:tcPr>
            <w:tcW w:w="90" w:type="dxa"/>
          </w:tcPr>
          <w:p w14:paraId="42E6B20F" w14:textId="77777777" w:rsidR="0069702B" w:rsidRPr="00FB0D60" w:rsidRDefault="0069702B" w:rsidP="0069702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16" w:type="dxa"/>
            <w:vAlign w:val="bottom"/>
          </w:tcPr>
          <w:p w14:paraId="2749CF6E" w14:textId="43722621" w:rsidR="0069702B" w:rsidRPr="00FB0D60" w:rsidRDefault="002408B0" w:rsidP="0060777C">
            <w:pPr>
              <w:tabs>
                <w:tab w:val="decimal" w:pos="99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46</w:t>
            </w:r>
            <w:r w:rsidR="0069702B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074</w:t>
            </w:r>
          </w:p>
        </w:tc>
      </w:tr>
      <w:tr w:rsidR="0069702B" w:rsidRPr="00FB0D60" w14:paraId="4146D37F" w14:textId="77777777" w:rsidTr="0083026E">
        <w:tc>
          <w:tcPr>
            <w:tcW w:w="6480" w:type="dxa"/>
            <w:vAlign w:val="bottom"/>
          </w:tcPr>
          <w:p w14:paraId="12B18644" w14:textId="26622B34" w:rsidR="0069702B" w:rsidRPr="00FB0D60" w:rsidRDefault="0069702B" w:rsidP="0069702B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FB0D60">
              <w:rPr>
                <w:rFonts w:ascii="Angsana New" w:hAnsi="Angsana New"/>
                <w:caps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cap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caps/>
                <w:sz w:val="28"/>
                <w:cs/>
              </w:rPr>
              <w:t>จ่ายคืนเงินกู้</w:t>
            </w:r>
            <w:r w:rsidR="003C2A01" w:rsidRPr="00FB0D60">
              <w:rPr>
                <w:rFonts w:ascii="Angsana New" w:hAnsi="Angsana New" w:hint="cs"/>
                <w:caps/>
                <w:sz w:val="28"/>
                <w:cs/>
              </w:rPr>
              <w:t>ระหว่าง</w:t>
            </w:r>
            <w:r w:rsidRPr="00FB0D60">
              <w:rPr>
                <w:rFonts w:ascii="Angsana New" w:hAnsi="Angsana New" w:hint="cs"/>
                <w:caps/>
                <w:sz w:val="28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89CE5" w14:textId="0186385A" w:rsidR="0069702B" w:rsidRPr="00FB0D60" w:rsidRDefault="0069702B" w:rsidP="0060777C">
            <w:pPr>
              <w:tabs>
                <w:tab w:val="decimal" w:pos="104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68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260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1127CDE4" w14:textId="77777777" w:rsidR="0069702B" w:rsidRPr="00FB0D60" w:rsidRDefault="0069702B" w:rsidP="0069702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F126F5B" w14:textId="2D3A48FB" w:rsidR="0069702B" w:rsidRPr="00FB0D60" w:rsidRDefault="0069702B" w:rsidP="0060777C">
            <w:pPr>
              <w:tabs>
                <w:tab w:val="decimal" w:pos="99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(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105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="002408B0"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110</w:t>
            </w:r>
            <w:r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69702B" w:rsidRPr="00FB0D60" w14:paraId="1417E072" w14:textId="77777777" w:rsidTr="0083026E">
        <w:tc>
          <w:tcPr>
            <w:tcW w:w="6480" w:type="dxa"/>
            <w:vAlign w:val="bottom"/>
          </w:tcPr>
          <w:p w14:paraId="552C7605" w14:textId="6EEF1C17" w:rsidR="0069702B" w:rsidRPr="00FB0D60" w:rsidRDefault="0069702B" w:rsidP="00197FC6">
            <w:pPr>
              <w:tabs>
                <w:tab w:val="left" w:pos="900"/>
                <w:tab w:val="left" w:pos="1440"/>
                <w:tab w:val="left" w:pos="2160"/>
              </w:tabs>
              <w:ind w:left="175"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caps/>
                <w:sz w:val="28"/>
                <w:cs/>
              </w:rPr>
              <w:t>ยอดคงเหลือ</w:t>
            </w:r>
            <w:r w:rsidR="00197FC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 xml:space="preserve"> ณ วันที่ </w:t>
            </w:r>
            <w:r w:rsidR="002408B0" w:rsidRPr="002408B0">
              <w:rPr>
                <w:rFonts w:ascii="Angsana New" w:hAnsi="Angsana New"/>
                <w:b/>
                <w:bCs/>
                <w:caps/>
                <w:sz w:val="28"/>
              </w:rPr>
              <w:t>31</w:t>
            </w:r>
            <w:r w:rsidR="00197FC6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87137" w14:textId="6911CA6A" w:rsidR="0069702B" w:rsidRPr="00FB0D60" w:rsidRDefault="002408B0" w:rsidP="0060777C">
            <w:pPr>
              <w:tabs>
                <w:tab w:val="decimal" w:pos="104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158</w:t>
            </w:r>
            <w:r w:rsidR="00DE07F0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770</w:t>
            </w:r>
          </w:p>
        </w:tc>
        <w:tc>
          <w:tcPr>
            <w:tcW w:w="90" w:type="dxa"/>
            <w:shd w:val="clear" w:color="auto" w:fill="auto"/>
          </w:tcPr>
          <w:p w14:paraId="2FDC04D4" w14:textId="77777777" w:rsidR="0069702B" w:rsidRPr="00FB0D60" w:rsidRDefault="0069702B" w:rsidP="0069702B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1F52F" w14:textId="111D0C01" w:rsidR="0069702B" w:rsidRPr="00FB0D60" w:rsidRDefault="002408B0" w:rsidP="0060777C">
            <w:pPr>
              <w:tabs>
                <w:tab w:val="decimal" w:pos="990"/>
              </w:tabs>
              <w:ind w:right="-320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148</w:t>
            </w:r>
            <w:r w:rsidR="0069702B" w:rsidRPr="00FB0D60">
              <w:rPr>
                <w:rFonts w:ascii="Angsana New" w:hAnsi="Angsana New"/>
                <w:snapToGrid w:val="0"/>
                <w:sz w:val="28"/>
                <w:lang w:eastAsia="th-TH"/>
              </w:rPr>
              <w:t>,</w:t>
            </w:r>
            <w:r w:rsidRPr="002408B0">
              <w:rPr>
                <w:rFonts w:ascii="Angsana New" w:hAnsi="Angsana New"/>
                <w:snapToGrid w:val="0"/>
                <w:sz w:val="28"/>
                <w:lang w:eastAsia="th-TH"/>
              </w:rPr>
              <w:t>104</w:t>
            </w:r>
          </w:p>
        </w:tc>
      </w:tr>
    </w:tbl>
    <w:p w14:paraId="730A3D1E" w14:textId="77777777" w:rsidR="008F3F38" w:rsidRPr="00FB0D60" w:rsidRDefault="008F3F38" w:rsidP="008F3F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AD7A194" w14:textId="77777777" w:rsidR="008F3F38" w:rsidRPr="00FB0D60" w:rsidRDefault="008F3F38" w:rsidP="008F3F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8F3F38" w:rsidRPr="00FB0D60" w:rsidSect="00102D54">
          <w:headerReference w:type="default" r:id="rId10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720" w:left="1440" w:header="864" w:footer="432" w:gutter="0"/>
          <w:pgNumType w:fmt="numberInDash"/>
          <w:cols w:space="720"/>
        </w:sectPr>
      </w:pPr>
    </w:p>
    <w:p w14:paraId="6D5EAA5E" w14:textId="77777777" w:rsidR="008F3F38" w:rsidRPr="00FB0D60" w:rsidRDefault="008F3F38" w:rsidP="008F3F38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b/>
          <w:bCs/>
          <w:sz w:val="36"/>
          <w:szCs w:val="36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 w:hint="cs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 w:hint="cs"/>
          <w:b/>
          <w:bCs/>
          <w:sz w:val="28"/>
          <w:cs/>
        </w:rPr>
        <w:t>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W w:w="14220" w:type="dxa"/>
        <w:tblInd w:w="547" w:type="dxa"/>
        <w:tblLook w:val="04A0" w:firstRow="1" w:lastRow="0" w:firstColumn="1" w:lastColumn="0" w:noHBand="0" w:noVBand="1"/>
      </w:tblPr>
      <w:tblGrid>
        <w:gridCol w:w="1598"/>
        <w:gridCol w:w="33"/>
        <w:gridCol w:w="1061"/>
        <w:gridCol w:w="19"/>
        <w:gridCol w:w="3870"/>
        <w:gridCol w:w="2880"/>
        <w:gridCol w:w="2430"/>
        <w:gridCol w:w="1159"/>
        <w:gridCol w:w="1170"/>
      </w:tblGrid>
      <w:tr w:rsidR="00516385" w:rsidRPr="00FB0D60" w14:paraId="16D96CEC" w14:textId="77777777" w:rsidTr="00626F47">
        <w:tc>
          <w:tcPr>
            <w:tcW w:w="1631" w:type="dxa"/>
            <w:gridSpan w:val="2"/>
            <w:shd w:val="clear" w:color="auto" w:fill="auto"/>
            <w:vAlign w:val="bottom"/>
          </w:tcPr>
          <w:p w14:paraId="63BABEE0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0E39726B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99" w:type="dxa"/>
            <w:gridSpan w:val="4"/>
            <w:shd w:val="clear" w:color="auto" w:fill="auto"/>
            <w:vAlign w:val="bottom"/>
          </w:tcPr>
          <w:p w14:paraId="4CE71A95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29" w:type="dxa"/>
            <w:gridSpan w:val="2"/>
            <w:shd w:val="clear" w:color="auto" w:fill="auto"/>
            <w:vAlign w:val="bottom"/>
          </w:tcPr>
          <w:p w14:paraId="58F3AA4F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16385" w:rsidRPr="00FB0D60" w14:paraId="2A32EA74" w14:textId="77777777" w:rsidTr="00626F47">
        <w:tc>
          <w:tcPr>
            <w:tcW w:w="1631" w:type="dxa"/>
            <w:gridSpan w:val="2"/>
            <w:shd w:val="clear" w:color="auto" w:fill="auto"/>
            <w:vAlign w:val="bottom"/>
          </w:tcPr>
          <w:p w14:paraId="2E345381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874576D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3889" w:type="dxa"/>
            <w:gridSpan w:val="2"/>
            <w:shd w:val="clear" w:color="auto" w:fill="auto"/>
            <w:vAlign w:val="bottom"/>
          </w:tcPr>
          <w:p w14:paraId="124AC917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การจ่ายชำระคืน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5A113EB0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ค้ำประกันโดย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629EBCC7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7EBD0C22" w14:textId="3F17CDF4" w:rsidR="00516385" w:rsidRPr="00FB0D60" w:rsidRDefault="002408B0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77F7F" w14:textId="6144F270" w:rsidR="00516385" w:rsidRPr="00FB0D60" w:rsidRDefault="002408B0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16385" w:rsidRPr="00FB0D60" w14:paraId="0B74BE05" w14:textId="77777777" w:rsidTr="00626F47">
        <w:tc>
          <w:tcPr>
            <w:tcW w:w="1631" w:type="dxa"/>
            <w:gridSpan w:val="2"/>
            <w:shd w:val="clear" w:color="auto" w:fill="auto"/>
          </w:tcPr>
          <w:p w14:paraId="7E592A45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3DB799DE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4796BCC7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80" w:type="dxa"/>
            <w:shd w:val="clear" w:color="auto" w:fill="auto"/>
          </w:tcPr>
          <w:p w14:paraId="7CD5040B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13090D77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ร้อยละต่อปี)</w:t>
            </w:r>
          </w:p>
        </w:tc>
        <w:tc>
          <w:tcPr>
            <w:tcW w:w="1159" w:type="dxa"/>
            <w:shd w:val="clear" w:color="auto" w:fill="auto"/>
          </w:tcPr>
          <w:p w14:paraId="5D563E42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F5460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16385" w:rsidRPr="00FB0D60" w14:paraId="60A3EEA9" w14:textId="77777777" w:rsidTr="00626F47">
        <w:tc>
          <w:tcPr>
            <w:tcW w:w="1631" w:type="dxa"/>
            <w:gridSpan w:val="2"/>
            <w:shd w:val="clear" w:color="auto" w:fill="auto"/>
          </w:tcPr>
          <w:p w14:paraId="18AA82D0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061" w:type="dxa"/>
            <w:shd w:val="clear" w:color="auto" w:fill="auto"/>
          </w:tcPr>
          <w:p w14:paraId="6069137E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3A1DAFE0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80" w:type="dxa"/>
            <w:shd w:val="clear" w:color="auto" w:fill="auto"/>
          </w:tcPr>
          <w:p w14:paraId="1FF0FBD2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7AF959CA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4AF6848E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482442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16385" w:rsidRPr="00FB0D60" w14:paraId="7E47B144" w14:textId="77777777" w:rsidTr="00626F47">
        <w:tc>
          <w:tcPr>
            <w:tcW w:w="1631" w:type="dxa"/>
            <w:gridSpan w:val="2"/>
            <w:shd w:val="clear" w:color="auto" w:fill="auto"/>
          </w:tcPr>
          <w:p w14:paraId="0C07BED0" w14:textId="77777777" w:rsidR="00516385" w:rsidRPr="00FB0D60" w:rsidRDefault="00516385" w:rsidP="00626F47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บริษัท พระแสง</w:t>
            </w:r>
            <w:r w:rsidRPr="00FB0D60">
              <w:rPr>
                <w:rFonts w:asciiTheme="majorBidi" w:hAnsiTheme="majorBidi" w:cstheme="majorBidi"/>
                <w:spacing w:val="-14"/>
                <w:sz w:val="28"/>
                <w:cs/>
              </w:rPr>
              <w:t>กรีนพาว</w:t>
            </w:r>
            <w:proofErr w:type="spellStart"/>
            <w:r w:rsidRPr="00FB0D60">
              <w:rPr>
                <w:rFonts w:asciiTheme="majorBidi" w:hAnsiTheme="majorBidi" w:cstheme="majorBidi"/>
                <w:spacing w:val="-14"/>
                <w:sz w:val="28"/>
                <w:cs/>
              </w:rPr>
              <w:t>เวอร์</w:t>
            </w:r>
            <w:proofErr w:type="spellEnd"/>
            <w:r w:rsidRPr="00FB0D60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 จำกัด</w:t>
            </w:r>
          </w:p>
        </w:tc>
        <w:tc>
          <w:tcPr>
            <w:tcW w:w="1061" w:type="dxa"/>
            <w:shd w:val="clear" w:color="auto" w:fill="auto"/>
          </w:tcPr>
          <w:p w14:paraId="202FD6E1" w14:textId="79062E2B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100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3889" w:type="dxa"/>
            <w:gridSpan w:val="2"/>
            <w:shd w:val="clear" w:color="auto" w:fill="auto"/>
          </w:tcPr>
          <w:p w14:paraId="66533ABF" w14:textId="2D424492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8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 ชำระแต่ดอกเบี้ยของเงินกู้ที่เบิกใช้ทุกสิ้นเดือน</w:t>
            </w:r>
          </w:p>
          <w:p w14:paraId="22019664" w14:textId="224E58AE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9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18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ชำระคืนเงินต้นพร้อมดอกเบี้ย โดยจ่าย</w:t>
            </w:r>
            <w:r w:rsidRPr="00FB0D6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ชำระขั้นต่ำต่อเดือน </w:t>
            </w:r>
            <w:r w:rsidR="002408B0" w:rsidRPr="00240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pacing w:val="-6"/>
                <w:sz w:val="28"/>
              </w:rPr>
              <w:t>57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ล้านบาท ภายในระยะเวลา </w:t>
            </w:r>
            <w:r w:rsidR="002408B0" w:rsidRPr="002408B0">
              <w:rPr>
                <w:rFonts w:asciiTheme="majorBidi" w:hAnsiTheme="majorBidi" w:cstheme="majorBidi"/>
                <w:spacing w:val="-6"/>
                <w:sz w:val="28"/>
              </w:rPr>
              <w:t>6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pacing w:val="-6"/>
                <w:sz w:val="28"/>
                <w:cs/>
              </w:rPr>
              <w:t>ปี</w:t>
            </w:r>
          </w:p>
          <w:p w14:paraId="31F34E79" w14:textId="2DAB8C20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19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ได้มีการทำสัญญาขยายระยะเวลาออกไปอีก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9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เดือน โดยงวดที่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19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27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ชำระแต่ดอกเบี้ยของเงินกู้ที่เบิกใช้ทุกสิ้นเดือน </w:t>
            </w:r>
          </w:p>
          <w:p w14:paraId="5E16511F" w14:textId="0457AC50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28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เป็นต้นไป ชำระคืนเงินต้นพร้อมดอกเบี้ย โดยจ่ายชำระขั้นต่ำต่อเดือน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18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ล้านบาท ภายในระยะเวลา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6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9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2880" w:type="dxa"/>
            <w:shd w:val="clear" w:color="auto" w:fill="auto"/>
          </w:tcPr>
          <w:p w14:paraId="1932F1F3" w14:textId="34BC7ED3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ที่ดินและสิ่งปลูกสร้าง</w:t>
            </w:r>
          </w:p>
          <w:p w14:paraId="5278A907" w14:textId="18BCC2D0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ค้ำประกันโดยกรรมการของ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 xml:space="preserve">         </w:t>
            </w:r>
            <w:r w:rsidR="00CA390F" w:rsidRPr="00FB0D6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และบริษัทย่อย</w:t>
            </w:r>
          </w:p>
          <w:p w14:paraId="79F962C2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shd w:val="clear" w:color="auto" w:fill="auto"/>
          </w:tcPr>
          <w:p w14:paraId="6F4E97EC" w14:textId="11BD9D7B" w:rsidR="00516385" w:rsidRPr="00FB0D60" w:rsidRDefault="00516385" w:rsidP="00626F47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18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MLR -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%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  <w:p w14:paraId="352724DB" w14:textId="13E05DBF" w:rsidR="00516385" w:rsidRPr="00FB0D60" w:rsidRDefault="00516385" w:rsidP="00626F47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19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30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อัตรา 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MLR -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5</w:t>
            </w:r>
            <w:r w:rsidRPr="00FB0D60">
              <w:rPr>
                <w:rFonts w:asciiTheme="majorBidi" w:hAnsiTheme="majorBidi" w:cstheme="majorBidi"/>
                <w:sz w:val="28"/>
              </w:rPr>
              <w:t>%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  <w:p w14:paraId="39BDC398" w14:textId="77290664" w:rsidR="00516385" w:rsidRPr="00FB0D60" w:rsidRDefault="00516385" w:rsidP="00626F47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31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เป็นต้นไป อัตรา      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MLR -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%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  <w:p w14:paraId="4005767C" w14:textId="77777777" w:rsidR="00516385" w:rsidRPr="00FB0D60" w:rsidRDefault="00516385" w:rsidP="00626F47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</w:rPr>
            </w:pPr>
          </w:p>
          <w:p w14:paraId="2C9F4BD7" w14:textId="77777777" w:rsidR="00516385" w:rsidRPr="00FB0D60" w:rsidRDefault="00516385" w:rsidP="00626F47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762D33F2" w14:textId="21FBC9E1" w:rsidR="00516385" w:rsidRPr="00FB0D60" w:rsidRDefault="002408B0" w:rsidP="00626F47">
            <w:pPr>
              <w:tabs>
                <w:tab w:val="decimal" w:pos="77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hAnsi="Times New Roman"/>
                <w:sz w:val="18"/>
                <w:szCs w:val="18"/>
              </w:rPr>
              <w:t>42</w:t>
            </w:r>
            <w:r w:rsidR="00516385" w:rsidRPr="00FB0D60">
              <w:rPr>
                <w:rFonts w:hAnsi="Times New Roman" w:cs="Times New Roman"/>
                <w:sz w:val="18"/>
                <w:szCs w:val="18"/>
              </w:rPr>
              <w:t>,</w:t>
            </w:r>
            <w:r w:rsidRPr="002408B0">
              <w:rPr>
                <w:rFonts w:hAnsi="Times New Roman"/>
                <w:sz w:val="18"/>
                <w:szCs w:val="18"/>
              </w:rPr>
              <w:t>656</w:t>
            </w:r>
          </w:p>
        </w:tc>
        <w:tc>
          <w:tcPr>
            <w:tcW w:w="1170" w:type="dxa"/>
            <w:shd w:val="clear" w:color="auto" w:fill="auto"/>
          </w:tcPr>
          <w:p w14:paraId="3F2EB7A3" w14:textId="41A13741" w:rsidR="00516385" w:rsidRPr="00FB0D60" w:rsidRDefault="002408B0" w:rsidP="00626F47">
            <w:pPr>
              <w:tabs>
                <w:tab w:val="decimal" w:pos="77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61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496</w:t>
            </w:r>
          </w:p>
        </w:tc>
      </w:tr>
      <w:tr w:rsidR="00516385" w:rsidRPr="00FB0D60" w14:paraId="2226F38E" w14:textId="77777777" w:rsidTr="00626F47">
        <w:tc>
          <w:tcPr>
            <w:tcW w:w="1598" w:type="dxa"/>
            <w:shd w:val="clear" w:color="auto" w:fill="auto"/>
          </w:tcPr>
          <w:p w14:paraId="1F6881BB" w14:textId="77777777" w:rsidR="00516385" w:rsidRPr="00FB0D60" w:rsidRDefault="00516385" w:rsidP="00626F47">
            <w:pPr>
              <w:overflowPunct/>
              <w:autoSpaceDE/>
              <w:autoSpaceDN/>
              <w:adjustRightInd/>
              <w:spacing w:line="320" w:lineRule="exact"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</w:rPr>
            </w:pPr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1113" w:type="dxa"/>
            <w:gridSpan w:val="3"/>
            <w:shd w:val="clear" w:color="auto" w:fill="auto"/>
          </w:tcPr>
          <w:p w14:paraId="07459883" w14:textId="29F55BF4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123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3870" w:type="dxa"/>
            <w:shd w:val="clear" w:color="auto" w:fill="auto"/>
          </w:tcPr>
          <w:p w14:paraId="13F88833" w14:textId="65A8A050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3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>ชำระแต่ดอกเบี้ยของเงินกู้ที่เบิกใช้ทุกเดือน</w:t>
            </w:r>
          </w:p>
          <w:p w14:paraId="408DBF41" w14:textId="116AF420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4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เป็นต้นไป จ่ายชำระคืนเงินต้นงวดละ              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2</w:t>
            </w:r>
            <w:r w:rsidRPr="00FB0D60">
              <w:rPr>
                <w:rFonts w:asciiTheme="majorBidi" w:hAnsiTheme="majorBidi" w:cstheme="majorBidi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13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ล้านบาท พร้อมดอกเบี้ยภายในระยะเวลา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5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ปี </w:t>
            </w:r>
          </w:p>
        </w:tc>
        <w:tc>
          <w:tcPr>
            <w:tcW w:w="2880" w:type="dxa"/>
            <w:shd w:val="clear" w:color="auto" w:fill="auto"/>
          </w:tcPr>
          <w:p w14:paraId="18EEF955" w14:textId="368D7435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สิทธิการเช่าที่ดินที่เป็นที่ตั้งสถานีบริการแก๊ส</w:t>
            </w:r>
          </w:p>
          <w:p w14:paraId="22DFE7C1" w14:textId="1A221CED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ให้บริษัท ธวัชภิญโญ จำกัด มอบอำนาจการรับเงินค่าจ้างในการบริหารสถานีแก๊สให้แก่ธนาคาร</w:t>
            </w:r>
          </w:p>
          <w:p w14:paraId="02CAA199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left="207" w:hanging="207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430" w:type="dxa"/>
            <w:shd w:val="clear" w:color="auto" w:fill="auto"/>
          </w:tcPr>
          <w:p w14:paraId="32A60CD3" w14:textId="36F37EAC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B0D6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อัตรา 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 xml:space="preserve">MLR - </w:t>
            </w:r>
            <w:r w:rsidR="002408B0" w:rsidRPr="00240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pacing w:val="-6"/>
                <w:sz w:val="28"/>
              </w:rPr>
              <w:t>5</w:t>
            </w:r>
            <w:r w:rsidRPr="00FB0D60">
              <w:rPr>
                <w:rFonts w:asciiTheme="majorBidi" w:hAnsiTheme="majorBidi" w:cstheme="majorBidi"/>
                <w:spacing w:val="-6"/>
                <w:sz w:val="28"/>
              </w:rPr>
              <w:t xml:space="preserve">% </w:t>
            </w:r>
            <w:r w:rsidRPr="00FB0D60">
              <w:rPr>
                <w:rFonts w:asciiTheme="majorBidi" w:hAnsiTheme="majorBidi" w:cstheme="majorBidi"/>
                <w:spacing w:val="-6"/>
                <w:sz w:val="28"/>
                <w:cs/>
              </w:rPr>
              <w:t>ต่อปี</w:t>
            </w:r>
          </w:p>
        </w:tc>
        <w:tc>
          <w:tcPr>
            <w:tcW w:w="1159" w:type="dxa"/>
            <w:shd w:val="clear" w:color="auto" w:fill="auto"/>
          </w:tcPr>
          <w:p w14:paraId="2746D4DF" w14:textId="62FA9D2A" w:rsidR="00516385" w:rsidRPr="00FB0D60" w:rsidRDefault="002408B0" w:rsidP="00626F47">
            <w:pPr>
              <w:tabs>
                <w:tab w:val="decimal" w:pos="77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hAnsi="Times New Roman"/>
                <w:sz w:val="18"/>
                <w:szCs w:val="18"/>
              </w:rPr>
              <w:t>14</w:t>
            </w:r>
            <w:r w:rsidR="00516385" w:rsidRPr="00FB0D60">
              <w:rPr>
                <w:rFonts w:hAnsi="Times New Roman" w:cs="Times New Roman"/>
                <w:sz w:val="18"/>
                <w:szCs w:val="18"/>
              </w:rPr>
              <w:t>,</w:t>
            </w:r>
            <w:r w:rsidRPr="002408B0">
              <w:rPr>
                <w:rFonts w:hAnsi="Times New Roman"/>
                <w:sz w:val="18"/>
                <w:szCs w:val="18"/>
              </w:rPr>
              <w:t>974</w:t>
            </w:r>
          </w:p>
        </w:tc>
        <w:tc>
          <w:tcPr>
            <w:tcW w:w="1170" w:type="dxa"/>
            <w:shd w:val="clear" w:color="auto" w:fill="auto"/>
          </w:tcPr>
          <w:p w14:paraId="63612DCD" w14:textId="1D942128" w:rsidR="00516385" w:rsidRPr="00FB0D60" w:rsidRDefault="002408B0" w:rsidP="00626F47">
            <w:pPr>
              <w:tabs>
                <w:tab w:val="decimal" w:pos="775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40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534</w:t>
            </w:r>
          </w:p>
        </w:tc>
      </w:tr>
    </w:tbl>
    <w:p w14:paraId="4B5A5F82" w14:textId="77777777" w:rsidR="004B0987" w:rsidRPr="00FB0D60" w:rsidRDefault="004B0987">
      <w:pPr>
        <w:rPr>
          <w:rFonts w:hint="eastAsia"/>
        </w:rPr>
      </w:pPr>
      <w:r w:rsidRPr="00FB0D60">
        <w:rPr>
          <w:rFonts w:hint="eastAsia"/>
        </w:rPr>
        <w:br w:type="page"/>
      </w:r>
    </w:p>
    <w:p w14:paraId="650EDEA8" w14:textId="77777777" w:rsidR="008F3F38" w:rsidRPr="00FB0D60" w:rsidRDefault="008F3F38" w:rsidP="008F3F38">
      <w:pPr>
        <w:overflowPunct/>
        <w:autoSpaceDE/>
        <w:autoSpaceDN/>
        <w:adjustRightInd/>
        <w:ind w:left="547" w:hanging="547"/>
        <w:jc w:val="right"/>
        <w:textAlignment w:val="auto"/>
        <w:rPr>
          <w:rFonts w:ascii="Angsana New" w:hAnsi="Angsana New"/>
          <w:b/>
          <w:bCs/>
          <w:sz w:val="36"/>
          <w:szCs w:val="36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 w:hint="cs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 w:hint="cs"/>
          <w:b/>
          <w:bCs/>
          <w:sz w:val="28"/>
          <w:cs/>
        </w:rPr>
        <w:t>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W w:w="14220" w:type="dxa"/>
        <w:tblInd w:w="547" w:type="dxa"/>
        <w:tblLook w:val="04A0" w:firstRow="1" w:lastRow="0" w:firstColumn="1" w:lastColumn="0" w:noHBand="0" w:noVBand="1"/>
      </w:tblPr>
      <w:tblGrid>
        <w:gridCol w:w="1598"/>
        <w:gridCol w:w="33"/>
        <w:gridCol w:w="1061"/>
        <w:gridCol w:w="19"/>
        <w:gridCol w:w="3870"/>
        <w:gridCol w:w="3150"/>
        <w:gridCol w:w="2232"/>
        <w:gridCol w:w="18"/>
        <w:gridCol w:w="1152"/>
        <w:gridCol w:w="18"/>
        <w:gridCol w:w="72"/>
        <w:gridCol w:w="990"/>
        <w:gridCol w:w="7"/>
      </w:tblGrid>
      <w:tr w:rsidR="00516385" w:rsidRPr="00FB0D60" w14:paraId="627B7895" w14:textId="77777777" w:rsidTr="00B4016C">
        <w:tc>
          <w:tcPr>
            <w:tcW w:w="1631" w:type="dxa"/>
            <w:gridSpan w:val="2"/>
            <w:shd w:val="clear" w:color="auto" w:fill="auto"/>
            <w:vAlign w:val="bottom"/>
          </w:tcPr>
          <w:p w14:paraId="0680CA79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15E4259A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89" w:type="dxa"/>
            <w:gridSpan w:val="5"/>
            <w:shd w:val="clear" w:color="auto" w:fill="auto"/>
            <w:vAlign w:val="bottom"/>
          </w:tcPr>
          <w:p w14:paraId="6C834DC6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39" w:type="dxa"/>
            <w:gridSpan w:val="5"/>
            <w:shd w:val="clear" w:color="auto" w:fill="auto"/>
            <w:vAlign w:val="bottom"/>
          </w:tcPr>
          <w:p w14:paraId="044B940D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16385" w:rsidRPr="00FB0D60" w14:paraId="5DAAEFAE" w14:textId="77777777" w:rsidTr="00B4016C">
        <w:tc>
          <w:tcPr>
            <w:tcW w:w="1631" w:type="dxa"/>
            <w:gridSpan w:val="2"/>
            <w:shd w:val="clear" w:color="auto" w:fill="auto"/>
            <w:vAlign w:val="bottom"/>
          </w:tcPr>
          <w:p w14:paraId="35CDDF5F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5FF00ED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วงเงินกู้ยืม</w:t>
            </w:r>
          </w:p>
        </w:tc>
        <w:tc>
          <w:tcPr>
            <w:tcW w:w="3889" w:type="dxa"/>
            <w:gridSpan w:val="2"/>
            <w:shd w:val="clear" w:color="auto" w:fill="auto"/>
            <w:vAlign w:val="bottom"/>
          </w:tcPr>
          <w:p w14:paraId="12D34D88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การจ่ายชำระคืน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F520E2E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ค้ำประกันโดย</w:t>
            </w:r>
          </w:p>
        </w:tc>
        <w:tc>
          <w:tcPr>
            <w:tcW w:w="2250" w:type="dxa"/>
            <w:gridSpan w:val="2"/>
            <w:shd w:val="clear" w:color="auto" w:fill="auto"/>
            <w:vAlign w:val="bottom"/>
          </w:tcPr>
          <w:p w14:paraId="19F6E842" w14:textId="77777777" w:rsidR="00516385" w:rsidRPr="00FB0D60" w:rsidRDefault="00516385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038F4E2" w14:textId="4A99ECC3" w:rsidR="00516385" w:rsidRPr="00FB0D60" w:rsidRDefault="002408B0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069" w:type="dxa"/>
            <w:gridSpan w:val="3"/>
            <w:shd w:val="clear" w:color="auto" w:fill="auto"/>
            <w:vAlign w:val="bottom"/>
          </w:tcPr>
          <w:p w14:paraId="141751D4" w14:textId="04ACFE4E" w:rsidR="00516385" w:rsidRPr="00FB0D60" w:rsidRDefault="002408B0" w:rsidP="00626F47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516385" w:rsidRPr="00FB0D60" w14:paraId="7DCA63EE" w14:textId="77777777" w:rsidTr="00B4016C">
        <w:tc>
          <w:tcPr>
            <w:tcW w:w="1631" w:type="dxa"/>
            <w:gridSpan w:val="2"/>
            <w:shd w:val="clear" w:color="auto" w:fill="auto"/>
          </w:tcPr>
          <w:p w14:paraId="01B9D2DC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0DB03EF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7D32C2A3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50" w:type="dxa"/>
            <w:shd w:val="clear" w:color="auto" w:fill="auto"/>
          </w:tcPr>
          <w:p w14:paraId="1F61DDC1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0884F661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ร้อยละต่อปี)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FECA2BB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9" w:type="dxa"/>
            <w:gridSpan w:val="3"/>
            <w:shd w:val="clear" w:color="auto" w:fill="auto"/>
          </w:tcPr>
          <w:p w14:paraId="642BC250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516385" w:rsidRPr="00FB0D60" w14:paraId="04058E5B" w14:textId="77777777" w:rsidTr="00B4016C">
        <w:tc>
          <w:tcPr>
            <w:tcW w:w="1631" w:type="dxa"/>
            <w:gridSpan w:val="2"/>
            <w:shd w:val="clear" w:color="auto" w:fill="auto"/>
          </w:tcPr>
          <w:p w14:paraId="58689EBD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 (ต่อ)</w:t>
            </w:r>
          </w:p>
        </w:tc>
        <w:tc>
          <w:tcPr>
            <w:tcW w:w="1061" w:type="dxa"/>
            <w:shd w:val="clear" w:color="auto" w:fill="auto"/>
          </w:tcPr>
          <w:p w14:paraId="409EAD79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89" w:type="dxa"/>
            <w:gridSpan w:val="2"/>
            <w:shd w:val="clear" w:color="auto" w:fill="auto"/>
          </w:tcPr>
          <w:p w14:paraId="2271DB9E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50" w:type="dxa"/>
            <w:shd w:val="clear" w:color="auto" w:fill="auto"/>
          </w:tcPr>
          <w:p w14:paraId="0502FC04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5E8AE118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0EA460A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9" w:type="dxa"/>
            <w:gridSpan w:val="3"/>
            <w:shd w:val="clear" w:color="auto" w:fill="auto"/>
          </w:tcPr>
          <w:p w14:paraId="068DABD4" w14:textId="77777777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16385" w:rsidRPr="00FB0D60" w14:paraId="0F4659E1" w14:textId="77777777" w:rsidTr="00B4016C">
        <w:tc>
          <w:tcPr>
            <w:tcW w:w="1598" w:type="dxa"/>
            <w:shd w:val="clear" w:color="auto" w:fill="auto"/>
          </w:tcPr>
          <w:p w14:paraId="6432DE39" w14:textId="77777777" w:rsidR="00516385" w:rsidRPr="00FB0D60" w:rsidRDefault="00516385" w:rsidP="00626F47">
            <w:pPr>
              <w:overflowPunct/>
              <w:autoSpaceDE/>
              <w:autoSpaceDN/>
              <w:adjustRightInd/>
              <w:ind w:left="173" w:right="-108" w:hanging="173"/>
              <w:textAlignment w:val="auto"/>
              <w:rPr>
                <w:rFonts w:asciiTheme="majorBidi" w:hAnsiTheme="majorBidi" w:cstheme="majorBidi"/>
                <w:spacing w:val="-16"/>
                <w:sz w:val="28"/>
              </w:rPr>
            </w:pPr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>บริษัท  แซม วอ</w:t>
            </w:r>
            <w:proofErr w:type="spellStart"/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>เต</w:t>
            </w:r>
            <w:proofErr w:type="spellEnd"/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 xml:space="preserve">อร์        </w:t>
            </w:r>
            <w:proofErr w:type="spellStart"/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>ซัพ</w:t>
            </w:r>
            <w:proofErr w:type="spellEnd"/>
            <w:r w:rsidRPr="00FB0D60">
              <w:rPr>
                <w:rFonts w:asciiTheme="majorBidi" w:hAnsiTheme="majorBidi" w:cstheme="majorBidi"/>
                <w:spacing w:val="-16"/>
                <w:sz w:val="28"/>
                <w:cs/>
              </w:rPr>
              <w:t>พลาย จำกัด</w:t>
            </w:r>
          </w:p>
        </w:tc>
        <w:tc>
          <w:tcPr>
            <w:tcW w:w="1113" w:type="dxa"/>
            <w:gridSpan w:val="3"/>
            <w:shd w:val="clear" w:color="auto" w:fill="auto"/>
          </w:tcPr>
          <w:p w14:paraId="0E840E25" w14:textId="67991568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125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3870" w:type="dxa"/>
            <w:shd w:val="clear" w:color="auto" w:fill="auto"/>
          </w:tcPr>
          <w:p w14:paraId="7B1F6852" w14:textId="380962DE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1</w:t>
            </w: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5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นับแต่วันเบิกเงินกู้ครั้งแรกชำระแต่ดอกเบี้ยของเงินกู้ที่เบิกใช้ทุกสิ้นเดือน</w:t>
            </w:r>
          </w:p>
          <w:p w14:paraId="7EF20B8B" w14:textId="21575FA8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6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>-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53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จ่ายชำระคืนเงินต้นงวดละ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2</w:t>
            </w:r>
            <w:r w:rsidRPr="00FB0D60">
              <w:rPr>
                <w:rFonts w:asciiTheme="majorBidi" w:hAnsiTheme="majorBidi" w:cstheme="majorBidi"/>
                <w:sz w:val="28"/>
              </w:rPr>
              <w:t>.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08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>ล้านบาท พร้อมดอกเบี้ย</w:t>
            </w:r>
          </w:p>
          <w:p w14:paraId="26B1DA25" w14:textId="15399CD4" w:rsidR="00516385" w:rsidRPr="00FB0D60" w:rsidRDefault="00516385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  <w:r w:rsidRPr="00FB0D60">
              <w:rPr>
                <w:rFonts w:asciiTheme="majorBidi" w:hAnsiTheme="majorBidi" w:cstheme="majorBidi"/>
                <w:sz w:val="28"/>
              </w:rPr>
              <w:tab/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งวดที่ 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54</w:t>
            </w:r>
            <w:r w:rsidRPr="00FB0D60">
              <w:rPr>
                <w:rFonts w:asciiTheme="majorBidi" w:hAnsiTheme="majorBidi" w:cstheme="majorBidi"/>
                <w:sz w:val="28"/>
                <w:cs/>
              </w:rPr>
              <w:t xml:space="preserve"> จ่ายชำระเงินต้นส่วนที่เหลือพร้อมดอกเบี้ย </w:t>
            </w:r>
          </w:p>
        </w:tc>
        <w:tc>
          <w:tcPr>
            <w:tcW w:w="3150" w:type="dxa"/>
            <w:shd w:val="clear" w:color="auto" w:fill="auto"/>
          </w:tcPr>
          <w:p w14:paraId="100A80A8" w14:textId="3A9EE585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 xml:space="preserve">จดทะเบียนหลักประกันเงินฝาก                  ออมทรัพย์ </w:t>
            </w:r>
            <w:r w:rsidRPr="002408B0">
              <w:rPr>
                <w:rFonts w:asciiTheme="majorBidi" w:hAnsiTheme="majorBidi" w:cstheme="majorBidi"/>
                <w:sz w:val="28"/>
              </w:rPr>
              <w:t>30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 xml:space="preserve"> 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</w:p>
          <w:p w14:paraId="7DF65DE2" w14:textId="09BDA868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 xml:space="preserve">. 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ab/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ค้ำประกันโดย</w:t>
            </w:r>
            <w:r w:rsidR="00CA390F" w:rsidRPr="00FB0D6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ทั้งจำนวน</w:t>
            </w:r>
          </w:p>
          <w:p w14:paraId="6F7C916C" w14:textId="01620908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207" w:right="-108" w:hanging="207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3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ab/>
              <w:t>โอนสิทธิเรียกร้องการรับเงินค่าจ้างตามสัญญาจ้างปรับปรุงคุณภาพน้ำผ่านระบบอัตราฟิล</w:t>
            </w:r>
            <w:proofErr w:type="spellStart"/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เตรชั่น</w:t>
            </w:r>
            <w:proofErr w:type="spellEnd"/>
            <w:r w:rsidR="00516385" w:rsidRPr="00FB0D60">
              <w:rPr>
                <w:rFonts w:asciiTheme="majorBidi" w:hAnsiTheme="majorBidi" w:cstheme="majorBidi"/>
                <w:sz w:val="28"/>
                <w:cs/>
              </w:rPr>
              <w:t>และระบบโอโซนสำหรับฟาร์มกุ้งให้แก่ธนาคาร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8E3D2D9" w14:textId="28FBAB96" w:rsidR="00516385" w:rsidRPr="00FB0D60" w:rsidRDefault="002408B0" w:rsidP="00626F47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2408B0">
              <w:rPr>
                <w:rFonts w:asciiTheme="majorBidi" w:hAnsiTheme="majorBidi" w:cstheme="majorBidi"/>
                <w:spacing w:val="-6"/>
                <w:sz w:val="28"/>
              </w:rPr>
              <w:t>3</w:t>
            </w:r>
            <w:r w:rsidR="00516385" w:rsidRPr="00FB0D60">
              <w:rPr>
                <w:rFonts w:asciiTheme="majorBidi" w:hAnsiTheme="majorBidi" w:cstheme="majorBidi"/>
                <w:spacing w:val="-6"/>
                <w:sz w:val="28"/>
              </w:rPr>
              <w:t>.</w:t>
            </w:r>
            <w:r w:rsidRPr="002408B0">
              <w:rPr>
                <w:rFonts w:asciiTheme="majorBidi" w:hAnsiTheme="majorBidi" w:cstheme="majorBidi"/>
                <w:spacing w:val="-6"/>
                <w:sz w:val="28"/>
              </w:rPr>
              <w:t>58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71C96FC" w14:textId="09408635" w:rsidR="00516385" w:rsidRPr="00FB0D60" w:rsidRDefault="002408B0" w:rsidP="00B4016C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101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140</w:t>
            </w:r>
          </w:p>
        </w:tc>
        <w:tc>
          <w:tcPr>
            <w:tcW w:w="1069" w:type="dxa"/>
            <w:gridSpan w:val="3"/>
            <w:shd w:val="clear" w:color="auto" w:fill="auto"/>
          </w:tcPr>
          <w:p w14:paraId="1ED93EAE" w14:textId="20CCA05C" w:rsidR="00516385" w:rsidRPr="00FB0D60" w:rsidRDefault="002408B0" w:rsidP="00B4016C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46</w:t>
            </w:r>
            <w:r w:rsidR="00516385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074</w:t>
            </w:r>
          </w:p>
        </w:tc>
      </w:tr>
      <w:tr w:rsidR="00B4016C" w:rsidRPr="00FB0D60" w14:paraId="7DB3A09D" w14:textId="77777777" w:rsidTr="00B4016C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18F2B6DA" w14:textId="77777777" w:rsidR="00B4016C" w:rsidRPr="00FB0D60" w:rsidRDefault="00B4016C" w:rsidP="00B4016C">
            <w:pPr>
              <w:overflowPunct/>
              <w:autoSpaceDE/>
              <w:autoSpaceDN/>
              <w:adjustRightInd/>
              <w:spacing w:line="60" w:lineRule="exact"/>
              <w:ind w:left="80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232" w:type="dxa"/>
            <w:shd w:val="clear" w:color="auto" w:fill="auto"/>
          </w:tcPr>
          <w:p w14:paraId="325D7FD2" w14:textId="77777777" w:rsidR="00B4016C" w:rsidRPr="00FB0D60" w:rsidRDefault="00B4016C" w:rsidP="00B4016C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6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D5EB9" w14:textId="77777777" w:rsidR="00B4016C" w:rsidRPr="00FB0D60" w:rsidRDefault="00B4016C" w:rsidP="00B4016C">
            <w:pPr>
              <w:tabs>
                <w:tab w:val="decimal" w:pos="900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gridSpan w:val="2"/>
          </w:tcPr>
          <w:p w14:paraId="5E27CB54" w14:textId="77777777" w:rsidR="00B4016C" w:rsidRPr="00FB0D60" w:rsidRDefault="00B4016C" w:rsidP="00B4016C">
            <w:pPr>
              <w:tabs>
                <w:tab w:val="decimal" w:pos="775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B0337A" w14:textId="77777777" w:rsidR="00B4016C" w:rsidRPr="00FB0D60" w:rsidRDefault="00B4016C" w:rsidP="00B4016C">
            <w:pPr>
              <w:tabs>
                <w:tab w:val="decimal" w:pos="810"/>
              </w:tabs>
              <w:spacing w:line="6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2A71BD" w:rsidRPr="00FB0D60" w14:paraId="2E2B9BD8" w14:textId="77777777" w:rsidTr="00B4016C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6F25AA4F" w14:textId="77777777" w:rsidR="002A71BD" w:rsidRPr="00FB0D60" w:rsidRDefault="002A71BD" w:rsidP="00157F6C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รวมเงินกู้ยืมระยะยาวจากสถาบันทางการเงิน</w:t>
            </w:r>
          </w:p>
        </w:tc>
        <w:tc>
          <w:tcPr>
            <w:tcW w:w="2232" w:type="dxa"/>
            <w:shd w:val="clear" w:color="auto" w:fill="auto"/>
          </w:tcPr>
          <w:p w14:paraId="13037B88" w14:textId="77777777" w:rsidR="002A71BD" w:rsidRPr="00FB0D60" w:rsidRDefault="002A71BD" w:rsidP="002A7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A6DA5D" w14:textId="440EA342" w:rsidR="002A71BD" w:rsidRPr="00FB0D60" w:rsidRDefault="002408B0" w:rsidP="009D65D9">
            <w:pPr>
              <w:tabs>
                <w:tab w:val="decimal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158</w:t>
            </w:r>
            <w:r w:rsidR="00B4016C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90" w:type="dxa"/>
            <w:gridSpan w:val="2"/>
          </w:tcPr>
          <w:p w14:paraId="2713DFFA" w14:textId="77777777" w:rsidR="002A71BD" w:rsidRPr="00FB0D60" w:rsidRDefault="002A71BD" w:rsidP="002A71BD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844A85" w14:textId="2F79AEC5" w:rsidR="002A71BD" w:rsidRPr="00FB0D60" w:rsidRDefault="002408B0" w:rsidP="009D65D9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148</w:t>
            </w:r>
            <w:r w:rsidR="00B4016C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104</w:t>
            </w:r>
          </w:p>
        </w:tc>
      </w:tr>
      <w:tr w:rsidR="002A71BD" w:rsidRPr="00FB0D60" w14:paraId="1AA3DFA6" w14:textId="77777777" w:rsidTr="00B4016C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5A068AE7" w14:textId="1D9A26CD" w:rsidR="002A71BD" w:rsidRPr="00FB0D60" w:rsidRDefault="002A71BD" w:rsidP="00FC31AD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="00FC31AD" w:rsidRPr="00FB0D60">
              <w:rPr>
                <w:rFonts w:ascii="Angsana New" w:hAnsi="Angsana New" w:hint="cs"/>
                <w:sz w:val="28"/>
                <w:cs/>
              </w:rPr>
              <w:t xml:space="preserve">  ส่วนที่ถึง</w:t>
            </w:r>
            <w:r w:rsidRPr="00FB0D60">
              <w:rPr>
                <w:rFonts w:ascii="Angsana New" w:hAnsi="Angsana New" w:hint="cs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2232" w:type="dxa"/>
            <w:shd w:val="clear" w:color="auto" w:fill="auto"/>
          </w:tcPr>
          <w:p w14:paraId="480BAD2A" w14:textId="77777777" w:rsidR="002A71BD" w:rsidRPr="00FB0D60" w:rsidRDefault="002A71BD" w:rsidP="002A7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F7A8" w14:textId="25ACEF33" w:rsidR="002A71BD" w:rsidRPr="00FB0D60" w:rsidRDefault="00B4016C" w:rsidP="00242543">
            <w:pPr>
              <w:tabs>
                <w:tab w:val="decimal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64</w:t>
            </w:r>
            <w:r w:rsidRPr="00FB0D60">
              <w:rPr>
                <w:rFonts w:asciiTheme="majorBidi" w:hAnsiTheme="majorBidi" w:cstheme="majorBidi"/>
                <w:sz w:val="28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657</w:t>
            </w:r>
            <w:r w:rsidRPr="00FB0D6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gridSpan w:val="2"/>
          </w:tcPr>
          <w:p w14:paraId="0A6FA1E1" w14:textId="77777777" w:rsidR="002A71BD" w:rsidRPr="00FB0D60" w:rsidRDefault="002A71BD" w:rsidP="002A71BD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A1F0E8" w14:textId="2DF17E1E" w:rsidR="002A71BD" w:rsidRPr="00FB0D60" w:rsidRDefault="00B4016C" w:rsidP="009D65D9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67</w:t>
            </w:r>
            <w:r w:rsidRPr="00FB0D60">
              <w:rPr>
                <w:rFonts w:asciiTheme="majorBidi" w:hAnsiTheme="majorBidi" w:cstheme="majorBidi"/>
                <w:sz w:val="28"/>
              </w:rPr>
              <w:t>,</w:t>
            </w:r>
            <w:r w:rsidR="002408B0" w:rsidRPr="002408B0">
              <w:rPr>
                <w:rFonts w:asciiTheme="majorBidi" w:hAnsiTheme="majorBidi" w:cstheme="majorBidi"/>
                <w:sz w:val="28"/>
              </w:rPr>
              <w:t>280</w:t>
            </w:r>
            <w:r w:rsidRPr="00FB0D6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A71BD" w:rsidRPr="00FB0D60" w14:paraId="263B4F37" w14:textId="77777777" w:rsidTr="00B4016C">
        <w:tblPrEx>
          <w:tblCellMar>
            <w:left w:w="0" w:type="dxa"/>
            <w:right w:w="0" w:type="dxa"/>
          </w:tblCellMar>
        </w:tblPrEx>
        <w:trPr>
          <w:gridAfter w:val="1"/>
          <w:wAfter w:w="7" w:type="dxa"/>
          <w:trHeight w:val="64"/>
        </w:trPr>
        <w:tc>
          <w:tcPr>
            <w:tcW w:w="9731" w:type="dxa"/>
            <w:gridSpan w:val="6"/>
            <w:shd w:val="clear" w:color="auto" w:fill="auto"/>
          </w:tcPr>
          <w:p w14:paraId="1BC792BD" w14:textId="77777777" w:rsidR="002A71BD" w:rsidRPr="00FB0D60" w:rsidRDefault="00157F6C" w:rsidP="00157F6C">
            <w:pPr>
              <w:overflowPunct/>
              <w:autoSpaceDE/>
              <w:autoSpaceDN/>
              <w:adjustRightInd/>
              <w:ind w:left="80"/>
              <w:textAlignment w:val="auto"/>
              <w:rPr>
                <w:rFonts w:ascii="Angsana New" w:hAnsi="Angsana New"/>
                <w:sz w:val="28"/>
                <w:u w:val="single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เงิ</w:t>
            </w:r>
            <w:r w:rsidR="002A71BD" w:rsidRPr="00FB0D60">
              <w:rPr>
                <w:rFonts w:ascii="Angsana New" w:hAnsi="Angsana New" w:hint="cs"/>
                <w:sz w:val="28"/>
                <w:cs/>
              </w:rPr>
              <w:t xml:space="preserve">นกู้ยืมระยะยาวจากสถาบันทางการเงิน </w:t>
            </w:r>
            <w:r w:rsidR="002A71BD" w:rsidRPr="00FB0D60">
              <w:rPr>
                <w:rFonts w:ascii="Angsana New" w:hAnsi="Angsana New"/>
                <w:sz w:val="28"/>
                <w:cs/>
              </w:rPr>
              <w:t>-</w:t>
            </w:r>
            <w:r w:rsidR="002A71BD" w:rsidRPr="00FB0D60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2232" w:type="dxa"/>
            <w:shd w:val="clear" w:color="auto" w:fill="auto"/>
          </w:tcPr>
          <w:p w14:paraId="52550F50" w14:textId="77777777" w:rsidR="002A71BD" w:rsidRPr="00FB0D60" w:rsidRDefault="002A71BD" w:rsidP="002A71BD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3941D0" w14:textId="2AC948E2" w:rsidR="002A71BD" w:rsidRPr="00FB0D60" w:rsidRDefault="002408B0" w:rsidP="009D65D9">
            <w:pPr>
              <w:tabs>
                <w:tab w:val="decimal" w:pos="90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94</w:t>
            </w:r>
            <w:r w:rsidR="00B4016C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113</w:t>
            </w:r>
          </w:p>
        </w:tc>
        <w:tc>
          <w:tcPr>
            <w:tcW w:w="90" w:type="dxa"/>
            <w:gridSpan w:val="2"/>
          </w:tcPr>
          <w:p w14:paraId="439E828F" w14:textId="77777777" w:rsidR="002A71BD" w:rsidRPr="00FB0D60" w:rsidRDefault="002A71BD" w:rsidP="002A71BD">
            <w:pPr>
              <w:tabs>
                <w:tab w:val="decimal" w:pos="775"/>
              </w:tabs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3720E" w14:textId="4E2A6DD3" w:rsidR="002A71BD" w:rsidRPr="00FB0D60" w:rsidRDefault="002408B0" w:rsidP="009D65D9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80</w:t>
            </w:r>
            <w:r w:rsidR="00B4016C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824</w:t>
            </w:r>
          </w:p>
        </w:tc>
      </w:tr>
    </w:tbl>
    <w:p w14:paraId="4C5AB970" w14:textId="77777777" w:rsidR="00516385" w:rsidRPr="00FB0D60" w:rsidRDefault="005163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F88C9F7" w14:textId="77777777" w:rsidR="008F3F38" w:rsidRPr="00FB0D60" w:rsidRDefault="008F3F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  <w:sectPr w:rsidR="008F3F38" w:rsidRPr="00FB0D60" w:rsidSect="00102D54">
          <w:headerReference w:type="default" r:id="rId11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</w:sectPr>
      </w:pPr>
    </w:p>
    <w:p w14:paraId="4DB8DF1F" w14:textId="4FC508ED" w:rsidR="0057242B" w:rsidRPr="00FB0D60" w:rsidRDefault="0057242B" w:rsidP="00586E85">
      <w:pPr>
        <w:tabs>
          <w:tab w:val="left" w:pos="900"/>
        </w:tabs>
        <w:spacing w:after="24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ภายใต้สัญญาเงินกู้ของบริษัท สตาร์ แก๊ส จำกัด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บริษัทย่อยต้องปฏิบัติตามเงื่อนไขบางประการตามที่ระบุในสัญญา เช่น การคงสัดส่วนการถือหุ้น การดำรงอัตราหนี้สินต่อทุนไม่เกิน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เท่า และอัตราส่วนความสามารถในการชำระหนี้</w:t>
      </w:r>
      <w:r w:rsidRPr="00FB0D60">
        <w:rPr>
          <w:rFonts w:ascii="Angsana New" w:eastAsia="Times New Roman" w:hAnsi="Angsana New"/>
          <w:sz w:val="32"/>
          <w:szCs w:val="32"/>
        </w:rPr>
        <w:t xml:space="preserve"> (Debt service coverage ratio)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ไม่ต่ำกว่า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เท่า นับแต่ปี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2559</w:t>
      </w:r>
    </w:p>
    <w:p w14:paraId="485492A9" w14:textId="58B53EC0" w:rsidR="0057242B" w:rsidRPr="00FB0D60" w:rsidRDefault="0057242B" w:rsidP="007834B4">
      <w:pPr>
        <w:tabs>
          <w:tab w:val="center" w:pos="4153"/>
          <w:tab w:val="right" w:pos="8306"/>
        </w:tabs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="002408B0" w:rsidRPr="002408B0">
        <w:rPr>
          <w:rFonts w:ascii="Angsana New" w:eastAsia="Times New Roman" w:hAnsi="Angsana New"/>
          <w:color w:val="000000"/>
          <w:spacing w:val="-6"/>
          <w:sz w:val="32"/>
          <w:szCs w:val="32"/>
        </w:rPr>
        <w:t>31</w:t>
      </w:r>
      <w:r w:rsidRPr="00FB0D60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eastAsia="Times New Roman" w:hAnsi="Angsana New"/>
          <w:color w:val="000000"/>
          <w:spacing w:val="-6"/>
          <w:sz w:val="32"/>
          <w:szCs w:val="32"/>
        </w:rPr>
        <w:t>2562</w:t>
      </w:r>
      <w:r w:rsidRPr="00FB0D60">
        <w:rPr>
          <w:rFonts w:ascii="Angsana New" w:eastAsia="Times New Roman" w:hAnsi="Angsana New"/>
          <w:color w:val="000000"/>
          <w:spacing w:val="-6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color w:val="000000"/>
          <w:spacing w:val="-6"/>
          <w:sz w:val="32"/>
          <w:szCs w:val="32"/>
          <w:cs/>
        </w:rPr>
        <w:t xml:space="preserve">และ </w:t>
      </w:r>
      <w:r w:rsidR="002408B0" w:rsidRPr="002408B0">
        <w:rPr>
          <w:rFonts w:ascii="Angsana New" w:eastAsia="Times New Roman" w:hAnsi="Angsana New"/>
          <w:color w:val="000000"/>
          <w:spacing w:val="-6"/>
          <w:sz w:val="32"/>
          <w:szCs w:val="32"/>
        </w:rPr>
        <w:t>2561</w:t>
      </w:r>
      <w:r w:rsidR="007834B4" w:rsidRPr="00FB0D60">
        <w:rPr>
          <w:rFonts w:ascii="Angsana New" w:eastAsia="Times New Roman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eastAsia="Times New Roman" w:hAnsi="Angsana New"/>
          <w:spacing w:val="-6"/>
          <w:sz w:val="32"/>
          <w:szCs w:val="32"/>
          <w:cs/>
        </w:rPr>
        <w:t>มีรายละเอียด</w:t>
      </w:r>
      <w:r w:rsidRPr="00FB0D60">
        <w:rPr>
          <w:rFonts w:ascii="Angsana New" w:eastAsia="Times New Roman" w:hAnsi="Angsana New"/>
          <w:sz w:val="32"/>
          <w:szCs w:val="32"/>
          <w:cs/>
        </w:rPr>
        <w:t>ดังนี้</w:t>
      </w:r>
      <w:r w:rsidR="00FF54F5" w:rsidRPr="00FB0D60">
        <w:rPr>
          <w:rFonts w:ascii="Angsana New" w:eastAsia="Times New Roman" w:hAnsi="Angsana New"/>
          <w:sz w:val="32"/>
          <w:szCs w:val="32"/>
        </w:rPr>
        <w:t xml:space="preserve"> (</w:t>
      </w:r>
      <w:r w:rsidR="00FF54F5" w:rsidRPr="00FB0D60">
        <w:rPr>
          <w:rFonts w:ascii="Angsana New" w:eastAsia="Times New Roman" w:hAnsi="Angsana New" w:hint="cs"/>
          <w:sz w:val="32"/>
          <w:szCs w:val="32"/>
          <w:cs/>
        </w:rPr>
        <w:t>งบการเงินเฉพาะกิจการ</w:t>
      </w:r>
      <w:r w:rsidR="00FF54F5" w:rsidRPr="00FB0D60">
        <w:rPr>
          <w:rFonts w:ascii="Angsana New" w:eastAsia="Times New Roman" w:hAnsi="Angsana New"/>
          <w:sz w:val="32"/>
          <w:szCs w:val="32"/>
        </w:rPr>
        <w:t xml:space="preserve">: </w:t>
      </w:r>
      <w:r w:rsidR="00FF54F5" w:rsidRPr="00FB0D60">
        <w:rPr>
          <w:rFonts w:ascii="Angsana New" w:eastAsia="Times New Roman" w:hAnsi="Angsana New" w:hint="cs"/>
          <w:sz w:val="32"/>
          <w:szCs w:val="32"/>
          <w:cs/>
        </w:rPr>
        <w:t>ไม่มี</w:t>
      </w:r>
      <w:r w:rsidR="00FF54F5" w:rsidRPr="00FB0D60">
        <w:rPr>
          <w:rFonts w:ascii="Angsana New" w:eastAsia="Times New Roman" w:hAnsi="Angsana New"/>
          <w:sz w:val="32"/>
          <w:szCs w:val="32"/>
        </w:rPr>
        <w:t>)</w:t>
      </w:r>
    </w:p>
    <w:p w14:paraId="6F8B3489" w14:textId="77777777" w:rsidR="0057242B" w:rsidRPr="00FB0D60" w:rsidRDefault="0057242B" w:rsidP="0057242B">
      <w:pPr>
        <w:tabs>
          <w:tab w:val="left" w:pos="900"/>
          <w:tab w:val="left" w:pos="2160"/>
        </w:tabs>
        <w:ind w:hanging="360"/>
        <w:jc w:val="right"/>
        <w:rPr>
          <w:rFonts w:ascii="Angsana New" w:eastAsia="Times New Roman" w:hAnsi="Angsana New"/>
          <w:b/>
          <w:bCs/>
          <w:sz w:val="28"/>
        </w:rPr>
      </w:pPr>
      <w:r w:rsidRPr="00FB0D60">
        <w:rPr>
          <w:rFonts w:ascii="Angsana New" w:eastAsia="Times New Roman" w:hAnsi="Angsana New"/>
          <w:b/>
          <w:bCs/>
          <w:sz w:val="28"/>
        </w:rPr>
        <w:t>(</w:t>
      </w:r>
      <w:r w:rsidRPr="00FB0D60">
        <w:rPr>
          <w:rFonts w:ascii="Angsana New" w:eastAsia="Times New Roman" w:hAnsi="Angsana New"/>
          <w:b/>
          <w:bCs/>
          <w:sz w:val="28"/>
          <w:cs/>
        </w:rPr>
        <w:t>หน่วย</w:t>
      </w:r>
      <w:r w:rsidRPr="00FB0D60">
        <w:rPr>
          <w:rFonts w:ascii="Angsana New" w:eastAsia="Times New Roman" w:hAnsi="Angsana New"/>
          <w:b/>
          <w:bCs/>
          <w:sz w:val="28"/>
        </w:rPr>
        <w:t xml:space="preserve">: </w:t>
      </w:r>
      <w:r w:rsidRPr="00FB0D60">
        <w:rPr>
          <w:rFonts w:ascii="Angsana New" w:eastAsia="Times New Roman" w:hAnsi="Angsana New"/>
          <w:b/>
          <w:bCs/>
          <w:sz w:val="28"/>
          <w:cs/>
        </w:rPr>
        <w:t>พันบาท</w:t>
      </w:r>
      <w:r w:rsidRPr="00FB0D60">
        <w:rPr>
          <w:rFonts w:ascii="Angsana New" w:eastAsia="Times New Roman" w:hAnsi="Angsana New"/>
          <w:b/>
          <w:bCs/>
          <w:sz w:val="28"/>
        </w:rPr>
        <w:t>)</w:t>
      </w:r>
    </w:p>
    <w:tbl>
      <w:tblPr>
        <w:tblW w:w="85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92"/>
        <w:gridCol w:w="1196"/>
        <w:gridCol w:w="1196"/>
      </w:tblGrid>
      <w:tr w:rsidR="0057242B" w:rsidRPr="00FB0D60" w14:paraId="26CAA837" w14:textId="77777777" w:rsidTr="007834B4">
        <w:trPr>
          <w:cantSplit/>
        </w:trPr>
        <w:tc>
          <w:tcPr>
            <w:tcW w:w="6192" w:type="dxa"/>
            <w:vAlign w:val="bottom"/>
          </w:tcPr>
          <w:p w14:paraId="4A6B4F20" w14:textId="77777777" w:rsidR="0057242B" w:rsidRPr="00FB0D60" w:rsidRDefault="0057242B" w:rsidP="0049020C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2392" w:type="dxa"/>
            <w:gridSpan w:val="2"/>
            <w:vAlign w:val="bottom"/>
          </w:tcPr>
          <w:p w14:paraId="11C75313" w14:textId="77777777" w:rsidR="0057242B" w:rsidRPr="00FB0D60" w:rsidRDefault="0057242B" w:rsidP="0049020C">
            <w:pPr>
              <w:ind w:firstLine="18"/>
              <w:jc w:val="center"/>
              <w:rPr>
                <w:rFonts w:ascii="Angsana New" w:eastAsia="Times New Roman" w:hAnsi="Angsana New"/>
                <w:b/>
                <w:bCs/>
                <w:sz w:val="28"/>
              </w:rPr>
            </w:pPr>
            <w:r w:rsidRPr="00FB0D60">
              <w:rPr>
                <w:rFonts w:ascii="Angsana New" w:eastAsia="Times New Roman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7242B" w:rsidRPr="00FB0D60" w14:paraId="32FF6DFC" w14:textId="77777777" w:rsidTr="007834B4">
        <w:trPr>
          <w:trHeight w:val="223"/>
        </w:trPr>
        <w:tc>
          <w:tcPr>
            <w:tcW w:w="6192" w:type="dxa"/>
            <w:vAlign w:val="bottom"/>
          </w:tcPr>
          <w:p w14:paraId="47A4152E" w14:textId="77777777" w:rsidR="0057242B" w:rsidRPr="00FB0D60" w:rsidRDefault="0057242B" w:rsidP="0049020C">
            <w:pPr>
              <w:jc w:val="thaiDistribute"/>
              <w:rPr>
                <w:rFonts w:ascii="Angsana New" w:eastAsia="Times New Roman" w:hAnsi="Angsana New"/>
                <w:b/>
                <w:bCs/>
                <w:sz w:val="28"/>
              </w:rPr>
            </w:pPr>
          </w:p>
        </w:tc>
        <w:tc>
          <w:tcPr>
            <w:tcW w:w="1196" w:type="dxa"/>
            <w:vAlign w:val="bottom"/>
          </w:tcPr>
          <w:p w14:paraId="7CCD5F52" w14:textId="5FDE4D48" w:rsidR="0057242B" w:rsidRPr="00FB0D60" w:rsidRDefault="002408B0" w:rsidP="0049020C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2562</w:t>
            </w:r>
          </w:p>
        </w:tc>
        <w:tc>
          <w:tcPr>
            <w:tcW w:w="1196" w:type="dxa"/>
            <w:vAlign w:val="bottom"/>
          </w:tcPr>
          <w:p w14:paraId="6DCED648" w14:textId="4F4FD26D" w:rsidR="0057242B" w:rsidRPr="00FB0D60" w:rsidRDefault="002408B0" w:rsidP="0049020C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eastAsia="Times New Roman" w:hAnsi="Angsana New"/>
                <w:b/>
                <w:bCs/>
                <w:sz w:val="28"/>
              </w:rPr>
              <w:t>2561</w:t>
            </w:r>
          </w:p>
        </w:tc>
      </w:tr>
      <w:tr w:rsidR="0057242B" w:rsidRPr="00FB0D60" w14:paraId="5273D433" w14:textId="77777777" w:rsidTr="007834B4">
        <w:tc>
          <w:tcPr>
            <w:tcW w:w="6192" w:type="dxa"/>
          </w:tcPr>
          <w:p w14:paraId="0C2B30B2" w14:textId="77777777" w:rsidR="0057242B" w:rsidRPr="00FB0D60" w:rsidRDefault="0057242B" w:rsidP="0049020C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eastAsia="Times New Roman" w:hAnsi="Angsana New"/>
                <w:sz w:val="28"/>
                <w:cs/>
              </w:rPr>
            </w:pPr>
            <w:r w:rsidRPr="00FB0D60">
              <w:rPr>
                <w:rFonts w:ascii="Angsana New" w:eastAsia="Times New Roman" w:hAnsi="Angsana New"/>
                <w:sz w:val="28"/>
                <w:cs/>
              </w:rPr>
              <w:t>ยอดคงเหลือ ณ ต้นปี</w:t>
            </w:r>
          </w:p>
        </w:tc>
        <w:tc>
          <w:tcPr>
            <w:tcW w:w="1196" w:type="dxa"/>
          </w:tcPr>
          <w:p w14:paraId="6FF7CF76" w14:textId="1AF96844" w:rsidR="0057242B" w:rsidRPr="00FB0D60" w:rsidRDefault="002408B0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148</w:t>
            </w:r>
            <w:r w:rsidR="00EA4AC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104</w:t>
            </w:r>
          </w:p>
        </w:tc>
        <w:tc>
          <w:tcPr>
            <w:tcW w:w="1196" w:type="dxa"/>
          </w:tcPr>
          <w:p w14:paraId="10DEE7EB" w14:textId="2A370336" w:rsidR="0057242B" w:rsidRPr="00FB0D60" w:rsidRDefault="002408B0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207</w:t>
            </w:r>
            <w:r w:rsidR="0057242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140</w:t>
            </w:r>
          </w:p>
        </w:tc>
      </w:tr>
      <w:tr w:rsidR="0057242B" w:rsidRPr="00FB0D60" w14:paraId="0CCB7A38" w14:textId="77777777" w:rsidTr="007834B4">
        <w:tc>
          <w:tcPr>
            <w:tcW w:w="6192" w:type="dxa"/>
            <w:vAlign w:val="bottom"/>
          </w:tcPr>
          <w:p w14:paraId="7D588AF4" w14:textId="2E3928A3" w:rsidR="0057242B" w:rsidRPr="00FB0D60" w:rsidRDefault="009C53A5" w:rsidP="0049020C">
            <w:pPr>
              <w:tabs>
                <w:tab w:val="left" w:pos="500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eastAsia="Times New Roman" w:hAnsi="Angsana New"/>
                <w:caps/>
                <w:sz w:val="28"/>
              </w:rPr>
            </w:pPr>
            <w:r w:rsidRPr="00FB0D60">
              <w:rPr>
                <w:rFonts w:ascii="Angsana New" w:eastAsia="Times New Roman" w:hAnsi="Angsana New"/>
                <w:caps/>
                <w:sz w:val="28"/>
                <w:u w:val="single"/>
                <w:cs/>
              </w:rPr>
              <w:t>บวก</w:t>
            </w:r>
            <w:r w:rsidRPr="00FB0D60">
              <w:rPr>
                <w:rFonts w:ascii="Angsana New" w:eastAsia="Times New Roman" w:hAnsi="Angsana New"/>
                <w:caps/>
                <w:sz w:val="28"/>
              </w:rPr>
              <w:t>:</w:t>
            </w:r>
            <w:r w:rsidR="0057242B" w:rsidRPr="00FB0D60">
              <w:rPr>
                <w:rFonts w:ascii="Angsana New" w:eastAsia="Times New Roman" w:hAnsi="Angsana New"/>
                <w:caps/>
                <w:sz w:val="28"/>
              </w:rPr>
              <w:tab/>
            </w:r>
            <w:r w:rsidR="0057242B" w:rsidRPr="00FB0D60">
              <w:rPr>
                <w:rFonts w:ascii="Angsana New" w:eastAsia="Times New Roman" w:hAnsi="Angsana New" w:hint="cs"/>
                <w:sz w:val="28"/>
                <w:cs/>
              </w:rPr>
              <w:t>กู้ยืม</w:t>
            </w:r>
            <w:r w:rsidR="00EA4ACB" w:rsidRPr="00FB0D60">
              <w:rPr>
                <w:rFonts w:ascii="Angsana New" w:eastAsia="Times New Roman" w:hAnsi="Angsana New" w:hint="cs"/>
                <w:caps/>
                <w:sz w:val="28"/>
                <w:cs/>
              </w:rPr>
              <w:t>ระหว่างปี</w:t>
            </w:r>
          </w:p>
        </w:tc>
        <w:tc>
          <w:tcPr>
            <w:tcW w:w="1196" w:type="dxa"/>
          </w:tcPr>
          <w:p w14:paraId="48D7B70A" w14:textId="3CA15D8A" w:rsidR="0057242B" w:rsidRPr="00FB0D60" w:rsidRDefault="002408B0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78</w:t>
            </w:r>
            <w:r w:rsidR="00EA4AC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926</w:t>
            </w:r>
          </w:p>
        </w:tc>
        <w:tc>
          <w:tcPr>
            <w:tcW w:w="1196" w:type="dxa"/>
          </w:tcPr>
          <w:p w14:paraId="1695D2FA" w14:textId="2D99D5F6" w:rsidR="0057242B" w:rsidRPr="00FB0D60" w:rsidRDefault="002408B0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46</w:t>
            </w:r>
            <w:r w:rsidR="0057242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074</w:t>
            </w:r>
          </w:p>
        </w:tc>
      </w:tr>
      <w:tr w:rsidR="0057242B" w:rsidRPr="00FB0D60" w14:paraId="495B4AE5" w14:textId="77777777" w:rsidTr="007834B4">
        <w:tc>
          <w:tcPr>
            <w:tcW w:w="6192" w:type="dxa"/>
            <w:vAlign w:val="bottom"/>
          </w:tcPr>
          <w:p w14:paraId="751C6F10" w14:textId="77777777" w:rsidR="0057242B" w:rsidRPr="00FB0D60" w:rsidRDefault="0057242B" w:rsidP="0049020C">
            <w:pPr>
              <w:tabs>
                <w:tab w:val="left" w:pos="500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eastAsia="Times New Roman" w:hAnsi="Angsana New"/>
                <w:caps/>
                <w:sz w:val="28"/>
                <w:cs/>
              </w:rPr>
            </w:pPr>
            <w:r w:rsidRPr="00FB0D60">
              <w:rPr>
                <w:rFonts w:ascii="Angsana New" w:eastAsia="Times New Roman" w:hAnsi="Angsana New"/>
                <w:caps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eastAsia="Times New Roman" w:hAnsi="Angsana New"/>
                <w:caps/>
                <w:sz w:val="28"/>
              </w:rPr>
              <w:t xml:space="preserve">: </w:t>
            </w:r>
            <w:r w:rsidRPr="00FB0D60">
              <w:rPr>
                <w:rFonts w:ascii="Angsana New" w:eastAsia="Times New Roman" w:hAnsi="Angsana New"/>
                <w:caps/>
                <w:sz w:val="28"/>
              </w:rPr>
              <w:tab/>
            </w:r>
            <w:r w:rsidRPr="00FB0D60">
              <w:rPr>
                <w:rFonts w:ascii="Angsana New" w:eastAsia="Times New Roman" w:hAnsi="Angsana New"/>
                <w:caps/>
                <w:sz w:val="28"/>
                <w:cs/>
              </w:rPr>
              <w:t>จ่าย</w:t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>คืน</w:t>
            </w:r>
            <w:r w:rsidRPr="00FB0D60">
              <w:rPr>
                <w:rFonts w:ascii="Angsana New" w:eastAsia="Times New Roman" w:hAnsi="Angsana New"/>
                <w:caps/>
                <w:sz w:val="28"/>
                <w:cs/>
              </w:rPr>
              <w:t>เงินกู้</w:t>
            </w:r>
          </w:p>
        </w:tc>
        <w:tc>
          <w:tcPr>
            <w:tcW w:w="1196" w:type="dxa"/>
            <w:vAlign w:val="bottom"/>
          </w:tcPr>
          <w:p w14:paraId="5EDDA5E8" w14:textId="30126E08" w:rsidR="0057242B" w:rsidRPr="00FB0D60" w:rsidRDefault="00EA4ACB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68</w:t>
            </w:r>
            <w:r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260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6" w:type="dxa"/>
            <w:vAlign w:val="bottom"/>
          </w:tcPr>
          <w:p w14:paraId="7832A11A" w14:textId="25499E1B" w:rsidR="0057242B" w:rsidRPr="00FB0D60" w:rsidRDefault="0057242B" w:rsidP="0049020C">
            <w:pP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62</w:t>
            </w:r>
            <w:r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247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57242B" w:rsidRPr="00FB0D60" w14:paraId="51CE92A8" w14:textId="77777777" w:rsidTr="007834B4">
        <w:tc>
          <w:tcPr>
            <w:tcW w:w="6192" w:type="dxa"/>
            <w:vAlign w:val="bottom"/>
          </w:tcPr>
          <w:p w14:paraId="4E55151F" w14:textId="14C7985A" w:rsidR="0057242B" w:rsidRPr="00FB0D60" w:rsidRDefault="0057242B" w:rsidP="0049020C">
            <w:pPr>
              <w:tabs>
                <w:tab w:val="left" w:pos="500"/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eastAsia="Times New Roman" w:hAnsi="Angsana New"/>
                <w:caps/>
                <w:sz w:val="28"/>
                <w:cs/>
              </w:rPr>
            </w:pPr>
            <w:r w:rsidRPr="00FB0D60">
              <w:rPr>
                <w:rFonts w:ascii="Angsana New" w:eastAsia="Times New Roman" w:hAnsi="Angsana New"/>
                <w:caps/>
                <w:sz w:val="28"/>
              </w:rPr>
              <w:t xml:space="preserve"> </w:t>
            </w:r>
            <w:r w:rsidRPr="00FB0D60">
              <w:rPr>
                <w:rFonts w:ascii="Angsana New" w:eastAsia="Times New Roman" w:hAnsi="Angsana New"/>
                <w:caps/>
                <w:sz w:val="28"/>
              </w:rPr>
              <w:tab/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>ลดลง</w:t>
            </w:r>
            <w:r w:rsidRPr="00FB0D60">
              <w:rPr>
                <w:rFonts w:ascii="Angsana New" w:eastAsia="Times New Roman" w:hAnsi="Angsana New"/>
                <w:caps/>
                <w:sz w:val="28"/>
                <w:cs/>
              </w:rPr>
              <w:t>จากการขายเงินลงทุนในบริษัทย่อย</w:t>
            </w:r>
            <w:r w:rsidRPr="00FB0D60">
              <w:rPr>
                <w:rFonts w:ascii="Angsana New" w:eastAsia="Times New Roman" w:hAnsi="Angsana New" w:hint="cs"/>
                <w:caps/>
                <w:sz w:val="28"/>
                <w:cs/>
              </w:rPr>
              <w:t xml:space="preserve"> </w:t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>(</w:t>
            </w:r>
            <w:r w:rsidR="00AC0A9B" w:rsidRPr="00FB0D60">
              <w:rPr>
                <w:rFonts w:ascii="Angsana New" w:eastAsia="Times New Roman" w:hAnsi="Angsana New" w:hint="cs"/>
                <w:sz w:val="28"/>
                <w:cs/>
              </w:rPr>
              <w:t>ดู</w:t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>หมายเหตุ</w:t>
            </w:r>
            <w:r w:rsidR="009E1FFA">
              <w:rPr>
                <w:rFonts w:ascii="Angsana New" w:eastAsia="Times New Roman" w:hAnsi="Angsana New" w:hint="cs"/>
                <w:sz w:val="28"/>
                <w:cs/>
              </w:rPr>
              <w:t>ข้อ</w:t>
            </w:r>
            <w:r w:rsidRPr="00FB0D60">
              <w:rPr>
                <w:rFonts w:ascii="Angsana New" w:eastAsia="Times New Roman" w:hAnsi="Angsana New"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13</w:t>
            </w:r>
            <w:r w:rsidRPr="00FB0D60">
              <w:rPr>
                <w:rFonts w:ascii="Angsana New" w:eastAsia="Times New Roman" w:hAnsi="Angsana New"/>
                <w:sz w:val="28"/>
              </w:rPr>
              <w:t>.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16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  <w:tc>
          <w:tcPr>
            <w:tcW w:w="1196" w:type="dxa"/>
            <w:vAlign w:val="bottom"/>
          </w:tcPr>
          <w:p w14:paraId="31182F9D" w14:textId="77777777" w:rsidR="0057242B" w:rsidRPr="00FB0D60" w:rsidRDefault="00EA4ACB" w:rsidP="0049020C">
            <w:pPr>
              <w:pBdr>
                <w:bottom w:val="single" w:sz="6" w:space="1" w:color="auto"/>
              </w:pBdr>
              <w:tabs>
                <w:tab w:val="decimal" w:pos="520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-</w:t>
            </w:r>
          </w:p>
        </w:tc>
        <w:tc>
          <w:tcPr>
            <w:tcW w:w="1196" w:type="dxa"/>
            <w:vAlign w:val="bottom"/>
          </w:tcPr>
          <w:p w14:paraId="07E75C5A" w14:textId="6C2B1F90" w:rsidR="0057242B" w:rsidRPr="00FB0D60" w:rsidRDefault="0057242B" w:rsidP="0049020C">
            <w:pPr>
              <w:pBdr>
                <w:bottom w:val="single" w:sz="6" w:space="1" w:color="auto"/>
              </w:pBd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</w:rPr>
              <w:t>(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42</w:t>
            </w:r>
            <w:r w:rsidRPr="00FB0D60">
              <w:rPr>
                <w:rFonts w:ascii="Angsana New" w:eastAsia="Times New Roman" w:hAnsi="Angsana New"/>
                <w:sz w:val="28"/>
              </w:rPr>
              <w:t>,</w:t>
            </w:r>
            <w:r w:rsidR="002408B0" w:rsidRPr="002408B0">
              <w:rPr>
                <w:rFonts w:ascii="Angsana New" w:eastAsia="Times New Roman" w:hAnsi="Angsana New"/>
                <w:sz w:val="28"/>
              </w:rPr>
              <w:t>863</w:t>
            </w:r>
            <w:r w:rsidRPr="00FB0D60">
              <w:rPr>
                <w:rFonts w:ascii="Angsana New" w:eastAsia="Times New Roman" w:hAnsi="Angsana New"/>
                <w:sz w:val="28"/>
              </w:rPr>
              <w:t>)</w:t>
            </w:r>
          </w:p>
        </w:tc>
      </w:tr>
      <w:tr w:rsidR="0057242B" w:rsidRPr="00FB0D60" w14:paraId="7C926A7F" w14:textId="77777777" w:rsidTr="007834B4">
        <w:tc>
          <w:tcPr>
            <w:tcW w:w="6192" w:type="dxa"/>
          </w:tcPr>
          <w:p w14:paraId="7CDD0614" w14:textId="77777777" w:rsidR="0057242B" w:rsidRPr="00FB0D60" w:rsidRDefault="0057242B" w:rsidP="0049020C">
            <w:pPr>
              <w:tabs>
                <w:tab w:val="left" w:pos="900"/>
                <w:tab w:val="left" w:pos="1440"/>
                <w:tab w:val="left" w:pos="2160"/>
              </w:tabs>
              <w:ind w:left="-18" w:right="-43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FB0D60">
              <w:rPr>
                <w:rFonts w:ascii="Angsana New" w:eastAsia="Times New Roman" w:hAnsi="Angsana New"/>
                <w:sz w:val="28"/>
                <w:cs/>
              </w:rPr>
              <w:t>ยอดคงเหลือ ณ ปลายปี</w:t>
            </w:r>
          </w:p>
        </w:tc>
        <w:tc>
          <w:tcPr>
            <w:tcW w:w="1196" w:type="dxa"/>
            <w:vAlign w:val="bottom"/>
          </w:tcPr>
          <w:p w14:paraId="463F1F4E" w14:textId="7B1C4F14" w:rsidR="0057242B" w:rsidRPr="00FB0D60" w:rsidRDefault="002408B0" w:rsidP="0049020C">
            <w:pPr>
              <w:pBdr>
                <w:bottom w:val="double" w:sz="4" w:space="1" w:color="auto"/>
              </w:pBd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158</w:t>
            </w:r>
            <w:r w:rsidR="00EA4AC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770</w:t>
            </w:r>
          </w:p>
        </w:tc>
        <w:tc>
          <w:tcPr>
            <w:tcW w:w="1196" w:type="dxa"/>
            <w:vAlign w:val="bottom"/>
          </w:tcPr>
          <w:p w14:paraId="7EA0DEDB" w14:textId="50D111DB" w:rsidR="0057242B" w:rsidRPr="00FB0D60" w:rsidRDefault="002408B0" w:rsidP="0049020C">
            <w:pPr>
              <w:pBdr>
                <w:bottom w:val="double" w:sz="4" w:space="1" w:color="auto"/>
              </w:pBdr>
              <w:tabs>
                <w:tab w:val="decimal" w:pos="914"/>
              </w:tabs>
              <w:ind w:left="14" w:right="-24"/>
              <w:jc w:val="thaiDistribute"/>
              <w:rPr>
                <w:rFonts w:ascii="Angsana New" w:eastAsia="Times New Roman" w:hAnsi="Angsana New"/>
                <w:sz w:val="28"/>
              </w:rPr>
            </w:pPr>
            <w:r w:rsidRPr="002408B0">
              <w:rPr>
                <w:rFonts w:ascii="Angsana New" w:eastAsia="Times New Roman" w:hAnsi="Angsana New"/>
                <w:sz w:val="28"/>
              </w:rPr>
              <w:t>148</w:t>
            </w:r>
            <w:r w:rsidR="0057242B" w:rsidRPr="00FB0D60">
              <w:rPr>
                <w:rFonts w:ascii="Angsana New" w:eastAsia="Times New Roman" w:hAnsi="Angsana New"/>
                <w:sz w:val="28"/>
              </w:rPr>
              <w:t>,</w:t>
            </w:r>
            <w:r w:rsidRPr="002408B0">
              <w:rPr>
                <w:rFonts w:ascii="Angsana New" w:eastAsia="Times New Roman" w:hAnsi="Angsana New"/>
                <w:sz w:val="28"/>
              </w:rPr>
              <w:t>104</w:t>
            </w:r>
          </w:p>
        </w:tc>
      </w:tr>
    </w:tbl>
    <w:p w14:paraId="211F2A2C" w14:textId="0DBD19B0" w:rsidR="0057242B" w:rsidRPr="00B012C2" w:rsidRDefault="00595260" w:rsidP="004E04F0">
      <w:pPr>
        <w:tabs>
          <w:tab w:val="left" w:pos="900"/>
        </w:tabs>
        <w:spacing w:before="240" w:after="120"/>
        <w:ind w:left="547" w:hanging="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สิงหาคม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และ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21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สิงหาคม 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บริษัท แซม วอ</w:t>
      </w:r>
      <w:proofErr w:type="spellStart"/>
      <w:r w:rsidRPr="00FB0D60">
        <w:rPr>
          <w:rFonts w:ascii="Angsana New" w:eastAsia="Times New Roman" w:hAnsi="Angsana New"/>
          <w:sz w:val="32"/>
          <w:szCs w:val="32"/>
          <w:cs/>
        </w:rPr>
        <w:t>เต</w:t>
      </w:r>
      <w:proofErr w:type="spellEnd"/>
      <w:r w:rsidRPr="00FB0D60">
        <w:rPr>
          <w:rFonts w:ascii="Angsana New" w:eastAsia="Times New Roman" w:hAnsi="Angsana New"/>
          <w:sz w:val="32"/>
          <w:szCs w:val="32"/>
          <w:cs/>
        </w:rPr>
        <w:t xml:space="preserve">อร์ </w:t>
      </w:r>
      <w:proofErr w:type="spellStart"/>
      <w:r w:rsidRPr="00FB0D60">
        <w:rPr>
          <w:rFonts w:ascii="Angsana New" w:eastAsia="Times New Roman" w:hAnsi="Angsana New"/>
          <w:sz w:val="32"/>
          <w:szCs w:val="32"/>
          <w:cs/>
        </w:rPr>
        <w:t>ซัพ</w:t>
      </w:r>
      <w:proofErr w:type="spellEnd"/>
      <w:r w:rsidRPr="00FB0D60">
        <w:rPr>
          <w:rFonts w:ascii="Angsana New" w:eastAsia="Times New Roman" w:hAnsi="Angsana New"/>
          <w:sz w:val="32"/>
          <w:szCs w:val="32"/>
          <w:cs/>
        </w:rPr>
        <w:t xml:space="preserve">พลาย จำกัด ซึ่งเป็นบริษัทย่อยได้กู้ยืมเงินจากธนาคารแห่งหนึ่งจำนวนเงินรวม </w:t>
      </w:r>
      <w:r w:rsidR="002408B0" w:rsidRPr="002408B0">
        <w:rPr>
          <w:rFonts w:ascii="Angsana New" w:eastAsia="Times New Roman" w:hAnsi="Angsana New"/>
          <w:sz w:val="32"/>
          <w:szCs w:val="32"/>
        </w:rPr>
        <w:t>25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ล้านบาท 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125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ล้านบาท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 โดยคิ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ดอัตราดอกเบี้ยร้อยละ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6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775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ต่อปีและ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3</w:t>
      </w:r>
      <w:r w:rsidRPr="00FB0D60">
        <w:rPr>
          <w:rFonts w:ascii="Angsana New" w:eastAsia="Times New Roman" w:hAnsi="Angsana New"/>
          <w:sz w:val="32"/>
          <w:szCs w:val="32"/>
          <w:cs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58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ต่อปี ซึ่งมีกำหนดชำระงวดแรกในวันทำการสุดท้ายของเดือนที่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4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และ เดือนที่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6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นับจากวันทำสัญญา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 xml:space="preserve"> ตามลำดับ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โดยชำระเงินต้นพร้อมดอกเบี้ยให้เสร็จสิ้นในเดือนที่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48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และภายใต้สัญญาเงินกู้ บริษัทย่อยต้องปฏิบัติตามเงื่อนไขบางประการตามที่ระบุในสัญญา เช่น การดำรงอัตราส่วนความสามารถในการชำระหนี้ (</w:t>
      </w:r>
      <w:r w:rsidRPr="00FB0D60">
        <w:rPr>
          <w:rFonts w:ascii="Angsana New" w:eastAsia="Times New Roman" w:hAnsi="Angsana New"/>
          <w:sz w:val="32"/>
          <w:szCs w:val="32"/>
        </w:rPr>
        <w:t>Debt service coverage ratio</w:t>
      </w:r>
      <w:r w:rsidRPr="00FB0D60">
        <w:rPr>
          <w:rFonts w:ascii="Angsana New" w:eastAsia="Times New Roman" w:hAnsi="Angsana New"/>
          <w:sz w:val="32"/>
          <w:szCs w:val="32"/>
          <w:cs/>
        </w:rPr>
        <w:t>)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ไม่ต่ำกว่า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25</w:t>
      </w:r>
      <w:r w:rsidRPr="00FB0D60">
        <w:rPr>
          <w:rFonts w:ascii="Angsana New" w:eastAsia="Times New Roman" w:hAnsi="Angsana New"/>
          <w:sz w:val="32"/>
          <w:szCs w:val="32"/>
        </w:rPr>
        <w:t xml:space="preserve"> - </w:t>
      </w:r>
      <w:r w:rsidR="002408B0" w:rsidRPr="002408B0">
        <w:rPr>
          <w:rFonts w:ascii="Angsana New" w:eastAsia="Times New Roman" w:hAnsi="Angsana New"/>
          <w:sz w:val="32"/>
          <w:szCs w:val="32"/>
        </w:rPr>
        <w:t>1</w:t>
      </w:r>
      <w:r w:rsidRPr="00FB0D60">
        <w:rPr>
          <w:rFonts w:ascii="Angsana New" w:eastAsia="Times New Roman" w:hAnsi="Angsana New"/>
          <w:sz w:val="32"/>
          <w:szCs w:val="32"/>
        </w:rPr>
        <w:t>.</w:t>
      </w:r>
      <w:r w:rsidR="002408B0" w:rsidRPr="002408B0">
        <w:rPr>
          <w:rFonts w:ascii="Angsana New" w:eastAsia="Times New Roman" w:hAnsi="Angsana New"/>
          <w:sz w:val="32"/>
          <w:szCs w:val="32"/>
        </w:rPr>
        <w:t>5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เท่า นับแต่ปี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และอัตราหนี้สินต่อทุนไม่เกิน </w:t>
      </w:r>
      <w:r w:rsidR="002408B0" w:rsidRPr="002408B0">
        <w:rPr>
          <w:rFonts w:ascii="Angsana New" w:eastAsia="Times New Roman" w:hAnsi="Angsana New"/>
          <w:sz w:val="32"/>
          <w:szCs w:val="32"/>
        </w:rPr>
        <w:t>2</w:t>
      </w:r>
      <w:r w:rsidRPr="00FB0D60">
        <w:rPr>
          <w:rFonts w:ascii="Angsana New" w:eastAsia="Times New Roman" w:hAnsi="Angsana New"/>
          <w:sz w:val="32"/>
          <w:szCs w:val="32"/>
        </w:rPr>
        <w:t xml:space="preserve"> - </w:t>
      </w:r>
      <w:r w:rsidR="002408B0" w:rsidRPr="002408B0">
        <w:rPr>
          <w:rFonts w:ascii="Angsana New" w:eastAsia="Times New Roman" w:hAnsi="Angsana New"/>
          <w:sz w:val="32"/>
          <w:szCs w:val="32"/>
        </w:rPr>
        <w:t>3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เท่า ในปี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เท่า นับแต่ปี </w:t>
      </w:r>
      <w:r w:rsidR="002408B0" w:rsidRPr="002408B0">
        <w:rPr>
          <w:rFonts w:ascii="Angsana New" w:eastAsia="Times New Roman" w:hAnsi="Angsana New"/>
          <w:sz w:val="32"/>
          <w:szCs w:val="32"/>
        </w:rPr>
        <w:t>2563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รวมทั้งไม่อนุญาตให้บริษัทย่อยดังกล่าวจ่ายเงินปันผล นอกจากนี้ บริษัทย่อยได้ทำสัญญาแลกเปลี่ยนอัตราดอกเบี้ย </w:t>
      </w:r>
      <w:r w:rsidRPr="00FB0D60">
        <w:rPr>
          <w:rFonts w:ascii="Angsana New" w:eastAsia="Times New Roman" w:hAnsi="Angsana New"/>
          <w:sz w:val="32"/>
          <w:szCs w:val="32"/>
        </w:rPr>
        <w:t>(interest rate swap)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กับธนาคารดังกล่าวสำหรับยอดเงินกู้จำนวนเงิน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70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ล้านบาท เพื่อป้องกันความเสี่ยงจากความผันผวนของอัตราดอกเบี้ย โดยการจ่ายดอกเบี้ยในอัตราลอยตัวตามที่กำหนดในสัญญา เพื่อแลกเปลี่ยน</w:t>
      </w:r>
      <w:r w:rsidRPr="00931409">
        <w:rPr>
          <w:rFonts w:ascii="Angsana New" w:eastAsia="Times New Roman" w:hAnsi="Angsana New"/>
          <w:spacing w:val="4"/>
          <w:sz w:val="32"/>
          <w:szCs w:val="32"/>
          <w:cs/>
        </w:rPr>
        <w:t>กับอัตราดอกเบี้ยคงที่ อย่างไรก็ตาม</w:t>
      </w:r>
      <w:r w:rsidR="00085734" w:rsidRPr="00931409">
        <w:rPr>
          <w:rFonts w:ascii="Angsana New" w:eastAsia="Times New Roman" w:hAnsi="Angsana New" w:hint="cs"/>
          <w:spacing w:val="4"/>
          <w:sz w:val="32"/>
          <w:szCs w:val="32"/>
          <w:cs/>
        </w:rPr>
        <w:t xml:space="preserve"> </w:t>
      </w:r>
      <w:r w:rsidRPr="00931409">
        <w:rPr>
          <w:rFonts w:ascii="Angsana New" w:eastAsia="Times New Roman" w:hAnsi="Angsana New"/>
          <w:spacing w:val="4"/>
          <w:sz w:val="32"/>
          <w:szCs w:val="32"/>
          <w:cs/>
        </w:rPr>
        <w:t xml:space="preserve">สัญญาดังกล่าวจะมีผลบังคับใช้ตั้งแต่วันที่ </w:t>
      </w:r>
      <w:r w:rsidR="002408B0" w:rsidRPr="002408B0">
        <w:rPr>
          <w:rFonts w:ascii="Angsana New" w:eastAsia="Times New Roman" w:hAnsi="Angsana New"/>
          <w:spacing w:val="4"/>
          <w:sz w:val="32"/>
          <w:szCs w:val="32"/>
        </w:rPr>
        <w:t>1</w:t>
      </w:r>
      <w:r w:rsidRPr="00931409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931409">
        <w:rPr>
          <w:rFonts w:ascii="Angsana New" w:eastAsia="Times New Roman" w:hAnsi="Angsana New"/>
          <w:spacing w:val="4"/>
          <w:sz w:val="32"/>
          <w:szCs w:val="32"/>
          <w:cs/>
        </w:rPr>
        <w:t xml:space="preserve">กุมภาพันธ์ </w:t>
      </w:r>
      <w:r w:rsidR="002408B0" w:rsidRPr="002408B0">
        <w:rPr>
          <w:rFonts w:ascii="Angsana New" w:eastAsia="Times New Roman" w:hAnsi="Angsana New"/>
          <w:spacing w:val="4"/>
          <w:sz w:val="32"/>
          <w:szCs w:val="32"/>
        </w:rPr>
        <w:t>2562</w:t>
      </w:r>
      <w:r w:rsidRPr="00931409">
        <w:rPr>
          <w:rFonts w:ascii="Angsana New" w:eastAsia="Times New Roman" w:hAnsi="Angsana New"/>
          <w:spacing w:val="4"/>
          <w:sz w:val="32"/>
          <w:szCs w:val="32"/>
        </w:rPr>
        <w:t xml:space="preserve"> </w:t>
      </w:r>
      <w:r w:rsidRPr="00931409">
        <w:rPr>
          <w:rFonts w:ascii="Angsana New" w:eastAsia="Times New Roman" w:hAnsi="Angsana New"/>
          <w:spacing w:val="4"/>
          <w:sz w:val="32"/>
          <w:szCs w:val="32"/>
          <w:cs/>
        </w:rPr>
        <w:t>และ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E30727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31</w:t>
      </w:r>
      <w:r w:rsidRPr="00E30727">
        <w:rPr>
          <w:rFonts w:ascii="Angsana New" w:eastAsia="Times New Roman" w:hAnsi="Angsana New"/>
          <w:sz w:val="32"/>
          <w:szCs w:val="32"/>
        </w:rPr>
        <w:t xml:space="preserve"> </w:t>
      </w:r>
      <w:r w:rsidRPr="00E30727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E30727">
        <w:rPr>
          <w:rFonts w:ascii="Angsana New" w:eastAsia="Times New Roman" w:hAnsi="Angsana New"/>
          <w:sz w:val="32"/>
          <w:szCs w:val="32"/>
        </w:rPr>
        <w:t xml:space="preserve"> </w:t>
      </w:r>
      <w:r w:rsidRPr="00E30727">
        <w:rPr>
          <w:rFonts w:ascii="Angsana New" w:eastAsia="Times New Roman" w:hAnsi="Angsana New"/>
          <w:sz w:val="32"/>
          <w:szCs w:val="32"/>
          <w:cs/>
        </w:rPr>
        <w:t xml:space="preserve">บริษัทย่อยมีเงินกู้ยืมจากธนาคารคงเหลือเป็นจำนวน </w:t>
      </w:r>
      <w:r w:rsidR="002408B0" w:rsidRPr="002408B0">
        <w:rPr>
          <w:rFonts w:ascii="Angsana New" w:eastAsia="Times New Roman" w:hAnsi="Angsana New"/>
          <w:sz w:val="32"/>
          <w:szCs w:val="32"/>
        </w:rPr>
        <w:t>101</w:t>
      </w:r>
      <w:r w:rsidRPr="00E30727">
        <w:rPr>
          <w:rFonts w:ascii="Angsana New" w:eastAsia="Times New Roman" w:hAnsi="Angsana New"/>
          <w:sz w:val="32"/>
          <w:szCs w:val="32"/>
          <w:cs/>
        </w:rPr>
        <w:t xml:space="preserve"> ล้านบาท</w:t>
      </w:r>
      <w:r w:rsidR="00B012C2" w:rsidRPr="00E30727">
        <w:rPr>
          <w:rFonts w:ascii="Angsana New" w:eastAsia="Times New Roman" w:hAnsi="Angsana New"/>
          <w:sz w:val="32"/>
          <w:szCs w:val="32"/>
        </w:rPr>
        <w:t xml:space="preserve"> (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="00B012C2" w:rsidRPr="00E30727">
        <w:rPr>
          <w:rFonts w:ascii="Angsana New" w:eastAsia="Times New Roman" w:hAnsi="Angsana New"/>
          <w:sz w:val="32"/>
          <w:szCs w:val="32"/>
        </w:rPr>
        <w:t xml:space="preserve">: </w:t>
      </w:r>
      <w:r w:rsidR="002408B0" w:rsidRPr="002408B0">
        <w:rPr>
          <w:rFonts w:ascii="Angsana New" w:eastAsia="Times New Roman" w:hAnsi="Angsana New"/>
          <w:sz w:val="32"/>
          <w:szCs w:val="32"/>
        </w:rPr>
        <w:t>46</w:t>
      </w:r>
      <w:r w:rsidR="00B012C2" w:rsidRPr="00E30727">
        <w:rPr>
          <w:rFonts w:ascii="Angsana New" w:eastAsia="Times New Roman" w:hAnsi="Angsana New"/>
          <w:sz w:val="32"/>
          <w:szCs w:val="32"/>
        </w:rPr>
        <w:t xml:space="preserve"> </w:t>
      </w:r>
      <w:r w:rsidR="00B012C2" w:rsidRPr="00E30727">
        <w:rPr>
          <w:rFonts w:ascii="Angsana New" w:eastAsia="Times New Roman" w:hAnsi="Angsana New" w:hint="cs"/>
          <w:sz w:val="32"/>
          <w:szCs w:val="32"/>
          <w:cs/>
        </w:rPr>
        <w:t>ล้านบาท</w:t>
      </w:r>
      <w:r w:rsidR="00B012C2" w:rsidRPr="00E30727">
        <w:rPr>
          <w:rFonts w:ascii="Angsana New" w:eastAsia="Times New Roman" w:hAnsi="Angsana New"/>
          <w:sz w:val="32"/>
          <w:szCs w:val="32"/>
        </w:rPr>
        <w:t>)</w:t>
      </w:r>
    </w:p>
    <w:p w14:paraId="43A1ABE2" w14:textId="77777777" w:rsidR="007834B4" w:rsidRPr="00FB0D60" w:rsidRDefault="007834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2C4BC509" w14:textId="56964652" w:rsidR="005739A6" w:rsidRPr="00FB0D60" w:rsidRDefault="002408B0" w:rsidP="004B0987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27</w:t>
      </w:r>
      <w:r w:rsidR="005739A6" w:rsidRPr="00FB0D60">
        <w:rPr>
          <w:rFonts w:ascii="Angsana New" w:hAnsi="Angsana New"/>
          <w:b/>
          <w:bCs/>
          <w:sz w:val="32"/>
          <w:szCs w:val="32"/>
        </w:rPr>
        <w:t>.</w:t>
      </w:r>
      <w:r w:rsidR="005739A6" w:rsidRPr="00FB0D60">
        <w:rPr>
          <w:rFonts w:ascii="Angsana New" w:hAnsi="Angsana New"/>
          <w:b/>
          <w:bCs/>
          <w:sz w:val="32"/>
          <w:szCs w:val="32"/>
        </w:rPr>
        <w:tab/>
      </w:r>
      <w:r w:rsidR="005739A6" w:rsidRPr="00FB0D60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หนี้สินตามสัญญาเช่าการเงิน</w:t>
      </w:r>
    </w:p>
    <w:p w14:paraId="053623A3" w14:textId="6534C20F" w:rsidR="009E268E" w:rsidRPr="00FB0D60" w:rsidRDefault="009E268E" w:rsidP="00E36D08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>หนี้สินตามสัญญาเช่าการเงิน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71D2AC21" w14:textId="77777777" w:rsidR="00106CCB" w:rsidRPr="00FB0D60" w:rsidRDefault="00106CCB" w:rsidP="009E268E">
      <w:pPr>
        <w:tabs>
          <w:tab w:val="left" w:pos="1980"/>
          <w:tab w:val="right" w:pos="7200"/>
          <w:tab w:val="right" w:pos="8540"/>
        </w:tabs>
        <w:ind w:left="547" w:right="-295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9042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22"/>
        <w:gridCol w:w="990"/>
        <w:gridCol w:w="86"/>
        <w:gridCol w:w="994"/>
        <w:gridCol w:w="86"/>
        <w:gridCol w:w="994"/>
        <w:gridCol w:w="86"/>
        <w:gridCol w:w="1084"/>
      </w:tblGrid>
      <w:tr w:rsidR="00106CCB" w:rsidRPr="00FB0D60" w14:paraId="734D1145" w14:textId="77777777" w:rsidTr="007B743B">
        <w:trPr>
          <w:tblHeader/>
        </w:trPr>
        <w:tc>
          <w:tcPr>
            <w:tcW w:w="4722" w:type="dxa"/>
          </w:tcPr>
          <w:p w14:paraId="3A22613B" w14:textId="77777777" w:rsidR="00106CCB" w:rsidRPr="00FB0D60" w:rsidRDefault="00106CCB" w:rsidP="00DC15E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3F8D5FF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0C366F02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1F4D4B43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106CCB" w:rsidRPr="00FB0D60" w14:paraId="30997765" w14:textId="77777777" w:rsidTr="007B743B">
        <w:trPr>
          <w:tblHeader/>
        </w:trPr>
        <w:tc>
          <w:tcPr>
            <w:tcW w:w="4722" w:type="dxa"/>
          </w:tcPr>
          <w:p w14:paraId="6E9C6C4A" w14:textId="77777777" w:rsidR="00106CCB" w:rsidRPr="00FB0D60" w:rsidRDefault="00106CCB" w:rsidP="00DC15E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1F34634" w14:textId="557A4959" w:rsidR="00106CCB" w:rsidRPr="00FB0D60" w:rsidRDefault="002408B0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6CD8DAFB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655C1D3" w14:textId="31A7F5C8" w:rsidR="00106CCB" w:rsidRPr="00FB0D60" w:rsidRDefault="002408B0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  <w:tc>
          <w:tcPr>
            <w:tcW w:w="86" w:type="dxa"/>
          </w:tcPr>
          <w:p w14:paraId="32F9A920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2ED9F290" w14:textId="18283406" w:rsidR="00106CCB" w:rsidRPr="00FB0D60" w:rsidRDefault="002408B0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2562</w:t>
            </w:r>
          </w:p>
        </w:tc>
        <w:tc>
          <w:tcPr>
            <w:tcW w:w="86" w:type="dxa"/>
          </w:tcPr>
          <w:p w14:paraId="7A3B5227" w14:textId="77777777" w:rsidR="00106CCB" w:rsidRPr="00FB0D60" w:rsidRDefault="00106CCB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50CBAC2F" w14:textId="68C984C8" w:rsidR="00106CCB" w:rsidRPr="00FB0D60" w:rsidRDefault="002408B0" w:rsidP="00DC15ED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zCs w:val="24"/>
              </w:rPr>
              <w:t>2561</w:t>
            </w:r>
          </w:p>
        </w:tc>
      </w:tr>
      <w:tr w:rsidR="00106CCB" w:rsidRPr="00FB0D60" w14:paraId="73AF358E" w14:textId="77777777" w:rsidTr="007B743B">
        <w:tc>
          <w:tcPr>
            <w:tcW w:w="4722" w:type="dxa"/>
          </w:tcPr>
          <w:p w14:paraId="0A861BE3" w14:textId="77777777" w:rsidR="00106CCB" w:rsidRPr="00FB0D60" w:rsidRDefault="00106CCB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5E87DCC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532EED00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A46F66F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1F68ED92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76ECD70" w14:textId="77777777" w:rsidR="00106CCB" w:rsidRPr="00FB0D60" w:rsidRDefault="00106CCB" w:rsidP="00DC15ED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</w:p>
        </w:tc>
        <w:tc>
          <w:tcPr>
            <w:tcW w:w="86" w:type="dxa"/>
          </w:tcPr>
          <w:p w14:paraId="10CBFB89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7C7D72EF" w14:textId="77777777" w:rsidR="00106CCB" w:rsidRPr="00FB0D60" w:rsidRDefault="00106CCB" w:rsidP="00DC15ED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106CCB" w:rsidRPr="00FB0D60" w14:paraId="43A9E2CC" w14:textId="77777777" w:rsidTr="007B743B">
        <w:tc>
          <w:tcPr>
            <w:tcW w:w="4722" w:type="dxa"/>
          </w:tcPr>
          <w:p w14:paraId="23A676CF" w14:textId="77777777" w:rsidR="00106CCB" w:rsidRPr="00FB0D60" w:rsidRDefault="00106CCB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</w:tcPr>
          <w:p w14:paraId="44289E2B" w14:textId="51A3B574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11</w:t>
            </w:r>
            <w:r w:rsidR="00C923B1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158</w:t>
            </w:r>
          </w:p>
        </w:tc>
        <w:tc>
          <w:tcPr>
            <w:tcW w:w="86" w:type="dxa"/>
          </w:tcPr>
          <w:p w14:paraId="6548AF96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084F0C6" w14:textId="6745DFB6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31</w:t>
            </w:r>
            <w:r w:rsidRPr="002408B0">
              <w:rPr>
                <w:rFonts w:ascii="Angsana New" w:hAnsi="Angsana New" w:hint="cs"/>
                <w:szCs w:val="24"/>
              </w:rPr>
              <w:t>5</w:t>
            </w:r>
          </w:p>
        </w:tc>
        <w:tc>
          <w:tcPr>
            <w:tcW w:w="86" w:type="dxa"/>
          </w:tcPr>
          <w:p w14:paraId="7715A941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50B0DD7" w14:textId="0CAEB5B2" w:rsidR="00106CCB" w:rsidRPr="00FB0D60" w:rsidRDefault="002408B0" w:rsidP="00106CCB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Cs w:val="24"/>
                <w:lang w:val="en-GB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192</w:t>
            </w:r>
          </w:p>
        </w:tc>
        <w:tc>
          <w:tcPr>
            <w:tcW w:w="86" w:type="dxa"/>
          </w:tcPr>
          <w:p w14:paraId="641EA1E2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vAlign w:val="bottom"/>
          </w:tcPr>
          <w:p w14:paraId="06353E76" w14:textId="51F7E841" w:rsidR="00106CCB" w:rsidRPr="00FB0D60" w:rsidRDefault="002408B0" w:rsidP="00106CCB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941</w:t>
            </w:r>
          </w:p>
        </w:tc>
      </w:tr>
      <w:tr w:rsidR="00106CCB" w:rsidRPr="00FB0D60" w14:paraId="1247EC78" w14:textId="77777777" w:rsidTr="007B743B">
        <w:tc>
          <w:tcPr>
            <w:tcW w:w="4722" w:type="dxa"/>
          </w:tcPr>
          <w:p w14:paraId="676E9335" w14:textId="77777777" w:rsidR="00106CCB" w:rsidRPr="00FB0D60" w:rsidRDefault="00106CCB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>: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ดอกเบี้ยรอการตัดจำหน่าย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8125610" w14:textId="58936318" w:rsidR="00106CCB" w:rsidRPr="00FB0D60" w:rsidRDefault="00C923B1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670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86" w:type="dxa"/>
          </w:tcPr>
          <w:p w14:paraId="127C5651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4708253C" w14:textId="756A2036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38</w:t>
            </w:r>
            <w:r w:rsidR="002408B0" w:rsidRPr="002408B0">
              <w:rPr>
                <w:rFonts w:ascii="Angsana New" w:hAnsi="Angsana New" w:hint="cs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1E895766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15EAAD6A" w14:textId="1DBCD7BF" w:rsidR="00106CCB" w:rsidRPr="00FB0D60" w:rsidRDefault="00106CCB" w:rsidP="00A855F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573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670B6850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BADB6BB" w14:textId="304CFFD8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251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106CCB" w:rsidRPr="00FB0D60" w14:paraId="46C8CCFF" w14:textId="77777777" w:rsidTr="007B743B">
        <w:tc>
          <w:tcPr>
            <w:tcW w:w="4722" w:type="dxa"/>
          </w:tcPr>
          <w:p w14:paraId="6C476479" w14:textId="77777777" w:rsidR="00106CCB" w:rsidRPr="00FB0D60" w:rsidRDefault="00106CCB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9E66E98" w14:textId="619CBE24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488</w:t>
            </w:r>
          </w:p>
        </w:tc>
        <w:tc>
          <w:tcPr>
            <w:tcW w:w="86" w:type="dxa"/>
          </w:tcPr>
          <w:p w14:paraId="682D81C7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34D890DA" w14:textId="56060F85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934</w:t>
            </w:r>
          </w:p>
        </w:tc>
        <w:tc>
          <w:tcPr>
            <w:tcW w:w="86" w:type="dxa"/>
          </w:tcPr>
          <w:p w14:paraId="7339C1B3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09C8ED50" w14:textId="1388DE89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619</w:t>
            </w:r>
          </w:p>
        </w:tc>
        <w:tc>
          <w:tcPr>
            <w:tcW w:w="86" w:type="dxa"/>
          </w:tcPr>
          <w:p w14:paraId="7C44BE25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43F9876" w14:textId="6CA558C2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  <w:r w:rsidR="00106CCB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690</w:t>
            </w:r>
          </w:p>
        </w:tc>
      </w:tr>
      <w:tr w:rsidR="00106CCB" w:rsidRPr="00FB0D60" w14:paraId="1E42C8D2" w14:textId="77777777" w:rsidTr="007B743B">
        <w:tc>
          <w:tcPr>
            <w:tcW w:w="4722" w:type="dxa"/>
          </w:tcPr>
          <w:p w14:paraId="206D1C4B" w14:textId="77777777" w:rsidR="00106CCB" w:rsidRPr="00FB0D60" w:rsidRDefault="00106CCB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Cs w:val="24"/>
              </w:rPr>
              <w:t xml:space="preserve">: </w:t>
            </w:r>
            <w:r w:rsidRPr="00FB0D60">
              <w:rPr>
                <w:rFonts w:ascii="Angsana New" w:hAnsi="Angsana New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E331EE" w14:textId="3E86D6BC" w:rsidR="00106CCB" w:rsidRPr="00FB0D60" w:rsidRDefault="00106CCB" w:rsidP="00A855F3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="00A855F3"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797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6AFF3247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8BE2F" w14:textId="7AE11811" w:rsidR="00106CCB" w:rsidRPr="00FB0D60" w:rsidRDefault="00106CCB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0</w:t>
            </w:r>
            <w:r w:rsidR="002408B0" w:rsidRPr="002408B0">
              <w:rPr>
                <w:rFonts w:ascii="Angsana New" w:hAnsi="Angsana New" w:hint="cs"/>
                <w:szCs w:val="24"/>
              </w:rPr>
              <w:t>36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2AE4FC99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DBB4629" w14:textId="10E8ABA9" w:rsidR="00106CCB" w:rsidRPr="00FB0D60" w:rsidRDefault="00106CCB" w:rsidP="00A855F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</w:t>
            </w:r>
            <w:r w:rsidR="00A855F3"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472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6" w:type="dxa"/>
          </w:tcPr>
          <w:p w14:paraId="047F5ECD" w14:textId="77777777" w:rsidR="00106CCB" w:rsidRPr="00FB0D60" w:rsidRDefault="00106CCB" w:rsidP="00DC15ED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5649206" w14:textId="3E513360" w:rsidR="00106CCB" w:rsidRPr="00FB0D60" w:rsidRDefault="00106CCB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1</w:t>
            </w:r>
            <w:r w:rsidRPr="00FB0D60">
              <w:rPr>
                <w:rFonts w:ascii="Angsana New" w:hAnsi="Angsana New"/>
                <w:szCs w:val="24"/>
              </w:rPr>
              <w:t>,</w:t>
            </w:r>
            <w:r w:rsidR="002408B0" w:rsidRPr="002408B0">
              <w:rPr>
                <w:rFonts w:ascii="Angsana New" w:hAnsi="Angsana New"/>
                <w:szCs w:val="24"/>
              </w:rPr>
              <w:t>733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106CCB" w:rsidRPr="00FB0D60" w14:paraId="008A65CB" w14:textId="77777777" w:rsidTr="007B743B">
        <w:tc>
          <w:tcPr>
            <w:tcW w:w="4722" w:type="dxa"/>
          </w:tcPr>
          <w:p w14:paraId="031EF590" w14:textId="77777777" w:rsidR="00106CCB" w:rsidRPr="00FB0D60" w:rsidRDefault="00834E55" w:rsidP="00DC15ED">
            <w:pPr>
              <w:ind w:right="-18" w:firstLine="42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  <w:r w:rsidRPr="00FB0D60">
              <w:rPr>
                <w:rFonts w:ascii="Angsana New" w:hAnsi="Angsana New"/>
                <w:szCs w:val="24"/>
              </w:rPr>
              <w:t xml:space="preserve"> -</w:t>
            </w:r>
            <w:r w:rsidRPr="00FB0D60">
              <w:rPr>
                <w:rFonts w:ascii="Angsana New" w:hAnsi="Angsana New"/>
                <w:szCs w:val="24"/>
                <w:cs/>
              </w:rPr>
              <w:t xml:space="preserve"> สุทธิจากส่วนที่ถึงกำหนด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BF3D8C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" w:type="dxa"/>
          </w:tcPr>
          <w:p w14:paraId="24A91275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5E0E2" w14:textId="77777777" w:rsidR="00106CCB" w:rsidRPr="00FB0D60" w:rsidRDefault="00106CCB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7F00F16D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623ACCB2" w14:textId="77777777" w:rsidR="00106CCB" w:rsidRPr="00FB0D60" w:rsidRDefault="00106CCB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86" w:type="dxa"/>
          </w:tcPr>
          <w:p w14:paraId="04CBAA4D" w14:textId="77777777" w:rsidR="00106CCB" w:rsidRPr="00FB0D60" w:rsidRDefault="00106CCB" w:rsidP="00DC15ED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450F317" w14:textId="77777777" w:rsidR="00106CCB" w:rsidRPr="00FB0D60" w:rsidRDefault="00106CCB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06CCB" w:rsidRPr="00FB0D60" w14:paraId="4E2E625C" w14:textId="77777777" w:rsidTr="007B743B">
        <w:tc>
          <w:tcPr>
            <w:tcW w:w="4722" w:type="dxa"/>
          </w:tcPr>
          <w:p w14:paraId="586FC535" w14:textId="77777777" w:rsidR="00106CCB" w:rsidRPr="00FB0D60" w:rsidRDefault="00834E55" w:rsidP="00834E55">
            <w:pPr>
              <w:ind w:left="220" w:right="-18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ชำระภายในหนึ่งปี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2ED5F64" w14:textId="5F4E9226" w:rsidR="00106CCB" w:rsidRPr="00FB0D60" w:rsidRDefault="002408B0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A855F3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691</w:t>
            </w:r>
          </w:p>
        </w:tc>
        <w:tc>
          <w:tcPr>
            <w:tcW w:w="86" w:type="dxa"/>
          </w:tcPr>
          <w:p w14:paraId="77715C29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9931E" w14:textId="7AD594DF" w:rsidR="00106CCB" w:rsidRPr="00FB0D60" w:rsidRDefault="002408B0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7</w:t>
            </w:r>
            <w:r w:rsidR="00834E55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89</w:t>
            </w:r>
            <w:r w:rsidRPr="002408B0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86" w:type="dxa"/>
          </w:tcPr>
          <w:p w14:paraId="65BDDA69" w14:textId="77777777" w:rsidR="00106CCB" w:rsidRPr="00FB0D60" w:rsidRDefault="00106CCB" w:rsidP="00DC15ED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3F70D94B" w14:textId="459115B8" w:rsidR="00106CCB" w:rsidRPr="00FB0D60" w:rsidRDefault="002408B0" w:rsidP="00A855F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  <w:r w:rsidR="00834E55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147</w:t>
            </w:r>
          </w:p>
        </w:tc>
        <w:tc>
          <w:tcPr>
            <w:tcW w:w="86" w:type="dxa"/>
          </w:tcPr>
          <w:p w14:paraId="674CE258" w14:textId="77777777" w:rsidR="00106CCB" w:rsidRPr="00FB0D60" w:rsidRDefault="00106CCB" w:rsidP="00DC15ED">
            <w:pPr>
              <w:tabs>
                <w:tab w:val="decimal" w:pos="63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0B942A7B" w14:textId="69001737" w:rsidR="00106CCB" w:rsidRPr="00FB0D60" w:rsidRDefault="002408B0" w:rsidP="00106CC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</w:t>
            </w:r>
            <w:r w:rsidR="00834E55" w:rsidRPr="00FB0D60">
              <w:rPr>
                <w:rFonts w:ascii="Angsana New" w:hAnsi="Angsana New"/>
                <w:szCs w:val="24"/>
              </w:rPr>
              <w:t>,</w:t>
            </w:r>
            <w:r w:rsidRPr="002408B0">
              <w:rPr>
                <w:rFonts w:ascii="Angsana New" w:hAnsi="Angsana New"/>
                <w:szCs w:val="24"/>
              </w:rPr>
              <w:t>957</w:t>
            </w:r>
          </w:p>
        </w:tc>
      </w:tr>
    </w:tbl>
    <w:p w14:paraId="64804DAB" w14:textId="7C5C12CB" w:rsidR="005739A6" w:rsidRPr="00FB0D60" w:rsidRDefault="00CA390F" w:rsidP="007834B4">
      <w:pPr>
        <w:tabs>
          <w:tab w:val="left" w:pos="900"/>
        </w:tabs>
        <w:spacing w:before="120" w:after="120"/>
        <w:ind w:left="547"/>
        <w:jc w:val="thaiDistribute"/>
        <w:rPr>
          <w:rStyle w:val="PageNumber"/>
          <w:rFonts w:ascii="Angsana New" w:hAnsi="Angsana New"/>
          <w:spacing w:val="-6"/>
          <w:sz w:val="32"/>
          <w:szCs w:val="32"/>
          <w:cs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="005739A6" w:rsidRPr="00FB0D60">
        <w:rPr>
          <w:rFonts w:ascii="Angsana New" w:hAnsi="Angsana New"/>
          <w:spacing w:val="-6"/>
          <w:sz w:val="32"/>
          <w:szCs w:val="32"/>
          <w:cs/>
        </w:rPr>
        <w:t>และบริษัทย่อยได้ทำสัญญาเช่าการเงินกับบริษัทลี</w:t>
      </w:r>
      <w:proofErr w:type="spellStart"/>
      <w:r w:rsidR="005739A6" w:rsidRPr="00FB0D60">
        <w:rPr>
          <w:rFonts w:ascii="Angsana New" w:hAnsi="Angsana New"/>
          <w:spacing w:val="-6"/>
          <w:sz w:val="32"/>
          <w:szCs w:val="32"/>
          <w:cs/>
        </w:rPr>
        <w:t>สซิ่ง</w:t>
      </w:r>
      <w:proofErr w:type="spellEnd"/>
      <w:r w:rsidR="005739A6" w:rsidRPr="00FB0D60">
        <w:rPr>
          <w:rFonts w:ascii="Angsana New" w:hAnsi="Angsana New"/>
          <w:spacing w:val="-6"/>
          <w:sz w:val="32"/>
          <w:szCs w:val="32"/>
          <w:cs/>
        </w:rPr>
        <w:t>เพื่อเช่ายานพาหนะใช้ในการดำเนินงานของ</w:t>
      </w:r>
      <w:r w:rsidR="00E36D08" w:rsidRPr="00FB0D60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5739A6" w:rsidRPr="00FB0D60">
        <w:rPr>
          <w:rFonts w:ascii="Angsana New" w:hAnsi="Angsana New"/>
          <w:spacing w:val="-6"/>
          <w:sz w:val="32"/>
          <w:szCs w:val="32"/>
          <w:cs/>
        </w:rPr>
        <w:t>โดยมีกำหนดการชำระค่าเช่าเป็นรายเดือน อายุของสัญญามีระยะเวลาโดยเฉลี่ยประมาณ</w:t>
      </w:r>
      <w:r w:rsidR="005739A6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="005739A6" w:rsidRPr="00FB0D60">
        <w:rPr>
          <w:rFonts w:ascii="Angsana New" w:hAnsi="Angsana New"/>
          <w:spacing w:val="-6"/>
          <w:sz w:val="32"/>
          <w:szCs w:val="32"/>
        </w:rPr>
        <w:t xml:space="preserve"> </w:t>
      </w:r>
      <w:r w:rsidR="005739A6" w:rsidRPr="00FB0D60">
        <w:rPr>
          <w:rFonts w:ascii="Angsana New" w:hAnsi="Angsana New"/>
          <w:spacing w:val="-6"/>
          <w:sz w:val="32"/>
          <w:szCs w:val="32"/>
          <w:cs/>
        </w:rPr>
        <w:t xml:space="preserve">ถึง </w:t>
      </w:r>
      <w:r w:rsidR="002408B0" w:rsidRPr="002408B0">
        <w:rPr>
          <w:rFonts w:ascii="Angsana New" w:hAnsi="Angsana New"/>
          <w:spacing w:val="-6"/>
          <w:sz w:val="32"/>
          <w:szCs w:val="32"/>
        </w:rPr>
        <w:t>5</w:t>
      </w:r>
      <w:r w:rsidR="005739A6" w:rsidRPr="00FB0D60">
        <w:rPr>
          <w:rFonts w:ascii="Angsana New" w:hAnsi="Angsana New"/>
          <w:spacing w:val="-6"/>
          <w:sz w:val="32"/>
          <w:szCs w:val="32"/>
          <w:cs/>
        </w:rPr>
        <w:t xml:space="preserve"> ปี </w:t>
      </w:r>
    </w:p>
    <w:p w14:paraId="293088B1" w14:textId="4B555120" w:rsidR="005739A6" w:rsidRPr="00FB0D60" w:rsidRDefault="00CA390F" w:rsidP="00106CCB">
      <w:pPr>
        <w:tabs>
          <w:tab w:val="left" w:pos="900"/>
        </w:tabs>
        <w:ind w:left="547" w:hanging="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B0D60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5739A6" w:rsidRPr="00FB0D60">
        <w:rPr>
          <w:rStyle w:val="PageNumber"/>
          <w:rFonts w:ascii="Angsana New" w:hAnsi="Angsana New"/>
          <w:sz w:val="32"/>
          <w:szCs w:val="32"/>
          <w:cs/>
        </w:rPr>
        <w:t>และบริษัทย่อยมีภาระผูกพันที่จะต้องจ่ายค่าเช่าขั้นต่ำตามสัญญาเช่าการเงิน</w:t>
      </w:r>
      <w:r w:rsidR="00E36D08" w:rsidRPr="00FB0D60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="00E36D08" w:rsidRPr="00FB0D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E36D08" w:rsidRPr="00FB0D60">
        <w:rPr>
          <w:rFonts w:ascii="Angsana New" w:hAnsi="Angsana New"/>
          <w:sz w:val="32"/>
          <w:szCs w:val="32"/>
        </w:rPr>
        <w:t xml:space="preserve"> </w:t>
      </w:r>
      <w:r w:rsidR="00E36D08"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E36D08" w:rsidRPr="00FB0D60">
        <w:rPr>
          <w:rFonts w:ascii="Angsana New" w:hAnsi="Angsana New"/>
          <w:sz w:val="32"/>
          <w:szCs w:val="32"/>
        </w:rPr>
        <w:t xml:space="preserve"> </w:t>
      </w:r>
      <w:r w:rsidR="00E36D08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E36D08" w:rsidRPr="00FB0D60">
        <w:rPr>
          <w:rFonts w:ascii="Angsana New" w:hAnsi="Angsana New"/>
          <w:sz w:val="32"/>
          <w:szCs w:val="32"/>
        </w:rPr>
        <w:t xml:space="preserve"> </w:t>
      </w:r>
      <w:r w:rsidR="00E36D08" w:rsidRPr="00FB0D60">
        <w:rPr>
          <w:rFonts w:ascii="Angsana New" w:hAnsi="Angsana New" w:hint="cs"/>
          <w:sz w:val="32"/>
          <w:szCs w:val="32"/>
          <w:cs/>
        </w:rPr>
        <w:t>มี</w:t>
      </w:r>
      <w:r w:rsidR="005739A6" w:rsidRPr="00FB0D60">
        <w:rPr>
          <w:rStyle w:val="PageNumber"/>
          <w:rFonts w:ascii="Angsana New" w:hAnsi="Angsana New"/>
          <w:sz w:val="32"/>
          <w:szCs w:val="32"/>
          <w:cs/>
        </w:rPr>
        <w:t>ดังนี้</w:t>
      </w:r>
    </w:p>
    <w:p w14:paraId="45F8B389" w14:textId="77777777" w:rsidR="005739A6" w:rsidRPr="00FB0D60" w:rsidRDefault="005739A6" w:rsidP="00E36D08">
      <w:pPr>
        <w:ind w:right="-295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907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1008"/>
        <w:gridCol w:w="1008"/>
        <w:gridCol w:w="1032"/>
        <w:gridCol w:w="1008"/>
        <w:gridCol w:w="1008"/>
        <w:gridCol w:w="1044"/>
      </w:tblGrid>
      <w:tr w:rsidR="005739A6" w:rsidRPr="00FB0D60" w14:paraId="2B171CB2" w14:textId="77777777" w:rsidTr="00AB7DAF">
        <w:tc>
          <w:tcPr>
            <w:tcW w:w="2970" w:type="dxa"/>
            <w:vAlign w:val="bottom"/>
          </w:tcPr>
          <w:p w14:paraId="710C6250" w14:textId="77777777" w:rsidR="005739A6" w:rsidRPr="00FB0D60" w:rsidRDefault="005739A6" w:rsidP="00AB7D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8" w:type="dxa"/>
            <w:gridSpan w:val="6"/>
          </w:tcPr>
          <w:p w14:paraId="03248536" w14:textId="77777777" w:rsidR="005739A6" w:rsidRPr="00FB0D60" w:rsidRDefault="005739A6" w:rsidP="00AB7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739A6" w:rsidRPr="00FB0D60" w14:paraId="2268DCBA" w14:textId="77777777" w:rsidTr="00AB7DAF">
        <w:tc>
          <w:tcPr>
            <w:tcW w:w="2970" w:type="dxa"/>
            <w:vAlign w:val="bottom"/>
          </w:tcPr>
          <w:p w14:paraId="30B4955C" w14:textId="77777777" w:rsidR="005739A6" w:rsidRPr="00FB0D60" w:rsidRDefault="005739A6" w:rsidP="00AB7D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AD2B9D9" w14:textId="0FB5A040" w:rsidR="005739A6" w:rsidRPr="00FB0D60" w:rsidRDefault="005739A6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2040" w:type="dxa"/>
            <w:gridSpan w:val="2"/>
            <w:vAlign w:val="bottom"/>
          </w:tcPr>
          <w:p w14:paraId="213081FD" w14:textId="5469E3A7" w:rsidR="005739A6" w:rsidRPr="00FB0D60" w:rsidRDefault="002408B0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="005739A6" w:rsidRPr="00FB0D60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b/>
                <w:bCs/>
                <w:sz w:val="28"/>
              </w:rPr>
              <w:t>5</w:t>
            </w:r>
            <w:r w:rsidR="005739A6"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739A6" w:rsidRPr="00FB0D60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2052" w:type="dxa"/>
            <w:gridSpan w:val="2"/>
            <w:vAlign w:val="bottom"/>
          </w:tcPr>
          <w:p w14:paraId="5CF79DAD" w14:textId="77777777" w:rsidR="005739A6" w:rsidRPr="00FB0D60" w:rsidRDefault="005739A6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5739A6" w:rsidRPr="00FB0D60" w14:paraId="14861316" w14:textId="77777777" w:rsidTr="00AB7DAF">
        <w:tc>
          <w:tcPr>
            <w:tcW w:w="2970" w:type="dxa"/>
            <w:vAlign w:val="bottom"/>
          </w:tcPr>
          <w:p w14:paraId="2BE88E1C" w14:textId="77777777" w:rsidR="005739A6" w:rsidRPr="00FB0D60" w:rsidRDefault="005739A6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3A0870A" w14:textId="1FB29DB5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08" w:type="dxa"/>
            <w:vAlign w:val="bottom"/>
          </w:tcPr>
          <w:p w14:paraId="10694D52" w14:textId="499A8BDA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32" w:type="dxa"/>
            <w:vAlign w:val="bottom"/>
          </w:tcPr>
          <w:p w14:paraId="32C80F97" w14:textId="52B0916F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08" w:type="dxa"/>
            <w:vAlign w:val="bottom"/>
          </w:tcPr>
          <w:p w14:paraId="400AF4AA" w14:textId="4DE28AC8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08" w:type="dxa"/>
            <w:vAlign w:val="bottom"/>
          </w:tcPr>
          <w:p w14:paraId="7F58EB4E" w14:textId="3038EDB8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44" w:type="dxa"/>
            <w:vAlign w:val="bottom"/>
          </w:tcPr>
          <w:p w14:paraId="11480F77" w14:textId="2AF1B124" w:rsidR="005739A6" w:rsidRPr="00FB0D60" w:rsidRDefault="002408B0" w:rsidP="005739A6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739A6" w:rsidRPr="00FB0D60" w14:paraId="493FDCD4" w14:textId="77777777" w:rsidTr="00106CCB">
        <w:tc>
          <w:tcPr>
            <w:tcW w:w="2970" w:type="dxa"/>
            <w:vAlign w:val="bottom"/>
          </w:tcPr>
          <w:p w14:paraId="7696F813" w14:textId="77777777" w:rsidR="005739A6" w:rsidRPr="00FB0D60" w:rsidRDefault="005739A6" w:rsidP="005739A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        ต้องจ่ายทั้งสิ้นตามสัญญาเช่า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B7DCE0" w14:textId="17C038DA" w:rsidR="005739A6" w:rsidRPr="00FB0D60" w:rsidRDefault="002408B0" w:rsidP="005739A6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008" w:type="dxa"/>
            <w:vAlign w:val="bottom"/>
          </w:tcPr>
          <w:p w14:paraId="60A14D79" w14:textId="5C056D16" w:rsidR="005739A6" w:rsidRPr="00FB0D60" w:rsidRDefault="002408B0" w:rsidP="005739A6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562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725FB77" w14:textId="5A872076" w:rsidR="005739A6" w:rsidRPr="00FB0D60" w:rsidRDefault="002408B0" w:rsidP="005739A6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841</w:t>
            </w:r>
          </w:p>
        </w:tc>
        <w:tc>
          <w:tcPr>
            <w:tcW w:w="1008" w:type="dxa"/>
            <w:vAlign w:val="bottom"/>
          </w:tcPr>
          <w:p w14:paraId="772CDC45" w14:textId="33D6FD0C" w:rsidR="005739A6" w:rsidRPr="00FB0D60" w:rsidRDefault="002408B0" w:rsidP="007B743B">
            <w:pPr>
              <w:tabs>
                <w:tab w:val="decimal" w:pos="690"/>
              </w:tabs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75</w:t>
            </w:r>
            <w:r w:rsidRPr="002408B0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B2D51" w14:textId="4B9AA975" w:rsidR="005739A6" w:rsidRPr="00FB0D60" w:rsidRDefault="002408B0" w:rsidP="00A855F3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  <w:r w:rsidR="00C923B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1044" w:type="dxa"/>
            <w:vAlign w:val="bottom"/>
          </w:tcPr>
          <w:p w14:paraId="3AD645C8" w14:textId="147F3AF5" w:rsidR="005739A6" w:rsidRPr="00FB0D60" w:rsidRDefault="002408B0" w:rsidP="005739A6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31</w:t>
            </w:r>
            <w:r w:rsidRPr="002408B0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5739A6" w:rsidRPr="00FB0D60" w14:paraId="5BE62595" w14:textId="77777777" w:rsidTr="00106CCB">
        <w:tc>
          <w:tcPr>
            <w:tcW w:w="2970" w:type="dxa"/>
            <w:vAlign w:val="bottom"/>
          </w:tcPr>
          <w:p w14:paraId="32077C52" w14:textId="77777777" w:rsidR="005739A6" w:rsidRPr="00FB0D60" w:rsidRDefault="005739A6" w:rsidP="005739A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FB0D60">
              <w:rPr>
                <w:rFonts w:ascii="Angsana New" w:hAnsi="Angsana New"/>
                <w:sz w:val="28"/>
              </w:rPr>
              <w:t xml:space="preserve">           </w:t>
            </w:r>
            <w:r w:rsidRPr="00FB0D60">
              <w:rPr>
                <w:rFonts w:ascii="Angsana New" w:hAnsi="Angsana New"/>
                <w:sz w:val="28"/>
                <w:cs/>
              </w:rPr>
              <w:t>รอการตัดบัญชี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91E51" w14:textId="1DF8472F" w:rsidR="005739A6" w:rsidRPr="00FB0D60" w:rsidRDefault="00C923B1" w:rsidP="00A855F3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520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7E4D0308" w14:textId="6B495748" w:rsidR="005739A6" w:rsidRPr="00FB0D60" w:rsidRDefault="005739A6" w:rsidP="005739A6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52</w:t>
            </w:r>
            <w:r w:rsidR="002408B0" w:rsidRPr="002408B0">
              <w:rPr>
                <w:rFonts w:ascii="Angsana New" w:hAnsi="Angsana New" w:hint="cs"/>
                <w:sz w:val="28"/>
              </w:rPr>
              <w:t>6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6B7A428A" w14:textId="47079B8A" w:rsidR="005739A6" w:rsidRPr="00FB0D60" w:rsidRDefault="00C923B1" w:rsidP="00A855F3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150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vAlign w:val="bottom"/>
          </w:tcPr>
          <w:p w14:paraId="4C57930E" w14:textId="1B0E3F31" w:rsidR="005739A6" w:rsidRPr="00FB0D60" w:rsidRDefault="005739A6" w:rsidP="005739A6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</w:t>
            </w:r>
            <w:r w:rsidR="002408B0" w:rsidRPr="002408B0">
              <w:rPr>
                <w:rFonts w:ascii="Angsana New" w:hAnsi="Angsana New" w:hint="cs"/>
                <w:sz w:val="28"/>
              </w:rPr>
              <w:t>55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161B7" w14:textId="6EDF1674" w:rsidR="005739A6" w:rsidRPr="00FB0D60" w:rsidRDefault="00DE7817" w:rsidP="00A855F3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670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44" w:type="dxa"/>
            <w:vAlign w:val="bottom"/>
          </w:tcPr>
          <w:p w14:paraId="6DFE9D51" w14:textId="33657568" w:rsidR="005739A6" w:rsidRPr="00FB0D60" w:rsidRDefault="005739A6" w:rsidP="005739A6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38</w:t>
            </w:r>
            <w:r w:rsidR="002408B0" w:rsidRPr="002408B0">
              <w:rPr>
                <w:rFonts w:ascii="Angsana New" w:hAnsi="Angsana New" w:hint="cs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5739A6" w:rsidRPr="00FB0D60" w14:paraId="337642E1" w14:textId="77777777" w:rsidTr="00106CCB">
        <w:tc>
          <w:tcPr>
            <w:tcW w:w="2970" w:type="dxa"/>
            <w:vAlign w:val="bottom"/>
          </w:tcPr>
          <w:p w14:paraId="273CBA65" w14:textId="77777777" w:rsidR="005739A6" w:rsidRPr="00FB0D60" w:rsidRDefault="005739A6" w:rsidP="005739A6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C7726E" w14:textId="3EB42F4E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797</w:t>
            </w:r>
          </w:p>
        </w:tc>
        <w:tc>
          <w:tcPr>
            <w:tcW w:w="1008" w:type="dxa"/>
            <w:vAlign w:val="bottom"/>
          </w:tcPr>
          <w:p w14:paraId="017DD994" w14:textId="5551B48D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Pr="002408B0">
              <w:rPr>
                <w:rFonts w:ascii="Angsana New" w:hAnsi="Angsana New" w:hint="cs"/>
                <w:sz w:val="28"/>
              </w:rPr>
              <w:t>36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5410C0A8" w14:textId="6B57D100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008" w:type="dxa"/>
            <w:vAlign w:val="bottom"/>
          </w:tcPr>
          <w:p w14:paraId="21BBC839" w14:textId="6530E220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89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FCF3D2" w14:textId="24E22C5D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</w:t>
            </w:r>
            <w:r w:rsidR="00C923B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488</w:t>
            </w:r>
          </w:p>
        </w:tc>
        <w:tc>
          <w:tcPr>
            <w:tcW w:w="1044" w:type="dxa"/>
            <w:vAlign w:val="bottom"/>
          </w:tcPr>
          <w:p w14:paraId="72229335" w14:textId="737DADB2" w:rsidR="005739A6" w:rsidRPr="00FB0D60" w:rsidRDefault="002408B0" w:rsidP="005739A6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5739A6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934</w:t>
            </w:r>
          </w:p>
        </w:tc>
      </w:tr>
    </w:tbl>
    <w:p w14:paraId="5AF0777F" w14:textId="77777777" w:rsidR="005739A6" w:rsidRPr="00FB0D60" w:rsidRDefault="007834B4" w:rsidP="007834B4">
      <w:pPr>
        <w:spacing w:before="120"/>
        <w:ind w:right="-288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 xml:space="preserve"> </w:t>
      </w:r>
      <w:r w:rsidR="005739A6" w:rsidRPr="00FB0D60">
        <w:rPr>
          <w:rFonts w:ascii="Angsana New" w:hAnsi="Angsana New"/>
          <w:b/>
          <w:bCs/>
          <w:sz w:val="28"/>
        </w:rPr>
        <w:t>(</w:t>
      </w:r>
      <w:r w:rsidR="005739A6" w:rsidRPr="00FB0D60">
        <w:rPr>
          <w:rFonts w:ascii="Angsana New" w:hAnsi="Angsana New"/>
          <w:b/>
          <w:bCs/>
          <w:sz w:val="28"/>
          <w:cs/>
        </w:rPr>
        <w:t>หน่วย</w:t>
      </w:r>
      <w:r w:rsidR="005739A6" w:rsidRPr="00FB0D60">
        <w:rPr>
          <w:rFonts w:ascii="Angsana New" w:hAnsi="Angsana New"/>
          <w:b/>
          <w:bCs/>
          <w:sz w:val="28"/>
        </w:rPr>
        <w:t xml:space="preserve">: </w:t>
      </w:r>
      <w:r w:rsidR="005739A6" w:rsidRPr="00FB0D60">
        <w:rPr>
          <w:rFonts w:ascii="Angsana New" w:hAnsi="Angsana New"/>
          <w:b/>
          <w:bCs/>
          <w:sz w:val="28"/>
          <w:cs/>
        </w:rPr>
        <w:t>พันบาท)</w:t>
      </w: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008"/>
        <w:gridCol w:w="1008"/>
        <w:gridCol w:w="1032"/>
        <w:gridCol w:w="1008"/>
        <w:gridCol w:w="1008"/>
        <w:gridCol w:w="1044"/>
      </w:tblGrid>
      <w:tr w:rsidR="005739A6" w:rsidRPr="00FB0D60" w14:paraId="11039F27" w14:textId="77777777" w:rsidTr="00121182">
        <w:tc>
          <w:tcPr>
            <w:tcW w:w="3042" w:type="dxa"/>
            <w:vAlign w:val="bottom"/>
          </w:tcPr>
          <w:p w14:paraId="56252119" w14:textId="77777777" w:rsidR="005739A6" w:rsidRPr="00FB0D60" w:rsidRDefault="005739A6" w:rsidP="00AB7D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08" w:type="dxa"/>
            <w:gridSpan w:val="6"/>
          </w:tcPr>
          <w:p w14:paraId="69738D61" w14:textId="77777777" w:rsidR="005739A6" w:rsidRPr="00FB0D60" w:rsidRDefault="005739A6" w:rsidP="00AB7DA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739A6" w:rsidRPr="00FB0D60" w14:paraId="064ADAB0" w14:textId="77777777" w:rsidTr="00121182">
        <w:tc>
          <w:tcPr>
            <w:tcW w:w="3042" w:type="dxa"/>
            <w:vAlign w:val="bottom"/>
          </w:tcPr>
          <w:p w14:paraId="52FD57A2" w14:textId="77777777" w:rsidR="005739A6" w:rsidRPr="00FB0D60" w:rsidRDefault="005739A6" w:rsidP="00AB7D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C17D218" w14:textId="29A80B8A" w:rsidR="005739A6" w:rsidRPr="00FB0D60" w:rsidRDefault="005739A6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ไม่เกิน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2040" w:type="dxa"/>
            <w:gridSpan w:val="2"/>
            <w:vAlign w:val="bottom"/>
          </w:tcPr>
          <w:p w14:paraId="18E3C04F" w14:textId="08E0D99C" w:rsidR="005739A6" w:rsidRPr="00FB0D60" w:rsidRDefault="002408B0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="005739A6" w:rsidRPr="00FB0D60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b/>
                <w:bCs/>
                <w:sz w:val="28"/>
              </w:rPr>
              <w:t>5</w:t>
            </w:r>
            <w:r w:rsidR="005739A6"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5739A6" w:rsidRPr="00FB0D60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2052" w:type="dxa"/>
            <w:gridSpan w:val="2"/>
            <w:vAlign w:val="bottom"/>
          </w:tcPr>
          <w:p w14:paraId="74554527" w14:textId="77777777" w:rsidR="005739A6" w:rsidRPr="00FB0D60" w:rsidRDefault="005739A6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</w:tr>
      <w:tr w:rsidR="00096CF1" w:rsidRPr="00FB0D60" w14:paraId="587790E5" w14:textId="77777777" w:rsidTr="00121182">
        <w:tc>
          <w:tcPr>
            <w:tcW w:w="3042" w:type="dxa"/>
            <w:vAlign w:val="bottom"/>
          </w:tcPr>
          <w:p w14:paraId="00B44C9C" w14:textId="77777777" w:rsidR="00096CF1" w:rsidRPr="00FB0D60" w:rsidRDefault="00096CF1" w:rsidP="00096CF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FEBB8C4" w14:textId="132F8D42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08" w:type="dxa"/>
            <w:vAlign w:val="bottom"/>
          </w:tcPr>
          <w:p w14:paraId="311C049B" w14:textId="2B59C1BF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32" w:type="dxa"/>
            <w:vAlign w:val="bottom"/>
          </w:tcPr>
          <w:p w14:paraId="1AE985A4" w14:textId="68DEF11C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08" w:type="dxa"/>
            <w:vAlign w:val="bottom"/>
          </w:tcPr>
          <w:p w14:paraId="0BB89FD0" w14:textId="36F04EE6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08" w:type="dxa"/>
            <w:vAlign w:val="bottom"/>
          </w:tcPr>
          <w:p w14:paraId="44D7A55F" w14:textId="3F61E1B1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044" w:type="dxa"/>
            <w:vAlign w:val="bottom"/>
          </w:tcPr>
          <w:p w14:paraId="1FF0158D" w14:textId="3623C4ED" w:rsidR="00096CF1" w:rsidRPr="00FB0D60" w:rsidRDefault="002408B0" w:rsidP="00096CF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096CF1" w:rsidRPr="00FB0D60" w14:paraId="07084B05" w14:textId="77777777" w:rsidTr="00121182">
        <w:tc>
          <w:tcPr>
            <w:tcW w:w="3042" w:type="dxa"/>
            <w:vAlign w:val="bottom"/>
          </w:tcPr>
          <w:p w14:paraId="7DFE96C0" w14:textId="77777777" w:rsidR="00096CF1" w:rsidRPr="00FB0D60" w:rsidRDefault="00096CF1" w:rsidP="00096CF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ผลรวมของจำนวนเงินขั้นต่ำที่        ต้องจ่ายทั้งสิ้นตามสัญญาเช่า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EA43BB" w14:textId="64AAF139" w:rsidR="00096CF1" w:rsidRPr="00FB0D60" w:rsidRDefault="002408B0" w:rsidP="00A855F3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3519B3" w14:textId="2DCEE36B" w:rsidR="00096CF1" w:rsidRPr="00FB0D60" w:rsidRDefault="002408B0" w:rsidP="00096CF1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196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2827CDC8" w14:textId="7B132CB1" w:rsidR="00096CF1" w:rsidRPr="00FB0D60" w:rsidRDefault="002408B0" w:rsidP="00096CF1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0E3EE9" w14:textId="2B844163" w:rsidR="00096CF1" w:rsidRPr="00FB0D60" w:rsidRDefault="002408B0" w:rsidP="00096CF1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902E89" w14:textId="4E08E602" w:rsidR="00096CF1" w:rsidRPr="00FB0D60" w:rsidRDefault="002408B0" w:rsidP="00A855F3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10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95618F5" w14:textId="595703F1" w:rsidR="00096CF1" w:rsidRPr="00FB0D60" w:rsidRDefault="002408B0" w:rsidP="00096CF1">
            <w:pP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941</w:t>
            </w:r>
          </w:p>
        </w:tc>
      </w:tr>
      <w:tr w:rsidR="00096CF1" w:rsidRPr="00FB0D60" w14:paraId="73985E4D" w14:textId="77777777" w:rsidTr="00121182">
        <w:tc>
          <w:tcPr>
            <w:tcW w:w="3042" w:type="dxa"/>
            <w:vAlign w:val="bottom"/>
          </w:tcPr>
          <w:p w14:paraId="6432B463" w14:textId="77777777" w:rsidR="00096CF1" w:rsidRPr="00FB0D60" w:rsidRDefault="00096CF1" w:rsidP="00096CF1">
            <w:pPr>
              <w:ind w:left="162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ดอกเบี้ยตามสัญญาเช่าการเงิน</w:t>
            </w:r>
            <w:r w:rsidRPr="00FB0D60">
              <w:rPr>
                <w:rFonts w:ascii="Angsana New" w:hAnsi="Angsana New"/>
                <w:sz w:val="28"/>
              </w:rPr>
              <w:t xml:space="preserve">   </w:t>
            </w:r>
          </w:p>
          <w:p w14:paraId="083F354D" w14:textId="77777777" w:rsidR="00096CF1" w:rsidRPr="00FB0D60" w:rsidRDefault="00096CF1" w:rsidP="00096CF1">
            <w:pPr>
              <w:ind w:left="162" w:firstLine="2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รอการตัดบัญชี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EC7DB2" w14:textId="30538D7B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478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9F14BE" w14:textId="3446EB13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463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3EB9944" w14:textId="635F3E3C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95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6369D3" w14:textId="0A48B35A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788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DF65E6" w14:textId="6D5266CE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573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554DC69" w14:textId="4A5BEB8F" w:rsidR="00096CF1" w:rsidRPr="00FB0D60" w:rsidRDefault="00096CF1" w:rsidP="00096CF1">
            <w:pPr>
              <w:pBdr>
                <w:bottom w:val="single" w:sz="4" w:space="1" w:color="000000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251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096CF1" w:rsidRPr="00FB0D60" w14:paraId="4DDD2531" w14:textId="77777777" w:rsidTr="00121182">
        <w:tc>
          <w:tcPr>
            <w:tcW w:w="3042" w:type="dxa"/>
            <w:vAlign w:val="bottom"/>
          </w:tcPr>
          <w:p w14:paraId="3766B14D" w14:textId="77777777" w:rsidR="00096CF1" w:rsidRPr="00FB0D60" w:rsidRDefault="00096CF1" w:rsidP="00096CF1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AC9E3A" w14:textId="3DE83AB2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A855F3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472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3F0D4E" w14:textId="2731A4F2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03EE5B75" w14:textId="12924138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373D31" w14:textId="4C23DE81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368A6" w14:textId="3B3AFAF8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3429F11" w14:textId="799A0FE8" w:rsidR="00096CF1" w:rsidRPr="00FB0D60" w:rsidRDefault="002408B0" w:rsidP="00096CF1">
            <w:pPr>
              <w:pBdr>
                <w:bottom w:val="double" w:sz="4" w:space="1" w:color="auto"/>
              </w:pBdr>
              <w:tabs>
                <w:tab w:val="decimal" w:pos="690"/>
              </w:tabs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  <w:r w:rsidR="00096CF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690</w:t>
            </w:r>
          </w:p>
        </w:tc>
      </w:tr>
    </w:tbl>
    <w:p w14:paraId="75B69C96" w14:textId="3FD17936" w:rsidR="005739A6" w:rsidRPr="00FB0D60" w:rsidRDefault="002408B0" w:rsidP="007834B4">
      <w:pPr>
        <w:tabs>
          <w:tab w:val="left" w:pos="900"/>
          <w:tab w:val="center" w:pos="7020"/>
          <w:tab w:val="center" w:pos="8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28</w:t>
      </w:r>
      <w:r w:rsidR="005739A6" w:rsidRPr="00FB0D60">
        <w:rPr>
          <w:rFonts w:ascii="Angsana New" w:hAnsi="Angsana New"/>
          <w:b/>
          <w:bCs/>
          <w:sz w:val="32"/>
          <w:szCs w:val="32"/>
        </w:rPr>
        <w:t>.</w:t>
      </w:r>
      <w:r w:rsidR="005739A6" w:rsidRPr="00FB0D60">
        <w:rPr>
          <w:rFonts w:ascii="Angsana New" w:hAnsi="Angsana New"/>
          <w:b/>
          <w:bCs/>
          <w:sz w:val="32"/>
          <w:szCs w:val="32"/>
        </w:rPr>
        <w:tab/>
      </w:r>
      <w:r w:rsidR="005739A6" w:rsidRPr="00FB0D60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7133013D" w14:textId="65B02AB2" w:rsidR="008124A0" w:rsidRPr="00FB0D60" w:rsidRDefault="008124A0" w:rsidP="008124A0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>เงินอุดหนุนจากรัฐบาล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79A22E56" w14:textId="77777777" w:rsidR="005739A6" w:rsidRPr="00FB0D60" w:rsidRDefault="005739A6" w:rsidP="005739A6">
      <w:pPr>
        <w:tabs>
          <w:tab w:val="left" w:pos="360"/>
          <w:tab w:val="left" w:pos="900"/>
          <w:tab w:val="left" w:pos="1440"/>
          <w:tab w:val="right" w:pos="7280"/>
          <w:tab w:val="right" w:pos="8540"/>
        </w:tabs>
        <w:spacing w:line="320" w:lineRule="exact"/>
        <w:ind w:left="360" w:right="-43" w:hanging="360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พันบาท</w:t>
      </w:r>
      <w:r w:rsidRPr="00FB0D60">
        <w:rPr>
          <w:rFonts w:ascii="Angsana New" w:hAnsi="Angsana New"/>
          <w:b/>
          <w:bCs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5739A6" w:rsidRPr="00FB0D60" w14:paraId="5FFA4B85" w14:textId="77777777" w:rsidTr="00AB7DAF">
        <w:tc>
          <w:tcPr>
            <w:tcW w:w="6120" w:type="dxa"/>
          </w:tcPr>
          <w:p w14:paraId="5DD87F38" w14:textId="77777777" w:rsidR="005739A6" w:rsidRPr="00FB0D60" w:rsidRDefault="005739A6" w:rsidP="00AB7DAF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060" w:type="dxa"/>
            <w:gridSpan w:val="2"/>
          </w:tcPr>
          <w:p w14:paraId="5595696D" w14:textId="77777777" w:rsidR="005739A6" w:rsidRPr="00FB0D60" w:rsidRDefault="005739A6" w:rsidP="008124A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739A6" w:rsidRPr="00FB0D60" w14:paraId="64E8314C" w14:textId="77777777" w:rsidTr="00AB7DAF">
        <w:tc>
          <w:tcPr>
            <w:tcW w:w="6120" w:type="dxa"/>
          </w:tcPr>
          <w:p w14:paraId="20300DC0" w14:textId="77777777" w:rsidR="005739A6" w:rsidRPr="00FB0D60" w:rsidRDefault="005739A6" w:rsidP="005739A6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6E8C4FD2" w14:textId="13315450" w:rsidR="005739A6" w:rsidRPr="00FB0D60" w:rsidRDefault="002408B0" w:rsidP="005739A6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530" w:type="dxa"/>
          </w:tcPr>
          <w:p w14:paraId="17DF19A9" w14:textId="46460050" w:rsidR="005739A6" w:rsidRPr="00FB0D60" w:rsidRDefault="002408B0" w:rsidP="005739A6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9702B" w:rsidRPr="00FB0D60" w14:paraId="201A644B" w14:textId="77777777" w:rsidTr="00AB7DAF">
        <w:tc>
          <w:tcPr>
            <w:tcW w:w="6120" w:type="dxa"/>
          </w:tcPr>
          <w:p w14:paraId="3AB826B2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45B15EB1" w14:textId="7C550DE0" w:rsidR="0069702B" w:rsidRPr="00FB0D60" w:rsidRDefault="002408B0" w:rsidP="007B743B">
            <w:pPr>
              <w:tabs>
                <w:tab w:val="decimal" w:pos="104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958</w:t>
            </w:r>
          </w:p>
        </w:tc>
        <w:tc>
          <w:tcPr>
            <w:tcW w:w="1530" w:type="dxa"/>
            <w:vAlign w:val="bottom"/>
          </w:tcPr>
          <w:p w14:paraId="408A98F2" w14:textId="7ECEDA23" w:rsidR="0069702B" w:rsidRPr="00FB0D60" w:rsidRDefault="002408B0" w:rsidP="007B743B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39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318</w:t>
            </w:r>
          </w:p>
        </w:tc>
      </w:tr>
      <w:tr w:rsidR="0069702B" w:rsidRPr="00FB0D60" w14:paraId="7C74AF94" w14:textId="77777777" w:rsidTr="00AB7DAF">
        <w:tc>
          <w:tcPr>
            <w:tcW w:w="6120" w:type="dxa"/>
          </w:tcPr>
          <w:p w14:paraId="1463C888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รับรู้ในส่วนของกำไรขาดทุน</w:t>
            </w:r>
          </w:p>
        </w:tc>
        <w:tc>
          <w:tcPr>
            <w:tcW w:w="1530" w:type="dxa"/>
            <w:vAlign w:val="bottom"/>
          </w:tcPr>
          <w:p w14:paraId="5310D60F" w14:textId="108879EA" w:rsidR="0069702B" w:rsidRPr="00FB0D60" w:rsidRDefault="0069702B" w:rsidP="007B743B">
            <w:pPr>
              <w:tabs>
                <w:tab w:val="decimal" w:pos="104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958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7F0D052" w14:textId="6DC414EC" w:rsidR="0069702B" w:rsidRPr="00FB0D60" w:rsidRDefault="0069702B" w:rsidP="0069702B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18</w:t>
            </w:r>
            <w:r w:rsidR="002408B0" w:rsidRPr="002408B0">
              <w:rPr>
                <w:rFonts w:ascii="Angsana New" w:hAnsi="Angsana New" w:hint="cs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69702B" w:rsidRPr="00FB0D60" w14:paraId="26934E37" w14:textId="77777777" w:rsidTr="00AB7DAF">
        <w:tc>
          <w:tcPr>
            <w:tcW w:w="6120" w:type="dxa"/>
          </w:tcPr>
          <w:p w14:paraId="2380C025" w14:textId="7E7087C4" w:rsidR="0069702B" w:rsidRPr="00FB0D60" w:rsidRDefault="0069702B" w:rsidP="00E014D3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ลดลงจากการขายเงินลงทุนในบริษัทย่อย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sz w:val="28"/>
                <w:cs/>
              </w:rPr>
              <w:t>(</w:t>
            </w:r>
            <w:r w:rsidR="00AA3442">
              <w:rPr>
                <w:rFonts w:ascii="Angsana New" w:hAnsi="Angsana New" w:hint="cs"/>
                <w:sz w:val="28"/>
                <w:cs/>
              </w:rPr>
              <w:t>ดู</w:t>
            </w:r>
            <w:r w:rsidRPr="00FB0D60">
              <w:rPr>
                <w:rFonts w:ascii="Angsana New" w:hAnsi="Angsana New"/>
                <w:sz w:val="28"/>
                <w:cs/>
              </w:rPr>
              <w:t>หมายเหตุ</w:t>
            </w:r>
            <w:r w:rsidR="00AA3442">
              <w:rPr>
                <w:rFonts w:ascii="Angsana New" w:hAnsi="Angsana New" w:hint="cs"/>
                <w:sz w:val="28"/>
                <w:cs/>
              </w:rPr>
              <w:t>ข้อ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sz w:val="28"/>
              </w:rPr>
              <w:t>13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="002408B0" w:rsidRPr="002408B0">
              <w:rPr>
                <w:rFonts w:ascii="Angsana New" w:hAnsi="Angsana New"/>
                <w:sz w:val="28"/>
              </w:rPr>
              <w:t>16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1D581D31" w14:textId="77777777" w:rsidR="0069702B" w:rsidRPr="00FB0D60" w:rsidRDefault="0069702B" w:rsidP="007B743B">
            <w:pPr>
              <w:pBdr>
                <w:bottom w:val="single" w:sz="6" w:space="1" w:color="auto"/>
              </w:pBd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8649ACB" w14:textId="07F4BE2E" w:rsidR="0069702B" w:rsidRPr="00FB0D60" w:rsidRDefault="0069702B" w:rsidP="0069702B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24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178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69702B" w:rsidRPr="00FB0D60" w14:paraId="7962FB77" w14:textId="77777777" w:rsidTr="00AB7DAF">
        <w:tc>
          <w:tcPr>
            <w:tcW w:w="6120" w:type="dxa"/>
          </w:tcPr>
          <w:p w14:paraId="7C2C601B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4D6FDAA1" w14:textId="77777777" w:rsidR="0069702B" w:rsidRPr="00FB0D60" w:rsidRDefault="0069702B" w:rsidP="007B743B">
            <w:pPr>
              <w:pBdr>
                <w:bottom w:val="double" w:sz="6" w:space="1" w:color="auto"/>
              </w:pBd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7231ED7" w14:textId="191898AD" w:rsidR="0069702B" w:rsidRPr="00FB0D60" w:rsidRDefault="002408B0" w:rsidP="0069702B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69702B" w:rsidRPr="00FB0D60" w14:paraId="58F10D80" w14:textId="77777777" w:rsidTr="00AB7DAF">
        <w:tc>
          <w:tcPr>
            <w:tcW w:w="6120" w:type="dxa"/>
          </w:tcPr>
          <w:p w14:paraId="6555EA81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C1254D2" w14:textId="77777777" w:rsidR="0069702B" w:rsidRPr="00FB0D60" w:rsidRDefault="0069702B" w:rsidP="007B743B">
            <w:pP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64CBCBA" w14:textId="77777777" w:rsidR="0069702B" w:rsidRPr="00FB0D60" w:rsidRDefault="0069702B" w:rsidP="0069702B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tr w:rsidR="0069702B" w:rsidRPr="00FB0D60" w14:paraId="3BC1D446" w14:textId="77777777" w:rsidTr="00AB7DAF">
        <w:tc>
          <w:tcPr>
            <w:tcW w:w="6120" w:type="dxa"/>
          </w:tcPr>
          <w:p w14:paraId="329FD0DA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รายการหมุนเวียน</w:t>
            </w:r>
          </w:p>
        </w:tc>
        <w:tc>
          <w:tcPr>
            <w:tcW w:w="1530" w:type="dxa"/>
            <w:vAlign w:val="bottom"/>
          </w:tcPr>
          <w:p w14:paraId="381BFD82" w14:textId="77777777" w:rsidR="0069702B" w:rsidRPr="00FB0D60" w:rsidRDefault="0069702B" w:rsidP="007B743B">
            <w:pP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4D9348D" w14:textId="560523AD" w:rsidR="0069702B" w:rsidRPr="00FB0D60" w:rsidRDefault="002408B0" w:rsidP="0069702B">
            <w:pP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750</w:t>
            </w:r>
          </w:p>
        </w:tc>
      </w:tr>
      <w:tr w:rsidR="0069702B" w:rsidRPr="00FB0D60" w14:paraId="19E1B5A1" w14:textId="77777777" w:rsidTr="00AB7DAF">
        <w:tc>
          <w:tcPr>
            <w:tcW w:w="6120" w:type="dxa"/>
          </w:tcPr>
          <w:p w14:paraId="15F94D1C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รายการไม่หมุนเวียน</w:t>
            </w:r>
          </w:p>
        </w:tc>
        <w:tc>
          <w:tcPr>
            <w:tcW w:w="1530" w:type="dxa"/>
            <w:vAlign w:val="bottom"/>
          </w:tcPr>
          <w:p w14:paraId="180FF02F" w14:textId="77777777" w:rsidR="0069702B" w:rsidRPr="00FB0D60" w:rsidRDefault="0069702B" w:rsidP="007B743B">
            <w:pPr>
              <w:pBdr>
                <w:bottom w:val="single" w:sz="6" w:space="1" w:color="auto"/>
              </w:pBd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67DF9B7" w14:textId="423DA5F3" w:rsidR="0069702B" w:rsidRPr="00FB0D60" w:rsidRDefault="002408B0" w:rsidP="0069702B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20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69702B" w:rsidRPr="00FB0D60" w14:paraId="5F7C61AD" w14:textId="77777777" w:rsidTr="00AB7DAF">
        <w:tc>
          <w:tcPr>
            <w:tcW w:w="6120" w:type="dxa"/>
          </w:tcPr>
          <w:p w14:paraId="0301944B" w14:textId="77777777" w:rsidR="0069702B" w:rsidRPr="00FB0D60" w:rsidRDefault="0069702B" w:rsidP="0069702B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6EA2BA90" w14:textId="77777777" w:rsidR="0069702B" w:rsidRPr="00FB0D60" w:rsidRDefault="0069702B" w:rsidP="007B743B">
            <w:pPr>
              <w:pBdr>
                <w:bottom w:val="double" w:sz="6" w:space="1" w:color="auto"/>
              </w:pBdr>
              <w:tabs>
                <w:tab w:val="decimal" w:pos="770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3DC24CA" w14:textId="77B3A1F8" w:rsidR="0069702B" w:rsidRPr="00FB0D60" w:rsidRDefault="002408B0" w:rsidP="0069702B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</w:tr>
    </w:tbl>
    <w:p w14:paraId="41BC1346" w14:textId="012C03A4" w:rsidR="005739A6" w:rsidRPr="00FB0D60" w:rsidRDefault="005739A6" w:rsidP="008C29F6">
      <w:pPr>
        <w:tabs>
          <w:tab w:val="center" w:pos="7020"/>
          <w:tab w:val="center" w:pos="8900"/>
        </w:tabs>
        <w:spacing w:before="240"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 พระแสงกรีน พาว</w:t>
      </w:r>
      <w:proofErr w:type="spellStart"/>
      <w:r w:rsidRPr="00FB0D6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และแผนพลังงานเป็นจำนวนเงิน </w:t>
      </w:r>
      <w:r w:rsidR="002408B0" w:rsidRPr="002408B0">
        <w:rPr>
          <w:rFonts w:ascii="Angsana New" w:hAnsi="Angsana New" w:hint="cs"/>
          <w:spacing w:val="-4"/>
          <w:sz w:val="32"/>
          <w:szCs w:val="32"/>
        </w:rPr>
        <w:t>15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ล้านบาท โดยบริษัทย่อย</w:t>
      </w:r>
      <w:r w:rsidRPr="00FB0D60">
        <w:rPr>
          <w:rFonts w:ascii="Angsana New" w:hAnsi="Angsana New"/>
          <w:sz w:val="32"/>
          <w:szCs w:val="32"/>
          <w:cs/>
        </w:rPr>
        <w:t>ผูกพันที่จะต้องปฏิบัติตามข้อกำหนดต่าง ๆ ตามที่ระบุไว้ในสัญญา ทั้งนี้ บริษัทย่อยได้รับเงินอุดหนุนดังกล่าวแล้วทั้งจำนวน</w:t>
      </w:r>
    </w:p>
    <w:p w14:paraId="673C2DB5" w14:textId="260C9099" w:rsidR="00E06B9A" w:rsidRPr="00FB0D60" w:rsidRDefault="002408B0" w:rsidP="00B92436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29</w:t>
      </w:r>
      <w:r w:rsidR="00E06B9A" w:rsidRPr="00FB0D60">
        <w:rPr>
          <w:rFonts w:ascii="Angsana New" w:hAnsi="Angsana New"/>
          <w:b/>
          <w:bCs/>
          <w:sz w:val="32"/>
          <w:szCs w:val="32"/>
          <w:cs/>
        </w:rPr>
        <w:t>.</w:t>
      </w:r>
      <w:r w:rsidR="00E06B9A" w:rsidRPr="00FB0D60">
        <w:rPr>
          <w:rFonts w:ascii="Angsana New" w:hAnsi="Angsana New"/>
          <w:b/>
          <w:bCs/>
          <w:sz w:val="32"/>
          <w:szCs w:val="32"/>
        </w:rPr>
        <w:tab/>
      </w:r>
      <w:r w:rsidR="00E06B9A" w:rsidRPr="00FB0D60">
        <w:rPr>
          <w:rFonts w:ascii="Angsana New" w:hAnsi="Angsana New"/>
          <w:b/>
          <w:bCs/>
          <w:sz w:val="32"/>
          <w:szCs w:val="32"/>
          <w:cs/>
        </w:rPr>
        <w:t>ประมาณการหนี้ส</w:t>
      </w:r>
      <w:r w:rsidR="00E06B9A" w:rsidRPr="00FB0D60">
        <w:rPr>
          <w:rFonts w:ascii="Angsana New" w:hAnsi="Angsana New" w:hint="cs"/>
          <w:b/>
          <w:bCs/>
          <w:sz w:val="32"/>
          <w:szCs w:val="32"/>
          <w:cs/>
        </w:rPr>
        <w:t>ิน</w:t>
      </w:r>
      <w:r w:rsidR="00E06B9A" w:rsidRPr="00FB0D60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0AB26B53" w14:textId="5B8E8A85" w:rsidR="00E06B9A" w:rsidRPr="00FB0D60" w:rsidRDefault="002408B0" w:rsidP="00B92436">
      <w:pPr>
        <w:pStyle w:val="ListParagraph"/>
        <w:spacing w:after="120"/>
        <w:ind w:left="1267" w:hanging="720"/>
        <w:jc w:val="both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/>
          <w:sz w:val="32"/>
          <w:szCs w:val="32"/>
        </w:rPr>
        <w:t>29</w:t>
      </w:r>
      <w:r w:rsidR="00E06B9A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E06B9A" w:rsidRPr="00FB0D60">
        <w:rPr>
          <w:rFonts w:ascii="Angsana New" w:hAnsi="Angsana New"/>
          <w:sz w:val="32"/>
          <w:szCs w:val="32"/>
        </w:rPr>
        <w:tab/>
      </w:r>
      <w:r w:rsidR="00E06B9A" w:rsidRPr="00FB0D60">
        <w:rPr>
          <w:rFonts w:ascii="Angsana New" w:hAnsi="Angsana New" w:hint="cs"/>
          <w:spacing w:val="-8"/>
          <w:sz w:val="32"/>
          <w:szCs w:val="32"/>
          <w:cs/>
        </w:rPr>
        <w:t>ประมาณการหนี้สิน</w:t>
      </w:r>
      <w:r w:rsidR="00E06B9A" w:rsidRPr="00FB0D60">
        <w:rPr>
          <w:rFonts w:ascii="Angsana New" w:hAnsi="Angsana New"/>
          <w:spacing w:val="-8"/>
          <w:sz w:val="32"/>
          <w:szCs w:val="32"/>
          <w:cs/>
        </w:rPr>
        <w:t>ผลประโยชน์พนักงาน</w:t>
      </w:r>
      <w:r w:rsidR="00E06B9A" w:rsidRPr="00FB0D60">
        <w:rPr>
          <w:rFonts w:ascii="Angsana New" w:hAnsi="Angsana New" w:hint="cs"/>
          <w:spacing w:val="-8"/>
          <w:sz w:val="32"/>
          <w:szCs w:val="32"/>
          <w:cs/>
        </w:rPr>
        <w:t>ระยะยาว</w:t>
      </w:r>
      <w:r w:rsidR="00F82165" w:rsidRPr="00FB0D60">
        <w:rPr>
          <w:rFonts w:ascii="Angsana New" w:hAnsi="Angsana New"/>
          <w:spacing w:val="-8"/>
          <w:sz w:val="32"/>
          <w:szCs w:val="32"/>
        </w:rPr>
        <w:t xml:space="preserve"> </w:t>
      </w:r>
      <w:r w:rsidR="00F82165" w:rsidRPr="00FB0D60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ณ วันที่ </w:t>
      </w:r>
      <w:r w:rsidRPr="002408B0">
        <w:rPr>
          <w:rFonts w:ascii="Angsana New" w:hAnsi="Angsana New"/>
          <w:spacing w:val="-8"/>
          <w:sz w:val="32"/>
          <w:szCs w:val="32"/>
          <w:lang w:eastAsia="ko-KR"/>
        </w:rPr>
        <w:t>31</w:t>
      </w:r>
      <w:r w:rsidR="00F82165" w:rsidRPr="00FB0D60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F82165" w:rsidRPr="00FB0D60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ธันวาคม </w:t>
      </w:r>
      <w:r w:rsidRPr="002408B0">
        <w:rPr>
          <w:rFonts w:ascii="Angsana New" w:hAnsi="Angsana New"/>
          <w:spacing w:val="-8"/>
          <w:sz w:val="32"/>
          <w:szCs w:val="32"/>
          <w:lang w:eastAsia="ko-KR"/>
        </w:rPr>
        <w:t>2562</w:t>
      </w:r>
      <w:r w:rsidR="005739A6" w:rsidRPr="00FB0D60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5739A6" w:rsidRPr="00FB0D60">
        <w:rPr>
          <w:rFonts w:ascii="Angsana New" w:hAnsi="Angsana New" w:hint="cs"/>
          <w:spacing w:val="-8"/>
          <w:sz w:val="32"/>
          <w:szCs w:val="32"/>
          <w:cs/>
          <w:lang w:eastAsia="ko-KR"/>
        </w:rPr>
        <w:t xml:space="preserve">และ </w:t>
      </w:r>
      <w:r w:rsidRPr="002408B0">
        <w:rPr>
          <w:rFonts w:ascii="Angsana New" w:hAnsi="Angsana New"/>
          <w:spacing w:val="-8"/>
          <w:sz w:val="32"/>
          <w:szCs w:val="32"/>
          <w:lang w:eastAsia="ko-KR"/>
        </w:rPr>
        <w:t>2561</w:t>
      </w:r>
      <w:r w:rsidR="00F82165" w:rsidRPr="00FB0D60">
        <w:rPr>
          <w:rFonts w:ascii="Angsana New" w:hAnsi="Angsana New"/>
          <w:spacing w:val="-8"/>
          <w:sz w:val="32"/>
          <w:szCs w:val="32"/>
          <w:lang w:eastAsia="ko-KR"/>
        </w:rPr>
        <w:t xml:space="preserve"> </w:t>
      </w:r>
      <w:r w:rsidR="00E06B9A" w:rsidRPr="00FB0D60">
        <w:rPr>
          <w:rFonts w:ascii="Angsana New" w:hAnsi="Angsana New" w:hint="cs"/>
          <w:spacing w:val="-8"/>
          <w:sz w:val="32"/>
          <w:szCs w:val="32"/>
          <w:cs/>
        </w:rPr>
        <w:t>ประกอบด้วย</w:t>
      </w:r>
    </w:p>
    <w:tbl>
      <w:tblPr>
        <w:tblW w:w="810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4590"/>
        <w:gridCol w:w="900"/>
        <w:gridCol w:w="900"/>
        <w:gridCol w:w="900"/>
        <w:gridCol w:w="810"/>
      </w:tblGrid>
      <w:tr w:rsidR="00AB7DAF" w:rsidRPr="00931409" w14:paraId="057D646F" w14:textId="77777777" w:rsidTr="00931409">
        <w:tc>
          <w:tcPr>
            <w:tcW w:w="4590" w:type="dxa"/>
          </w:tcPr>
          <w:p w14:paraId="79CBF836" w14:textId="77777777" w:rsidR="00AB7DAF" w:rsidRPr="00931409" w:rsidRDefault="00AB7DAF" w:rsidP="0093140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gridSpan w:val="2"/>
          </w:tcPr>
          <w:p w14:paraId="20FE1E23" w14:textId="77777777" w:rsidR="00AB7DAF" w:rsidRPr="00931409" w:rsidRDefault="00AB7DAF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1710" w:type="dxa"/>
            <w:gridSpan w:val="2"/>
          </w:tcPr>
          <w:p w14:paraId="4FD6FB8E" w14:textId="77777777" w:rsidR="00AB7DAF" w:rsidRPr="00931409" w:rsidRDefault="00AB7DAF" w:rsidP="00931409">
            <w:pPr>
              <w:tabs>
                <w:tab w:val="left" w:pos="1440"/>
              </w:tabs>
              <w:jc w:val="right"/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</w:pPr>
            <w:r w:rsidRPr="00931409">
              <w:rPr>
                <w:rFonts w:ascii="Angsana New" w:hAnsi="Angsana New"/>
                <w:b/>
                <w:bCs/>
                <w:spacing w:val="-4"/>
                <w:szCs w:val="24"/>
              </w:rPr>
              <w:t>(</w:t>
            </w:r>
            <w:r w:rsidRPr="0093140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หน่วย</w:t>
            </w:r>
            <w:r w:rsidRPr="00931409">
              <w:rPr>
                <w:rFonts w:ascii="Angsana New" w:hAnsi="Angsana New"/>
                <w:b/>
                <w:bCs/>
                <w:spacing w:val="-4"/>
                <w:szCs w:val="24"/>
              </w:rPr>
              <w:t>:</w:t>
            </w:r>
            <w:r w:rsidRPr="0093140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 xml:space="preserve"> พันบาท)</w:t>
            </w:r>
          </w:p>
        </w:tc>
      </w:tr>
      <w:tr w:rsidR="00AB7DAF" w:rsidRPr="00931409" w14:paraId="6CDF7235" w14:textId="77777777" w:rsidTr="00931409">
        <w:tc>
          <w:tcPr>
            <w:tcW w:w="4590" w:type="dxa"/>
          </w:tcPr>
          <w:p w14:paraId="3682B4BE" w14:textId="77777777" w:rsidR="00AB7DAF" w:rsidRPr="00931409" w:rsidRDefault="00AB7DAF" w:rsidP="0093140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800" w:type="dxa"/>
            <w:gridSpan w:val="2"/>
          </w:tcPr>
          <w:p w14:paraId="4F5C9C43" w14:textId="77777777" w:rsidR="00AB7DAF" w:rsidRPr="00931409" w:rsidRDefault="00AB7DAF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Cs w:val="24"/>
              </w:rPr>
            </w:pPr>
            <w:r w:rsidRPr="0093140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2EE39BDE" w14:textId="77777777" w:rsidR="00AB7DAF" w:rsidRPr="00931409" w:rsidRDefault="00AB7DAF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Cs w:val="24"/>
              </w:rPr>
            </w:pPr>
            <w:r w:rsidRPr="00931409">
              <w:rPr>
                <w:rFonts w:ascii="Angsana New" w:hAnsi="Angsana New"/>
                <w:b/>
                <w:bCs/>
                <w:spacing w:val="-4"/>
                <w:szCs w:val="24"/>
                <w:cs/>
              </w:rPr>
              <w:t>งบการเงินเฉพาะกิจการ</w:t>
            </w:r>
          </w:p>
        </w:tc>
      </w:tr>
      <w:tr w:rsidR="00AB7DAF" w:rsidRPr="00931409" w14:paraId="254A4A6D" w14:textId="77777777" w:rsidTr="00931409">
        <w:tc>
          <w:tcPr>
            <w:tcW w:w="4590" w:type="dxa"/>
          </w:tcPr>
          <w:p w14:paraId="532D3DEF" w14:textId="77777777" w:rsidR="00AB7DAF" w:rsidRPr="00931409" w:rsidRDefault="00AB7DAF" w:rsidP="00931409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00" w:type="dxa"/>
          </w:tcPr>
          <w:p w14:paraId="09ADDC35" w14:textId="30D42BA2" w:rsidR="00AB7DAF" w:rsidRPr="00931409" w:rsidRDefault="002408B0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00" w:type="dxa"/>
          </w:tcPr>
          <w:p w14:paraId="6DE5A3AF" w14:textId="0987DD2D" w:rsidR="00AB7DAF" w:rsidRPr="00931409" w:rsidRDefault="002408B0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00" w:type="dxa"/>
          </w:tcPr>
          <w:p w14:paraId="1DC566E3" w14:textId="7FC6EE9B" w:rsidR="00AB7DAF" w:rsidRPr="00931409" w:rsidRDefault="002408B0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</w:tcPr>
          <w:p w14:paraId="3908E51D" w14:textId="1BE8F69C" w:rsidR="00AB7DAF" w:rsidRPr="00931409" w:rsidRDefault="002408B0" w:rsidP="00931409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69702B" w:rsidRPr="00931409" w14:paraId="47B6C943" w14:textId="77777777" w:rsidTr="00931409">
        <w:tc>
          <w:tcPr>
            <w:tcW w:w="4590" w:type="dxa"/>
          </w:tcPr>
          <w:p w14:paraId="2E15F69D" w14:textId="77777777" w:rsidR="0069702B" w:rsidRPr="00931409" w:rsidRDefault="0069702B" w:rsidP="00931409">
            <w:pPr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</w:pPr>
            <w:r w:rsidRPr="00931409">
              <w:rPr>
                <w:rFonts w:ascii="Angsana New" w:hAnsi="Angsana New"/>
                <w:b/>
                <w:bCs/>
                <w:szCs w:val="24"/>
                <w:cs/>
              </w:rPr>
              <w:t>สำรองผลประโยชน์ระยะยาวของพนักงาน</w:t>
            </w:r>
            <w:r w:rsidRPr="00931409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ต้นปี</w:t>
            </w:r>
          </w:p>
        </w:tc>
        <w:tc>
          <w:tcPr>
            <w:tcW w:w="900" w:type="dxa"/>
            <w:vAlign w:val="bottom"/>
          </w:tcPr>
          <w:p w14:paraId="1BA2B5A9" w14:textId="47CBDE04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6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323</w:t>
            </w:r>
          </w:p>
        </w:tc>
        <w:tc>
          <w:tcPr>
            <w:tcW w:w="900" w:type="dxa"/>
          </w:tcPr>
          <w:p w14:paraId="4C1FD8F4" w14:textId="4317462A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4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551</w:t>
            </w:r>
          </w:p>
        </w:tc>
        <w:tc>
          <w:tcPr>
            <w:tcW w:w="900" w:type="dxa"/>
            <w:vAlign w:val="bottom"/>
          </w:tcPr>
          <w:p w14:paraId="7CD2EA32" w14:textId="6932A9CB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955</w:t>
            </w:r>
          </w:p>
        </w:tc>
        <w:tc>
          <w:tcPr>
            <w:tcW w:w="810" w:type="dxa"/>
            <w:vAlign w:val="bottom"/>
          </w:tcPr>
          <w:p w14:paraId="426F6D09" w14:textId="1E1BB930" w:rsidR="0069702B" w:rsidRPr="00931409" w:rsidRDefault="002408B0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832</w:t>
            </w:r>
          </w:p>
        </w:tc>
      </w:tr>
      <w:tr w:rsidR="0069702B" w:rsidRPr="00931409" w14:paraId="47FB311C" w14:textId="77777777" w:rsidTr="00931409">
        <w:trPr>
          <w:trHeight w:val="189"/>
        </w:trPr>
        <w:tc>
          <w:tcPr>
            <w:tcW w:w="4590" w:type="dxa"/>
          </w:tcPr>
          <w:p w14:paraId="4A53E4C2" w14:textId="77777777" w:rsidR="0069702B" w:rsidRPr="00931409" w:rsidRDefault="0069702B" w:rsidP="00931409">
            <w:pPr>
              <w:rPr>
                <w:rFonts w:ascii="Angsana New" w:hAnsi="Angsana New"/>
                <w:color w:val="000000"/>
                <w:szCs w:val="24"/>
                <w:cs/>
              </w:rPr>
            </w:pPr>
            <w:r w:rsidRPr="00931409">
              <w:rPr>
                <w:rFonts w:ascii="Angsana New" w:hAnsi="Angsana New"/>
                <w:color w:val="000000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900" w:type="dxa"/>
            <w:vAlign w:val="bottom"/>
          </w:tcPr>
          <w:p w14:paraId="0F7BC304" w14:textId="77777777" w:rsidR="0069702B" w:rsidRPr="00931409" w:rsidRDefault="0069702B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0" w:type="dxa"/>
          </w:tcPr>
          <w:p w14:paraId="19F53072" w14:textId="2BB73827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276</w:t>
            </w:r>
          </w:p>
        </w:tc>
        <w:tc>
          <w:tcPr>
            <w:tcW w:w="900" w:type="dxa"/>
            <w:vAlign w:val="bottom"/>
          </w:tcPr>
          <w:p w14:paraId="6E503D88" w14:textId="77777777" w:rsidR="0069702B" w:rsidRPr="00931409" w:rsidRDefault="0069702B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7558C7C" w14:textId="77777777" w:rsidR="0069702B" w:rsidRPr="00931409" w:rsidRDefault="0069702B" w:rsidP="00931409">
            <w:pPr>
              <w:tabs>
                <w:tab w:val="decimal" w:pos="360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69702B" w:rsidRPr="00931409" w14:paraId="4A6D5A52" w14:textId="77777777" w:rsidTr="00931409">
        <w:trPr>
          <w:trHeight w:val="189"/>
        </w:trPr>
        <w:tc>
          <w:tcPr>
            <w:tcW w:w="4590" w:type="dxa"/>
          </w:tcPr>
          <w:p w14:paraId="0A97E4A1" w14:textId="77777777" w:rsidR="0069702B" w:rsidRPr="00931409" w:rsidRDefault="0069702B" w:rsidP="00931409">
            <w:pPr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 xml:space="preserve">ส่วนที่รับรู้ในกำไรหรือขาดทุน </w:t>
            </w:r>
          </w:p>
        </w:tc>
        <w:tc>
          <w:tcPr>
            <w:tcW w:w="900" w:type="dxa"/>
            <w:vAlign w:val="bottom"/>
          </w:tcPr>
          <w:p w14:paraId="002AA5B8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14:paraId="7F244447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D5C6017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BDF23CD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9702B" w:rsidRPr="00931409" w14:paraId="244CFE03" w14:textId="77777777" w:rsidTr="00931409">
        <w:tc>
          <w:tcPr>
            <w:tcW w:w="4590" w:type="dxa"/>
          </w:tcPr>
          <w:p w14:paraId="602ED660" w14:textId="77777777" w:rsidR="0069702B" w:rsidRPr="00931409" w:rsidRDefault="0069702B" w:rsidP="00931409">
            <w:pPr>
              <w:ind w:left="16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  <w:cs/>
              </w:rPr>
              <w:t>ต้นทุนบริการในปัจจุบัน</w:t>
            </w:r>
            <w:r w:rsidR="00096CF1" w:rsidRPr="0093140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Pr="00931409">
              <w:rPr>
                <w:rFonts w:ascii="Angsana New" w:hAnsi="Angsana New"/>
                <w:strike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FE311DD" w14:textId="5752882A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2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776</w:t>
            </w:r>
          </w:p>
        </w:tc>
        <w:tc>
          <w:tcPr>
            <w:tcW w:w="900" w:type="dxa"/>
          </w:tcPr>
          <w:p w14:paraId="45314831" w14:textId="0ACB52F4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="0069702B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087</w:t>
            </w:r>
          </w:p>
        </w:tc>
        <w:tc>
          <w:tcPr>
            <w:tcW w:w="900" w:type="dxa"/>
            <w:vAlign w:val="bottom"/>
          </w:tcPr>
          <w:p w14:paraId="0EAB51DA" w14:textId="026D6B91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965</w:t>
            </w:r>
          </w:p>
        </w:tc>
        <w:tc>
          <w:tcPr>
            <w:tcW w:w="810" w:type="dxa"/>
            <w:vAlign w:val="bottom"/>
          </w:tcPr>
          <w:p w14:paraId="5D6FC7B3" w14:textId="4D3A60A5" w:rsidR="0069702B" w:rsidRPr="00931409" w:rsidRDefault="002408B0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417</w:t>
            </w:r>
          </w:p>
        </w:tc>
      </w:tr>
      <w:tr w:rsidR="0069702B" w:rsidRPr="00931409" w14:paraId="5BBA0976" w14:textId="77777777" w:rsidTr="00931409">
        <w:tc>
          <w:tcPr>
            <w:tcW w:w="4590" w:type="dxa"/>
          </w:tcPr>
          <w:p w14:paraId="38B986B7" w14:textId="77777777" w:rsidR="0069702B" w:rsidRPr="00931409" w:rsidRDefault="0069702B" w:rsidP="00931409">
            <w:pPr>
              <w:ind w:left="16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  <w:cs/>
              </w:rPr>
              <w:t>ต้นทุนดอกเบี้ย</w:t>
            </w:r>
          </w:p>
        </w:tc>
        <w:tc>
          <w:tcPr>
            <w:tcW w:w="900" w:type="dxa"/>
            <w:vAlign w:val="bottom"/>
          </w:tcPr>
          <w:p w14:paraId="4071FB37" w14:textId="11FF86C2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182</w:t>
            </w:r>
          </w:p>
        </w:tc>
        <w:tc>
          <w:tcPr>
            <w:tcW w:w="900" w:type="dxa"/>
          </w:tcPr>
          <w:p w14:paraId="6FBF338F" w14:textId="71660410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128</w:t>
            </w:r>
          </w:p>
        </w:tc>
        <w:tc>
          <w:tcPr>
            <w:tcW w:w="900" w:type="dxa"/>
            <w:vAlign w:val="bottom"/>
          </w:tcPr>
          <w:p w14:paraId="1529F933" w14:textId="6030844D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66</w:t>
            </w:r>
          </w:p>
        </w:tc>
        <w:tc>
          <w:tcPr>
            <w:tcW w:w="810" w:type="dxa"/>
            <w:vAlign w:val="bottom"/>
          </w:tcPr>
          <w:p w14:paraId="0649E3EF" w14:textId="659EB439" w:rsidR="0069702B" w:rsidRPr="00931409" w:rsidRDefault="002408B0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56</w:t>
            </w:r>
          </w:p>
        </w:tc>
      </w:tr>
      <w:tr w:rsidR="0069702B" w:rsidRPr="00931409" w14:paraId="067DFFF6" w14:textId="77777777" w:rsidTr="00931409">
        <w:tc>
          <w:tcPr>
            <w:tcW w:w="4590" w:type="dxa"/>
          </w:tcPr>
          <w:p w14:paraId="0B09D235" w14:textId="77777777" w:rsidR="0069702B" w:rsidRPr="00931409" w:rsidRDefault="0069702B" w:rsidP="00931409">
            <w:pPr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 xml:space="preserve">ส่วนที่รับรู้ในกำไรขาดทุนเบ็ดเสร็จอื่น </w:t>
            </w:r>
          </w:p>
        </w:tc>
        <w:tc>
          <w:tcPr>
            <w:tcW w:w="900" w:type="dxa"/>
          </w:tcPr>
          <w:p w14:paraId="12D1E2AB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14:paraId="18F1826E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14:paraId="0425744E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EB8C9C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9702B" w:rsidRPr="00931409" w14:paraId="1F16BC8D" w14:textId="77777777" w:rsidTr="00931409">
        <w:tc>
          <w:tcPr>
            <w:tcW w:w="4590" w:type="dxa"/>
          </w:tcPr>
          <w:p w14:paraId="2AD13831" w14:textId="77777777" w:rsidR="0069702B" w:rsidRPr="00931409" w:rsidRDefault="0069702B" w:rsidP="00931409">
            <w:pPr>
              <w:ind w:left="342" w:right="-108" w:hanging="180"/>
              <w:rPr>
                <w:rFonts w:ascii="Angsana New" w:hAnsi="Angsana New"/>
                <w:szCs w:val="24"/>
                <w:cs/>
              </w:rPr>
            </w:pPr>
            <w:r w:rsidRPr="00931409">
              <w:rPr>
                <w:rFonts w:ascii="Angsana New" w:hAnsi="Angsana New"/>
                <w:szCs w:val="24"/>
              </w:rPr>
              <w:t>(</w:t>
            </w:r>
            <w:r w:rsidRPr="00931409">
              <w:rPr>
                <w:rFonts w:ascii="Angsana New" w:hAnsi="Angsana New"/>
                <w:szCs w:val="24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37656FA4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14:paraId="4978B720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0" w:type="dxa"/>
          </w:tcPr>
          <w:p w14:paraId="37162A95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86C5571" w14:textId="77777777" w:rsidR="0069702B" w:rsidRPr="00931409" w:rsidRDefault="0069702B" w:rsidP="00931409">
            <w:pPr>
              <w:tabs>
                <w:tab w:val="decimal" w:pos="792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69702B" w:rsidRPr="00931409" w14:paraId="37FC2FDD" w14:textId="77777777" w:rsidTr="00931409">
        <w:tc>
          <w:tcPr>
            <w:tcW w:w="4590" w:type="dxa"/>
          </w:tcPr>
          <w:p w14:paraId="464C214C" w14:textId="77777777" w:rsidR="0069702B" w:rsidRPr="00931409" w:rsidRDefault="0069702B" w:rsidP="00931409">
            <w:pPr>
              <w:ind w:left="522" w:hanging="180"/>
              <w:rPr>
                <w:rFonts w:ascii="Angsana New" w:hAnsi="Angsana New"/>
                <w:szCs w:val="24"/>
                <w:cs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A643A9" w14:textId="77777777" w:rsidR="0069702B" w:rsidRPr="00931409" w:rsidRDefault="0071255C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7EAF8C" w14:textId="764CB45B" w:rsidR="0069702B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55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2138CC" w14:textId="77777777" w:rsidR="0069702B" w:rsidRPr="00931409" w:rsidRDefault="0071255C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28CA0A9" w14:textId="0FF62809" w:rsidR="0069702B" w:rsidRPr="00931409" w:rsidRDefault="0069702B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Pr="00931409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F32D8C" w:rsidRPr="00931409" w14:paraId="1A9FF66E" w14:textId="77777777" w:rsidTr="00931409">
        <w:tc>
          <w:tcPr>
            <w:tcW w:w="4590" w:type="dxa"/>
          </w:tcPr>
          <w:p w14:paraId="60C4FB2A" w14:textId="77777777" w:rsidR="00F32D8C" w:rsidRPr="00931409" w:rsidRDefault="00F32D8C" w:rsidP="00931409">
            <w:pPr>
              <w:ind w:left="522" w:hanging="180"/>
              <w:rPr>
                <w:rFonts w:ascii="Angsana New" w:hAnsi="Angsana New"/>
                <w:szCs w:val="24"/>
                <w:cs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>ส่วนที่เกิดจากการเปลี่ยนแปลงข้อสมมติทางการเงิน</w:t>
            </w:r>
            <w:r w:rsidRPr="00931409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900" w:type="dxa"/>
            <w:shd w:val="clear" w:color="auto" w:fill="auto"/>
          </w:tcPr>
          <w:p w14:paraId="7FE457D7" w14:textId="1499F814" w:rsidR="00F32D8C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="00F32D8C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727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0ACE49" w14:textId="1A6E060F" w:rsidR="00F32D8C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332</w:t>
            </w:r>
          </w:p>
        </w:tc>
        <w:tc>
          <w:tcPr>
            <w:tcW w:w="900" w:type="dxa"/>
            <w:shd w:val="clear" w:color="auto" w:fill="auto"/>
          </w:tcPr>
          <w:p w14:paraId="1798B80A" w14:textId="243398FC" w:rsidR="00F32D8C" w:rsidRPr="00931409" w:rsidRDefault="002408B0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473</w:t>
            </w:r>
          </w:p>
        </w:tc>
        <w:tc>
          <w:tcPr>
            <w:tcW w:w="810" w:type="dxa"/>
            <w:vAlign w:val="bottom"/>
          </w:tcPr>
          <w:p w14:paraId="58D9124D" w14:textId="66E6BDEB" w:rsidR="00F32D8C" w:rsidRPr="00931409" w:rsidRDefault="002408B0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170</w:t>
            </w:r>
          </w:p>
        </w:tc>
      </w:tr>
      <w:tr w:rsidR="00F32D8C" w:rsidRPr="00931409" w14:paraId="4E0C9352" w14:textId="77777777" w:rsidTr="00931409">
        <w:tc>
          <w:tcPr>
            <w:tcW w:w="4590" w:type="dxa"/>
          </w:tcPr>
          <w:p w14:paraId="05BDA75E" w14:textId="77777777" w:rsidR="00F32D8C" w:rsidRPr="00931409" w:rsidRDefault="00F32D8C" w:rsidP="00931409">
            <w:pPr>
              <w:ind w:left="522" w:hanging="180"/>
              <w:rPr>
                <w:rFonts w:ascii="Angsana New" w:hAnsi="Angsana New"/>
                <w:szCs w:val="24"/>
                <w:cs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shd w:val="clear" w:color="auto" w:fill="auto"/>
          </w:tcPr>
          <w:p w14:paraId="57CA669D" w14:textId="77777777" w:rsidR="00F32D8C" w:rsidRPr="00931409" w:rsidRDefault="00F32D8C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ACF67FC" w14:textId="630728F2" w:rsidR="00F32D8C" w:rsidRPr="00931409" w:rsidRDefault="00F32D8C" w:rsidP="00931409">
            <w:pP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color w:val="000000"/>
                <w:szCs w:val="24"/>
              </w:rPr>
              <w:t>106</w:t>
            </w:r>
            <w:r w:rsidRPr="00931409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51D4E4F2" w14:textId="77777777" w:rsidR="00F32D8C" w:rsidRPr="00931409" w:rsidRDefault="00F32D8C" w:rsidP="00931409">
            <w:pPr>
              <w:ind w:right="12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F5FECCE" w14:textId="15E518F6" w:rsidR="00F32D8C" w:rsidRPr="00931409" w:rsidRDefault="00F32D8C" w:rsidP="00931409">
            <w:pP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color w:val="000000"/>
                <w:szCs w:val="24"/>
              </w:rPr>
              <w:t>519</w:t>
            </w:r>
            <w:r w:rsidRPr="00931409">
              <w:rPr>
                <w:rFonts w:ascii="Angsana New" w:hAnsi="Angsana New"/>
                <w:color w:val="000000"/>
                <w:szCs w:val="24"/>
              </w:rPr>
              <w:t>)</w:t>
            </w:r>
          </w:p>
        </w:tc>
      </w:tr>
      <w:tr w:rsidR="00F32D8C" w:rsidRPr="00931409" w14:paraId="76256633" w14:textId="77777777" w:rsidTr="00931409">
        <w:tc>
          <w:tcPr>
            <w:tcW w:w="4590" w:type="dxa"/>
          </w:tcPr>
          <w:p w14:paraId="537C8DA0" w14:textId="77777777" w:rsidR="00F32D8C" w:rsidRPr="00931409" w:rsidRDefault="00F32D8C" w:rsidP="00931409">
            <w:pPr>
              <w:rPr>
                <w:rFonts w:ascii="Angsana New" w:hAnsi="Angsana New"/>
                <w:szCs w:val="24"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>ผลประโยชน์ที่จ่ายในระหว่างปี</w:t>
            </w:r>
          </w:p>
        </w:tc>
        <w:tc>
          <w:tcPr>
            <w:tcW w:w="900" w:type="dxa"/>
            <w:vAlign w:val="bottom"/>
          </w:tcPr>
          <w:p w14:paraId="6C520EFC" w14:textId="5D77835B" w:rsidR="00F32D8C" w:rsidRPr="00931409" w:rsidRDefault="00F32D8C" w:rsidP="00931409">
            <w:pPr>
              <w:pBdr>
                <w:bottom w:val="single" w:sz="4" w:space="1" w:color="auto"/>
              </w:pBdr>
              <w:tabs>
                <w:tab w:val="decimal" w:pos="611"/>
              </w:tabs>
              <w:ind w:right="12"/>
              <w:rPr>
                <w:rFonts w:ascii="Angsana New" w:hAnsi="Angsana New"/>
                <w:szCs w:val="24"/>
              </w:rPr>
            </w:pPr>
            <w:r w:rsidRPr="00931409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99</w:t>
            </w:r>
            <w:r w:rsidRPr="0093140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315CDEA" w14:textId="77777777" w:rsidR="00F32D8C" w:rsidRPr="00931409" w:rsidRDefault="00F32D8C" w:rsidP="00931409">
            <w:pPr>
              <w:pBdr>
                <w:bottom w:val="single" w:sz="4" w:space="1" w:color="auto"/>
              </w:pBdr>
              <w:tabs>
                <w:tab w:val="decimal" w:pos="530"/>
              </w:tabs>
              <w:rPr>
                <w:rFonts w:ascii="Angsana New" w:hAnsi="Angsana New"/>
                <w:szCs w:val="24"/>
              </w:rPr>
            </w:pPr>
            <w:r w:rsidRPr="00931409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68940EF" w14:textId="77777777" w:rsidR="00F32D8C" w:rsidRPr="00931409" w:rsidRDefault="00F32D8C" w:rsidP="00931409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Cs w:val="24"/>
              </w:rPr>
            </w:pPr>
            <w:r w:rsidRPr="0093140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A8CC9C5" w14:textId="77777777" w:rsidR="00F32D8C" w:rsidRPr="00931409" w:rsidRDefault="00F32D8C" w:rsidP="00931409">
            <w:pPr>
              <w:pBdr>
                <w:bottom w:val="single" w:sz="4" w:space="1" w:color="auto"/>
              </w:pBdr>
              <w:tabs>
                <w:tab w:val="decimal" w:pos="360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931409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  <w:tr w:rsidR="00F32D8C" w:rsidRPr="00931409" w14:paraId="14D6DCA2" w14:textId="77777777" w:rsidTr="00931409">
        <w:tc>
          <w:tcPr>
            <w:tcW w:w="4590" w:type="dxa"/>
          </w:tcPr>
          <w:p w14:paraId="13CEB85A" w14:textId="77777777" w:rsidR="00F32D8C" w:rsidRPr="00931409" w:rsidRDefault="00F32D8C" w:rsidP="00931409">
            <w:pPr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31409">
              <w:rPr>
                <w:rFonts w:ascii="Angsana New" w:hAnsi="Angsana New"/>
                <w:b/>
                <w:bCs/>
                <w:szCs w:val="24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00" w:type="dxa"/>
            <w:vAlign w:val="bottom"/>
          </w:tcPr>
          <w:p w14:paraId="7C83180D" w14:textId="5AAEF2D1" w:rsidR="00F32D8C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10</w:t>
            </w:r>
            <w:r w:rsidR="00F32D8C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909</w:t>
            </w:r>
          </w:p>
        </w:tc>
        <w:tc>
          <w:tcPr>
            <w:tcW w:w="900" w:type="dxa"/>
            <w:vAlign w:val="bottom"/>
          </w:tcPr>
          <w:p w14:paraId="4C3EB63D" w14:textId="2BFC1AAB" w:rsidR="00F32D8C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6</w:t>
            </w:r>
            <w:r w:rsidR="00F32D8C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323</w:t>
            </w:r>
          </w:p>
        </w:tc>
        <w:tc>
          <w:tcPr>
            <w:tcW w:w="900" w:type="dxa"/>
            <w:vAlign w:val="bottom"/>
          </w:tcPr>
          <w:p w14:paraId="1CE22465" w14:textId="727593AF" w:rsidR="00F32D8C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611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3</w:t>
            </w:r>
            <w:r w:rsidR="00F32D8C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459</w:t>
            </w:r>
          </w:p>
        </w:tc>
        <w:tc>
          <w:tcPr>
            <w:tcW w:w="810" w:type="dxa"/>
            <w:vAlign w:val="bottom"/>
          </w:tcPr>
          <w:p w14:paraId="2A9AEF30" w14:textId="20CC65AB" w:rsidR="00F32D8C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523"/>
              </w:tabs>
              <w:ind w:right="12"/>
              <w:rPr>
                <w:rFonts w:ascii="Angsana New" w:hAnsi="Angsana New"/>
                <w:color w:val="000000"/>
                <w:szCs w:val="24"/>
              </w:rPr>
            </w:pPr>
            <w:r w:rsidRPr="002408B0">
              <w:rPr>
                <w:rFonts w:ascii="Angsana New" w:hAnsi="Angsana New"/>
                <w:color w:val="000000"/>
                <w:szCs w:val="24"/>
              </w:rPr>
              <w:t>1</w:t>
            </w:r>
            <w:r w:rsidR="00F32D8C" w:rsidRPr="00931409">
              <w:rPr>
                <w:rFonts w:ascii="Angsana New" w:hAnsi="Angsana New"/>
                <w:color w:val="000000"/>
                <w:szCs w:val="24"/>
              </w:rPr>
              <w:t>,</w:t>
            </w:r>
            <w:r w:rsidRPr="002408B0">
              <w:rPr>
                <w:rFonts w:ascii="Angsana New" w:hAnsi="Angsana New"/>
                <w:color w:val="000000"/>
                <w:szCs w:val="24"/>
              </w:rPr>
              <w:t>955</w:t>
            </w:r>
          </w:p>
        </w:tc>
      </w:tr>
    </w:tbl>
    <w:p w14:paraId="39FE2547" w14:textId="77777777" w:rsidR="008C29F6" w:rsidRPr="00FB0D60" w:rsidRDefault="008C29F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11DADE50" w14:textId="3A868216" w:rsidR="00AB7DAF" w:rsidRPr="00FB0D60" w:rsidRDefault="00CA390F" w:rsidP="008C29F6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AB7DAF" w:rsidRPr="00FB0D60">
        <w:rPr>
          <w:rFonts w:ascii="Angsana New" w:hAnsi="Angsana New"/>
          <w:sz w:val="32"/>
          <w:szCs w:val="32"/>
          <w:cs/>
        </w:rPr>
        <w:t xml:space="preserve">และบริษัทย่อยคาดว่าจะจ่ายชำระผลประโยชน์ระยะยาวของพนักงานภายใน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="00AB7DAF" w:rsidRPr="00FB0D60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="00AB7DAF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04</w:t>
      </w:r>
      <w:r w:rsidR="00AB7DAF" w:rsidRPr="00FB0D60">
        <w:rPr>
          <w:rFonts w:ascii="Angsana New" w:hAnsi="Angsana New"/>
          <w:sz w:val="32"/>
          <w:szCs w:val="32"/>
        </w:rPr>
        <w:t xml:space="preserve"> </w:t>
      </w:r>
      <w:r w:rsidR="00AB7DAF" w:rsidRPr="00FB0D60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AB7DAF" w:rsidRPr="00FB0D60">
        <w:rPr>
          <w:rFonts w:ascii="Angsana New" w:hAnsi="Angsana New"/>
          <w:sz w:val="32"/>
          <w:szCs w:val="32"/>
        </w:rPr>
        <w:t xml:space="preserve">: </w:t>
      </w:r>
      <w:r w:rsidR="00AB7DAF" w:rsidRPr="00FB0D60">
        <w:rPr>
          <w:rFonts w:ascii="Angsana New" w:hAnsi="Angsana New"/>
          <w:sz w:val="32"/>
          <w:szCs w:val="32"/>
          <w:cs/>
        </w:rPr>
        <w:t>ไม่มี)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AB7DAF" w:rsidRPr="00FB0D60">
        <w:rPr>
          <w:rFonts w:ascii="Angsana New" w:hAnsi="Angsana New"/>
          <w:sz w:val="32"/>
          <w:szCs w:val="32"/>
        </w:rPr>
        <w:t xml:space="preserve">: </w:t>
      </w:r>
      <w:r w:rsidR="00AB7DAF" w:rsidRPr="00FB0D60">
        <w:rPr>
          <w:rFonts w:ascii="Angsana New" w:hAnsi="Angsana New"/>
          <w:sz w:val="32"/>
          <w:szCs w:val="32"/>
          <w:cs/>
        </w:rPr>
        <w:t>จำนวน</w:t>
      </w:r>
      <w:r w:rsidR="00AB7DAF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="00AB7DAF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="00AB7DAF" w:rsidRPr="00FB0D60">
        <w:rPr>
          <w:rFonts w:ascii="Angsana New" w:hAnsi="Angsana New"/>
          <w:sz w:val="32"/>
          <w:szCs w:val="32"/>
        </w:rPr>
        <w:t xml:space="preserve"> </w:t>
      </w:r>
      <w:r w:rsidR="00AB7DAF" w:rsidRPr="00FB0D60">
        <w:rPr>
          <w:rFonts w:ascii="Angsana New" w:hAnsi="Angsana New"/>
          <w:sz w:val="32"/>
          <w:szCs w:val="32"/>
          <w:cs/>
        </w:rPr>
        <w:t xml:space="preserve">ล้านบาท </w:t>
      </w:r>
      <w:r w:rsidR="00AB7DAF" w:rsidRPr="00FB0D60">
        <w:rPr>
          <w:rFonts w:ascii="Angsana New" w:hAnsi="Angsana New" w:hint="cs"/>
          <w:sz w:val="32"/>
          <w:szCs w:val="32"/>
          <w:cs/>
        </w:rPr>
        <w:t>(</w:t>
      </w:r>
      <w:r w:rsidR="00AB7DAF" w:rsidRPr="00FB0D60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B7DAF" w:rsidRPr="00FB0D60">
        <w:rPr>
          <w:rFonts w:ascii="Angsana New" w:hAnsi="Angsana New"/>
          <w:sz w:val="32"/>
          <w:szCs w:val="32"/>
        </w:rPr>
        <w:t>:</w:t>
      </w:r>
      <w:r w:rsidR="00AB7DAF" w:rsidRPr="00FB0D60">
        <w:rPr>
          <w:rFonts w:ascii="Angsana New" w:hAnsi="Angsana New"/>
          <w:sz w:val="32"/>
          <w:szCs w:val="32"/>
          <w:cs/>
        </w:rPr>
        <w:t xml:space="preserve"> ไม่มี)</w:t>
      </w:r>
      <w:r w:rsidR="00AB7DAF" w:rsidRPr="00FB0D60">
        <w:rPr>
          <w:rFonts w:ascii="Angsana New" w:hAnsi="Angsana New"/>
          <w:sz w:val="32"/>
          <w:szCs w:val="32"/>
        </w:rPr>
        <w:t>)</w:t>
      </w:r>
    </w:p>
    <w:p w14:paraId="148F6407" w14:textId="2E0CD4EE" w:rsidR="00AB7DAF" w:rsidRPr="00FB0D60" w:rsidRDefault="00AB7DAF" w:rsidP="002A71B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240"/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และบริษัทย่อยประมาณ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11</w:t>
      </w:r>
      <w:r w:rsidRPr="00FB0D60">
        <w:rPr>
          <w:rFonts w:ascii="Angsana New" w:hAnsi="Angsana New"/>
          <w:sz w:val="32"/>
          <w:szCs w:val="32"/>
        </w:rPr>
        <w:t xml:space="preserve"> - </w:t>
      </w:r>
      <w:r w:rsidR="002408B0" w:rsidRPr="002408B0">
        <w:rPr>
          <w:rFonts w:ascii="Angsana New" w:hAnsi="Angsana New"/>
          <w:sz w:val="32"/>
          <w:szCs w:val="32"/>
        </w:rPr>
        <w:t>29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  <w:cs/>
        </w:rPr>
        <w:t xml:space="preserve"> ปี)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11</w:t>
      </w:r>
      <w:r w:rsidRPr="00FB0D60">
        <w:rPr>
          <w:rFonts w:ascii="Angsana New" w:hAnsi="Angsana New"/>
          <w:sz w:val="32"/>
          <w:szCs w:val="32"/>
        </w:rPr>
        <w:t xml:space="preserve"> - </w:t>
      </w:r>
      <w:r w:rsidR="002408B0" w:rsidRPr="002408B0">
        <w:rPr>
          <w:rFonts w:ascii="Angsana New" w:hAnsi="Angsana New"/>
          <w:sz w:val="32"/>
          <w:szCs w:val="32"/>
        </w:rPr>
        <w:t>29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ปี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  <w:cs/>
        </w:rPr>
        <w:t xml:space="preserve"> ปี)</w:t>
      </w:r>
      <w:r w:rsidRPr="00FB0D60">
        <w:rPr>
          <w:rFonts w:ascii="Angsana New" w:hAnsi="Angsana New"/>
          <w:sz w:val="32"/>
          <w:szCs w:val="32"/>
        </w:rPr>
        <w:t>)</w:t>
      </w:r>
    </w:p>
    <w:p w14:paraId="5BFD2686" w14:textId="77777777" w:rsidR="00AB7DAF" w:rsidRPr="00FB0D60" w:rsidRDefault="00AB7DAF" w:rsidP="005030FE">
      <w:pPr>
        <w:ind w:left="1260" w:hanging="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9BBD58C" w14:textId="77777777" w:rsidR="00AB7DAF" w:rsidRPr="00FB0D60" w:rsidRDefault="00AB7DAF" w:rsidP="00AB7DAF">
      <w:pPr>
        <w:tabs>
          <w:tab w:val="left" w:pos="1440"/>
          <w:tab w:val="left" w:pos="2160"/>
          <w:tab w:val="right" w:pos="8540"/>
        </w:tabs>
        <w:spacing w:line="340" w:lineRule="exact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b/>
          <w:bCs/>
          <w:color w:val="000000"/>
          <w:sz w:val="28"/>
        </w:rPr>
        <w:t>(</w:t>
      </w:r>
      <w:r w:rsidRPr="00FB0D60">
        <w:rPr>
          <w:rFonts w:ascii="Angsana New" w:hAnsi="Angsana New"/>
          <w:b/>
          <w:bCs/>
          <w:color w:val="000000"/>
          <w:sz w:val="28"/>
          <w:cs/>
        </w:rPr>
        <w:t>หน่วย</w:t>
      </w:r>
      <w:r w:rsidRPr="00FB0D60">
        <w:rPr>
          <w:rFonts w:ascii="Angsana New" w:hAnsi="Angsana New"/>
          <w:b/>
          <w:bCs/>
          <w:color w:val="000000"/>
          <w:sz w:val="28"/>
        </w:rPr>
        <w:t xml:space="preserve">: </w:t>
      </w:r>
      <w:r w:rsidRPr="00FB0D60">
        <w:rPr>
          <w:rFonts w:ascii="Angsana New" w:hAnsi="Angsana New"/>
          <w:b/>
          <w:bCs/>
          <w:color w:val="000000"/>
          <w:sz w:val="28"/>
          <w:cs/>
        </w:rPr>
        <w:t>ร้อยละต่อปี</w:t>
      </w:r>
      <w:r w:rsidRPr="00FB0D60">
        <w:rPr>
          <w:rFonts w:ascii="Angsana New" w:hAnsi="Angsana New"/>
          <w:b/>
          <w:bCs/>
          <w:color w:val="000000"/>
          <w:sz w:val="28"/>
        </w:rPr>
        <w:t>)</w:t>
      </w:r>
    </w:p>
    <w:tbl>
      <w:tblPr>
        <w:tblW w:w="8100" w:type="dxa"/>
        <w:tblInd w:w="1170" w:type="dxa"/>
        <w:tblLook w:val="01E0" w:firstRow="1" w:lastRow="1" w:firstColumn="1" w:lastColumn="1" w:noHBand="0" w:noVBand="0"/>
      </w:tblPr>
      <w:tblGrid>
        <w:gridCol w:w="3420"/>
        <w:gridCol w:w="1170"/>
        <w:gridCol w:w="1170"/>
        <w:gridCol w:w="1170"/>
        <w:gridCol w:w="1170"/>
      </w:tblGrid>
      <w:tr w:rsidR="00AB7DAF" w:rsidRPr="00FB0D60" w14:paraId="1C6BB787" w14:textId="77777777" w:rsidTr="00931409">
        <w:tc>
          <w:tcPr>
            <w:tcW w:w="3420" w:type="dxa"/>
          </w:tcPr>
          <w:p w14:paraId="55FC20CB" w14:textId="77777777" w:rsidR="00AB7DAF" w:rsidRPr="00FB0D60" w:rsidRDefault="00AB7DAF" w:rsidP="00AB7DA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4482E9C8" w14:textId="77777777" w:rsidR="00AB7DAF" w:rsidRPr="00FB0D60" w:rsidRDefault="00AB7DAF" w:rsidP="00AB7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D4F75EB" w14:textId="77777777" w:rsidR="00AB7DAF" w:rsidRPr="00FB0D60" w:rsidRDefault="00AB7DAF" w:rsidP="00AB7DA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AB7DAF" w:rsidRPr="00FB0D60" w14:paraId="0DF23F6C" w14:textId="77777777" w:rsidTr="00931409">
        <w:tc>
          <w:tcPr>
            <w:tcW w:w="3420" w:type="dxa"/>
          </w:tcPr>
          <w:p w14:paraId="6B6C72F5" w14:textId="77777777" w:rsidR="00AB7DAF" w:rsidRPr="00FB0D60" w:rsidRDefault="00AB7DAF" w:rsidP="00AB7DAF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8314B2" w14:textId="41DA76F6" w:rsidR="00AB7DAF" w:rsidRPr="00FB0D60" w:rsidRDefault="002408B0" w:rsidP="00AB7D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51BDB586" w14:textId="64CAA5BC" w:rsidR="00AB7DAF" w:rsidRPr="00FB0D60" w:rsidRDefault="002408B0" w:rsidP="00AB7D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75E9ACBE" w14:textId="6C9E2ACB" w:rsidR="00AB7DAF" w:rsidRPr="00FB0D60" w:rsidRDefault="002408B0" w:rsidP="00AB7D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2094F7C7" w14:textId="4E915A75" w:rsidR="00AB7DAF" w:rsidRPr="00FB0D60" w:rsidRDefault="002408B0" w:rsidP="00AB7DA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AB7DAF" w:rsidRPr="00FB0D60" w14:paraId="57FEE8B4" w14:textId="77777777" w:rsidTr="00931409">
        <w:tc>
          <w:tcPr>
            <w:tcW w:w="3420" w:type="dxa"/>
          </w:tcPr>
          <w:p w14:paraId="2177D991" w14:textId="77777777" w:rsidR="00AB7DAF" w:rsidRPr="00FB0D60" w:rsidRDefault="00AB7DAF" w:rsidP="00AB7DAF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</w:tcPr>
          <w:p w14:paraId="0DE26685" w14:textId="7C3DD3FE" w:rsidR="00AB7DAF" w:rsidRPr="00FB0D60" w:rsidRDefault="002408B0" w:rsidP="006E7F46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78413E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5</w:t>
            </w:r>
            <w:r w:rsidR="0078413E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78413E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</w:p>
        </w:tc>
        <w:tc>
          <w:tcPr>
            <w:tcW w:w="1170" w:type="dxa"/>
          </w:tcPr>
          <w:p w14:paraId="4183C3CC" w14:textId="472EAAFE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7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76FB4DE3" w14:textId="02C6ADDA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170" w:type="dxa"/>
          </w:tcPr>
          <w:p w14:paraId="21E7E312" w14:textId="246F506D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</w:p>
        </w:tc>
      </w:tr>
      <w:tr w:rsidR="00AB7DAF" w:rsidRPr="00FB0D60" w14:paraId="5B02F5BB" w14:textId="77777777" w:rsidTr="00931409">
        <w:tc>
          <w:tcPr>
            <w:tcW w:w="3420" w:type="dxa"/>
          </w:tcPr>
          <w:p w14:paraId="69321FF3" w14:textId="77777777" w:rsidR="00AB7DAF" w:rsidRPr="00FB0D60" w:rsidRDefault="00AB7DAF" w:rsidP="00AB7DAF">
            <w:pPr>
              <w:tabs>
                <w:tab w:val="left" w:pos="360"/>
                <w:tab w:val="left" w:pos="216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อัตราการขึ้นเงินเดือน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3008FF5" w14:textId="1B6CBAB9" w:rsidR="00AB7DAF" w:rsidRPr="00FB0D60" w:rsidRDefault="002408B0" w:rsidP="008F3F21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8F3F21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  <w:r w:rsidR="0078413E" w:rsidRPr="00FB0D6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8F3F21" w:rsidRPr="00FB0D60">
              <w:rPr>
                <w:rFonts w:ascii="Angsana New" w:hAnsi="Angsana New"/>
                <w:spacing w:val="-4"/>
                <w:sz w:val="28"/>
              </w:rPr>
              <w:t>-</w:t>
            </w:r>
            <w:r w:rsidR="0078413E" w:rsidRPr="00FB0D60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8F3F21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170" w:type="dxa"/>
          </w:tcPr>
          <w:p w14:paraId="079F8C50" w14:textId="0F6B5045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0ED69888" w14:textId="66BAD0B9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EA66FE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  <w:tc>
          <w:tcPr>
            <w:tcW w:w="1170" w:type="dxa"/>
          </w:tcPr>
          <w:p w14:paraId="59A6471C" w14:textId="4425E629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0</w:t>
            </w:r>
          </w:p>
        </w:tc>
      </w:tr>
      <w:tr w:rsidR="00AB7DAF" w:rsidRPr="00FB0D60" w14:paraId="7226EA84" w14:textId="77777777" w:rsidTr="00931409">
        <w:tc>
          <w:tcPr>
            <w:tcW w:w="3420" w:type="dxa"/>
          </w:tcPr>
          <w:p w14:paraId="1B99EABE" w14:textId="77777777" w:rsidR="00AB7DAF" w:rsidRPr="00FB0D60" w:rsidRDefault="00AB7DAF" w:rsidP="002A71BD">
            <w:pPr>
              <w:tabs>
                <w:tab w:val="left" w:pos="252"/>
                <w:tab w:val="left" w:pos="2160"/>
              </w:tabs>
              <w:spacing w:line="340" w:lineRule="exact"/>
              <w:ind w:right="-103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70" w:type="dxa"/>
            <w:shd w:val="clear" w:color="auto" w:fill="auto"/>
          </w:tcPr>
          <w:p w14:paraId="7ACF2C66" w14:textId="7B9EE6E0" w:rsidR="00AB7DAF" w:rsidRPr="00FB0D60" w:rsidRDefault="002408B0" w:rsidP="008F3F21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45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170" w:type="dxa"/>
          </w:tcPr>
          <w:p w14:paraId="78E739CA" w14:textId="5C443809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45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59A0FA95" w14:textId="214927A2" w:rsidR="00AB7DAF" w:rsidRPr="00FB0D60" w:rsidRDefault="002408B0" w:rsidP="008F3F21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34</w:t>
            </w:r>
            <w:r w:rsidR="00D003C9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170" w:type="dxa"/>
          </w:tcPr>
          <w:p w14:paraId="0FBA1E3E" w14:textId="31A83BA5" w:rsidR="00AB7DAF" w:rsidRPr="00FB0D60" w:rsidRDefault="002408B0" w:rsidP="00AB7DAF">
            <w:pPr>
              <w:tabs>
                <w:tab w:val="left" w:pos="360"/>
                <w:tab w:val="left" w:pos="144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pacing w:val="-4"/>
                <w:sz w:val="28"/>
              </w:rPr>
              <w:t>34</w:t>
            </w:r>
            <w:r w:rsidR="00AB7DAF" w:rsidRPr="00FB0D60">
              <w:rPr>
                <w:rFonts w:ascii="Angsana New" w:hAnsi="Angsana New"/>
                <w:spacing w:val="-4"/>
                <w:sz w:val="28"/>
              </w:rPr>
              <w:t>.</w:t>
            </w:r>
            <w:r w:rsidRPr="002408B0">
              <w:rPr>
                <w:rFonts w:ascii="Angsana New" w:hAnsi="Angsana New"/>
                <w:spacing w:val="-4"/>
                <w:sz w:val="28"/>
              </w:rPr>
              <w:t>4</w:t>
            </w:r>
          </w:p>
        </w:tc>
      </w:tr>
    </w:tbl>
    <w:p w14:paraId="59FFBA6B" w14:textId="3342253A" w:rsidR="00AB7DAF" w:rsidRPr="00FB0D60" w:rsidRDefault="00AB7DAF" w:rsidP="005030FE">
      <w:pPr>
        <w:tabs>
          <w:tab w:val="left" w:pos="1440"/>
          <w:tab w:val="left" w:pos="2160"/>
          <w:tab w:val="right" w:pos="8540"/>
        </w:tabs>
        <w:spacing w:before="240" w:after="120"/>
        <w:ind w:left="1260" w:hanging="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076" w:type="dxa"/>
        <w:tblInd w:w="1170" w:type="dxa"/>
        <w:tblLook w:val="01E0" w:firstRow="1" w:lastRow="1" w:firstColumn="1" w:lastColumn="1" w:noHBand="0" w:noVBand="0"/>
      </w:tblPr>
      <w:tblGrid>
        <w:gridCol w:w="1800"/>
        <w:gridCol w:w="696"/>
        <w:gridCol w:w="810"/>
        <w:gridCol w:w="720"/>
        <w:gridCol w:w="810"/>
        <w:gridCol w:w="810"/>
        <w:gridCol w:w="810"/>
        <w:gridCol w:w="810"/>
        <w:gridCol w:w="810"/>
      </w:tblGrid>
      <w:tr w:rsidR="00AB7DAF" w:rsidRPr="00FB0D60" w14:paraId="30DA1625" w14:textId="77777777" w:rsidTr="002A71BD">
        <w:tc>
          <w:tcPr>
            <w:tcW w:w="1800" w:type="dxa"/>
            <w:shd w:val="clear" w:color="auto" w:fill="auto"/>
          </w:tcPr>
          <w:p w14:paraId="429F8D70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  <w:bookmarkStart w:id="1" w:name="_Hlk1820445"/>
          </w:p>
        </w:tc>
        <w:tc>
          <w:tcPr>
            <w:tcW w:w="3036" w:type="dxa"/>
            <w:gridSpan w:val="4"/>
            <w:shd w:val="clear" w:color="auto" w:fill="auto"/>
          </w:tcPr>
          <w:p w14:paraId="7E01D11C" w14:textId="77777777" w:rsidR="00AB7DAF" w:rsidRPr="00FB0D60" w:rsidRDefault="00AB7DAF" w:rsidP="00AB7DAF">
            <w:pPr>
              <w:jc w:val="center"/>
              <w:rPr>
                <w:rFonts w:ascii="Angsana New" w:hAnsi="Angsan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3240" w:type="dxa"/>
            <w:gridSpan w:val="4"/>
            <w:vAlign w:val="bottom"/>
          </w:tcPr>
          <w:p w14:paraId="26C00DB1" w14:textId="77777777" w:rsidR="00AB7DAF" w:rsidRPr="00FB0D60" w:rsidRDefault="00AB7DAF" w:rsidP="00AB7DAF">
            <w:pPr>
              <w:pStyle w:val="BodyTextIndent3"/>
              <w:spacing w:before="0" w:after="0"/>
              <w:ind w:left="0"/>
              <w:jc w:val="right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</w:rPr>
              <w:t>(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หน่วย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 xml:space="preserve">: 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พันบาท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>)</w:t>
            </w:r>
          </w:p>
        </w:tc>
      </w:tr>
      <w:tr w:rsidR="00AB7DAF" w:rsidRPr="00FB0D60" w14:paraId="4FDEAA54" w14:textId="77777777" w:rsidTr="002A71BD">
        <w:tc>
          <w:tcPr>
            <w:tcW w:w="1800" w:type="dxa"/>
            <w:shd w:val="clear" w:color="auto" w:fill="auto"/>
          </w:tcPr>
          <w:p w14:paraId="399050EC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6" w:type="dxa"/>
            <w:gridSpan w:val="4"/>
            <w:shd w:val="clear" w:color="auto" w:fill="auto"/>
          </w:tcPr>
          <w:p w14:paraId="707D5283" w14:textId="77777777" w:rsidR="00AB7DAF" w:rsidRPr="00FB0D60" w:rsidRDefault="00AB7DAF" w:rsidP="005030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4"/>
          </w:tcPr>
          <w:p w14:paraId="12D35132" w14:textId="77777777" w:rsidR="00AB7DAF" w:rsidRPr="00FB0D60" w:rsidRDefault="00AB7DAF" w:rsidP="005030F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B7DAF" w:rsidRPr="00FB0D60" w14:paraId="776B0C26" w14:textId="77777777" w:rsidTr="002A71BD">
        <w:tc>
          <w:tcPr>
            <w:tcW w:w="1800" w:type="dxa"/>
            <w:shd w:val="clear" w:color="auto" w:fill="auto"/>
          </w:tcPr>
          <w:p w14:paraId="2C393714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036" w:type="dxa"/>
            <w:gridSpan w:val="4"/>
            <w:shd w:val="clear" w:color="auto" w:fill="auto"/>
          </w:tcPr>
          <w:p w14:paraId="2A02B696" w14:textId="54E6DF8C" w:rsidR="00AB7DAF" w:rsidRPr="00FB0D60" w:rsidRDefault="00AB7DAF" w:rsidP="00AB7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หนี้สินเพิ่มขึ้น</w:t>
            </w:r>
            <w:r w:rsidR="00A97E2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(ลดลง)</w:t>
            </w:r>
          </w:p>
        </w:tc>
        <w:tc>
          <w:tcPr>
            <w:tcW w:w="3240" w:type="dxa"/>
            <w:gridSpan w:val="4"/>
          </w:tcPr>
          <w:p w14:paraId="4523546F" w14:textId="24C71958" w:rsidR="00AB7DAF" w:rsidRPr="00FB0D60" w:rsidRDefault="00AB7DAF" w:rsidP="00AB7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หนี้สินเพิ่มขึ้น</w:t>
            </w:r>
            <w:r w:rsidR="00A97E2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(ลดลง)</w:t>
            </w:r>
          </w:p>
        </w:tc>
      </w:tr>
      <w:tr w:rsidR="00AB7DAF" w:rsidRPr="00FB0D60" w14:paraId="2A03A774" w14:textId="77777777" w:rsidTr="002A71BD">
        <w:tc>
          <w:tcPr>
            <w:tcW w:w="1800" w:type="dxa"/>
            <w:shd w:val="clear" w:color="auto" w:fill="auto"/>
          </w:tcPr>
          <w:p w14:paraId="60BE083C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bottom"/>
          </w:tcPr>
          <w:p w14:paraId="754EDE81" w14:textId="1C3AA38B" w:rsidR="00AB7DAF" w:rsidRPr="00FB0D60" w:rsidRDefault="00AB7DAF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เพิ่มขึ้น</w:t>
            </w: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ร้อยละ</w:t>
            </w:r>
            <w:r w:rsidRPr="00FB0D60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DBAEC9A" w14:textId="0132CEFD" w:rsidR="00AB7DAF" w:rsidRPr="00FB0D60" w:rsidRDefault="00AB7DAF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ลดลงร้อยละ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3713C5F5" w14:textId="22F1E3B8" w:rsidR="00AB7DAF" w:rsidRPr="00FB0D60" w:rsidRDefault="00AB7DAF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เพิ่มขึ้น</w:t>
            </w: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ร้อยละ</w:t>
            </w:r>
            <w:r w:rsidRPr="00FB0D60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1620" w:type="dxa"/>
            <w:gridSpan w:val="2"/>
            <w:vAlign w:val="bottom"/>
          </w:tcPr>
          <w:p w14:paraId="0C9E2525" w14:textId="5936FFA1" w:rsidR="00AB7DAF" w:rsidRPr="00FB0D60" w:rsidRDefault="00AB7DAF" w:rsidP="00AB7D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ลดลงร้อยละ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1</w:t>
            </w:r>
          </w:p>
        </w:tc>
      </w:tr>
      <w:tr w:rsidR="00AB7DAF" w:rsidRPr="00FB0D60" w14:paraId="41A110E6" w14:textId="77777777" w:rsidTr="002A71BD">
        <w:tc>
          <w:tcPr>
            <w:tcW w:w="1800" w:type="dxa"/>
            <w:shd w:val="clear" w:color="auto" w:fill="auto"/>
          </w:tcPr>
          <w:p w14:paraId="693BCAA8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bottom"/>
          </w:tcPr>
          <w:p w14:paraId="35DA6DBE" w14:textId="51F8BFC0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B0DC48" w14:textId="28F3AF1E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FF69DB" w14:textId="1F16FC7F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8CDD23" w14:textId="133704AC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10" w:type="dxa"/>
            <w:vAlign w:val="bottom"/>
          </w:tcPr>
          <w:p w14:paraId="1A0C54D2" w14:textId="5F787A54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661EAC3E" w14:textId="2B1746E6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10" w:type="dxa"/>
            <w:vAlign w:val="bottom"/>
          </w:tcPr>
          <w:p w14:paraId="41C2A9F4" w14:textId="3EB69DD4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vAlign w:val="bottom"/>
          </w:tcPr>
          <w:p w14:paraId="63FED0E7" w14:textId="4E32366F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AB7DAF" w:rsidRPr="00FB0D60" w14:paraId="621B4D10" w14:textId="77777777" w:rsidTr="002A71BD">
        <w:tc>
          <w:tcPr>
            <w:tcW w:w="1800" w:type="dxa"/>
            <w:shd w:val="clear" w:color="auto" w:fill="auto"/>
          </w:tcPr>
          <w:p w14:paraId="5B121F5F" w14:textId="77777777" w:rsidR="00AB7DAF" w:rsidRPr="00FB0D60" w:rsidRDefault="00AB7DAF" w:rsidP="00AB7DAF">
            <w:pPr>
              <w:ind w:left="276" w:right="-50" w:hanging="27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อัตราคิดลด</w:t>
            </w:r>
          </w:p>
        </w:tc>
        <w:tc>
          <w:tcPr>
            <w:tcW w:w="696" w:type="dxa"/>
            <w:shd w:val="clear" w:color="auto" w:fill="auto"/>
          </w:tcPr>
          <w:p w14:paraId="614A54DA" w14:textId="4173A263" w:rsidR="00AB7DAF" w:rsidRPr="00FB0D60" w:rsidRDefault="00221F28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692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7BA62B20" w14:textId="32C33C8D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593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0D15519" w14:textId="3FF853C2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819</w:t>
            </w:r>
          </w:p>
        </w:tc>
        <w:tc>
          <w:tcPr>
            <w:tcW w:w="810" w:type="dxa"/>
            <w:shd w:val="clear" w:color="auto" w:fill="auto"/>
          </w:tcPr>
          <w:p w14:paraId="69BA7E44" w14:textId="3B0C8834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810" w:type="dxa"/>
            <w:shd w:val="clear" w:color="auto" w:fill="auto"/>
          </w:tcPr>
          <w:p w14:paraId="328ADCE8" w14:textId="7F18F783" w:rsidR="00AB7DAF" w:rsidRPr="00FB0D60" w:rsidRDefault="00221F28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246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44980D5" w14:textId="5A75E2C8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240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62E028F8" w14:textId="2E2041A9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290</w:t>
            </w:r>
          </w:p>
        </w:tc>
        <w:tc>
          <w:tcPr>
            <w:tcW w:w="810" w:type="dxa"/>
            <w:shd w:val="clear" w:color="auto" w:fill="auto"/>
          </w:tcPr>
          <w:p w14:paraId="4C9097C5" w14:textId="6BEA43DC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285</w:t>
            </w:r>
          </w:p>
        </w:tc>
      </w:tr>
      <w:tr w:rsidR="00AB7DAF" w:rsidRPr="00FB0D60" w14:paraId="18F08A06" w14:textId="77777777" w:rsidTr="002A71BD">
        <w:tc>
          <w:tcPr>
            <w:tcW w:w="1800" w:type="dxa"/>
            <w:shd w:val="clear" w:color="auto" w:fill="auto"/>
          </w:tcPr>
          <w:p w14:paraId="4C683940" w14:textId="77777777" w:rsidR="00AB7DAF" w:rsidRPr="00FB0D60" w:rsidRDefault="00AB7DAF" w:rsidP="00AB7DAF">
            <w:pPr>
              <w:ind w:left="276" w:right="-215" w:hanging="27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อัตราการขึ้นเงินเดือน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696" w:type="dxa"/>
            <w:shd w:val="clear" w:color="auto" w:fill="auto"/>
          </w:tcPr>
          <w:p w14:paraId="55692F4E" w14:textId="17A0EF36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761</w:t>
            </w:r>
          </w:p>
        </w:tc>
        <w:tc>
          <w:tcPr>
            <w:tcW w:w="810" w:type="dxa"/>
            <w:shd w:val="clear" w:color="auto" w:fill="auto"/>
          </w:tcPr>
          <w:p w14:paraId="3F48A21F" w14:textId="26B06B77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709</w:t>
            </w:r>
          </w:p>
        </w:tc>
        <w:tc>
          <w:tcPr>
            <w:tcW w:w="720" w:type="dxa"/>
            <w:shd w:val="clear" w:color="auto" w:fill="auto"/>
          </w:tcPr>
          <w:p w14:paraId="6080507B" w14:textId="78A6F432" w:rsidR="00AB7DAF" w:rsidRPr="00FB0D60" w:rsidRDefault="00221F28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658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359C7AFE" w14:textId="1DE1E220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562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4F2722DC" w14:textId="02698548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268</w:t>
            </w:r>
          </w:p>
        </w:tc>
        <w:tc>
          <w:tcPr>
            <w:tcW w:w="810" w:type="dxa"/>
            <w:shd w:val="clear" w:color="auto" w:fill="auto"/>
          </w:tcPr>
          <w:p w14:paraId="2B7141CB" w14:textId="5AAEAD20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266</w:t>
            </w:r>
          </w:p>
        </w:tc>
        <w:tc>
          <w:tcPr>
            <w:tcW w:w="810" w:type="dxa"/>
            <w:shd w:val="clear" w:color="auto" w:fill="auto"/>
          </w:tcPr>
          <w:p w14:paraId="32F5C37E" w14:textId="404E0175" w:rsidR="00AB7DAF" w:rsidRPr="00FB0D60" w:rsidRDefault="00221F28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233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9597BD6" w14:textId="75481603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229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</w:tr>
      <w:tr w:rsidR="00AB7DAF" w:rsidRPr="00FB0D60" w14:paraId="636A4EA9" w14:textId="77777777" w:rsidTr="002A71BD">
        <w:tc>
          <w:tcPr>
            <w:tcW w:w="1800" w:type="dxa"/>
            <w:shd w:val="clear" w:color="auto" w:fill="auto"/>
          </w:tcPr>
          <w:p w14:paraId="5EEBD461" w14:textId="77777777" w:rsidR="00AB7DAF" w:rsidRPr="00FB0D60" w:rsidRDefault="00AB7DAF" w:rsidP="00AB7DAF">
            <w:pPr>
              <w:pStyle w:val="BodyText2"/>
              <w:spacing w:before="240"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6" w:type="dxa"/>
            <w:gridSpan w:val="2"/>
            <w:shd w:val="clear" w:color="auto" w:fill="auto"/>
            <w:vAlign w:val="bottom"/>
          </w:tcPr>
          <w:p w14:paraId="183F8307" w14:textId="0EAA1167" w:rsidR="00AB7DAF" w:rsidRPr="00FB0D60" w:rsidRDefault="00AB7DAF" w:rsidP="00AB7DA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เพิ่มขึ้น</w:t>
            </w: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ร้อยละ</w:t>
            </w:r>
            <w:r w:rsidRPr="00FB0D60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7926BB3" w14:textId="643FA213" w:rsidR="00AB7DAF" w:rsidRPr="00FB0D60" w:rsidRDefault="00AB7DAF" w:rsidP="00AB7DA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ลดลงร้อยละ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73A88CC" w14:textId="5606A218" w:rsidR="00AB7DAF" w:rsidRPr="00FB0D60" w:rsidRDefault="00AB7DAF" w:rsidP="00AB7DA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color w:val="000000"/>
                <w:szCs w:val="24"/>
                <w:cs/>
              </w:rPr>
              <w:t>เพิ่มขึ้น</w:t>
            </w: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>ร้อยละ</w:t>
            </w:r>
            <w:r w:rsidRPr="00FB0D60">
              <w:rPr>
                <w:rFonts w:ascii="Angsana New" w:hAnsi="Angsana New"/>
                <w:b/>
                <w:bCs/>
                <w:color w:val="000000"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20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B9EBAA0" w14:textId="333AF491" w:rsidR="00AB7DAF" w:rsidRPr="00FB0D60" w:rsidRDefault="00AB7DAF" w:rsidP="00AB7DAF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b/>
                <w:bCs/>
                <w:color w:val="000000"/>
                <w:szCs w:val="24"/>
              </w:rPr>
            </w:pPr>
            <w:r w:rsidRPr="00FB0D60">
              <w:rPr>
                <w:rFonts w:ascii="Angsana New" w:hAnsi="Angsana New" w:hint="cs"/>
                <w:b/>
                <w:bCs/>
                <w:color w:val="000000"/>
                <w:szCs w:val="24"/>
                <w:cs/>
              </w:rPr>
              <w:t xml:space="preserve">ลดลงร้อยละ </w:t>
            </w:r>
            <w:r w:rsidR="002408B0" w:rsidRPr="002408B0">
              <w:rPr>
                <w:rFonts w:ascii="Angsana New" w:hAnsi="Angsana New"/>
                <w:b/>
                <w:bCs/>
                <w:color w:val="000000"/>
                <w:szCs w:val="24"/>
              </w:rPr>
              <w:t>20</w:t>
            </w:r>
          </w:p>
        </w:tc>
      </w:tr>
      <w:tr w:rsidR="00AB7DAF" w:rsidRPr="00FB0D60" w14:paraId="74886642" w14:textId="77777777" w:rsidTr="002A71BD">
        <w:tc>
          <w:tcPr>
            <w:tcW w:w="1800" w:type="dxa"/>
            <w:shd w:val="clear" w:color="auto" w:fill="auto"/>
          </w:tcPr>
          <w:p w14:paraId="00588EA0" w14:textId="77777777" w:rsidR="00AB7DAF" w:rsidRPr="00FB0D60" w:rsidRDefault="00AB7DAF" w:rsidP="00AB7DAF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96" w:type="dxa"/>
            <w:shd w:val="clear" w:color="auto" w:fill="auto"/>
            <w:vAlign w:val="bottom"/>
          </w:tcPr>
          <w:p w14:paraId="606452CF" w14:textId="4E0948B1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C9C25F" w14:textId="27932471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3258FA" w14:textId="6F283B61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8C5DF1" w14:textId="07B6EE87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FCA869" w14:textId="09040582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D5B763" w14:textId="034630E9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3E91260" w14:textId="4262F5A8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F72DCAA" w14:textId="17E89701" w:rsidR="00AB7DAF" w:rsidRPr="00FB0D60" w:rsidRDefault="002408B0" w:rsidP="00AB7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AB7DAF" w:rsidRPr="00FB0D60" w14:paraId="5E73B508" w14:textId="77777777" w:rsidTr="002A71BD">
        <w:tc>
          <w:tcPr>
            <w:tcW w:w="1800" w:type="dxa"/>
            <w:shd w:val="clear" w:color="auto" w:fill="auto"/>
          </w:tcPr>
          <w:p w14:paraId="2FC7DF99" w14:textId="77777777" w:rsidR="00AB7DAF" w:rsidRPr="00FB0D60" w:rsidRDefault="00AB7DAF" w:rsidP="00AB7DAF">
            <w:pPr>
              <w:ind w:left="276" w:right="-108" w:hanging="270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อัตราการเปลี่ยนแปลงในจำนวนพนักงาน</w:t>
            </w:r>
            <w:r w:rsidRPr="00FB0D60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21D9C088" w14:textId="746BA3DD" w:rsidR="00AB7DAF" w:rsidRPr="00FB0D60" w:rsidRDefault="003844FE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680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BBF3FA" w14:textId="265FB682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590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8B9E1A" w14:textId="4C3A9BAE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830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3D34F1" w14:textId="57629DE7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788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C24F82A" w14:textId="37ADE522" w:rsidR="00AB7DAF" w:rsidRPr="00FB0D60" w:rsidRDefault="003844FE" w:rsidP="008F3F21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227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512B57" w14:textId="05674617" w:rsidR="00AB7DAF" w:rsidRPr="00FB0D60" w:rsidRDefault="00AB7DAF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(</w:t>
            </w:r>
            <w:r w:rsidR="002408B0" w:rsidRPr="002408B0">
              <w:rPr>
                <w:rFonts w:ascii="Angsana New" w:hAnsi="Angsana New"/>
                <w:szCs w:val="24"/>
              </w:rPr>
              <w:t>234</w:t>
            </w:r>
            <w:r w:rsidRPr="00FB0D60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F87868" w14:textId="0CB7BC27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271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2FF26B" w14:textId="14208762" w:rsidR="00AB7DAF" w:rsidRPr="00FB0D60" w:rsidRDefault="002408B0" w:rsidP="00AB7DAF">
            <w:pP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287</w:t>
            </w:r>
          </w:p>
        </w:tc>
      </w:tr>
      <w:bookmarkEnd w:id="1"/>
    </w:tbl>
    <w:p w14:paraId="3DC90B99" w14:textId="77777777" w:rsidR="008C29F6" w:rsidRPr="00FB0D60" w:rsidRDefault="008C29F6" w:rsidP="007834B4">
      <w:pPr>
        <w:spacing w:before="240" w:after="240"/>
        <w:ind w:left="1260"/>
        <w:jc w:val="thaiDistribute"/>
        <w:rPr>
          <w:rFonts w:ascii="Angsana New" w:eastAsia="Times New Roman" w:hAnsi="Angsana New"/>
          <w:sz w:val="32"/>
          <w:szCs w:val="32"/>
          <w:cs/>
        </w:rPr>
      </w:pPr>
    </w:p>
    <w:p w14:paraId="695A4907" w14:textId="77777777" w:rsidR="008C29F6" w:rsidRPr="00FB0D60" w:rsidRDefault="008C29F6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br w:type="page"/>
      </w:r>
    </w:p>
    <w:p w14:paraId="562D6B14" w14:textId="794B33AC" w:rsidR="007834B4" w:rsidRPr="00FB0D60" w:rsidRDefault="007834B4" w:rsidP="007834B4">
      <w:pPr>
        <w:spacing w:before="240" w:after="240"/>
        <w:ind w:left="126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 w:hint="cs"/>
          <w:sz w:val="32"/>
          <w:szCs w:val="32"/>
          <w:cs/>
        </w:rPr>
        <w:t>พระราชบัญญัติคุ้มครองแรงงาน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(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ฉบับที่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7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)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พ</w:t>
      </w:r>
      <w:r w:rsidRPr="00FB0D60">
        <w:rPr>
          <w:rFonts w:ascii="Angsana New" w:eastAsia="Times New Roman" w:hAnsi="Angsana New"/>
          <w:sz w:val="32"/>
          <w:szCs w:val="32"/>
          <w:cs/>
        </w:rPr>
        <w:t>.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ศ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.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ได้ประกาศในราชกิจจา</w:t>
      </w:r>
      <w:proofErr w:type="spellStart"/>
      <w:r w:rsidRPr="00FB0D60">
        <w:rPr>
          <w:rFonts w:ascii="Angsana New" w:eastAsia="Times New Roman" w:hAnsi="Angsana New" w:hint="cs"/>
          <w:sz w:val="32"/>
          <w:szCs w:val="32"/>
          <w:cs/>
        </w:rPr>
        <w:t>นุเ</w:t>
      </w:r>
      <w:proofErr w:type="spellEnd"/>
      <w:r w:rsidRPr="00FB0D60">
        <w:rPr>
          <w:rFonts w:ascii="Angsana New" w:eastAsia="Times New Roman" w:hAnsi="Angsana New" w:hint="cs"/>
          <w:sz w:val="32"/>
          <w:szCs w:val="32"/>
          <w:cs/>
        </w:rPr>
        <w:t>บกษาแล้ว</w:t>
      </w:r>
      <w:r w:rsidR="00823D94" w:rsidRPr="00FB0D60">
        <w:rPr>
          <w:rFonts w:ascii="Angsana New" w:eastAsia="Times New Roman" w:hAnsi="Angsana New"/>
          <w:sz w:val="32"/>
          <w:szCs w:val="32"/>
        </w:rPr>
        <w:t xml:space="preserve">  </w:t>
      </w:r>
      <w:r w:rsidR="00823D94" w:rsidRPr="00FB0D60">
        <w:rPr>
          <w:rFonts w:ascii="Angsana New" w:eastAsia="Times New Roman" w:hAnsi="Angsana New" w:hint="cs"/>
          <w:sz w:val="32"/>
          <w:szCs w:val="32"/>
          <w:cs/>
        </w:rPr>
        <w:t>เมื่อวันที่</w:t>
      </w:r>
      <w:r w:rsidR="00823D94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5</w:t>
      </w:r>
      <w:r w:rsidR="00823D94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eastAsia="Times New Roman" w:hAnsi="Angsana New" w:hint="cs"/>
          <w:sz w:val="32"/>
          <w:szCs w:val="32"/>
          <w:cs/>
        </w:rPr>
        <w:t>เมษายน</w:t>
      </w:r>
      <w:r w:rsidR="00823D94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ซึ่งจะมีผลบังคับใช้เมื่อพ้นกำหนด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30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 w:hint="cs"/>
          <w:sz w:val="32"/>
          <w:szCs w:val="32"/>
          <w:cs/>
        </w:rPr>
        <w:t>วันนับแต่วันประกาศในราช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กิจจา</w:t>
      </w:r>
      <w:proofErr w:type="spellStart"/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นุเ</w:t>
      </w:r>
      <w:proofErr w:type="spellEnd"/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บกษา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823D94"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โดย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พระราชบัญญัติคุ้มครองแรงงานฉบับนี้กำหนดอัตราค่าชดเชยเพิ่มเติมกรณีนายจ้างเลิกจ้าง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สำหรับลูกจ้างซึ่งทำงานติดต่อกันครบ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pacing w:val="-2"/>
          <w:sz w:val="32"/>
          <w:szCs w:val="32"/>
        </w:rPr>
        <w:t>20</w:t>
      </w:r>
      <w:r w:rsidRPr="00102D54">
        <w:rPr>
          <w:rFonts w:ascii="Angsana New" w:eastAsia="Times New Roman" w:hAnsi="Angsana New"/>
          <w:spacing w:val="-2"/>
          <w:sz w:val="32"/>
          <w:szCs w:val="32"/>
        </w:rPr>
        <w:t xml:space="preserve"> 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ปีขึ้น</w:t>
      </w:r>
      <w:r w:rsid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ไปให้มีสิทธิได้รับค่าชดเชย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ไม่น้อยกว่าค่าจ้างอัตราสุดท้าย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pacing w:val="-2"/>
          <w:sz w:val="32"/>
          <w:szCs w:val="32"/>
        </w:rPr>
        <w:t>400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วัน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การเปลี่ยนแปลงดังกล่าวถือเป็นการแก้ไขโครงการสำหรับโครงการผลประโยชน์พนักงานหลังออกจากงาน</w:t>
      </w:r>
      <w:r w:rsidRPr="00102D54">
        <w:rPr>
          <w:rFonts w:ascii="Angsana New" w:eastAsia="Times New Roman" w:hAnsi="Angsana New"/>
          <w:spacing w:val="-2"/>
          <w:sz w:val="32"/>
          <w:szCs w:val="32"/>
          <w:cs/>
        </w:rPr>
        <w:t xml:space="preserve"> 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ส่งผลให้</w:t>
      </w:r>
      <w:r w:rsidR="00823D94"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กลุ่ม</w:t>
      </w:r>
      <w:r w:rsidRPr="00102D54">
        <w:rPr>
          <w:rFonts w:ascii="Angsana New" w:eastAsia="Times New Roman" w:hAnsi="Angsana New" w:hint="cs"/>
          <w:spacing w:val="-2"/>
          <w:sz w:val="32"/>
          <w:szCs w:val="32"/>
          <w:cs/>
        </w:rPr>
        <w:t>บริษัทบันทึกผลกระทบจากการ</w:t>
      </w:r>
      <w:r w:rsidRPr="00102D5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เปลี่ยนแปลงดังกล่าวโดยรับรู้ต้นทุนบริการในอดีตเป็นค่าใช้จ่ายสำหรับปีสิ้นสุดวันที่ </w:t>
      </w:r>
      <w:r w:rsidR="002408B0" w:rsidRPr="002408B0">
        <w:rPr>
          <w:rFonts w:ascii="Angsana New" w:eastAsia="Times New Roman" w:hAnsi="Angsana New"/>
          <w:spacing w:val="-6"/>
          <w:sz w:val="32"/>
          <w:szCs w:val="32"/>
        </w:rPr>
        <w:t>31</w:t>
      </w:r>
      <w:r w:rsidRPr="00102D54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Pr="00102D54">
        <w:rPr>
          <w:rFonts w:ascii="Angsana New" w:eastAsia="Times New Roman" w:hAnsi="Angsana New" w:hint="cs"/>
          <w:spacing w:val="-6"/>
          <w:sz w:val="32"/>
          <w:szCs w:val="32"/>
          <w:cs/>
        </w:rPr>
        <w:t>ธันวาคม</w:t>
      </w:r>
      <w:r w:rsidRPr="00102D54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pacing w:val="-6"/>
          <w:sz w:val="32"/>
          <w:szCs w:val="32"/>
        </w:rPr>
        <w:t>2562</w:t>
      </w:r>
      <w:r w:rsidRPr="00102D54">
        <w:rPr>
          <w:rFonts w:ascii="Angsana New" w:eastAsia="Times New Roman" w:hAnsi="Angsana New"/>
          <w:spacing w:val="-6"/>
          <w:sz w:val="32"/>
          <w:szCs w:val="32"/>
          <w:cs/>
        </w:rPr>
        <w:t xml:space="preserve"> </w:t>
      </w:r>
      <w:r w:rsidR="00823D94" w:rsidRPr="00102D54">
        <w:rPr>
          <w:rFonts w:ascii="Angsana New" w:hAnsi="Angsana New" w:hint="cs"/>
          <w:spacing w:val="-6"/>
          <w:sz w:val="32"/>
          <w:szCs w:val="32"/>
          <w:cs/>
        </w:rPr>
        <w:t>ในงบกำ</w:t>
      </w:r>
      <w:r w:rsidR="00823D94" w:rsidRPr="00102D54">
        <w:rPr>
          <w:rFonts w:ascii="Angsana New" w:hAnsi="Angsana New" w:hint="cs"/>
          <w:spacing w:val="-2"/>
          <w:sz w:val="32"/>
          <w:szCs w:val="32"/>
          <w:cs/>
        </w:rPr>
        <w:t>ไรขาดทุนและกำไรขาดทุนเบ็ดเสร็จอื่นรวมเป็นจำนวน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0</w:t>
      </w:r>
      <w:r w:rsidR="00823D94" w:rsidRPr="00102D54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15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3D94" w:rsidRPr="00102D5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3D94" w:rsidRPr="00102D54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2"/>
          <w:sz w:val="32"/>
          <w:szCs w:val="32"/>
        </w:rPr>
        <w:t>0</w:t>
      </w:r>
      <w:r w:rsidR="008F3F21" w:rsidRPr="00102D54">
        <w:rPr>
          <w:rFonts w:ascii="Angsana New" w:hAnsi="Angsana New"/>
          <w:spacing w:val="-2"/>
          <w:sz w:val="32"/>
          <w:szCs w:val="32"/>
        </w:rPr>
        <w:t>.</w:t>
      </w:r>
      <w:r w:rsidR="002408B0" w:rsidRPr="002408B0">
        <w:rPr>
          <w:rFonts w:ascii="Angsana New" w:hAnsi="Angsana New"/>
          <w:spacing w:val="-2"/>
          <w:sz w:val="32"/>
          <w:szCs w:val="32"/>
        </w:rPr>
        <w:t>40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3D94" w:rsidRPr="00102D54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823D94" w:rsidRPr="00102D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3D94" w:rsidRPr="00102D54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2771D0AF" w14:textId="2DD02990" w:rsidR="00E06B9A" w:rsidRPr="00FB0D60" w:rsidRDefault="002408B0" w:rsidP="00CD3E5A">
      <w:pPr>
        <w:overflowPunct/>
        <w:autoSpaceDE/>
        <w:autoSpaceDN/>
        <w:adjustRightInd/>
        <w:ind w:left="1260" w:hanging="540"/>
        <w:textAlignment w:val="auto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/>
          <w:sz w:val="32"/>
          <w:szCs w:val="32"/>
        </w:rPr>
        <w:t>29</w:t>
      </w:r>
      <w:r w:rsidR="00E06B9A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E06B9A" w:rsidRPr="00FB0D60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14:paraId="545F8B10" w14:textId="0F2AA781" w:rsidR="00E06B9A" w:rsidRPr="00FB0D60" w:rsidRDefault="00E06B9A" w:rsidP="00BF6955">
      <w:pPr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</w:t>
      </w:r>
      <w:r w:rsidRPr="00FB0D60">
        <w:rPr>
          <w:rFonts w:ascii="Angsana New" w:hAnsi="Angsana New"/>
          <w:sz w:val="32"/>
          <w:szCs w:val="32"/>
          <w:cs/>
        </w:rPr>
        <w:t xml:space="preserve">พ.ศ. </w:t>
      </w:r>
      <w:r w:rsidR="002408B0" w:rsidRPr="002408B0">
        <w:rPr>
          <w:rFonts w:ascii="Angsana New" w:hAnsi="Angsana New"/>
          <w:sz w:val="32"/>
          <w:szCs w:val="32"/>
        </w:rPr>
        <w:t>2530</w:t>
      </w:r>
      <w:r w:rsidRPr="00FB0D60">
        <w:rPr>
          <w:rFonts w:ascii="Angsana New" w:hAnsi="Angsana New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  <w:cs/>
        </w:rPr>
        <w:t xml:space="preserve">) พ.ศ. </w:t>
      </w:r>
      <w:r w:rsidR="002408B0" w:rsidRPr="002408B0">
        <w:rPr>
          <w:rFonts w:ascii="Angsana New" w:hAnsi="Angsana New"/>
          <w:sz w:val="32"/>
          <w:szCs w:val="32"/>
        </w:rPr>
        <w:t>2542</w:t>
      </w:r>
      <w:r w:rsidRPr="00FB0D60">
        <w:rPr>
          <w:rFonts w:ascii="Angsana New" w:hAnsi="Angsana New"/>
          <w:sz w:val="32"/>
          <w:szCs w:val="32"/>
          <w:cs/>
        </w:rPr>
        <w:t xml:space="preserve"> แล้ว</w:t>
      </w:r>
    </w:p>
    <w:p w14:paraId="7066B535" w14:textId="05A9AE9A" w:rsidR="00E06B9A" w:rsidRPr="00FB0D60" w:rsidRDefault="00E06B9A" w:rsidP="00BF6955">
      <w:pPr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สำหรับ</w:t>
      </w:r>
      <w:r w:rsidR="005739A6" w:rsidRPr="00FB0D60">
        <w:rPr>
          <w:rFonts w:ascii="Angsana New" w:hAnsi="Angsana New" w:hint="cs"/>
          <w:sz w:val="32"/>
          <w:szCs w:val="32"/>
          <w:cs/>
        </w:rPr>
        <w:t>ปี</w:t>
      </w:r>
      <w:r w:rsidRPr="00FB0D60">
        <w:rPr>
          <w:rFonts w:ascii="Angsana New" w:hAnsi="Angsana New" w:hint="cs"/>
          <w:sz w:val="32"/>
          <w:szCs w:val="32"/>
          <w:cs/>
        </w:rPr>
        <w:t>สิ้น</w:t>
      </w:r>
      <w:r w:rsidRPr="00FB0D60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="002408B0" w:rsidRPr="002408B0">
        <w:rPr>
          <w:rFonts w:ascii="Angsana New" w:hAnsi="Angsana New" w:hint="cs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5739A6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z w:val="32"/>
          <w:cs/>
        </w:rPr>
        <w:t xml:space="preserve"> </w:t>
      </w:r>
      <w:r w:rsidR="002408B0" w:rsidRPr="002408B0">
        <w:rPr>
          <w:rFonts w:ascii="Angsana New" w:hAnsi="Angsana New"/>
          <w:sz w:val="32"/>
        </w:rPr>
        <w:t>2562</w:t>
      </w:r>
      <w:r w:rsidRPr="00FB0D60">
        <w:rPr>
          <w:rFonts w:ascii="Angsana New" w:hAnsi="Angsana New"/>
          <w:sz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</w:t>
      </w:r>
      <w:r w:rsidRPr="00FB0D60">
        <w:rPr>
          <w:rFonts w:ascii="Angsana New" w:hAnsi="Angsana New" w:hint="cs"/>
          <w:sz w:val="32"/>
          <w:cs/>
        </w:rPr>
        <w:t xml:space="preserve"> </w:t>
      </w:r>
      <w:r w:rsidR="002408B0" w:rsidRPr="002408B0">
        <w:rPr>
          <w:rFonts w:ascii="Angsana New" w:hAnsi="Angsana New"/>
          <w:sz w:val="32"/>
        </w:rPr>
        <w:t>2561</w:t>
      </w:r>
      <w:r w:rsidRPr="00FB0D60">
        <w:rPr>
          <w:rFonts w:ascii="Angsana New" w:hAnsi="Angsana New"/>
          <w:sz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เงินสมทบกองทุนสำรองเลี้ยงชีพของบริษัทซึ่ง</w:t>
      </w:r>
      <w:r w:rsidRPr="00FB0D60">
        <w:rPr>
          <w:rFonts w:ascii="Angsana New" w:hAnsi="Angsana New"/>
          <w:spacing w:val="-6"/>
          <w:sz w:val="32"/>
          <w:szCs w:val="32"/>
          <w:cs/>
        </w:rPr>
        <w:t>ได้บันทึกเป็นค่าใช้จ่ายในงบกำไรขาดทุนและกำไรขาดทุนเบ็ดเสร็จอื่นมี</w:t>
      </w:r>
      <w:r w:rsidRPr="00FB0D60">
        <w:rPr>
          <w:rFonts w:ascii="Angsana New" w:hAnsi="Angsana New" w:hint="cs"/>
          <w:spacing w:val="-6"/>
          <w:sz w:val="32"/>
          <w:szCs w:val="32"/>
          <w:cs/>
        </w:rPr>
        <w:t>ดังนี้</w:t>
      </w:r>
    </w:p>
    <w:p w14:paraId="2F42AEA3" w14:textId="77777777" w:rsidR="00E06B9A" w:rsidRPr="00FB0D60" w:rsidRDefault="00E06B9A" w:rsidP="00A20ED0">
      <w:pPr>
        <w:pStyle w:val="NoSpacing"/>
        <w:spacing w:before="240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FB0D60">
        <w:rPr>
          <w:rFonts w:ascii="Angsana New" w:hAnsi="Angsana New"/>
          <w:b/>
          <w:bCs/>
          <w:sz w:val="32"/>
          <w:szCs w:val="32"/>
          <w:cs/>
        </w:rPr>
        <w:t>(</w:t>
      </w:r>
      <w:r w:rsidRPr="00FB0D60">
        <w:rPr>
          <w:rFonts w:ascii="Angsana New" w:hAnsi="Angsana New" w:hint="cs"/>
          <w:b/>
          <w:bCs/>
          <w:sz w:val="32"/>
          <w:szCs w:val="32"/>
          <w:cs/>
        </w:rPr>
        <w:t>หน่วย</w:t>
      </w:r>
      <w:r w:rsidRPr="00FB0D6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b/>
          <w:bCs/>
          <w:sz w:val="32"/>
          <w:szCs w:val="32"/>
        </w:rPr>
        <w:t xml:space="preserve">: </w:t>
      </w:r>
      <w:r w:rsidRPr="00FB0D60">
        <w:rPr>
          <w:rFonts w:ascii="Angsana New" w:hAnsi="Angsana New" w:hint="cs"/>
          <w:b/>
          <w:bCs/>
          <w:sz w:val="32"/>
          <w:szCs w:val="32"/>
          <w:cs/>
        </w:rPr>
        <w:t>พันบาท</w:t>
      </w:r>
      <w:r w:rsidRPr="00FB0D60">
        <w:rPr>
          <w:rFonts w:ascii="Angsana New" w:hAnsi="Angsana New"/>
          <w:b/>
          <w:bCs/>
          <w:sz w:val="32"/>
          <w:szCs w:val="32"/>
          <w:cs/>
        </w:rPr>
        <w:t>)</w:t>
      </w:r>
    </w:p>
    <w:tbl>
      <w:tblPr>
        <w:tblW w:w="8845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20"/>
        <w:gridCol w:w="1118"/>
        <w:gridCol w:w="88"/>
        <w:gridCol w:w="1091"/>
        <w:gridCol w:w="20"/>
        <w:gridCol w:w="20"/>
        <w:gridCol w:w="77"/>
        <w:gridCol w:w="1150"/>
        <w:gridCol w:w="83"/>
        <w:gridCol w:w="1088"/>
        <w:gridCol w:w="20"/>
        <w:gridCol w:w="20"/>
      </w:tblGrid>
      <w:tr w:rsidR="00E06B9A" w:rsidRPr="00FB0D60" w14:paraId="2D4FC318" w14:textId="77777777" w:rsidTr="002160A2">
        <w:trPr>
          <w:gridAfter w:val="2"/>
          <w:wAfter w:w="40" w:type="dxa"/>
          <w:trHeight w:val="279"/>
        </w:trPr>
        <w:tc>
          <w:tcPr>
            <w:tcW w:w="4050" w:type="dxa"/>
          </w:tcPr>
          <w:p w14:paraId="2C326AC6" w14:textId="77777777" w:rsidR="00E06B9A" w:rsidRPr="00FB0D60" w:rsidRDefault="00E06B9A" w:rsidP="008E307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17" w:type="dxa"/>
            <w:gridSpan w:val="4"/>
          </w:tcPr>
          <w:p w14:paraId="2536F351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</w:pPr>
            <w:r w:rsidRPr="00FB0D60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7" w:type="dxa"/>
            <w:gridSpan w:val="3"/>
          </w:tcPr>
          <w:p w14:paraId="4821258B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21" w:type="dxa"/>
            <w:gridSpan w:val="3"/>
          </w:tcPr>
          <w:p w14:paraId="3AAA2B66" w14:textId="77777777" w:rsidR="00E06B9A" w:rsidRPr="00FB0D60" w:rsidRDefault="00E06B9A" w:rsidP="008E3072">
            <w:pPr>
              <w:jc w:val="center"/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</w:pPr>
            <w:r w:rsidRPr="00FB0D60">
              <w:rPr>
                <w:rFonts w:ascii="Angsana New" w:hAnsi="Angsana New"/>
                <w:b/>
                <w:bCs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6B9A" w:rsidRPr="00FB0D60" w14:paraId="46A1076A" w14:textId="77777777" w:rsidTr="002160A2">
        <w:trPr>
          <w:trHeight w:val="279"/>
        </w:trPr>
        <w:tc>
          <w:tcPr>
            <w:tcW w:w="4050" w:type="dxa"/>
          </w:tcPr>
          <w:p w14:paraId="67FC3DCB" w14:textId="77777777" w:rsidR="00E06B9A" w:rsidRPr="00FB0D60" w:rsidRDefault="00E06B9A" w:rsidP="008E3072">
            <w:pPr>
              <w:snapToGrid w:val="0"/>
              <w:ind w:right="-27" w:firstLine="378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0" w:type="dxa"/>
          </w:tcPr>
          <w:p w14:paraId="52DB78ED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18" w:type="dxa"/>
          </w:tcPr>
          <w:p w14:paraId="48BAF051" w14:textId="5155D564" w:rsidR="00E06B9A" w:rsidRPr="00FB0D60" w:rsidRDefault="002408B0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08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8" w:type="dxa"/>
          </w:tcPr>
          <w:p w14:paraId="46A2338F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11" w:type="dxa"/>
            <w:gridSpan w:val="2"/>
          </w:tcPr>
          <w:p w14:paraId="57A0D083" w14:textId="3A688C01" w:rsidR="00E06B9A" w:rsidRPr="00FB0D60" w:rsidRDefault="002408B0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08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0" w:type="dxa"/>
          </w:tcPr>
          <w:p w14:paraId="4F6C0A14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7" w:type="dxa"/>
          </w:tcPr>
          <w:p w14:paraId="7ECB8EF5" w14:textId="77777777" w:rsidR="00E06B9A" w:rsidRPr="00FB0D60" w:rsidRDefault="00E06B9A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0" w:type="dxa"/>
          </w:tcPr>
          <w:p w14:paraId="62384A35" w14:textId="58A7B1F2" w:rsidR="00E06B9A" w:rsidRPr="00FB0D60" w:rsidRDefault="002408B0" w:rsidP="008E3072">
            <w:pPr>
              <w:ind w:left="-5" w:right="9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408B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Pr="002408B0">
              <w:rPr>
                <w:rFonts w:ascii="Angsana New" w:hAnsi="Angsana New" w:hint="cs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83" w:type="dxa"/>
          </w:tcPr>
          <w:p w14:paraId="2483C12D" w14:textId="77777777" w:rsidR="00E06B9A" w:rsidRPr="00FB0D60" w:rsidRDefault="00E06B9A" w:rsidP="008E3072">
            <w:pPr>
              <w:tabs>
                <w:tab w:val="decimal" w:pos="891"/>
              </w:tabs>
              <w:snapToGrid w:val="0"/>
              <w:ind w:right="-27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128" w:type="dxa"/>
            <w:gridSpan w:val="3"/>
          </w:tcPr>
          <w:p w14:paraId="6D96A0BB" w14:textId="40BCE7BB" w:rsidR="00E06B9A" w:rsidRPr="00FB0D60" w:rsidRDefault="002408B0" w:rsidP="008E307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b/>
                <w:bCs/>
                <w:spacing w:val="-2"/>
                <w:sz w:val="32"/>
                <w:szCs w:val="32"/>
              </w:rPr>
              <w:t>25</w:t>
            </w:r>
            <w:r w:rsidRPr="002408B0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</w:rPr>
              <w:t>61</w:t>
            </w:r>
          </w:p>
        </w:tc>
      </w:tr>
      <w:tr w:rsidR="006C4ED1" w:rsidRPr="00FB0D60" w14:paraId="51566826" w14:textId="77777777" w:rsidTr="008F3E77">
        <w:trPr>
          <w:gridAfter w:val="1"/>
          <w:wAfter w:w="20" w:type="dxa"/>
          <w:trHeight w:val="315"/>
        </w:trPr>
        <w:tc>
          <w:tcPr>
            <w:tcW w:w="4050" w:type="dxa"/>
            <w:vAlign w:val="bottom"/>
          </w:tcPr>
          <w:p w14:paraId="2AA6537D" w14:textId="633AC2C3" w:rsidR="006C4ED1" w:rsidRPr="00FB0D60" w:rsidRDefault="006C4ED1" w:rsidP="00A20ED0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FB0D60">
              <w:rPr>
                <w:rFonts w:ascii="Angsana New" w:hAnsi="Angsana New"/>
                <w:sz w:val="32"/>
                <w:szCs w:val="32"/>
                <w:cs/>
              </w:rPr>
              <w:t>สำหร</w:t>
            </w:r>
            <w:r w:rsidRPr="00FB0D60">
              <w:rPr>
                <w:rFonts w:ascii="Angsana New" w:hAnsi="Angsana New" w:hint="cs"/>
                <w:sz w:val="32"/>
                <w:szCs w:val="32"/>
                <w:cs/>
              </w:rPr>
              <w:t>ับ</w:t>
            </w:r>
            <w:r w:rsidR="005739A6" w:rsidRPr="00FB0D6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FB0D60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2408B0" w:rsidRPr="002408B0">
              <w:rPr>
                <w:rFonts w:ascii="Angsana New" w:hAnsi="Angsana New"/>
                <w:sz w:val="32"/>
                <w:szCs w:val="32"/>
              </w:rPr>
              <w:t>31</w:t>
            </w:r>
            <w:r w:rsidRPr="00FB0D6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739A6" w:rsidRPr="00FB0D60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  <w:tc>
          <w:tcPr>
            <w:tcW w:w="20" w:type="dxa"/>
            <w:vAlign w:val="bottom"/>
          </w:tcPr>
          <w:p w14:paraId="49DD9E0E" w14:textId="77777777" w:rsidR="006C4ED1" w:rsidRPr="00FB0D60" w:rsidRDefault="006C4ED1" w:rsidP="006C4ED1">
            <w:pPr>
              <w:ind w:left="-52" w:right="1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14:paraId="5605490A" w14:textId="6024FB26" w:rsidR="006C4ED1" w:rsidRPr="00FB0D60" w:rsidRDefault="002408B0" w:rsidP="00A20E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1</w:t>
            </w:r>
            <w:r w:rsidR="00516385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786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3CFE930" w14:textId="77777777" w:rsidR="006C4ED1" w:rsidRPr="00FB0D60" w:rsidRDefault="006C4ED1" w:rsidP="006C4ED1">
            <w:pPr>
              <w:ind w:left="-52" w:right="1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A31A722" w14:textId="414F1871" w:rsidR="006C4ED1" w:rsidRPr="00FB0D60" w:rsidRDefault="002408B0" w:rsidP="00A20E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1</w:t>
            </w:r>
            <w:r w:rsidR="008F3E77" w:rsidRPr="00FB0D60">
              <w:rPr>
                <w:rFonts w:ascii="Angsana New" w:hAnsi="Angsana New"/>
                <w:sz w:val="32"/>
                <w:szCs w:val="32"/>
              </w:rPr>
              <w:t>,</w:t>
            </w:r>
            <w:r w:rsidRPr="002408B0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97" w:type="dxa"/>
            <w:gridSpan w:val="2"/>
            <w:shd w:val="clear" w:color="auto" w:fill="auto"/>
            <w:vAlign w:val="bottom"/>
          </w:tcPr>
          <w:p w14:paraId="5DE5B53E" w14:textId="77777777" w:rsidR="006C4ED1" w:rsidRPr="00FB0D60" w:rsidRDefault="006C4ED1" w:rsidP="006C4ED1">
            <w:pPr>
              <w:ind w:left="-52" w:right="1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0" w:type="dxa"/>
            <w:shd w:val="clear" w:color="auto" w:fill="auto"/>
            <w:vAlign w:val="bottom"/>
          </w:tcPr>
          <w:p w14:paraId="5066E8F5" w14:textId="57D821EF" w:rsidR="006C4ED1" w:rsidRPr="00FB0D60" w:rsidRDefault="002408B0" w:rsidP="00A20E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1703EC41" w14:textId="77777777" w:rsidR="006C4ED1" w:rsidRPr="00FB0D60" w:rsidRDefault="006C4ED1" w:rsidP="006C4ED1">
            <w:pPr>
              <w:ind w:left="-52" w:right="17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8" w:type="dxa"/>
            <w:gridSpan w:val="2"/>
            <w:shd w:val="clear" w:color="auto" w:fill="auto"/>
            <w:vAlign w:val="bottom"/>
          </w:tcPr>
          <w:p w14:paraId="0C8B26A6" w14:textId="5BF311B1" w:rsidR="006C4ED1" w:rsidRPr="00FB0D60" w:rsidRDefault="002408B0" w:rsidP="00A20ED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424</w:t>
            </w:r>
          </w:p>
        </w:tc>
      </w:tr>
    </w:tbl>
    <w:p w14:paraId="797005E3" w14:textId="74DED6C6" w:rsidR="00F35D08" w:rsidRPr="00FB0D60" w:rsidRDefault="002408B0" w:rsidP="008C29F6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30</w:t>
      </w:r>
      <w:r w:rsidR="00F35D08" w:rsidRPr="00FB0D6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5D08" w:rsidRPr="00FB0D60">
        <w:rPr>
          <w:rFonts w:ascii="Angsana New" w:hAnsi="Angsana New"/>
          <w:b/>
          <w:bCs/>
          <w:sz w:val="32"/>
          <w:szCs w:val="32"/>
        </w:rPr>
        <w:tab/>
      </w:r>
      <w:r w:rsidR="00F35D08" w:rsidRPr="00FB0D60">
        <w:rPr>
          <w:rFonts w:ascii="Angsana New" w:hAnsi="Angsana New" w:hint="cs"/>
          <w:b/>
          <w:bCs/>
          <w:sz w:val="32"/>
          <w:szCs w:val="32"/>
          <w:cs/>
        </w:rPr>
        <w:t>ทุนเรือนหุ้นและใบสำคัญแสดงสิทธิ</w:t>
      </w:r>
    </w:p>
    <w:p w14:paraId="4F151F18" w14:textId="4061C846" w:rsidR="00E16887" w:rsidRPr="00FB0D60" w:rsidRDefault="002408B0" w:rsidP="00E1688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30</w:t>
      </w:r>
      <w:r w:rsidR="00E16887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1</w:t>
      </w:r>
      <w:r w:rsidR="00E16887" w:rsidRPr="00FB0D60">
        <w:rPr>
          <w:rFonts w:ascii="Angsana New" w:eastAsia="Times New Roman" w:hAnsi="Angsana New"/>
          <w:sz w:val="32"/>
          <w:szCs w:val="32"/>
        </w:rPr>
        <w:tab/>
      </w:r>
      <w:r w:rsidR="00E16887" w:rsidRPr="00FB0D60">
        <w:rPr>
          <w:rFonts w:ascii="Angsana New" w:eastAsia="Times New Roman" w:hAnsi="Angsana New"/>
          <w:sz w:val="32"/>
          <w:szCs w:val="32"/>
          <w:cs/>
        </w:rPr>
        <w:t>ทุนออกจำหน่ายและเรียกชำระแล้ว</w:t>
      </w:r>
    </w:p>
    <w:tbl>
      <w:tblPr>
        <w:tblW w:w="819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3732"/>
        <w:gridCol w:w="1488"/>
        <w:gridCol w:w="1440"/>
        <w:gridCol w:w="1530"/>
      </w:tblGrid>
      <w:tr w:rsidR="00E16887" w:rsidRPr="00931409" w14:paraId="027FC89D" w14:textId="77777777" w:rsidTr="00931409">
        <w:tc>
          <w:tcPr>
            <w:tcW w:w="3732" w:type="dxa"/>
          </w:tcPr>
          <w:p w14:paraId="7856B6D4" w14:textId="77777777" w:rsidR="00E16887" w:rsidRPr="00931409" w:rsidRDefault="00E16887" w:rsidP="00823D94">
            <w:pPr>
              <w:ind w:right="-18"/>
              <w:jc w:val="thaiDistribute"/>
              <w:rPr>
                <w:rFonts w:ascii="Angsana New" w:eastAsia="Times New Roman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488" w:type="dxa"/>
            <w:vAlign w:val="bottom"/>
          </w:tcPr>
          <w:p w14:paraId="31B0DE6C" w14:textId="77777777" w:rsidR="00E16887" w:rsidRPr="00931409" w:rsidRDefault="00E16887" w:rsidP="00823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b/>
                <w:bCs/>
                <w:szCs w:val="24"/>
                <w:cs/>
              </w:rPr>
            </w:pPr>
            <w:r w:rsidRPr="00931409">
              <w:rPr>
                <w:rFonts w:ascii="Angsana New" w:eastAsia="Times New Roman" w:hAnsi="Angsana New"/>
                <w:b/>
                <w:bCs/>
                <w:szCs w:val="24"/>
                <w:cs/>
              </w:rPr>
              <w:t>จำนวนหุ้น (หุ้น)</w:t>
            </w:r>
          </w:p>
        </w:tc>
        <w:tc>
          <w:tcPr>
            <w:tcW w:w="1440" w:type="dxa"/>
            <w:vAlign w:val="bottom"/>
          </w:tcPr>
          <w:p w14:paraId="6951B55D" w14:textId="77777777" w:rsidR="00E16887" w:rsidRPr="00931409" w:rsidRDefault="00E16887" w:rsidP="00823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931409">
              <w:rPr>
                <w:rFonts w:ascii="Angsana New" w:eastAsia="Times New Roman" w:hAnsi="Angsana New"/>
                <w:b/>
                <w:bCs/>
                <w:szCs w:val="24"/>
                <w:cs/>
              </w:rPr>
              <w:t>จำนวนเงิน (บาท)</w:t>
            </w:r>
          </w:p>
        </w:tc>
        <w:tc>
          <w:tcPr>
            <w:tcW w:w="1530" w:type="dxa"/>
            <w:vAlign w:val="bottom"/>
          </w:tcPr>
          <w:p w14:paraId="7EA7B2B5" w14:textId="77777777" w:rsidR="00E16887" w:rsidRPr="00931409" w:rsidRDefault="00E16887" w:rsidP="00931409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b/>
                <w:bCs/>
                <w:szCs w:val="24"/>
              </w:rPr>
            </w:pPr>
            <w:r w:rsidRPr="00931409">
              <w:rPr>
                <w:rFonts w:ascii="Angsana New" w:eastAsia="Times New Roman" w:hAnsi="Angsana New"/>
                <w:b/>
                <w:bCs/>
                <w:szCs w:val="24"/>
                <w:cs/>
              </w:rPr>
              <w:t>วันที่จดทะเบียนกับกระทรวงพาณิชย์</w:t>
            </w:r>
          </w:p>
        </w:tc>
      </w:tr>
      <w:tr w:rsidR="00E16887" w:rsidRPr="00931409" w14:paraId="66B5E26D" w14:textId="77777777" w:rsidTr="00931409">
        <w:tc>
          <w:tcPr>
            <w:tcW w:w="3732" w:type="dxa"/>
          </w:tcPr>
          <w:p w14:paraId="0981F7EE" w14:textId="5F525D15" w:rsidR="00E16887" w:rsidRPr="00931409" w:rsidRDefault="00E16887" w:rsidP="00823D94">
            <w:pPr>
              <w:ind w:left="132" w:right="-18" w:hanging="132"/>
              <w:rPr>
                <w:rFonts w:ascii="Angsana New" w:eastAsia="Times New Roman" w:hAnsi="Angsana New"/>
                <w:szCs w:val="24"/>
                <w:cs/>
              </w:rPr>
            </w:pP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ยอดคงเหลือ ณ วันที่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31</w:t>
            </w:r>
            <w:r w:rsidRPr="00931409">
              <w:rPr>
                <w:rFonts w:ascii="Angsana New" w:eastAsia="Times New Roman" w:hAnsi="Angsana New"/>
                <w:szCs w:val="24"/>
              </w:rPr>
              <w:t xml:space="preserve"> </w:t>
            </w: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2560</w:t>
            </w:r>
          </w:p>
        </w:tc>
        <w:tc>
          <w:tcPr>
            <w:tcW w:w="1488" w:type="dxa"/>
            <w:vAlign w:val="bottom"/>
          </w:tcPr>
          <w:p w14:paraId="5A111CAF" w14:textId="72BC50EE" w:rsidR="00E16887" w:rsidRPr="00931409" w:rsidRDefault="002408B0" w:rsidP="00931409">
            <w:pPr>
              <w:tabs>
                <w:tab w:val="decimal" w:pos="1198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312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860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317</w:t>
            </w:r>
          </w:p>
        </w:tc>
        <w:tc>
          <w:tcPr>
            <w:tcW w:w="1440" w:type="dxa"/>
            <w:vAlign w:val="bottom"/>
          </w:tcPr>
          <w:p w14:paraId="5D863A64" w14:textId="01C16018" w:rsidR="00E16887" w:rsidRPr="00931409" w:rsidRDefault="002408B0" w:rsidP="00931409">
            <w:pPr>
              <w:tabs>
                <w:tab w:val="decimal" w:pos="115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312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860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317</w:t>
            </w:r>
          </w:p>
        </w:tc>
        <w:tc>
          <w:tcPr>
            <w:tcW w:w="1530" w:type="dxa"/>
            <w:vAlign w:val="bottom"/>
          </w:tcPr>
          <w:p w14:paraId="017AFFD9" w14:textId="77777777" w:rsidR="00E16887" w:rsidRPr="00931409" w:rsidRDefault="00E16887" w:rsidP="00823D94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</w:p>
        </w:tc>
      </w:tr>
      <w:tr w:rsidR="00E16887" w:rsidRPr="00931409" w14:paraId="7606C446" w14:textId="77777777" w:rsidTr="00931409">
        <w:tc>
          <w:tcPr>
            <w:tcW w:w="3732" w:type="dxa"/>
          </w:tcPr>
          <w:p w14:paraId="6ABC4B16" w14:textId="612714B4" w:rsidR="00E16887" w:rsidRPr="00931409" w:rsidRDefault="00E16887" w:rsidP="00823D94">
            <w:pPr>
              <w:ind w:left="132" w:right="-18" w:hanging="132"/>
              <w:rPr>
                <w:rFonts w:ascii="Angsana New" w:eastAsia="Times New Roman" w:hAnsi="Angsana New"/>
                <w:szCs w:val="24"/>
              </w:rPr>
            </w:pP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เพิ่มทุนจากการใช้สิทธิของใบสำคัญแสดงสิทธิ ครั้งที่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1</w:t>
            </w:r>
          </w:p>
        </w:tc>
        <w:tc>
          <w:tcPr>
            <w:tcW w:w="1488" w:type="dxa"/>
          </w:tcPr>
          <w:p w14:paraId="549967FA" w14:textId="21D0D6C3" w:rsidR="00E16887" w:rsidRPr="00931409" w:rsidRDefault="002408B0" w:rsidP="00931409">
            <w:pPr>
              <w:tabs>
                <w:tab w:val="decimal" w:pos="1198"/>
              </w:tabs>
              <w:jc w:val="thaiDistribute"/>
              <w:rPr>
                <w:rFonts w:ascii="Angsana New" w:eastAsia="Times New Roman" w:hAnsi="Angsana New"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61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782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235</w:t>
            </w:r>
          </w:p>
        </w:tc>
        <w:tc>
          <w:tcPr>
            <w:tcW w:w="1440" w:type="dxa"/>
          </w:tcPr>
          <w:p w14:paraId="1C36CB9F" w14:textId="17C4B1ED" w:rsidR="00E16887" w:rsidRPr="00931409" w:rsidRDefault="002408B0" w:rsidP="00931409">
            <w:pPr>
              <w:tabs>
                <w:tab w:val="decimal" w:pos="1152"/>
              </w:tabs>
              <w:jc w:val="thaiDistribute"/>
              <w:rPr>
                <w:rFonts w:ascii="Angsana New" w:eastAsia="Times New Roman" w:hAnsi="Angsana New"/>
                <w:szCs w:val="24"/>
                <w:cs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61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782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235</w:t>
            </w:r>
          </w:p>
        </w:tc>
        <w:tc>
          <w:tcPr>
            <w:tcW w:w="1530" w:type="dxa"/>
          </w:tcPr>
          <w:p w14:paraId="7D2E5884" w14:textId="4100E7FC" w:rsidR="00E16887" w:rsidRPr="00931409" w:rsidRDefault="002408B0" w:rsidP="00931409">
            <w:pPr>
              <w:ind w:right="-108"/>
              <w:jc w:val="center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 xml:space="preserve"> </w:t>
            </w:r>
            <w:r w:rsidR="00E16887" w:rsidRPr="00931409">
              <w:rPr>
                <w:rFonts w:ascii="Angsana New" w:eastAsia="Times New Roman" w:hAnsi="Angsana New"/>
                <w:szCs w:val="24"/>
                <w:cs/>
              </w:rPr>
              <w:t xml:space="preserve">กุมภาพันธ์ </w:t>
            </w:r>
            <w:r w:rsidRPr="002408B0">
              <w:rPr>
                <w:rFonts w:ascii="Angsana New" w:eastAsia="Times New Roman" w:hAnsi="Angsana New"/>
                <w:szCs w:val="24"/>
              </w:rPr>
              <w:t>2561</w:t>
            </w:r>
          </w:p>
        </w:tc>
      </w:tr>
      <w:tr w:rsidR="00E16887" w:rsidRPr="00931409" w14:paraId="66B602B8" w14:textId="77777777" w:rsidTr="00931409">
        <w:tc>
          <w:tcPr>
            <w:tcW w:w="3732" w:type="dxa"/>
          </w:tcPr>
          <w:p w14:paraId="7CA4A93D" w14:textId="2BDCCF34" w:rsidR="00E16887" w:rsidRPr="00931409" w:rsidRDefault="00E16887" w:rsidP="00823D94">
            <w:pPr>
              <w:ind w:left="132" w:right="-18" w:hanging="132"/>
              <w:rPr>
                <w:rFonts w:ascii="Angsana New" w:eastAsia="Times New Roman" w:hAnsi="Angsana New"/>
                <w:szCs w:val="24"/>
              </w:rPr>
            </w:pP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เพิ่มทุนจากการใช้สิทธิของใบสำคัญแสดงสิทธิ ครั้งที่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</w:t>
            </w:r>
          </w:p>
        </w:tc>
        <w:tc>
          <w:tcPr>
            <w:tcW w:w="1488" w:type="dxa"/>
            <w:vAlign w:val="bottom"/>
          </w:tcPr>
          <w:p w14:paraId="53FD7415" w14:textId="4DB56956" w:rsidR="00E16887" w:rsidRPr="00931409" w:rsidRDefault="002408B0" w:rsidP="00931409">
            <w:pPr>
              <w:pBdr>
                <w:bottom w:val="single" w:sz="6" w:space="1" w:color="auto"/>
              </w:pBdr>
              <w:tabs>
                <w:tab w:val="decimal" w:pos="1198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654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955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550</w:t>
            </w:r>
          </w:p>
        </w:tc>
        <w:tc>
          <w:tcPr>
            <w:tcW w:w="1440" w:type="dxa"/>
            <w:vAlign w:val="bottom"/>
          </w:tcPr>
          <w:p w14:paraId="3D5B2B43" w14:textId="11B92B48" w:rsidR="00E16887" w:rsidRPr="00931409" w:rsidRDefault="002408B0" w:rsidP="009314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654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955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550</w:t>
            </w:r>
          </w:p>
        </w:tc>
        <w:tc>
          <w:tcPr>
            <w:tcW w:w="1530" w:type="dxa"/>
          </w:tcPr>
          <w:p w14:paraId="6D9776D0" w14:textId="16E65F4C" w:rsidR="00E16887" w:rsidRPr="00931409" w:rsidRDefault="002408B0" w:rsidP="00931409">
            <w:pPr>
              <w:ind w:right="-108"/>
              <w:jc w:val="center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28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 xml:space="preserve"> </w:t>
            </w:r>
            <w:r w:rsidR="00E16887" w:rsidRPr="00931409">
              <w:rPr>
                <w:rFonts w:ascii="Angsana New" w:eastAsia="Times New Roman" w:hAnsi="Angsana New"/>
                <w:szCs w:val="24"/>
                <w:cs/>
              </w:rPr>
              <w:t xml:space="preserve">กุมภาพันธ์ </w:t>
            </w:r>
            <w:r w:rsidRPr="002408B0">
              <w:rPr>
                <w:rFonts w:ascii="Angsana New" w:eastAsia="Times New Roman" w:hAnsi="Angsana New"/>
                <w:szCs w:val="24"/>
              </w:rPr>
              <w:t>2561</w:t>
            </w:r>
          </w:p>
        </w:tc>
      </w:tr>
      <w:tr w:rsidR="00E16887" w:rsidRPr="00931409" w14:paraId="7B5E157D" w14:textId="77777777" w:rsidTr="00931409">
        <w:tc>
          <w:tcPr>
            <w:tcW w:w="3732" w:type="dxa"/>
          </w:tcPr>
          <w:p w14:paraId="6F93421B" w14:textId="2BFCCEDD" w:rsidR="00E16887" w:rsidRPr="00931409" w:rsidRDefault="00E16887" w:rsidP="00823D94">
            <w:pPr>
              <w:ind w:left="132" w:right="-18" w:hanging="132"/>
              <w:rPr>
                <w:rFonts w:ascii="Angsana New" w:eastAsia="Times New Roman" w:hAnsi="Angsana New"/>
                <w:szCs w:val="24"/>
                <w:cs/>
              </w:rPr>
            </w:pP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ยอดคงเหลือ ณ วันที่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31</w:t>
            </w:r>
            <w:r w:rsidRPr="00931409">
              <w:rPr>
                <w:rFonts w:ascii="Angsana New" w:eastAsia="Times New Roman" w:hAnsi="Angsana New"/>
                <w:szCs w:val="24"/>
              </w:rPr>
              <w:t xml:space="preserve"> </w:t>
            </w: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2561</w:t>
            </w:r>
          </w:p>
        </w:tc>
        <w:tc>
          <w:tcPr>
            <w:tcW w:w="1488" w:type="dxa"/>
            <w:vAlign w:val="bottom"/>
          </w:tcPr>
          <w:p w14:paraId="7F5BE9E9" w14:textId="62C984F0" w:rsidR="00E16887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1198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029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598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102</w:t>
            </w:r>
          </w:p>
        </w:tc>
        <w:tc>
          <w:tcPr>
            <w:tcW w:w="1440" w:type="dxa"/>
            <w:vAlign w:val="bottom"/>
          </w:tcPr>
          <w:p w14:paraId="04298343" w14:textId="671B04B3" w:rsidR="00E16887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029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598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102</w:t>
            </w:r>
          </w:p>
        </w:tc>
        <w:tc>
          <w:tcPr>
            <w:tcW w:w="1530" w:type="dxa"/>
            <w:vAlign w:val="bottom"/>
          </w:tcPr>
          <w:p w14:paraId="479D5F4E" w14:textId="77777777" w:rsidR="00E16887" w:rsidRPr="00931409" w:rsidRDefault="00E16887" w:rsidP="00823D94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</w:p>
        </w:tc>
      </w:tr>
      <w:tr w:rsidR="00E16887" w:rsidRPr="00931409" w14:paraId="6E54867B" w14:textId="77777777" w:rsidTr="00931409">
        <w:tc>
          <w:tcPr>
            <w:tcW w:w="3732" w:type="dxa"/>
          </w:tcPr>
          <w:p w14:paraId="636B5AAA" w14:textId="2AFDAC42" w:rsidR="00E16887" w:rsidRPr="00931409" w:rsidRDefault="00E16887" w:rsidP="00823D94">
            <w:pPr>
              <w:ind w:left="132" w:right="-18" w:hanging="132"/>
              <w:rPr>
                <w:rFonts w:ascii="Angsana New" w:eastAsia="Times New Roman" w:hAnsi="Angsana New"/>
                <w:szCs w:val="24"/>
                <w:cs/>
              </w:rPr>
            </w:pP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ยอดคงเหลือ ณ วันที่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31</w:t>
            </w:r>
            <w:r w:rsidRPr="00931409">
              <w:rPr>
                <w:rFonts w:ascii="Angsana New" w:eastAsia="Times New Roman" w:hAnsi="Angsana New"/>
                <w:szCs w:val="24"/>
              </w:rPr>
              <w:t xml:space="preserve"> </w:t>
            </w:r>
            <w:r w:rsidRPr="00931409">
              <w:rPr>
                <w:rFonts w:ascii="Angsana New" w:eastAsia="Times New Roman" w:hAnsi="Angsana New"/>
                <w:szCs w:val="24"/>
                <w:cs/>
              </w:rPr>
              <w:t xml:space="preserve">ธันวาคม </w:t>
            </w:r>
            <w:r w:rsidR="002408B0" w:rsidRPr="002408B0">
              <w:rPr>
                <w:rFonts w:ascii="Angsana New" w:eastAsia="Times New Roman" w:hAnsi="Angsana New"/>
                <w:szCs w:val="24"/>
              </w:rPr>
              <w:t>2562</w:t>
            </w:r>
          </w:p>
        </w:tc>
        <w:tc>
          <w:tcPr>
            <w:tcW w:w="1488" w:type="dxa"/>
            <w:vAlign w:val="bottom"/>
          </w:tcPr>
          <w:p w14:paraId="28820825" w14:textId="40F4EEC2" w:rsidR="00E16887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1198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029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598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102</w:t>
            </w:r>
          </w:p>
        </w:tc>
        <w:tc>
          <w:tcPr>
            <w:tcW w:w="1440" w:type="dxa"/>
            <w:vAlign w:val="bottom"/>
          </w:tcPr>
          <w:p w14:paraId="1F7F4BDC" w14:textId="68360DED" w:rsidR="00E16887" w:rsidRPr="00931409" w:rsidRDefault="002408B0" w:rsidP="00931409">
            <w:pPr>
              <w:pBdr>
                <w:bottom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  <w:r w:rsidRPr="002408B0">
              <w:rPr>
                <w:rFonts w:ascii="Angsana New" w:eastAsia="Times New Roman" w:hAnsi="Angsana New"/>
                <w:szCs w:val="24"/>
              </w:rPr>
              <w:t>3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029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598</w:t>
            </w:r>
            <w:r w:rsidR="00E16887" w:rsidRPr="00931409">
              <w:rPr>
                <w:rFonts w:ascii="Angsana New" w:eastAsia="Times New Roman" w:hAnsi="Angsana New"/>
                <w:szCs w:val="24"/>
              </w:rPr>
              <w:t>,</w:t>
            </w:r>
            <w:r w:rsidRPr="002408B0">
              <w:rPr>
                <w:rFonts w:ascii="Angsana New" w:eastAsia="Times New Roman" w:hAnsi="Angsana New"/>
                <w:szCs w:val="24"/>
              </w:rPr>
              <w:t>102</w:t>
            </w:r>
          </w:p>
        </w:tc>
        <w:tc>
          <w:tcPr>
            <w:tcW w:w="1530" w:type="dxa"/>
            <w:vAlign w:val="bottom"/>
          </w:tcPr>
          <w:p w14:paraId="718DF748" w14:textId="77777777" w:rsidR="00E16887" w:rsidRPr="00931409" w:rsidRDefault="00E16887" w:rsidP="00823D94">
            <w:pPr>
              <w:tabs>
                <w:tab w:val="decimal" w:pos="882"/>
              </w:tabs>
              <w:jc w:val="thaiDistribute"/>
              <w:rPr>
                <w:rFonts w:ascii="Angsana New" w:eastAsia="Times New Roman" w:hAnsi="Angsana New"/>
                <w:szCs w:val="24"/>
              </w:rPr>
            </w:pPr>
          </w:p>
        </w:tc>
      </w:tr>
    </w:tbl>
    <w:p w14:paraId="4DB4687E" w14:textId="77777777" w:rsidR="006D6A8A" w:rsidRPr="00FB0D60" w:rsidRDefault="006D6A8A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</w:rPr>
        <w:br w:type="page"/>
      </w:r>
    </w:p>
    <w:p w14:paraId="196C8070" w14:textId="78095BF0" w:rsidR="00823D94" w:rsidRPr="00FB0D60" w:rsidRDefault="002408B0" w:rsidP="00FB0D60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ind w:left="1267" w:hanging="720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30</w:t>
      </w:r>
      <w:r w:rsidR="00823D94" w:rsidRPr="00FB0D60">
        <w:rPr>
          <w:rFonts w:ascii="Angsana New" w:eastAsia="Times New Roman" w:hAnsi="Angsana New"/>
          <w:sz w:val="32"/>
          <w:szCs w:val="32"/>
        </w:rPr>
        <w:t>.</w:t>
      </w:r>
      <w:r w:rsidRPr="002408B0">
        <w:rPr>
          <w:rFonts w:ascii="Angsana New" w:eastAsia="Times New Roman" w:hAnsi="Angsana New"/>
          <w:sz w:val="32"/>
          <w:szCs w:val="32"/>
        </w:rPr>
        <w:t>2</w:t>
      </w:r>
      <w:r w:rsidR="00823D94" w:rsidRPr="00FB0D60">
        <w:rPr>
          <w:rFonts w:ascii="Angsana New" w:eastAsia="Times New Roman" w:hAnsi="Angsana New"/>
          <w:sz w:val="32"/>
          <w:szCs w:val="32"/>
        </w:rPr>
        <w:tab/>
      </w:r>
      <w:r w:rsidR="00823D94" w:rsidRPr="00FB0D60">
        <w:rPr>
          <w:rFonts w:ascii="Angsana New" w:eastAsia="Times New Roman" w:hAnsi="Angsana New"/>
          <w:sz w:val="32"/>
          <w:szCs w:val="32"/>
          <w:cs/>
        </w:rPr>
        <w:t>ใบสำคัญแสดงสิทธิ</w:t>
      </w:r>
    </w:p>
    <w:p w14:paraId="07E69C43" w14:textId="1A8D9957" w:rsidR="00823D94" w:rsidRPr="00FB0D60" w:rsidRDefault="002408B0" w:rsidP="00FB0D60">
      <w:pPr>
        <w:spacing w:after="240"/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823D9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823D9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823D94" w:rsidRPr="00FB0D60">
        <w:rPr>
          <w:rFonts w:ascii="Angsana New" w:hAnsi="Angsana New"/>
          <w:sz w:val="32"/>
          <w:szCs w:val="32"/>
          <w:cs/>
        </w:rPr>
        <w:tab/>
      </w:r>
      <w:r w:rsidR="00823D94" w:rsidRPr="00FB0D6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11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2557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7074FA"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823D94" w:rsidRPr="00FB0D60">
        <w:rPr>
          <w:rFonts w:ascii="Angsana New" w:hAnsi="Angsana New" w:hint="cs"/>
          <w:sz w:val="32"/>
          <w:szCs w:val="32"/>
          <w:cs/>
        </w:rPr>
        <w:t>ได้มีมติอนุมัติให้ออก</w:t>
      </w:r>
      <w:r w:rsidR="00823D94" w:rsidRPr="00FB0D60">
        <w:rPr>
          <w:rFonts w:ascii="Angsana New" w:hAnsi="Angsana New" w:hint="cs"/>
          <w:spacing w:val="-4"/>
          <w:sz w:val="32"/>
          <w:szCs w:val="32"/>
          <w:cs/>
        </w:rPr>
        <w:t>และเสนอขายใบสำคัญแสดงสิทธิที่จะซื้อหุ้นสามัญรุ่นที่</w:t>
      </w:r>
      <w:r w:rsidR="00823D94"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4"/>
          <w:sz w:val="32"/>
          <w:szCs w:val="32"/>
        </w:rPr>
        <w:t>1</w:t>
      </w:r>
      <w:r w:rsidR="00823D94" w:rsidRPr="00FB0D60">
        <w:rPr>
          <w:rFonts w:ascii="Angsana New" w:hAnsi="Angsana New"/>
          <w:spacing w:val="-4"/>
          <w:sz w:val="32"/>
          <w:szCs w:val="32"/>
          <w:cs/>
        </w:rPr>
        <w:t xml:space="preserve"> (</w:t>
      </w:r>
      <w:r w:rsidRPr="002408B0">
        <w:rPr>
          <w:rFonts w:ascii="Angsana New" w:hAnsi="Angsana New"/>
          <w:spacing w:val="-4"/>
          <w:sz w:val="32"/>
          <w:szCs w:val="32"/>
        </w:rPr>
        <w:t>7</w:t>
      </w:r>
      <w:r w:rsidR="00823D94" w:rsidRPr="00FB0D60">
        <w:rPr>
          <w:rFonts w:ascii="Angsana New" w:hAnsi="Angsana New"/>
          <w:spacing w:val="-4"/>
          <w:sz w:val="32"/>
          <w:szCs w:val="32"/>
        </w:rPr>
        <w:t>UP-W</w:t>
      </w:r>
      <w:r w:rsidRPr="002408B0">
        <w:rPr>
          <w:rFonts w:ascii="Angsana New" w:hAnsi="Angsana New"/>
          <w:spacing w:val="-4"/>
          <w:sz w:val="32"/>
          <w:szCs w:val="32"/>
        </w:rPr>
        <w:t>1</w:t>
      </w:r>
      <w:r w:rsidR="00823D94" w:rsidRPr="00FB0D6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823D94" w:rsidRPr="00FB0D60">
        <w:rPr>
          <w:rFonts w:ascii="Angsana New" w:hAnsi="Angsana New" w:hint="cs"/>
          <w:spacing w:val="-4"/>
          <w:sz w:val="32"/>
          <w:szCs w:val="32"/>
          <w:cs/>
        </w:rPr>
        <w:t>ให้แก่ผู้ถือหุ้นเดิม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จำนวน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8"/>
          <w:sz w:val="32"/>
          <w:szCs w:val="32"/>
        </w:rPr>
        <w:t>108</w:t>
      </w:r>
      <w:r w:rsidR="00823D94" w:rsidRPr="00FB0D60">
        <w:rPr>
          <w:rFonts w:ascii="Angsana New" w:hAnsi="Angsana New"/>
          <w:spacing w:val="-8"/>
          <w:sz w:val="32"/>
          <w:szCs w:val="32"/>
        </w:rPr>
        <w:t>,</w:t>
      </w:r>
      <w:r w:rsidRPr="002408B0">
        <w:rPr>
          <w:rFonts w:ascii="Angsana New" w:hAnsi="Angsana New"/>
          <w:spacing w:val="-8"/>
          <w:sz w:val="32"/>
          <w:szCs w:val="32"/>
        </w:rPr>
        <w:t>000</w:t>
      </w:r>
      <w:r w:rsidR="00823D94" w:rsidRPr="00FB0D60">
        <w:rPr>
          <w:rFonts w:ascii="Angsana New" w:hAnsi="Angsana New"/>
          <w:spacing w:val="-8"/>
          <w:sz w:val="32"/>
          <w:szCs w:val="32"/>
        </w:rPr>
        <w:t>,</w:t>
      </w:r>
      <w:r w:rsidRPr="002408B0">
        <w:rPr>
          <w:rFonts w:ascii="Angsana New" w:hAnsi="Angsana New"/>
          <w:spacing w:val="-8"/>
          <w:sz w:val="32"/>
          <w:szCs w:val="32"/>
        </w:rPr>
        <w:t>000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หน่วย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ราคาเสนอขายหน่วยละ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8"/>
          <w:sz w:val="32"/>
          <w:szCs w:val="32"/>
        </w:rPr>
        <w:t>0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บาท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โดยใบสำคัญแสดงสิทธิ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pacing w:val="-8"/>
          <w:sz w:val="32"/>
          <w:szCs w:val="32"/>
        </w:rPr>
        <w:t>1</w:t>
      </w:r>
      <w:r w:rsidR="00823D94" w:rsidRPr="00FB0D6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pacing w:val="-8"/>
          <w:sz w:val="32"/>
          <w:szCs w:val="32"/>
          <w:cs/>
        </w:rPr>
        <w:t>หน่วย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สามารถซื้อหุ้นสามัญได้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หุ้น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ในราคาหุ้นละ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4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บาท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โดยใบสำคัญแสดงสิทธิมีอายุ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ปี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โดยระยะเวลาใช้สิทธิซื้อหุ้นคือวันทำการสุดท้ายของเดือนมกราคม</w:t>
      </w:r>
      <w:r w:rsidR="00FB0D60">
        <w:rPr>
          <w:rFonts w:ascii="Angsana New" w:hAnsi="Angsana New"/>
          <w:sz w:val="32"/>
          <w:szCs w:val="32"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ของทุกปีตลอดอายุใบสำคัญแสดงสิทธิ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โดยเริ่มจากวันที่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29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="00823D94" w:rsidRPr="00FB0D60">
        <w:rPr>
          <w:rFonts w:ascii="Angsana New" w:hAnsi="Angsana New" w:hint="cs"/>
          <w:sz w:val="32"/>
          <w:szCs w:val="32"/>
          <w:cs/>
        </w:rPr>
        <w:t>มกราคม</w:t>
      </w:r>
      <w:r w:rsidR="00823D9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2558</w:t>
      </w:r>
    </w:p>
    <w:p w14:paraId="54866072" w14:textId="42AD890E" w:rsidR="00823D94" w:rsidRPr="00FB0D60" w:rsidRDefault="002408B0" w:rsidP="00FB0D60">
      <w:pPr>
        <w:spacing w:after="240"/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823D9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823D9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823D94" w:rsidRPr="00FB0D60">
        <w:rPr>
          <w:rFonts w:ascii="Angsana New" w:hAnsi="Angsana New"/>
          <w:sz w:val="32"/>
          <w:szCs w:val="32"/>
          <w:cs/>
        </w:rPr>
        <w:tab/>
      </w:r>
      <w:r w:rsidR="0041365D" w:rsidRPr="00FB0D6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6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มกราคม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7074FA"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41365D" w:rsidRPr="00FB0D60">
        <w:rPr>
          <w:rFonts w:ascii="Angsana New" w:hAnsi="Angsana New" w:hint="cs"/>
          <w:sz w:val="32"/>
          <w:szCs w:val="32"/>
          <w:cs/>
        </w:rPr>
        <w:t>ได้มีมติอนุมัติให้ออกและเสนอขายใบสำคัญแสดงสิทธิที่จะซื้อหุ้นสามัญรุ่นที่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2408B0">
        <w:rPr>
          <w:rFonts w:ascii="Angsana New" w:hAnsi="Angsana New"/>
          <w:sz w:val="32"/>
          <w:szCs w:val="32"/>
        </w:rPr>
        <w:t>7</w:t>
      </w:r>
      <w:r w:rsidR="0041365D" w:rsidRPr="00FB0D60">
        <w:rPr>
          <w:rFonts w:ascii="Angsana New" w:hAnsi="Angsana New"/>
          <w:sz w:val="32"/>
          <w:szCs w:val="32"/>
        </w:rPr>
        <w:t>UP-W</w:t>
      </w:r>
      <w:r w:rsidRPr="002408B0">
        <w:rPr>
          <w:rFonts w:ascii="Angsana New" w:hAnsi="Angsana New"/>
          <w:sz w:val="32"/>
          <w:szCs w:val="32"/>
        </w:rPr>
        <w:t>2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)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ให้แก่ผู้ถือหุ้นเดิม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จำนวน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379</w:t>
      </w:r>
      <w:r w:rsidR="0041365D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599</w:t>
      </w:r>
      <w:r w:rsidR="0041365D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900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หน่วย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ราคาเสนอขายหน่วยละ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บาท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โดยใบสำคัญแสดงสิทธิ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หน่วย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สามารถซื้อหุ้นสามัญได้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หุ้น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ในราคาหุ้นละ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41365D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25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บาท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โดยใบสำคัญแสดงสิทธิมีอายุ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ปี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โดยระยะเวลาใช้สิทธิคือวันทำการสุดท้ายของเดือนสุดท้าย</w:t>
      </w:r>
      <w:r w:rsidR="0041365D" w:rsidRPr="00FB0D60">
        <w:rPr>
          <w:rFonts w:ascii="Angsana New" w:hAnsi="Angsana New"/>
          <w:sz w:val="32"/>
          <w:szCs w:val="32"/>
        </w:rPr>
        <w:t xml:space="preserve">  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ในแต่ละไตรมาสตลอดอายุใบสำคัญแสดงสิทธิ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โดยเริ่มจากวันที่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มิถุนายน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2560</w:t>
      </w:r>
    </w:p>
    <w:p w14:paraId="5D2D3962" w14:textId="59313C05" w:rsidR="0041365D" w:rsidRPr="00FB0D60" w:rsidRDefault="002408B0" w:rsidP="00FB0D60">
      <w:pPr>
        <w:spacing w:after="240"/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41365D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41365D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41365D" w:rsidRPr="00FB0D60">
        <w:rPr>
          <w:rFonts w:ascii="Angsana New" w:hAnsi="Angsana New"/>
          <w:sz w:val="32"/>
          <w:szCs w:val="32"/>
          <w:cs/>
        </w:rPr>
        <w:tab/>
      </w:r>
      <w:r w:rsidR="0041365D" w:rsidRPr="00FB0D6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เมษายน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ที่ประชุมสามัญผู้ถือหุ้นของ</w:t>
      </w:r>
      <w:r w:rsidR="007074FA"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41365D" w:rsidRPr="00FB0D60">
        <w:rPr>
          <w:rFonts w:ascii="Angsana New" w:hAnsi="Angsana New" w:hint="cs"/>
          <w:sz w:val="32"/>
          <w:szCs w:val="32"/>
          <w:cs/>
        </w:rPr>
        <w:t>มีมติอนุมัติให้ออกและเสนอขายใบสำคัญแสดงสิทธิที่จะซื้อหุ้นสามัญรุ่นที่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2408B0">
        <w:rPr>
          <w:rFonts w:ascii="Angsana New" w:hAnsi="Angsana New"/>
          <w:sz w:val="32"/>
          <w:szCs w:val="32"/>
        </w:rPr>
        <w:t>7</w:t>
      </w:r>
      <w:r w:rsidR="0041365D" w:rsidRPr="00FB0D60">
        <w:rPr>
          <w:rFonts w:ascii="Angsana New" w:hAnsi="Angsana New"/>
          <w:sz w:val="32"/>
          <w:szCs w:val="32"/>
        </w:rPr>
        <w:t>UP-W</w:t>
      </w:r>
      <w:r w:rsidRPr="002408B0">
        <w:rPr>
          <w:rFonts w:ascii="Angsana New" w:hAnsi="Angsana New"/>
          <w:sz w:val="32"/>
          <w:szCs w:val="32"/>
        </w:rPr>
        <w:t>3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)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ให้แก่ผู้ถือหุ้นเดิม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จำนวน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770</w:t>
      </w:r>
      <w:r w:rsidR="0041365D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953</w:t>
      </w:r>
      <w:r w:rsidR="0041365D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439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หน่วย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ราคาเสนอขายหน่วยละ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บาท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โดยใบสำคัญแสดงสิทธิ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หน่วย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สามารถซื้อหุ้นสามัญได้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หุ้น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ในราคาหุ้นละ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0</w:t>
      </w:r>
      <w:r w:rsidR="0041365D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5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บาท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ใบสำคัญแสดงสิทธิมีอายุ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9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เดือน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โดยระยะเวลาใช้สิทธิซื้อหุ้นคือวันทำการสุดท้ายของทุกเดือน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โดยเริ่มจากวันที่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30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41365D" w:rsidRPr="00FB0D60">
        <w:rPr>
          <w:rFonts w:ascii="Angsana New" w:hAnsi="Angsana New" w:hint="cs"/>
          <w:sz w:val="32"/>
          <w:szCs w:val="32"/>
          <w:cs/>
        </w:rPr>
        <w:t>มิถุนายน</w:t>
      </w:r>
      <w:r w:rsidR="0041365D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2560</w:t>
      </w:r>
    </w:p>
    <w:p w14:paraId="789884EA" w14:textId="5BD92396" w:rsidR="00823D94" w:rsidRPr="00FB0D60" w:rsidRDefault="00823D94" w:rsidP="00FB0D60">
      <w:pPr>
        <w:spacing w:after="240"/>
        <w:ind w:left="1987" w:right="-29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0D60">
        <w:rPr>
          <w:rFonts w:ascii="Angsana New" w:hAnsi="Angsana New"/>
          <w:spacing w:val="-4"/>
          <w:sz w:val="32"/>
          <w:szCs w:val="32"/>
        </w:rPr>
        <w:tab/>
      </w:r>
      <w:r w:rsidRPr="00FB0D60">
        <w:rPr>
          <w:rFonts w:ascii="Angsana New" w:hAnsi="Angsana New"/>
          <w:sz w:val="32"/>
          <w:szCs w:val="32"/>
          <w:cs/>
        </w:rPr>
        <w:t>ต่อมา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27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2560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7074FA" w:rsidRPr="00FB0D6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>ได้มีการปรับราคาการใช้สิทธิ</w:t>
      </w:r>
      <w:r w:rsidR="006A5CA5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>และอัตราการใช้สิทธิใหม่สำหรับใบสำคัญแสดงสิทธิ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7</w:t>
      </w:r>
      <w:r w:rsidRPr="00FB0D60">
        <w:rPr>
          <w:rFonts w:ascii="Angsana New" w:hAnsi="Angsana New"/>
          <w:spacing w:val="-4"/>
          <w:sz w:val="32"/>
          <w:szCs w:val="32"/>
        </w:rPr>
        <w:t>UP-W</w:t>
      </w:r>
      <w:r w:rsidR="002408B0" w:rsidRPr="002408B0">
        <w:rPr>
          <w:rFonts w:ascii="Angsana New" w:hAnsi="Angsana New"/>
          <w:spacing w:val="-4"/>
          <w:sz w:val="32"/>
          <w:szCs w:val="32"/>
        </w:rPr>
        <w:t>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pacing w:val="-4"/>
          <w:sz w:val="32"/>
          <w:szCs w:val="32"/>
        </w:rPr>
        <w:t>7</w:t>
      </w:r>
      <w:r w:rsidRPr="00FB0D60">
        <w:rPr>
          <w:rFonts w:ascii="Angsana New" w:hAnsi="Angsana New"/>
          <w:spacing w:val="-4"/>
          <w:sz w:val="32"/>
          <w:szCs w:val="32"/>
        </w:rPr>
        <w:t>UP-W</w:t>
      </w:r>
      <w:r w:rsidR="002408B0" w:rsidRPr="002408B0">
        <w:rPr>
          <w:rFonts w:ascii="Angsana New" w:hAnsi="Angsana New"/>
          <w:spacing w:val="-4"/>
          <w:sz w:val="32"/>
          <w:szCs w:val="32"/>
        </w:rPr>
        <w:t>2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7435" w:type="dxa"/>
        <w:tblInd w:w="1890" w:type="dxa"/>
        <w:tblLayout w:type="fixed"/>
        <w:tblLook w:val="04A0" w:firstRow="1" w:lastRow="0" w:firstColumn="1" w:lastColumn="0" w:noHBand="0" w:noVBand="1"/>
      </w:tblPr>
      <w:tblGrid>
        <w:gridCol w:w="1782"/>
        <w:gridCol w:w="1368"/>
        <w:gridCol w:w="1350"/>
        <w:gridCol w:w="1467"/>
        <w:gridCol w:w="1468"/>
      </w:tblGrid>
      <w:tr w:rsidR="00823D94" w:rsidRPr="00FB0D60" w14:paraId="66E477A7" w14:textId="77777777" w:rsidTr="00931409">
        <w:tc>
          <w:tcPr>
            <w:tcW w:w="1782" w:type="dxa"/>
            <w:shd w:val="clear" w:color="auto" w:fill="auto"/>
            <w:vAlign w:val="bottom"/>
          </w:tcPr>
          <w:p w14:paraId="0E300836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63B7B530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ราคาการใช้สิทธิ</w:t>
            </w:r>
          </w:p>
        </w:tc>
        <w:tc>
          <w:tcPr>
            <w:tcW w:w="2935" w:type="dxa"/>
            <w:gridSpan w:val="2"/>
            <w:shd w:val="clear" w:color="auto" w:fill="auto"/>
            <w:vAlign w:val="bottom"/>
          </w:tcPr>
          <w:p w14:paraId="19AEEDC6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อัตราการใช้สิทธิ</w:t>
            </w:r>
          </w:p>
        </w:tc>
      </w:tr>
      <w:tr w:rsidR="00823D94" w:rsidRPr="00FB0D60" w14:paraId="792FC8DB" w14:textId="77777777" w:rsidTr="00931409">
        <w:tc>
          <w:tcPr>
            <w:tcW w:w="1782" w:type="dxa"/>
            <w:shd w:val="clear" w:color="auto" w:fill="auto"/>
            <w:vAlign w:val="bottom"/>
          </w:tcPr>
          <w:p w14:paraId="65CF40BF" w14:textId="77777777" w:rsidR="00823D94" w:rsidRPr="00931409" w:rsidRDefault="00823D94" w:rsidP="00823D9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5AF3BB9F" w14:textId="77777777" w:rsidR="00823D94" w:rsidRPr="00931409" w:rsidRDefault="00823D94" w:rsidP="00823D94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เดิม</w:t>
            </w:r>
          </w:p>
        </w:tc>
        <w:tc>
          <w:tcPr>
            <w:tcW w:w="1350" w:type="dxa"/>
            <w:shd w:val="clear" w:color="auto" w:fill="auto"/>
          </w:tcPr>
          <w:p w14:paraId="5371B39A" w14:textId="77777777" w:rsidR="00823D94" w:rsidRPr="00931409" w:rsidRDefault="00823D94" w:rsidP="00823D94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ใหม่</w:t>
            </w:r>
          </w:p>
        </w:tc>
        <w:tc>
          <w:tcPr>
            <w:tcW w:w="1467" w:type="dxa"/>
            <w:shd w:val="clear" w:color="auto" w:fill="auto"/>
          </w:tcPr>
          <w:p w14:paraId="4C0409EA" w14:textId="77777777" w:rsidR="00823D94" w:rsidRPr="00931409" w:rsidRDefault="00823D94" w:rsidP="00823D94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เดิม</w:t>
            </w:r>
          </w:p>
        </w:tc>
        <w:tc>
          <w:tcPr>
            <w:tcW w:w="1468" w:type="dxa"/>
            <w:shd w:val="clear" w:color="auto" w:fill="auto"/>
          </w:tcPr>
          <w:p w14:paraId="51FD3039" w14:textId="77777777" w:rsidR="00823D94" w:rsidRPr="00931409" w:rsidRDefault="00823D94" w:rsidP="00823D94">
            <w:pPr>
              <w:spacing w:line="320" w:lineRule="exact"/>
              <w:ind w:right="-1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ใหม่</w:t>
            </w:r>
          </w:p>
        </w:tc>
      </w:tr>
      <w:tr w:rsidR="00823D94" w:rsidRPr="00FB0D60" w14:paraId="18EEBF37" w14:textId="77777777" w:rsidTr="00931409">
        <w:tc>
          <w:tcPr>
            <w:tcW w:w="1782" w:type="dxa"/>
            <w:shd w:val="clear" w:color="auto" w:fill="auto"/>
            <w:vAlign w:val="bottom"/>
          </w:tcPr>
          <w:p w14:paraId="393964B5" w14:textId="77777777" w:rsidR="00823D94" w:rsidRPr="00FB0D60" w:rsidRDefault="00823D94" w:rsidP="00823D94">
            <w:pPr>
              <w:pStyle w:val="Header"/>
              <w:tabs>
                <w:tab w:val="clear" w:pos="4153"/>
                <w:tab w:val="clear" w:pos="8306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18" w:type="dxa"/>
            <w:gridSpan w:val="2"/>
            <w:shd w:val="clear" w:color="auto" w:fill="auto"/>
          </w:tcPr>
          <w:p w14:paraId="69D94400" w14:textId="77777777" w:rsidR="00823D94" w:rsidRPr="00FB0D60" w:rsidRDefault="00823D94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บาทต่อหน่วย)</w:t>
            </w:r>
          </w:p>
        </w:tc>
        <w:tc>
          <w:tcPr>
            <w:tcW w:w="2935" w:type="dxa"/>
            <w:gridSpan w:val="2"/>
            <w:shd w:val="clear" w:color="auto" w:fill="auto"/>
          </w:tcPr>
          <w:p w14:paraId="4F12A272" w14:textId="77777777" w:rsidR="00823D94" w:rsidRPr="00FB0D60" w:rsidRDefault="00823D94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ใบสำคัญแสดงสิทธิต่อหุ้นสามัญ)</w:t>
            </w:r>
          </w:p>
        </w:tc>
      </w:tr>
      <w:tr w:rsidR="00823D94" w:rsidRPr="00FB0D60" w14:paraId="0C91EAE6" w14:textId="77777777" w:rsidTr="00931409">
        <w:tc>
          <w:tcPr>
            <w:tcW w:w="1782" w:type="dxa"/>
            <w:shd w:val="clear" w:color="auto" w:fill="auto"/>
            <w:vAlign w:val="bottom"/>
          </w:tcPr>
          <w:p w14:paraId="1A2A659E" w14:textId="4343D94E" w:rsidR="00823D94" w:rsidRPr="00FB0D60" w:rsidRDefault="002408B0" w:rsidP="00931409">
            <w:pPr>
              <w:pStyle w:val="Header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823D94" w:rsidRPr="00FB0D60">
              <w:rPr>
                <w:rFonts w:ascii="Angsana New" w:hAnsi="Angsana New"/>
                <w:sz w:val="28"/>
              </w:rPr>
              <w:t>UP-W</w:t>
            </w: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789208F" w14:textId="7D29E018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350" w:type="dxa"/>
            <w:shd w:val="clear" w:color="auto" w:fill="auto"/>
          </w:tcPr>
          <w:p w14:paraId="12B2F6B4" w14:textId="2FCECDF8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7848</w:t>
            </w:r>
          </w:p>
        </w:tc>
        <w:tc>
          <w:tcPr>
            <w:tcW w:w="1467" w:type="dxa"/>
            <w:shd w:val="clear" w:color="auto" w:fill="auto"/>
          </w:tcPr>
          <w:p w14:paraId="76AF0851" w14:textId="2203AFF9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:</w:t>
            </w: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14:paraId="33DEFCB8" w14:textId="111E5EAA" w:rsidR="00823D94" w:rsidRPr="00FB0D60" w:rsidRDefault="00823D94" w:rsidP="00823D94">
            <w:pPr>
              <w:tabs>
                <w:tab w:val="center" w:pos="635"/>
              </w:tabs>
              <w:spacing w:line="320" w:lineRule="exact"/>
              <w:ind w:left="132" w:right="-18" w:hanging="13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ab/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="002408B0" w:rsidRPr="002408B0">
              <w:rPr>
                <w:rFonts w:ascii="Angsana New" w:hAnsi="Angsana New"/>
                <w:sz w:val="28"/>
              </w:rPr>
              <w:t>0568</w:t>
            </w:r>
          </w:p>
        </w:tc>
      </w:tr>
      <w:tr w:rsidR="00823D94" w:rsidRPr="00FB0D60" w14:paraId="302644CA" w14:textId="77777777" w:rsidTr="00931409">
        <w:tc>
          <w:tcPr>
            <w:tcW w:w="1782" w:type="dxa"/>
            <w:shd w:val="clear" w:color="auto" w:fill="auto"/>
          </w:tcPr>
          <w:p w14:paraId="54ED3B0B" w14:textId="2ACB74E6" w:rsidR="00823D94" w:rsidRPr="00FB0D60" w:rsidRDefault="002408B0" w:rsidP="00931409">
            <w:pPr>
              <w:pStyle w:val="Header"/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823D94" w:rsidRPr="00FB0D60">
              <w:rPr>
                <w:rFonts w:ascii="Angsana New" w:hAnsi="Angsana New"/>
                <w:sz w:val="28"/>
              </w:rPr>
              <w:t>UP-W</w:t>
            </w: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2BFEE565" w14:textId="0960725D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350" w:type="dxa"/>
            <w:shd w:val="clear" w:color="auto" w:fill="auto"/>
          </w:tcPr>
          <w:p w14:paraId="6CB329B5" w14:textId="23443AED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1827</w:t>
            </w:r>
          </w:p>
        </w:tc>
        <w:tc>
          <w:tcPr>
            <w:tcW w:w="1467" w:type="dxa"/>
            <w:shd w:val="clear" w:color="auto" w:fill="auto"/>
          </w:tcPr>
          <w:p w14:paraId="3053F2AD" w14:textId="70CBCC8B" w:rsidR="00823D94" w:rsidRPr="00FB0D60" w:rsidRDefault="002408B0" w:rsidP="00823D94">
            <w:pPr>
              <w:spacing w:line="320" w:lineRule="exact"/>
              <w:ind w:left="132" w:right="-18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:</w:t>
            </w: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68" w:type="dxa"/>
            <w:shd w:val="clear" w:color="auto" w:fill="auto"/>
          </w:tcPr>
          <w:p w14:paraId="1F919C4F" w14:textId="79D276F5" w:rsidR="00823D94" w:rsidRPr="00FB0D60" w:rsidRDefault="00823D94" w:rsidP="00823D94">
            <w:pPr>
              <w:tabs>
                <w:tab w:val="center" w:pos="635"/>
              </w:tabs>
              <w:spacing w:line="320" w:lineRule="exact"/>
              <w:ind w:left="132" w:right="-18" w:hanging="13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ab/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</w:rPr>
              <w:t>.</w:t>
            </w:r>
            <w:r w:rsidR="002408B0" w:rsidRPr="002408B0">
              <w:rPr>
                <w:rFonts w:ascii="Angsana New" w:hAnsi="Angsana New"/>
                <w:sz w:val="28"/>
              </w:rPr>
              <w:t>0568</w:t>
            </w:r>
          </w:p>
        </w:tc>
      </w:tr>
    </w:tbl>
    <w:p w14:paraId="4729B4CD" w14:textId="379A6438" w:rsidR="00FB0D60" w:rsidRDefault="00FB0D60" w:rsidP="00823D94">
      <w:pPr>
        <w:spacing w:line="320" w:lineRule="exact"/>
        <w:rPr>
          <w:rFonts w:ascii="Angsana New" w:hAnsi="Angsana New"/>
          <w:cs/>
        </w:rPr>
      </w:pPr>
    </w:p>
    <w:p w14:paraId="390388E4" w14:textId="77777777" w:rsidR="00FB0D60" w:rsidRDefault="00FB0D60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6B70DD5" w14:textId="77777777" w:rsidR="00823D94" w:rsidRPr="00FB0D60" w:rsidRDefault="00823D94" w:rsidP="00FB0D60">
      <w:pPr>
        <w:rPr>
          <w:rFonts w:ascii="Angsana New" w:hAnsi="Angsana New"/>
          <w:sz w:val="2"/>
          <w:szCs w:val="2"/>
        </w:rPr>
      </w:pP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1080"/>
        <w:gridCol w:w="1425"/>
        <w:gridCol w:w="1725"/>
        <w:gridCol w:w="1425"/>
        <w:gridCol w:w="1425"/>
        <w:gridCol w:w="1560"/>
      </w:tblGrid>
      <w:tr w:rsidR="00823D94" w:rsidRPr="00FB0D60" w14:paraId="39774331" w14:textId="77777777" w:rsidTr="00823D94">
        <w:tc>
          <w:tcPr>
            <w:tcW w:w="1080" w:type="dxa"/>
            <w:vAlign w:val="bottom"/>
          </w:tcPr>
          <w:p w14:paraId="2609F7E3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</w:t>
            </w:r>
          </w:p>
        </w:tc>
        <w:tc>
          <w:tcPr>
            <w:tcW w:w="1425" w:type="dxa"/>
            <w:vAlign w:val="bottom"/>
          </w:tcPr>
          <w:p w14:paraId="67778A04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ราคาการใช้สิทธิ</w:t>
            </w:r>
          </w:p>
        </w:tc>
        <w:tc>
          <w:tcPr>
            <w:tcW w:w="1725" w:type="dxa"/>
            <w:vAlign w:val="bottom"/>
          </w:tcPr>
          <w:p w14:paraId="6FF6B163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อัตราการใช้สิทธิ</w:t>
            </w:r>
          </w:p>
        </w:tc>
        <w:tc>
          <w:tcPr>
            <w:tcW w:w="1425" w:type="dxa"/>
            <w:vAlign w:val="bottom"/>
          </w:tcPr>
          <w:p w14:paraId="66001F6B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ใบสำคัญ         แสดงสิทธิ         ที่ออก</w:t>
            </w:r>
          </w:p>
        </w:tc>
        <w:tc>
          <w:tcPr>
            <w:tcW w:w="1425" w:type="dxa"/>
            <w:vAlign w:val="bottom"/>
          </w:tcPr>
          <w:p w14:paraId="2DC240D6" w14:textId="77777777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ใบสำคัญ        แสดงสิทธิที่ใช้ไปหรือยกเลิก</w:t>
            </w:r>
          </w:p>
        </w:tc>
        <w:tc>
          <w:tcPr>
            <w:tcW w:w="1560" w:type="dxa"/>
            <w:vAlign w:val="bottom"/>
          </w:tcPr>
          <w:p w14:paraId="103E19FA" w14:textId="4AE4B97C" w:rsidR="00823D94" w:rsidRPr="00931409" w:rsidRDefault="00823D94" w:rsidP="00823D94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>ใบสำคัญแสดงสิทธิ ณ วันที่</w:t>
            </w:r>
            <w:r w:rsidRPr="00931409">
              <w:rPr>
                <w:rFonts w:ascii="Angsana New" w:hAnsi="Angsana New"/>
                <w:b/>
                <w:bCs/>
                <w:sz w:val="28"/>
              </w:rPr>
              <w:t xml:space="preserve">                  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93140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931409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823D94" w:rsidRPr="00FB0D60" w14:paraId="6E6FF2A4" w14:textId="77777777" w:rsidTr="00823D94">
        <w:tc>
          <w:tcPr>
            <w:tcW w:w="1080" w:type="dxa"/>
          </w:tcPr>
          <w:p w14:paraId="2F59918F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5" w:type="dxa"/>
          </w:tcPr>
          <w:p w14:paraId="1A31DDDD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บาทต่อหน่วย)</w:t>
            </w:r>
          </w:p>
        </w:tc>
        <w:tc>
          <w:tcPr>
            <w:tcW w:w="1725" w:type="dxa"/>
          </w:tcPr>
          <w:p w14:paraId="061922A2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ใบสำคัญแสดงสิทธิต่อหุ้นสามัญ)</w:t>
            </w:r>
          </w:p>
        </w:tc>
        <w:tc>
          <w:tcPr>
            <w:tcW w:w="1425" w:type="dxa"/>
          </w:tcPr>
          <w:p w14:paraId="0D524EF0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หน่วย)</w:t>
            </w:r>
          </w:p>
        </w:tc>
        <w:tc>
          <w:tcPr>
            <w:tcW w:w="1425" w:type="dxa"/>
          </w:tcPr>
          <w:p w14:paraId="29AAF580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หน่วย)</w:t>
            </w:r>
          </w:p>
        </w:tc>
        <w:tc>
          <w:tcPr>
            <w:tcW w:w="1560" w:type="dxa"/>
          </w:tcPr>
          <w:p w14:paraId="1E98FEB4" w14:textId="77777777" w:rsidR="00823D94" w:rsidRPr="00FB0D60" w:rsidRDefault="00823D94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Pr="00FB0D60">
              <w:rPr>
                <w:rFonts w:ascii="Angsana New" w:hAnsi="Angsana New"/>
                <w:sz w:val="28"/>
                <w:cs/>
              </w:rPr>
              <w:t>หน่วย)</w:t>
            </w:r>
          </w:p>
        </w:tc>
      </w:tr>
      <w:tr w:rsidR="00823D94" w:rsidRPr="00FB0D60" w14:paraId="4E27E233" w14:textId="77777777" w:rsidTr="00823D94">
        <w:tc>
          <w:tcPr>
            <w:tcW w:w="1080" w:type="dxa"/>
          </w:tcPr>
          <w:p w14:paraId="57BC60B5" w14:textId="5BFF053F" w:rsidR="00823D94" w:rsidRPr="00FB0D60" w:rsidRDefault="002408B0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823D94" w:rsidRPr="00FB0D60">
              <w:rPr>
                <w:rFonts w:ascii="Angsana New" w:hAnsi="Angsana New"/>
                <w:sz w:val="28"/>
              </w:rPr>
              <w:t>UP-W</w:t>
            </w: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5" w:type="dxa"/>
          </w:tcPr>
          <w:p w14:paraId="70D6E594" w14:textId="6F20BE9F" w:rsidR="00823D94" w:rsidRPr="00FB0D60" w:rsidRDefault="002408B0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1827</w:t>
            </w:r>
          </w:p>
        </w:tc>
        <w:tc>
          <w:tcPr>
            <w:tcW w:w="1725" w:type="dxa"/>
          </w:tcPr>
          <w:p w14:paraId="7F325932" w14:textId="1B7B661A" w:rsidR="00823D94" w:rsidRPr="00FB0D60" w:rsidRDefault="002408B0" w:rsidP="00823D94">
            <w:pPr>
              <w:spacing w:line="320" w:lineRule="exact"/>
              <w:ind w:left="132" w:right="-14" w:hanging="132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: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="00823D94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0568</w:t>
            </w:r>
          </w:p>
        </w:tc>
        <w:tc>
          <w:tcPr>
            <w:tcW w:w="1425" w:type="dxa"/>
          </w:tcPr>
          <w:p w14:paraId="4994CBE0" w14:textId="2C92E1E5" w:rsidR="00823D94" w:rsidRPr="00FB0D60" w:rsidRDefault="002408B0" w:rsidP="00823D94">
            <w:pPr>
              <w:tabs>
                <w:tab w:val="decimal" w:pos="1152"/>
              </w:tabs>
              <w:spacing w:line="320" w:lineRule="exact"/>
              <w:ind w:left="132" w:right="-14" w:hanging="132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379</w:t>
            </w:r>
            <w:r w:rsidR="00823D9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599</w:t>
            </w:r>
            <w:r w:rsidR="00823D9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990</w:t>
            </w:r>
          </w:p>
        </w:tc>
        <w:tc>
          <w:tcPr>
            <w:tcW w:w="1425" w:type="dxa"/>
          </w:tcPr>
          <w:p w14:paraId="6C5E1BD3" w14:textId="1B6DAB69" w:rsidR="00823D94" w:rsidRPr="00FB0D60" w:rsidRDefault="00823D94" w:rsidP="00823D94">
            <w:pPr>
              <w:spacing w:line="320" w:lineRule="exact"/>
              <w:ind w:left="132" w:right="-14" w:hanging="132"/>
              <w:jc w:val="right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322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169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809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715E6A7B" w14:textId="4DBE2657" w:rsidR="00823D94" w:rsidRPr="00FB0D60" w:rsidRDefault="002408B0" w:rsidP="00823D94">
            <w:pPr>
              <w:spacing w:line="320" w:lineRule="exact"/>
              <w:ind w:left="132" w:right="-14" w:hanging="132"/>
              <w:jc w:val="right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57</w:t>
            </w:r>
            <w:r w:rsidR="00823D9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430</w:t>
            </w:r>
            <w:r w:rsidR="00823D9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181</w:t>
            </w:r>
          </w:p>
        </w:tc>
      </w:tr>
    </w:tbl>
    <w:p w14:paraId="6B1D9F8F" w14:textId="1B1D67DD" w:rsidR="00823D94" w:rsidRPr="00FB0D60" w:rsidRDefault="00823D94" w:rsidP="006D6A8A">
      <w:pPr>
        <w:spacing w:before="240" w:after="240"/>
        <w:ind w:left="1267" w:right="-29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FB0D60">
        <w:rPr>
          <w:rFonts w:ascii="Angsana New" w:hAnsi="Angsana New"/>
          <w:spacing w:val="-4"/>
          <w:sz w:val="32"/>
          <w:szCs w:val="32"/>
          <w:cs/>
        </w:rPr>
        <w:t>ที่จะซื้อหุ้นสามัญรุ่น</w:t>
      </w:r>
      <w:r w:rsidRPr="00FB0D60">
        <w:rPr>
          <w:rFonts w:ascii="Angsana New" w:hAnsi="Angsana New"/>
          <w:sz w:val="32"/>
          <w:szCs w:val="32"/>
          <w:cs/>
        </w:rPr>
        <w:t xml:space="preserve">ที่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UP-W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) </w:t>
      </w:r>
      <w:r w:rsidRPr="00FB0D60">
        <w:rPr>
          <w:rFonts w:ascii="Angsana New" w:hAnsi="Angsana New"/>
          <w:sz w:val="32"/>
          <w:szCs w:val="32"/>
          <w:cs/>
        </w:rPr>
        <w:t xml:space="preserve">รุ่นที่ 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UP-W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</w:rPr>
        <w:t xml:space="preserve">) </w:t>
      </w:r>
      <w:r w:rsidRPr="00FB0D60">
        <w:rPr>
          <w:rFonts w:ascii="Angsana New" w:hAnsi="Angsana New"/>
          <w:sz w:val="32"/>
          <w:szCs w:val="32"/>
          <w:cs/>
        </w:rPr>
        <w:t xml:space="preserve">และรุ่นที่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UP-W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</w:rPr>
        <w:t xml:space="preserve">) </w:t>
      </w:r>
      <w:r w:rsidRPr="00FB0D60">
        <w:rPr>
          <w:rFonts w:ascii="Angsana New" w:hAnsi="Angsana New"/>
          <w:sz w:val="32"/>
          <w:szCs w:val="32"/>
          <w:cs/>
        </w:rPr>
        <w:t xml:space="preserve">ได้พ้นสภาพเป็นหลักทรัพย์จดทะเบียนของใบสำคัญแสดงสิทธิเมื่อวันที่ </w:t>
      </w:r>
      <w:r w:rsidR="002408B0" w:rsidRPr="002408B0">
        <w:rPr>
          <w:rFonts w:ascii="Angsana New" w:hAnsi="Angsana New"/>
          <w:sz w:val="32"/>
          <w:szCs w:val="32"/>
        </w:rPr>
        <w:t>16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มกราคม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41365D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23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2408B0" w:rsidRPr="002408B0">
        <w:rPr>
          <w:rFonts w:ascii="Angsana New" w:hAnsi="Angsana New"/>
          <w:sz w:val="32"/>
          <w:szCs w:val="32"/>
        </w:rPr>
        <w:t>24</w:t>
      </w:r>
      <w:r w:rsidRPr="00FB0D60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599EDD29" w14:textId="245F83B0" w:rsidR="00240774" w:rsidRPr="00FB0D60" w:rsidRDefault="002408B0" w:rsidP="00096636">
      <w:pPr>
        <w:spacing w:after="240"/>
        <w:ind w:left="1267" w:right="-43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240774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240774" w:rsidRPr="00FB0D60">
        <w:rPr>
          <w:rFonts w:ascii="Angsana New" w:hAnsi="Angsana New"/>
          <w:sz w:val="32"/>
          <w:szCs w:val="32"/>
          <w:cs/>
        </w:rPr>
        <w:tab/>
      </w:r>
      <w:r w:rsidR="003141EA" w:rsidRPr="00FB0D60">
        <w:rPr>
          <w:rFonts w:ascii="Angsana New" w:hAnsi="Angsana New" w:hint="cs"/>
          <w:sz w:val="32"/>
          <w:szCs w:val="32"/>
          <w:cs/>
        </w:rPr>
        <w:t xml:space="preserve">การลดทุน </w:t>
      </w:r>
      <w:r w:rsidR="00240774" w:rsidRPr="00FB0D60">
        <w:rPr>
          <w:rFonts w:ascii="Angsana New" w:hAnsi="Angsana New" w:hint="cs"/>
          <w:sz w:val="32"/>
          <w:szCs w:val="32"/>
          <w:cs/>
        </w:rPr>
        <w:t>เพิ่มทุน</w:t>
      </w:r>
      <w:r w:rsidR="003141EA" w:rsidRPr="00FB0D60">
        <w:rPr>
          <w:rFonts w:ascii="Angsana New" w:hAnsi="Angsana New" w:hint="cs"/>
          <w:sz w:val="32"/>
          <w:szCs w:val="32"/>
          <w:cs/>
        </w:rPr>
        <w:t xml:space="preserve"> และ</w:t>
      </w:r>
      <w:r w:rsidR="00240774" w:rsidRPr="00FB0D60">
        <w:rPr>
          <w:rFonts w:ascii="Angsana New" w:hAnsi="Angsana New" w:hint="cs"/>
          <w:sz w:val="32"/>
          <w:szCs w:val="32"/>
          <w:cs/>
        </w:rPr>
        <w:t>จัดสรรหุ้นเพิ่มทุนเพื่อรองรับการใช้สิทธิตามใบสำคัญแสดงสิทธิที่จะซื้อหุ้นสามัญของบริษัท</w:t>
      </w:r>
      <w:r w:rsidR="00240774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774" w:rsidRPr="00FB0D60">
        <w:rPr>
          <w:rFonts w:ascii="Angsana New" w:hAnsi="Angsana New" w:hint="cs"/>
          <w:sz w:val="32"/>
          <w:szCs w:val="32"/>
          <w:cs/>
        </w:rPr>
        <w:t>รุ่นที่</w:t>
      </w:r>
      <w:r w:rsidR="00240774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4</w:t>
      </w:r>
      <w:r w:rsidR="00240774" w:rsidRPr="00FB0D60">
        <w:rPr>
          <w:rFonts w:ascii="Angsana New" w:hAnsi="Angsana New"/>
          <w:sz w:val="32"/>
          <w:szCs w:val="32"/>
          <w:cs/>
        </w:rPr>
        <w:t xml:space="preserve"> (</w:t>
      </w:r>
      <w:r w:rsidR="00240774" w:rsidRPr="00FB0D60">
        <w:rPr>
          <w:rFonts w:ascii="Angsana New" w:hAnsi="Angsana New" w:hint="eastAsia"/>
          <w:sz w:val="32"/>
          <w:szCs w:val="32"/>
          <w:cs/>
        </w:rPr>
        <w:t>“</w:t>
      </w:r>
      <w:r w:rsidRPr="002408B0">
        <w:rPr>
          <w:rFonts w:ascii="Angsana New" w:hAnsi="Angsana New"/>
          <w:sz w:val="32"/>
          <w:szCs w:val="32"/>
        </w:rPr>
        <w:t>7</w:t>
      </w:r>
      <w:r w:rsidR="00240774" w:rsidRPr="00FB0D60">
        <w:rPr>
          <w:rFonts w:ascii="Angsana New" w:hAnsi="Angsana New"/>
          <w:sz w:val="32"/>
          <w:szCs w:val="32"/>
        </w:rPr>
        <w:t>UP</w:t>
      </w:r>
      <w:r w:rsidR="00240774" w:rsidRPr="00FB0D60">
        <w:rPr>
          <w:rFonts w:ascii="Angsana New" w:hAnsi="Angsana New"/>
          <w:sz w:val="32"/>
          <w:szCs w:val="32"/>
          <w:cs/>
        </w:rPr>
        <w:t>-</w:t>
      </w:r>
      <w:r w:rsidR="00240774" w:rsidRPr="00FB0D60">
        <w:rPr>
          <w:rFonts w:ascii="Angsana New" w:hAnsi="Angsana New"/>
          <w:sz w:val="32"/>
          <w:szCs w:val="32"/>
        </w:rPr>
        <w:t>W</w:t>
      </w:r>
      <w:r w:rsidRPr="002408B0">
        <w:rPr>
          <w:rFonts w:ascii="Angsana New" w:hAnsi="Angsana New"/>
          <w:sz w:val="32"/>
          <w:szCs w:val="32"/>
        </w:rPr>
        <w:t>4</w:t>
      </w:r>
      <w:r w:rsidR="00240774" w:rsidRPr="00FB0D60">
        <w:rPr>
          <w:rFonts w:ascii="Angsana New" w:hAnsi="Angsana New" w:hint="eastAsia"/>
          <w:sz w:val="32"/>
          <w:szCs w:val="32"/>
          <w:cs/>
        </w:rPr>
        <w:t>”</w:t>
      </w:r>
      <w:r w:rsidR="00240774" w:rsidRPr="00FB0D60">
        <w:rPr>
          <w:rFonts w:ascii="Angsana New" w:hAnsi="Angsana New"/>
          <w:sz w:val="32"/>
          <w:szCs w:val="32"/>
          <w:cs/>
        </w:rPr>
        <w:t>)</w:t>
      </w:r>
    </w:p>
    <w:p w14:paraId="3E9745F0" w14:textId="1944E319" w:rsidR="00240774" w:rsidRPr="00FB0D60" w:rsidRDefault="00240774" w:rsidP="006D6A8A">
      <w:pPr>
        <w:spacing w:after="240"/>
        <w:ind w:left="126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ตามที่ประชุมคณะกรรมการบริษัท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  <w:cs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26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เมษายน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ได้มีมติเห็นชอบให้นำเสนอต่อที่ประชุมวิสามัญผู้ถือหุ้น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873E68" w:rsidRPr="00FB0D60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Pr="00FB0D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พิจารณาอนุมัติลดทุนจดทะเบียนของบริษัท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เพิ่มทุนจดทะเบียนของบริษัทเพื่อรองรับการใช้สิทธิตามใบสำคัญแสดงสิทธิที่จะซื้อหุ้นสามัญ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รุ่นที่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 w:hint="eastAsia"/>
          <w:sz w:val="32"/>
          <w:szCs w:val="32"/>
          <w:cs/>
        </w:rPr>
        <w:t>“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</w:t>
      </w:r>
      <w:r w:rsidRPr="00FB0D60">
        <w:rPr>
          <w:rFonts w:ascii="Angsana New" w:hAnsi="Angsana New"/>
          <w:sz w:val="32"/>
          <w:szCs w:val="32"/>
          <w:cs/>
        </w:rPr>
        <w:t>-</w:t>
      </w:r>
      <w:r w:rsidRPr="00FB0D60">
        <w:rPr>
          <w:rFonts w:ascii="Angsana New" w:hAnsi="Angsana New"/>
          <w:sz w:val="32"/>
          <w:szCs w:val="32"/>
        </w:rPr>
        <w:t>W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 w:hint="eastAsia"/>
          <w:sz w:val="32"/>
          <w:szCs w:val="32"/>
          <w:cs/>
        </w:rPr>
        <w:t>”</w:t>
      </w:r>
      <w:r w:rsidRPr="00FB0D60">
        <w:rPr>
          <w:rFonts w:ascii="Angsana New" w:hAnsi="Angsana New"/>
          <w:sz w:val="32"/>
          <w:szCs w:val="32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4C62CC12" w14:textId="3A3FFB69" w:rsidR="00240774" w:rsidRPr="00FB0D60" w:rsidRDefault="002408B0" w:rsidP="00240774">
      <w:pPr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24077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24077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240774" w:rsidRPr="00FB0D60">
        <w:rPr>
          <w:rFonts w:ascii="Angsana New" w:hAnsi="Angsana New"/>
          <w:sz w:val="32"/>
          <w:szCs w:val="32"/>
          <w:cs/>
        </w:rPr>
        <w:tab/>
      </w:r>
      <w:r w:rsidR="00240774" w:rsidRPr="00FB0D60">
        <w:rPr>
          <w:rFonts w:ascii="Angsana New" w:hAnsi="Angsana New" w:hint="cs"/>
          <w:sz w:val="32"/>
          <w:szCs w:val="32"/>
          <w:cs/>
        </w:rPr>
        <w:t>การลดทุน</w:t>
      </w:r>
    </w:p>
    <w:p w14:paraId="053BBE1C" w14:textId="67587E5E" w:rsidR="00C821B9" w:rsidRPr="00FB0D60" w:rsidRDefault="00240774" w:rsidP="002A71BD">
      <w:pPr>
        <w:spacing w:after="12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ที่ประชุมคณะกรรมการได้มีมติเห็นชอบให้นำเสนอให้ที่ประชุมวิสามัญผู้ถือหุ้น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873E68" w:rsidRPr="00FB0D60">
        <w:rPr>
          <w:rFonts w:ascii="Angsana New" w:hAnsi="Angsana New" w:hint="cs"/>
          <w:sz w:val="32"/>
          <w:szCs w:val="32"/>
          <w:cs/>
        </w:rPr>
        <w:t>เมื่อ</w:t>
      </w:r>
      <w:r w:rsidRPr="00FB0D60">
        <w:rPr>
          <w:rFonts w:ascii="Angsana New" w:hAnsi="Angsana New" w:hint="cs"/>
          <w:sz w:val="32"/>
          <w:szCs w:val="32"/>
          <w:cs/>
        </w:rPr>
        <w:t>วันที่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พิจารณาอนุมัติลดทุนจดทะเบียนของบริษัท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จำนวน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243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296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181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จากเดิม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ทุนจดทะเบียน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3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272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894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283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เป็น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3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029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598</w:t>
      </w:r>
      <w:r w:rsidRPr="00FB0D60">
        <w:rPr>
          <w:rFonts w:ascii="Angsana New" w:hAnsi="Angsana New"/>
          <w:spacing w:val="-10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10"/>
          <w:sz w:val="32"/>
          <w:szCs w:val="32"/>
        </w:rPr>
        <w:t>102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10"/>
          <w:sz w:val="32"/>
          <w:szCs w:val="32"/>
          <w:cs/>
        </w:rPr>
        <w:t>บาท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โดยการตัดหุ้นจดทะเบียนที่ไม่ได้รองรับการใช้สิทธิตามใบสำคัญแสดงสิทธิที่จะซื้อหุ้นสามัญของ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5FF8FD67" w14:textId="37DF95D5" w:rsidR="00240774" w:rsidRPr="00FB0D60" w:rsidRDefault="002408B0" w:rsidP="00240774">
      <w:pPr>
        <w:ind w:left="1987" w:right="-29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30</w:t>
      </w:r>
      <w:r w:rsidR="00240774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240774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240774" w:rsidRPr="00FB0D60">
        <w:rPr>
          <w:rFonts w:ascii="Angsana New" w:hAnsi="Angsana New"/>
          <w:sz w:val="32"/>
          <w:szCs w:val="32"/>
          <w:cs/>
        </w:rPr>
        <w:tab/>
      </w:r>
      <w:r w:rsidR="00240774" w:rsidRPr="00FB0D60">
        <w:rPr>
          <w:rFonts w:ascii="Angsana New" w:hAnsi="Angsana New" w:hint="cs"/>
          <w:sz w:val="32"/>
          <w:szCs w:val="32"/>
          <w:cs/>
        </w:rPr>
        <w:t>การเพิ่มทุน</w:t>
      </w:r>
    </w:p>
    <w:p w14:paraId="6E1E5253" w14:textId="3D088DBE" w:rsidR="00240774" w:rsidRPr="00FB0D60" w:rsidRDefault="00240774" w:rsidP="00240774">
      <w:pPr>
        <w:spacing w:after="240"/>
        <w:ind w:left="198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ที่ประชุมคณะกรรมการได้มีมติเห็นชอบให้นำเสนอให้ที่ประชุมวิสามัญผู้ถือหุ้น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</w:t>
      </w:r>
      <w:r w:rsidRPr="00FB0D60">
        <w:rPr>
          <w:rFonts w:ascii="Angsana New" w:hAnsi="Angsana New"/>
          <w:spacing w:val="-4"/>
          <w:sz w:val="32"/>
          <w:szCs w:val="32"/>
          <w:cs/>
        </w:rPr>
        <w:t>/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2562</w:t>
      </w:r>
      <w:r w:rsidR="00874BC3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เมื่อ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2562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พิจารณาอนุมัติการเพิ่มทุนจดทะเบียนของบริษัท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605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919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620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จากเดิม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ทุนจดทะเบียน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029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598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102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3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635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517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722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โดยการออกหุ้นสามัญเพิ่มทุนใหม่จำนวน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605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919</w:t>
      </w:r>
      <w:r w:rsidRPr="00FB0D60">
        <w:rPr>
          <w:rFonts w:ascii="Angsana New" w:hAnsi="Angsana New"/>
          <w:spacing w:val="-4"/>
          <w:sz w:val="32"/>
          <w:szCs w:val="32"/>
          <w:cs/>
        </w:rPr>
        <w:t>,</w:t>
      </w:r>
      <w:r w:rsidR="002408B0" w:rsidRPr="002408B0">
        <w:rPr>
          <w:rFonts w:ascii="Angsana New" w:hAnsi="Angsana New"/>
          <w:spacing w:val="-4"/>
          <w:sz w:val="32"/>
          <w:szCs w:val="32"/>
        </w:rPr>
        <w:t>620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="00874BC3"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</w:t>
      </w:r>
      <w:r w:rsidRPr="00FB0D60">
        <w:rPr>
          <w:rFonts w:ascii="Angsana New" w:hAnsi="Angsana New"/>
          <w:spacing w:val="-4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pacing w:val="-4"/>
          <w:sz w:val="32"/>
          <w:szCs w:val="32"/>
        </w:rPr>
        <w:t>00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เพื่อรองรับการใช้สิทธิตามใบสำคัญแสดงสิทธิที่จะซื้อหุ้นสามัญของบริษัท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83C86"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รุ่นที่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 w:hint="eastAsia"/>
          <w:sz w:val="32"/>
          <w:szCs w:val="32"/>
          <w:cs/>
        </w:rPr>
        <w:t>“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</w:t>
      </w:r>
      <w:r w:rsidRPr="00FB0D60">
        <w:rPr>
          <w:rFonts w:ascii="Angsana New" w:hAnsi="Angsana New"/>
          <w:sz w:val="32"/>
          <w:szCs w:val="32"/>
          <w:cs/>
        </w:rPr>
        <w:t>-</w:t>
      </w:r>
      <w:r w:rsidRPr="00FB0D60">
        <w:rPr>
          <w:rFonts w:ascii="Angsana New" w:hAnsi="Angsana New"/>
          <w:sz w:val="32"/>
          <w:szCs w:val="32"/>
        </w:rPr>
        <w:t>W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 w:hint="eastAsia"/>
          <w:sz w:val="32"/>
          <w:szCs w:val="32"/>
          <w:cs/>
        </w:rPr>
        <w:t>”</w:t>
      </w:r>
      <w:r w:rsidRPr="00FB0D60">
        <w:rPr>
          <w:rFonts w:ascii="Angsana New" w:hAnsi="Angsana New"/>
          <w:sz w:val="32"/>
          <w:szCs w:val="32"/>
          <w:cs/>
        </w:rPr>
        <w:t>)</w:t>
      </w:r>
      <w:r w:rsidRPr="00FB0D60">
        <w:rPr>
          <w:rFonts w:ascii="Angsana New" w:hAnsi="Angsana New" w:hint="cs"/>
          <w:sz w:val="32"/>
          <w:szCs w:val="32"/>
          <w:cs/>
        </w:rPr>
        <w:t xml:space="preserve"> เพื่อจัดสรรให้แก่ผู้ถือหุ้นเดิมตามสัดส่วนการถือหุ้น</w:t>
      </w:r>
      <w:r w:rsidRPr="00FB0D60">
        <w:rPr>
          <w:rFonts w:ascii="Angsana New" w:hAnsi="Angsana New"/>
          <w:sz w:val="32"/>
          <w:szCs w:val="32"/>
          <w:cs/>
        </w:rPr>
        <w:t xml:space="preserve"> (</w:t>
      </w:r>
      <w:r w:rsidRPr="00FB0D60">
        <w:rPr>
          <w:rFonts w:ascii="Angsana New" w:hAnsi="Angsana New"/>
          <w:sz w:val="32"/>
          <w:szCs w:val="32"/>
        </w:rPr>
        <w:t>Rights Offering</w:t>
      </w:r>
      <w:r w:rsidRPr="00FB0D60">
        <w:rPr>
          <w:rFonts w:ascii="Angsana New" w:hAnsi="Angsana New"/>
          <w:sz w:val="32"/>
          <w:szCs w:val="32"/>
          <w:cs/>
        </w:rPr>
        <w:t xml:space="preserve">) </w:t>
      </w:r>
      <w:r w:rsidRPr="00FB0D60">
        <w:rPr>
          <w:rFonts w:ascii="Angsana New" w:hAnsi="Angsana New" w:hint="cs"/>
          <w:sz w:val="32"/>
          <w:szCs w:val="32"/>
          <w:cs/>
        </w:rPr>
        <w:t>ในอัตราส่วนหุ้นสามัญเดิม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หุ้น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BF6955" w:rsidRPr="00FB0D60">
        <w:rPr>
          <w:rFonts w:ascii="Angsana New" w:hAnsi="Angsana New" w:hint="cs"/>
          <w:sz w:val="32"/>
          <w:szCs w:val="32"/>
          <w:cs/>
        </w:rPr>
        <w:t>ต่อใบสำคัญแสดงสิทธิ</w:t>
      </w:r>
      <w:r w:rsidR="00BF6955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หน่วย ในราคา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05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บาทต่อหน่วย </w:t>
      </w:r>
    </w:p>
    <w:p w14:paraId="148313F9" w14:textId="77777777" w:rsidR="00FB0D60" w:rsidRDefault="00FB0D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49284D" w14:textId="21E976E6" w:rsidR="00240774" w:rsidRPr="00FB0D60" w:rsidRDefault="00240774" w:rsidP="002A71BD">
      <w:pPr>
        <w:spacing w:after="12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โดยมีราคาการใช้สิทธิดังนี้</w:t>
      </w:r>
    </w:p>
    <w:p w14:paraId="3D9BC60C" w14:textId="1DE4BDF5" w:rsidR="00240774" w:rsidRPr="00FB0D60" w:rsidRDefault="00240774" w:rsidP="00301395">
      <w:pPr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ราคา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50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1C099D6B" w14:textId="300F4367" w:rsidR="00240774" w:rsidRPr="00FB0D60" w:rsidRDefault="00240774" w:rsidP="00301395">
      <w:pPr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ราคา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25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บาทต่อหุ้น</w:t>
      </w:r>
    </w:p>
    <w:p w14:paraId="37E8CA4B" w14:textId="255DCD60" w:rsidR="00240774" w:rsidRPr="00FB0D60" w:rsidRDefault="00240774" w:rsidP="00301395">
      <w:pPr>
        <w:ind w:left="1980" w:right="-2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การใช้สิทธิ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ครั้งที่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ราคา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Pr="00FB0D60">
        <w:rPr>
          <w:rFonts w:ascii="Angsana New" w:hAnsi="Angsana New"/>
          <w:sz w:val="32"/>
          <w:szCs w:val="32"/>
          <w:cs/>
        </w:rPr>
        <w:t>.</w:t>
      </w:r>
      <w:r w:rsidR="002408B0" w:rsidRPr="002408B0">
        <w:rPr>
          <w:rFonts w:ascii="Angsana New" w:hAnsi="Angsana New"/>
          <w:sz w:val="32"/>
          <w:szCs w:val="32"/>
        </w:rPr>
        <w:t>25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บาทต่อหุ้น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78A57077" w14:textId="09BE06C3" w:rsidR="00DD517D" w:rsidRPr="00FB0D60" w:rsidRDefault="00240774" w:rsidP="00FB0D60">
      <w:pPr>
        <w:spacing w:after="240"/>
        <w:ind w:left="1987" w:right="-29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(</w:t>
      </w:r>
      <w:r w:rsidRPr="00FB0D60">
        <w:rPr>
          <w:rFonts w:ascii="Angsana New" w:hAnsi="Angsana New" w:hint="cs"/>
          <w:sz w:val="32"/>
          <w:szCs w:val="32"/>
          <w:cs/>
        </w:rPr>
        <w:t>อัตราการใช้สิทธิ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เท่ากับใบสำคัญแสดงสิทธิ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/>
          <w:sz w:val="32"/>
          <w:szCs w:val="32"/>
        </w:rPr>
        <w:t>UP</w:t>
      </w:r>
      <w:r w:rsidRPr="00FB0D60">
        <w:rPr>
          <w:rFonts w:ascii="Angsana New" w:hAnsi="Angsana New"/>
          <w:sz w:val="32"/>
          <w:szCs w:val="32"/>
          <w:cs/>
        </w:rPr>
        <w:t>-</w:t>
      </w:r>
      <w:r w:rsidRPr="00FB0D60">
        <w:rPr>
          <w:rFonts w:ascii="Angsana New" w:hAnsi="Angsana New"/>
          <w:sz w:val="32"/>
          <w:szCs w:val="32"/>
        </w:rPr>
        <w:t>W</w:t>
      </w:r>
      <w:r w:rsidR="002408B0" w:rsidRPr="002408B0">
        <w:rPr>
          <w:rFonts w:ascii="Angsana New" w:hAnsi="Angsana New"/>
          <w:sz w:val="32"/>
          <w:szCs w:val="32"/>
        </w:rPr>
        <w:t>4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หน่วย</w:t>
      </w:r>
      <w:r w:rsidRPr="00FB0D60">
        <w:rPr>
          <w:rFonts w:ascii="Angsana New" w:hAnsi="Angsana New"/>
          <w:sz w:val="32"/>
          <w:szCs w:val="32"/>
          <w:cs/>
        </w:rPr>
        <w:t xml:space="preserve"> : </w:t>
      </w:r>
      <w:r w:rsidRPr="00FB0D60">
        <w:rPr>
          <w:rFonts w:ascii="Angsana New" w:hAnsi="Angsana New" w:hint="cs"/>
          <w:sz w:val="32"/>
          <w:szCs w:val="32"/>
          <w:cs/>
        </w:rPr>
        <w:t>หุ้นสามัญ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หุ้น</w:t>
      </w:r>
      <w:r w:rsidRPr="00FB0D60">
        <w:rPr>
          <w:rFonts w:ascii="Angsana New" w:hAnsi="Angsana New"/>
          <w:sz w:val="32"/>
          <w:szCs w:val="32"/>
          <w:cs/>
        </w:rPr>
        <w:t>)</w:t>
      </w:r>
    </w:p>
    <w:p w14:paraId="75EE4BCB" w14:textId="400BDF86" w:rsidR="00B370AB" w:rsidRPr="00FB0D60" w:rsidRDefault="002408B0" w:rsidP="008B4979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b/>
          <w:bCs/>
          <w:sz w:val="32"/>
          <w:szCs w:val="32"/>
        </w:rPr>
        <w:t>31</w:t>
      </w:r>
      <w:r w:rsidR="00B370AB" w:rsidRPr="00FB0D60">
        <w:rPr>
          <w:rFonts w:ascii="Angsana New" w:hAnsi="Angsana New"/>
          <w:b/>
          <w:bCs/>
          <w:sz w:val="32"/>
          <w:szCs w:val="32"/>
        </w:rPr>
        <w:t>.</w:t>
      </w:r>
      <w:r w:rsidR="00B370AB" w:rsidRPr="00FB0D60">
        <w:rPr>
          <w:rFonts w:ascii="Angsana New" w:hAnsi="Angsana New"/>
          <w:b/>
          <w:bCs/>
          <w:sz w:val="32"/>
          <w:szCs w:val="32"/>
        </w:rPr>
        <w:tab/>
      </w:r>
      <w:r w:rsidR="00B370AB" w:rsidRPr="00FB0D60">
        <w:rPr>
          <w:rFonts w:ascii="Angsana New" w:hAnsi="Angsana New"/>
          <w:b/>
          <w:bCs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</w:p>
    <w:p w14:paraId="51DEA1A8" w14:textId="6D2C518E" w:rsidR="003128ED" w:rsidRPr="00FB0D60" w:rsidRDefault="00B370AB" w:rsidP="00FB0D60">
      <w:pPr>
        <w:spacing w:after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ส่วนต่ำจากการเปลี่ยนแปลงสัดส่วนการถือหุ้นในบริษัทย่อยเกิดจาก</w:t>
      </w:r>
      <w:r w:rsidR="003128ED" w:rsidRPr="00FB0D60">
        <w:rPr>
          <w:rFonts w:ascii="Angsana New" w:hAnsi="Angsana New" w:hint="cs"/>
          <w:sz w:val="32"/>
          <w:szCs w:val="32"/>
          <w:cs/>
        </w:rPr>
        <w:t xml:space="preserve">การซื้อหุ้นเพิ่มร้อยละ </w:t>
      </w:r>
      <w:r w:rsidR="002408B0" w:rsidRPr="002408B0">
        <w:rPr>
          <w:rFonts w:ascii="Angsana New" w:hAnsi="Angsana New"/>
          <w:sz w:val="32"/>
          <w:szCs w:val="32"/>
        </w:rPr>
        <w:t>10</w:t>
      </w:r>
      <w:r w:rsidR="003128ED"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84</w:t>
      </w:r>
      <w:r w:rsidR="003128ED" w:rsidRPr="00FB0D60">
        <w:rPr>
          <w:rFonts w:ascii="Angsana New" w:hAnsi="Angsana New"/>
          <w:sz w:val="32"/>
          <w:szCs w:val="32"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ของบริษัท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แซม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วอ</w:t>
      </w:r>
      <w:proofErr w:type="spellStart"/>
      <w:r w:rsidR="003128ED" w:rsidRPr="00FB0D60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3128ED" w:rsidRPr="00FB0D60">
        <w:rPr>
          <w:rFonts w:ascii="Angsana New" w:hAnsi="Angsana New" w:hint="cs"/>
          <w:sz w:val="32"/>
          <w:szCs w:val="32"/>
          <w:cs/>
        </w:rPr>
        <w:t>อร์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3128ED" w:rsidRPr="00FB0D60">
        <w:rPr>
          <w:rFonts w:ascii="Angsana New" w:hAnsi="Angsana New" w:hint="cs"/>
          <w:sz w:val="32"/>
          <w:szCs w:val="32"/>
          <w:cs/>
        </w:rPr>
        <w:t>ซัพ</w:t>
      </w:r>
      <w:proofErr w:type="spellEnd"/>
      <w:r w:rsidR="003128ED" w:rsidRPr="00FB0D60">
        <w:rPr>
          <w:rFonts w:ascii="Angsana New" w:hAnsi="Angsana New" w:hint="cs"/>
          <w:sz w:val="32"/>
          <w:szCs w:val="32"/>
          <w:cs/>
        </w:rPr>
        <w:t>พลาย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 xml:space="preserve">จำกัด และลดสัดส่วนการถือหุ้นร้อยละ </w:t>
      </w:r>
      <w:r w:rsidR="002408B0" w:rsidRPr="002408B0">
        <w:rPr>
          <w:rFonts w:ascii="Angsana New" w:hAnsi="Angsana New"/>
          <w:sz w:val="32"/>
          <w:szCs w:val="32"/>
        </w:rPr>
        <w:t>20</w:t>
      </w:r>
      <w:r w:rsidR="003128ED" w:rsidRPr="00FB0D60">
        <w:rPr>
          <w:rFonts w:ascii="Angsana New" w:hAnsi="Angsana New"/>
          <w:sz w:val="32"/>
          <w:szCs w:val="32"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ในบริษัท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เอ็นเนอร์ยี่</w:t>
      </w:r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รีโว</w:t>
      </w:r>
      <w:proofErr w:type="spellStart"/>
      <w:r w:rsidR="003128ED" w:rsidRPr="00FB0D60">
        <w:rPr>
          <w:rFonts w:ascii="Angsana New" w:hAnsi="Angsana New" w:hint="cs"/>
          <w:sz w:val="32"/>
          <w:szCs w:val="32"/>
          <w:cs/>
        </w:rPr>
        <w:t>ลูชั่น</w:t>
      </w:r>
      <w:proofErr w:type="spellEnd"/>
      <w:r w:rsidR="003128E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128ED" w:rsidRPr="00FB0D60">
        <w:rPr>
          <w:rFonts w:ascii="Angsana New" w:hAnsi="Angsana New" w:hint="cs"/>
          <w:sz w:val="32"/>
          <w:szCs w:val="32"/>
          <w:cs/>
        </w:rPr>
        <w:t>จำ</w:t>
      </w:r>
      <w:r w:rsidR="005C589E" w:rsidRPr="00FB0D60">
        <w:rPr>
          <w:rFonts w:ascii="Angsana New" w:hAnsi="Angsana New" w:hint="cs"/>
          <w:sz w:val="32"/>
          <w:szCs w:val="32"/>
          <w:cs/>
        </w:rPr>
        <w:t>กัด ผลกระทบจากการเปลี่ยนแปลงสัดส่</w:t>
      </w:r>
      <w:r w:rsidR="003128ED" w:rsidRPr="00FB0D60">
        <w:rPr>
          <w:rFonts w:ascii="Angsana New" w:hAnsi="Angsana New" w:hint="cs"/>
          <w:sz w:val="32"/>
          <w:szCs w:val="32"/>
          <w:cs/>
        </w:rPr>
        <w:t>วนการถือหุ้นในบริษัทย่อยโดยไ</w:t>
      </w:r>
      <w:r w:rsidR="003141EA" w:rsidRPr="00FB0D60">
        <w:rPr>
          <w:rFonts w:ascii="Angsana New" w:hAnsi="Angsana New" w:hint="cs"/>
          <w:sz w:val="32"/>
          <w:szCs w:val="32"/>
          <w:cs/>
        </w:rPr>
        <w:t>ม่สูญเสียการควบคุมจะถูกรับรู้ใน</w:t>
      </w:r>
      <w:r w:rsidR="003128ED" w:rsidRPr="00FB0D60">
        <w:rPr>
          <w:rFonts w:ascii="Angsana New" w:hAnsi="Angsana New" w:hint="cs"/>
          <w:sz w:val="32"/>
          <w:szCs w:val="32"/>
          <w:cs/>
        </w:rPr>
        <w:t>ส่วนต่ำจากการเปลี่ยนแปลงสัดส่วนการถือหุ้นในบริษัทย่อย</w:t>
      </w:r>
      <w:r w:rsidR="003141EA" w:rsidRPr="00FB0D60">
        <w:rPr>
          <w:rFonts w:ascii="Angsana New" w:hAnsi="Angsana New" w:hint="cs"/>
          <w:sz w:val="32"/>
          <w:szCs w:val="32"/>
          <w:cs/>
        </w:rPr>
        <w:t>เ</w:t>
      </w:r>
      <w:r w:rsidR="003128ED" w:rsidRPr="00FB0D60">
        <w:rPr>
          <w:rFonts w:ascii="Angsana New" w:hAnsi="Angsana New"/>
          <w:sz w:val="32"/>
          <w:szCs w:val="32"/>
          <w:cs/>
        </w:rPr>
        <w:t>ป็นรายการแยกต่างหากในส่วนของผู้ถือหุ้นในงบแสดงฐานะการเงินรวม</w:t>
      </w:r>
    </w:p>
    <w:p w14:paraId="64EC8E0F" w14:textId="4957565B" w:rsidR="00B370AB" w:rsidRPr="00FB0D60" w:rsidRDefault="002408B0" w:rsidP="008B4979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32</w:t>
      </w:r>
      <w:r w:rsidR="00B370AB" w:rsidRPr="00FB0D60">
        <w:rPr>
          <w:rFonts w:ascii="Angsana New" w:hAnsi="Angsana New"/>
          <w:b/>
          <w:bCs/>
          <w:sz w:val="32"/>
          <w:szCs w:val="32"/>
        </w:rPr>
        <w:t>.</w:t>
      </w:r>
      <w:r w:rsidR="00B370AB" w:rsidRPr="00FB0D60">
        <w:rPr>
          <w:rFonts w:ascii="Angsana New" w:hAnsi="Angsana New"/>
          <w:b/>
          <w:bCs/>
          <w:sz w:val="32"/>
          <w:szCs w:val="32"/>
        </w:rPr>
        <w:tab/>
      </w:r>
      <w:r w:rsidR="00B370AB" w:rsidRPr="00FB0D60">
        <w:rPr>
          <w:rFonts w:ascii="Angsana New" w:hAnsi="Angsana New"/>
          <w:b/>
          <w:bCs/>
          <w:sz w:val="32"/>
          <w:szCs w:val="32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6212C218" w14:textId="18AF3C23" w:rsidR="00B370AB" w:rsidRPr="00FB0D60" w:rsidRDefault="00B370AB" w:rsidP="008B497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ผลต่างของมูลค่ายุติธรรม</w:t>
      </w:r>
      <w:r w:rsidR="003141EA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และมูลค่าที่เสนอขายของหุ้นสามัญของ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เกิดจากการที่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เข้าซื้อ          </w:t>
      </w:r>
      <w:r w:rsidRPr="00FB0D60">
        <w:rPr>
          <w:rFonts w:ascii="Angsana New" w:hAnsi="Angsana New"/>
          <w:spacing w:val="-6"/>
          <w:sz w:val="32"/>
          <w:szCs w:val="32"/>
          <w:cs/>
        </w:rPr>
        <w:t>เงินลงทุนในบริษัท สตาร์ แก๊ส จำกัด และบริษัทย่อย</w:t>
      </w:r>
      <w:r w:rsidR="003141EA" w:rsidRPr="00FB0D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B0D60">
        <w:rPr>
          <w:rFonts w:ascii="Angsana New" w:hAnsi="Angsana New"/>
          <w:spacing w:val="-6"/>
          <w:sz w:val="32"/>
          <w:szCs w:val="32"/>
          <w:cs/>
        </w:rPr>
        <w:t>และได้ออกและเสนอขายหุ้นสามัญเพิ่มทุนของ</w:t>
      </w:r>
      <w:r w:rsidR="00CA390F" w:rsidRPr="00FB0D6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ให้แก่บุคคลในวงจำกัด (ซึ่งเป็นนักลงทุนที่เป็น </w:t>
      </w:r>
      <w:r w:rsidRPr="00FB0D60">
        <w:rPr>
          <w:rFonts w:ascii="Angsana New" w:hAnsi="Angsana New"/>
          <w:sz w:val="32"/>
          <w:szCs w:val="32"/>
        </w:rPr>
        <w:t xml:space="preserve">strategic investors </w:t>
      </w:r>
      <w:r w:rsidRPr="00FB0D60">
        <w:rPr>
          <w:rFonts w:ascii="Angsana New" w:hAnsi="Angsana New"/>
          <w:sz w:val="32"/>
          <w:szCs w:val="32"/>
          <w:cs/>
        </w:rPr>
        <w:t xml:space="preserve">ที่นอกจากมีศักยภาพด้านเงินลงทุนแล้ว ยังมีประสบการณ์ ความรู้ ความชำนาญในธุรกิจการจัดจำหน่าย </w:t>
      </w:r>
      <w:r w:rsidRPr="00FB0D60">
        <w:rPr>
          <w:rFonts w:ascii="Angsana New" w:hAnsi="Angsana New"/>
          <w:sz w:val="32"/>
          <w:szCs w:val="32"/>
        </w:rPr>
        <w:t xml:space="preserve">LPG </w:t>
      </w:r>
      <w:r w:rsidRPr="00FB0D60">
        <w:rPr>
          <w:rFonts w:ascii="Angsana New" w:hAnsi="Angsana New"/>
          <w:sz w:val="32"/>
          <w:szCs w:val="32"/>
          <w:cs/>
        </w:rPr>
        <w:t>และมีธุรกิจที่เกี่ยวข้องกับ</w:t>
      </w:r>
      <w:r w:rsidRPr="00FB0D60">
        <w:rPr>
          <w:rFonts w:ascii="Angsana New" w:hAnsi="Angsana New"/>
          <w:sz w:val="32"/>
          <w:szCs w:val="32"/>
        </w:rPr>
        <w:t xml:space="preserve"> LPG</w:t>
      </w:r>
      <w:r w:rsidRPr="00FB0D60">
        <w:rPr>
          <w:rFonts w:ascii="Angsana New" w:hAnsi="Angsana New"/>
          <w:sz w:val="32"/>
          <w:szCs w:val="32"/>
          <w:cs/>
        </w:rPr>
        <w:t>)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ในราคาเสนอขายที่สูงกว่ามูลค่ายุติธรรมของหุ้นสามัญของ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ณ วันซื้อเงินลงทุนในกลุ่มบริษัท สตาร์ แก๊ส จำกัด</w:t>
      </w:r>
    </w:p>
    <w:p w14:paraId="04ACFB19" w14:textId="4CA8F5C3" w:rsidR="00B370AB" w:rsidRPr="00FB0D60" w:rsidRDefault="002408B0" w:rsidP="002A71BD">
      <w:pPr>
        <w:tabs>
          <w:tab w:val="left" w:pos="900"/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33</w:t>
      </w:r>
      <w:r w:rsidR="00B370AB" w:rsidRPr="00FB0D60">
        <w:rPr>
          <w:rFonts w:ascii="Angsana New" w:hAnsi="Angsana New"/>
          <w:b/>
          <w:bCs/>
          <w:sz w:val="32"/>
          <w:szCs w:val="32"/>
        </w:rPr>
        <w:t>.</w:t>
      </w:r>
      <w:r w:rsidR="00B370AB" w:rsidRPr="00FB0D60">
        <w:rPr>
          <w:rFonts w:ascii="Angsana New" w:hAnsi="Angsana New"/>
          <w:b/>
          <w:bCs/>
          <w:sz w:val="32"/>
          <w:szCs w:val="32"/>
        </w:rPr>
        <w:tab/>
      </w:r>
      <w:r w:rsidR="00B370AB" w:rsidRPr="00FB0D60">
        <w:rPr>
          <w:rFonts w:ascii="Angsana New" w:hAnsi="Angsana New"/>
          <w:b/>
          <w:bCs/>
          <w:sz w:val="32"/>
          <w:szCs w:val="32"/>
          <w:cs/>
        </w:rPr>
        <w:t>ส่วนเกินทุนจากการตีราคาสินทรัพย์</w:t>
      </w:r>
    </w:p>
    <w:p w14:paraId="7B29A287" w14:textId="77777777" w:rsidR="00B370AB" w:rsidRPr="00FB0D60" w:rsidRDefault="00B370AB" w:rsidP="002A71BD">
      <w:pPr>
        <w:spacing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 คือส่วนเกินทุนจากการตีราคาที่ดิน อาคารและส่วนปรับปรุงอาคาร ส่วนเกินทุนจากการตีราคาสินทรัพย์ดังกล่าว จะทยอยตัดจำหน่ายโดยใช้วิธีเส้นตรงตามอายุการใช้งานที่เหลืออยู่ของสินทรัพย์นั้น และบันทึกโอนไปยังกำไรสะสมโดยตรง</w:t>
      </w:r>
      <w:r w:rsidRPr="00FB0D60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260"/>
        <w:gridCol w:w="1260"/>
        <w:gridCol w:w="1260"/>
      </w:tblGrid>
      <w:tr w:rsidR="00B370AB" w:rsidRPr="00FB0D60" w14:paraId="13231722" w14:textId="77777777" w:rsidTr="00811FAE">
        <w:tc>
          <w:tcPr>
            <w:tcW w:w="3672" w:type="dxa"/>
          </w:tcPr>
          <w:p w14:paraId="074D1AF2" w14:textId="77777777" w:rsidR="00B370AB" w:rsidRPr="00FB0D60" w:rsidRDefault="00B370AB" w:rsidP="002A71BD">
            <w:pPr>
              <w:spacing w:line="2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340F59CE" w14:textId="77777777" w:rsidR="00B370AB" w:rsidRPr="00FB0D60" w:rsidRDefault="00B370AB" w:rsidP="002A71BD">
            <w:pPr>
              <w:spacing w:line="28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4BF50DE6" w14:textId="77777777" w:rsidR="00B370AB" w:rsidRPr="00FB0D60" w:rsidRDefault="00B370AB" w:rsidP="002A71BD">
            <w:pPr>
              <w:spacing w:line="280" w:lineRule="exact"/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B370AB" w:rsidRPr="00FB0D60" w14:paraId="370D72E3" w14:textId="77777777" w:rsidTr="00811FAE">
        <w:tc>
          <w:tcPr>
            <w:tcW w:w="3672" w:type="dxa"/>
          </w:tcPr>
          <w:p w14:paraId="443B4061" w14:textId="77777777" w:rsidR="00B370AB" w:rsidRPr="00FB0D60" w:rsidRDefault="00B370AB" w:rsidP="002A71BD">
            <w:pPr>
              <w:spacing w:line="2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</w:tcPr>
          <w:p w14:paraId="30219897" w14:textId="77777777" w:rsidR="00B370AB" w:rsidRPr="00FB0D60" w:rsidRDefault="00B370AB" w:rsidP="00E027A2">
            <w:pPr>
              <w:spacing w:line="280" w:lineRule="exact"/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3E79A0C" w14:textId="77777777" w:rsidR="00B370AB" w:rsidRPr="00FB0D60" w:rsidRDefault="00B370AB" w:rsidP="00E027A2">
            <w:pPr>
              <w:spacing w:line="280" w:lineRule="exact"/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0AB" w:rsidRPr="00FB0D60" w14:paraId="5FF4682D" w14:textId="77777777" w:rsidTr="00811FAE">
        <w:tc>
          <w:tcPr>
            <w:tcW w:w="3672" w:type="dxa"/>
          </w:tcPr>
          <w:p w14:paraId="19FD2E9B" w14:textId="77777777" w:rsidR="00B370AB" w:rsidRPr="00FB0D60" w:rsidRDefault="00B370AB" w:rsidP="002A71BD">
            <w:pPr>
              <w:spacing w:line="28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0F1B65E" w14:textId="79372ECE" w:rsidR="00B370AB" w:rsidRPr="00FB0D60" w:rsidRDefault="002408B0" w:rsidP="002A71B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73EE079E" w14:textId="38F12BEA" w:rsidR="00B370AB" w:rsidRPr="00FB0D60" w:rsidRDefault="002408B0" w:rsidP="002A71B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0DA71F94" w14:textId="6E4308D2" w:rsidR="00B370AB" w:rsidRPr="00FB0D60" w:rsidRDefault="002408B0" w:rsidP="002A71B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5F7328E3" w14:textId="1BEE301B" w:rsidR="00B370AB" w:rsidRPr="00FB0D60" w:rsidRDefault="002408B0" w:rsidP="002A71B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9702B" w:rsidRPr="00FB0D60" w14:paraId="715D29B9" w14:textId="77777777" w:rsidTr="00811FAE">
        <w:tc>
          <w:tcPr>
            <w:tcW w:w="3672" w:type="dxa"/>
          </w:tcPr>
          <w:p w14:paraId="3E4D6CC6" w14:textId="77777777" w:rsidR="0069702B" w:rsidRPr="00FB0D60" w:rsidRDefault="0069702B" w:rsidP="002A71BD">
            <w:pPr>
              <w:spacing w:line="28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3B52CD62" w14:textId="0BE9FAEA" w:rsidR="0069702B" w:rsidRPr="00FB0D60" w:rsidRDefault="002408B0" w:rsidP="00811FA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260" w:type="dxa"/>
          </w:tcPr>
          <w:p w14:paraId="729E0031" w14:textId="393C8C9E" w:rsidR="0069702B" w:rsidRPr="00FB0D60" w:rsidRDefault="002408B0" w:rsidP="00811FA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99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Pr="002408B0">
              <w:rPr>
                <w:rFonts w:ascii="Angsana New" w:hAnsi="Angsana New" w:hint="cs"/>
                <w:sz w:val="28"/>
              </w:rPr>
              <w:t>1</w:t>
            </w: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327A3E9B" w14:textId="1AEB7EE5" w:rsidR="0069702B" w:rsidRPr="00FB0D60" w:rsidRDefault="002408B0" w:rsidP="00811FA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247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260" w:type="dxa"/>
          </w:tcPr>
          <w:p w14:paraId="16C07BE1" w14:textId="792BA545" w:rsidR="0069702B" w:rsidRPr="00FB0D60" w:rsidRDefault="002408B0" w:rsidP="002A71BD">
            <w:pPr>
              <w:tabs>
                <w:tab w:val="decimal" w:pos="100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98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587</w:t>
            </w:r>
          </w:p>
        </w:tc>
      </w:tr>
      <w:tr w:rsidR="0069702B" w:rsidRPr="00FB0D60" w14:paraId="62327F1B" w14:textId="77777777" w:rsidTr="00811FAE">
        <w:trPr>
          <w:trHeight w:val="77"/>
        </w:trPr>
        <w:tc>
          <w:tcPr>
            <w:tcW w:w="3672" w:type="dxa"/>
          </w:tcPr>
          <w:p w14:paraId="1E1686E2" w14:textId="77777777" w:rsidR="0069702B" w:rsidRPr="00FB0D60" w:rsidRDefault="0069702B" w:rsidP="002A71BD">
            <w:pPr>
              <w:spacing w:line="2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FB0D60">
              <w:rPr>
                <w:rFonts w:ascii="Angsana New" w:hAnsi="Angsana New"/>
                <w:sz w:val="28"/>
              </w:rPr>
              <w:t>: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ตีราคาเพิ่มระหว่างปี</w:t>
            </w:r>
          </w:p>
        </w:tc>
        <w:tc>
          <w:tcPr>
            <w:tcW w:w="1260" w:type="dxa"/>
            <w:vAlign w:val="bottom"/>
          </w:tcPr>
          <w:p w14:paraId="61415C7F" w14:textId="77777777" w:rsidR="0069702B" w:rsidRPr="00FB0D60" w:rsidRDefault="0069702B" w:rsidP="002A71BD">
            <w:pPr>
              <w:tabs>
                <w:tab w:val="decimal" w:pos="680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23867085" w14:textId="24BE8EDE" w:rsidR="0069702B" w:rsidRPr="00FB0D60" w:rsidRDefault="002408B0" w:rsidP="00811FA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260" w:type="dxa"/>
          </w:tcPr>
          <w:p w14:paraId="779765DF" w14:textId="77777777" w:rsidR="0069702B" w:rsidRPr="00FB0D60" w:rsidRDefault="0069702B" w:rsidP="002A71BD">
            <w:pPr>
              <w:tabs>
                <w:tab w:val="decimal" w:pos="500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062C07C3" w14:textId="2DC6FE0A" w:rsidR="0069702B" w:rsidRPr="00FB0D60" w:rsidRDefault="002408B0" w:rsidP="002A71BD">
            <w:pPr>
              <w:tabs>
                <w:tab w:val="decimal" w:pos="100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150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813</w:t>
            </w:r>
          </w:p>
        </w:tc>
      </w:tr>
      <w:tr w:rsidR="0069702B" w:rsidRPr="00FB0D60" w14:paraId="4D358F5E" w14:textId="77777777" w:rsidTr="00811FAE">
        <w:tc>
          <w:tcPr>
            <w:tcW w:w="3672" w:type="dxa"/>
          </w:tcPr>
          <w:p w14:paraId="464322A6" w14:textId="77777777" w:rsidR="0069702B" w:rsidRPr="00FB0D60" w:rsidRDefault="0069702B" w:rsidP="002A71BD">
            <w:pPr>
              <w:spacing w:line="2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sz w:val="28"/>
                <w:cs/>
              </w:rPr>
              <w:t>การตัดจำหน่าย</w:t>
            </w:r>
          </w:p>
        </w:tc>
        <w:tc>
          <w:tcPr>
            <w:tcW w:w="1260" w:type="dxa"/>
            <w:vAlign w:val="bottom"/>
          </w:tcPr>
          <w:p w14:paraId="18950D1A" w14:textId="07489EA3" w:rsidR="0069702B" w:rsidRPr="00FB0D60" w:rsidRDefault="0069702B" w:rsidP="00073F3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="00822A67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566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29246D46" w14:textId="6ABF541D" w:rsidR="0069702B" w:rsidRPr="00FB0D60" w:rsidRDefault="0069702B" w:rsidP="00811FAE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 w:hint="cs"/>
                <w:sz w:val="28"/>
              </w:rPr>
              <w:t>268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7580CD33" w14:textId="3DC672BC" w:rsidR="0069702B" w:rsidRPr="00FB0D60" w:rsidRDefault="0069702B" w:rsidP="002A71BD">
            <w:pP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485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694D1543" w14:textId="6C57A430" w:rsidR="0069702B" w:rsidRPr="00FB0D60" w:rsidRDefault="0069702B" w:rsidP="002A71BD">
            <w:pPr>
              <w:tabs>
                <w:tab w:val="decimal" w:pos="100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256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  <w:tr w:rsidR="0069702B" w:rsidRPr="00FB0D60" w14:paraId="6E2E7EBE" w14:textId="77777777" w:rsidTr="00811FAE">
        <w:tc>
          <w:tcPr>
            <w:tcW w:w="3672" w:type="dxa"/>
          </w:tcPr>
          <w:p w14:paraId="1AC9F5CC" w14:textId="77777777" w:rsidR="0069702B" w:rsidRPr="00FB0D60" w:rsidRDefault="0069702B" w:rsidP="002A71BD">
            <w:pPr>
              <w:spacing w:line="2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FB0D60">
              <w:rPr>
                <w:rFonts w:ascii="Angsana New" w:hAnsi="Angsana New"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sz w:val="28"/>
                <w:cs/>
              </w:rPr>
              <w:t>รับรู้ไปยังส่วนของผู้ถือหุ้นส่วนน้อย</w:t>
            </w:r>
          </w:p>
        </w:tc>
        <w:tc>
          <w:tcPr>
            <w:tcW w:w="1260" w:type="dxa"/>
            <w:vAlign w:val="bottom"/>
          </w:tcPr>
          <w:p w14:paraId="50E7551F" w14:textId="1E52DD5C" w:rsidR="0069702B" w:rsidRPr="00FB0D60" w:rsidRDefault="002408B0" w:rsidP="00073F3E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280" w:lineRule="exact"/>
              <w:ind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260" w:type="dxa"/>
          </w:tcPr>
          <w:p w14:paraId="55B96113" w14:textId="23D486FD" w:rsidR="0069702B" w:rsidRPr="00FB0D60" w:rsidRDefault="0069702B" w:rsidP="00811FAE">
            <w:pPr>
              <w:pBdr>
                <w:bottom w:val="single" w:sz="6" w:space="1" w:color="auto"/>
              </w:pBd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21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3CDF570" w14:textId="77777777" w:rsidR="0069702B" w:rsidRPr="00FB0D60" w:rsidRDefault="0069702B" w:rsidP="002A71BD">
            <w:pPr>
              <w:pBdr>
                <w:bottom w:val="single" w:sz="6" w:space="1" w:color="auto"/>
              </w:pBdr>
              <w:tabs>
                <w:tab w:val="decimal" w:pos="500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4F4D93DE" w14:textId="77777777" w:rsidR="0069702B" w:rsidRPr="00FB0D60" w:rsidRDefault="0069702B" w:rsidP="002A71BD">
            <w:pPr>
              <w:pBdr>
                <w:bottom w:val="single" w:sz="6" w:space="1" w:color="auto"/>
              </w:pBdr>
              <w:tabs>
                <w:tab w:val="decimal" w:pos="590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69702B" w:rsidRPr="00FB0D60" w14:paraId="4805E755" w14:textId="77777777" w:rsidTr="00811FAE">
        <w:tc>
          <w:tcPr>
            <w:tcW w:w="3672" w:type="dxa"/>
          </w:tcPr>
          <w:p w14:paraId="08C129BA" w14:textId="77777777" w:rsidR="0069702B" w:rsidRPr="00FB0D60" w:rsidRDefault="0069702B" w:rsidP="002A71BD">
            <w:pPr>
              <w:spacing w:line="28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ยอดคงเหลือปลายปี</w:t>
            </w:r>
          </w:p>
        </w:tc>
        <w:tc>
          <w:tcPr>
            <w:tcW w:w="1260" w:type="dxa"/>
            <w:vAlign w:val="bottom"/>
          </w:tcPr>
          <w:p w14:paraId="756A6ADB" w14:textId="4753DF62" w:rsidR="0069702B" w:rsidRPr="00FB0D60" w:rsidRDefault="002408B0" w:rsidP="00294EC0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100</w:t>
            </w:r>
            <w:r w:rsidR="00822A67">
              <w:rPr>
                <w:rFonts w:ascii="Angsana New" w:hAnsi="Angsana New"/>
                <w:sz w:val="28"/>
              </w:rPr>
              <w:t>,</w:t>
            </w:r>
            <w:r w:rsidR="00C502A1">
              <w:rPr>
                <w:rFonts w:ascii="Angsana New" w:hAnsi="Angsana New"/>
                <w:sz w:val="28"/>
              </w:rPr>
              <w:t>42</w:t>
            </w: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0E924CCC" w14:textId="623D9D78" w:rsidR="0069702B" w:rsidRPr="00FB0D60" w:rsidRDefault="002408B0" w:rsidP="00811FAE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102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965</w:t>
            </w:r>
          </w:p>
        </w:tc>
        <w:tc>
          <w:tcPr>
            <w:tcW w:w="1260" w:type="dxa"/>
          </w:tcPr>
          <w:p w14:paraId="1D98DDB1" w14:textId="41B9A25E" w:rsidR="0069702B" w:rsidRPr="00FB0D60" w:rsidRDefault="002408B0" w:rsidP="002A71BD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80" w:lineRule="exact"/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244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260" w:type="dxa"/>
          </w:tcPr>
          <w:p w14:paraId="0C7D8FE4" w14:textId="2C617517" w:rsidR="0069702B" w:rsidRPr="00FB0D60" w:rsidRDefault="002408B0" w:rsidP="002A71BD">
            <w:pPr>
              <w:pBdr>
                <w:bottom w:val="double" w:sz="6" w:space="1" w:color="auto"/>
              </w:pBdr>
              <w:tabs>
                <w:tab w:val="decimal" w:pos="1008"/>
              </w:tabs>
              <w:spacing w:line="280" w:lineRule="exact"/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247</w:t>
            </w:r>
            <w:r w:rsidR="0069702B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144</w:t>
            </w:r>
          </w:p>
        </w:tc>
      </w:tr>
    </w:tbl>
    <w:p w14:paraId="3386A06D" w14:textId="18E315D0" w:rsidR="00FB0D60" w:rsidRDefault="00B370AB" w:rsidP="00FB0D60">
      <w:pPr>
        <w:pStyle w:val="1"/>
        <w:widowControl/>
        <w:spacing w:before="120"/>
        <w:ind w:left="547" w:right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FB0D60">
        <w:rPr>
          <w:rFonts w:ascii="Angsana New" w:hAnsi="Angsana New" w:cs="Angsana New"/>
          <w:color w:val="auto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  <w:r w:rsidR="00FB0D60">
        <w:rPr>
          <w:rFonts w:ascii="Angsana New" w:hAnsi="Angsana New"/>
          <w:b/>
          <w:bCs/>
          <w:sz w:val="32"/>
          <w:szCs w:val="32"/>
        </w:rPr>
        <w:br w:type="page"/>
      </w:r>
    </w:p>
    <w:p w14:paraId="1C1D9D74" w14:textId="77884D99" w:rsidR="00C977DD" w:rsidRPr="00FB0D60" w:rsidRDefault="002408B0" w:rsidP="00C977DD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34</w:t>
      </w:r>
      <w:r w:rsidR="00C977DD" w:rsidRPr="00FB0D60">
        <w:rPr>
          <w:rFonts w:ascii="Angsana New" w:hAnsi="Angsana New"/>
          <w:b/>
          <w:bCs/>
          <w:sz w:val="32"/>
          <w:szCs w:val="32"/>
        </w:rPr>
        <w:t>.</w:t>
      </w:r>
      <w:r w:rsidR="00C977DD" w:rsidRPr="00FB0D60">
        <w:rPr>
          <w:rFonts w:ascii="Angsana New" w:hAnsi="Angsana New"/>
          <w:b/>
          <w:bCs/>
          <w:sz w:val="32"/>
          <w:szCs w:val="32"/>
        </w:rPr>
        <w:tab/>
      </w:r>
      <w:r w:rsidR="00C977DD" w:rsidRPr="00FB0D60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14:paraId="372E3C97" w14:textId="155053B0" w:rsidR="00C977DD" w:rsidRPr="00FB0D60" w:rsidRDefault="00C977DD" w:rsidP="00C977DD">
      <w:pPr>
        <w:tabs>
          <w:tab w:val="left" w:pos="1980"/>
          <w:tab w:val="right" w:pos="7200"/>
          <w:tab w:val="right" w:pos="8540"/>
        </w:tabs>
        <w:ind w:left="547" w:hanging="7"/>
        <w:jc w:val="thaiDistribute"/>
        <w:rPr>
          <w:rFonts w:ascii="Angsana New" w:hAnsi="Angsana New"/>
          <w:sz w:val="32"/>
          <w:szCs w:val="32"/>
          <w:lang w:eastAsia="ko-KR"/>
        </w:rPr>
      </w:pPr>
      <w:r w:rsidRPr="00FB0D60">
        <w:rPr>
          <w:rFonts w:ascii="Angsana New" w:hAnsi="Angsana New" w:hint="cs"/>
          <w:sz w:val="32"/>
          <w:szCs w:val="32"/>
          <w:cs/>
          <w:lang w:eastAsia="ko-KR"/>
        </w:rPr>
        <w:t>รายได้อื่นสำหรับปีสิ้นสุดวันที่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31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ธันวาคม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2562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และ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="002408B0" w:rsidRPr="002408B0">
        <w:rPr>
          <w:rFonts w:ascii="Angsana New" w:hAnsi="Angsana New"/>
          <w:sz w:val="32"/>
          <w:szCs w:val="32"/>
          <w:lang w:eastAsia="ko-KR"/>
        </w:rPr>
        <w:t>2561</w:t>
      </w:r>
      <w:r w:rsidRPr="00FB0D60">
        <w:rPr>
          <w:rFonts w:ascii="Angsana New" w:hAnsi="Angsana New"/>
          <w:sz w:val="32"/>
          <w:szCs w:val="32"/>
          <w:cs/>
          <w:lang w:eastAsia="ko-KR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  <w:lang w:eastAsia="ko-KR"/>
        </w:rPr>
        <w:t>สรุปได้ดังนี้</w:t>
      </w:r>
    </w:p>
    <w:p w14:paraId="03D73158" w14:textId="77777777" w:rsidR="00C977DD" w:rsidRPr="00FB0D60" w:rsidRDefault="00C977DD" w:rsidP="00C977DD">
      <w:pPr>
        <w:tabs>
          <w:tab w:val="left" w:pos="1980"/>
          <w:tab w:val="right" w:pos="7200"/>
          <w:tab w:val="right" w:pos="8540"/>
        </w:tabs>
        <w:spacing w:before="240"/>
        <w:ind w:left="547" w:hanging="547"/>
        <w:jc w:val="right"/>
        <w:rPr>
          <w:rFonts w:ascii="Angsana New" w:hAnsi="Angsana New"/>
          <w:b/>
          <w:bCs/>
          <w:szCs w:val="24"/>
          <w:cs/>
          <w:lang w:eastAsia="ko-KR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8682" w:type="dxa"/>
        <w:tblInd w:w="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990"/>
        <w:gridCol w:w="86"/>
        <w:gridCol w:w="994"/>
        <w:gridCol w:w="86"/>
        <w:gridCol w:w="994"/>
        <w:gridCol w:w="86"/>
        <w:gridCol w:w="1084"/>
      </w:tblGrid>
      <w:tr w:rsidR="00C977DD" w:rsidRPr="00FB0D60" w14:paraId="28B6A376" w14:textId="77777777" w:rsidTr="00E257D0">
        <w:trPr>
          <w:tblHeader/>
        </w:trPr>
        <w:tc>
          <w:tcPr>
            <w:tcW w:w="4362" w:type="dxa"/>
          </w:tcPr>
          <w:p w14:paraId="718CB131" w14:textId="77777777" w:rsidR="00C977DD" w:rsidRPr="00FB0D60" w:rsidRDefault="00C977DD" w:rsidP="00E257D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7695CB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6" w:type="dxa"/>
          </w:tcPr>
          <w:p w14:paraId="095D634B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4" w:type="dxa"/>
            <w:gridSpan w:val="3"/>
            <w:vAlign w:val="bottom"/>
          </w:tcPr>
          <w:p w14:paraId="5EB6DFDA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B0D60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977DD" w:rsidRPr="00FB0D60" w14:paraId="316875DF" w14:textId="77777777" w:rsidTr="00E257D0">
        <w:trPr>
          <w:tblHeader/>
        </w:trPr>
        <w:tc>
          <w:tcPr>
            <w:tcW w:w="4362" w:type="dxa"/>
          </w:tcPr>
          <w:p w14:paraId="17CE65EE" w14:textId="77777777" w:rsidR="00C977DD" w:rsidRPr="00FB0D60" w:rsidRDefault="00C977DD" w:rsidP="00E257D0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4292590" w14:textId="3F94D6D9" w:rsidR="00C977DD" w:rsidRPr="00FB0D60" w:rsidRDefault="002408B0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86" w:type="dxa"/>
          </w:tcPr>
          <w:p w14:paraId="1992F7CE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vAlign w:val="bottom"/>
          </w:tcPr>
          <w:p w14:paraId="3639624B" w14:textId="2C8CD9E2" w:rsidR="00C977DD" w:rsidRPr="00FB0D60" w:rsidRDefault="002408B0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  <w:tc>
          <w:tcPr>
            <w:tcW w:w="86" w:type="dxa"/>
          </w:tcPr>
          <w:p w14:paraId="527CA386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4" w:type="dxa"/>
            <w:vAlign w:val="bottom"/>
          </w:tcPr>
          <w:p w14:paraId="129A2213" w14:textId="485288E5" w:rsidR="00C977DD" w:rsidRPr="00FB0D60" w:rsidRDefault="002408B0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86" w:type="dxa"/>
          </w:tcPr>
          <w:p w14:paraId="3E19F6F0" w14:textId="77777777" w:rsidR="00C977DD" w:rsidRPr="00FB0D60" w:rsidRDefault="00C977DD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05232C55" w14:textId="2B17E7F5" w:rsidR="00C977DD" w:rsidRPr="00FB0D60" w:rsidRDefault="002408B0" w:rsidP="00E257D0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408B0">
              <w:rPr>
                <w:rFonts w:asciiTheme="majorBidi" w:hAnsiTheme="majorBidi" w:cstheme="majorBidi"/>
                <w:b/>
                <w:bCs/>
                <w:sz w:val="28"/>
              </w:rPr>
              <w:t>2561</w:t>
            </w:r>
          </w:p>
        </w:tc>
      </w:tr>
      <w:tr w:rsidR="00AA4315" w:rsidRPr="00FB0D60" w14:paraId="14D344F2" w14:textId="77777777" w:rsidTr="00882C2B">
        <w:tc>
          <w:tcPr>
            <w:tcW w:w="4362" w:type="dxa"/>
          </w:tcPr>
          <w:p w14:paraId="0F7EC04F" w14:textId="745F4CCD" w:rsidR="00AA4315" w:rsidRPr="00FB0D60" w:rsidRDefault="00AA4315" w:rsidP="00AA4315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กำไรจากการปรับมูลค่ายุติธรรมของอสังหาริมทรัพย์</w:t>
            </w:r>
          </w:p>
          <w:p w14:paraId="0CA45771" w14:textId="75DB10C2" w:rsidR="00AA4315" w:rsidRPr="00FB0D60" w:rsidRDefault="00AA4315" w:rsidP="00054DEE">
            <w:pPr>
              <w:ind w:left="315" w:right="-43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677E527A" w14:textId="77777777" w:rsidR="00AA4315" w:rsidRPr="00FB0D60" w:rsidRDefault="00AA4315" w:rsidP="00AA431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17BB3B22" w14:textId="591DCE40" w:rsidR="00AA4315" w:rsidRPr="00FB0D60" w:rsidRDefault="00AA4315" w:rsidP="003141EA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04D839DB" w14:textId="77777777" w:rsidR="00AA4315" w:rsidRPr="00FB0D60" w:rsidRDefault="00AA4315" w:rsidP="00AA431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6304A5E" w14:textId="77777777" w:rsidR="00AA4315" w:rsidRPr="00FB0D60" w:rsidRDefault="00AA4315" w:rsidP="00AA4315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35A1E0C0" w14:textId="77777777" w:rsidR="00AA4315" w:rsidRPr="00FB0D60" w:rsidRDefault="00AA4315" w:rsidP="00AA431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E37EF1B" w14:textId="7662DC83" w:rsidR="00AA4315" w:rsidRPr="00FB0D60" w:rsidRDefault="002408B0" w:rsidP="00AA4315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AA4315"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480</w:t>
            </w:r>
          </w:p>
        </w:tc>
        <w:tc>
          <w:tcPr>
            <w:tcW w:w="86" w:type="dxa"/>
          </w:tcPr>
          <w:p w14:paraId="62DCB1FA" w14:textId="77777777" w:rsidR="00AA4315" w:rsidRPr="00FB0D60" w:rsidRDefault="00AA4315" w:rsidP="00AA431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7A4B57D" w14:textId="77777777" w:rsidR="00AA4315" w:rsidRPr="00FB0D60" w:rsidRDefault="00AA4315" w:rsidP="00AA4315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77DD" w:rsidRPr="00FB0D60" w14:paraId="1DEFF01C" w14:textId="77777777" w:rsidTr="00E257D0">
        <w:tc>
          <w:tcPr>
            <w:tcW w:w="4362" w:type="dxa"/>
          </w:tcPr>
          <w:p w14:paraId="0808A4CD" w14:textId="77777777" w:rsidR="00C977DD" w:rsidRPr="00FB0D60" w:rsidRDefault="00C977DD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รายได้จากเงินอุดหนุนรัฐบาล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A6F861" w14:textId="4B1E3B29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21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86" w:type="dxa"/>
          </w:tcPr>
          <w:p w14:paraId="76938C02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56F22B6" w14:textId="726A261E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750</w:t>
            </w:r>
          </w:p>
        </w:tc>
        <w:tc>
          <w:tcPr>
            <w:tcW w:w="86" w:type="dxa"/>
          </w:tcPr>
          <w:p w14:paraId="63936EDD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A1110D1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6BBEF76B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1826A761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77DD" w:rsidRPr="00FB0D60" w14:paraId="71B636AE" w14:textId="77777777" w:rsidTr="00E257D0">
        <w:tc>
          <w:tcPr>
            <w:tcW w:w="4362" w:type="dxa"/>
          </w:tcPr>
          <w:p w14:paraId="18DB1AAC" w14:textId="27293455" w:rsidR="00C977DD" w:rsidRPr="00FB0D60" w:rsidRDefault="00510021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C977DD" w:rsidRPr="00FB0D60">
              <w:rPr>
                <w:rFonts w:asciiTheme="majorBidi" w:hAnsiTheme="majorBidi" w:cstheme="majorBidi" w:hint="cs"/>
                <w:sz w:val="28"/>
                <w:cs/>
              </w:rPr>
              <w:t>จากการจำหน่ายทรัพย์สิน</w:t>
            </w:r>
          </w:p>
        </w:tc>
        <w:tc>
          <w:tcPr>
            <w:tcW w:w="990" w:type="dxa"/>
            <w:shd w:val="clear" w:color="auto" w:fill="auto"/>
          </w:tcPr>
          <w:p w14:paraId="289AEA50" w14:textId="631029D1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18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86" w:type="dxa"/>
          </w:tcPr>
          <w:p w14:paraId="5A1BD0E2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829556D" w14:textId="7EE3CF65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11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513</w:t>
            </w:r>
          </w:p>
        </w:tc>
        <w:tc>
          <w:tcPr>
            <w:tcW w:w="86" w:type="dxa"/>
          </w:tcPr>
          <w:p w14:paraId="64BF22F1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3AC6A92" w14:textId="13CF59D1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C977DD"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901</w:t>
            </w:r>
          </w:p>
        </w:tc>
        <w:tc>
          <w:tcPr>
            <w:tcW w:w="86" w:type="dxa"/>
          </w:tcPr>
          <w:p w14:paraId="58810F8C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6A3E43A6" w14:textId="593EB653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187</w:t>
            </w:r>
          </w:p>
        </w:tc>
      </w:tr>
      <w:tr w:rsidR="00C977DD" w:rsidRPr="00FB0D60" w14:paraId="16D55A02" w14:textId="77777777" w:rsidTr="00E257D0">
        <w:tc>
          <w:tcPr>
            <w:tcW w:w="4362" w:type="dxa"/>
          </w:tcPr>
          <w:p w14:paraId="765CA951" w14:textId="77777777" w:rsidR="00C977DD" w:rsidRPr="00FB0D60" w:rsidRDefault="00C977DD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รายได้จากการเขียนแบบ</w:t>
            </w:r>
          </w:p>
        </w:tc>
        <w:tc>
          <w:tcPr>
            <w:tcW w:w="990" w:type="dxa"/>
            <w:shd w:val="clear" w:color="auto" w:fill="auto"/>
          </w:tcPr>
          <w:p w14:paraId="5BD88F38" w14:textId="6BDD292D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7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477</w:t>
            </w:r>
          </w:p>
        </w:tc>
        <w:tc>
          <w:tcPr>
            <w:tcW w:w="86" w:type="dxa"/>
          </w:tcPr>
          <w:p w14:paraId="1DFB4EDB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4D0CF688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055AAA7C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24AF9D1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86" w:type="dxa"/>
          </w:tcPr>
          <w:p w14:paraId="115E8532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2288077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977DD" w:rsidRPr="00FB0D60" w14:paraId="48CDEFDB" w14:textId="77777777" w:rsidTr="00E257D0">
        <w:tc>
          <w:tcPr>
            <w:tcW w:w="4362" w:type="dxa"/>
          </w:tcPr>
          <w:p w14:paraId="11EAAD1C" w14:textId="77777777" w:rsidR="00C977DD" w:rsidRPr="00FB0D60" w:rsidRDefault="00C977DD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รายได้ค่าบริหาร</w:t>
            </w:r>
          </w:p>
        </w:tc>
        <w:tc>
          <w:tcPr>
            <w:tcW w:w="990" w:type="dxa"/>
            <w:shd w:val="clear" w:color="auto" w:fill="auto"/>
          </w:tcPr>
          <w:p w14:paraId="72FFCF5B" w14:textId="77777777" w:rsidR="00C977DD" w:rsidRPr="00FB0D60" w:rsidRDefault="00C977DD" w:rsidP="005C589E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5AC2BB23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7B9208E6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2C6C61EE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4F5C366" w14:textId="0E5F5BD1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24</w:t>
            </w:r>
            <w:r w:rsidR="00C977DD"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960</w:t>
            </w:r>
          </w:p>
        </w:tc>
        <w:tc>
          <w:tcPr>
            <w:tcW w:w="86" w:type="dxa"/>
          </w:tcPr>
          <w:p w14:paraId="7355F505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43A5C045" w14:textId="5FC88A88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32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352</w:t>
            </w:r>
          </w:p>
        </w:tc>
      </w:tr>
      <w:tr w:rsidR="00C977DD" w:rsidRPr="00FB0D60" w14:paraId="3BA9874D" w14:textId="77777777" w:rsidTr="00E257D0">
        <w:tc>
          <w:tcPr>
            <w:tcW w:w="4362" w:type="dxa"/>
          </w:tcPr>
          <w:p w14:paraId="1F7787C4" w14:textId="77777777" w:rsidR="00C977DD" w:rsidRPr="00FB0D60" w:rsidRDefault="00C977DD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 xml:space="preserve">ดอกเบี้ยรับ </w:t>
            </w:r>
            <w:r w:rsidRPr="00FB0D6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FB0D60">
              <w:rPr>
                <w:rFonts w:asciiTheme="majorBidi" w:hAnsiTheme="majorBidi" w:cstheme="majorBidi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7A03090" w14:textId="77777777" w:rsidR="00C977DD" w:rsidRPr="00FB0D60" w:rsidRDefault="00C977DD" w:rsidP="005C589E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6" w:type="dxa"/>
          </w:tcPr>
          <w:p w14:paraId="6773CD4A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0978CF0" w14:textId="77777777" w:rsidR="00C977DD" w:rsidRPr="00FB0D60" w:rsidRDefault="00C977DD" w:rsidP="00E257D0">
            <w:pPr>
              <w:tabs>
                <w:tab w:val="decimal" w:pos="546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FB0D6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6" w:type="dxa"/>
          </w:tcPr>
          <w:p w14:paraId="3106B319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9118CBD" w14:textId="0B749EEA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40</w:t>
            </w:r>
            <w:r w:rsidR="00C977DD" w:rsidRPr="00FB0D60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621</w:t>
            </w:r>
          </w:p>
        </w:tc>
        <w:tc>
          <w:tcPr>
            <w:tcW w:w="86" w:type="dxa"/>
          </w:tcPr>
          <w:p w14:paraId="61511383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7E667528" w14:textId="6E244D46" w:rsidR="00C977DD" w:rsidRPr="00FB0D60" w:rsidRDefault="002408B0" w:rsidP="00E3192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24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712</w:t>
            </w:r>
          </w:p>
        </w:tc>
      </w:tr>
      <w:tr w:rsidR="00C977DD" w:rsidRPr="00FB0D60" w14:paraId="35B15FAB" w14:textId="77777777" w:rsidTr="00E257D0">
        <w:tc>
          <w:tcPr>
            <w:tcW w:w="4362" w:type="dxa"/>
          </w:tcPr>
          <w:p w14:paraId="71B873E7" w14:textId="77777777" w:rsidR="00C977DD" w:rsidRPr="00FB0D60" w:rsidRDefault="00C977DD" w:rsidP="00E257D0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 w:hint="cs"/>
                <w:sz w:val="28"/>
                <w:cs/>
              </w:rPr>
              <w:t>รายได้ค่าเช่าและค่าสาธารณูปโภค</w:t>
            </w:r>
          </w:p>
        </w:tc>
        <w:tc>
          <w:tcPr>
            <w:tcW w:w="990" w:type="dxa"/>
            <w:shd w:val="clear" w:color="auto" w:fill="auto"/>
          </w:tcPr>
          <w:p w14:paraId="4C436A71" w14:textId="75171063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16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226</w:t>
            </w:r>
          </w:p>
        </w:tc>
        <w:tc>
          <w:tcPr>
            <w:tcW w:w="86" w:type="dxa"/>
          </w:tcPr>
          <w:p w14:paraId="51573EE7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B14F332" w14:textId="388D5585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11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099</w:t>
            </w:r>
          </w:p>
        </w:tc>
        <w:tc>
          <w:tcPr>
            <w:tcW w:w="86" w:type="dxa"/>
          </w:tcPr>
          <w:p w14:paraId="0DC27F63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99DB19C" w14:textId="608DA202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2408B0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C977DD" w:rsidRPr="00FB0D60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2408B0">
              <w:rPr>
                <w:rFonts w:asciiTheme="majorBidi" w:eastAsia="Times New Roman" w:hAnsiTheme="majorBidi" w:cstheme="majorBidi"/>
                <w:sz w:val="28"/>
              </w:rPr>
              <w:t>380</w:t>
            </w:r>
          </w:p>
        </w:tc>
        <w:tc>
          <w:tcPr>
            <w:tcW w:w="86" w:type="dxa"/>
          </w:tcPr>
          <w:p w14:paraId="31B393CD" w14:textId="77777777" w:rsidR="00C977DD" w:rsidRPr="00FB0D60" w:rsidRDefault="00C977DD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vAlign w:val="bottom"/>
          </w:tcPr>
          <w:p w14:paraId="5139E920" w14:textId="2238B6E2" w:rsidR="00C977DD" w:rsidRPr="00FB0D60" w:rsidRDefault="002408B0" w:rsidP="00E257D0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10</w:t>
            </w:r>
            <w:r w:rsidR="00C977DD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827</w:t>
            </w:r>
          </w:p>
        </w:tc>
      </w:tr>
      <w:tr w:rsidR="003803D1" w:rsidRPr="00FB0D60" w14:paraId="4B014BF3" w14:textId="77777777" w:rsidTr="00E257D0">
        <w:tc>
          <w:tcPr>
            <w:tcW w:w="4362" w:type="dxa"/>
            <w:vAlign w:val="bottom"/>
          </w:tcPr>
          <w:p w14:paraId="5A41B532" w14:textId="77777777" w:rsidR="003803D1" w:rsidRPr="00FB0D60" w:rsidRDefault="003803D1" w:rsidP="003803D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B0D6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5D120A6" w14:textId="6C5E8817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50</w:t>
            </w:r>
            <w:r w:rsidR="003803D1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845</w:t>
            </w:r>
          </w:p>
        </w:tc>
        <w:tc>
          <w:tcPr>
            <w:tcW w:w="86" w:type="dxa"/>
          </w:tcPr>
          <w:p w14:paraId="62DE3FD8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41C83" w14:textId="7D3BF703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53</w:t>
            </w:r>
            <w:r w:rsidR="003803D1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796</w:t>
            </w:r>
          </w:p>
        </w:tc>
        <w:tc>
          <w:tcPr>
            <w:tcW w:w="86" w:type="dxa"/>
          </w:tcPr>
          <w:p w14:paraId="6706754D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7DCEEF27" w14:textId="24DF7A61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10</w:t>
            </w:r>
            <w:r w:rsidR="003803D1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447</w:t>
            </w:r>
          </w:p>
        </w:tc>
        <w:tc>
          <w:tcPr>
            <w:tcW w:w="86" w:type="dxa"/>
          </w:tcPr>
          <w:p w14:paraId="06B99665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18CB5179" w14:textId="73EC3F1F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408B0">
              <w:rPr>
                <w:rFonts w:asciiTheme="majorBidi" w:hAnsiTheme="majorBidi" w:cstheme="majorBidi"/>
                <w:sz w:val="28"/>
              </w:rPr>
              <w:t>12</w:t>
            </w:r>
            <w:r w:rsidR="003803D1" w:rsidRPr="00FB0D60">
              <w:rPr>
                <w:rFonts w:asciiTheme="majorBidi" w:hAnsiTheme="majorBidi" w:cstheme="majorBidi"/>
                <w:sz w:val="28"/>
              </w:rPr>
              <w:t>,</w:t>
            </w:r>
            <w:r w:rsidRPr="002408B0">
              <w:rPr>
                <w:rFonts w:asciiTheme="majorBidi" w:hAnsiTheme="majorBidi" w:cstheme="majorBidi"/>
                <w:sz w:val="28"/>
              </w:rPr>
              <w:t>105</w:t>
            </w:r>
          </w:p>
        </w:tc>
      </w:tr>
      <w:tr w:rsidR="003803D1" w:rsidRPr="00FB0D60" w14:paraId="3C3D1D41" w14:textId="77777777" w:rsidTr="00E257D0">
        <w:tc>
          <w:tcPr>
            <w:tcW w:w="4362" w:type="dxa"/>
          </w:tcPr>
          <w:p w14:paraId="0BCB7D93" w14:textId="77777777" w:rsidR="003803D1" w:rsidRPr="00FB0D60" w:rsidRDefault="003803D1" w:rsidP="003803D1">
            <w:pPr>
              <w:ind w:right="-18" w:firstLine="4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D3125" w14:textId="7A157F41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114</w:t>
            </w:r>
            <w:r w:rsidR="003803D1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017</w:t>
            </w:r>
          </w:p>
        </w:tc>
        <w:tc>
          <w:tcPr>
            <w:tcW w:w="86" w:type="dxa"/>
          </w:tcPr>
          <w:p w14:paraId="61730985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10C2F" w14:textId="36331987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77</w:t>
            </w:r>
            <w:r w:rsidR="003803D1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158</w:t>
            </w:r>
          </w:p>
        </w:tc>
        <w:tc>
          <w:tcPr>
            <w:tcW w:w="86" w:type="dxa"/>
          </w:tcPr>
          <w:p w14:paraId="7B7D2AE2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308B4" w14:textId="3D6EBBB3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94</w:t>
            </w:r>
            <w:r w:rsidR="003803D1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789</w:t>
            </w:r>
          </w:p>
        </w:tc>
        <w:tc>
          <w:tcPr>
            <w:tcW w:w="86" w:type="dxa"/>
          </w:tcPr>
          <w:p w14:paraId="1FD1AABF" w14:textId="77777777" w:rsidR="003803D1" w:rsidRPr="00FB0D60" w:rsidRDefault="003803D1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0348F" w14:textId="28B0A76F" w:rsidR="003803D1" w:rsidRPr="00FB0D60" w:rsidRDefault="002408B0" w:rsidP="003803D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80</w:t>
            </w:r>
            <w:r w:rsidR="003803D1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1</w:t>
            </w:r>
            <w:r w:rsidRPr="002408B0">
              <w:rPr>
                <w:rFonts w:ascii="Angsana New" w:hAnsi="Angsana New"/>
                <w:sz w:val="28"/>
              </w:rPr>
              <w:t>83</w:t>
            </w:r>
          </w:p>
        </w:tc>
      </w:tr>
    </w:tbl>
    <w:p w14:paraId="01FC14FA" w14:textId="78F77D4E" w:rsidR="00B370AB" w:rsidRPr="00FB0D60" w:rsidRDefault="002408B0" w:rsidP="00FB0D60">
      <w:pPr>
        <w:tabs>
          <w:tab w:val="left" w:pos="900"/>
        </w:tabs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b/>
          <w:bCs/>
          <w:sz w:val="32"/>
          <w:szCs w:val="32"/>
        </w:rPr>
        <w:t>35</w:t>
      </w:r>
      <w:r w:rsidR="00B370AB" w:rsidRPr="00FB0D60">
        <w:rPr>
          <w:rFonts w:ascii="Angsana New" w:hAnsi="Angsana New"/>
          <w:b/>
          <w:bCs/>
          <w:sz w:val="32"/>
          <w:szCs w:val="32"/>
        </w:rPr>
        <w:t>.</w:t>
      </w:r>
      <w:r w:rsidR="00B370AB" w:rsidRPr="00FB0D60">
        <w:rPr>
          <w:rFonts w:ascii="Angsana New" w:hAnsi="Angsana New"/>
          <w:b/>
          <w:bCs/>
          <w:sz w:val="32"/>
          <w:szCs w:val="32"/>
        </w:rPr>
        <w:tab/>
      </w:r>
      <w:r w:rsidR="00B370AB" w:rsidRPr="00FB0D60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EBD5DBD" w14:textId="797DA414" w:rsidR="00B370AB" w:rsidRPr="00FB0D60" w:rsidRDefault="00E14866" w:rsidP="005775D3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B370AB" w:rsidRPr="00FB0D60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71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80"/>
        <w:gridCol w:w="1170"/>
        <w:gridCol w:w="1170"/>
        <w:gridCol w:w="1170"/>
      </w:tblGrid>
      <w:tr w:rsidR="00231058" w:rsidRPr="00FB0D60" w14:paraId="7A979440" w14:textId="77777777" w:rsidTr="00811FAE">
        <w:tc>
          <w:tcPr>
            <w:tcW w:w="4122" w:type="dxa"/>
          </w:tcPr>
          <w:p w14:paraId="588BE3B1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09AAE0A9" w14:textId="77777777" w:rsidR="00231058" w:rsidRPr="00FB0D60" w:rsidRDefault="00231058" w:rsidP="00E257D0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2"/>
          </w:tcPr>
          <w:p w14:paraId="7B796153" w14:textId="77777777" w:rsidR="00231058" w:rsidRPr="00FB0D60" w:rsidRDefault="00231058" w:rsidP="00E257D0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231058" w:rsidRPr="00FB0D60" w14:paraId="5F950844" w14:textId="77777777" w:rsidTr="00811FAE">
        <w:tc>
          <w:tcPr>
            <w:tcW w:w="4122" w:type="dxa"/>
          </w:tcPr>
          <w:p w14:paraId="241F590E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</w:tcPr>
          <w:p w14:paraId="61A84706" w14:textId="77777777" w:rsidR="00231058" w:rsidRPr="00FB0D60" w:rsidRDefault="00231058" w:rsidP="00231058">
            <w:pPr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FB9A253" w14:textId="77777777" w:rsidR="00231058" w:rsidRPr="00FB0D60" w:rsidRDefault="00231058" w:rsidP="00231058">
            <w:pPr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31058" w:rsidRPr="00FB0D60" w14:paraId="572CECFE" w14:textId="77777777" w:rsidTr="00811FAE">
        <w:tc>
          <w:tcPr>
            <w:tcW w:w="4122" w:type="dxa"/>
          </w:tcPr>
          <w:p w14:paraId="736B08CB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3D49C1" w14:textId="4E015CB1" w:rsidR="00231058" w:rsidRPr="00FB0D60" w:rsidRDefault="002408B0" w:rsidP="00E257D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0643749E" w14:textId="32CE8793" w:rsidR="00231058" w:rsidRPr="00FB0D60" w:rsidRDefault="002408B0" w:rsidP="00E257D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64DD7C7B" w14:textId="36DBE7A9" w:rsidR="00231058" w:rsidRPr="00FB0D60" w:rsidRDefault="002408B0" w:rsidP="00E257D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1FFD6589" w14:textId="64744E65" w:rsidR="00231058" w:rsidRPr="00FB0D60" w:rsidRDefault="002408B0" w:rsidP="00E257D0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231058" w:rsidRPr="00FB0D60" w14:paraId="7205DBE2" w14:textId="77777777" w:rsidTr="00811FAE">
        <w:tc>
          <w:tcPr>
            <w:tcW w:w="4122" w:type="dxa"/>
          </w:tcPr>
          <w:p w14:paraId="718CBD43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45B03F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F8732EE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B9D0B1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87F66F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231058" w:rsidRPr="00FB0D60" w14:paraId="74F79144" w14:textId="77777777" w:rsidTr="00811FAE">
        <w:trPr>
          <w:trHeight w:val="66"/>
        </w:trPr>
        <w:tc>
          <w:tcPr>
            <w:tcW w:w="4122" w:type="dxa"/>
            <w:vAlign w:val="bottom"/>
          </w:tcPr>
          <w:p w14:paraId="65D16BF4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275D69" w14:textId="6F90F15F" w:rsidR="00231058" w:rsidRPr="00FB0D60" w:rsidRDefault="00231058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eastAsia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12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884</w:t>
            </w:r>
            <w:r w:rsidRPr="00FB0D60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3762F5" w14:textId="0DE0A007" w:rsidR="00231058" w:rsidRPr="00FB0D60" w:rsidRDefault="00231058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15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203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C145D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0618F1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5EE2AAEB" w14:textId="77777777" w:rsidTr="00811FAE">
        <w:tc>
          <w:tcPr>
            <w:tcW w:w="4122" w:type="dxa"/>
            <w:vAlign w:val="bottom"/>
          </w:tcPr>
          <w:p w14:paraId="588CD4FD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ซื้อสินค้าและค่าใช้จ่ายอื่น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D3CE58" w14:textId="5EDA1167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676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191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FD70B" w14:textId="671CD555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431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098900" w14:textId="5086F629" w:rsidR="00231058" w:rsidRPr="00FB0D60" w:rsidRDefault="002408B0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739</w:t>
            </w:r>
          </w:p>
        </w:tc>
        <w:tc>
          <w:tcPr>
            <w:tcW w:w="1170" w:type="dxa"/>
            <w:vAlign w:val="bottom"/>
          </w:tcPr>
          <w:p w14:paraId="74D9B431" w14:textId="16FA2B87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556</w:t>
            </w:r>
          </w:p>
        </w:tc>
      </w:tr>
      <w:tr w:rsidR="00231058" w:rsidRPr="00FB0D60" w14:paraId="734162F5" w14:textId="77777777" w:rsidTr="00811FAE">
        <w:tc>
          <w:tcPr>
            <w:tcW w:w="4122" w:type="dxa"/>
            <w:vAlign w:val="bottom"/>
          </w:tcPr>
          <w:p w14:paraId="652CA62C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EFDC11" w14:textId="2D3848DD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79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DA8292" w14:textId="6ACFB1AD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CFE166" w14:textId="7E3757E3" w:rsidR="00231058" w:rsidRPr="00FB0D60" w:rsidRDefault="002408B0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170" w:type="dxa"/>
            <w:vAlign w:val="bottom"/>
          </w:tcPr>
          <w:p w14:paraId="6F06CF08" w14:textId="7A1CC719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589</w:t>
            </w:r>
          </w:p>
        </w:tc>
      </w:tr>
      <w:tr w:rsidR="00231058" w:rsidRPr="00FB0D60" w14:paraId="0A5854C6" w14:textId="77777777" w:rsidTr="00811FAE">
        <w:tc>
          <w:tcPr>
            <w:tcW w:w="4122" w:type="dxa"/>
            <w:vAlign w:val="bottom"/>
          </w:tcPr>
          <w:p w14:paraId="2E7E575A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E9E565" w14:textId="2FD10F69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39</w:t>
            </w:r>
            <w:r w:rsidR="00231058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799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123B65" w14:textId="62898EE3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25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D5427" w14:textId="45860D41" w:rsidR="00231058" w:rsidRPr="00FB0D60" w:rsidRDefault="002408B0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957</w:t>
            </w:r>
          </w:p>
        </w:tc>
        <w:tc>
          <w:tcPr>
            <w:tcW w:w="1170" w:type="dxa"/>
            <w:vAlign w:val="bottom"/>
          </w:tcPr>
          <w:p w14:paraId="44123A6E" w14:textId="4280620E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348</w:t>
            </w:r>
          </w:p>
        </w:tc>
      </w:tr>
      <w:tr w:rsidR="00231058" w:rsidRPr="00FB0D60" w14:paraId="310823FA" w14:textId="77777777" w:rsidTr="00811FAE">
        <w:tc>
          <w:tcPr>
            <w:tcW w:w="4122" w:type="dxa"/>
            <w:vAlign w:val="bottom"/>
          </w:tcPr>
          <w:p w14:paraId="79B8D5FD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ค่าส่งเสริมการขาย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F6559A" w14:textId="33D25074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5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ED72C" w14:textId="767DBAAE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D1B835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94A199" w14:textId="77777777" w:rsidR="00231058" w:rsidRPr="00FB0D60" w:rsidRDefault="00231058" w:rsidP="00231058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1B3C73EA" w14:textId="77777777" w:rsidTr="00811FAE">
        <w:tc>
          <w:tcPr>
            <w:tcW w:w="4122" w:type="dxa"/>
            <w:vAlign w:val="bottom"/>
          </w:tcPr>
          <w:p w14:paraId="20590CE8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ค่าเช่าและค่าบริการส่วนกลาง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0E704" w14:textId="739FDDA3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36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561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B49EA" w14:textId="1429D000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32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0F5819" w14:textId="3737DC8E" w:rsidR="00231058" w:rsidRPr="00FB0D60" w:rsidRDefault="002408B0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623</w:t>
            </w:r>
          </w:p>
        </w:tc>
        <w:tc>
          <w:tcPr>
            <w:tcW w:w="1170" w:type="dxa"/>
            <w:vAlign w:val="bottom"/>
          </w:tcPr>
          <w:p w14:paraId="4CB37280" w14:textId="1AD4AB7C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105</w:t>
            </w:r>
          </w:p>
        </w:tc>
      </w:tr>
      <w:tr w:rsidR="00231058" w:rsidRPr="00FB0D60" w14:paraId="4C204664" w14:textId="77777777" w:rsidTr="00811FAE">
        <w:tc>
          <w:tcPr>
            <w:tcW w:w="4122" w:type="dxa"/>
            <w:vAlign w:val="bottom"/>
          </w:tcPr>
          <w:p w14:paraId="7937A28F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643DE2" w14:textId="4224AF20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82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A703B5" w14:textId="61C2EA56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461337" w14:textId="0314A114" w:rsidR="00231058" w:rsidRPr="00FB0D60" w:rsidRDefault="002408B0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527</w:t>
            </w:r>
          </w:p>
        </w:tc>
        <w:tc>
          <w:tcPr>
            <w:tcW w:w="1170" w:type="dxa"/>
            <w:vAlign w:val="bottom"/>
          </w:tcPr>
          <w:p w14:paraId="135C045E" w14:textId="43288A4E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787</w:t>
            </w:r>
          </w:p>
        </w:tc>
      </w:tr>
      <w:tr w:rsidR="00231058" w:rsidRPr="00FB0D60" w14:paraId="11A6DEF2" w14:textId="77777777" w:rsidTr="00811FAE">
        <w:tc>
          <w:tcPr>
            <w:tcW w:w="4122" w:type="dxa"/>
            <w:vAlign w:val="bottom"/>
          </w:tcPr>
          <w:p w14:paraId="0D3945AB" w14:textId="37E52AEB" w:rsidR="00231058" w:rsidRPr="00FB0D60" w:rsidRDefault="00231058" w:rsidP="00E857B4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หนี้สงสัยจะสูญ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274B4" w14:textId="428F121E" w:rsidR="00231058" w:rsidRPr="00FB0D60" w:rsidRDefault="002408B0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1</w:t>
            </w:r>
            <w:r w:rsidRPr="002408B0">
              <w:rPr>
                <w:rFonts w:ascii="Angsana New" w:hAnsi="Angsana New"/>
                <w:sz w:val="28"/>
              </w:rPr>
              <w:t>6</w:t>
            </w:r>
            <w:r w:rsidR="00E857B4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B41773" w14:textId="33616C5A" w:rsidR="00231058" w:rsidRPr="00FB0D60" w:rsidRDefault="002408B0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F46C7F" w14:textId="22E96E16" w:rsidR="00231058" w:rsidRPr="00FB0D60" w:rsidRDefault="00E857B4" w:rsidP="00E857B4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F31630" w14:textId="050111C5" w:rsidR="00231058" w:rsidRPr="00FB0D60" w:rsidRDefault="002408B0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103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903</w:t>
            </w:r>
          </w:p>
        </w:tc>
      </w:tr>
      <w:tr w:rsidR="00231058" w:rsidRPr="00FB0D60" w14:paraId="4C09F2CD" w14:textId="77777777" w:rsidTr="00811FAE">
        <w:tc>
          <w:tcPr>
            <w:tcW w:w="4122" w:type="dxa"/>
            <w:vAlign w:val="bottom"/>
          </w:tcPr>
          <w:p w14:paraId="49C3A389" w14:textId="560548BC" w:rsidR="00231058" w:rsidRPr="00FB0D60" w:rsidRDefault="00231058" w:rsidP="00102D54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กำไร</w:t>
            </w:r>
            <w:r w:rsidRPr="00FB0D60">
              <w:rPr>
                <w:rFonts w:ascii="Angsana New" w:hAnsi="Angsana New"/>
                <w:sz w:val="28"/>
                <w:cs/>
              </w:rPr>
              <w:t>จากการเปลี่ยนแปลงมูลค่าเงินลงทุนชั่วคราวในหลักทรัพย์เพื่อค้า</w:t>
            </w:r>
            <w:r w:rsidRPr="00FB0D60">
              <w:rPr>
                <w:rFonts w:ascii="Angsana New" w:hAnsi="Angsana New" w:hint="cs"/>
                <w:sz w:val="28"/>
                <w:cs/>
              </w:rPr>
              <w:t xml:space="preserve"> (ดูหมายเหตุข้อ </w:t>
            </w:r>
            <w:r w:rsidR="002408B0" w:rsidRPr="002408B0">
              <w:rPr>
                <w:rFonts w:ascii="Angsana New" w:hAnsi="Angsana New"/>
                <w:sz w:val="28"/>
              </w:rPr>
              <w:t>7</w:t>
            </w:r>
            <w:r w:rsidRPr="00FB0D60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8C64" w14:textId="63F608C2" w:rsidR="00231058" w:rsidRPr="00FB0D60" w:rsidRDefault="00231058" w:rsidP="00811FAE">
            <w:pPr>
              <w:tabs>
                <w:tab w:val="decimal" w:pos="789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eastAsia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255</w:t>
            </w:r>
            <w:r w:rsidRPr="00FB0D60">
              <w:rPr>
                <w:rFonts w:ascii="Angsana New" w:hAnsi="Angsana New" w:hint="eastAsia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7DF6C" w14:textId="23A90C65" w:rsidR="00231058" w:rsidRPr="00FB0D60" w:rsidRDefault="00231058" w:rsidP="00811FAE">
            <w:pPr>
              <w:tabs>
                <w:tab w:val="decimal" w:pos="882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9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354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D31F42" w14:textId="7E5F5F70" w:rsidR="00231058" w:rsidRPr="00FB0D60" w:rsidRDefault="00231058" w:rsidP="00811FAE">
            <w:pPr>
              <w:tabs>
                <w:tab w:val="decimal" w:pos="884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255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6B62E577" w14:textId="5AD78745" w:rsidR="00231058" w:rsidRPr="00FB0D60" w:rsidRDefault="00231058" w:rsidP="00811FAE">
            <w:pPr>
              <w:tabs>
                <w:tab w:val="decimal" w:pos="887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9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354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11F293B" w14:textId="33ED1A8C" w:rsidR="00FB0D60" w:rsidRDefault="00FB0D60">
      <w:pPr>
        <w:rPr>
          <w:rFonts w:hint="eastAsia"/>
          <w:cs/>
        </w:rPr>
      </w:pPr>
    </w:p>
    <w:p w14:paraId="2A20311F" w14:textId="77777777" w:rsidR="00FB0D60" w:rsidRDefault="00FB0D60">
      <w:pPr>
        <w:overflowPunct/>
        <w:autoSpaceDE/>
        <w:autoSpaceDN/>
        <w:adjustRightInd/>
        <w:textAlignment w:val="auto"/>
        <w:rPr>
          <w:rFonts w:hint="eastAsia"/>
          <w:cs/>
        </w:rPr>
      </w:pPr>
      <w:r>
        <w:rPr>
          <w:rFonts w:hint="eastAsia"/>
          <w:cs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FB0D60" w:rsidRPr="00FB0D60" w14:paraId="54304267" w14:textId="77777777" w:rsidTr="005F4FE3">
        <w:tc>
          <w:tcPr>
            <w:tcW w:w="4050" w:type="dxa"/>
          </w:tcPr>
          <w:p w14:paraId="440DA2D7" w14:textId="77777777" w:rsidR="00FB0D60" w:rsidRPr="00FB0D60" w:rsidRDefault="00FB0D60" w:rsidP="005F4FE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A2CDC82" w14:textId="77777777" w:rsidR="00FB0D60" w:rsidRPr="00FB0D60" w:rsidRDefault="00FB0D60" w:rsidP="005F4FE3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06144F3B" w14:textId="77777777" w:rsidR="00FB0D60" w:rsidRPr="00FB0D60" w:rsidRDefault="00FB0D60" w:rsidP="005F4FE3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</w:tr>
      <w:tr w:rsidR="00FB0D60" w:rsidRPr="00FB0D60" w14:paraId="5BF2130F" w14:textId="77777777" w:rsidTr="005F4FE3">
        <w:tc>
          <w:tcPr>
            <w:tcW w:w="4050" w:type="dxa"/>
          </w:tcPr>
          <w:p w14:paraId="5A705D8E" w14:textId="77777777" w:rsidR="00FB0D60" w:rsidRPr="00FB0D60" w:rsidRDefault="00FB0D60" w:rsidP="005F4FE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23C1FF42" w14:textId="77777777" w:rsidR="00FB0D60" w:rsidRPr="00FB0D60" w:rsidRDefault="00FB0D60" w:rsidP="005F4FE3">
            <w:pPr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46A4551" w14:textId="77777777" w:rsidR="00FB0D60" w:rsidRPr="00FB0D60" w:rsidRDefault="00FB0D60" w:rsidP="005F4FE3">
            <w:pPr>
              <w:ind w:left="-43"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B0D60" w:rsidRPr="00FB0D60" w14:paraId="33DE1DF8" w14:textId="77777777" w:rsidTr="005F4FE3">
        <w:tc>
          <w:tcPr>
            <w:tcW w:w="4050" w:type="dxa"/>
          </w:tcPr>
          <w:p w14:paraId="70D21018" w14:textId="77777777" w:rsidR="00FB0D60" w:rsidRPr="00FB0D60" w:rsidRDefault="00FB0D60" w:rsidP="005F4FE3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5C06D44" w14:textId="54AE88C5" w:rsidR="00FB0D60" w:rsidRPr="00FB0D60" w:rsidRDefault="002408B0" w:rsidP="005F4FE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022CAFFC" w14:textId="13566F18" w:rsidR="00FB0D60" w:rsidRPr="00FB0D60" w:rsidRDefault="002408B0" w:rsidP="005F4FE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60" w:type="dxa"/>
            <w:vAlign w:val="bottom"/>
          </w:tcPr>
          <w:p w14:paraId="076807B4" w14:textId="2C3785E8" w:rsidR="00FB0D60" w:rsidRPr="00FB0D60" w:rsidRDefault="002408B0" w:rsidP="005F4FE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  <w:vAlign w:val="bottom"/>
          </w:tcPr>
          <w:p w14:paraId="3CFC3DDD" w14:textId="784A7B97" w:rsidR="00FB0D60" w:rsidRPr="00FB0D60" w:rsidRDefault="002408B0" w:rsidP="005F4FE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231058" w:rsidRPr="00FB0D60" w14:paraId="5ADC7386" w14:textId="77777777" w:rsidTr="00E257D0">
        <w:tc>
          <w:tcPr>
            <w:tcW w:w="4050" w:type="dxa"/>
            <w:vAlign w:val="bottom"/>
          </w:tcPr>
          <w:p w14:paraId="34B483F5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ขาดทุนจากการด้อยค่าเงินลงทุนในบริษัทย่อย              (โอนกลับ)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370D8C" w14:textId="464250D9" w:rsidR="00231058" w:rsidRPr="00FB0D60" w:rsidRDefault="008C0589" w:rsidP="008C0589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500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0F6889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2A1DD8" w14:textId="10F5EA0E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260" w:type="dxa"/>
            <w:vAlign w:val="bottom"/>
          </w:tcPr>
          <w:p w14:paraId="1BC7CBA7" w14:textId="1A55D14F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151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859</w:t>
            </w:r>
          </w:p>
        </w:tc>
      </w:tr>
      <w:tr w:rsidR="00231058" w:rsidRPr="00FB0D60" w14:paraId="0AEDA147" w14:textId="77777777" w:rsidTr="00E257D0">
        <w:tc>
          <w:tcPr>
            <w:tcW w:w="4050" w:type="dxa"/>
            <w:vAlign w:val="bottom"/>
          </w:tcPr>
          <w:p w14:paraId="5648BBD0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ค่าธรรมเนียมที่ปรึกษา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9F620" w14:textId="4D5B100E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24</w:t>
            </w:r>
            <w:r w:rsidR="008C0589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4021D" w14:textId="0EB75153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</w:t>
            </w:r>
            <w:r w:rsidR="008C0589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12003B" w14:textId="12412754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</w:t>
            </w:r>
            <w:r w:rsidR="008C0589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985</w:t>
            </w:r>
          </w:p>
        </w:tc>
        <w:tc>
          <w:tcPr>
            <w:tcW w:w="1260" w:type="dxa"/>
            <w:vAlign w:val="bottom"/>
          </w:tcPr>
          <w:p w14:paraId="6A9FAE46" w14:textId="3E1F2F71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8C0589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532</w:t>
            </w:r>
          </w:p>
        </w:tc>
      </w:tr>
      <w:tr w:rsidR="00231058" w:rsidRPr="00FB0D60" w14:paraId="6D9E0803" w14:textId="77777777" w:rsidTr="00E257D0">
        <w:tc>
          <w:tcPr>
            <w:tcW w:w="4050" w:type="dxa"/>
            <w:vAlign w:val="bottom"/>
          </w:tcPr>
          <w:p w14:paraId="06DE698A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ขาดทุนจากการตัดจำหน่ายอุปกรณ์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8380EB" w14:textId="3F9477D8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2</w:t>
            </w:r>
            <w:r w:rsidR="00231058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901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56A2C" w14:textId="23405AA5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F6F9AB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D4ED3C" w14:textId="5DE46622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</w:p>
        </w:tc>
      </w:tr>
      <w:tr w:rsidR="00231058" w:rsidRPr="00FB0D60" w14:paraId="6CC442A1" w14:textId="77777777" w:rsidTr="00E257D0">
        <w:tc>
          <w:tcPr>
            <w:tcW w:w="4050" w:type="dxa"/>
            <w:vAlign w:val="bottom"/>
          </w:tcPr>
          <w:p w14:paraId="62A6469C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โอนกลับขาดทุนจากการด้อยค่าที่ดิน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sz w:val="28"/>
                <w:cs/>
              </w:rPr>
              <w:t>อาคาร และอุปกรณ์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FC1B0" w14:textId="77777777" w:rsidR="00231058" w:rsidRPr="00FB0D60" w:rsidRDefault="00231058" w:rsidP="00231058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E64FCF" w14:textId="5CA2E811" w:rsidR="00231058" w:rsidRPr="00FB0D60" w:rsidRDefault="00231058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717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08DFE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DA4224B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02DF1628" w14:textId="77777777" w:rsidTr="00E257D0">
        <w:tc>
          <w:tcPr>
            <w:tcW w:w="4050" w:type="dxa"/>
            <w:vAlign w:val="bottom"/>
          </w:tcPr>
          <w:p w14:paraId="403CFAD9" w14:textId="77777777" w:rsidR="00231058" w:rsidRPr="00FB0D60" w:rsidRDefault="00231058" w:rsidP="00E257D0">
            <w:pPr>
              <w:ind w:right="-43"/>
              <w:jc w:val="thaiDistribute"/>
              <w:rPr>
                <w:rFonts w:ascii="Angsana New" w:hAnsi="Angsana New"/>
                <w:spacing w:val="-8"/>
                <w:sz w:val="28"/>
              </w:rPr>
            </w:pPr>
            <w:r w:rsidRPr="00FB0D60">
              <w:rPr>
                <w:rFonts w:ascii="Angsana New" w:hAnsi="Angsana New"/>
                <w:spacing w:val="-8"/>
                <w:sz w:val="28"/>
                <w:cs/>
              </w:rPr>
              <w:t>ค่าใช้จ่ายการศึกษาความเป็นไปได้ของโครงการพลังงาน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702115" w14:textId="77777777" w:rsidR="00231058" w:rsidRPr="00FB0D60" w:rsidRDefault="00231058" w:rsidP="00231058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2230F" w14:textId="7F4E45DF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883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F7B6D1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42D2486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2F226A61" w14:textId="77777777" w:rsidTr="00E257D0">
        <w:tc>
          <w:tcPr>
            <w:tcW w:w="4050" w:type="dxa"/>
            <w:vAlign w:val="bottom"/>
          </w:tcPr>
          <w:p w14:paraId="4361AF1C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สำรองการลดมูลค่าของภาษีซื้อและภาษีเงินได้ถูกหัก ณ ที่จ่าย</w:t>
            </w:r>
            <w:r w:rsidRPr="00FB0D60">
              <w:rPr>
                <w:rFonts w:ascii="Angsana New" w:hAnsi="Angsana New"/>
                <w:sz w:val="28"/>
              </w:rPr>
              <w:t xml:space="preserve"> (</w:t>
            </w:r>
            <w:r w:rsidRPr="00FB0D60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878FF5" w14:textId="77777777" w:rsidR="00231058" w:rsidRPr="00FB0D60" w:rsidRDefault="00231058" w:rsidP="00231058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AA58C3" w14:textId="544CA65B" w:rsidR="00231058" w:rsidRPr="00FB0D60" w:rsidRDefault="00231058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567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1BF180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0CB257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2B6A303E" w14:textId="77777777" w:rsidTr="00E257D0">
        <w:tc>
          <w:tcPr>
            <w:tcW w:w="4050" w:type="dxa"/>
            <w:vAlign w:val="bottom"/>
          </w:tcPr>
          <w:p w14:paraId="5657DC9C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308E" w14:textId="77777777" w:rsidR="00231058" w:rsidRPr="00FB0D60" w:rsidRDefault="00231058" w:rsidP="00231058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CE6FEF" w14:textId="01887B87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A8EE13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C24F55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3A2286B3" w14:textId="77777777" w:rsidTr="00E257D0">
        <w:tc>
          <w:tcPr>
            <w:tcW w:w="4050" w:type="dxa"/>
            <w:vAlign w:val="bottom"/>
          </w:tcPr>
          <w:p w14:paraId="23C9957D" w14:textId="482E5083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ค่าเผื่อการลดลงของมูลค่าเงินมัดจำเพื่อตรวจสอบธุรกิจ</w:t>
            </w:r>
            <w:r w:rsidR="00811FA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11FAE" w:rsidRPr="00FB0D60">
              <w:rPr>
                <w:rFonts w:ascii="Angsana New" w:hAnsi="Angsana New"/>
                <w:sz w:val="28"/>
              </w:rPr>
              <w:t>(</w:t>
            </w:r>
            <w:r w:rsidR="00811FAE" w:rsidRPr="00FB0D60">
              <w:rPr>
                <w:rFonts w:ascii="Angsana New" w:hAnsi="Angsana New" w:hint="cs"/>
                <w:sz w:val="28"/>
                <w:cs/>
              </w:rPr>
              <w:t>โอนกลับ</w:t>
            </w:r>
            <w:r w:rsidR="00811FAE"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78A385" w14:textId="7461B269" w:rsidR="00231058" w:rsidRPr="00FB0D60" w:rsidRDefault="00811FAE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50</w:t>
            </w:r>
            <w:r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000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25E741" w14:textId="03E5404C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50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257C75" w14:textId="77777777" w:rsidR="00231058" w:rsidRPr="00FB0D60" w:rsidRDefault="00231058" w:rsidP="00E257D0">
            <w:pPr>
              <w:ind w:left="-43" w:right="-43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247829" w14:textId="77777777" w:rsidR="00231058" w:rsidRPr="00FB0D60" w:rsidRDefault="00231058" w:rsidP="00E257D0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31058" w:rsidRPr="00FB0D60" w14:paraId="0C8CB356" w14:textId="77777777" w:rsidTr="00E257D0">
        <w:tc>
          <w:tcPr>
            <w:tcW w:w="4050" w:type="dxa"/>
            <w:vAlign w:val="bottom"/>
          </w:tcPr>
          <w:p w14:paraId="599657A5" w14:textId="77777777" w:rsidR="00231058" w:rsidRPr="00FB0D60" w:rsidRDefault="00231058" w:rsidP="00E257D0">
            <w:pPr>
              <w:ind w:left="162" w:right="-43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ค่าตัดจำหน่ายเงินมัดจำเพื่อตรวจสอบธุรกิจ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AD2DE1" w14:textId="1561B0F1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eastAsia"/>
                <w:sz w:val="28"/>
              </w:rPr>
              <w:t>9</w:t>
            </w:r>
            <w:r w:rsidR="00231058" w:rsidRPr="00FB0D60">
              <w:rPr>
                <w:rFonts w:ascii="Angsana New" w:hAnsi="Angsana New" w:hint="eastAsia"/>
                <w:sz w:val="28"/>
              </w:rPr>
              <w:t>,</w:t>
            </w:r>
            <w:r w:rsidRPr="002408B0">
              <w:rPr>
                <w:rFonts w:ascii="Angsana New" w:hAnsi="Angsana New" w:hint="eastAsia"/>
                <w:sz w:val="28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C601E1" w14:textId="723C892E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42F95E" w14:textId="7C92A2E9" w:rsidR="00231058" w:rsidRPr="00FB0D60" w:rsidRDefault="002408B0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  <w:tc>
          <w:tcPr>
            <w:tcW w:w="1260" w:type="dxa"/>
            <w:vAlign w:val="bottom"/>
          </w:tcPr>
          <w:p w14:paraId="406562D1" w14:textId="057CFC7C" w:rsidR="00231058" w:rsidRPr="00FB0D60" w:rsidRDefault="002408B0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  <w:r w:rsidR="00231058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000</w:t>
            </w:r>
          </w:p>
        </w:tc>
      </w:tr>
      <w:tr w:rsidR="008C0589" w:rsidRPr="00FB0D60" w14:paraId="0777E58E" w14:textId="77777777" w:rsidTr="00E257D0">
        <w:tc>
          <w:tcPr>
            <w:tcW w:w="4050" w:type="dxa"/>
            <w:vAlign w:val="bottom"/>
          </w:tcPr>
          <w:p w14:paraId="7231E4FD" w14:textId="674111D6" w:rsidR="008C0589" w:rsidRPr="008C0589" w:rsidRDefault="008C0589" w:rsidP="00E257D0">
            <w:pPr>
              <w:ind w:left="162" w:right="-43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โอนกลับหนี้สงสัยจะสูญ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2AAC80" w14:textId="033C886A" w:rsidR="008C0589" w:rsidRPr="001F3924" w:rsidRDefault="008C0589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62</w:t>
            </w:r>
            <w:r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600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28AE9A" w14:textId="0B6D25A6" w:rsidR="008C0589" w:rsidRPr="001F3924" w:rsidRDefault="008C0589" w:rsidP="008C0589">
            <w:pPr>
              <w:tabs>
                <w:tab w:val="decimal" w:pos="590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BF0669" w14:textId="49E5A487" w:rsidR="008C0589" w:rsidRPr="001F3924" w:rsidRDefault="008C0589" w:rsidP="00E257D0">
            <w:pPr>
              <w:tabs>
                <w:tab w:val="decimal" w:pos="1008"/>
              </w:tabs>
              <w:ind w:left="-43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62</w:t>
            </w:r>
            <w:r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600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D65DA63" w14:textId="12A5688C" w:rsidR="008C0589" w:rsidRPr="001F3924" w:rsidRDefault="008C0589" w:rsidP="00E257D0">
            <w:pPr>
              <w:tabs>
                <w:tab w:val="decimal" w:pos="1008"/>
              </w:tabs>
              <w:ind w:left="-43" w:right="-43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32</w:t>
            </w:r>
            <w:r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647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EED3D3A" w14:textId="2C97166E" w:rsidR="00F02492" w:rsidRPr="00FB0D60" w:rsidRDefault="002408B0" w:rsidP="00811FAE">
      <w:pPr>
        <w:spacing w:before="3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36</w:t>
      </w:r>
      <w:r w:rsidR="001914F2" w:rsidRPr="00FB0D60">
        <w:rPr>
          <w:rFonts w:ascii="Angsana New" w:hAnsi="Angsana New"/>
          <w:b/>
          <w:bCs/>
          <w:sz w:val="32"/>
          <w:szCs w:val="32"/>
        </w:rPr>
        <w:t>.</w:t>
      </w:r>
      <w:r w:rsidR="001914F2" w:rsidRPr="00FB0D60">
        <w:rPr>
          <w:rFonts w:ascii="Angsana New" w:hAnsi="Angsana New"/>
          <w:b/>
          <w:bCs/>
          <w:sz w:val="32"/>
          <w:szCs w:val="32"/>
        </w:rPr>
        <w:tab/>
      </w:r>
      <w:r w:rsidR="00697D65" w:rsidRPr="00FB0D6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E52C657" w14:textId="2714186A" w:rsidR="00B370AB" w:rsidRPr="00FB0D60" w:rsidRDefault="00B370AB" w:rsidP="006E17F5">
      <w:pPr>
        <w:spacing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52"/>
        <w:gridCol w:w="1170"/>
        <w:gridCol w:w="1170"/>
        <w:gridCol w:w="1170"/>
        <w:gridCol w:w="1170"/>
      </w:tblGrid>
      <w:tr w:rsidR="00B370AB" w:rsidRPr="00FB0D60" w14:paraId="531794EB" w14:textId="77777777" w:rsidTr="00811FAE">
        <w:tc>
          <w:tcPr>
            <w:tcW w:w="9132" w:type="dxa"/>
            <w:gridSpan w:val="5"/>
          </w:tcPr>
          <w:p w14:paraId="488FE381" w14:textId="77777777" w:rsidR="00B370AB" w:rsidRPr="00FB0D60" w:rsidRDefault="00B370AB" w:rsidP="00605E0D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370AB" w:rsidRPr="00FB0D60" w14:paraId="1E119000" w14:textId="77777777" w:rsidTr="00811FAE">
        <w:tc>
          <w:tcPr>
            <w:tcW w:w="4452" w:type="dxa"/>
          </w:tcPr>
          <w:p w14:paraId="4AB8D908" w14:textId="77777777" w:rsidR="00B370AB" w:rsidRPr="00FB0D60" w:rsidRDefault="00B370AB" w:rsidP="00605E0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306AE3B2" w14:textId="77777777" w:rsidR="00B370AB" w:rsidRPr="00FB0D60" w:rsidRDefault="00B370AB" w:rsidP="00605E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FADEAB3" w14:textId="77777777" w:rsidR="00B370AB" w:rsidRPr="00FB0D60" w:rsidRDefault="00B370AB" w:rsidP="00605E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0AB" w:rsidRPr="00FB0D60" w14:paraId="25951C29" w14:textId="77777777" w:rsidTr="00811FAE">
        <w:tc>
          <w:tcPr>
            <w:tcW w:w="4452" w:type="dxa"/>
          </w:tcPr>
          <w:p w14:paraId="22CE019B" w14:textId="77777777" w:rsidR="00B370AB" w:rsidRPr="00FB0D60" w:rsidRDefault="00B370AB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205439" w14:textId="1F87CA57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74C0265" w14:textId="019E079C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3A04C7EA" w14:textId="7AB20E7E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64763326" w14:textId="6D03D707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B370AB" w:rsidRPr="00FB0D60" w14:paraId="318C3DFA" w14:textId="77777777" w:rsidTr="00811FAE">
        <w:tc>
          <w:tcPr>
            <w:tcW w:w="4452" w:type="dxa"/>
          </w:tcPr>
          <w:p w14:paraId="64662530" w14:textId="77777777" w:rsidR="00B370AB" w:rsidRPr="00FB0D60" w:rsidRDefault="00B370AB" w:rsidP="00B370AB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3DAD898A" w14:textId="77777777" w:rsidR="00B370AB" w:rsidRPr="00FB0D60" w:rsidRDefault="00B370AB" w:rsidP="00B370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824A93" w14:textId="77777777" w:rsidR="00B370AB" w:rsidRPr="00FB0D60" w:rsidRDefault="00B370AB" w:rsidP="00B370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273C245" w14:textId="77777777" w:rsidR="00B370AB" w:rsidRPr="00FB0D60" w:rsidRDefault="00B370AB" w:rsidP="00B370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094E1" w14:textId="77777777" w:rsidR="00B370AB" w:rsidRPr="00FB0D60" w:rsidRDefault="00B370AB" w:rsidP="00B370AB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128ED" w:rsidRPr="00FB0D60" w14:paraId="0203D374" w14:textId="77777777" w:rsidTr="00811FAE">
        <w:tc>
          <w:tcPr>
            <w:tcW w:w="4452" w:type="dxa"/>
          </w:tcPr>
          <w:p w14:paraId="6C32692C" w14:textId="77777777" w:rsidR="003128ED" w:rsidRPr="00FB0D60" w:rsidRDefault="003128ED" w:rsidP="003128ED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F9B684" w14:textId="5C68B518" w:rsidR="003128ED" w:rsidRPr="00FB0D60" w:rsidRDefault="002408B0" w:rsidP="003128E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044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BD7C5" w14:textId="4D0534D3" w:rsidR="003128ED" w:rsidRPr="00FB0D60" w:rsidRDefault="002408B0" w:rsidP="006E17F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5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215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F17709" w14:textId="77777777" w:rsidR="003128ED" w:rsidRPr="00FB0D60" w:rsidRDefault="003128ED" w:rsidP="006E17F5">
            <w:pPr>
              <w:tabs>
                <w:tab w:val="decimal" w:pos="50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705F46" w14:textId="77777777" w:rsidR="003128ED" w:rsidRPr="00FB0D60" w:rsidRDefault="003128ED" w:rsidP="006E17F5">
            <w:pPr>
              <w:tabs>
                <w:tab w:val="decimal" w:pos="50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3128ED" w:rsidRPr="00FB0D60" w14:paraId="1588492E" w14:textId="77777777" w:rsidTr="00811FAE">
        <w:tc>
          <w:tcPr>
            <w:tcW w:w="4452" w:type="dxa"/>
          </w:tcPr>
          <w:p w14:paraId="67D3C681" w14:textId="77777777" w:rsidR="003128ED" w:rsidRPr="00FB0D60" w:rsidRDefault="003128ED" w:rsidP="003128ED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733A00" w14:textId="77777777" w:rsidR="003128ED" w:rsidRPr="00FB0D60" w:rsidRDefault="003128ED" w:rsidP="003128E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84FB7F" w14:textId="77777777" w:rsidR="003128ED" w:rsidRPr="00FB0D60" w:rsidRDefault="003128ED" w:rsidP="003128E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12DBF" w14:textId="77777777" w:rsidR="003128ED" w:rsidRPr="00FB0D60" w:rsidRDefault="003128ED" w:rsidP="003128E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134E6D4" w14:textId="77777777" w:rsidR="003128ED" w:rsidRPr="00FB0D60" w:rsidRDefault="003128ED" w:rsidP="003128E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3128ED" w:rsidRPr="00FB0D60" w14:paraId="416256EC" w14:textId="77777777" w:rsidTr="00811FAE">
        <w:tc>
          <w:tcPr>
            <w:tcW w:w="4452" w:type="dxa"/>
          </w:tcPr>
          <w:p w14:paraId="286C2E6C" w14:textId="77777777" w:rsidR="003128ED" w:rsidRPr="00FB0D60" w:rsidRDefault="003128ED" w:rsidP="003128ED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DAE5D" w14:textId="27D2A4B2" w:rsidR="003128ED" w:rsidRPr="00FB0D60" w:rsidRDefault="002408B0" w:rsidP="003128E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570A6A" w14:textId="7735F6CB" w:rsidR="003128ED" w:rsidRPr="00FB0D60" w:rsidRDefault="003128ED" w:rsidP="003128E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4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383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375C2C" w14:textId="32E60FA8" w:rsidR="003128ED" w:rsidRPr="00FB0D60" w:rsidRDefault="002408B0" w:rsidP="003128E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981</w:t>
            </w:r>
          </w:p>
        </w:tc>
        <w:tc>
          <w:tcPr>
            <w:tcW w:w="1170" w:type="dxa"/>
            <w:vAlign w:val="bottom"/>
          </w:tcPr>
          <w:p w14:paraId="52D7F1C1" w14:textId="1A1939E8" w:rsidR="003128ED" w:rsidRPr="00FB0D60" w:rsidRDefault="002408B0" w:rsidP="003128E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985</w:t>
            </w:r>
          </w:p>
        </w:tc>
      </w:tr>
      <w:tr w:rsidR="003128ED" w:rsidRPr="00FB0D60" w14:paraId="7C818A67" w14:textId="77777777" w:rsidTr="00811FAE">
        <w:tc>
          <w:tcPr>
            <w:tcW w:w="4452" w:type="dxa"/>
          </w:tcPr>
          <w:p w14:paraId="74AD8575" w14:textId="77777777" w:rsidR="003128ED" w:rsidRPr="00FB0D60" w:rsidRDefault="003128ED" w:rsidP="003128E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E5BEA8" w14:textId="2D3C65E6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8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01543" w14:textId="6D35F97A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832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CC8A33" w14:textId="729A448C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981</w:t>
            </w:r>
          </w:p>
        </w:tc>
        <w:tc>
          <w:tcPr>
            <w:tcW w:w="1170" w:type="dxa"/>
            <w:vAlign w:val="bottom"/>
          </w:tcPr>
          <w:p w14:paraId="49DE9EDE" w14:textId="1CF9F628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985</w:t>
            </w:r>
          </w:p>
        </w:tc>
      </w:tr>
    </w:tbl>
    <w:p w14:paraId="773B6820" w14:textId="77777777" w:rsidR="00FB0D60" w:rsidRDefault="00FB0D60" w:rsidP="006E17F5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23469F64" w14:textId="77777777" w:rsidR="00FB0D60" w:rsidRDefault="00FB0D6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A796DE" w14:textId="75D6136B" w:rsidR="00B370AB" w:rsidRPr="00FB0D60" w:rsidRDefault="00B370AB" w:rsidP="006E17F5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8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02"/>
        <w:gridCol w:w="1170"/>
        <w:gridCol w:w="1170"/>
        <w:gridCol w:w="1170"/>
        <w:gridCol w:w="1170"/>
      </w:tblGrid>
      <w:tr w:rsidR="00B370AB" w:rsidRPr="00FB0D60" w14:paraId="07CD19EF" w14:textId="77777777" w:rsidTr="00811FAE">
        <w:tc>
          <w:tcPr>
            <w:tcW w:w="8679" w:type="dxa"/>
            <w:gridSpan w:val="5"/>
          </w:tcPr>
          <w:p w14:paraId="08538976" w14:textId="77777777" w:rsidR="00B370AB" w:rsidRPr="00FB0D60" w:rsidRDefault="00B370AB" w:rsidP="00605E0D">
            <w:pPr>
              <w:ind w:right="-43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370AB" w:rsidRPr="00FB0D60" w14:paraId="3E2F3E7E" w14:textId="77777777" w:rsidTr="00811FAE">
        <w:tc>
          <w:tcPr>
            <w:tcW w:w="4002" w:type="dxa"/>
          </w:tcPr>
          <w:p w14:paraId="6268A3CA" w14:textId="77777777" w:rsidR="00B370AB" w:rsidRPr="00FB0D60" w:rsidRDefault="00B370AB" w:rsidP="00605E0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63605E89" w14:textId="77777777" w:rsidR="00B370AB" w:rsidRPr="00FB0D60" w:rsidRDefault="00B370AB" w:rsidP="00605E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317AC07" w14:textId="77777777" w:rsidR="00B370AB" w:rsidRPr="00FB0D60" w:rsidRDefault="00B370AB" w:rsidP="00605E0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0AB" w:rsidRPr="00FB0D60" w14:paraId="1A5C0044" w14:textId="77777777" w:rsidTr="00811FAE">
        <w:tc>
          <w:tcPr>
            <w:tcW w:w="4002" w:type="dxa"/>
          </w:tcPr>
          <w:p w14:paraId="357D3939" w14:textId="77777777" w:rsidR="00B370AB" w:rsidRPr="00FB0D60" w:rsidRDefault="00B370AB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0091B32" w14:textId="00E0084F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18651EB0" w14:textId="2328B277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170" w:type="dxa"/>
            <w:vAlign w:val="bottom"/>
          </w:tcPr>
          <w:p w14:paraId="7A571163" w14:textId="7532A44D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7942FFCB" w14:textId="5B4AB65A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3128ED" w:rsidRPr="00FB0D60" w14:paraId="6DFE7C7F" w14:textId="77777777" w:rsidTr="00811FAE">
        <w:tc>
          <w:tcPr>
            <w:tcW w:w="4002" w:type="dxa"/>
          </w:tcPr>
          <w:p w14:paraId="5682EB5F" w14:textId="1CFADB83" w:rsidR="003128ED" w:rsidRPr="00FB0D60" w:rsidRDefault="003128ED" w:rsidP="00811FAE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ภาษีเงินได้รอการตัดบัญชีที่เกี่ยวข้องกับผลขาดทุน  </w:t>
            </w:r>
            <w:r w:rsidRPr="00811FAE">
              <w:rPr>
                <w:rFonts w:ascii="Angsana New" w:hAnsi="Angsana New"/>
                <w:spacing w:val="-4"/>
                <w:sz w:val="28"/>
                <w:cs/>
              </w:rPr>
              <w:t>จากการตีราคาที่ดิน อาคารและส่วนปรับปรุงอาคาร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8C7DF7" w14:textId="7EB3C3F6" w:rsidR="003128ED" w:rsidRPr="00FB0D60" w:rsidRDefault="002408B0" w:rsidP="006E17F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C9607E" w14:textId="0C8889E0" w:rsidR="003128ED" w:rsidRPr="00FB0D60" w:rsidRDefault="003128ED" w:rsidP="006E17F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970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87B40A" w14:textId="11294260" w:rsidR="003128ED" w:rsidRPr="00FB0D60" w:rsidRDefault="002408B0" w:rsidP="006E17F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621</w:t>
            </w:r>
          </w:p>
        </w:tc>
        <w:tc>
          <w:tcPr>
            <w:tcW w:w="1170" w:type="dxa"/>
            <w:vAlign w:val="bottom"/>
          </w:tcPr>
          <w:p w14:paraId="5412BD8C" w14:textId="35BD12BD" w:rsidR="003128ED" w:rsidRPr="00FB0D60" w:rsidRDefault="003128ED" w:rsidP="006E17F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37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139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3128ED" w:rsidRPr="00FB0D60" w14:paraId="5A503EC6" w14:textId="77777777" w:rsidTr="00811FAE">
        <w:tc>
          <w:tcPr>
            <w:tcW w:w="4002" w:type="dxa"/>
          </w:tcPr>
          <w:p w14:paraId="56FB0FC4" w14:textId="77777777" w:rsidR="003128ED" w:rsidRPr="00FB0D60" w:rsidRDefault="003128ED" w:rsidP="003128ED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8C750" w14:textId="0B30BE34" w:rsidR="003128ED" w:rsidRPr="00FB0D60" w:rsidRDefault="002408B0" w:rsidP="00096CF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234499" w14:textId="5817AA2B" w:rsidR="003128ED" w:rsidRPr="00FB0D60" w:rsidRDefault="002408B0" w:rsidP="00096CF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104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0B50DD" w14:textId="71F65E35" w:rsidR="003128ED" w:rsidRPr="00FB0D60" w:rsidRDefault="002408B0" w:rsidP="00096CF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7929F95C" w14:textId="77777777" w:rsidR="003128ED" w:rsidRPr="00FB0D60" w:rsidRDefault="003128ED" w:rsidP="007A680D">
            <w:pPr>
              <w:pBdr>
                <w:bottom w:val="single" w:sz="4" w:space="1" w:color="auto"/>
              </w:pBdr>
              <w:tabs>
                <w:tab w:val="decimal" w:pos="50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3128ED" w:rsidRPr="00FB0D60" w14:paraId="783AE915" w14:textId="77777777" w:rsidTr="00811FAE">
        <w:tc>
          <w:tcPr>
            <w:tcW w:w="4002" w:type="dxa"/>
          </w:tcPr>
          <w:p w14:paraId="5385119D" w14:textId="77777777" w:rsidR="003128ED" w:rsidRPr="00FB0D60" w:rsidRDefault="003128ED" w:rsidP="003128ED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pacing w:val="-4"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pacing w:val="-4"/>
                <w:sz w:val="28"/>
                <w:cs/>
              </w:rPr>
              <w:t xml:space="preserve">ค่าใช้จ่ายภาษีเงินได้ที่รับรู้ในกำไรขาดทุนเบ็ดเสร็จอื่น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018C27" w14:textId="48074474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3128E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239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A7F05" w14:textId="01EEC849" w:rsidR="003128ED" w:rsidRPr="00FB0D60" w:rsidRDefault="003128ED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866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97CE43" w14:textId="37883327" w:rsidR="003128ED" w:rsidRPr="00FB0D60" w:rsidRDefault="002408B0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746</w:t>
            </w:r>
          </w:p>
        </w:tc>
        <w:tc>
          <w:tcPr>
            <w:tcW w:w="1170" w:type="dxa"/>
            <w:vAlign w:val="bottom"/>
          </w:tcPr>
          <w:p w14:paraId="2FD0CC50" w14:textId="179C1016" w:rsidR="003128ED" w:rsidRPr="00FB0D60" w:rsidRDefault="003128ED" w:rsidP="003128ED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37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139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</w:tbl>
    <w:p w14:paraId="10C29FA5" w14:textId="1EC3F580" w:rsidR="00B370AB" w:rsidRPr="00FB0D60" w:rsidRDefault="00B370AB" w:rsidP="00FB0D60">
      <w:pPr>
        <w:spacing w:before="240" w:after="240"/>
        <w:ind w:left="634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รายการ</w:t>
      </w:r>
      <w:r w:rsidRPr="00FB0D60">
        <w:rPr>
          <w:rFonts w:ascii="Angsana New" w:hAnsi="Angsana New"/>
          <w:sz w:val="32"/>
          <w:szCs w:val="32"/>
          <w:cs/>
          <w:lang w:val="th-TH"/>
        </w:rPr>
        <w:t>กระทบยอดระหว่างขาดทุนทางบัญชีกับรายได้ค่าใช้จ่ายภาษีเงินได้มีดังนี้</w:t>
      </w:r>
    </w:p>
    <w:tbl>
      <w:tblPr>
        <w:tblW w:w="8685" w:type="dxa"/>
        <w:tblInd w:w="5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08"/>
        <w:gridCol w:w="1053"/>
        <w:gridCol w:w="90"/>
        <w:gridCol w:w="1071"/>
        <w:gridCol w:w="108"/>
        <w:gridCol w:w="990"/>
        <w:gridCol w:w="72"/>
        <w:gridCol w:w="993"/>
      </w:tblGrid>
      <w:tr w:rsidR="00B370AB" w:rsidRPr="00FB0D60" w14:paraId="0287C2D8" w14:textId="77777777" w:rsidTr="00956A81">
        <w:tc>
          <w:tcPr>
            <w:tcW w:w="8685" w:type="dxa"/>
            <w:gridSpan w:val="8"/>
          </w:tcPr>
          <w:p w14:paraId="1573476C" w14:textId="77777777" w:rsidR="00B370AB" w:rsidRPr="00FB0D60" w:rsidRDefault="00B370AB" w:rsidP="00956A8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956A81" w:rsidRPr="00FB0D60" w14:paraId="1F541E8D" w14:textId="77777777" w:rsidTr="00956A81">
        <w:tc>
          <w:tcPr>
            <w:tcW w:w="4308" w:type="dxa"/>
          </w:tcPr>
          <w:p w14:paraId="2D4A8C52" w14:textId="77777777" w:rsidR="00956A81" w:rsidRPr="00FB0D60" w:rsidRDefault="00956A81" w:rsidP="00956A8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214" w:type="dxa"/>
            <w:gridSpan w:val="3"/>
          </w:tcPr>
          <w:p w14:paraId="1FF5F3F2" w14:textId="77777777" w:rsidR="00956A81" w:rsidRPr="00FB0D60" w:rsidRDefault="00956A81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99C4057" w14:textId="77777777" w:rsidR="00956A81" w:rsidRPr="00FB0D60" w:rsidRDefault="00956A81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055" w:type="dxa"/>
            <w:gridSpan w:val="3"/>
          </w:tcPr>
          <w:p w14:paraId="3A5D10A3" w14:textId="77777777" w:rsidR="00956A81" w:rsidRPr="00FB0D60" w:rsidRDefault="00956A81" w:rsidP="00956A81">
            <w:pPr>
              <w:ind w:right="12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56A81" w:rsidRPr="00FB0D60" w14:paraId="4AE88635" w14:textId="77777777" w:rsidTr="002A71BD">
        <w:tc>
          <w:tcPr>
            <w:tcW w:w="4308" w:type="dxa"/>
          </w:tcPr>
          <w:p w14:paraId="7924B8D2" w14:textId="77777777" w:rsidR="00956A81" w:rsidRPr="00FB0D60" w:rsidRDefault="00956A81" w:rsidP="00956A8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0D359EF" w14:textId="2A9B5385" w:rsidR="00956A81" w:rsidRPr="00FB0D60" w:rsidRDefault="002408B0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0" w:type="dxa"/>
          </w:tcPr>
          <w:p w14:paraId="172DF33A" w14:textId="77777777" w:rsidR="00956A81" w:rsidRPr="00FB0D60" w:rsidRDefault="00956A81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8D8C3E6" w14:textId="61371F95" w:rsidR="00956A81" w:rsidRPr="00FB0D60" w:rsidRDefault="002408B0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08" w:type="dxa"/>
          </w:tcPr>
          <w:p w14:paraId="0EE02181" w14:textId="77777777" w:rsidR="00956A81" w:rsidRPr="00FB0D60" w:rsidRDefault="00956A81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720843" w14:textId="56B4ED0F" w:rsidR="00956A81" w:rsidRPr="00FB0D60" w:rsidRDefault="002408B0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72" w:type="dxa"/>
          </w:tcPr>
          <w:p w14:paraId="7CB3C73B" w14:textId="77777777" w:rsidR="00956A81" w:rsidRPr="00FB0D60" w:rsidRDefault="00956A81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7EF1AEC" w14:textId="27AD0E6B" w:rsidR="00956A81" w:rsidRPr="00FB0D60" w:rsidRDefault="002408B0" w:rsidP="00956A81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956A81" w:rsidRPr="00FB0D60" w14:paraId="02510978" w14:textId="77777777" w:rsidTr="002A71BD">
        <w:tc>
          <w:tcPr>
            <w:tcW w:w="4308" w:type="dxa"/>
            <w:vAlign w:val="bottom"/>
          </w:tcPr>
          <w:p w14:paraId="55717B1D" w14:textId="46719C33" w:rsidR="00956A81" w:rsidRPr="00FB0D60" w:rsidRDefault="0039025C" w:rsidP="00956A81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 (</w:t>
            </w:r>
            <w:r w:rsidR="00956A81" w:rsidRPr="00FB0D60">
              <w:rPr>
                <w:rFonts w:ascii="Angsana New" w:hAnsi="Angsana New"/>
                <w:sz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cs/>
              </w:rPr>
              <w:t xml:space="preserve">) </w:t>
            </w:r>
            <w:r w:rsidR="00956A81" w:rsidRPr="00FB0D60">
              <w:rPr>
                <w:rFonts w:ascii="Angsana New" w:hAnsi="Angsana New"/>
                <w:sz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CFBE5" w14:textId="397F9E58" w:rsidR="00956A81" w:rsidRPr="00FB0D60" w:rsidRDefault="0039025C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96,098</w:t>
            </w:r>
          </w:p>
        </w:tc>
        <w:tc>
          <w:tcPr>
            <w:tcW w:w="90" w:type="dxa"/>
          </w:tcPr>
          <w:p w14:paraId="24A883C4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D3CE8A" w14:textId="581D2B3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80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203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</w:tcPr>
          <w:p w14:paraId="2BA78A42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FBED9" w14:textId="26ACEA50" w:rsidR="00956A81" w:rsidRPr="00FB0D60" w:rsidRDefault="002408B0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74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052</w:t>
            </w:r>
          </w:p>
        </w:tc>
        <w:tc>
          <w:tcPr>
            <w:tcW w:w="72" w:type="dxa"/>
          </w:tcPr>
          <w:p w14:paraId="3AF95F80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0BD19515" w14:textId="66E8D615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57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572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956A81" w:rsidRPr="00FB0D60" w14:paraId="63183CD2" w14:textId="77777777" w:rsidTr="002A71BD">
        <w:tc>
          <w:tcPr>
            <w:tcW w:w="4308" w:type="dxa"/>
            <w:vAlign w:val="bottom"/>
          </w:tcPr>
          <w:p w14:paraId="79E4F4F7" w14:textId="77777777" w:rsidR="00956A81" w:rsidRPr="00FB0D60" w:rsidRDefault="00956A81" w:rsidP="00956A81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96A6A9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318486C6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vAlign w:val="bottom"/>
          </w:tcPr>
          <w:p w14:paraId="44332A8D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79F44E24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6C300" w14:textId="77777777" w:rsidR="00956A81" w:rsidRPr="00FB0D60" w:rsidRDefault="00956A81" w:rsidP="00956A8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7D539DA7" w14:textId="77777777" w:rsidR="00956A81" w:rsidRPr="00FB0D60" w:rsidRDefault="00956A81" w:rsidP="00956A81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0BD41AE3" w14:textId="77777777" w:rsidR="00956A81" w:rsidRPr="00FB0D60" w:rsidRDefault="00956A81" w:rsidP="00956A81">
            <w:pPr>
              <w:tabs>
                <w:tab w:val="decimal" w:pos="792"/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A71BD" w:rsidRPr="00FB0D60" w14:paraId="214A2F28" w14:textId="77777777" w:rsidTr="002A71BD">
        <w:tc>
          <w:tcPr>
            <w:tcW w:w="4308" w:type="dxa"/>
          </w:tcPr>
          <w:p w14:paraId="33E233A2" w14:textId="77777777" w:rsidR="002A71BD" w:rsidRPr="00FB0D60" w:rsidRDefault="002A71BD" w:rsidP="002A71BD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053" w:type="dxa"/>
            <w:shd w:val="clear" w:color="auto" w:fill="auto"/>
          </w:tcPr>
          <w:p w14:paraId="07E3A48C" w14:textId="516664C7" w:rsidR="002A71BD" w:rsidRPr="00FB0D60" w:rsidRDefault="002A71BD" w:rsidP="002A71BD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  <w:cs/>
              </w:rPr>
              <w:t>ยกเว้น</w:t>
            </w:r>
            <w:r w:rsidRPr="00FB0D60">
              <w:rPr>
                <w:rFonts w:ascii="Angsana New" w:hAnsi="Angsana New"/>
                <w:spacing w:val="-4"/>
                <w:sz w:val="28"/>
              </w:rPr>
              <w:t xml:space="preserve">, 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20</w:t>
            </w:r>
            <w:r w:rsidRPr="00FB0D60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90" w:type="dxa"/>
          </w:tcPr>
          <w:p w14:paraId="432C4868" w14:textId="77777777" w:rsidR="002A71BD" w:rsidRPr="00FB0D60" w:rsidRDefault="002A71BD" w:rsidP="002A71BD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  <w:cs/>
              </w:rPr>
            </w:pPr>
          </w:p>
        </w:tc>
        <w:tc>
          <w:tcPr>
            <w:tcW w:w="1071" w:type="dxa"/>
          </w:tcPr>
          <w:p w14:paraId="14E28471" w14:textId="6E51231A" w:rsidR="002A71BD" w:rsidRPr="00FB0D60" w:rsidRDefault="002A71BD" w:rsidP="002A71BD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  <w:cs/>
              </w:rPr>
              <w:t>ยกเว้น</w:t>
            </w:r>
            <w:r w:rsidRPr="00FB0D60">
              <w:rPr>
                <w:rFonts w:ascii="Angsana New" w:hAnsi="Angsana New"/>
                <w:spacing w:val="-4"/>
                <w:sz w:val="28"/>
              </w:rPr>
              <w:t xml:space="preserve">, 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20</w:t>
            </w:r>
            <w:r w:rsidRPr="00FB0D60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108" w:type="dxa"/>
          </w:tcPr>
          <w:p w14:paraId="50FFA18A" w14:textId="77777777" w:rsidR="002A71BD" w:rsidRPr="00FB0D60" w:rsidRDefault="002A71BD" w:rsidP="002A71BD">
            <w:pPr>
              <w:tabs>
                <w:tab w:val="decimal" w:pos="67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517B3" w14:textId="13E39D47" w:rsidR="002A71BD" w:rsidRPr="00FB0D60" w:rsidRDefault="002408B0" w:rsidP="002A71BD">
            <w:pPr>
              <w:tabs>
                <w:tab w:val="decimal" w:pos="678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20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  <w:tc>
          <w:tcPr>
            <w:tcW w:w="72" w:type="dxa"/>
          </w:tcPr>
          <w:p w14:paraId="64CB35CC" w14:textId="77777777" w:rsidR="002A71BD" w:rsidRPr="00FB0D60" w:rsidRDefault="002A71BD" w:rsidP="002A71BD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</w:tcPr>
          <w:p w14:paraId="62DBB20B" w14:textId="382045F3" w:rsidR="002A71BD" w:rsidRPr="00FB0D60" w:rsidRDefault="002408B0" w:rsidP="002A71BD">
            <w:pPr>
              <w:ind w:left="-18" w:right="72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20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%</w:t>
            </w:r>
          </w:p>
        </w:tc>
      </w:tr>
      <w:tr w:rsidR="002A71BD" w:rsidRPr="00FB0D60" w14:paraId="3CD38813" w14:textId="77777777" w:rsidTr="00AA24FB">
        <w:tc>
          <w:tcPr>
            <w:tcW w:w="4308" w:type="dxa"/>
            <w:vAlign w:val="bottom"/>
          </w:tcPr>
          <w:p w14:paraId="35FFDF3C" w14:textId="4164A58A" w:rsidR="002A71BD" w:rsidRPr="0039025C" w:rsidRDefault="0039025C" w:rsidP="0039025C">
            <w:pPr>
              <w:ind w:left="220" w:right="-43" w:hanging="178"/>
              <w:rPr>
                <w:rFonts w:ascii="Angsana New" w:hAnsi="Angsana New"/>
                <w:spacing w:val="-4"/>
                <w:sz w:val="28"/>
              </w:rPr>
            </w:pPr>
            <w:r w:rsidRPr="0039025C">
              <w:rPr>
                <w:rFonts w:ascii="Angsana New" w:hAnsi="Angsana New" w:hint="cs"/>
                <w:spacing w:val="-4"/>
                <w:sz w:val="28"/>
                <w:cs/>
              </w:rPr>
              <w:t>กำไร (</w:t>
            </w:r>
            <w:r w:rsidR="002A71BD" w:rsidRPr="0039025C">
              <w:rPr>
                <w:rFonts w:ascii="Angsana New" w:hAnsi="Angsana New"/>
                <w:spacing w:val="-4"/>
                <w:sz w:val="28"/>
                <w:cs/>
              </w:rPr>
              <w:t>ขาดทุน</w:t>
            </w:r>
            <w:r w:rsidRPr="0039025C">
              <w:rPr>
                <w:rFonts w:ascii="Angsana New" w:hAnsi="Angsana New" w:hint="cs"/>
                <w:spacing w:val="-4"/>
                <w:sz w:val="28"/>
                <w:cs/>
              </w:rPr>
              <w:t xml:space="preserve">) </w:t>
            </w:r>
            <w:r w:rsidR="002A71BD" w:rsidRPr="0039025C">
              <w:rPr>
                <w:rFonts w:ascii="Angsana New" w:hAnsi="Angsana New"/>
                <w:spacing w:val="-4"/>
                <w:sz w:val="28"/>
                <w:cs/>
              </w:rPr>
              <w:t>ทางบัญชีก่อนภาษีเงินได้นิติบุคคล</w:t>
            </w:r>
            <w:r>
              <w:rPr>
                <w:rFonts w:ascii="Angsana New" w:hAnsi="Angsana New"/>
                <w:spacing w:val="-4"/>
                <w:sz w:val="28"/>
                <w:cs/>
              </w:rPr>
              <w:br/>
            </w:r>
            <w:r w:rsidR="002A71BD" w:rsidRPr="0039025C">
              <w:rPr>
                <w:rFonts w:ascii="Angsana New" w:hAnsi="Angsana New"/>
                <w:spacing w:val="-4"/>
                <w:sz w:val="28"/>
                <w:cs/>
              </w:rPr>
              <w:t>คูณอัตราภาษี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3C223" w14:textId="683D7B60" w:rsidR="002A71BD" w:rsidRPr="00FB0D60" w:rsidRDefault="0039025C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19,220</w:t>
            </w:r>
          </w:p>
        </w:tc>
        <w:tc>
          <w:tcPr>
            <w:tcW w:w="90" w:type="dxa"/>
          </w:tcPr>
          <w:p w14:paraId="5ADB7B2D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31114B9C" w14:textId="17D8CD4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16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041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</w:tcPr>
          <w:p w14:paraId="7F8E667A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491D" w14:textId="20FF398A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14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810</w:t>
            </w:r>
          </w:p>
        </w:tc>
        <w:tc>
          <w:tcPr>
            <w:tcW w:w="72" w:type="dxa"/>
          </w:tcPr>
          <w:p w14:paraId="7A479B7F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255FA8" w14:textId="5954AB95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11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514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</w:tr>
      <w:tr w:rsidR="002A71BD" w:rsidRPr="00FB0D60" w14:paraId="197EE328" w14:textId="77777777" w:rsidTr="00AA24FB">
        <w:tc>
          <w:tcPr>
            <w:tcW w:w="4308" w:type="dxa"/>
            <w:vAlign w:val="bottom"/>
          </w:tcPr>
          <w:p w14:paraId="1A1804CA" w14:textId="77777777" w:rsidR="002A71BD" w:rsidRPr="00FB0D60" w:rsidRDefault="002A71BD" w:rsidP="002A71BD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FB0D60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C8297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0" w:type="dxa"/>
          </w:tcPr>
          <w:p w14:paraId="11AAA018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59CC65E6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8" w:type="dxa"/>
          </w:tcPr>
          <w:p w14:paraId="116E16B4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AB51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72" w:type="dxa"/>
          </w:tcPr>
          <w:p w14:paraId="3BDE178B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23A1686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2A71BD" w:rsidRPr="00FB0D60" w14:paraId="25AAF231" w14:textId="77777777" w:rsidTr="00440F67">
        <w:tc>
          <w:tcPr>
            <w:tcW w:w="4308" w:type="dxa"/>
            <w:vAlign w:val="bottom"/>
          </w:tcPr>
          <w:p w14:paraId="33DD2C28" w14:textId="77777777" w:rsidR="002A71BD" w:rsidRPr="00FB0D60" w:rsidRDefault="002A71BD" w:rsidP="002A71BD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การส่งเสริมการลงทุน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6F3BDF7" w14:textId="12CA5780" w:rsidR="002A71BD" w:rsidRPr="00FB0D60" w:rsidRDefault="005C589E" w:rsidP="00811FA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467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FCB98DB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0B3C129" w14:textId="47C4291A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87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5B05ECD4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5B5DEE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052F2FEF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E4E8756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1FD947E9" w14:textId="77777777" w:rsidTr="00440F67">
        <w:tc>
          <w:tcPr>
            <w:tcW w:w="4308" w:type="dxa"/>
            <w:vAlign w:val="bottom"/>
          </w:tcPr>
          <w:p w14:paraId="2A1A16B2" w14:textId="77777777" w:rsidR="002A71BD" w:rsidRPr="00FB0D60" w:rsidRDefault="002A71BD" w:rsidP="002A71BD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การใช้ประโยชน์ผลขาดทุนสะสมทางภาษี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5E57CC9" w14:textId="2EADD7BF" w:rsidR="002A71BD" w:rsidRPr="00FB0D60" w:rsidRDefault="005C589E" w:rsidP="00811FA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38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072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  <w:tcBorders>
              <w:left w:val="nil"/>
            </w:tcBorders>
          </w:tcPr>
          <w:p w14:paraId="0FF107DC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CC7386C" w14:textId="6A9CF50C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4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345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71CC553B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EEBC02" w14:textId="5851AAF6" w:rsidR="002A71BD" w:rsidRPr="00FB0D60" w:rsidRDefault="005C589E" w:rsidP="005C589E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17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720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72" w:type="dxa"/>
            <w:tcBorders>
              <w:left w:val="nil"/>
            </w:tcBorders>
          </w:tcPr>
          <w:p w14:paraId="4FAF7111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89178F0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7AFC537A" w14:textId="77777777" w:rsidTr="00440F67">
        <w:tc>
          <w:tcPr>
            <w:tcW w:w="4308" w:type="dxa"/>
            <w:vAlign w:val="bottom"/>
          </w:tcPr>
          <w:p w14:paraId="6DA87C60" w14:textId="77777777" w:rsidR="002A71BD" w:rsidRPr="00FB0D60" w:rsidRDefault="002A71BD" w:rsidP="002A71BD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73B85AB2" w14:textId="545B48D0" w:rsidR="002A71BD" w:rsidRPr="00FB0D60" w:rsidRDefault="0039025C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18,508</w:t>
            </w:r>
          </w:p>
        </w:tc>
        <w:tc>
          <w:tcPr>
            <w:tcW w:w="90" w:type="dxa"/>
            <w:tcBorders>
              <w:left w:val="nil"/>
            </w:tcBorders>
          </w:tcPr>
          <w:p w14:paraId="027C4731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4C3E542" w14:textId="79F4BBDD" w:rsidR="002A71BD" w:rsidRPr="00FB0D60" w:rsidRDefault="002408B0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563</w:t>
            </w:r>
          </w:p>
        </w:tc>
        <w:tc>
          <w:tcPr>
            <w:tcW w:w="108" w:type="dxa"/>
            <w:tcBorders>
              <w:left w:val="nil"/>
            </w:tcBorders>
          </w:tcPr>
          <w:p w14:paraId="1A3F199B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C606D6" w14:textId="48A9B939" w:rsidR="002A71BD" w:rsidRPr="00FB0D60" w:rsidRDefault="002408B0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5C589E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363</w:t>
            </w:r>
          </w:p>
        </w:tc>
        <w:tc>
          <w:tcPr>
            <w:tcW w:w="72" w:type="dxa"/>
            <w:tcBorders>
              <w:left w:val="nil"/>
            </w:tcBorders>
          </w:tcPr>
          <w:p w14:paraId="2500E3B6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2E2C77CA" w14:textId="042DB699" w:rsidR="002A71BD" w:rsidRPr="00FB0D60" w:rsidRDefault="002408B0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833</w:t>
            </w:r>
          </w:p>
        </w:tc>
      </w:tr>
      <w:tr w:rsidR="002A71BD" w:rsidRPr="00FB0D60" w14:paraId="31D557B9" w14:textId="77777777" w:rsidTr="00AA24FB">
        <w:tc>
          <w:tcPr>
            <w:tcW w:w="4308" w:type="dxa"/>
            <w:vAlign w:val="bottom"/>
          </w:tcPr>
          <w:p w14:paraId="3D1B5A05" w14:textId="77777777" w:rsidR="002A71BD" w:rsidRPr="00FB0D60" w:rsidRDefault="002A71BD" w:rsidP="002A71BD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93E77" w14:textId="10A185B6" w:rsidR="002A71BD" w:rsidRPr="00FB0D60" w:rsidRDefault="002408B0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238</w:t>
            </w:r>
          </w:p>
        </w:tc>
        <w:tc>
          <w:tcPr>
            <w:tcW w:w="90" w:type="dxa"/>
            <w:tcBorders>
              <w:left w:val="nil"/>
            </w:tcBorders>
          </w:tcPr>
          <w:p w14:paraId="43BE5477" w14:textId="7777777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B2F05" w14:textId="030BE537" w:rsidR="002A71BD" w:rsidRPr="00FB0D60" w:rsidRDefault="002A71BD" w:rsidP="002A71BD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146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  <w:tcBorders>
              <w:left w:val="nil"/>
            </w:tcBorders>
          </w:tcPr>
          <w:p w14:paraId="6307D231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799E9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  <w:tcBorders>
              <w:left w:val="nil"/>
            </w:tcBorders>
          </w:tcPr>
          <w:p w14:paraId="2A786001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07D077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3B7098E0" w14:textId="77777777" w:rsidTr="00AA24FB">
        <w:tc>
          <w:tcPr>
            <w:tcW w:w="4308" w:type="dxa"/>
            <w:vAlign w:val="bottom"/>
          </w:tcPr>
          <w:p w14:paraId="60931CA9" w14:textId="77777777" w:rsidR="002A71BD" w:rsidRPr="00FB0D60" w:rsidRDefault="002A71BD" w:rsidP="002A71BD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F720A" w14:textId="43AFDA06" w:rsidR="002A71BD" w:rsidRPr="00FB0D60" w:rsidRDefault="005C589E" w:rsidP="0039025C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39025C">
              <w:rPr>
                <w:rFonts w:ascii="Angsana New" w:hAnsi="Angsana New"/>
                <w:spacing w:val="-4"/>
                <w:sz w:val="28"/>
              </w:rPr>
              <w:t>20,793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798699A9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1D2CB" w14:textId="020DAC9F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Pr="002408B0">
              <w:rPr>
                <w:rFonts w:ascii="Angsana New" w:hAnsi="Angsana New" w:hint="cs"/>
                <w:spacing w:val="-4"/>
                <w:sz w:val="28"/>
              </w:rPr>
              <w:t>8</w:t>
            </w:r>
            <w:r w:rsidRPr="002408B0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08" w:type="dxa"/>
          </w:tcPr>
          <w:p w14:paraId="15C08CE4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9C3D3" w14:textId="55FFF726" w:rsidR="002A71BD" w:rsidRPr="00FB0D60" w:rsidRDefault="005C589E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15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357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72" w:type="dxa"/>
          </w:tcPr>
          <w:p w14:paraId="210A2396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D03F23C" w14:textId="075206FD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3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833</w:t>
            </w:r>
          </w:p>
        </w:tc>
      </w:tr>
      <w:tr w:rsidR="002A71BD" w:rsidRPr="00FB0D60" w14:paraId="4B5426B8" w14:textId="77777777" w:rsidTr="002A71BD">
        <w:tc>
          <w:tcPr>
            <w:tcW w:w="4308" w:type="dxa"/>
            <w:vAlign w:val="bottom"/>
          </w:tcPr>
          <w:p w14:paraId="69A5A23D" w14:textId="77777777" w:rsidR="002A71BD" w:rsidRPr="00FB0D60" w:rsidRDefault="002A71BD" w:rsidP="002A71BD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24DE856" w14:textId="7BD1E2D9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13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267</w:t>
            </w:r>
          </w:p>
        </w:tc>
        <w:tc>
          <w:tcPr>
            <w:tcW w:w="90" w:type="dxa"/>
          </w:tcPr>
          <w:p w14:paraId="51D6ED7A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D61510A" w14:textId="486A9D95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18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573</w:t>
            </w:r>
          </w:p>
        </w:tc>
        <w:tc>
          <w:tcPr>
            <w:tcW w:w="108" w:type="dxa"/>
          </w:tcPr>
          <w:p w14:paraId="596EBFCD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C10D24" w14:textId="66F77ABA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528</w:t>
            </w:r>
          </w:p>
        </w:tc>
        <w:tc>
          <w:tcPr>
            <w:tcW w:w="72" w:type="dxa"/>
          </w:tcPr>
          <w:p w14:paraId="7121E69B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C98C1EB" w14:textId="6AA75DA5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9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666</w:t>
            </w:r>
          </w:p>
        </w:tc>
      </w:tr>
      <w:tr w:rsidR="002A71BD" w:rsidRPr="00FB0D60" w14:paraId="15B3D5A9" w14:textId="77777777" w:rsidTr="002A71BD">
        <w:tc>
          <w:tcPr>
            <w:tcW w:w="4308" w:type="dxa"/>
            <w:vAlign w:val="bottom"/>
          </w:tcPr>
          <w:p w14:paraId="765E2C38" w14:textId="77777777" w:rsidR="002A71BD" w:rsidRPr="00FB0D60" w:rsidRDefault="002A71BD" w:rsidP="002A71BD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15D35635" w14:textId="77777777" w:rsidR="002A71BD" w:rsidRPr="00FB0D60" w:rsidRDefault="002A71BD" w:rsidP="005C589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679EFE73" w14:textId="77777777" w:rsidR="002A71BD" w:rsidRPr="00FB0D60" w:rsidRDefault="002A71BD" w:rsidP="005C589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99481C1" w14:textId="77777777" w:rsidR="002A71BD" w:rsidRPr="00FB0D60" w:rsidRDefault="002A71BD" w:rsidP="005C589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3142AC3F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D6AC46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779BECE4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3DBE383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10744DD5" w14:textId="77777777" w:rsidTr="002A71BD">
        <w:tc>
          <w:tcPr>
            <w:tcW w:w="4308" w:type="dxa"/>
            <w:vAlign w:val="bottom"/>
          </w:tcPr>
          <w:p w14:paraId="2F18694C" w14:textId="77777777" w:rsidR="002A71BD" w:rsidRPr="00FB0D60" w:rsidRDefault="002A71BD" w:rsidP="002A71BD">
            <w:pPr>
              <w:ind w:left="312" w:right="522" w:hanging="270"/>
              <w:jc w:val="both"/>
              <w:rPr>
                <w:rFonts w:ascii="Angsana New" w:hAnsi="Angsana New"/>
                <w:spacing w:val="-20"/>
                <w:sz w:val="28"/>
              </w:rPr>
            </w:pPr>
            <w:r w:rsidRPr="00FB0D60">
              <w:rPr>
                <w:rFonts w:ascii="Angsana New" w:hAnsi="Angsana New" w:hint="cs"/>
                <w:spacing w:val="-20"/>
                <w:sz w:val="28"/>
                <w:cs/>
              </w:rPr>
              <w:t>กำไรจาก</w:t>
            </w:r>
            <w:r w:rsidRPr="00FB0D60">
              <w:rPr>
                <w:rFonts w:ascii="Angsana New" w:hAnsi="Angsana New" w:hint="cs"/>
                <w:spacing w:val="-12"/>
                <w:sz w:val="28"/>
                <w:cs/>
              </w:rPr>
              <w:t>การต่อรองราคาซื้อเงินลงทุนในบริษัทย่อย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68C453A" w14:textId="34DD43A2" w:rsidR="002A71BD" w:rsidRPr="00FB0D60" w:rsidRDefault="005C589E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342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5E4899E2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2446ECF" w14:textId="5C6C5875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6</w:t>
            </w:r>
            <w:r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154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</w:tcPr>
          <w:p w14:paraId="365BD0C5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64D9AC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66FF9FF5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7A8593C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11414491" w14:textId="77777777" w:rsidTr="002A71BD">
        <w:tc>
          <w:tcPr>
            <w:tcW w:w="4308" w:type="dxa"/>
            <w:vAlign w:val="bottom"/>
          </w:tcPr>
          <w:p w14:paraId="58DAA1BE" w14:textId="77777777" w:rsidR="002A71BD" w:rsidRPr="00FB0D60" w:rsidRDefault="002A71BD" w:rsidP="002A71BD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567BED29" w14:textId="7A8AE139" w:rsidR="002A71BD" w:rsidRPr="00FB0D60" w:rsidRDefault="00811FAE" w:rsidP="00811FAE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6B461063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9EFA5A4" w14:textId="500B15AD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2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540</w:t>
            </w:r>
          </w:p>
        </w:tc>
        <w:tc>
          <w:tcPr>
            <w:tcW w:w="108" w:type="dxa"/>
          </w:tcPr>
          <w:p w14:paraId="79B27232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3DE7A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540AC0F7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B99AAFB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74CDBDD1" w14:textId="77777777" w:rsidTr="002A71BD">
        <w:tc>
          <w:tcPr>
            <w:tcW w:w="4308" w:type="dxa"/>
            <w:vAlign w:val="bottom"/>
          </w:tcPr>
          <w:p w14:paraId="0FF018F0" w14:textId="77777777" w:rsidR="002A71BD" w:rsidRPr="00FB0D60" w:rsidRDefault="002A71BD" w:rsidP="002A71BD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8F973C0" w14:textId="417DF12F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760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90" w:type="dxa"/>
          </w:tcPr>
          <w:p w14:paraId="64DA47F1" w14:textId="77777777" w:rsidR="002A71BD" w:rsidRPr="00FB0D60" w:rsidRDefault="002A71BD" w:rsidP="002A71BD">
            <w:pPr>
              <w:tabs>
                <w:tab w:val="decimal" w:pos="5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506D56C" w14:textId="77777777" w:rsidR="002A71BD" w:rsidRPr="00FB0D60" w:rsidRDefault="002A71BD" w:rsidP="002A71BD">
            <w:pPr>
              <w:tabs>
                <w:tab w:val="decimal" w:pos="50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08" w:type="dxa"/>
          </w:tcPr>
          <w:p w14:paraId="12366728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20119E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0550BB0F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0524EE11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247DEBF7" w14:textId="77777777" w:rsidTr="002A71BD">
        <w:tc>
          <w:tcPr>
            <w:tcW w:w="4308" w:type="dxa"/>
            <w:vAlign w:val="bottom"/>
          </w:tcPr>
          <w:p w14:paraId="13F7EB3F" w14:textId="77777777" w:rsidR="002A71BD" w:rsidRPr="00FB0D60" w:rsidRDefault="002A71BD" w:rsidP="002A71BD">
            <w:pPr>
              <w:ind w:left="312" w:right="522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88E27" w14:textId="77777777" w:rsidR="002A71BD" w:rsidRPr="00FB0D60" w:rsidRDefault="002A71BD" w:rsidP="005C589E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90" w:type="dxa"/>
          </w:tcPr>
          <w:p w14:paraId="484245D5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DEA26" w14:textId="19DA7DA6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pacing w:val="-4"/>
                <w:sz w:val="28"/>
              </w:rPr>
              <w:t>71</w:t>
            </w:r>
            <w:r w:rsidRPr="00FB0D60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08" w:type="dxa"/>
          </w:tcPr>
          <w:p w14:paraId="468C919D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B1DC3" w14:textId="77777777" w:rsidR="002A71BD" w:rsidRPr="00FB0D60" w:rsidRDefault="002A71BD" w:rsidP="002A71BD">
            <w:pPr>
              <w:tabs>
                <w:tab w:val="decimal" w:pos="500"/>
              </w:tabs>
              <w:ind w:left="72" w:right="-90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72" w:type="dxa"/>
          </w:tcPr>
          <w:p w14:paraId="3A7180A1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F608292" w14:textId="77777777" w:rsidR="002A71BD" w:rsidRPr="00FB0D60" w:rsidRDefault="002A71BD" w:rsidP="002A71BD">
            <w:pPr>
              <w:tabs>
                <w:tab w:val="decimal" w:pos="500"/>
              </w:tabs>
              <w:ind w:left="72" w:right="-180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2A71BD" w:rsidRPr="00FB0D60" w14:paraId="654371F7" w14:textId="77777777" w:rsidTr="002A71BD">
        <w:tc>
          <w:tcPr>
            <w:tcW w:w="4308" w:type="dxa"/>
            <w:vAlign w:val="bottom"/>
          </w:tcPr>
          <w:p w14:paraId="0DD21CCE" w14:textId="77777777" w:rsidR="002A71BD" w:rsidRPr="00FB0D60" w:rsidRDefault="002A71BD" w:rsidP="002A71BD">
            <w:pPr>
              <w:ind w:left="312" w:right="-108" w:hanging="270"/>
              <w:jc w:val="both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A7B58B" w14:textId="3EE1B1BB" w:rsidR="002A71BD" w:rsidRPr="00FB0D60" w:rsidRDefault="002408B0" w:rsidP="004F4BC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8</w:t>
            </w:r>
            <w:r w:rsidR="00811FAE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592</w:t>
            </w:r>
          </w:p>
        </w:tc>
        <w:tc>
          <w:tcPr>
            <w:tcW w:w="90" w:type="dxa"/>
          </w:tcPr>
          <w:p w14:paraId="4CEC83DD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BA47B" w14:textId="2C17B225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832</w:t>
            </w:r>
          </w:p>
        </w:tc>
        <w:tc>
          <w:tcPr>
            <w:tcW w:w="108" w:type="dxa"/>
          </w:tcPr>
          <w:p w14:paraId="1031CB71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566FD6" w14:textId="159FF4E4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981</w:t>
            </w:r>
          </w:p>
        </w:tc>
        <w:tc>
          <w:tcPr>
            <w:tcW w:w="72" w:type="dxa"/>
          </w:tcPr>
          <w:p w14:paraId="4C0D5103" w14:textId="77777777" w:rsidR="002A71BD" w:rsidRPr="00FB0D60" w:rsidRDefault="002A71BD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9CBFD" w14:textId="1193908F" w:rsidR="002A71BD" w:rsidRPr="00FB0D60" w:rsidRDefault="002408B0" w:rsidP="002A71BD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pacing w:val="-4"/>
                <w:sz w:val="28"/>
              </w:rPr>
              <w:t>1</w:t>
            </w:r>
            <w:r w:rsidR="002A71BD" w:rsidRPr="00FB0D60">
              <w:rPr>
                <w:rFonts w:ascii="Angsana New" w:hAnsi="Angsana New"/>
                <w:spacing w:val="-4"/>
                <w:sz w:val="28"/>
              </w:rPr>
              <w:t>,</w:t>
            </w:r>
            <w:r w:rsidRPr="002408B0">
              <w:rPr>
                <w:rFonts w:ascii="Angsana New" w:hAnsi="Angsana New"/>
                <w:spacing w:val="-4"/>
                <w:sz w:val="28"/>
              </w:rPr>
              <w:t>985</w:t>
            </w:r>
          </w:p>
        </w:tc>
      </w:tr>
    </w:tbl>
    <w:p w14:paraId="6777EE64" w14:textId="126C779A" w:rsidR="00B370AB" w:rsidRPr="00FB0D60" w:rsidRDefault="00B370AB" w:rsidP="00096636">
      <w:pPr>
        <w:spacing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  <w:t>ส่วนประกอบของสินทรัพย์ภาษีเงินได้รอการตัดบัญชีและหนี้สินภาษีเงินได้รอการตัดบัญชี ประกอบ</w:t>
      </w:r>
      <w:r w:rsidR="00102D54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102D54">
        <w:rPr>
          <w:rFonts w:ascii="Angsana New" w:hAnsi="Angsana New"/>
          <w:sz w:val="32"/>
          <w:szCs w:val="32"/>
        </w:rPr>
        <w:t xml:space="preserve"> </w:t>
      </w:r>
      <w:r w:rsidR="00102D5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102D54">
        <w:rPr>
          <w:rFonts w:ascii="Angsana New" w:hAnsi="Angsana New"/>
          <w:sz w:val="32"/>
          <w:szCs w:val="32"/>
        </w:rPr>
        <w:t xml:space="preserve"> </w:t>
      </w:r>
      <w:r w:rsidR="00102D5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102D54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ด้วยรายการดังต่อไปนี้</w:t>
      </w:r>
    </w:p>
    <w:tbl>
      <w:tblPr>
        <w:tblW w:w="904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82"/>
        <w:gridCol w:w="1170"/>
        <w:gridCol w:w="1260"/>
        <w:gridCol w:w="1170"/>
        <w:gridCol w:w="1260"/>
      </w:tblGrid>
      <w:tr w:rsidR="00B370AB" w:rsidRPr="00FB0D60" w14:paraId="701E9BEE" w14:textId="77777777" w:rsidTr="00102D54">
        <w:tc>
          <w:tcPr>
            <w:tcW w:w="9042" w:type="dxa"/>
            <w:gridSpan w:val="5"/>
          </w:tcPr>
          <w:p w14:paraId="7F014E1D" w14:textId="77777777" w:rsidR="00B370AB" w:rsidRPr="00FB0D60" w:rsidRDefault="00B370AB" w:rsidP="00605E0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B370AB" w:rsidRPr="00FB0D60" w14:paraId="5E812D99" w14:textId="77777777" w:rsidTr="00841883">
        <w:tc>
          <w:tcPr>
            <w:tcW w:w="4182" w:type="dxa"/>
          </w:tcPr>
          <w:p w14:paraId="5E62426B" w14:textId="77777777" w:rsidR="00B370AB" w:rsidRPr="00FB0D60" w:rsidRDefault="00B370AB" w:rsidP="00102D5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7A9AFC67" w14:textId="77777777" w:rsidR="00B370AB" w:rsidRPr="00FB0D60" w:rsidRDefault="00B370AB" w:rsidP="00102D54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6D1ED16" w14:textId="77777777" w:rsidR="00B370AB" w:rsidRPr="00FB0D60" w:rsidRDefault="00B370AB" w:rsidP="00102D54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0D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70AB" w:rsidRPr="00FB0D60" w14:paraId="12134B2D" w14:textId="77777777" w:rsidTr="00841883">
        <w:tc>
          <w:tcPr>
            <w:tcW w:w="4182" w:type="dxa"/>
          </w:tcPr>
          <w:p w14:paraId="1CBF20CC" w14:textId="77777777" w:rsidR="00B370AB" w:rsidRPr="00FB0D60" w:rsidRDefault="00B370AB" w:rsidP="00B370A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B5A0042" w14:textId="1C5FA740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76C8CF1F" w14:textId="436E4688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170" w:type="dxa"/>
            <w:vAlign w:val="bottom"/>
          </w:tcPr>
          <w:p w14:paraId="10BECEE0" w14:textId="78563CC4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60" w:type="dxa"/>
            <w:vAlign w:val="bottom"/>
          </w:tcPr>
          <w:p w14:paraId="03132F89" w14:textId="2B5D2065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408B0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</w:tr>
      <w:tr w:rsidR="00B370AB" w:rsidRPr="00FB0D60" w14:paraId="36935C59" w14:textId="77777777" w:rsidTr="00841883">
        <w:tc>
          <w:tcPr>
            <w:tcW w:w="4182" w:type="dxa"/>
          </w:tcPr>
          <w:p w14:paraId="0937BDDE" w14:textId="77777777" w:rsidR="00B370AB" w:rsidRPr="00FB0D60" w:rsidRDefault="00B370AB" w:rsidP="00B370AB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6"/>
                <w:szCs w:val="26"/>
              </w:rPr>
            </w:pPr>
            <w:r w:rsidRPr="00FB0D60">
              <w:rPr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A7BA0D3" w14:textId="77777777" w:rsidR="00B370AB" w:rsidRPr="00FB0D60" w:rsidRDefault="00B370AB" w:rsidP="00B370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D59AD1" w14:textId="77777777" w:rsidR="00B370AB" w:rsidRPr="00FB0D60" w:rsidRDefault="00B370AB" w:rsidP="00B370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10770" w14:textId="77777777" w:rsidR="00B370AB" w:rsidRPr="00FB0D60" w:rsidRDefault="00B370AB" w:rsidP="00B370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A7206A" w14:textId="77777777" w:rsidR="00B370AB" w:rsidRPr="00FB0D60" w:rsidRDefault="00B370AB" w:rsidP="00B370AB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E2BF0" w:rsidRPr="00FB0D60" w14:paraId="217C5CF0" w14:textId="77777777" w:rsidTr="00841883">
        <w:tc>
          <w:tcPr>
            <w:tcW w:w="4182" w:type="dxa"/>
          </w:tcPr>
          <w:p w14:paraId="4E4A9401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เงินอุดหนุนจากรัฐบาล</w:t>
            </w:r>
          </w:p>
        </w:tc>
        <w:tc>
          <w:tcPr>
            <w:tcW w:w="1170" w:type="dxa"/>
            <w:shd w:val="clear" w:color="auto" w:fill="auto"/>
          </w:tcPr>
          <w:p w14:paraId="1E1CC3C1" w14:textId="6CDC6F45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1260" w:type="dxa"/>
          </w:tcPr>
          <w:p w14:paraId="508E9156" w14:textId="6EE708D0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1170" w:type="dxa"/>
            <w:shd w:val="clear" w:color="auto" w:fill="auto"/>
          </w:tcPr>
          <w:p w14:paraId="086A825D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14:paraId="7917CF65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E2BF0" w:rsidRPr="00FB0D60" w14:paraId="7B05B6EC" w14:textId="77777777" w:rsidTr="00841883">
        <w:tc>
          <w:tcPr>
            <w:tcW w:w="4182" w:type="dxa"/>
          </w:tcPr>
          <w:p w14:paraId="3B0637C8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96D044" w14:textId="73ABE956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857</w:t>
            </w:r>
          </w:p>
        </w:tc>
        <w:tc>
          <w:tcPr>
            <w:tcW w:w="1260" w:type="dxa"/>
            <w:vAlign w:val="bottom"/>
          </w:tcPr>
          <w:p w14:paraId="4CC0AE06" w14:textId="34F9FB41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E0F69F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F61EE74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E2BF0" w:rsidRPr="00FB0D60" w14:paraId="06C0C3D3" w14:textId="77777777" w:rsidTr="00841883">
        <w:tc>
          <w:tcPr>
            <w:tcW w:w="4182" w:type="dxa"/>
          </w:tcPr>
          <w:p w14:paraId="25477352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สำรองเงินลงทุนในบริษัทย่อย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1FE6BB" w14:textId="1D7D2488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260" w:type="dxa"/>
            <w:vAlign w:val="bottom"/>
          </w:tcPr>
          <w:p w14:paraId="7FE37AE2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E1FF8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4D4E46" w14:textId="77777777" w:rsidR="001E2BF0" w:rsidRPr="00FB0D60" w:rsidRDefault="001E2BF0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E2BF0" w:rsidRPr="00FB0D60" w14:paraId="19AAF27A" w14:textId="77777777" w:rsidTr="00841883">
        <w:tc>
          <w:tcPr>
            <w:tcW w:w="4182" w:type="dxa"/>
          </w:tcPr>
          <w:p w14:paraId="2C253AD0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E0A24" w14:textId="2B2CCBDA" w:rsidR="001E2BF0" w:rsidRPr="00FB0D60" w:rsidRDefault="002408B0" w:rsidP="0084188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202</w:t>
            </w:r>
          </w:p>
        </w:tc>
        <w:tc>
          <w:tcPr>
            <w:tcW w:w="1260" w:type="dxa"/>
            <w:vAlign w:val="bottom"/>
          </w:tcPr>
          <w:p w14:paraId="6BE7D2FA" w14:textId="77777777" w:rsidR="001E2BF0" w:rsidRPr="00FB0D60" w:rsidRDefault="001E2BF0" w:rsidP="0084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95C119" w14:textId="77777777" w:rsidR="001E2BF0" w:rsidRPr="00FB0D60" w:rsidRDefault="001E2BF0" w:rsidP="0084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1DB4BA" w14:textId="77777777" w:rsidR="001E2BF0" w:rsidRPr="00FB0D60" w:rsidRDefault="001E2BF0" w:rsidP="0084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E2BF0" w:rsidRPr="00FB0D60" w14:paraId="19CF88E4" w14:textId="77777777" w:rsidTr="00841883">
        <w:tc>
          <w:tcPr>
            <w:tcW w:w="4182" w:type="dxa"/>
          </w:tcPr>
          <w:p w14:paraId="4E2500EB" w14:textId="77777777" w:rsidR="001E2BF0" w:rsidRPr="00FB0D60" w:rsidRDefault="001E2BF0" w:rsidP="001E2BF0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A125F6" w14:textId="03B428CD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1260" w:type="dxa"/>
            <w:vAlign w:val="bottom"/>
          </w:tcPr>
          <w:p w14:paraId="4D3A5277" w14:textId="371BAFC8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7A820F" w14:textId="77777777" w:rsidR="001E2BF0" w:rsidRPr="00FB0D60" w:rsidRDefault="001E2BF0" w:rsidP="0084188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3DC69B1" w14:textId="77777777" w:rsidR="001E2BF0" w:rsidRPr="00FB0D60" w:rsidRDefault="001E2BF0" w:rsidP="0084188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B370AB" w:rsidRPr="00FB0D60" w14:paraId="3305D07C" w14:textId="77777777" w:rsidTr="00841883">
        <w:tc>
          <w:tcPr>
            <w:tcW w:w="4182" w:type="dxa"/>
          </w:tcPr>
          <w:p w14:paraId="49C34149" w14:textId="77777777" w:rsidR="00B370AB" w:rsidRPr="00FB0D60" w:rsidRDefault="00B370AB" w:rsidP="00B370AB">
            <w:pPr>
              <w:pStyle w:val="BodyTextIndent"/>
              <w:tabs>
                <w:tab w:val="left" w:pos="426"/>
              </w:tabs>
              <w:spacing w:after="0"/>
              <w:ind w:right="-108"/>
              <w:rPr>
                <w:b/>
                <w:bCs/>
                <w:sz w:val="26"/>
                <w:szCs w:val="26"/>
              </w:rPr>
            </w:pPr>
            <w:r w:rsidRPr="00FB0D60">
              <w:rPr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2AC58AC" w14:textId="77777777" w:rsidR="00B370AB" w:rsidRPr="00FB0D60" w:rsidRDefault="00B370AB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08D29F72" w14:textId="77777777" w:rsidR="00B370AB" w:rsidRPr="00FB0D60" w:rsidRDefault="00B370AB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133B8D8B" w14:textId="77777777" w:rsidR="00B370AB" w:rsidRPr="00FB0D60" w:rsidRDefault="00B370AB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EB1B8A7" w14:textId="77777777" w:rsidR="00B370AB" w:rsidRPr="00FB0D60" w:rsidRDefault="00B370AB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E2BF0" w:rsidRPr="00FB0D60" w14:paraId="02649F88" w14:textId="77777777" w:rsidTr="00841883">
        <w:tc>
          <w:tcPr>
            <w:tcW w:w="4182" w:type="dxa"/>
          </w:tcPr>
          <w:p w14:paraId="011BFB98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8FA1D4" w14:textId="5DBAE03B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86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075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4010EC" w14:textId="5B5B04F3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83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407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5D09D" w14:textId="1873A5B6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62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913</w:t>
            </w:r>
          </w:p>
        </w:tc>
        <w:tc>
          <w:tcPr>
            <w:tcW w:w="1260" w:type="dxa"/>
            <w:vAlign w:val="bottom"/>
          </w:tcPr>
          <w:p w14:paraId="3FB0F2EF" w14:textId="38D75643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786</w:t>
            </w:r>
          </w:p>
        </w:tc>
      </w:tr>
      <w:tr w:rsidR="001E2BF0" w:rsidRPr="00FB0D60" w14:paraId="0006B17F" w14:textId="77777777" w:rsidTr="00841883">
        <w:tc>
          <w:tcPr>
            <w:tcW w:w="4182" w:type="dxa"/>
          </w:tcPr>
          <w:p w14:paraId="6948DCAD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อาคารและส่วนปรับปรุงอาคารที่มีการเปลี่ยนอายุการให้ประโยชน์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46C280" w14:textId="525650A0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A07753" w14:textId="182544E8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0E884A" w14:textId="7D1853A4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171</w:t>
            </w:r>
          </w:p>
        </w:tc>
        <w:tc>
          <w:tcPr>
            <w:tcW w:w="1260" w:type="dxa"/>
            <w:vAlign w:val="bottom"/>
          </w:tcPr>
          <w:p w14:paraId="678F5041" w14:textId="3FB5D30A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869</w:t>
            </w:r>
          </w:p>
        </w:tc>
      </w:tr>
      <w:tr w:rsidR="001E2BF0" w:rsidRPr="00FB0D60" w14:paraId="48E93C2D" w14:textId="77777777" w:rsidTr="00841883">
        <w:tc>
          <w:tcPr>
            <w:tcW w:w="4182" w:type="dxa"/>
          </w:tcPr>
          <w:p w14:paraId="1BD40D7C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สัญญาเช่าการเงิน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16184E" w14:textId="30156F70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AF29AD" w14:textId="3B23427B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E944F" w14:textId="4D88AC82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046</w:t>
            </w:r>
          </w:p>
        </w:tc>
        <w:tc>
          <w:tcPr>
            <w:tcW w:w="1260" w:type="dxa"/>
            <w:vAlign w:val="bottom"/>
          </w:tcPr>
          <w:p w14:paraId="56EC78F5" w14:textId="5E35C528" w:rsidR="001E2BF0" w:rsidRPr="00FB0D60" w:rsidRDefault="002408B0" w:rsidP="00841883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116</w:t>
            </w:r>
          </w:p>
        </w:tc>
      </w:tr>
      <w:tr w:rsidR="001E2BF0" w:rsidRPr="00FB0D60" w14:paraId="1EE92D31" w14:textId="77777777" w:rsidTr="00841883">
        <w:tc>
          <w:tcPr>
            <w:tcW w:w="4182" w:type="dxa"/>
          </w:tcPr>
          <w:p w14:paraId="36B656C7" w14:textId="77777777" w:rsidR="001E2BF0" w:rsidRPr="00FB0D60" w:rsidRDefault="001E2BF0" w:rsidP="0084188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BCE43" w14:textId="3AA9F52A" w:rsidR="001E2BF0" w:rsidRPr="00FB0D60" w:rsidRDefault="001E2BF0" w:rsidP="0084188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125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949C23" w14:textId="77777777" w:rsidR="001E2BF0" w:rsidRPr="00FB0D60" w:rsidRDefault="001E2BF0" w:rsidP="0084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369C3D" w14:textId="1D3CDA1A" w:rsidR="001E2BF0" w:rsidRPr="00FB0D60" w:rsidRDefault="001E2BF0" w:rsidP="00841883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125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914D2D6" w14:textId="77777777" w:rsidR="001E2BF0" w:rsidRPr="00FB0D60" w:rsidRDefault="001E2BF0" w:rsidP="008418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1E2BF0" w:rsidRPr="00FB0D60" w14:paraId="5709FC97" w14:textId="77777777" w:rsidTr="00841883">
        <w:tc>
          <w:tcPr>
            <w:tcW w:w="4182" w:type="dxa"/>
          </w:tcPr>
          <w:p w14:paraId="72777548" w14:textId="77777777" w:rsidR="001E2BF0" w:rsidRPr="00FB0D60" w:rsidRDefault="001E2BF0" w:rsidP="00841883">
            <w:pPr>
              <w:ind w:left="312" w:right="-43" w:hanging="27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B0D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DB4C1B" w14:textId="62A49A1A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88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0398E0" w14:textId="403D31D2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85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392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0CA6F6" w14:textId="46FD7DA0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65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005</w:t>
            </w:r>
          </w:p>
        </w:tc>
        <w:tc>
          <w:tcPr>
            <w:tcW w:w="1260" w:type="dxa"/>
            <w:vAlign w:val="bottom"/>
          </w:tcPr>
          <w:p w14:paraId="406E0030" w14:textId="26552BCE" w:rsidR="001E2BF0" w:rsidRPr="00FB0D60" w:rsidRDefault="002408B0" w:rsidP="00841883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63</w:t>
            </w:r>
            <w:r w:rsidR="001E2BF0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771</w:t>
            </w:r>
          </w:p>
        </w:tc>
      </w:tr>
    </w:tbl>
    <w:p w14:paraId="352C0DD0" w14:textId="77777777" w:rsidR="00B370AB" w:rsidRPr="00FB0D60" w:rsidRDefault="00B370AB" w:rsidP="00B370A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B370AB" w:rsidRPr="00FB0D60" w14:paraId="5B4C3057" w14:textId="77777777" w:rsidTr="00605E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61AC00C" w14:textId="77777777" w:rsidR="00B370AB" w:rsidRPr="00FB0D60" w:rsidRDefault="00B370AB" w:rsidP="00605E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6843E" w14:textId="77777777" w:rsidR="00B370AB" w:rsidRPr="00FB0D60" w:rsidRDefault="00B370AB" w:rsidP="00605E0D">
            <w:pPr>
              <w:ind w:left="1440" w:right="58" w:hanging="144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พันบาท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370AB" w:rsidRPr="00FB0D60" w14:paraId="34DFC7BC" w14:textId="77777777" w:rsidTr="00605E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BB23E9" w14:textId="77777777" w:rsidR="00B370AB" w:rsidRPr="00FB0D60" w:rsidRDefault="00B370AB" w:rsidP="00605E0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</w:tcPr>
          <w:p w14:paraId="775D4887" w14:textId="77777777" w:rsidR="00B370AB" w:rsidRPr="00FB0D60" w:rsidRDefault="00B370AB" w:rsidP="00841883">
            <w:pPr>
              <w:ind w:left="-16" w:hanging="1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0B46DA9" w14:textId="77777777" w:rsidR="00B370AB" w:rsidRPr="00FB0D60" w:rsidRDefault="00B370AB" w:rsidP="00841883">
            <w:pPr>
              <w:ind w:left="-16" w:hanging="1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0AB" w:rsidRPr="00FB0D60" w14:paraId="11892732" w14:textId="77777777" w:rsidTr="00605E0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FE3AE3" w14:textId="77777777" w:rsidR="00B370AB" w:rsidRPr="00FB0D60" w:rsidRDefault="00B370AB" w:rsidP="00B370A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3F25C3CC" w14:textId="2EFEA6E5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6D53ED4" w14:textId="3C3EF782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15" w:type="dxa"/>
            <w:vAlign w:val="bottom"/>
          </w:tcPr>
          <w:p w14:paraId="5DD81D10" w14:textId="56C99BBE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15" w:type="dxa"/>
            <w:vAlign w:val="bottom"/>
          </w:tcPr>
          <w:p w14:paraId="46DFC4AE" w14:textId="3BCBB052" w:rsidR="00B370AB" w:rsidRPr="00FB0D60" w:rsidRDefault="002408B0" w:rsidP="00B370AB">
            <w:pPr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47F24" w:rsidRPr="00FB0D60" w14:paraId="41785F2E" w14:textId="77777777" w:rsidTr="00447F2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5B176CA" w14:textId="77777777" w:rsidR="00447F24" w:rsidRPr="00FB0D60" w:rsidRDefault="00447F24" w:rsidP="00447F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427041E" w14:textId="02DA1D59" w:rsidR="00447F24" w:rsidRPr="00FB0D60" w:rsidRDefault="002408B0" w:rsidP="00447F2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  <w:r w:rsidR="00447F2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706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37D5B97B" w14:textId="379928CE" w:rsidR="00447F24" w:rsidRPr="00FB0D60" w:rsidRDefault="002408B0" w:rsidP="00447F24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  <w:r w:rsidR="00447F2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239</w:t>
            </w:r>
          </w:p>
        </w:tc>
        <w:tc>
          <w:tcPr>
            <w:tcW w:w="1215" w:type="dxa"/>
            <w:shd w:val="clear" w:color="auto" w:fill="auto"/>
          </w:tcPr>
          <w:p w14:paraId="1D398192" w14:textId="77777777" w:rsidR="00447F24" w:rsidRPr="00FB0D60" w:rsidRDefault="00447F24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</w:tcPr>
          <w:p w14:paraId="422C885E" w14:textId="77777777" w:rsidR="00447F24" w:rsidRPr="00FB0D60" w:rsidRDefault="00447F24" w:rsidP="00841883">
            <w:pPr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447F24" w:rsidRPr="00FB0D60" w14:paraId="524A3EC8" w14:textId="77777777" w:rsidTr="00447F24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1E84A2B" w14:textId="77777777" w:rsidR="00447F24" w:rsidRPr="00FB0D60" w:rsidRDefault="00447F24" w:rsidP="00447F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722107" w14:textId="26F413DD" w:rsidR="00447F24" w:rsidRPr="00FB0D60" w:rsidRDefault="00447F24" w:rsidP="00447F24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88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168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9AF02" w14:textId="0560E9B8" w:rsidR="00447F24" w:rsidRPr="00FB0D60" w:rsidRDefault="00447F24" w:rsidP="00447F24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85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392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6BB2AC" w14:textId="1B611789" w:rsidR="00447F24" w:rsidRPr="00FB0D60" w:rsidRDefault="00447F24" w:rsidP="00447F24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65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005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0BB24D40" w14:textId="0817E35F" w:rsidR="00447F24" w:rsidRPr="00FB0D60" w:rsidRDefault="002408B0" w:rsidP="00447F24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63</w:t>
            </w:r>
            <w:r w:rsidR="00447F2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771</w:t>
            </w:r>
          </w:p>
        </w:tc>
      </w:tr>
      <w:tr w:rsidR="00447F24" w:rsidRPr="00FB0D60" w14:paraId="3BD5B383" w14:textId="77777777" w:rsidTr="00447F24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5750C8" w14:textId="77777777" w:rsidR="00447F24" w:rsidRPr="00FB0D60" w:rsidRDefault="00447F24" w:rsidP="00447F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1C2BF22" w14:textId="591A135A" w:rsidR="00447F24" w:rsidRPr="00FB0D60" w:rsidRDefault="00447F24" w:rsidP="00447F2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84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462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B30DA" w14:textId="417A6579" w:rsidR="00447F24" w:rsidRPr="00FB0D60" w:rsidRDefault="00447F24" w:rsidP="00447F2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83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153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FDE933" w14:textId="2AD2F916" w:rsidR="00447F24" w:rsidRPr="00FB0D60" w:rsidRDefault="00447F24" w:rsidP="00447F2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(</w:t>
            </w:r>
            <w:r w:rsidR="002408B0" w:rsidRPr="002408B0">
              <w:rPr>
                <w:rFonts w:ascii="Angsana New" w:hAnsi="Angsana New"/>
                <w:sz w:val="28"/>
              </w:rPr>
              <w:t>65</w:t>
            </w:r>
            <w:r w:rsidRPr="00FB0D60">
              <w:rPr>
                <w:rFonts w:ascii="Angsana New" w:hAnsi="Angsana New"/>
                <w:sz w:val="28"/>
              </w:rPr>
              <w:t>,</w:t>
            </w:r>
            <w:r w:rsidR="002408B0" w:rsidRPr="002408B0">
              <w:rPr>
                <w:rFonts w:ascii="Angsana New" w:hAnsi="Angsana New"/>
                <w:sz w:val="28"/>
              </w:rPr>
              <w:t>005</w:t>
            </w:r>
            <w:r w:rsidRPr="00FB0D6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DE81761" w14:textId="3151BF9D" w:rsidR="00447F24" w:rsidRPr="00FB0D60" w:rsidRDefault="002408B0" w:rsidP="00447F24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63</w:t>
            </w:r>
            <w:r w:rsidR="00447F24" w:rsidRPr="00FB0D60">
              <w:rPr>
                <w:rFonts w:ascii="Angsana New" w:hAnsi="Angsana New"/>
                <w:sz w:val="28"/>
              </w:rPr>
              <w:t>,</w:t>
            </w:r>
            <w:r w:rsidRPr="002408B0">
              <w:rPr>
                <w:rFonts w:ascii="Angsana New" w:hAnsi="Angsana New"/>
                <w:sz w:val="28"/>
              </w:rPr>
              <w:t>771</w:t>
            </w:r>
          </w:p>
        </w:tc>
      </w:tr>
    </w:tbl>
    <w:p w14:paraId="1054892D" w14:textId="77777777" w:rsidR="00780AB7" w:rsidRPr="00FB0D60" w:rsidRDefault="00780AB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br w:type="page"/>
      </w:r>
    </w:p>
    <w:p w14:paraId="68053BB3" w14:textId="0E770342" w:rsidR="0038655D" w:rsidRPr="00FB0D60" w:rsidRDefault="00B370AB" w:rsidP="0038655D">
      <w:pPr>
        <w:spacing w:after="240"/>
        <w:ind w:left="533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 xml:space="preserve">ณ 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38655D" w:rsidRPr="00FB0D60">
        <w:rPr>
          <w:rFonts w:ascii="Angsana New" w:hAnsi="Angsana New"/>
          <w:sz w:val="32"/>
          <w:szCs w:val="32"/>
        </w:rPr>
        <w:t xml:space="preserve"> 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บริษัทและ</w:t>
      </w:r>
      <w:r w:rsidR="0038655D" w:rsidRPr="00FB0D60">
        <w:rPr>
          <w:rFonts w:ascii="Angsana New" w:hAnsi="Angsana New"/>
          <w:sz w:val="32"/>
          <w:szCs w:val="32"/>
          <w:cs/>
        </w:rPr>
        <w:t>บริษัทย่อยมีรายการผลแตกต่างชั่วคราวที่ใช้หักภาษีและขาดทุนทางภาษีที่ยัง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="0038655D" w:rsidRPr="00FB0D60">
        <w:rPr>
          <w:rFonts w:ascii="Angsana New" w:eastAsia="MS Mincho" w:hAnsi="Angsana New"/>
          <w:sz w:val="32"/>
          <w:szCs w:val="32"/>
        </w:rPr>
        <w:t xml:space="preserve"> 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จำนวน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233</w:t>
      </w:r>
      <w:r w:rsidR="0038655D" w:rsidRPr="00FB0D60">
        <w:rPr>
          <w:rFonts w:ascii="Angsana New" w:hAnsi="Angsana New"/>
          <w:sz w:val="32"/>
          <w:szCs w:val="32"/>
        </w:rPr>
        <w:t xml:space="preserve"> </w:t>
      </w:r>
      <w:r w:rsidR="0038655D" w:rsidRPr="00FB0D60">
        <w:rPr>
          <w:rFonts w:ascii="Angsana New" w:hAnsi="Angsana New"/>
          <w:sz w:val="32"/>
          <w:szCs w:val="32"/>
          <w:cs/>
        </w:rPr>
        <w:t>ล้านบาท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38655D"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223</w:t>
      </w:r>
      <w:r w:rsidR="0038655D" w:rsidRPr="00FB0D60">
        <w:rPr>
          <w:rFonts w:ascii="Angsana New" w:hAnsi="Angsana New"/>
          <w:sz w:val="32"/>
          <w:szCs w:val="32"/>
        </w:rPr>
        <w:t xml:space="preserve"> </w:t>
      </w:r>
      <w:r w:rsidR="0038655D" w:rsidRPr="00FB0D60">
        <w:rPr>
          <w:rFonts w:ascii="Angsana New" w:hAnsi="Angsana New"/>
          <w:sz w:val="32"/>
          <w:szCs w:val="32"/>
          <w:cs/>
        </w:rPr>
        <w:t>ล้านบาท) (งบการเงินเฉพาะกิจการ</w:t>
      </w:r>
      <w:r w:rsidR="0038655D"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135</w:t>
      </w:r>
      <w:r w:rsidR="0038655D" w:rsidRPr="00FB0D60">
        <w:rPr>
          <w:rFonts w:ascii="Angsana New" w:hAnsi="Angsana New"/>
          <w:sz w:val="32"/>
          <w:szCs w:val="32"/>
        </w:rPr>
        <w:t xml:space="preserve"> </w:t>
      </w:r>
      <w:r w:rsidR="0038655D" w:rsidRPr="00FB0D60">
        <w:rPr>
          <w:rFonts w:ascii="Angsana New" w:hAnsi="Angsana New"/>
          <w:sz w:val="32"/>
          <w:szCs w:val="32"/>
          <w:cs/>
        </w:rPr>
        <w:t>ล้านบาท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38655D"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179</w:t>
      </w:r>
      <w:r w:rsidR="0038655D" w:rsidRPr="00FB0D60">
        <w:rPr>
          <w:rFonts w:ascii="Angsana New" w:hAnsi="Angsana New"/>
          <w:sz w:val="32"/>
          <w:szCs w:val="32"/>
        </w:rPr>
        <w:t xml:space="preserve"> </w:t>
      </w:r>
      <w:r w:rsidR="0038655D" w:rsidRPr="00FB0D60">
        <w:rPr>
          <w:rFonts w:ascii="Angsana New" w:hAnsi="Angsana New"/>
          <w:sz w:val="32"/>
          <w:szCs w:val="32"/>
          <w:cs/>
        </w:rPr>
        <w:t>ล้านบาท)</w:t>
      </w:r>
      <w:r w:rsidR="0038655D" w:rsidRPr="00FB0D60">
        <w:rPr>
          <w:rFonts w:ascii="Angsana New" w:hAnsi="Angsana New"/>
          <w:sz w:val="32"/>
          <w:szCs w:val="32"/>
        </w:rPr>
        <w:t>)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 </w:t>
      </w:r>
      <w:r w:rsidR="000A3152" w:rsidRPr="00FB0D60">
        <w:rPr>
          <w:rFonts w:ascii="Angsana New" w:eastAsia="MS Mincho" w:hAnsi="Angsana New"/>
          <w:sz w:val="32"/>
          <w:szCs w:val="32"/>
          <w:cs/>
        </w:rPr>
        <w:t>ที่บริษัท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และบริษัทย่อยไม่ได้บันทึกสินทรัพย์ภาษีเงินได้รอการตัดบัญชี</w:t>
      </w:r>
      <w:r w:rsidR="0038655D" w:rsidRPr="00FB0D60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0A3152" w:rsidRPr="00FB0D60">
        <w:rPr>
          <w:rFonts w:ascii="Angsana New" w:eastAsia="MS Mincho" w:hAnsi="Angsana New"/>
          <w:sz w:val="32"/>
          <w:szCs w:val="32"/>
          <w:cs/>
        </w:rPr>
        <w:t>บริษัท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และ</w:t>
      </w:r>
      <w:r w:rsidR="0038655D" w:rsidRPr="00FB0D60">
        <w:rPr>
          <w:rFonts w:ascii="Angsana New" w:hAnsi="Angsana New"/>
          <w:sz w:val="32"/>
          <w:szCs w:val="32"/>
          <w:cs/>
        </w:rPr>
        <w:t>บริษัทย่อยพิจารณาแล้วเห็นว่า</w:t>
      </w:r>
      <w:r w:rsidR="0038655D" w:rsidRPr="00FB0D60">
        <w:rPr>
          <w:rFonts w:ascii="Angsana New" w:eastAsia="MS Mincho" w:hAnsi="Angsana New"/>
          <w:sz w:val="32"/>
          <w:szCs w:val="32"/>
          <w:cs/>
        </w:rPr>
        <w:t>บริษัทและ</w:t>
      </w:r>
      <w:r w:rsidR="0038655D" w:rsidRPr="00FB0D60">
        <w:rPr>
          <w:rFonts w:ascii="Angsana New" w:hAnsi="Angsana New"/>
          <w:sz w:val="32"/>
          <w:szCs w:val="32"/>
          <w:cs/>
        </w:rPr>
        <w:t>บริษัทย่อย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474D6567" w14:textId="2BD02D07" w:rsidR="00B370AB" w:rsidRPr="00FB0D60" w:rsidRDefault="0038655D" w:rsidP="0038655D">
      <w:pPr>
        <w:spacing w:after="24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Pr="00FB0D60">
        <w:rPr>
          <w:rFonts w:ascii="Angsana New" w:hAnsi="Angsana New" w:hint="cs"/>
          <w:sz w:val="32"/>
          <w:szCs w:val="32"/>
          <w:cs/>
        </w:rPr>
        <w:t>และผลแตกต่างชั่วคราวที่ใช้หักภาษี</w:t>
      </w:r>
      <w:r w:rsidRPr="00FB0D60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930"/>
        <w:gridCol w:w="1267"/>
        <w:gridCol w:w="113"/>
        <w:gridCol w:w="1155"/>
        <w:gridCol w:w="1267"/>
        <w:gridCol w:w="1268"/>
      </w:tblGrid>
      <w:tr w:rsidR="00B370AB" w:rsidRPr="00FB0D60" w14:paraId="1E8192C3" w14:textId="77777777" w:rsidTr="00605E0D">
        <w:tc>
          <w:tcPr>
            <w:tcW w:w="3930" w:type="dxa"/>
          </w:tcPr>
          <w:p w14:paraId="7F37E9FE" w14:textId="77777777" w:rsidR="00B370AB" w:rsidRPr="00FB0D60" w:rsidRDefault="00B370AB" w:rsidP="00605E0D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380" w:type="dxa"/>
            <w:gridSpan w:val="2"/>
          </w:tcPr>
          <w:p w14:paraId="1F18C3B7" w14:textId="77777777" w:rsidR="00B370AB" w:rsidRPr="00FB0D60" w:rsidRDefault="00B370AB" w:rsidP="00605E0D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14190280" w14:textId="77777777" w:rsidR="00B370AB" w:rsidRPr="00FB0D60" w:rsidRDefault="00B370AB" w:rsidP="00605E0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-18" w:hanging="144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ล้านบาท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  <w:tr w:rsidR="00B370AB" w:rsidRPr="00FB0D60" w14:paraId="5D7097FB" w14:textId="77777777" w:rsidTr="00605E0D">
        <w:tc>
          <w:tcPr>
            <w:tcW w:w="3930" w:type="dxa"/>
          </w:tcPr>
          <w:p w14:paraId="6AE48127" w14:textId="77777777" w:rsidR="00B370AB" w:rsidRPr="00FB0D60" w:rsidRDefault="00B370AB" w:rsidP="00605E0D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2535" w:type="dxa"/>
            <w:gridSpan w:val="3"/>
          </w:tcPr>
          <w:p w14:paraId="5B3BA1BD" w14:textId="77777777" w:rsidR="00B370AB" w:rsidRPr="00FB0D60" w:rsidRDefault="00B370AB" w:rsidP="0038655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19B8B125" w14:textId="77777777" w:rsidR="00B370AB" w:rsidRPr="00FB0D60" w:rsidRDefault="00B370AB" w:rsidP="0038655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370AB" w:rsidRPr="00FB0D60" w14:paraId="1AA38974" w14:textId="77777777" w:rsidTr="00605E0D">
        <w:tc>
          <w:tcPr>
            <w:tcW w:w="3930" w:type="dxa"/>
          </w:tcPr>
          <w:p w14:paraId="43835339" w14:textId="77777777" w:rsidR="00B370AB" w:rsidRPr="00FB0D60" w:rsidRDefault="00B370AB" w:rsidP="00B370AB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</w:p>
        </w:tc>
        <w:tc>
          <w:tcPr>
            <w:tcW w:w="1267" w:type="dxa"/>
            <w:vAlign w:val="bottom"/>
          </w:tcPr>
          <w:p w14:paraId="201C7FC9" w14:textId="1DC46C9A" w:rsidR="00B370AB" w:rsidRPr="00FB0D60" w:rsidRDefault="002408B0" w:rsidP="00B370AB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005EFFD7" w14:textId="41D3E748" w:rsidR="00B370AB" w:rsidRPr="00FB0D60" w:rsidRDefault="002408B0" w:rsidP="00B370AB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78988F6" w14:textId="6C9678F3" w:rsidR="00B370AB" w:rsidRPr="00FB0D60" w:rsidRDefault="002408B0" w:rsidP="00B370AB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52582580" w14:textId="2D77B4E3" w:rsidR="00B370AB" w:rsidRPr="00FB0D60" w:rsidRDefault="002408B0" w:rsidP="00B370AB">
            <w:pPr>
              <w:spacing w:line="34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295470" w:rsidRPr="00FB0D60" w14:paraId="5506B2B1" w14:textId="77777777" w:rsidTr="00605E0D">
        <w:tc>
          <w:tcPr>
            <w:tcW w:w="3930" w:type="dxa"/>
          </w:tcPr>
          <w:p w14:paraId="0EDCD47A" w14:textId="260DEDB7" w:rsidR="00295470" w:rsidRPr="00FB0D60" w:rsidRDefault="00295470" w:rsidP="0029547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FB0D60">
              <w:rPr>
                <w:rFonts w:ascii="Angsana New" w:hAnsi="Angsana New" w:hint="cs"/>
                <w:spacing w:val="-4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7" w:type="dxa"/>
            <w:vAlign w:val="bottom"/>
          </w:tcPr>
          <w:p w14:paraId="48CFFBAD" w14:textId="77777777" w:rsidR="00295470" w:rsidRPr="00FB0D60" w:rsidRDefault="00295470" w:rsidP="0029547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6DF6EDE4" w14:textId="77777777" w:rsidR="00295470" w:rsidRPr="00FB0D60" w:rsidRDefault="00295470" w:rsidP="0029547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511400F" w14:textId="77777777" w:rsidR="00295470" w:rsidRPr="00FB0D60" w:rsidRDefault="00295470" w:rsidP="0029547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71D35F94" w14:textId="77777777" w:rsidR="00295470" w:rsidRPr="00FB0D60" w:rsidRDefault="00295470" w:rsidP="00295470">
            <w:pP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95470" w:rsidRPr="00FB0D60" w14:paraId="205E3A3D" w14:textId="77777777" w:rsidTr="00780AB7">
        <w:trPr>
          <w:trHeight w:val="61"/>
        </w:trPr>
        <w:tc>
          <w:tcPr>
            <w:tcW w:w="3930" w:type="dxa"/>
          </w:tcPr>
          <w:p w14:paraId="7D0208F0" w14:textId="4D5E2E3E" w:rsidR="00295470" w:rsidRPr="00FB0D60" w:rsidRDefault="002408B0" w:rsidP="00295470">
            <w:pPr>
              <w:tabs>
                <w:tab w:val="left" w:pos="1440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267" w:type="dxa"/>
            <w:shd w:val="clear" w:color="auto" w:fill="auto"/>
          </w:tcPr>
          <w:p w14:paraId="521DDAD2" w14:textId="34E919E5" w:rsidR="00295470" w:rsidRPr="00FB0D60" w:rsidRDefault="002D0657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5E60790A" w14:textId="552C4A88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67" w:type="dxa"/>
            <w:shd w:val="clear" w:color="auto" w:fill="auto"/>
          </w:tcPr>
          <w:p w14:paraId="36104ACD" w14:textId="19825DDA" w:rsidR="00295470" w:rsidRPr="00FB0D60" w:rsidRDefault="002D0657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2A126FF8" w14:textId="2BC62509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34</w:t>
            </w:r>
          </w:p>
        </w:tc>
      </w:tr>
      <w:tr w:rsidR="00295470" w:rsidRPr="00FB0D60" w14:paraId="6411A451" w14:textId="77777777" w:rsidTr="00780AB7">
        <w:tc>
          <w:tcPr>
            <w:tcW w:w="3930" w:type="dxa"/>
          </w:tcPr>
          <w:p w14:paraId="59ECF207" w14:textId="30A2C569" w:rsidR="00295470" w:rsidRPr="00FB0D60" w:rsidRDefault="002408B0" w:rsidP="00295470">
            <w:pPr>
              <w:tabs>
                <w:tab w:val="left" w:pos="1440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7" w:type="dxa"/>
            <w:shd w:val="clear" w:color="auto" w:fill="auto"/>
          </w:tcPr>
          <w:p w14:paraId="720DD566" w14:textId="4E33D1BD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7C0A89D" w14:textId="2E09049F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267" w:type="dxa"/>
            <w:shd w:val="clear" w:color="auto" w:fill="auto"/>
          </w:tcPr>
          <w:p w14:paraId="55113A91" w14:textId="441A5628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68" w:type="dxa"/>
            <w:shd w:val="clear" w:color="auto" w:fill="auto"/>
          </w:tcPr>
          <w:p w14:paraId="1100BAF9" w14:textId="4F3AE2B0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29</w:t>
            </w:r>
          </w:p>
        </w:tc>
      </w:tr>
      <w:tr w:rsidR="00295470" w:rsidRPr="00FB0D60" w14:paraId="6417FA64" w14:textId="77777777" w:rsidTr="00780AB7">
        <w:tc>
          <w:tcPr>
            <w:tcW w:w="3930" w:type="dxa"/>
          </w:tcPr>
          <w:p w14:paraId="13D9AAAB" w14:textId="04E871A7" w:rsidR="00295470" w:rsidRPr="00FB0D60" w:rsidRDefault="002408B0" w:rsidP="00295470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7" w:type="dxa"/>
            <w:shd w:val="clear" w:color="auto" w:fill="auto"/>
          </w:tcPr>
          <w:p w14:paraId="20752389" w14:textId="6837ED81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8E10833" w14:textId="309C72E3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67" w:type="dxa"/>
            <w:shd w:val="clear" w:color="auto" w:fill="auto"/>
          </w:tcPr>
          <w:p w14:paraId="7C0466AA" w14:textId="27BF7945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68" w:type="dxa"/>
            <w:shd w:val="clear" w:color="auto" w:fill="auto"/>
          </w:tcPr>
          <w:p w14:paraId="4FE3754D" w14:textId="3A789D33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</w:t>
            </w:r>
          </w:p>
        </w:tc>
      </w:tr>
      <w:tr w:rsidR="00295470" w:rsidRPr="00FB0D60" w14:paraId="7379A41E" w14:textId="77777777" w:rsidTr="00780AB7">
        <w:tc>
          <w:tcPr>
            <w:tcW w:w="3930" w:type="dxa"/>
          </w:tcPr>
          <w:p w14:paraId="06EDABFE" w14:textId="53C14599" w:rsidR="00295470" w:rsidRPr="00FB0D60" w:rsidRDefault="002408B0" w:rsidP="00295470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7" w:type="dxa"/>
            <w:shd w:val="clear" w:color="auto" w:fill="auto"/>
          </w:tcPr>
          <w:p w14:paraId="66EBE4B2" w14:textId="4425F5C8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2B16E10" w14:textId="3977947E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67" w:type="dxa"/>
            <w:shd w:val="clear" w:color="auto" w:fill="auto"/>
          </w:tcPr>
          <w:p w14:paraId="6BD816C7" w14:textId="7FBA1DBA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68" w:type="dxa"/>
            <w:shd w:val="clear" w:color="auto" w:fill="auto"/>
          </w:tcPr>
          <w:p w14:paraId="5BEECE9F" w14:textId="5E313F78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15</w:t>
            </w:r>
          </w:p>
        </w:tc>
      </w:tr>
      <w:tr w:rsidR="00295470" w:rsidRPr="00FB0D60" w14:paraId="6DCDC551" w14:textId="77777777" w:rsidTr="00780AB7">
        <w:tc>
          <w:tcPr>
            <w:tcW w:w="3930" w:type="dxa"/>
          </w:tcPr>
          <w:p w14:paraId="1C9A047E" w14:textId="2E91E797" w:rsidR="00295470" w:rsidRPr="00FB0D60" w:rsidRDefault="002408B0" w:rsidP="00295470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67" w:type="dxa"/>
            <w:shd w:val="clear" w:color="auto" w:fill="auto"/>
          </w:tcPr>
          <w:p w14:paraId="5BAB1756" w14:textId="5CB01788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DAB159C" w14:textId="00018273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267" w:type="dxa"/>
            <w:shd w:val="clear" w:color="auto" w:fill="auto"/>
          </w:tcPr>
          <w:p w14:paraId="3768D392" w14:textId="26438A2F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14:paraId="4B894FF8" w14:textId="42FA32E1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</w:p>
        </w:tc>
      </w:tr>
      <w:tr w:rsidR="00295470" w:rsidRPr="00FB0D60" w14:paraId="6459E382" w14:textId="77777777" w:rsidTr="00780AB7">
        <w:tc>
          <w:tcPr>
            <w:tcW w:w="3930" w:type="dxa"/>
          </w:tcPr>
          <w:p w14:paraId="1377E895" w14:textId="44810200" w:rsidR="00295470" w:rsidRPr="00FB0D60" w:rsidRDefault="002408B0" w:rsidP="00295470">
            <w:pPr>
              <w:tabs>
                <w:tab w:val="center" w:pos="1857"/>
              </w:tabs>
              <w:spacing w:line="340" w:lineRule="exact"/>
              <w:ind w:left="165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31</w:t>
            </w:r>
            <w:r w:rsidR="00295470" w:rsidRPr="00FB0D60">
              <w:rPr>
                <w:rFonts w:ascii="Angsana New" w:hAnsi="Angsana New"/>
                <w:sz w:val="28"/>
              </w:rPr>
              <w:t xml:space="preserve"> </w:t>
            </w:r>
            <w:r w:rsidR="00295470" w:rsidRPr="00FB0D60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8B0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67" w:type="dxa"/>
            <w:shd w:val="clear" w:color="auto" w:fill="auto"/>
          </w:tcPr>
          <w:p w14:paraId="7A226568" w14:textId="2EEBA4B2" w:rsidR="00295470" w:rsidRPr="00FB0D60" w:rsidRDefault="002408B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4993959" w14:textId="7BEE4EAB" w:rsidR="00295470" w:rsidRPr="00FB0D60" w:rsidRDefault="0029547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5539DAD4" w14:textId="7D3C3F95" w:rsidR="00295470" w:rsidRPr="00FB0D60" w:rsidRDefault="00601992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278CEC81" w14:textId="232844C3" w:rsidR="00295470" w:rsidRPr="00FB0D60" w:rsidRDefault="00295470" w:rsidP="00295470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295470" w:rsidRPr="00FB0D60" w14:paraId="6488E1FA" w14:textId="77777777" w:rsidTr="00780AB7">
        <w:tc>
          <w:tcPr>
            <w:tcW w:w="3930" w:type="dxa"/>
          </w:tcPr>
          <w:p w14:paraId="0A17A7AB" w14:textId="450D2DE3" w:rsidR="00295470" w:rsidRPr="00FB0D60" w:rsidRDefault="00295470" w:rsidP="0029547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ผลแตกต่างชั่วคราวที่ใช้</w:t>
            </w:r>
            <w:r w:rsidRPr="00FB0D60">
              <w:rPr>
                <w:rFonts w:ascii="Angsana New" w:hAnsi="Angsana New" w:hint="cs"/>
                <w:spacing w:val="-4"/>
                <w:sz w:val="28"/>
                <w:cs/>
              </w:rPr>
              <w:t>หัก</w:t>
            </w:r>
            <w:r w:rsidRPr="00FB0D60">
              <w:rPr>
                <w:rFonts w:ascii="Angsana New" w:hAnsi="Angsana New" w:hint="cs"/>
                <w:sz w:val="28"/>
                <w:cs/>
              </w:rPr>
              <w:t>ภาษี</w:t>
            </w:r>
          </w:p>
        </w:tc>
        <w:tc>
          <w:tcPr>
            <w:tcW w:w="1267" w:type="dxa"/>
            <w:shd w:val="clear" w:color="auto" w:fill="auto"/>
          </w:tcPr>
          <w:p w14:paraId="48880CAF" w14:textId="3B72CF6C" w:rsidR="00295470" w:rsidRPr="00FB0D60" w:rsidRDefault="002408B0" w:rsidP="002954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65B6CF1" w14:textId="03D70DC2" w:rsidR="00295470" w:rsidRPr="00FB0D60" w:rsidRDefault="002408B0" w:rsidP="002954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67" w:type="dxa"/>
            <w:shd w:val="clear" w:color="auto" w:fill="auto"/>
          </w:tcPr>
          <w:p w14:paraId="1C6F2B73" w14:textId="286A242D" w:rsidR="00295470" w:rsidRPr="00FB0D60" w:rsidRDefault="002408B0" w:rsidP="002954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268" w:type="dxa"/>
            <w:shd w:val="clear" w:color="auto" w:fill="auto"/>
          </w:tcPr>
          <w:p w14:paraId="6FE2A2B5" w14:textId="5B14E4D2" w:rsidR="00295470" w:rsidRPr="00FB0D60" w:rsidRDefault="002408B0" w:rsidP="0029547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</w:p>
        </w:tc>
      </w:tr>
      <w:tr w:rsidR="00295470" w:rsidRPr="00FB0D60" w14:paraId="55A2330E" w14:textId="77777777" w:rsidTr="00780AB7">
        <w:tc>
          <w:tcPr>
            <w:tcW w:w="3930" w:type="dxa"/>
          </w:tcPr>
          <w:p w14:paraId="72522722" w14:textId="77777777" w:rsidR="00295470" w:rsidRPr="00FB0D60" w:rsidRDefault="00295470" w:rsidP="00295470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14:paraId="54B43218" w14:textId="1DF37AE2" w:rsidR="00295470" w:rsidRPr="00FB0D60" w:rsidRDefault="002408B0" w:rsidP="002D06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FF2AE8B" w14:textId="34540273" w:rsidR="00295470" w:rsidRPr="00FB0D60" w:rsidRDefault="002408B0" w:rsidP="002954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267" w:type="dxa"/>
            <w:shd w:val="clear" w:color="auto" w:fill="auto"/>
          </w:tcPr>
          <w:p w14:paraId="3C1ECC95" w14:textId="74F0C212" w:rsidR="00295470" w:rsidRPr="00FB0D60" w:rsidRDefault="002408B0" w:rsidP="002954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135</w:t>
            </w:r>
          </w:p>
        </w:tc>
        <w:tc>
          <w:tcPr>
            <w:tcW w:w="1268" w:type="dxa"/>
            <w:shd w:val="clear" w:color="auto" w:fill="auto"/>
          </w:tcPr>
          <w:p w14:paraId="049B51EA" w14:textId="151E602D" w:rsidR="00295470" w:rsidRPr="00FB0D60" w:rsidRDefault="002408B0" w:rsidP="0029547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179</w:t>
            </w:r>
          </w:p>
        </w:tc>
      </w:tr>
    </w:tbl>
    <w:p w14:paraId="4A8D9101" w14:textId="77777777" w:rsidR="00B104F7" w:rsidRPr="00FB0D60" w:rsidRDefault="00B104F7" w:rsidP="00B370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104F7" w:rsidRPr="00FB0D60" w:rsidSect="00102D54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720" w:left="1440" w:header="864" w:footer="432" w:gutter="0"/>
          <w:pgNumType w:fmt="numberInDash"/>
          <w:cols w:space="720"/>
        </w:sectPr>
      </w:pPr>
    </w:p>
    <w:p w14:paraId="3400A2F0" w14:textId="35AC348D" w:rsidR="00B370AB" w:rsidRPr="00FB0D60" w:rsidRDefault="002408B0" w:rsidP="00B370A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37</w:t>
      </w:r>
      <w:r w:rsidR="00B370AB" w:rsidRPr="00FB0D60">
        <w:rPr>
          <w:rFonts w:ascii="Angsana New" w:hAnsi="Angsana New"/>
          <w:b/>
          <w:bCs/>
          <w:sz w:val="32"/>
          <w:szCs w:val="32"/>
        </w:rPr>
        <w:t>.</w:t>
      </w:r>
      <w:r w:rsidR="00B370AB" w:rsidRPr="00FB0D60">
        <w:rPr>
          <w:rFonts w:ascii="Angsana New" w:hAnsi="Angsana New"/>
          <w:b/>
          <w:bCs/>
          <w:sz w:val="32"/>
          <w:szCs w:val="32"/>
        </w:rPr>
        <w:tab/>
      </w:r>
      <w:r w:rsidR="00B370AB" w:rsidRPr="00FB0D60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1777A748" w14:textId="11941F88" w:rsidR="00B370AB" w:rsidRPr="00FB0D60" w:rsidRDefault="00B370AB" w:rsidP="00B370AB">
      <w:pPr>
        <w:tabs>
          <w:tab w:val="left" w:pos="900"/>
          <w:tab w:val="left" w:pos="2160"/>
          <w:tab w:val="left" w:pos="2880"/>
          <w:tab w:val="left" w:pos="720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บริษัทย่อยได้รับสิทธิพิเศษทางภาษีจากการส่งเสริมการลงทุนตามพระราชบัญญัติส่งเสริมการลงทุนพ</w:t>
      </w:r>
      <w:r w:rsidRPr="00FB0D60">
        <w:rPr>
          <w:rFonts w:ascii="Angsana New" w:hAnsi="Angsana New"/>
          <w:sz w:val="32"/>
          <w:szCs w:val="32"/>
          <w:rtl/>
          <w:cs/>
        </w:rPr>
        <w:t>.</w:t>
      </w:r>
      <w:r w:rsidRPr="00FB0D60">
        <w:rPr>
          <w:rFonts w:ascii="Angsana New" w:hAnsi="Angsana New"/>
          <w:sz w:val="32"/>
          <w:szCs w:val="32"/>
          <w:cs/>
        </w:rPr>
        <w:t xml:space="preserve">ศ. </w:t>
      </w:r>
      <w:r w:rsidR="002408B0" w:rsidRPr="002408B0">
        <w:rPr>
          <w:rFonts w:ascii="Angsana New" w:hAnsi="Angsana New"/>
          <w:sz w:val="32"/>
          <w:szCs w:val="32"/>
        </w:rPr>
        <w:t>2520</w:t>
      </w:r>
      <w:r w:rsidRPr="00FB0D60">
        <w:rPr>
          <w:rFonts w:ascii="Angsana New" w:hAnsi="Angsana New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บริษัทย่อยได้รับสิทธิประโยชน์ทางด้านภาษีที่มีสาระสำคัญดังต่อไปนี้</w:t>
      </w:r>
    </w:p>
    <w:tbl>
      <w:tblPr>
        <w:tblW w:w="14461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276"/>
        <w:gridCol w:w="1276"/>
        <w:gridCol w:w="1276"/>
        <w:gridCol w:w="1275"/>
        <w:gridCol w:w="1275"/>
        <w:gridCol w:w="1275"/>
      </w:tblGrid>
      <w:tr w:rsidR="00B104F7" w:rsidRPr="00FB0D60" w14:paraId="2FCCAFF7" w14:textId="77777777" w:rsidTr="003C491C">
        <w:tc>
          <w:tcPr>
            <w:tcW w:w="4257" w:type="dxa"/>
            <w:tcBorders>
              <w:top w:val="single" w:sz="4" w:space="0" w:color="auto"/>
              <w:left w:val="single" w:sz="4" w:space="0" w:color="auto"/>
            </w:tcBorders>
          </w:tcPr>
          <w:p w14:paraId="645943AE" w14:textId="77777777" w:rsidR="00B104F7" w:rsidRPr="00FB0D60" w:rsidRDefault="00B104F7" w:rsidP="00B104F7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ind w:left="284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8651D6" w14:textId="77777777" w:rsidR="00B104F7" w:rsidRPr="00FB0D60" w:rsidRDefault="00B104F7" w:rsidP="00B104F7">
            <w:pPr>
              <w:ind w:left="-108" w:right="-7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พระแสงกรีน </w:t>
            </w:r>
            <w:r w:rsidRPr="00FB0D60"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>พาว</w:t>
            </w:r>
            <w:proofErr w:type="spellStart"/>
            <w:r w:rsidRPr="00FB0D60">
              <w:rPr>
                <w:rFonts w:ascii="Angsana New" w:hAnsi="Angsana New"/>
                <w:sz w:val="22"/>
                <w:szCs w:val="22"/>
                <w:cs/>
              </w:rPr>
              <w:t>เวอร์</w:t>
            </w:r>
            <w:proofErr w:type="spellEnd"/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928" w:type="dxa"/>
            <w:gridSpan w:val="7"/>
            <w:tcBorders>
              <w:top w:val="single" w:sz="4" w:space="0" w:color="auto"/>
            </w:tcBorders>
          </w:tcPr>
          <w:p w14:paraId="6EFE6099" w14:textId="77777777" w:rsidR="00B104F7" w:rsidRPr="00FB0D60" w:rsidRDefault="00B104F7" w:rsidP="00B104F7">
            <w:pPr>
              <w:ind w:left="-108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แซม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วอ</w:t>
            </w:r>
            <w:proofErr w:type="spellStart"/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เต</w:t>
            </w:r>
            <w:proofErr w:type="spellEnd"/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อร์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ซัพ</w:t>
            </w:r>
            <w:proofErr w:type="spellEnd"/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พลาย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</w:tr>
      <w:tr w:rsidR="00B104F7" w:rsidRPr="00FB0D60" w14:paraId="6F58E94E" w14:textId="77777777" w:rsidTr="003C491C">
        <w:tc>
          <w:tcPr>
            <w:tcW w:w="4257" w:type="dxa"/>
            <w:tcBorders>
              <w:top w:val="single" w:sz="4" w:space="0" w:color="auto"/>
              <w:left w:val="single" w:sz="4" w:space="0" w:color="auto"/>
            </w:tcBorders>
          </w:tcPr>
          <w:p w14:paraId="5A875D3D" w14:textId="77777777" w:rsidR="00B104F7" w:rsidRPr="00FB0D60" w:rsidRDefault="00B104F7" w:rsidP="00B104F7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10C414" w14:textId="247F1B5C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58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-</w:t>
            </w:r>
            <w:r w:rsidRPr="002408B0">
              <w:rPr>
                <w:rFonts w:ascii="Angsana New" w:hAnsi="Angsana New"/>
                <w:sz w:val="22"/>
                <w:szCs w:val="22"/>
              </w:rPr>
              <w:t>2136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-</w:t>
            </w:r>
            <w:r w:rsidRPr="002408B0">
              <w:rPr>
                <w:rFonts w:ascii="Angsana New" w:hAnsi="Angsana New"/>
                <w:sz w:val="22"/>
                <w:szCs w:val="22"/>
              </w:rPr>
              <w:t>1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-</w:t>
            </w:r>
            <w:r w:rsidRPr="002408B0">
              <w:rPr>
                <w:rFonts w:ascii="Angsana New" w:hAnsi="Angsana New"/>
                <w:sz w:val="22"/>
                <w:szCs w:val="22"/>
              </w:rPr>
              <w:t>00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-</w:t>
            </w:r>
            <w:r w:rsidRPr="002408B0">
              <w:rPr>
                <w:rFonts w:ascii="Angsana New" w:hAnsi="Angsana New"/>
                <w:sz w:val="22"/>
                <w:szCs w:val="22"/>
              </w:rPr>
              <w:t>1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-</w:t>
            </w:r>
            <w:r w:rsidRPr="002408B0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C3F01B8" w14:textId="0B7AA879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B104F7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0718</w:t>
            </w:r>
            <w:r w:rsidR="00B104F7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B104F7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B104F7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B104F7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31AA24" w14:textId="7936F53B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0719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58E6B1" w14:textId="1A739A1F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0720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96F64F" w14:textId="099CA813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0721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773FEA7" w14:textId="49B6A8BD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0722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7FD3139" w14:textId="0D3B227B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1441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7562867" w14:textId="7E4C55AD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 w:hint="eastAsia"/>
                <w:sz w:val="22"/>
                <w:szCs w:val="22"/>
              </w:rPr>
              <w:t>62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1442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00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1</w:t>
            </w:r>
            <w:r w:rsidR="003C491C" w:rsidRPr="00FB0D60">
              <w:rPr>
                <w:rFonts w:ascii="Angsana New" w:hAnsi="Angsana New" w:hint="eastAsia"/>
                <w:sz w:val="22"/>
                <w:szCs w:val="22"/>
              </w:rPr>
              <w:t>-</w:t>
            </w:r>
            <w:r w:rsidRPr="002408B0">
              <w:rPr>
                <w:rFonts w:ascii="Angsana New" w:hAnsi="Angsana New" w:hint="eastAsia"/>
                <w:sz w:val="22"/>
                <w:szCs w:val="22"/>
              </w:rPr>
              <w:t>0</w:t>
            </w:r>
          </w:p>
        </w:tc>
      </w:tr>
      <w:tr w:rsidR="00B104F7" w:rsidRPr="00FB0D60" w14:paraId="06F455A0" w14:textId="77777777" w:rsidTr="003C491C">
        <w:tc>
          <w:tcPr>
            <w:tcW w:w="4257" w:type="dxa"/>
            <w:tcBorders>
              <w:left w:val="single" w:sz="4" w:space="0" w:color="auto"/>
              <w:bottom w:val="single" w:sz="4" w:space="0" w:color="auto"/>
            </w:tcBorders>
          </w:tcPr>
          <w:p w14:paraId="40FB5923" w14:textId="77777777" w:rsidR="00B104F7" w:rsidRPr="00FB0D60" w:rsidRDefault="00B104F7" w:rsidP="00B104F7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5975AAD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ผลิตไฟฟ้าจากก๊าซชีวภาพ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7E52DA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B3D2AEA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A45C46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74E0A4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EDACD1D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AFBD410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032D7A" w14:textId="77777777" w:rsidR="00B104F7" w:rsidRPr="00FB0D60" w:rsidRDefault="00B104F7" w:rsidP="00B104F7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ผลิต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FB0D60">
              <w:rPr>
                <w:rFonts w:ascii="Angsana New" w:hAnsi="Angsana New" w:hint="cs"/>
                <w:sz w:val="22"/>
                <w:szCs w:val="22"/>
                <w:cs/>
              </w:rPr>
              <w:t>น้ำเพื่ออุตสาหกรรม</w:t>
            </w:r>
          </w:p>
        </w:tc>
      </w:tr>
      <w:tr w:rsidR="00B104F7" w:rsidRPr="00FB0D60" w14:paraId="10790F64" w14:textId="77777777" w:rsidTr="003C491C">
        <w:tc>
          <w:tcPr>
            <w:tcW w:w="4257" w:type="dxa"/>
            <w:tcBorders>
              <w:left w:val="single" w:sz="4" w:space="0" w:color="auto"/>
              <w:bottom w:val="nil"/>
            </w:tcBorders>
          </w:tcPr>
          <w:p w14:paraId="6685865B" w14:textId="77777777" w:rsidR="00B104F7" w:rsidRPr="00FB0D60" w:rsidRDefault="00B104F7" w:rsidP="00B104F7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4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1276" w:type="dxa"/>
            <w:tcBorders>
              <w:bottom w:val="nil"/>
            </w:tcBorders>
          </w:tcPr>
          <w:p w14:paraId="2B8049D8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39DB5D0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0454DE4F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6E125FC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67B119C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A5F5813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6C2B8E7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73C5440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104F7" w:rsidRPr="00FB0D60" w14:paraId="09F5CA74" w14:textId="77777777" w:rsidTr="003C491C">
        <w:tc>
          <w:tcPr>
            <w:tcW w:w="4257" w:type="dxa"/>
            <w:tcBorders>
              <w:top w:val="nil"/>
              <w:left w:val="single" w:sz="4" w:space="0" w:color="auto"/>
              <w:bottom w:val="nil"/>
            </w:tcBorders>
          </w:tcPr>
          <w:p w14:paraId="0F5037A3" w14:textId="23796B22" w:rsidR="00B104F7" w:rsidRPr="00FB0D60" w:rsidRDefault="002408B0" w:rsidP="00B104F7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.</w:t>
            </w:r>
            <w:r w:rsidRPr="002408B0">
              <w:rPr>
                <w:rFonts w:ascii="Angsana New" w:hAnsi="Angsana New"/>
                <w:sz w:val="22"/>
                <w:szCs w:val="22"/>
              </w:rPr>
              <w:t>1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ab/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  <w:p w14:paraId="1373268F" w14:textId="77777777" w:rsidR="00B104F7" w:rsidRPr="00FB0D60" w:rsidRDefault="00B104F7" w:rsidP="00B104F7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</w:rPr>
              <w:tab/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>ในกรณีที่บริษัทย่อยมีผลขาดทุนเกิดขึ้นในระหว่างเวลาที่ได้รับยกเว้นภาษีเงินได้นิติบุคคลนี้</w:t>
            </w:r>
            <w:r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B0D60">
              <w:rPr>
                <w:rFonts w:ascii="Angsana New" w:hAnsi="Angsana New"/>
                <w:sz w:val="22"/>
                <w:szCs w:val="22"/>
                <w:cs/>
              </w:rPr>
              <w:t>อนุญาตให้บริษัทย่อยนำผลขาดทุนดังกล่าวมาหักกลบกับผลกำไรที่เกิดขึ้นภายหลังระยะเวลาที่ได้รับยกเว้นภายในเวลาห้าปี นับแต่วันที่พ้นกำหนดที่ได้รับยกเว้น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39AF438" w14:textId="726FDB0E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8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2A97F1FF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222B7B76" w14:textId="2FD2A1C7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25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408B0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92C1DB4" w14:textId="05B73E5E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2C7C794E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3E466301" w14:textId="28EF1A16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4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D50E3A6" w14:textId="4D70649F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133A1952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36EA133D" w14:textId="6336B1EA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13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CF0EAB1" w14:textId="216C7111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516878D8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2FF0C991" w14:textId="70ACB1F2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13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มิถุนายน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3718403" w14:textId="161459CC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74E233BD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24E7D2E5" w14:textId="500B4C63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30</w:t>
            </w:r>
            <w:r w:rsidR="003C491C" w:rsidRPr="00FB0D60">
              <w:rPr>
                <w:rFonts w:ascii="Angsana New" w:hAnsi="Angsana New" w:hint="cs"/>
                <w:sz w:val="22"/>
                <w:szCs w:val="22"/>
                <w:cs/>
              </w:rPr>
              <w:t xml:space="preserve"> 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6C927122" w14:textId="72A1B157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490B0C4E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47E3D5FE" w14:textId="7D39D9C0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8</w:t>
            </w:r>
            <w:r w:rsidR="003C491C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C491C" w:rsidRPr="00FB0D60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0A9539F5" w14:textId="595F434B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19DD26D3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542736AE" w14:textId="3839CBA8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3C491C" w:rsidRPr="00FB0D60">
              <w:rPr>
                <w:rFonts w:ascii="Angsana New" w:hAnsi="Angsana New" w:hint="cs"/>
                <w:sz w:val="22"/>
                <w:szCs w:val="22"/>
                <w:cs/>
              </w:rPr>
              <w:t xml:space="preserve"> มกราคม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1275" w:type="dxa"/>
            <w:tcBorders>
              <w:top w:val="nil"/>
              <w:bottom w:val="nil"/>
            </w:tcBorders>
          </w:tcPr>
          <w:p w14:paraId="7F699CBB" w14:textId="74B0F273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5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  <w:p w14:paraId="11AEA4E0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</w:p>
          <w:p w14:paraId="73F7F16D" w14:textId="312661F7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31</w:t>
            </w:r>
            <w:r w:rsidR="003C491C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3C491C" w:rsidRPr="00FB0D60">
              <w:rPr>
                <w:rFonts w:ascii="Angsana New" w:hAnsi="Angsana New" w:hint="cs"/>
                <w:sz w:val="22"/>
                <w:szCs w:val="22"/>
                <w:cs/>
              </w:rPr>
              <w:t>ตุลาคม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B104F7" w:rsidRPr="00FB0D60" w14:paraId="341E36B8" w14:textId="77777777" w:rsidTr="003C491C">
        <w:tc>
          <w:tcPr>
            <w:tcW w:w="42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646E54" w14:textId="71C3AF5A" w:rsidR="00B104F7" w:rsidRPr="00FB0D60" w:rsidRDefault="002408B0" w:rsidP="00B104F7">
            <w:pPr>
              <w:tabs>
                <w:tab w:val="left" w:pos="1134"/>
                <w:tab w:val="left" w:pos="1701"/>
              </w:tabs>
              <w:ind w:left="576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>.</w:t>
            </w:r>
            <w:r w:rsidRPr="002408B0">
              <w:rPr>
                <w:rFonts w:ascii="Angsana New" w:hAnsi="Angsana New"/>
                <w:sz w:val="22"/>
                <w:szCs w:val="22"/>
              </w:rPr>
              <w:t>2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ab/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94A1B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CD37C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A288B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5236F0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1251E1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C0385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00B5C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0C6FA" w14:textId="77777777" w:rsidR="00B104F7" w:rsidRPr="00FB0D60" w:rsidRDefault="00B104F7" w:rsidP="00B104F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</w:tr>
      <w:tr w:rsidR="00B104F7" w:rsidRPr="00FB0D60" w14:paraId="30C40EF6" w14:textId="77777777" w:rsidTr="003C491C"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F8C7" w14:textId="77777777" w:rsidR="00B104F7" w:rsidRPr="00FB0D60" w:rsidRDefault="00B104F7" w:rsidP="00B104F7">
            <w:pPr>
              <w:numPr>
                <w:ilvl w:val="0"/>
                <w:numId w:val="8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ind w:left="288" w:hanging="28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B0D60">
              <w:rPr>
                <w:rFonts w:ascii="Angsana New" w:hAnsi="Angsana New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AC27" w14:textId="68AAD4A2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6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>กรกฎาคม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4769" w14:textId="5E70183B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48B6" w14:textId="7BDF3E3E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1F1E" w14:textId="1556EC63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BA28" w14:textId="0EB5D1C8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7ED3" w14:textId="08C640E5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9</w:t>
            </w:r>
            <w:r w:rsidR="00B104F7" w:rsidRPr="00FB0D6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>เมษายน</w:t>
            </w:r>
            <w:r w:rsidR="00B104F7" w:rsidRPr="00FB0D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CE0" w14:textId="632AD309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209E" w14:textId="755711A1" w:rsidR="00B104F7" w:rsidRPr="00FB0D60" w:rsidRDefault="002408B0" w:rsidP="00B104F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08B0">
              <w:rPr>
                <w:rFonts w:ascii="Angsana New" w:hAnsi="Angsana New"/>
                <w:sz w:val="22"/>
                <w:szCs w:val="22"/>
              </w:rPr>
              <w:t>3</w:t>
            </w:r>
            <w:r w:rsidR="00B104F7" w:rsidRPr="00FB0D60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2408B0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</w:tbl>
    <w:p w14:paraId="6C7ECABB" w14:textId="77777777" w:rsidR="00B370AB" w:rsidRPr="00FB0D60" w:rsidRDefault="00B370AB" w:rsidP="00B370AB">
      <w:pPr>
        <w:tabs>
          <w:tab w:val="left" w:pos="900"/>
          <w:tab w:val="left" w:pos="2160"/>
          <w:tab w:val="left" w:pos="2880"/>
          <w:tab w:val="left" w:pos="7200"/>
        </w:tabs>
        <w:spacing w:before="16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</w:rPr>
        <w:tab/>
      </w:r>
      <w:r w:rsidRPr="00FB0D60">
        <w:rPr>
          <w:rFonts w:ascii="Angsana New" w:hAnsi="Angsana New"/>
          <w:sz w:val="32"/>
          <w:szCs w:val="32"/>
          <w:cs/>
        </w:rPr>
        <w:t>รายได้ทั้งหมดของบริษัทย่อยเป็นรายได้ของกิจการที่ได้รับการส่งเสริมการลงทุนซึ่งเป็นรายได้ในประเทศ</w:t>
      </w:r>
    </w:p>
    <w:p w14:paraId="57346031" w14:textId="77777777" w:rsidR="00B104F7" w:rsidRPr="00FB0D60" w:rsidRDefault="00B104F7" w:rsidP="00BF6955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B104F7" w:rsidRPr="00FB0D60" w:rsidSect="00102D54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  <w:docGrid w:linePitch="326"/>
        </w:sectPr>
      </w:pPr>
    </w:p>
    <w:p w14:paraId="0F5B262C" w14:textId="73B7C415" w:rsidR="00251F9A" w:rsidRPr="00FB0D60" w:rsidRDefault="002408B0" w:rsidP="00BF6955">
      <w:pPr>
        <w:tabs>
          <w:tab w:val="left" w:pos="90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38</w:t>
      </w:r>
      <w:r w:rsidR="00251F9A" w:rsidRPr="00FB0D60">
        <w:rPr>
          <w:rFonts w:ascii="Angsana New" w:hAnsi="Angsana New"/>
          <w:b/>
          <w:bCs/>
          <w:sz w:val="32"/>
          <w:szCs w:val="32"/>
        </w:rPr>
        <w:t>.</w:t>
      </w:r>
      <w:r w:rsidR="00251F9A" w:rsidRPr="00FB0D60">
        <w:rPr>
          <w:rFonts w:ascii="Angsana New" w:hAnsi="Angsana New"/>
          <w:b/>
          <w:bCs/>
          <w:sz w:val="32"/>
          <w:szCs w:val="32"/>
        </w:rPr>
        <w:tab/>
      </w:r>
      <w:r w:rsidR="00DA2CAC" w:rsidRPr="00FB0D60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892DF5" w:rsidRPr="00FB0D60">
        <w:rPr>
          <w:rFonts w:ascii="Angsana New" w:hAnsi="Angsana New"/>
          <w:b/>
          <w:bCs/>
          <w:sz w:val="32"/>
          <w:szCs w:val="32"/>
        </w:rPr>
        <w:t xml:space="preserve"> </w:t>
      </w:r>
      <w:r w:rsidR="00DA2CAC" w:rsidRPr="00FB0D60">
        <w:rPr>
          <w:rFonts w:ascii="Angsana New" w:hAnsi="Angsana New" w:hint="cs"/>
          <w:b/>
          <w:bCs/>
          <w:sz w:val="32"/>
          <w:szCs w:val="32"/>
          <w:cs/>
        </w:rPr>
        <w:t>(</w:t>
      </w:r>
      <w:r w:rsidR="00A0385D" w:rsidRPr="00FB0D60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DA2CAC" w:rsidRPr="00FB0D60">
        <w:rPr>
          <w:rFonts w:ascii="Angsana New" w:hAnsi="Angsana New" w:hint="cs"/>
          <w:b/>
          <w:bCs/>
          <w:sz w:val="32"/>
          <w:szCs w:val="32"/>
          <w:cs/>
        </w:rPr>
        <w:t>)</w:t>
      </w:r>
      <w:r w:rsidR="00DF2862" w:rsidRPr="00FB0D60">
        <w:rPr>
          <w:rFonts w:ascii="Angsana New" w:hAnsi="Angsana New"/>
          <w:b/>
          <w:bCs/>
          <w:sz w:val="32"/>
          <w:szCs w:val="32"/>
        </w:rPr>
        <w:t xml:space="preserve"> </w:t>
      </w:r>
      <w:r w:rsidR="00251F9A" w:rsidRPr="00FB0D60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6D42ED1" w14:textId="28D8F702" w:rsidR="002C1876" w:rsidRPr="00FB0D60" w:rsidRDefault="002C1876" w:rsidP="002C1876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B0D60">
        <w:rPr>
          <w:rFonts w:asciiTheme="majorBidi" w:hAnsiTheme="majorBidi" w:cstheme="majorBidi"/>
          <w:sz w:val="32"/>
          <w:szCs w:val="32"/>
          <w:cs/>
        </w:rPr>
        <w:t>กำไร (ขาดทุน) ต่อหุ้นขั้นพื้นฐาน</w:t>
      </w:r>
      <w:r w:rsidR="00DE78C0">
        <w:rPr>
          <w:rFonts w:asciiTheme="majorBidi" w:hAnsiTheme="majorBidi" w:cstheme="majorBidi"/>
          <w:sz w:val="32"/>
          <w:szCs w:val="32"/>
          <w:cs/>
        </w:rPr>
        <w:t>คำนวณโดยหารกำไร (ขาดทุน) สำหรับ</w:t>
      </w:r>
      <w:r w:rsidR="00A041CC" w:rsidRPr="00FB0D6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B0D60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</w:t>
      </w:r>
      <w:r w:rsidRPr="00FB0D60">
        <w:rPr>
          <w:rFonts w:asciiTheme="majorBidi" w:hAnsiTheme="majorBidi" w:cstheme="majorBidi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041CC" w:rsidRPr="00FB0D60">
        <w:rPr>
          <w:rFonts w:asciiTheme="majorBidi" w:hAnsiTheme="majorBidi" w:cstheme="majorBidi" w:hint="cs"/>
          <w:spacing w:val="-4"/>
          <w:sz w:val="32"/>
          <w:szCs w:val="32"/>
          <w:cs/>
        </w:rPr>
        <w:t>ปี</w:t>
      </w:r>
    </w:p>
    <w:p w14:paraId="0514D0AF" w14:textId="00BB8719" w:rsidR="002C1876" w:rsidRPr="00FB0D60" w:rsidRDefault="002C1876" w:rsidP="00BF6955">
      <w:pPr>
        <w:pStyle w:val="ListParagraph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B0D60">
        <w:rPr>
          <w:rFonts w:asciiTheme="majorBidi" w:hAnsiTheme="majorBidi" w:cstheme="majorBidi"/>
          <w:sz w:val="32"/>
          <w:szCs w:val="32"/>
          <w:cs/>
        </w:rPr>
        <w:t>บริษัทคำนวณกำไร</w:t>
      </w:r>
      <w:r w:rsidR="00DE78C0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FB0D60">
        <w:rPr>
          <w:rFonts w:asciiTheme="majorBidi" w:hAnsiTheme="majorBidi" w:cstheme="majorBidi"/>
          <w:sz w:val="32"/>
          <w:szCs w:val="32"/>
          <w:cs/>
        </w:rPr>
        <w:t>ต่อหุ้น สำหรับ</w:t>
      </w:r>
      <w:r w:rsidR="00A041CC" w:rsidRPr="00FB0D6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FB0D6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Theme="majorBidi" w:hAnsiTheme="majorBidi" w:cstheme="majorBidi"/>
          <w:sz w:val="32"/>
          <w:szCs w:val="32"/>
        </w:rPr>
        <w:t>31</w:t>
      </w:r>
      <w:r w:rsidRPr="00FB0D60">
        <w:rPr>
          <w:rFonts w:asciiTheme="majorBidi" w:hAnsiTheme="majorBidi" w:cstheme="majorBidi"/>
          <w:sz w:val="32"/>
          <w:szCs w:val="32"/>
        </w:rPr>
        <w:t xml:space="preserve"> </w:t>
      </w:r>
      <w:r w:rsidR="00B370AB" w:rsidRPr="00FB0D60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FB0D60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0A968B5D" w14:textId="77777777" w:rsidR="002C1876" w:rsidRPr="00FB0D60" w:rsidRDefault="002C1876" w:rsidP="002C1876">
      <w:pPr>
        <w:ind w:left="547"/>
        <w:jc w:val="right"/>
        <w:rPr>
          <w:rFonts w:ascii="Angsana New" w:hAnsi="Angsana New"/>
          <w:b/>
          <w:bCs/>
          <w:szCs w:val="24"/>
        </w:rPr>
      </w:pPr>
      <w:r w:rsidRPr="00FB0D60">
        <w:rPr>
          <w:rFonts w:ascii="Angsana New" w:hAnsi="Angsana New"/>
          <w:b/>
          <w:bCs/>
          <w:szCs w:val="24"/>
        </w:rPr>
        <w:t>(</w:t>
      </w:r>
      <w:r w:rsidRPr="00FB0D60">
        <w:rPr>
          <w:rFonts w:ascii="Angsana New" w:hAnsi="Angsana New"/>
          <w:b/>
          <w:bCs/>
          <w:szCs w:val="24"/>
          <w:cs/>
        </w:rPr>
        <w:t>หน่วย</w:t>
      </w:r>
      <w:r w:rsidRPr="00FB0D60">
        <w:rPr>
          <w:rFonts w:ascii="Angsana New" w:hAnsi="Angsana New"/>
          <w:b/>
          <w:bCs/>
          <w:szCs w:val="24"/>
        </w:rPr>
        <w:t xml:space="preserve">: </w:t>
      </w:r>
      <w:r w:rsidRPr="00FB0D60">
        <w:rPr>
          <w:rFonts w:ascii="Angsana New" w:hAnsi="Angsana New"/>
          <w:b/>
          <w:bCs/>
          <w:szCs w:val="24"/>
          <w:cs/>
        </w:rPr>
        <w:t>พันบาท</w:t>
      </w:r>
      <w:r w:rsidRPr="00FB0D60">
        <w:rPr>
          <w:rFonts w:ascii="Angsana New" w:hAnsi="Angsana New"/>
          <w:b/>
          <w:bCs/>
          <w:szCs w:val="24"/>
        </w:rPr>
        <w:t>)</w:t>
      </w:r>
    </w:p>
    <w:tbl>
      <w:tblPr>
        <w:tblW w:w="4726" w:type="pct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9"/>
        <w:gridCol w:w="1080"/>
        <w:gridCol w:w="91"/>
        <w:gridCol w:w="1091"/>
        <w:gridCol w:w="91"/>
        <w:gridCol w:w="979"/>
        <w:gridCol w:w="86"/>
        <w:gridCol w:w="980"/>
        <w:gridCol w:w="21"/>
      </w:tblGrid>
      <w:tr w:rsidR="002C1876" w:rsidRPr="00FB0D60" w14:paraId="7EA5312B" w14:textId="77777777" w:rsidTr="0027012C">
        <w:trPr>
          <w:gridAfter w:val="1"/>
          <w:wAfter w:w="12" w:type="pct"/>
          <w:trHeight w:val="249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34B1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2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B5633" w14:textId="77777777" w:rsidR="002C1876" w:rsidRPr="00FB0D60" w:rsidRDefault="002C1876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076AB95" w14:textId="77777777" w:rsidR="002C1876" w:rsidRPr="00FB0D60" w:rsidRDefault="002C1876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7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150CB" w14:textId="77777777" w:rsidR="002C1876" w:rsidRPr="00FB0D60" w:rsidRDefault="002C1876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2C1876" w:rsidRPr="00FB0D60" w14:paraId="1EC6FC4E" w14:textId="77777777" w:rsidTr="0027012C">
        <w:trPr>
          <w:trHeight w:val="51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C2C05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76C9" w14:textId="11CED6BE" w:rsidR="002C1876" w:rsidRPr="00FB0D60" w:rsidRDefault="002408B0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6D4FC" w14:textId="77777777" w:rsidR="002C1876" w:rsidRPr="00FB0D60" w:rsidRDefault="002C1876" w:rsidP="0027012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14:paraId="0325AAD5" w14:textId="6E68A906" w:rsidR="002C1876" w:rsidRPr="00FB0D60" w:rsidRDefault="002408B0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57175457" w14:textId="77777777" w:rsidR="002C1876" w:rsidRPr="00FB0D60" w:rsidRDefault="002C1876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350B78D5" w14:textId="0969355B" w:rsidR="002C1876" w:rsidRPr="00FB0D60" w:rsidRDefault="002408B0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14274B17" w14:textId="77777777" w:rsidR="002C1876" w:rsidRPr="00FB0D60" w:rsidRDefault="002C1876" w:rsidP="0027012C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85E50" w14:textId="7A0F3376" w:rsidR="002C1876" w:rsidRPr="00FB0D60" w:rsidRDefault="002408B0" w:rsidP="0027012C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</w:pPr>
            <w:r w:rsidRPr="002408B0">
              <w:rPr>
                <w:rFonts w:asciiTheme="majorBidi" w:hAnsiTheme="majorBidi" w:cstheme="majorBidi"/>
                <w:b/>
                <w:bCs/>
                <w:spacing w:val="-8"/>
                <w:szCs w:val="24"/>
              </w:rPr>
              <w:t>2561</w:t>
            </w:r>
          </w:p>
        </w:tc>
      </w:tr>
      <w:tr w:rsidR="002C1876" w:rsidRPr="00FB0D60" w14:paraId="36BF95AB" w14:textId="77777777" w:rsidTr="0027012C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9FCA0" w14:textId="77777777" w:rsidR="002C1876" w:rsidRPr="00FB0D60" w:rsidRDefault="002C1876" w:rsidP="0027012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="00AB2B70" w:rsidRPr="00FB0D6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AB2B70" w:rsidRPr="00FB0D60">
              <w:rPr>
                <w:rFonts w:asciiTheme="majorBidi" w:hAnsiTheme="majorBidi" w:cstheme="majorBidi"/>
                <w:szCs w:val="24"/>
              </w:rPr>
              <w:t>(</w:t>
            </w:r>
            <w:r w:rsidR="00AB2B70" w:rsidRPr="00FB0D60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="00AB2B70" w:rsidRPr="00FB0D60">
              <w:rPr>
                <w:rFonts w:asciiTheme="majorBidi" w:hAnsiTheme="majorBidi" w:cstheme="majorBidi"/>
                <w:szCs w:val="24"/>
              </w:rPr>
              <w:t xml:space="preserve">) </w:t>
            </w:r>
            <w:r w:rsidRPr="00FB0D60">
              <w:rPr>
                <w:rFonts w:asciiTheme="majorBidi" w:hAnsiTheme="majorBidi" w:cstheme="majorBidi"/>
                <w:szCs w:val="24"/>
                <w:cs/>
              </w:rPr>
              <w:t>ต่อหุ้นขั้นพื้นฐาน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5A1F" w14:textId="77777777" w:rsidR="002C1876" w:rsidRPr="00FB0D60" w:rsidRDefault="002C1876" w:rsidP="0027012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7227E" w14:textId="77777777" w:rsidR="002C1876" w:rsidRPr="00FB0D60" w:rsidRDefault="002C1876" w:rsidP="0027012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</w:tcPr>
          <w:p w14:paraId="53E2FD56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</w:tcPr>
          <w:p w14:paraId="461DA39C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14:paraId="7A1A6991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6250CDF8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8B51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</w:tr>
      <w:tr w:rsidR="002C1876" w:rsidRPr="00FB0D60" w14:paraId="52A3D5C8" w14:textId="77777777" w:rsidTr="0027012C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8288" w14:textId="77777777" w:rsidR="002C1876" w:rsidRPr="00FB0D60" w:rsidRDefault="00AB2B70" w:rsidP="0027012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Pr="00FB0D6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Pr="00FB0D60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) </w:t>
            </w:r>
            <w:r w:rsidR="002C1876" w:rsidRPr="00FB0D60">
              <w:rPr>
                <w:rFonts w:asciiTheme="majorBidi" w:hAnsiTheme="majorBidi" w:cstheme="majorBidi"/>
                <w:szCs w:val="24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8B33" w14:textId="15493760" w:rsidR="002C1876" w:rsidRPr="00FB0D60" w:rsidRDefault="002408B0" w:rsidP="00BE3E60">
            <w:pPr>
              <w:tabs>
                <w:tab w:val="decimal" w:pos="1020"/>
              </w:tabs>
              <w:snapToGrid w:val="0"/>
              <w:ind w:right="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86</w:t>
            </w:r>
            <w:r w:rsidR="001A15F2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613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9FDAA" w14:textId="77777777" w:rsidR="002C1876" w:rsidRPr="00FB0D60" w:rsidRDefault="002C1876" w:rsidP="0027012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5504E" w14:textId="2252E6F6" w:rsidR="002C1876" w:rsidRPr="00FB0D60" w:rsidRDefault="00476F49" w:rsidP="00C22D9A">
            <w:pPr>
              <w:tabs>
                <w:tab w:val="decimal" w:pos="870"/>
              </w:tabs>
              <w:snapToGrid w:val="0"/>
              <w:ind w:right="8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79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529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8964" w14:textId="77777777" w:rsidR="002C1876" w:rsidRPr="00FB0D60" w:rsidRDefault="002C1876" w:rsidP="0027012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19EFD" w14:textId="1B3049D6" w:rsidR="002C1876" w:rsidRPr="00FB0D60" w:rsidRDefault="002408B0" w:rsidP="00294EC0">
            <w:pPr>
              <w:tabs>
                <w:tab w:val="decimal" w:pos="821"/>
              </w:tabs>
              <w:ind w:right="-82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72</w:t>
            </w:r>
            <w:r w:rsidR="00447F24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070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2BB3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23910" w14:textId="1C304B14" w:rsidR="002C1876" w:rsidRPr="00FB0D60" w:rsidRDefault="00476F49" w:rsidP="00C9380B">
            <w:pPr>
              <w:tabs>
                <w:tab w:val="decimal" w:pos="821"/>
              </w:tabs>
              <w:ind w:right="-8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59</w:t>
            </w:r>
            <w:r w:rsidRPr="00FB0D60">
              <w:rPr>
                <w:rFonts w:asciiTheme="majorBidi" w:hAnsiTheme="majorBidi" w:cstheme="majorBidi"/>
                <w:szCs w:val="24"/>
              </w:rPr>
              <w:t>,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556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2C1876" w:rsidRPr="00FB0D60" w14:paraId="5980EEB5" w14:textId="77777777" w:rsidTr="0027012C">
        <w:trPr>
          <w:trHeight w:val="264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D319F" w14:textId="77777777" w:rsidR="002C1876" w:rsidRPr="00FB0D60" w:rsidRDefault="002C1876" w:rsidP="0027012C">
            <w:pPr>
              <w:tabs>
                <w:tab w:val="left" w:pos="540"/>
              </w:tabs>
              <w:ind w:left="288" w:right="-72" w:firstLine="115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จำนวนหุ้นสามัญที่ถัวเฉลี่ยถ่วงน้ำหนักของหุ้นสามัญ (หุ้น)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5840B" w14:textId="1B6B2AD2" w:rsidR="002C1876" w:rsidRPr="00FB0D60" w:rsidRDefault="002408B0" w:rsidP="00BE3E60">
            <w:pPr>
              <w:tabs>
                <w:tab w:val="decimal" w:pos="1020"/>
              </w:tabs>
              <w:snapToGrid w:val="0"/>
              <w:ind w:right="8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029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598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76766" w14:textId="77777777" w:rsidR="002C1876" w:rsidRPr="00FB0D60" w:rsidRDefault="002C1876" w:rsidP="0027012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67FE1" w14:textId="5F3AC016" w:rsidR="002C1876" w:rsidRPr="00FB0D60" w:rsidRDefault="002408B0" w:rsidP="00476F49">
            <w:pPr>
              <w:tabs>
                <w:tab w:val="decimal" w:pos="894"/>
              </w:tabs>
              <w:snapToGrid w:val="0"/>
              <w:ind w:right="8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882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303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4D40C" w14:textId="77777777" w:rsidR="002C1876" w:rsidRPr="00FB0D60" w:rsidRDefault="002C1876" w:rsidP="0027012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7AD33" w14:textId="4FD87E54" w:rsidR="002C1876" w:rsidRPr="00FB0D60" w:rsidRDefault="002408B0" w:rsidP="00447F24">
            <w:pPr>
              <w:tabs>
                <w:tab w:val="decimal" w:pos="821"/>
              </w:tabs>
              <w:ind w:right="-82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3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029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598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C3308" w14:textId="77777777" w:rsidR="002C1876" w:rsidRPr="00FB0D60" w:rsidRDefault="002C1876" w:rsidP="0027012C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E618C" w14:textId="7AD32D32" w:rsidR="002C1876" w:rsidRPr="00FB0D60" w:rsidRDefault="002408B0" w:rsidP="00C9380B">
            <w:pPr>
              <w:tabs>
                <w:tab w:val="decimal" w:pos="821"/>
              </w:tabs>
              <w:ind w:right="-82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882</w:t>
            </w:r>
            <w:r w:rsidR="00476F49" w:rsidRPr="00FB0D60">
              <w:rPr>
                <w:rFonts w:asciiTheme="majorBidi" w:hAnsiTheme="majorBidi" w:cstheme="majorBidi"/>
                <w:szCs w:val="24"/>
              </w:rPr>
              <w:t>,</w:t>
            </w:r>
            <w:r w:rsidRPr="002408B0">
              <w:rPr>
                <w:rFonts w:asciiTheme="majorBidi" w:hAnsiTheme="majorBidi" w:cstheme="majorBidi"/>
                <w:szCs w:val="24"/>
              </w:rPr>
              <w:t>303</w:t>
            </w:r>
          </w:p>
        </w:tc>
      </w:tr>
      <w:tr w:rsidR="002C1876" w:rsidRPr="00FB0D60" w14:paraId="354DEBDC" w14:textId="77777777" w:rsidTr="0027012C">
        <w:trPr>
          <w:trHeight w:val="251"/>
        </w:trPr>
        <w:tc>
          <w:tcPr>
            <w:tcW w:w="2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26E18" w14:textId="77777777" w:rsidR="002C1876" w:rsidRPr="00FB0D60" w:rsidRDefault="00AB2B70" w:rsidP="0027012C">
            <w:pPr>
              <w:tabs>
                <w:tab w:val="left" w:pos="540"/>
              </w:tabs>
              <w:ind w:right="-72" w:firstLine="116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</w:rPr>
              <w:t>กำไร</w:t>
            </w:r>
            <w:r w:rsidRPr="00FB0D6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Pr="00FB0D60">
              <w:rPr>
                <w:rFonts w:asciiTheme="majorBidi" w:hAnsiTheme="majorBidi" w:cstheme="majorBidi" w:hint="cs"/>
                <w:szCs w:val="24"/>
                <w:cs/>
              </w:rPr>
              <w:t>ขาดทุน</w:t>
            </w:r>
            <w:r w:rsidRPr="00FB0D60">
              <w:rPr>
                <w:rFonts w:asciiTheme="majorBidi" w:hAnsiTheme="majorBidi" w:cstheme="majorBidi"/>
                <w:szCs w:val="24"/>
              </w:rPr>
              <w:t xml:space="preserve">) </w:t>
            </w:r>
            <w:r w:rsidR="002C1876" w:rsidRPr="00FB0D60">
              <w:rPr>
                <w:rFonts w:asciiTheme="majorBidi" w:hAnsiTheme="majorBidi" w:cstheme="majorBidi"/>
                <w:szCs w:val="24"/>
                <w:cs/>
              </w:rPr>
              <w:t>ต่อหุ้นขั้นพื้นฐาน</w:t>
            </w:r>
            <w:r w:rsidR="002C1876" w:rsidRPr="00FB0D6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C1876" w:rsidRPr="00FB0D60">
              <w:rPr>
                <w:rFonts w:asciiTheme="majorBidi" w:hAnsiTheme="majorBidi" w:cstheme="majorBidi"/>
                <w:szCs w:val="24"/>
                <w:cs/>
              </w:rPr>
              <w:t>(บาท</w:t>
            </w:r>
            <w:r w:rsidR="002C1876" w:rsidRPr="00FB0D60">
              <w:rPr>
                <w:rFonts w:asciiTheme="majorBidi" w:hAnsiTheme="majorBidi" w:cstheme="majorBidi"/>
                <w:szCs w:val="24"/>
              </w:rPr>
              <w:t>/</w:t>
            </w:r>
            <w:r w:rsidR="002C1876" w:rsidRPr="00FB0D60">
              <w:rPr>
                <w:rFonts w:asciiTheme="majorBidi" w:hAnsiTheme="majorBidi" w:cstheme="majorBidi"/>
                <w:szCs w:val="24"/>
                <w:cs/>
              </w:rPr>
              <w:t>หุ้น)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66E79" w14:textId="402D276C" w:rsidR="002C1876" w:rsidRPr="00FB0D60" w:rsidRDefault="002408B0" w:rsidP="000630E3">
            <w:pPr>
              <w:tabs>
                <w:tab w:val="decimal" w:pos="750"/>
              </w:tabs>
              <w:snapToGrid w:val="0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0</w:t>
            </w:r>
            <w:r w:rsidR="00447F24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/>
                <w:szCs w:val="24"/>
              </w:rPr>
              <w:t>029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91D67" w14:textId="77777777" w:rsidR="002C1876" w:rsidRPr="00FB0D60" w:rsidRDefault="002C1876" w:rsidP="0027012C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49E596" w14:textId="16EEE64D" w:rsidR="002C1876" w:rsidRPr="00FB0D60" w:rsidRDefault="00476F49" w:rsidP="00C9380B">
            <w:pPr>
              <w:tabs>
                <w:tab w:val="decimal" w:pos="590"/>
              </w:tabs>
              <w:snapToGrid w:val="0"/>
              <w:rPr>
                <w:rFonts w:asciiTheme="majorBidi" w:hAnsiTheme="majorBidi"/>
                <w:szCs w:val="24"/>
              </w:rPr>
            </w:pPr>
            <w:r w:rsidRPr="00FB0D60">
              <w:rPr>
                <w:rFonts w:asciiTheme="majorBidi" w:hAnsi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/>
                <w:szCs w:val="24"/>
              </w:rPr>
              <w:t>0</w:t>
            </w:r>
            <w:r w:rsidRPr="00FB0D60">
              <w:rPr>
                <w:rFonts w:asciiTheme="majorBidi" w:hAnsiTheme="majorBidi"/>
                <w:szCs w:val="24"/>
              </w:rPr>
              <w:t>.</w:t>
            </w:r>
            <w:r w:rsidR="002408B0" w:rsidRPr="002408B0">
              <w:rPr>
                <w:rFonts w:asciiTheme="majorBidi" w:hAnsiTheme="majorBidi"/>
                <w:szCs w:val="24"/>
              </w:rPr>
              <w:t>027</w:t>
            </w:r>
            <w:r w:rsidRPr="00FB0D60">
              <w:rPr>
                <w:rFonts w:asciiTheme="majorBidi" w:hAnsiTheme="majorBidi"/>
                <w:szCs w:val="24"/>
              </w:rPr>
              <w:t>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99E48" w14:textId="77777777" w:rsidR="002C1876" w:rsidRPr="00FB0D60" w:rsidRDefault="002C1876" w:rsidP="0027012C">
            <w:pPr>
              <w:snapToGrid w:val="0"/>
              <w:ind w:right="7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3A147D" w14:textId="4B2CE3DA" w:rsidR="002C1876" w:rsidRPr="00FB0D60" w:rsidRDefault="002408B0" w:rsidP="00F86F57">
            <w:pPr>
              <w:ind w:right="210"/>
              <w:jc w:val="right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0</w:t>
            </w:r>
            <w:r w:rsidR="00447F24" w:rsidRPr="00FB0D60">
              <w:rPr>
                <w:rFonts w:asciiTheme="majorBidi" w:hAnsiTheme="majorBidi" w:cstheme="majorBidi"/>
                <w:szCs w:val="24"/>
              </w:rPr>
              <w:t>.</w:t>
            </w:r>
            <w:r w:rsidRPr="002408B0">
              <w:rPr>
                <w:rFonts w:asciiTheme="majorBidi" w:hAnsiTheme="majorBidi" w:cstheme="majorBidi"/>
                <w:szCs w:val="24"/>
              </w:rPr>
              <w:t>024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BB48" w14:textId="77777777" w:rsidR="002C1876" w:rsidRPr="00FB0D60" w:rsidRDefault="002C1876" w:rsidP="0027012C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Cs w:val="24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8D71A8" w14:textId="358A1F67" w:rsidR="002C1876" w:rsidRPr="00FB0D60" w:rsidRDefault="00476F49" w:rsidP="00C9380B">
            <w:pPr>
              <w:tabs>
                <w:tab w:val="decimal" w:pos="545"/>
              </w:tabs>
              <w:ind w:right="-82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0</w:t>
            </w:r>
            <w:r w:rsidRPr="00FB0D60">
              <w:rPr>
                <w:rFonts w:asciiTheme="majorBidi" w:hAnsiTheme="majorBidi" w:cstheme="majorBidi"/>
                <w:szCs w:val="24"/>
              </w:rPr>
              <w:t>.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020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</w:tbl>
    <w:p w14:paraId="095E28BF" w14:textId="0F5FA4B2" w:rsidR="002C1876" w:rsidRPr="00FB0D60" w:rsidRDefault="002C1876" w:rsidP="008C29F6">
      <w:pPr>
        <w:pStyle w:val="ListParagraph"/>
        <w:spacing w:before="240" w:after="240"/>
        <w:ind w:left="547"/>
        <w:jc w:val="thaiDistribute"/>
        <w:rPr>
          <w:rFonts w:ascii="Angsana New" w:hAnsi="Angsana New"/>
          <w:spacing w:val="2"/>
          <w:sz w:val="32"/>
          <w:szCs w:val="32"/>
        </w:rPr>
      </w:pPr>
      <w:r w:rsidRPr="00DE78C0">
        <w:rPr>
          <w:rFonts w:ascii="Angsana New" w:hAnsi="Angsana New" w:hint="cs"/>
          <w:spacing w:val="-6"/>
          <w:sz w:val="32"/>
          <w:szCs w:val="32"/>
          <w:cs/>
        </w:rPr>
        <w:t xml:space="preserve">ใบสำคัญแสดงสิทธิตามที่กล่าวในหมายเหตุข้อ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30</w:t>
      </w:r>
      <w:r w:rsidRPr="00DE78C0">
        <w:rPr>
          <w:rFonts w:ascii="Angsana New" w:hAnsi="Angsana New"/>
          <w:spacing w:val="-6"/>
          <w:sz w:val="32"/>
          <w:szCs w:val="32"/>
        </w:rPr>
        <w:t>.</w:t>
      </w:r>
      <w:r w:rsidR="002408B0" w:rsidRPr="002408B0">
        <w:rPr>
          <w:rFonts w:ascii="Angsana New" w:hAnsi="Angsana New"/>
          <w:spacing w:val="-6"/>
          <w:sz w:val="32"/>
          <w:szCs w:val="32"/>
        </w:rPr>
        <w:t>3</w:t>
      </w:r>
      <w:r w:rsidRPr="00DE78C0">
        <w:rPr>
          <w:rFonts w:ascii="Angsana New" w:hAnsi="Angsana New"/>
          <w:spacing w:val="-6"/>
          <w:sz w:val="32"/>
          <w:szCs w:val="32"/>
        </w:rPr>
        <w:t>.</w:t>
      </w:r>
      <w:r w:rsidR="002408B0" w:rsidRPr="002408B0">
        <w:rPr>
          <w:rFonts w:ascii="Angsana New" w:hAnsi="Angsana New"/>
          <w:spacing w:val="-6"/>
          <w:sz w:val="32"/>
          <w:szCs w:val="32"/>
        </w:rPr>
        <w:t>2</w:t>
      </w:r>
      <w:r w:rsidRPr="00DE78C0">
        <w:rPr>
          <w:rFonts w:ascii="Angsana New" w:hAnsi="Angsana New"/>
          <w:spacing w:val="-6"/>
          <w:sz w:val="32"/>
          <w:szCs w:val="32"/>
          <w:cs/>
        </w:rPr>
        <w:t xml:space="preserve"> มีราคา</w:t>
      </w:r>
      <w:r w:rsidRPr="00DE78C0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="00091646" w:rsidRPr="00DE78C0">
        <w:rPr>
          <w:rFonts w:ascii="Angsana New" w:hAnsi="Angsana New" w:hint="cs"/>
          <w:spacing w:val="-6"/>
          <w:sz w:val="32"/>
          <w:szCs w:val="32"/>
          <w:cs/>
        </w:rPr>
        <w:t>สิทธิ</w:t>
      </w:r>
      <w:r w:rsidRPr="00DE78C0">
        <w:rPr>
          <w:rFonts w:ascii="Angsana New" w:hAnsi="Angsana New" w:hint="cs"/>
          <w:spacing w:val="-6"/>
          <w:sz w:val="32"/>
          <w:szCs w:val="32"/>
          <w:cs/>
        </w:rPr>
        <w:t>สูงกว่าราคาตลาดถัวเฉลี่ยในระหว่าง</w:t>
      </w:r>
      <w:r w:rsidR="00A041CC" w:rsidRPr="00DE78C0">
        <w:rPr>
          <w:rFonts w:ascii="Angsana New" w:hAnsi="Angsana New" w:hint="cs"/>
          <w:spacing w:val="-6"/>
          <w:sz w:val="32"/>
          <w:szCs w:val="32"/>
          <w:cs/>
        </w:rPr>
        <w:t>ปี</w:t>
      </w:r>
      <w:r w:rsidRPr="00FB0D60">
        <w:rPr>
          <w:rFonts w:ascii="Angsana New" w:hAnsi="Angsana New" w:hint="cs"/>
          <w:spacing w:val="2"/>
          <w:sz w:val="32"/>
          <w:szCs w:val="32"/>
          <w:cs/>
        </w:rPr>
        <w:t xml:space="preserve"> จึงไม่</w:t>
      </w:r>
      <w:r w:rsidR="00F136A6" w:rsidRPr="00FB0D60">
        <w:rPr>
          <w:rFonts w:ascii="Angsana New" w:hAnsi="Angsana New" w:hint="cs"/>
          <w:spacing w:val="2"/>
          <w:sz w:val="32"/>
          <w:szCs w:val="32"/>
          <w:cs/>
        </w:rPr>
        <w:t>ทำ</w:t>
      </w:r>
      <w:r w:rsidRPr="00FB0D60">
        <w:rPr>
          <w:rFonts w:ascii="Angsana New" w:hAnsi="Angsana New" w:hint="cs"/>
          <w:spacing w:val="2"/>
          <w:sz w:val="32"/>
          <w:szCs w:val="32"/>
          <w:cs/>
        </w:rPr>
        <w:t>ให้เกิดกำไรต่อหุ้นปรับลด</w:t>
      </w:r>
    </w:p>
    <w:p w14:paraId="7C4DE859" w14:textId="77777777" w:rsidR="007C5B7C" w:rsidRPr="00FB0D60" w:rsidRDefault="007C5B7C" w:rsidP="008C29F6">
      <w:pPr>
        <w:spacing w:before="120" w:after="24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ขาดทุนต่อหุ้นขั้นพื้นฐานคำนวณโดยหารขาดทุนสำหรับ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ปีที่เป็นของผู้ถือหุ้นของบริษัท</w:t>
      </w:r>
      <w:r w:rsidRPr="00FB0D60">
        <w:rPr>
          <w:rFonts w:ascii="Angsana New" w:eastAsia="Times New Roman" w:hAnsi="Angsana New"/>
          <w:sz w:val="32"/>
          <w:szCs w:val="32"/>
        </w:rPr>
        <w:t xml:space="preserve"> (</w:t>
      </w:r>
      <w:r w:rsidRPr="00FB0D60">
        <w:rPr>
          <w:rFonts w:ascii="Angsana New" w:eastAsia="Times New Roman" w:hAnsi="Angsana New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53D78AAD" w14:textId="77777777" w:rsidR="007C5B7C" w:rsidRPr="00FB0D60" w:rsidRDefault="007C5B7C" w:rsidP="008C29F6">
      <w:pPr>
        <w:spacing w:after="24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ขาดทุนต่อหุ้นปรับลดคำนวณโดยหารขาดทุนสำหรับปีที่เป็นของผู้ถือหุ้น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ของบริษัท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่วงน้ำหนักของหุ้นสามัญที่บริษัท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วันออกหุ้นสามัญเทียบเท่าตามสัดส่วนของการใช้สิทธิ</w:t>
      </w:r>
    </w:p>
    <w:p w14:paraId="0EF001DE" w14:textId="403D150E" w:rsidR="007C5B7C" w:rsidRPr="00FB0D60" w:rsidRDefault="007C5B7C" w:rsidP="007C5B7C">
      <w:pPr>
        <w:spacing w:before="120" w:after="40"/>
        <w:ind w:left="547" w:right="43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31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Pr="00FB0D60">
        <w:rPr>
          <w:rFonts w:ascii="Angsana New" w:eastAsia="Times New Roman" w:hAnsi="Angsana New"/>
          <w:sz w:val="32"/>
          <w:szCs w:val="32"/>
          <w:cs/>
        </w:rPr>
        <w:t>ไม่มีการคำนวณจำนว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นของหุ้นสามัญเทียบเท่าที่บริษัท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เนื่องจากราคาการใช้สิทธิสูงกว่ามูลค่ายุติธรรมของหุ้นสามัญ (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="00C63316">
        <w:rPr>
          <w:rFonts w:ascii="Angsana New" w:eastAsia="Times New Roman" w:hAnsi="Angsana New"/>
          <w:sz w:val="32"/>
          <w:szCs w:val="32"/>
        </w:rPr>
        <w:t>: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ไม่มีการคำนวณจำนว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นของหุ้นสามัญเทียบเท่าที่บริษัท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อาจต้องออกสำหรับใบสำคัญแสดงสิทธิที่จะซื้อหุ้นสามัญ เนื่องจากภายหลังการปรับลดทำให้ขาดทุนต่อหุ้นลดลง</w:t>
      </w:r>
      <w:r w:rsidRPr="00FB0D60">
        <w:rPr>
          <w:rFonts w:ascii="Angsana New" w:eastAsia="Times New Roman" w:hAnsi="Angsana New"/>
          <w:sz w:val="32"/>
          <w:szCs w:val="32"/>
        </w:rPr>
        <w:t>)</w:t>
      </w:r>
    </w:p>
    <w:p w14:paraId="28844E28" w14:textId="77777777" w:rsidR="007C5B7C" w:rsidRPr="00FB0D60" w:rsidRDefault="007C5B7C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b/>
          <w:bCs/>
          <w:sz w:val="32"/>
          <w:szCs w:val="32"/>
        </w:rPr>
      </w:pPr>
      <w:r w:rsidRPr="00FB0D60">
        <w:rPr>
          <w:rFonts w:ascii="Angsana New" w:eastAsia="Cordia New" w:hAnsi="Angsana New"/>
          <w:b/>
          <w:bCs/>
          <w:sz w:val="32"/>
          <w:szCs w:val="32"/>
        </w:rPr>
        <w:br w:type="page"/>
      </w:r>
    </w:p>
    <w:p w14:paraId="76B72A52" w14:textId="173342F0" w:rsidR="0032769C" w:rsidRPr="00FB0D60" w:rsidRDefault="002408B0" w:rsidP="0032769C">
      <w:pPr>
        <w:ind w:left="540" w:hanging="540"/>
        <w:jc w:val="thaiDistribute"/>
        <w:rPr>
          <w:rFonts w:ascii="Angsana New" w:eastAsia="Times New Roman" w:hAnsi="Angsana New"/>
          <w:spacing w:val="-4"/>
          <w:sz w:val="26"/>
          <w:szCs w:val="26"/>
        </w:rPr>
      </w:pPr>
      <w:r w:rsidRPr="002408B0">
        <w:rPr>
          <w:rFonts w:ascii="Angsana New" w:eastAsia="Cordia New" w:hAnsi="Angsana New"/>
          <w:b/>
          <w:bCs/>
          <w:sz w:val="32"/>
          <w:szCs w:val="32"/>
        </w:rPr>
        <w:t>39</w:t>
      </w:r>
      <w:r w:rsidR="0032769C" w:rsidRPr="00FB0D60">
        <w:rPr>
          <w:rFonts w:ascii="Angsana New" w:eastAsia="Cordia New" w:hAnsi="Angsana New"/>
          <w:b/>
          <w:bCs/>
          <w:sz w:val="32"/>
          <w:szCs w:val="32"/>
        </w:rPr>
        <w:t>.</w:t>
      </w:r>
      <w:r w:rsidR="0032769C" w:rsidRPr="00FB0D60">
        <w:rPr>
          <w:rFonts w:ascii="Angsana New" w:eastAsia="Cordia New" w:hAnsi="Angsana New"/>
          <w:b/>
          <w:bCs/>
          <w:sz w:val="32"/>
          <w:szCs w:val="32"/>
        </w:rPr>
        <w:tab/>
      </w:r>
      <w:r w:rsidR="0032769C" w:rsidRPr="00FB0D60">
        <w:rPr>
          <w:rFonts w:ascii="Angsana New" w:eastAsia="Cordi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r w:rsidR="0032769C" w:rsidRPr="00FB0D60">
        <w:rPr>
          <w:rFonts w:ascii="Angsana New" w:eastAsia="Cordia New" w:hAnsi="Angsana New" w:hint="cs"/>
          <w:b/>
          <w:bCs/>
          <w:sz w:val="32"/>
          <w:szCs w:val="32"/>
          <w:cs/>
        </w:rPr>
        <w:t>และการจำแนกรายได้</w:t>
      </w:r>
    </w:p>
    <w:p w14:paraId="6BDF8B2A" w14:textId="5EF5D3B5" w:rsidR="0032769C" w:rsidRPr="00FB0D60" w:rsidRDefault="0032769C" w:rsidP="0032769C">
      <w:pPr>
        <w:ind w:left="547"/>
        <w:jc w:val="thaiDistribute"/>
        <w:rPr>
          <w:rFonts w:ascii="Angsana New" w:eastAsia="Times New Roman" w:hAnsi="Angsana New"/>
          <w:spacing w:val="-10"/>
          <w:sz w:val="32"/>
          <w:szCs w:val="32"/>
        </w:rPr>
      </w:pPr>
      <w:r w:rsidRPr="00784BCE">
        <w:rPr>
          <w:rFonts w:ascii="Angsana New" w:eastAsia="Times New Roman" w:hAnsi="Angsana New"/>
          <w:sz w:val="32"/>
          <w:szCs w:val="32"/>
          <w:cs/>
        </w:rPr>
        <w:t>สำหรับ</w:t>
      </w:r>
      <w:r w:rsidR="00B370AB" w:rsidRPr="00784BCE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31</w:t>
      </w:r>
      <w:r w:rsidRPr="00784BCE">
        <w:rPr>
          <w:rFonts w:ascii="Angsana New" w:eastAsia="Times New Roman" w:hAnsi="Angsana New"/>
          <w:sz w:val="32"/>
          <w:szCs w:val="32"/>
        </w:rPr>
        <w:t xml:space="preserve"> </w:t>
      </w:r>
      <w:r w:rsidR="00B370AB" w:rsidRPr="00784BCE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784BCE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Pr="00784BCE">
        <w:rPr>
          <w:rFonts w:ascii="Angsana New" w:eastAsia="Times New Roman" w:hAnsi="Angsana New"/>
          <w:sz w:val="32"/>
          <w:szCs w:val="32"/>
        </w:rPr>
        <w:t xml:space="preserve"> 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กลุ่มบริษัทมี </w:t>
      </w:r>
      <w:r w:rsidR="002408B0" w:rsidRPr="002408B0">
        <w:rPr>
          <w:rFonts w:ascii="Angsana New" w:eastAsia="Times New Roman" w:hAnsi="Angsana New"/>
          <w:sz w:val="32"/>
          <w:szCs w:val="32"/>
        </w:rPr>
        <w:t>4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 ส่วนงานที่รายงาน ได้แก่ ธุรกิจตัวแทน</w:t>
      </w:r>
      <w:r w:rsidRPr="00784BCE">
        <w:rPr>
          <w:rFonts w:ascii="Angsana New" w:eastAsia="Times New Roman" w:hAnsi="Angsana New"/>
          <w:spacing w:val="-4"/>
          <w:sz w:val="32"/>
          <w:szCs w:val="32"/>
          <w:cs/>
        </w:rPr>
        <w:t>นายหน้าในการจัดจำหน่าย</w:t>
      </w:r>
      <w:r w:rsidR="00392E0F" w:rsidRPr="00784BCE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แก๊ส </w:t>
      </w:r>
      <w:r w:rsidR="00392E0F" w:rsidRPr="00784BCE">
        <w:rPr>
          <w:rFonts w:ascii="Angsana New" w:eastAsia="Times New Roman" w:hAnsi="Angsana New"/>
          <w:spacing w:val="-4"/>
          <w:sz w:val="32"/>
          <w:szCs w:val="32"/>
        </w:rPr>
        <w:t>LPG</w:t>
      </w:r>
      <w:r w:rsidRPr="00784BCE">
        <w:rPr>
          <w:rFonts w:ascii="Angsana New" w:eastAsia="Times New Roman" w:hAnsi="Angsana New"/>
          <w:spacing w:val="-4"/>
          <w:sz w:val="32"/>
          <w:szCs w:val="32"/>
        </w:rPr>
        <w:t xml:space="preserve">, </w:t>
      </w:r>
      <w:r w:rsidRPr="00784BCE">
        <w:rPr>
          <w:rFonts w:ascii="Angsana New" w:eastAsia="Times New Roman" w:hAnsi="Angsana New"/>
          <w:spacing w:val="-4"/>
          <w:sz w:val="32"/>
          <w:szCs w:val="32"/>
          <w:cs/>
        </w:rPr>
        <w:t>ธุรกิจพลังงานทางเลือก</w:t>
      </w:r>
      <w:r w:rsidR="00B92B3F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</w:t>
      </w:r>
      <w:r w:rsidRPr="00784BCE">
        <w:rPr>
          <w:rFonts w:ascii="Angsana New" w:eastAsia="Times New Roman" w:hAnsi="Angsana New"/>
          <w:spacing w:val="-4"/>
          <w:sz w:val="32"/>
          <w:szCs w:val="32"/>
          <w:cs/>
        </w:rPr>
        <w:t xml:space="preserve">ธุรกิจวิทยุสื่อสารและ </w:t>
      </w:r>
      <w:r w:rsidRPr="00784BCE">
        <w:rPr>
          <w:rFonts w:ascii="Angsana New" w:eastAsia="Times New Roman" w:hAnsi="Angsana New"/>
          <w:spacing w:val="-4"/>
          <w:sz w:val="32"/>
          <w:szCs w:val="32"/>
        </w:rPr>
        <w:t>Internet of Things</w:t>
      </w:r>
      <w:r w:rsidRPr="00784BCE">
        <w:rPr>
          <w:rFonts w:ascii="Angsana New" w:eastAsia="Times New Roman" w:hAnsi="Angsana New"/>
          <w:sz w:val="32"/>
          <w:szCs w:val="32"/>
        </w:rPr>
        <w:t xml:space="preserve"> </w:t>
      </w:r>
      <w:r w:rsidRPr="00784BCE">
        <w:rPr>
          <w:rFonts w:ascii="Angsana New" w:eastAsia="Times New Roman" w:hAnsi="Angsana New"/>
          <w:spacing w:val="-2"/>
          <w:sz w:val="32"/>
          <w:szCs w:val="32"/>
        </w:rPr>
        <w:t>(</w:t>
      </w:r>
      <w:proofErr w:type="spellStart"/>
      <w:r w:rsidRPr="00784BCE">
        <w:rPr>
          <w:rFonts w:ascii="Angsana New" w:eastAsia="Times New Roman" w:hAnsi="Angsana New"/>
          <w:spacing w:val="-2"/>
          <w:sz w:val="32"/>
          <w:szCs w:val="32"/>
        </w:rPr>
        <w:t>IoT</w:t>
      </w:r>
      <w:proofErr w:type="spellEnd"/>
      <w:r w:rsidRPr="00784BCE">
        <w:rPr>
          <w:rFonts w:ascii="Angsana New" w:eastAsia="Times New Roman" w:hAnsi="Angsana New"/>
          <w:spacing w:val="-2"/>
          <w:sz w:val="32"/>
          <w:szCs w:val="32"/>
        </w:rPr>
        <w:t>)</w:t>
      </w:r>
      <w:r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 xml:space="preserve"> </w:t>
      </w:r>
      <w:r w:rsidR="00784BCE"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>และธุรกิจสา</w:t>
      </w:r>
      <w:proofErr w:type="spellStart"/>
      <w:r w:rsidR="00784BCE"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>ธา</w:t>
      </w:r>
      <w:proofErr w:type="spellEnd"/>
      <w:r w:rsidR="00784BCE"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>ณ</w:t>
      </w:r>
      <w:proofErr w:type="spellStart"/>
      <w:r w:rsidR="00784BCE"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>ูป</w:t>
      </w:r>
      <w:proofErr w:type="spellEnd"/>
      <w:r w:rsidR="00784BCE" w:rsidRPr="00784BCE">
        <w:rPr>
          <w:rFonts w:ascii="Angsana New" w:eastAsia="Times New Roman" w:hAnsi="Angsana New" w:hint="cs"/>
          <w:spacing w:val="-2"/>
          <w:sz w:val="32"/>
          <w:szCs w:val="32"/>
          <w:cs/>
        </w:rPr>
        <w:t>โภค</w:t>
      </w:r>
      <w:r w:rsidRPr="00784BCE">
        <w:rPr>
          <w:rFonts w:ascii="Angsana New" w:eastAsia="Times New Roman" w:hAnsi="Angsana New"/>
          <w:spacing w:val="-2"/>
          <w:sz w:val="32"/>
          <w:szCs w:val="32"/>
          <w:cs/>
        </w:rPr>
        <w:t>โดยส่วนงานที่สำคัญของกลุ่มบริษัท แต่ละส่วนงานให้บริการที่แตกต่างกัน</w:t>
      </w:r>
      <w:r w:rsidRPr="00784BCE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784BCE">
        <w:rPr>
          <w:rFonts w:ascii="Angsana New" w:eastAsia="Times New Roman" w:hAnsi="Angsana New"/>
          <w:spacing w:val="-6"/>
          <w:sz w:val="32"/>
          <w:szCs w:val="32"/>
          <w:cs/>
        </w:rPr>
        <w:t>กลุ่มบริษัทมีการบริหารจัดการแยกจากกัน รวมถึงมีการใช้เทคโนโลยีและกลยุทธ์ทางการตลาดที่แตกต่างกัน</w:t>
      </w:r>
      <w:r w:rsidRPr="00FB0D60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</w:p>
    <w:p w14:paraId="79EAC25D" w14:textId="77777777" w:rsidR="0032769C" w:rsidRPr="00DE78C0" w:rsidRDefault="0032769C" w:rsidP="00C9380B">
      <w:pPr>
        <w:tabs>
          <w:tab w:val="right" w:pos="7200"/>
          <w:tab w:val="right" w:pos="9000"/>
        </w:tabs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78C0">
        <w:rPr>
          <w:rFonts w:ascii="Angsana New" w:hAnsi="Angsana New"/>
          <w:b/>
          <w:bCs/>
          <w:sz w:val="32"/>
          <w:szCs w:val="32"/>
          <w:cs/>
          <w:lang w:val="en-GB"/>
        </w:rPr>
        <w:t>ส่วนงานภูมิศาสตร์</w:t>
      </w:r>
    </w:p>
    <w:p w14:paraId="3E2F7095" w14:textId="77777777" w:rsidR="0032769C" w:rsidRPr="00FB0D60" w:rsidRDefault="0032769C" w:rsidP="0032769C">
      <w:pPr>
        <w:tabs>
          <w:tab w:val="right" w:pos="7200"/>
          <w:tab w:val="right" w:pos="9000"/>
        </w:tabs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FB0D60">
        <w:rPr>
          <w:rFonts w:ascii="Angsana New" w:hAnsi="Angsana New"/>
          <w:spacing w:val="-4"/>
          <w:sz w:val="32"/>
          <w:szCs w:val="32"/>
          <w:cs/>
          <w:lang w:val="en-GB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FB0D60">
        <w:rPr>
          <w:rFonts w:ascii="Angsana New" w:hAnsi="Angsana New"/>
          <w:sz w:val="32"/>
          <w:szCs w:val="32"/>
          <w:cs/>
          <w:lang w:val="en-GB"/>
        </w:rPr>
        <w:t>ที่</w:t>
      </w:r>
      <w:r w:rsidRPr="00FB0D60">
        <w:rPr>
          <w:rFonts w:ascii="Angsana New" w:hAnsi="Angsana New"/>
          <w:spacing w:val="-6"/>
          <w:sz w:val="32"/>
          <w:szCs w:val="32"/>
          <w:cs/>
          <w:lang w:val="en-GB"/>
        </w:rPr>
        <w:t>มีสาระสำคัญ</w:t>
      </w:r>
      <w:r w:rsidRPr="00FB0D60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</w:p>
    <w:p w14:paraId="3CFED547" w14:textId="77777777" w:rsidR="0032769C" w:rsidRPr="00DE78C0" w:rsidRDefault="0032769C" w:rsidP="0032769C">
      <w:pPr>
        <w:tabs>
          <w:tab w:val="right" w:pos="7200"/>
          <w:tab w:val="right" w:pos="9000"/>
        </w:tabs>
        <w:ind w:left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DE78C0">
        <w:rPr>
          <w:rFonts w:ascii="Angsana New" w:hAnsi="Angsana New"/>
          <w:b/>
          <w:bCs/>
          <w:sz w:val="32"/>
          <w:szCs w:val="32"/>
          <w:cs/>
          <w:lang w:val="en-GB"/>
        </w:rPr>
        <w:t>ลูกค้ารายใหญ่</w:t>
      </w:r>
    </w:p>
    <w:p w14:paraId="1748D3C5" w14:textId="354CF60E" w:rsidR="0032769C" w:rsidRPr="00FB0D60" w:rsidRDefault="0032769C" w:rsidP="0032769C">
      <w:pPr>
        <w:spacing w:after="240"/>
        <w:ind w:left="547"/>
        <w:jc w:val="thaiDistribute"/>
        <w:rPr>
          <w:rFonts w:ascii="Angsana New" w:eastAsia="SimSun" w:hAnsi="Angsana New"/>
          <w:sz w:val="32"/>
          <w:szCs w:val="32"/>
        </w:rPr>
      </w:pPr>
      <w:r w:rsidRPr="00FB0D60">
        <w:rPr>
          <w:rFonts w:ascii="Angsana New" w:eastAsia="SimSun" w:hAnsi="Angsana New"/>
          <w:sz w:val="32"/>
          <w:szCs w:val="32"/>
          <w:cs/>
        </w:rPr>
        <w:t>สำหรับ</w:t>
      </w:r>
      <w:r w:rsidR="00B370AB" w:rsidRPr="00FB0D60">
        <w:rPr>
          <w:rFonts w:ascii="Angsana New" w:eastAsia="Times New Roman" w:hAnsi="Angsana New" w:hint="cs"/>
          <w:spacing w:val="-8"/>
          <w:sz w:val="32"/>
          <w:szCs w:val="32"/>
          <w:cs/>
        </w:rPr>
        <w:t>ปี</w:t>
      </w:r>
      <w:r w:rsidR="00B370AB" w:rsidRPr="00FB0D60">
        <w:rPr>
          <w:rFonts w:ascii="Angsana New" w:eastAsia="Times New Roman" w:hAnsi="Angsana New"/>
          <w:spacing w:val="-8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B370AB" w:rsidRPr="00FB0D60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B370AB" w:rsidRPr="00FB0D60">
        <w:rPr>
          <w:rFonts w:ascii="Angsana New" w:eastAsia="Times New Roman" w:hAnsi="Angsana New" w:hint="cs"/>
          <w:spacing w:val="-8"/>
          <w:sz w:val="32"/>
          <w:szCs w:val="32"/>
          <w:cs/>
        </w:rPr>
        <w:t>ธันวาคม</w:t>
      </w:r>
      <w:r w:rsidR="00B370AB" w:rsidRPr="00FB0D60">
        <w:rPr>
          <w:rFonts w:ascii="Angsana New" w:eastAsia="Times New Roman" w:hAnsi="Angsana New"/>
          <w:spacing w:val="-8"/>
          <w:sz w:val="32"/>
          <w:szCs w:val="32"/>
          <w:cs/>
        </w:rPr>
        <w:t xml:space="preserve"> </w:t>
      </w:r>
      <w:r w:rsidR="002408B0" w:rsidRPr="002408B0">
        <w:rPr>
          <w:rFonts w:ascii="Angsana New" w:eastAsia="Times New Roman" w:hAnsi="Angsana New"/>
          <w:spacing w:val="-8"/>
          <w:sz w:val="32"/>
          <w:szCs w:val="32"/>
        </w:rPr>
        <w:t>2562</w:t>
      </w:r>
      <w:r w:rsidR="00B370AB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B370AB" w:rsidRPr="00FB0D60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Pr="00FB0D60">
        <w:rPr>
          <w:rFonts w:ascii="Angsana New" w:eastAsia="SimSun" w:hAnsi="Angsana New"/>
          <w:sz w:val="32"/>
          <w:szCs w:val="32"/>
          <w:cs/>
        </w:rPr>
        <w:t xml:space="preserve"> กลุ่มบริษัท</w:t>
      </w:r>
      <w:r w:rsidRPr="00FB0D60">
        <w:rPr>
          <w:rFonts w:ascii="Angsana New" w:eastAsia="SimSun" w:hAnsi="Angsana New" w:hint="cs"/>
          <w:sz w:val="32"/>
          <w:szCs w:val="32"/>
          <w:cs/>
        </w:rPr>
        <w:t>ไม่มี</w:t>
      </w:r>
      <w:r w:rsidRPr="00FB0D60">
        <w:rPr>
          <w:rFonts w:ascii="Angsana New" w:eastAsia="SimSun" w:hAnsi="Angsana New"/>
          <w:sz w:val="32"/>
          <w:szCs w:val="32"/>
          <w:cs/>
        </w:rPr>
        <w:t>ลูกค้ารายใหญ่ที่มีสาระสำคัญ</w:t>
      </w:r>
    </w:p>
    <w:p w14:paraId="5FF0F146" w14:textId="77777777" w:rsidR="007C5B7C" w:rsidRPr="00FB0D60" w:rsidRDefault="007C5B7C" w:rsidP="008C29F6">
      <w:pPr>
        <w:spacing w:before="120" w:after="240"/>
        <w:ind w:left="547" w:right="43"/>
        <w:jc w:val="thaiDistribute"/>
        <w:rPr>
          <w:rFonts w:ascii="Angsana New" w:eastAsia="Times New Roman" w:hAnsi="Angsana New"/>
          <w:spacing w:val="-10"/>
          <w:sz w:val="32"/>
          <w:szCs w:val="32"/>
        </w:rPr>
      </w:pP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>ข้อมูลส่วนงานดำเนินงานที่นำเสนอนี้</w:t>
      </w:r>
      <w:r w:rsidR="000F6D9D" w:rsidRPr="00FB0D60">
        <w:rPr>
          <w:rFonts w:ascii="Angsana New" w:eastAsia="Times New Roman" w:hAnsi="Angsana New"/>
          <w:spacing w:val="-10"/>
          <w:sz w:val="32"/>
          <w:szCs w:val="32"/>
          <w:cs/>
        </w:rPr>
        <w:t>สอดคล้องกับรายงานภายในของบริษัท</w:t>
      </w: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14:paraId="3964F9EC" w14:textId="55325F9C" w:rsidR="007C5B7C" w:rsidRPr="00FB0D60" w:rsidRDefault="007C5B7C" w:rsidP="00A041CC">
      <w:pPr>
        <w:spacing w:before="120" w:after="40"/>
        <w:ind w:left="547" w:right="43" w:hanging="7"/>
        <w:jc w:val="thaiDistribute"/>
        <w:rPr>
          <w:rFonts w:ascii="Angsana New" w:eastAsia="Times New Roman" w:hAnsi="Angsana New"/>
          <w:sz w:val="32"/>
          <w:szCs w:val="32"/>
        </w:rPr>
      </w:pPr>
      <w:r w:rsidRPr="00FB0D60">
        <w:rPr>
          <w:rFonts w:ascii="Angsana New" w:eastAsia="Times New Roman" w:hAnsi="Angsana New"/>
          <w:sz w:val="32"/>
          <w:szCs w:val="32"/>
          <w:cs/>
        </w:rPr>
        <w:t>เพื่อวัตถุประสงค์</w:t>
      </w: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>ในการบริหารงาน</w:t>
      </w:r>
      <w:r w:rsidRPr="00FB0D60">
        <w:rPr>
          <w:rFonts w:ascii="Angsana New" w:eastAsia="Times New Roman" w:hAnsi="Angsana New"/>
          <w:spacing w:val="-10"/>
          <w:sz w:val="32"/>
          <w:szCs w:val="32"/>
        </w:rPr>
        <w:t xml:space="preserve"> </w:t>
      </w:r>
      <w:r w:rsidR="000F6D9D" w:rsidRPr="00FB0D60">
        <w:rPr>
          <w:rFonts w:ascii="Angsana New" w:eastAsia="Times New Roman" w:hAnsi="Angsana New"/>
          <w:spacing w:val="-10"/>
          <w:sz w:val="32"/>
          <w:szCs w:val="32"/>
          <w:cs/>
        </w:rPr>
        <w:t>บริษัท</w:t>
      </w: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>และบริษัทย่อยจัดโครงสร้างองค์กรเป็นหน่วยธุรกิจตามประเภทของผลิต</w:t>
      </w:r>
      <w:r w:rsidR="000F6D9D" w:rsidRPr="00FB0D60">
        <w:rPr>
          <w:rFonts w:ascii="Angsana New" w:eastAsia="Times New Roman" w:hAnsi="Angsana New"/>
          <w:sz w:val="32"/>
          <w:szCs w:val="32"/>
          <w:cs/>
        </w:rPr>
        <w:t>ภัณฑ์และบริการ บริษัท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และบริษัทย่อยมีส่วนงานที่รายงานทั้งสิ้น </w:t>
      </w:r>
      <w:r w:rsidR="002408B0" w:rsidRPr="002408B0">
        <w:rPr>
          <w:rFonts w:ascii="Angsana New" w:eastAsia="Times New Roman" w:hAnsi="Angsana New"/>
          <w:sz w:val="32"/>
          <w:szCs w:val="32"/>
        </w:rPr>
        <w:t>4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ส่วนงาน ดังนี้ </w:t>
      </w:r>
    </w:p>
    <w:p w14:paraId="71D4B75C" w14:textId="1487E1D3" w:rsidR="007C5B7C" w:rsidRPr="00FB0D60" w:rsidRDefault="002408B0" w:rsidP="007C5B7C">
      <w:pPr>
        <w:spacing w:after="120"/>
        <w:ind w:left="1094" w:right="43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1</w:t>
      </w:r>
      <w:r w:rsidR="007C5B7C" w:rsidRPr="00FB0D60">
        <w:rPr>
          <w:rFonts w:ascii="Angsana New" w:eastAsia="Times New Roman" w:hAnsi="Angsana New"/>
          <w:sz w:val="32"/>
          <w:szCs w:val="32"/>
        </w:rPr>
        <w:t>)</w:t>
      </w:r>
      <w:r w:rsidR="007C5B7C" w:rsidRPr="00FB0D60">
        <w:rPr>
          <w:rFonts w:ascii="Angsana New" w:eastAsia="Times New Roman" w:hAnsi="Angsana New"/>
          <w:sz w:val="32"/>
          <w:szCs w:val="32"/>
        </w:rPr>
        <w:tab/>
      </w:r>
      <w:r w:rsidR="007C5B7C" w:rsidRPr="00DE78C0">
        <w:rPr>
          <w:rFonts w:ascii="Angsana New" w:eastAsia="Times New Roman" w:hAnsi="Angsana New"/>
          <w:spacing w:val="-4"/>
          <w:sz w:val="32"/>
          <w:szCs w:val="32"/>
          <w:cs/>
        </w:rPr>
        <w:t xml:space="preserve">ส่วนงานตัวแทนนายหน้าในการจัดจำหน่ายแก๊ส </w:t>
      </w:r>
      <w:r w:rsidR="007C5B7C" w:rsidRPr="00DE78C0">
        <w:rPr>
          <w:rFonts w:ascii="Angsana New" w:eastAsia="Times New Roman" w:hAnsi="Angsana New"/>
          <w:spacing w:val="-4"/>
          <w:sz w:val="32"/>
          <w:szCs w:val="32"/>
        </w:rPr>
        <w:t>LPG</w:t>
      </w:r>
      <w:r w:rsidR="00DE78C0" w:rsidRPr="00DE78C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และน้ำมัน</w:t>
      </w:r>
      <w:r w:rsidR="007C5B7C" w:rsidRPr="00DE78C0">
        <w:rPr>
          <w:rFonts w:ascii="Angsana New" w:eastAsia="Times New Roman" w:hAnsi="Angsana New"/>
          <w:spacing w:val="-4"/>
          <w:sz w:val="32"/>
          <w:szCs w:val="32"/>
        </w:rPr>
        <w:t xml:space="preserve"> </w:t>
      </w:r>
      <w:r w:rsidR="007C5B7C" w:rsidRPr="00DE78C0">
        <w:rPr>
          <w:rFonts w:ascii="Angsana New" w:eastAsia="Times New Roman" w:hAnsi="Angsana New"/>
          <w:spacing w:val="-4"/>
          <w:sz w:val="32"/>
          <w:szCs w:val="32"/>
          <w:cs/>
        </w:rPr>
        <w:t xml:space="preserve">เป็นธุรกิจสถานีบริการแก๊ส </w:t>
      </w:r>
      <w:r w:rsidR="007C5B7C" w:rsidRPr="00DE78C0">
        <w:rPr>
          <w:rFonts w:ascii="Angsana New" w:eastAsia="Times New Roman" w:hAnsi="Angsana New"/>
          <w:spacing w:val="-4"/>
          <w:sz w:val="32"/>
          <w:szCs w:val="32"/>
        </w:rPr>
        <w:t>LPG</w:t>
      </w:r>
      <w:r w:rsidR="007C5B7C"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DE78C0">
        <w:rPr>
          <w:rFonts w:ascii="Angsana New" w:eastAsia="Times New Roman" w:hAnsi="Angsana New" w:hint="cs"/>
          <w:sz w:val="32"/>
          <w:szCs w:val="32"/>
          <w:cs/>
        </w:rPr>
        <w:t xml:space="preserve">และน้ำมัน </w:t>
      </w:r>
      <w:r w:rsidR="007C5B7C" w:rsidRPr="00FB0D60">
        <w:rPr>
          <w:rFonts w:ascii="Angsana New" w:eastAsia="Times New Roman" w:hAnsi="Angsana New"/>
          <w:sz w:val="32"/>
          <w:szCs w:val="32"/>
          <w:cs/>
        </w:rPr>
        <w:t xml:space="preserve">ธุรกิจขนส่งแก๊ส </w:t>
      </w:r>
      <w:r w:rsidR="007C5B7C" w:rsidRPr="00FB0D60">
        <w:rPr>
          <w:rFonts w:ascii="Angsana New" w:eastAsia="Times New Roman" w:hAnsi="Angsana New"/>
          <w:sz w:val="32"/>
          <w:szCs w:val="32"/>
        </w:rPr>
        <w:t xml:space="preserve">LPG </w:t>
      </w:r>
      <w:r w:rsidR="007C5B7C" w:rsidRPr="00FB0D60">
        <w:rPr>
          <w:rFonts w:ascii="Angsana New" w:eastAsia="Times New Roman" w:hAnsi="Angsana New"/>
          <w:sz w:val="32"/>
          <w:szCs w:val="32"/>
          <w:cs/>
        </w:rPr>
        <w:t xml:space="preserve">ธุรกิจสถานีบริการแก๊ส </w:t>
      </w:r>
      <w:r w:rsidR="007C5B7C" w:rsidRPr="00FB0D60">
        <w:rPr>
          <w:rFonts w:ascii="Angsana New" w:eastAsia="Times New Roman" w:hAnsi="Angsana New"/>
          <w:sz w:val="32"/>
          <w:szCs w:val="32"/>
        </w:rPr>
        <w:t>NGV</w:t>
      </w:r>
      <w:r w:rsidR="007C5B7C" w:rsidRPr="00FB0D60">
        <w:rPr>
          <w:rFonts w:ascii="Angsana New" w:eastAsia="Times New Roman" w:hAnsi="Angsana New" w:hint="cs"/>
          <w:sz w:val="32"/>
          <w:szCs w:val="32"/>
          <w:cs/>
        </w:rPr>
        <w:t xml:space="preserve">และธุรกิจ </w:t>
      </w:r>
      <w:r w:rsidR="007C5B7C" w:rsidRPr="00FB0D60">
        <w:rPr>
          <w:rFonts w:ascii="Angsana New" w:eastAsia="Times New Roman" w:hAnsi="Angsana New"/>
          <w:sz w:val="32"/>
          <w:szCs w:val="32"/>
        </w:rPr>
        <w:t xml:space="preserve">oil </w:t>
      </w:r>
      <w:r w:rsidR="007C5B7C" w:rsidRPr="00FB0D60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7C5B7C" w:rsidRPr="00FB0D60">
        <w:rPr>
          <w:rFonts w:ascii="Angsana New" w:eastAsia="Times New Roman" w:hAnsi="Angsana New"/>
          <w:sz w:val="32"/>
          <w:szCs w:val="32"/>
        </w:rPr>
        <w:t>non-oil</w:t>
      </w:r>
    </w:p>
    <w:p w14:paraId="088B4274" w14:textId="26382FE7" w:rsidR="007C5B7C" w:rsidRPr="00FB0D60" w:rsidRDefault="002408B0" w:rsidP="007C5B7C">
      <w:pPr>
        <w:spacing w:after="120"/>
        <w:ind w:left="1094" w:right="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2</w:t>
      </w:r>
      <w:r w:rsidR="007C5B7C" w:rsidRPr="00FB0D60">
        <w:rPr>
          <w:rFonts w:ascii="Angsana New" w:eastAsia="Times New Roman" w:hAnsi="Angsana New"/>
          <w:sz w:val="32"/>
          <w:szCs w:val="32"/>
        </w:rPr>
        <w:t>)</w:t>
      </w:r>
      <w:r w:rsidR="007C5B7C" w:rsidRPr="00FB0D60">
        <w:rPr>
          <w:rFonts w:ascii="Angsana New" w:eastAsia="Times New Roman" w:hAnsi="Angsana New"/>
          <w:sz w:val="32"/>
          <w:szCs w:val="32"/>
        </w:rPr>
        <w:tab/>
      </w:r>
      <w:r w:rsidR="007C5B7C" w:rsidRPr="00DE78C0">
        <w:rPr>
          <w:rFonts w:ascii="Angsana New" w:eastAsia="Times New Roman" w:hAnsi="Angsana New"/>
          <w:sz w:val="32"/>
          <w:szCs w:val="32"/>
          <w:cs/>
        </w:rPr>
        <w:t>ส่วนงานพลังงานทางเลือก เป็นธุรกิจการพัฒนาโครงการด้านพลังงานทดแทน โครงการพลังงานทางเลือก</w:t>
      </w:r>
      <w:r w:rsidR="007C5B7C" w:rsidRPr="00FB0D60">
        <w:rPr>
          <w:rFonts w:ascii="Angsana New" w:eastAsia="Times New Roman" w:hAnsi="Angsana New"/>
          <w:sz w:val="32"/>
          <w:szCs w:val="32"/>
          <w:cs/>
        </w:rPr>
        <w:t xml:space="preserve"> โครงการพลังงานหมุนเวียน</w:t>
      </w:r>
    </w:p>
    <w:p w14:paraId="618123B2" w14:textId="5A1E3C88" w:rsidR="007C5B7C" w:rsidRPr="00FB0D60" w:rsidRDefault="002408B0" w:rsidP="007C5B7C">
      <w:pPr>
        <w:spacing w:after="120"/>
        <w:ind w:left="1094" w:right="43" w:hanging="547"/>
        <w:jc w:val="thaiDistribute"/>
        <w:rPr>
          <w:rFonts w:ascii="Angsana New" w:eastAsia="Times New Roman" w:hAnsi="Angsana New"/>
          <w:sz w:val="32"/>
          <w:szCs w:val="32"/>
        </w:rPr>
      </w:pPr>
      <w:r w:rsidRPr="002408B0">
        <w:rPr>
          <w:rFonts w:ascii="Angsana New" w:eastAsia="Times New Roman" w:hAnsi="Angsana New"/>
          <w:sz w:val="32"/>
          <w:szCs w:val="32"/>
        </w:rPr>
        <w:t>3</w:t>
      </w:r>
      <w:r w:rsidR="007C5B7C" w:rsidRPr="00FB0D60">
        <w:rPr>
          <w:rFonts w:ascii="Angsana New" w:eastAsia="Times New Roman" w:hAnsi="Angsana New"/>
          <w:sz w:val="32"/>
          <w:szCs w:val="32"/>
        </w:rPr>
        <w:t>)</w:t>
      </w:r>
      <w:r w:rsidR="007C5B7C" w:rsidRPr="00FB0D60">
        <w:rPr>
          <w:rFonts w:ascii="Angsana New" w:eastAsia="Times New Roman" w:hAnsi="Angsana New"/>
          <w:sz w:val="32"/>
          <w:szCs w:val="32"/>
        </w:rPr>
        <w:tab/>
      </w:r>
      <w:r w:rsidR="007C5B7C" w:rsidRPr="00FB0D60">
        <w:rPr>
          <w:rFonts w:ascii="Angsana New" w:eastAsia="Times New Roman" w:hAnsi="Angsana New"/>
          <w:sz w:val="32"/>
          <w:szCs w:val="32"/>
          <w:cs/>
        </w:rPr>
        <w:t xml:space="preserve">ส่วนงานวิทยุสื่อสาร และ </w:t>
      </w:r>
      <w:r w:rsidR="007C5B7C" w:rsidRPr="00FB0D60">
        <w:rPr>
          <w:rFonts w:ascii="Angsana New" w:eastAsia="Times New Roman" w:hAnsi="Angsana New"/>
          <w:sz w:val="32"/>
          <w:szCs w:val="32"/>
        </w:rPr>
        <w:t>Internet of Things (</w:t>
      </w:r>
      <w:proofErr w:type="spellStart"/>
      <w:r w:rsidR="007C5B7C" w:rsidRPr="00FB0D60">
        <w:rPr>
          <w:rFonts w:ascii="Angsana New" w:eastAsia="Times New Roman" w:hAnsi="Angsana New"/>
          <w:sz w:val="32"/>
          <w:szCs w:val="32"/>
        </w:rPr>
        <w:t>IoT</w:t>
      </w:r>
      <w:proofErr w:type="spellEnd"/>
      <w:r w:rsidR="007C5B7C" w:rsidRPr="00FB0D60">
        <w:rPr>
          <w:rFonts w:ascii="Angsana New" w:eastAsia="Times New Roman" w:hAnsi="Angsana New"/>
          <w:sz w:val="32"/>
          <w:szCs w:val="32"/>
        </w:rPr>
        <w:t xml:space="preserve">) </w:t>
      </w:r>
    </w:p>
    <w:p w14:paraId="32434F69" w14:textId="4EDCCD85" w:rsidR="007C5B7C" w:rsidRPr="00FB0D60" w:rsidRDefault="002408B0" w:rsidP="008C29F6">
      <w:pPr>
        <w:spacing w:before="120" w:after="240"/>
        <w:ind w:left="1094" w:right="43" w:hanging="54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408B0">
        <w:rPr>
          <w:rFonts w:ascii="Angsana New" w:eastAsia="Times New Roman" w:hAnsi="Angsana New"/>
          <w:sz w:val="32"/>
          <w:szCs w:val="32"/>
        </w:rPr>
        <w:t>4</w:t>
      </w:r>
      <w:r w:rsidR="007C5B7C" w:rsidRPr="00FB0D60">
        <w:rPr>
          <w:rFonts w:ascii="Angsana New" w:eastAsia="Times New Roman" w:hAnsi="Angsana New"/>
          <w:sz w:val="32"/>
          <w:szCs w:val="32"/>
        </w:rPr>
        <w:t>)</w:t>
      </w:r>
      <w:r w:rsidR="007C5B7C" w:rsidRPr="00FB0D60">
        <w:rPr>
          <w:rFonts w:ascii="Angsana New" w:eastAsia="Times New Roman" w:hAnsi="Angsana New"/>
          <w:sz w:val="32"/>
          <w:szCs w:val="32"/>
        </w:rPr>
        <w:tab/>
      </w:r>
      <w:bookmarkStart w:id="2" w:name="_Hlk445386"/>
      <w:r w:rsidR="007C5B7C" w:rsidRPr="00FB0D60">
        <w:rPr>
          <w:rFonts w:ascii="Angsana New" w:eastAsia="Times New Roman" w:hAnsi="Angsana New"/>
          <w:sz w:val="32"/>
          <w:szCs w:val="32"/>
          <w:cs/>
        </w:rPr>
        <w:t>ส่วนงานสาธารณูปโภค</w:t>
      </w:r>
    </w:p>
    <w:bookmarkEnd w:id="2"/>
    <w:p w14:paraId="5B4A50A0" w14:textId="7AC47036" w:rsidR="007C5B7C" w:rsidRPr="00DE78C0" w:rsidRDefault="007C5B7C" w:rsidP="008C29F6">
      <w:pPr>
        <w:spacing w:before="120" w:after="240"/>
        <w:ind w:left="547" w:right="43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DE78C0">
        <w:rPr>
          <w:rFonts w:ascii="Angsana New" w:eastAsia="Times New Roman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</w:t>
      </w:r>
      <w:r w:rsidRPr="00DE78C0">
        <w:rPr>
          <w:rFonts w:ascii="Angsana New" w:eastAsia="Times New Roman" w:hAnsi="Angsana New"/>
          <w:spacing w:val="-6"/>
          <w:sz w:val="32"/>
          <w:szCs w:val="32"/>
          <w:cs/>
        </w:rPr>
        <w:t>ปฏิบัติงานของส่วนงานโดยพิจารณาจากกำไรหรือขาดทุนจากการดำเนินงานและสินทรัพย์รวมซึ่งวัดมูลค่า</w:t>
      </w:r>
      <w:r w:rsidRPr="00DE78C0">
        <w:rPr>
          <w:rFonts w:ascii="Angsana New" w:eastAsia="Times New Roman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D03F007" w14:textId="71178447" w:rsidR="007C5B7C" w:rsidRPr="00FB0D60" w:rsidRDefault="007C5B7C" w:rsidP="00784BCE">
      <w:pPr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FB0D60">
        <w:rPr>
          <w:rFonts w:ascii="Angsana New" w:eastAsia="Times New Roman" w:hAnsi="Angsana New"/>
          <w:spacing w:val="-10"/>
          <w:sz w:val="32"/>
          <w:szCs w:val="32"/>
          <w:cs/>
        </w:rPr>
        <w:t>การบันทึกบัญชี</w:t>
      </w:r>
      <w:r w:rsidRPr="00FB0D60">
        <w:rPr>
          <w:rFonts w:ascii="Angsana New" w:eastAsia="Times New Roman" w:hAnsi="Angsana New"/>
          <w:sz w:val="32"/>
          <w:szCs w:val="32"/>
          <w:cs/>
        </w:rPr>
        <w:t>สำหรับรายการระหว่างส่วนงานที่รา</w:t>
      </w:r>
      <w:r w:rsidR="00784BCE">
        <w:rPr>
          <w:rFonts w:ascii="Angsana New" w:eastAsia="Times New Roman" w:hAnsi="Angsana New" w:hint="cs"/>
          <w:sz w:val="32"/>
          <w:szCs w:val="32"/>
          <w:cs/>
        </w:rPr>
        <w:t>ย</w:t>
      </w:r>
      <w:r w:rsidRPr="00FB0D60">
        <w:rPr>
          <w:rFonts w:ascii="Angsana New" w:eastAsia="Times New Roman" w:hAnsi="Angsana New"/>
          <w:sz w:val="32"/>
          <w:szCs w:val="32"/>
          <w:cs/>
        </w:rPr>
        <w:t>งานเป็นไปในลักษณะเดียวกับการบันทึกบัญชีสำหรับรายการธุรกิจกับบุคคลภายนอก</w:t>
      </w:r>
    </w:p>
    <w:p w14:paraId="2B1C1795" w14:textId="77777777" w:rsidR="007C5B7C" w:rsidRPr="00FB0D60" w:rsidRDefault="007C5B7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4"/>
          <w:cs/>
        </w:rPr>
        <w:sectPr w:rsidR="007C5B7C" w:rsidRPr="00FB0D60" w:rsidSect="00102D54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224" w:bottom="720" w:left="1440" w:header="864" w:footer="432" w:gutter="0"/>
          <w:cols w:space="720"/>
        </w:sectPr>
      </w:pPr>
    </w:p>
    <w:p w14:paraId="6FC17D34" w14:textId="3B4CE31B" w:rsidR="003F5A4D" w:rsidRPr="00FB0D60" w:rsidRDefault="003F5A4D" w:rsidP="003F5A4D">
      <w:pPr>
        <w:ind w:left="547" w:right="-43"/>
        <w:rPr>
          <w:rFonts w:ascii="Angsana New" w:eastAsia="Cordia New" w:hAnsi="Angsana New"/>
          <w:sz w:val="32"/>
          <w:szCs w:val="32"/>
        </w:rPr>
      </w:pPr>
      <w:r w:rsidRPr="00FB0D60">
        <w:rPr>
          <w:rFonts w:ascii="Angsana New" w:eastAsia="Cordia New" w:hAnsi="Angsana New"/>
          <w:sz w:val="32"/>
          <w:szCs w:val="32"/>
          <w:cs/>
        </w:rPr>
        <w:t>ข้อมูลตามส่วนงานที่รายงาน</w:t>
      </w:r>
      <w:r w:rsidRPr="00FB0D60">
        <w:rPr>
          <w:rFonts w:ascii="Angsana New" w:eastAsia="Cordia New" w:hAnsi="Angsana New" w:hint="cs"/>
          <w:sz w:val="32"/>
          <w:szCs w:val="32"/>
          <w:cs/>
        </w:rPr>
        <w:t>และการจำแนกรายได้</w:t>
      </w:r>
      <w:r w:rsidRPr="00FB0D60">
        <w:rPr>
          <w:rFonts w:ascii="Angsana New" w:eastAsia="Times New Roman" w:hAnsi="Angsana New"/>
          <w:sz w:val="32"/>
          <w:szCs w:val="32"/>
          <w:cs/>
        </w:rPr>
        <w:t>สำหรับ</w:t>
      </w:r>
      <w:r w:rsidR="00605E0D" w:rsidRPr="00FB0D60">
        <w:rPr>
          <w:rFonts w:ascii="Angsana New" w:eastAsia="Times New Roman" w:hAnsi="Angsana New" w:hint="cs"/>
          <w:sz w:val="32"/>
          <w:szCs w:val="32"/>
          <w:cs/>
        </w:rPr>
        <w:t>ปี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eastAsia="Times New Roman" w:hAnsi="Angsana New"/>
          <w:sz w:val="32"/>
          <w:szCs w:val="32"/>
        </w:rPr>
        <w:t>31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605E0D" w:rsidRPr="00FB0D60">
        <w:rPr>
          <w:rFonts w:ascii="Angsana New" w:eastAsia="Times New Roman" w:hAnsi="Angsana New" w:hint="cs"/>
          <w:sz w:val="32"/>
          <w:szCs w:val="32"/>
          <w:cs/>
        </w:rPr>
        <w:t>ธันวาคม</w:t>
      </w:r>
      <w:r w:rsidRPr="00FB0D60">
        <w:rPr>
          <w:rFonts w:ascii="Angsana New" w:eastAsia="Times New Roman" w:hAnsi="Angsana New"/>
          <w:sz w:val="32"/>
          <w:szCs w:val="32"/>
        </w:rPr>
        <w:t xml:space="preserve"> </w:t>
      </w:r>
      <w:r w:rsidR="002408B0" w:rsidRPr="002408B0">
        <w:rPr>
          <w:rFonts w:ascii="Angsana New" w:eastAsia="Times New Roman" w:hAnsi="Angsana New"/>
          <w:sz w:val="32"/>
          <w:szCs w:val="32"/>
        </w:rPr>
        <w:t>2562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และ </w:t>
      </w:r>
      <w:r w:rsidR="002408B0" w:rsidRPr="002408B0">
        <w:rPr>
          <w:rFonts w:ascii="Angsana New" w:eastAsia="Times New Roman" w:hAnsi="Angsana New"/>
          <w:sz w:val="32"/>
          <w:szCs w:val="32"/>
        </w:rPr>
        <w:t>2561</w:t>
      </w:r>
      <w:r w:rsidRPr="00FB0D60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Pr="00FB0D60">
        <w:rPr>
          <w:rFonts w:ascii="Angsana New" w:eastAsia="Cordia New" w:hAnsi="Angsana New"/>
          <w:sz w:val="32"/>
          <w:szCs w:val="32"/>
          <w:cs/>
        </w:rPr>
        <w:t>มีดังนี้</w:t>
      </w:r>
    </w:p>
    <w:tbl>
      <w:tblPr>
        <w:tblW w:w="14481" w:type="dxa"/>
        <w:tblInd w:w="-163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65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993"/>
        <w:gridCol w:w="141"/>
        <w:gridCol w:w="851"/>
        <w:gridCol w:w="142"/>
        <w:gridCol w:w="851"/>
        <w:gridCol w:w="142"/>
        <w:gridCol w:w="992"/>
        <w:gridCol w:w="142"/>
        <w:gridCol w:w="992"/>
      </w:tblGrid>
      <w:tr w:rsidR="008D78BF" w:rsidRPr="00FB0D60" w14:paraId="51429906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6F092DBD" w14:textId="77777777" w:rsidR="008D78BF" w:rsidRPr="00FB0D60" w:rsidRDefault="008D78BF" w:rsidP="00B32F4B">
            <w:pPr>
              <w:ind w:left="717" w:right="-17"/>
              <w:rPr>
                <w:rFonts w:ascii="Angsana New" w:eastAsia="SimSun" w:hAnsi="Angsana New"/>
                <w:szCs w:val="24"/>
                <w:cs/>
                <w:lang w:val="en-GB" w:eastAsia="zh-CN"/>
              </w:rPr>
            </w:pPr>
          </w:p>
        </w:tc>
        <w:tc>
          <w:tcPr>
            <w:tcW w:w="2268" w:type="dxa"/>
            <w:gridSpan w:val="4"/>
          </w:tcPr>
          <w:p w14:paraId="4E2CA9EA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268" w:type="dxa"/>
            <w:gridSpan w:val="4"/>
          </w:tcPr>
          <w:p w14:paraId="227F5266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127" w:type="dxa"/>
            <w:gridSpan w:val="3"/>
          </w:tcPr>
          <w:p w14:paraId="0988C51C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1" w:type="dxa"/>
          </w:tcPr>
          <w:p w14:paraId="5EFE8389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51" w:type="dxa"/>
          </w:tcPr>
          <w:p w14:paraId="6508F9BB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2" w:type="dxa"/>
          </w:tcPr>
          <w:p w14:paraId="24616868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851" w:type="dxa"/>
          </w:tcPr>
          <w:p w14:paraId="47EF1FB8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42" w:type="dxa"/>
          </w:tcPr>
          <w:p w14:paraId="3BA0A9B0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2126" w:type="dxa"/>
            <w:gridSpan w:val="3"/>
          </w:tcPr>
          <w:p w14:paraId="1D9AA898" w14:textId="77777777" w:rsidR="008D78BF" w:rsidRPr="00FB0D60" w:rsidRDefault="008D78BF" w:rsidP="00B32F4B">
            <w:pPr>
              <w:pStyle w:val="EnvelopeReturn"/>
              <w:ind w:right="73"/>
              <w:jc w:val="right"/>
              <w:rPr>
                <w:rFonts w:ascii="Angsana New" w:hAnsi="Angsana New"/>
                <w:b/>
                <w:bCs/>
                <w:lang w:val="en-GB"/>
              </w:rPr>
            </w:pPr>
            <w:r w:rsidRPr="00FB0D60">
              <w:rPr>
                <w:rFonts w:ascii="Angsana New" w:hAnsi="Angsana New"/>
                <w:b/>
                <w:bCs/>
                <w:cs/>
                <w:lang w:val="en-GB"/>
              </w:rPr>
              <w:t>(หน่วย</w:t>
            </w:r>
            <w:r w:rsidRPr="00FB0D60">
              <w:rPr>
                <w:rFonts w:ascii="Angsana New" w:hAnsi="Angsana New"/>
                <w:b/>
                <w:bCs/>
              </w:rPr>
              <w:t xml:space="preserve">: </w:t>
            </w:r>
            <w:r w:rsidRPr="00FB0D60">
              <w:rPr>
                <w:rFonts w:ascii="Angsana New" w:hAnsi="Angsana New"/>
                <w:b/>
                <w:bCs/>
                <w:cs/>
              </w:rPr>
              <w:t>ล้านบาท</w:t>
            </w:r>
            <w:r w:rsidRPr="00FB0D60">
              <w:rPr>
                <w:rFonts w:ascii="Angsana New" w:hAnsi="Angsana New"/>
                <w:b/>
                <w:bCs/>
                <w:cs/>
                <w:lang w:val="en-GB"/>
              </w:rPr>
              <w:t>)</w:t>
            </w:r>
          </w:p>
        </w:tc>
      </w:tr>
      <w:tr w:rsidR="008D78BF" w:rsidRPr="00FB0D60" w14:paraId="68951617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02F551CD" w14:textId="77777777" w:rsidR="008D78BF" w:rsidRPr="00FB0D60" w:rsidRDefault="008D78BF" w:rsidP="00B32F4B">
            <w:pPr>
              <w:ind w:left="717" w:right="-17"/>
              <w:rPr>
                <w:rFonts w:ascii="Angsana New" w:eastAsia="SimSun" w:hAnsi="Angsana New"/>
                <w:szCs w:val="24"/>
                <w:cs/>
                <w:lang w:val="en-GB" w:eastAsia="zh-CN"/>
              </w:rPr>
            </w:pPr>
          </w:p>
        </w:tc>
        <w:tc>
          <w:tcPr>
            <w:tcW w:w="8648" w:type="dxa"/>
            <w:gridSpan w:val="15"/>
          </w:tcPr>
          <w:p w14:paraId="184FD80D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  <w:tc>
          <w:tcPr>
            <w:tcW w:w="142" w:type="dxa"/>
          </w:tcPr>
          <w:p w14:paraId="4A203581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</w:tcPr>
          <w:p w14:paraId="50B16AFB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gridSpan w:val="2"/>
          </w:tcPr>
          <w:p w14:paraId="41620636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D78BF" w:rsidRPr="00FB0D60" w14:paraId="74DFC141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3A7D4D58" w14:textId="77777777" w:rsidR="008D78BF" w:rsidRPr="00FB0D60" w:rsidRDefault="008D78BF" w:rsidP="00B32F4B">
            <w:pPr>
              <w:ind w:left="717" w:right="-17"/>
              <w:rPr>
                <w:rFonts w:ascii="Angsana New" w:eastAsia="SimSun" w:hAnsi="Angsana New"/>
                <w:szCs w:val="24"/>
                <w:cs/>
                <w:lang w:val="en-GB" w:eastAsia="zh-CN"/>
              </w:rPr>
            </w:pPr>
          </w:p>
        </w:tc>
        <w:tc>
          <w:tcPr>
            <w:tcW w:w="8648" w:type="dxa"/>
            <w:gridSpan w:val="15"/>
          </w:tcPr>
          <w:p w14:paraId="740CEC67" w14:textId="2F464BC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FB0D60">
              <w:rPr>
                <w:rFonts w:ascii="Angsana New" w:hAnsi="Angsana New" w:hint="cs"/>
                <w:b/>
                <w:bCs/>
                <w:cs/>
              </w:rPr>
              <w:t>ปี</w:t>
            </w:r>
            <w:r w:rsidRPr="00FB0D60">
              <w:rPr>
                <w:rFonts w:ascii="Angsana New" w:hAnsi="Angsana New"/>
                <w:b/>
                <w:bCs/>
                <w:cs/>
              </w:rPr>
              <w:t xml:space="preserve">สิ้นสุดวันที่ </w:t>
            </w:r>
            <w:r w:rsidR="002408B0" w:rsidRPr="002408B0">
              <w:rPr>
                <w:rFonts w:ascii="Angsana New" w:hAnsi="Angsana New"/>
                <w:b/>
                <w:bCs/>
              </w:rPr>
              <w:t>31</w:t>
            </w:r>
            <w:r w:rsidRPr="00FB0D60">
              <w:rPr>
                <w:rFonts w:ascii="Angsana New" w:hAnsi="Angsana New"/>
                <w:b/>
                <w:bCs/>
              </w:rPr>
              <w:t xml:space="preserve"> </w:t>
            </w:r>
            <w:r w:rsidRPr="00FB0D60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42" w:type="dxa"/>
          </w:tcPr>
          <w:p w14:paraId="2ED6178A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2" w:type="dxa"/>
          </w:tcPr>
          <w:p w14:paraId="6651E72A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6F1E34E2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</w:tr>
      <w:tr w:rsidR="008D78BF" w:rsidRPr="00FB0D60" w14:paraId="38777796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4705BDE5" w14:textId="77777777" w:rsidR="008D78BF" w:rsidRPr="00FB0D60" w:rsidRDefault="008D78BF" w:rsidP="00B32F4B">
            <w:pPr>
              <w:ind w:left="717" w:right="-17"/>
              <w:rPr>
                <w:rFonts w:ascii="Angsana New" w:eastAsia="SimSun" w:hAnsi="Angsana New"/>
                <w:szCs w:val="24"/>
                <w:cs/>
                <w:lang w:val="en-GB" w:eastAsia="zh-CN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4252C798" w14:textId="3DA149F8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 xml:space="preserve">ธุรกิจตัวแทนนายหน้าในการจัดจำหน่ายแก๊ส </w:t>
            </w:r>
            <w:r w:rsidRPr="00FB0D60">
              <w:rPr>
                <w:rFonts w:ascii="Angsana New" w:hAnsi="Angsana New"/>
                <w:b/>
                <w:bCs/>
              </w:rPr>
              <w:t>LPG</w:t>
            </w:r>
            <w:r w:rsidR="00ED548E">
              <w:rPr>
                <w:rFonts w:ascii="Angsana New" w:hAnsi="Angsana New" w:hint="cs"/>
                <w:b/>
                <w:bCs/>
                <w:cs/>
              </w:rPr>
              <w:t xml:space="preserve"> และน้ำมัน และธุรกิจขนส่งแก๊ส </w:t>
            </w:r>
            <w:r w:rsidR="00ED548E">
              <w:rPr>
                <w:rFonts w:ascii="Angsana New" w:hAnsi="Angsana New"/>
                <w:b/>
                <w:bCs/>
              </w:rPr>
              <w:t>LPG</w:t>
            </w:r>
          </w:p>
        </w:tc>
        <w:tc>
          <w:tcPr>
            <w:tcW w:w="141" w:type="dxa"/>
          </w:tcPr>
          <w:p w14:paraId="7CBFDE0B" w14:textId="77777777" w:rsidR="008D78BF" w:rsidRPr="00FB0D60" w:rsidRDefault="008D78BF" w:rsidP="00B32F4B">
            <w:pPr>
              <w:pStyle w:val="BodyTextIndent"/>
              <w:spacing w:before="0" w:after="0"/>
              <w:ind w:right="-72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67B6454E" w14:textId="50939CF4" w:rsidR="008D78BF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14:paraId="49F90F5C" w14:textId="77777777" w:rsidR="00ED548E" w:rsidRPr="00FB0D60" w:rsidRDefault="00ED548E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14:paraId="568D9E2C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ธุรกิจพลังงานทางเลือก</w:t>
            </w:r>
          </w:p>
        </w:tc>
        <w:tc>
          <w:tcPr>
            <w:tcW w:w="141" w:type="dxa"/>
          </w:tcPr>
          <w:p w14:paraId="11F9D9D9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127" w:type="dxa"/>
            <w:gridSpan w:val="3"/>
          </w:tcPr>
          <w:p w14:paraId="1316BA63" w14:textId="77777777" w:rsidR="00ED548E" w:rsidRDefault="00ED548E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14:paraId="392727D5" w14:textId="0FAA4B48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 xml:space="preserve">ธุรกิจวิทยุสื่อสารและ </w:t>
            </w:r>
          </w:p>
          <w:p w14:paraId="2E2FF39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FB0D60">
              <w:rPr>
                <w:rFonts w:ascii="Angsana New" w:hAnsi="Angsana New"/>
                <w:b/>
                <w:bCs/>
              </w:rPr>
              <w:t>Internet of Things (</w:t>
            </w:r>
            <w:proofErr w:type="spellStart"/>
            <w:r w:rsidRPr="00FB0D60">
              <w:rPr>
                <w:rFonts w:ascii="Angsana New" w:hAnsi="Angsana New"/>
                <w:b/>
                <w:bCs/>
              </w:rPr>
              <w:t>IoT</w:t>
            </w:r>
            <w:proofErr w:type="spellEnd"/>
            <w:r w:rsidRPr="00FB0D60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141" w:type="dxa"/>
          </w:tcPr>
          <w:p w14:paraId="00A0C033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44" w:type="dxa"/>
            <w:gridSpan w:val="3"/>
          </w:tcPr>
          <w:p w14:paraId="31FA1DEC" w14:textId="58A6F552" w:rsidR="008D78BF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14:paraId="181E3185" w14:textId="77777777" w:rsidR="00ED548E" w:rsidRPr="00FB0D60" w:rsidRDefault="00ED548E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  <w:p w14:paraId="635AC5D1" w14:textId="5AA75F4D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FB0D60">
              <w:rPr>
                <w:rFonts w:ascii="Angsana New" w:hAnsi="Angsana New" w:hint="cs"/>
                <w:b/>
                <w:bCs/>
                <w:cs/>
              </w:rPr>
              <w:t>สาธารณูปโภค</w:t>
            </w:r>
          </w:p>
        </w:tc>
        <w:tc>
          <w:tcPr>
            <w:tcW w:w="142" w:type="dxa"/>
          </w:tcPr>
          <w:p w14:paraId="2C63DB86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</w:tcPr>
          <w:p w14:paraId="0DE977C1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2" w:type="dxa"/>
          </w:tcPr>
          <w:p w14:paraId="50A3D2F2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vAlign w:val="bottom"/>
          </w:tcPr>
          <w:p w14:paraId="37E071B8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FB0D60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8D78BF" w:rsidRPr="00FB0D60" w14:paraId="6D6AA9CF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5A3383DE" w14:textId="77777777" w:rsidR="008D78BF" w:rsidRPr="00FB0D60" w:rsidRDefault="008D78BF" w:rsidP="00B32F4B">
            <w:pPr>
              <w:ind w:left="717" w:right="-17"/>
              <w:rPr>
                <w:rFonts w:ascii="Angsana New" w:eastAsia="SimSun" w:hAnsi="Angsana New"/>
                <w:szCs w:val="24"/>
                <w:cs/>
                <w:lang w:val="en-GB" w:eastAsia="zh-CN"/>
              </w:rPr>
            </w:pPr>
          </w:p>
        </w:tc>
        <w:tc>
          <w:tcPr>
            <w:tcW w:w="993" w:type="dxa"/>
            <w:vAlign w:val="bottom"/>
          </w:tcPr>
          <w:p w14:paraId="0556B557" w14:textId="206A72EE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1" w:type="dxa"/>
          </w:tcPr>
          <w:p w14:paraId="6A778E5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79C813E" w14:textId="438CF9FF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41" w:type="dxa"/>
          </w:tcPr>
          <w:p w14:paraId="1A16CEA3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8021602" w14:textId="72B64BD7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1" w:type="dxa"/>
          </w:tcPr>
          <w:p w14:paraId="03133FEB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1487D126" w14:textId="4828938E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41" w:type="dxa"/>
          </w:tcPr>
          <w:p w14:paraId="396F49D1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7D6FAB71" w14:textId="518C269B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1" w:type="dxa"/>
          </w:tcPr>
          <w:p w14:paraId="40110A0F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68BBAC9A" w14:textId="2A0A0B51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41" w:type="dxa"/>
          </w:tcPr>
          <w:p w14:paraId="02D970E8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" w:type="dxa"/>
            <w:vAlign w:val="bottom"/>
          </w:tcPr>
          <w:p w14:paraId="6ACD2967" w14:textId="46C0D0A5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2" w:type="dxa"/>
          </w:tcPr>
          <w:p w14:paraId="5BBA4C4E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1" w:type="dxa"/>
            <w:vAlign w:val="bottom"/>
          </w:tcPr>
          <w:p w14:paraId="150E2EDF" w14:textId="25344332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2408B0"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42" w:type="dxa"/>
          </w:tcPr>
          <w:p w14:paraId="5C28CF04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2" w:type="dxa"/>
            <w:vAlign w:val="bottom"/>
          </w:tcPr>
          <w:p w14:paraId="249ABA86" w14:textId="3EC70D9F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142" w:type="dxa"/>
          </w:tcPr>
          <w:p w14:paraId="5EF27A00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3F2B3E" w14:textId="5BD02A90" w:rsidR="008D78BF" w:rsidRPr="00FB0D60" w:rsidRDefault="002408B0" w:rsidP="00B32F4B">
            <w:pPr>
              <w:pStyle w:val="EnvelopeReturn"/>
              <w:ind w:right="-72"/>
              <w:jc w:val="center"/>
              <w:rPr>
                <w:rFonts w:ascii="Angsana New" w:hAnsi="Angsana New"/>
                <w:lang w:val="en-GB"/>
              </w:rPr>
            </w:pPr>
            <w:r w:rsidRPr="002408B0">
              <w:rPr>
                <w:rFonts w:ascii="Angsana New" w:hAnsi="Angsana New"/>
                <w:b/>
                <w:bCs/>
              </w:rPr>
              <w:t>2561</w:t>
            </w:r>
          </w:p>
        </w:tc>
      </w:tr>
      <w:tr w:rsidR="008D78BF" w:rsidRPr="00FB0D60" w14:paraId="430A061B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3001648F" w14:textId="77777777" w:rsidR="008D78BF" w:rsidRPr="00FB0D60" w:rsidRDefault="008D78BF" w:rsidP="00B32F4B">
            <w:pPr>
              <w:ind w:left="234" w:right="342"/>
              <w:rPr>
                <w:rFonts w:asciiTheme="majorBidi" w:eastAsia="SimSun" w:hAnsiTheme="majorBidi" w:cstheme="majorBidi"/>
                <w:szCs w:val="24"/>
                <w:cs/>
                <w:lang w:val="en-GB" w:eastAsia="zh-CN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993" w:type="dxa"/>
            <w:vAlign w:val="center"/>
          </w:tcPr>
          <w:p w14:paraId="407B8D41" w14:textId="08EA5A7A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756</w:t>
            </w:r>
          </w:p>
        </w:tc>
        <w:tc>
          <w:tcPr>
            <w:tcW w:w="141" w:type="dxa"/>
            <w:vAlign w:val="center"/>
          </w:tcPr>
          <w:p w14:paraId="5EE6BF24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14:paraId="553FC1B0" w14:textId="03E04A39" w:rsidR="008D78BF" w:rsidRPr="00FB0D60" w:rsidRDefault="002408B0" w:rsidP="00B32F4B">
            <w:pPr>
              <w:tabs>
                <w:tab w:val="decimal" w:pos="83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429</w:t>
            </w:r>
          </w:p>
        </w:tc>
        <w:tc>
          <w:tcPr>
            <w:tcW w:w="141" w:type="dxa"/>
            <w:vAlign w:val="center"/>
          </w:tcPr>
          <w:p w14:paraId="09F64F36" w14:textId="77777777" w:rsidR="008D78BF" w:rsidRPr="00FB0D60" w:rsidRDefault="008D78BF" w:rsidP="00B32F4B">
            <w:pPr>
              <w:pStyle w:val="EnvelopeReturn"/>
              <w:tabs>
                <w:tab w:val="decimal" w:pos="786"/>
              </w:tabs>
              <w:ind w:right="-72"/>
              <w:jc w:val="center"/>
              <w:rPr>
                <w:rFonts w:asciiTheme="majorBidi" w:eastAsia="Times New Roman" w:hAnsiTheme="majorBidi" w:cstheme="majorBidi"/>
                <w:lang w:eastAsia="x-none"/>
              </w:rPr>
            </w:pPr>
          </w:p>
        </w:tc>
        <w:tc>
          <w:tcPr>
            <w:tcW w:w="993" w:type="dxa"/>
            <w:vAlign w:val="center"/>
          </w:tcPr>
          <w:p w14:paraId="49498F07" w14:textId="45882198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23</w:t>
            </w:r>
          </w:p>
        </w:tc>
        <w:tc>
          <w:tcPr>
            <w:tcW w:w="141" w:type="dxa"/>
            <w:vAlign w:val="center"/>
          </w:tcPr>
          <w:p w14:paraId="2600D32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8B1C103" w14:textId="39749908" w:rsidR="008D78BF" w:rsidRPr="00FB0D60" w:rsidRDefault="002408B0" w:rsidP="00B32F4B">
            <w:pPr>
              <w:pStyle w:val="BodyTextIndent"/>
              <w:tabs>
                <w:tab w:val="decimal" w:pos="831"/>
              </w:tabs>
              <w:spacing w:before="0" w:after="0"/>
              <w:ind w:left="-282" w:right="-11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08B0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1" w:type="dxa"/>
            <w:vAlign w:val="center"/>
          </w:tcPr>
          <w:p w14:paraId="26463FE5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00E09AF" w14:textId="5CD21677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107</w:t>
            </w:r>
          </w:p>
        </w:tc>
        <w:tc>
          <w:tcPr>
            <w:tcW w:w="141" w:type="dxa"/>
            <w:vAlign w:val="center"/>
          </w:tcPr>
          <w:p w14:paraId="6596621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53D7B7F" w14:textId="6916CDFF" w:rsidR="008D78BF" w:rsidRPr="00FB0D60" w:rsidRDefault="002408B0" w:rsidP="00B32F4B">
            <w:pPr>
              <w:pStyle w:val="BodyTextIndent"/>
              <w:tabs>
                <w:tab w:val="decimal" w:pos="698"/>
              </w:tabs>
              <w:spacing w:before="0" w:after="0"/>
              <w:ind w:left="-282" w:right="-10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08B0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141" w:type="dxa"/>
          </w:tcPr>
          <w:p w14:paraId="32B795F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022FD4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</w:tcPr>
          <w:p w14:paraId="16F1A9D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0D5E11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  <w:vAlign w:val="center"/>
          </w:tcPr>
          <w:p w14:paraId="2BDE9E8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74472F" w14:textId="3A8572F7" w:rsidR="008D78BF" w:rsidRPr="00FB0D60" w:rsidRDefault="002408B0" w:rsidP="004F5C3E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886</w:t>
            </w:r>
          </w:p>
        </w:tc>
        <w:tc>
          <w:tcPr>
            <w:tcW w:w="142" w:type="dxa"/>
            <w:vAlign w:val="center"/>
          </w:tcPr>
          <w:p w14:paraId="05DB9B03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54D679C3" w14:textId="69409ABC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586</w:t>
            </w:r>
          </w:p>
        </w:tc>
      </w:tr>
      <w:tr w:rsidR="008D78BF" w:rsidRPr="00FB0D60" w14:paraId="6F52EF01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72991299" w14:textId="4A92824A" w:rsidR="008D78BF" w:rsidRPr="00FB0D60" w:rsidRDefault="002D0657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รายได้จากการให้บริการ - </w:t>
            </w:r>
            <w:r w:rsidR="008D78BF"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ตลอดช่วงเวลา</w:t>
            </w:r>
          </w:p>
        </w:tc>
        <w:tc>
          <w:tcPr>
            <w:tcW w:w="993" w:type="dxa"/>
            <w:vAlign w:val="center"/>
          </w:tcPr>
          <w:p w14:paraId="756B5AC9" w14:textId="68353F26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73</w:t>
            </w:r>
          </w:p>
        </w:tc>
        <w:tc>
          <w:tcPr>
            <w:tcW w:w="141" w:type="dxa"/>
            <w:vAlign w:val="center"/>
          </w:tcPr>
          <w:p w14:paraId="3286BDBE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14:paraId="7629EB13" w14:textId="72DDA42C" w:rsidR="008D78BF" w:rsidRPr="00FB0D60" w:rsidRDefault="002408B0" w:rsidP="00B32F4B">
            <w:pPr>
              <w:tabs>
                <w:tab w:val="decimal" w:pos="83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95</w:t>
            </w:r>
          </w:p>
        </w:tc>
        <w:tc>
          <w:tcPr>
            <w:tcW w:w="141" w:type="dxa"/>
            <w:vAlign w:val="center"/>
          </w:tcPr>
          <w:p w14:paraId="412C3BED" w14:textId="77777777" w:rsidR="008D78BF" w:rsidRPr="00FB0D60" w:rsidRDefault="008D78BF" w:rsidP="00B32F4B">
            <w:pPr>
              <w:pStyle w:val="EnvelopeReturn"/>
              <w:tabs>
                <w:tab w:val="decimal" w:pos="786"/>
              </w:tabs>
              <w:ind w:right="-72"/>
              <w:jc w:val="center"/>
              <w:rPr>
                <w:rFonts w:asciiTheme="majorBidi" w:eastAsia="Times New Roman" w:hAnsiTheme="majorBidi" w:cstheme="majorBidi"/>
                <w:lang w:eastAsia="x-none"/>
              </w:rPr>
            </w:pPr>
          </w:p>
        </w:tc>
        <w:tc>
          <w:tcPr>
            <w:tcW w:w="993" w:type="dxa"/>
            <w:vAlign w:val="center"/>
          </w:tcPr>
          <w:p w14:paraId="5903CF09" w14:textId="0E5BB5C5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11</w:t>
            </w:r>
          </w:p>
        </w:tc>
        <w:tc>
          <w:tcPr>
            <w:tcW w:w="141" w:type="dxa"/>
            <w:vAlign w:val="center"/>
          </w:tcPr>
          <w:p w14:paraId="022A613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EE13A40" w14:textId="77777777" w:rsidR="008D78BF" w:rsidRPr="00FB0D60" w:rsidRDefault="008D78BF" w:rsidP="00B32F4B">
            <w:pPr>
              <w:pStyle w:val="BodyTextIndent"/>
              <w:spacing w:before="0" w:after="0"/>
              <w:ind w:left="-282" w:right="-11" w:firstLine="4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0D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118481F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37AD3F9" w14:textId="4E41E61D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28</w:t>
            </w:r>
          </w:p>
        </w:tc>
        <w:tc>
          <w:tcPr>
            <w:tcW w:w="141" w:type="dxa"/>
            <w:vAlign w:val="center"/>
          </w:tcPr>
          <w:p w14:paraId="3A22B8D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11B0C71" w14:textId="1A57EB42" w:rsidR="008D78BF" w:rsidRPr="00FB0D60" w:rsidRDefault="002408B0" w:rsidP="00B32F4B">
            <w:pPr>
              <w:pStyle w:val="BodyTextIndent"/>
              <w:tabs>
                <w:tab w:val="decimal" w:pos="698"/>
              </w:tabs>
              <w:spacing w:before="0" w:after="0"/>
              <w:ind w:left="-282" w:right="-10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08B0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</w:tcPr>
          <w:p w14:paraId="65B9253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48FFC" w14:textId="335451E3" w:rsidR="008D78BF" w:rsidRPr="00FB0D60" w:rsidRDefault="002408B0" w:rsidP="00B32F4B">
            <w:pPr>
              <w:tabs>
                <w:tab w:val="decimal" w:pos="697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28</w:t>
            </w:r>
          </w:p>
        </w:tc>
        <w:tc>
          <w:tcPr>
            <w:tcW w:w="142" w:type="dxa"/>
          </w:tcPr>
          <w:p w14:paraId="17A47F7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BA54DE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  <w:vAlign w:val="center"/>
          </w:tcPr>
          <w:p w14:paraId="3356865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96B97B6" w14:textId="788D669D" w:rsidR="008D78BF" w:rsidRPr="00FB0D60" w:rsidRDefault="002408B0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140</w:t>
            </w:r>
          </w:p>
        </w:tc>
        <w:tc>
          <w:tcPr>
            <w:tcW w:w="142" w:type="dxa"/>
            <w:vAlign w:val="center"/>
          </w:tcPr>
          <w:p w14:paraId="4FA7E321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vAlign w:val="center"/>
          </w:tcPr>
          <w:p w14:paraId="76C143CC" w14:textId="056F1B1F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97</w:t>
            </w:r>
          </w:p>
        </w:tc>
      </w:tr>
      <w:tr w:rsidR="008D78BF" w:rsidRPr="00FB0D60" w14:paraId="2D1D4A15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5BA7E9FB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ต้นทุนการขาย</w:t>
            </w:r>
          </w:p>
        </w:tc>
        <w:tc>
          <w:tcPr>
            <w:tcW w:w="993" w:type="dxa"/>
            <w:vAlign w:val="center"/>
          </w:tcPr>
          <w:p w14:paraId="53C81C52" w14:textId="4E94310A" w:rsidR="008D78BF" w:rsidRPr="00FB0D60" w:rsidRDefault="008D78BF" w:rsidP="00E94221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640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3EF36356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center"/>
          </w:tcPr>
          <w:p w14:paraId="1A36A326" w14:textId="7149F354" w:rsidR="008D78BF" w:rsidRPr="00FB0D60" w:rsidRDefault="008D78BF" w:rsidP="00B32F4B">
            <w:pPr>
              <w:tabs>
                <w:tab w:val="decimal" w:pos="83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320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3D1DB887" w14:textId="77777777" w:rsidR="008D78BF" w:rsidRPr="00FB0D60" w:rsidRDefault="008D78BF" w:rsidP="00B32F4B">
            <w:pPr>
              <w:pStyle w:val="EnvelopeReturn"/>
              <w:tabs>
                <w:tab w:val="decimal" w:pos="786"/>
              </w:tabs>
              <w:ind w:right="-72"/>
              <w:jc w:val="center"/>
              <w:rPr>
                <w:rFonts w:asciiTheme="majorBidi" w:eastAsia="Times New Roman" w:hAnsiTheme="majorBidi" w:cstheme="majorBidi"/>
                <w:cs/>
                <w:lang w:eastAsia="x-none"/>
              </w:rPr>
            </w:pPr>
          </w:p>
        </w:tc>
        <w:tc>
          <w:tcPr>
            <w:tcW w:w="993" w:type="dxa"/>
            <w:vAlign w:val="center"/>
          </w:tcPr>
          <w:p w14:paraId="383CF713" w14:textId="75D656A1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19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15DF5A3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3493A573" w14:textId="402ADF3B" w:rsidR="008D78BF" w:rsidRPr="00FB0D60" w:rsidRDefault="008D78BF" w:rsidP="00B32F4B">
            <w:pPr>
              <w:pStyle w:val="BodyTextIndent"/>
              <w:tabs>
                <w:tab w:val="decimal" w:pos="831"/>
              </w:tabs>
              <w:spacing w:before="0" w:after="0"/>
              <w:ind w:left="-282" w:right="-11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B0D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center"/>
          </w:tcPr>
          <w:p w14:paraId="1F3F079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50130B63" w14:textId="64208105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90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05A8C583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36ADDF53" w14:textId="3C320930" w:rsidR="008D78BF" w:rsidRPr="00FB0D60" w:rsidRDefault="008D78BF" w:rsidP="00B32F4B">
            <w:pPr>
              <w:pStyle w:val="BodyTextIndent"/>
              <w:tabs>
                <w:tab w:val="decimal" w:pos="698"/>
              </w:tabs>
              <w:spacing w:before="0" w:after="0"/>
              <w:ind w:left="-282" w:right="-10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B0D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FB0D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475D377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E26830F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</w:tcPr>
          <w:p w14:paraId="067ECFB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9F2425E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  <w:vAlign w:val="center"/>
          </w:tcPr>
          <w:p w14:paraId="6DE8E929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B45C202" w14:textId="5021761B" w:rsidR="008D78BF" w:rsidRPr="00FB0D60" w:rsidRDefault="008D78BF" w:rsidP="00E94221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749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5E3080CB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C9E330" w14:textId="11C4878A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435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6A4E261D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57AFD075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ต้นทุนการให้บริการ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EDD07A0" w14:textId="2E69F0EE" w:rsidR="008D78BF" w:rsidRPr="00FB0D60" w:rsidRDefault="008D78BF" w:rsidP="00E94221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val="en-GB"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52</w:t>
            </w:r>
            <w:r w:rsidRPr="00FB0D60"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507A46E9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DFF44EA" w14:textId="5420BA49" w:rsidR="008D78BF" w:rsidRPr="00FB0D60" w:rsidRDefault="008D78BF" w:rsidP="00B32F4B">
            <w:pPr>
              <w:tabs>
                <w:tab w:val="decimal" w:pos="83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60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4503B0E8" w14:textId="77777777" w:rsidR="008D78BF" w:rsidRPr="00FB0D60" w:rsidRDefault="008D78BF" w:rsidP="00B32F4B">
            <w:pPr>
              <w:pStyle w:val="EnvelopeReturn"/>
              <w:tabs>
                <w:tab w:val="decimal" w:pos="786"/>
              </w:tabs>
              <w:ind w:right="-72"/>
              <w:jc w:val="center"/>
              <w:rPr>
                <w:rFonts w:asciiTheme="majorBidi" w:eastAsia="Times New Roman" w:hAnsiTheme="majorBidi" w:cstheme="majorBidi"/>
                <w:cs/>
                <w:lang w:eastAsia="x-none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9A67D56" w14:textId="1D98C73A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9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432329E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70B5EB5" w14:textId="77777777" w:rsidR="008D78BF" w:rsidRPr="00FB0D60" w:rsidRDefault="008D78BF" w:rsidP="00B32F4B">
            <w:pPr>
              <w:pStyle w:val="BodyTextIndent"/>
              <w:spacing w:before="0" w:after="0"/>
              <w:ind w:left="-282" w:right="-11" w:firstLine="44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center"/>
          </w:tcPr>
          <w:p w14:paraId="4A3D0CC9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3205C5A" w14:textId="4C222952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17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1" w:type="dxa"/>
            <w:vAlign w:val="center"/>
          </w:tcPr>
          <w:p w14:paraId="2B83C0A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882F6AC" w14:textId="316453BD" w:rsidR="008D78BF" w:rsidRPr="00FB0D60" w:rsidRDefault="008D78BF" w:rsidP="00B32F4B">
            <w:pPr>
              <w:pStyle w:val="BodyTextIndent"/>
              <w:tabs>
                <w:tab w:val="decimal" w:pos="698"/>
              </w:tabs>
              <w:spacing w:before="0" w:after="0"/>
              <w:ind w:left="-282" w:right="-10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B0D6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33E182C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0323B36" w14:textId="5C5E3F06" w:rsidR="008D78BF" w:rsidRPr="00FB0D60" w:rsidRDefault="008D78BF" w:rsidP="00B32F4B">
            <w:pPr>
              <w:tabs>
                <w:tab w:val="decimal" w:pos="697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10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</w:tcPr>
          <w:p w14:paraId="7216375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55212D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  <w:vAlign w:val="center"/>
          </w:tcPr>
          <w:p w14:paraId="31E693D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2666F" w14:textId="22E398E2" w:rsidR="008D78BF" w:rsidRPr="00FB0D60" w:rsidRDefault="008D78BF" w:rsidP="004F5C3E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88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3DE0AD88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6E01F6" w14:textId="795FD457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61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576BDA7F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5319082A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กำไรขั้นต้น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B271A" w14:textId="44D1F730" w:rsidR="008D78BF" w:rsidRPr="00FB0D60" w:rsidRDefault="002408B0" w:rsidP="00E94221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val="en-GB"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137</w:t>
            </w:r>
          </w:p>
        </w:tc>
        <w:tc>
          <w:tcPr>
            <w:tcW w:w="141" w:type="dxa"/>
            <w:vAlign w:val="center"/>
          </w:tcPr>
          <w:p w14:paraId="7DF7BCE0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5D291" w14:textId="1E4D5751" w:rsidR="008D78BF" w:rsidRPr="00FB0D60" w:rsidRDefault="002408B0" w:rsidP="00B32F4B">
            <w:pPr>
              <w:tabs>
                <w:tab w:val="decimal" w:pos="83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144</w:t>
            </w:r>
          </w:p>
        </w:tc>
        <w:tc>
          <w:tcPr>
            <w:tcW w:w="141" w:type="dxa"/>
            <w:vAlign w:val="center"/>
          </w:tcPr>
          <w:p w14:paraId="743BD286" w14:textId="77777777" w:rsidR="008D78BF" w:rsidRPr="00FB0D60" w:rsidRDefault="008D78BF" w:rsidP="00B32F4B">
            <w:pPr>
              <w:pStyle w:val="EnvelopeReturn"/>
              <w:tabs>
                <w:tab w:val="decimal" w:pos="786"/>
              </w:tabs>
              <w:ind w:right="-72"/>
              <w:jc w:val="center"/>
              <w:rPr>
                <w:rFonts w:asciiTheme="majorBidi" w:eastAsia="Times New Roman" w:hAnsiTheme="majorBidi" w:cstheme="majorBidi"/>
                <w:lang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085451" w14:textId="055756F4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6</w:t>
            </w:r>
          </w:p>
        </w:tc>
        <w:tc>
          <w:tcPr>
            <w:tcW w:w="141" w:type="dxa"/>
            <w:vAlign w:val="center"/>
          </w:tcPr>
          <w:p w14:paraId="7897882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F537A" w14:textId="01BCFA89" w:rsidR="008D78BF" w:rsidRPr="00FB0D60" w:rsidRDefault="002408B0" w:rsidP="00B32F4B">
            <w:pPr>
              <w:pStyle w:val="BodyTextIndent"/>
              <w:tabs>
                <w:tab w:val="decimal" w:pos="831"/>
              </w:tabs>
              <w:spacing w:before="0" w:after="0"/>
              <w:ind w:left="-282" w:right="-11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08B0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1" w:type="dxa"/>
            <w:vAlign w:val="center"/>
          </w:tcPr>
          <w:p w14:paraId="46424D5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9E7452" w14:textId="3B160690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28</w:t>
            </w:r>
          </w:p>
        </w:tc>
        <w:tc>
          <w:tcPr>
            <w:tcW w:w="141" w:type="dxa"/>
            <w:vAlign w:val="center"/>
          </w:tcPr>
          <w:p w14:paraId="71E16CF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1D3CD4" w14:textId="10F84199" w:rsidR="008D78BF" w:rsidRPr="00FB0D60" w:rsidRDefault="002408B0" w:rsidP="00B32F4B">
            <w:pPr>
              <w:pStyle w:val="BodyTextIndent"/>
              <w:tabs>
                <w:tab w:val="decimal" w:pos="698"/>
              </w:tabs>
              <w:spacing w:before="0" w:after="0"/>
              <w:ind w:left="-282" w:right="-100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408B0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141" w:type="dxa"/>
          </w:tcPr>
          <w:p w14:paraId="2CB384C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DF9B88E" w14:textId="34A12A55" w:rsidR="008D78BF" w:rsidRPr="00FB0D60" w:rsidRDefault="002408B0" w:rsidP="00B32F4B">
            <w:pPr>
              <w:tabs>
                <w:tab w:val="decimal" w:pos="697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18</w:t>
            </w:r>
          </w:p>
        </w:tc>
        <w:tc>
          <w:tcPr>
            <w:tcW w:w="142" w:type="dxa"/>
          </w:tcPr>
          <w:p w14:paraId="702A1FDC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B1539EE" w14:textId="77777777" w:rsidR="008D78BF" w:rsidRPr="00FB0D60" w:rsidRDefault="008D78BF" w:rsidP="00B32F4B">
            <w:pPr>
              <w:tabs>
                <w:tab w:val="decimal" w:pos="130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-</w:t>
            </w:r>
          </w:p>
        </w:tc>
        <w:tc>
          <w:tcPr>
            <w:tcW w:w="142" w:type="dxa"/>
            <w:vAlign w:val="center"/>
          </w:tcPr>
          <w:p w14:paraId="185C0E7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A2DA9F" w14:textId="1F5682C4" w:rsidR="008D78BF" w:rsidRPr="00FB0D60" w:rsidRDefault="002408B0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189</w:t>
            </w:r>
          </w:p>
        </w:tc>
        <w:tc>
          <w:tcPr>
            <w:tcW w:w="142" w:type="dxa"/>
            <w:vAlign w:val="center"/>
          </w:tcPr>
          <w:p w14:paraId="68A9C9DF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B24E1F" w14:textId="7E366BC8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187</w:t>
            </w:r>
          </w:p>
        </w:tc>
      </w:tr>
      <w:tr w:rsidR="008D78BF" w:rsidRPr="00FB0D60" w14:paraId="1461317E" w14:textId="77777777" w:rsidTr="00B32F4B">
        <w:trPr>
          <w:trHeight w:hRule="exact" w:val="144"/>
        </w:trPr>
        <w:tc>
          <w:tcPr>
            <w:tcW w:w="3565" w:type="dxa"/>
            <w:vAlign w:val="bottom"/>
          </w:tcPr>
          <w:p w14:paraId="5FAA0ECE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1A06D86B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13A943B6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5F97517E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4B1E275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5ED802E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1FF4510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7AD45B3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3FBC549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3706691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0BFA8CB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25F44D6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49250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191D7BF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2A96F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BED62F5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CFA2ED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E2CB49" w14:textId="77777777" w:rsidR="008D78BF" w:rsidRPr="00FB0D60" w:rsidRDefault="008D78BF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</w:p>
        </w:tc>
        <w:tc>
          <w:tcPr>
            <w:tcW w:w="142" w:type="dxa"/>
            <w:vAlign w:val="center"/>
          </w:tcPr>
          <w:p w14:paraId="1B9D94C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07604C71" w14:textId="77777777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</w:p>
        </w:tc>
      </w:tr>
      <w:tr w:rsidR="008D78BF" w:rsidRPr="00FB0D60" w14:paraId="37218438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6FB46937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993" w:type="dxa"/>
            <w:vAlign w:val="center"/>
          </w:tcPr>
          <w:p w14:paraId="773556E4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54536908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EF129A8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24D7CC0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5BAF2A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6FFB966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1C6E8C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66DD0D0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948E31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0C3CA94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E36939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C89AF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EDB56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55B2D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BAF4A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234902B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F8E71D" w14:textId="011030E8" w:rsidR="008D78BF" w:rsidRPr="00FB0D60" w:rsidRDefault="002408B0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307</w:t>
            </w:r>
          </w:p>
        </w:tc>
        <w:tc>
          <w:tcPr>
            <w:tcW w:w="142" w:type="dxa"/>
            <w:vAlign w:val="center"/>
          </w:tcPr>
          <w:p w14:paraId="61C720D2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42F799" w14:textId="729E23E9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108</w:t>
            </w:r>
          </w:p>
        </w:tc>
      </w:tr>
      <w:tr w:rsidR="008D78BF" w:rsidRPr="00FB0D60" w14:paraId="78F2026E" w14:textId="77777777" w:rsidTr="00B32F4B">
        <w:trPr>
          <w:trHeight w:val="144"/>
        </w:trPr>
        <w:tc>
          <w:tcPr>
            <w:tcW w:w="3565" w:type="dxa"/>
            <w:vAlign w:val="center"/>
          </w:tcPr>
          <w:p w14:paraId="1BDA37CE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993" w:type="dxa"/>
            <w:vAlign w:val="center"/>
          </w:tcPr>
          <w:p w14:paraId="1D9B9D0D" w14:textId="77777777" w:rsidR="008D78BF" w:rsidRPr="00FB0D60" w:rsidRDefault="008D78BF" w:rsidP="00B32F4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5E4AC93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14:paraId="60BD6DB9" w14:textId="77777777" w:rsidR="008D78BF" w:rsidRPr="00FB0D60" w:rsidRDefault="008D78BF" w:rsidP="00B32F4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E2748D1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14:paraId="2421685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30ADD45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17B6C5B3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59CB263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6184E82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42CC50B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3341E0D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15C4A5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C9CAD1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1A9421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55A5A6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center"/>
          </w:tcPr>
          <w:p w14:paraId="364A212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E63D1D" w14:textId="0649E42A" w:rsidR="008D78BF" w:rsidRPr="00FB0D60" w:rsidRDefault="008D78BF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32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1FC375FA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891B5A3" w14:textId="5A15DF3F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31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4346CEE1" w14:textId="77777777" w:rsidTr="00B32F4B">
        <w:trPr>
          <w:trHeight w:val="144"/>
        </w:trPr>
        <w:tc>
          <w:tcPr>
            <w:tcW w:w="3565" w:type="dxa"/>
            <w:vAlign w:val="center"/>
          </w:tcPr>
          <w:p w14:paraId="77543C74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993" w:type="dxa"/>
            <w:vAlign w:val="center"/>
          </w:tcPr>
          <w:p w14:paraId="75A03023" w14:textId="77777777" w:rsidR="008D78BF" w:rsidRPr="00FB0D60" w:rsidRDefault="008D78BF" w:rsidP="00B32F4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1D63B49D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3" w:type="dxa"/>
            <w:vAlign w:val="center"/>
          </w:tcPr>
          <w:p w14:paraId="1514B54B" w14:textId="77777777" w:rsidR="008D78BF" w:rsidRPr="00FB0D60" w:rsidRDefault="008D78BF" w:rsidP="00B32F4B">
            <w:pPr>
              <w:pStyle w:val="BodyTextIndent"/>
              <w:tabs>
                <w:tab w:val="decimal" w:pos="857"/>
                <w:tab w:val="decimal" w:pos="1120"/>
              </w:tabs>
              <w:spacing w:before="0"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67BB1F2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266777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1002E9C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5AD02CD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7F545BD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625421F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50A8F3D9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7C9FBF3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777BD0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79CA9B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278CF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08580ED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center"/>
          </w:tcPr>
          <w:p w14:paraId="353E148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A6D076" w14:textId="20539F44" w:rsidR="008D78BF" w:rsidRPr="00FB0D60" w:rsidRDefault="008D78BF" w:rsidP="00A42718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356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7F97FD64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E0E892" w14:textId="32EDE4BF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330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6FA9DE9B" w14:textId="77777777" w:rsidTr="00B32F4B">
        <w:trPr>
          <w:trHeight w:val="144"/>
        </w:trPr>
        <w:tc>
          <w:tcPr>
            <w:tcW w:w="3565" w:type="dxa"/>
            <w:vAlign w:val="center"/>
          </w:tcPr>
          <w:p w14:paraId="0E7B5D2A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vAlign w:val="center"/>
          </w:tcPr>
          <w:p w14:paraId="2DB1DC6A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1B61A54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C0E554F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1CEB7A3D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0BD350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45A8103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5B83743C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5D0F029A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23E3C1D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7390EEA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1A21A0A5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71C912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DF9CD1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33D436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05040D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center"/>
          </w:tcPr>
          <w:p w14:paraId="31D3E08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88663" w14:textId="57DDD74C" w:rsidR="008D78BF" w:rsidRPr="00FB0D60" w:rsidRDefault="008D78BF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cs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15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67284F6A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B9257" w14:textId="3B13B7BE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15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0BB7EB4F" w14:textId="77777777" w:rsidTr="00B32F4B">
        <w:trPr>
          <w:trHeight w:val="144"/>
        </w:trPr>
        <w:tc>
          <w:tcPr>
            <w:tcW w:w="3565" w:type="dxa"/>
            <w:vAlign w:val="bottom"/>
          </w:tcPr>
          <w:p w14:paraId="62CDD9B1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กำไรก่อนรายได้ (ค่าใช้จ่าย) ภาษีเงินได้</w:t>
            </w:r>
          </w:p>
        </w:tc>
        <w:tc>
          <w:tcPr>
            <w:tcW w:w="993" w:type="dxa"/>
            <w:vAlign w:val="center"/>
          </w:tcPr>
          <w:p w14:paraId="0E253F09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45EFE6AE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1F7173B6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5E70C011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268539CC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600716F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0B098D2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0878CF3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1DB20D6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  <w:vAlign w:val="center"/>
          </w:tcPr>
          <w:p w14:paraId="52B8160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7B312769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7C1DB6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530C079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F8B222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7A97819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center"/>
          </w:tcPr>
          <w:p w14:paraId="6B7139A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EF046" w14:textId="32E13444" w:rsidR="008D78BF" w:rsidRPr="00FB0D60" w:rsidRDefault="002408B0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93</w:t>
            </w:r>
          </w:p>
        </w:tc>
        <w:tc>
          <w:tcPr>
            <w:tcW w:w="142" w:type="dxa"/>
            <w:vAlign w:val="center"/>
          </w:tcPr>
          <w:p w14:paraId="45149774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0317E1" w14:textId="6EF3A5F5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81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15B70FFB" w14:textId="77777777" w:rsidTr="00A42718">
        <w:trPr>
          <w:trHeight w:val="144"/>
        </w:trPr>
        <w:tc>
          <w:tcPr>
            <w:tcW w:w="3565" w:type="dxa"/>
            <w:vAlign w:val="center"/>
          </w:tcPr>
          <w:p w14:paraId="29CADDA3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hAnsiTheme="majorBidi" w:cstheme="majorBidi"/>
                <w:szCs w:val="24"/>
                <w:cs/>
                <w:lang w:val="en-GB"/>
              </w:rPr>
              <w:t>รายได้ (ค่าใช้จ่าย) ภาษีเงินได้</w:t>
            </w:r>
          </w:p>
        </w:tc>
        <w:tc>
          <w:tcPr>
            <w:tcW w:w="993" w:type="dxa"/>
            <w:vAlign w:val="center"/>
          </w:tcPr>
          <w:p w14:paraId="66A588EF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7783270A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D7DB240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5A2C38C2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D8A5FE3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08D7981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E7B356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7BBE39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E17F75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878C7B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C9325D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41F082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88038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FD1415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F85DF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33AB67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E778B63" w14:textId="5FC7C0F4" w:rsidR="008D78BF" w:rsidRPr="00FB0D60" w:rsidRDefault="008D78BF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9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center"/>
          </w:tcPr>
          <w:p w14:paraId="2B2B34BA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3927C4B" w14:textId="38182DDA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1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8D78BF" w:rsidRPr="00FB0D60" w14:paraId="7C7EC55A" w14:textId="77777777" w:rsidTr="00A42718">
        <w:trPr>
          <w:trHeight w:val="144"/>
        </w:trPr>
        <w:tc>
          <w:tcPr>
            <w:tcW w:w="3565" w:type="dxa"/>
            <w:vAlign w:val="center"/>
          </w:tcPr>
          <w:p w14:paraId="2AECD5A5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pacing w:val="-8"/>
                <w:szCs w:val="24"/>
                <w:cs/>
                <w:lang w:val="en-GB"/>
              </w:rPr>
              <w:t>ส่วนแบ่งกำไรจากเงินลงทุนบริษัทร่วม</w:t>
            </w:r>
          </w:p>
        </w:tc>
        <w:tc>
          <w:tcPr>
            <w:tcW w:w="993" w:type="dxa"/>
            <w:vAlign w:val="center"/>
          </w:tcPr>
          <w:p w14:paraId="5ACCDD07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00483754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D7F4690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46C2F33B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3FF9FC7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4575FDB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70553B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0269506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D3E266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7453427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92996F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90489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3D5C56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20C31C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DE4D4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73484AA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65DF89" w14:textId="7032797C" w:rsidR="008D78BF" w:rsidRPr="00FB0D60" w:rsidRDefault="002408B0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4</w:t>
            </w:r>
          </w:p>
        </w:tc>
        <w:tc>
          <w:tcPr>
            <w:tcW w:w="142" w:type="dxa"/>
            <w:vAlign w:val="center"/>
          </w:tcPr>
          <w:p w14:paraId="5A3D5B04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D996E5" w14:textId="77777777" w:rsidR="008D78BF" w:rsidRPr="00FB0D60" w:rsidRDefault="008D78BF" w:rsidP="00B32F4B">
            <w:pPr>
              <w:tabs>
                <w:tab w:val="decimal" w:pos="272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D78BF" w:rsidRPr="00FB0D60" w14:paraId="2BF322C7" w14:textId="77777777" w:rsidTr="00A42718">
        <w:trPr>
          <w:trHeight w:val="144"/>
        </w:trPr>
        <w:tc>
          <w:tcPr>
            <w:tcW w:w="3565" w:type="dxa"/>
            <w:vAlign w:val="center"/>
          </w:tcPr>
          <w:p w14:paraId="2665F8C5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pacing w:val="-8"/>
                <w:szCs w:val="24"/>
                <w:lang w:val="en-GB"/>
              </w:rPr>
            </w:pPr>
            <w:r w:rsidRPr="00FB0D60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ส่วนที่เป็นของผู้มีส่วนได้เสียที่ไม่มีอำนาจ</w:t>
            </w:r>
          </w:p>
          <w:p w14:paraId="310566C6" w14:textId="77777777" w:rsidR="008D78BF" w:rsidRPr="00FB0D60" w:rsidRDefault="008D78BF" w:rsidP="00B32F4B">
            <w:pPr>
              <w:ind w:left="234" w:right="342" w:firstLine="17"/>
              <w:rPr>
                <w:rFonts w:asciiTheme="majorBidi" w:hAnsiTheme="majorBidi" w:cstheme="majorBidi"/>
                <w:spacing w:val="-8"/>
                <w:szCs w:val="24"/>
                <w:cs/>
                <w:lang w:val="en-GB"/>
              </w:rPr>
            </w:pPr>
            <w:r w:rsidRPr="00FB0D60">
              <w:rPr>
                <w:rFonts w:asciiTheme="majorBidi" w:hAnsiTheme="majorBidi" w:cstheme="majorBidi"/>
                <w:spacing w:val="-8"/>
                <w:szCs w:val="24"/>
                <w:cs/>
                <w:lang w:val="en-GB"/>
              </w:rPr>
              <w:tab/>
            </w:r>
            <w:r w:rsidRPr="00FB0D60">
              <w:rPr>
                <w:rFonts w:asciiTheme="majorBidi" w:hAnsiTheme="majorBidi" w:cstheme="majorBidi" w:hint="cs"/>
                <w:spacing w:val="-8"/>
                <w:szCs w:val="24"/>
                <w:cs/>
                <w:lang w:val="en-GB"/>
              </w:rPr>
              <w:t>ควบคุมของบริษัท</w:t>
            </w:r>
          </w:p>
        </w:tc>
        <w:tc>
          <w:tcPr>
            <w:tcW w:w="993" w:type="dxa"/>
            <w:vAlign w:val="center"/>
          </w:tcPr>
          <w:p w14:paraId="37447F2A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59CF41CD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F1C439D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7A5ADEAF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0B1DDB2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136C6F1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1ED65C5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4B660FC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579387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3678E76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7524C0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AD0A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636E0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81212C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E2368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0053A77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BB3A8" w14:textId="33AC6665" w:rsidR="008D78BF" w:rsidRPr="00FB0D60" w:rsidRDefault="008D78BF" w:rsidP="00B32F4B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(</w:t>
            </w:r>
            <w:r w:rsidR="002408B0"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1</w:t>
            </w:r>
            <w:r w:rsidRPr="00FB0D6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)</w:t>
            </w:r>
          </w:p>
        </w:tc>
        <w:tc>
          <w:tcPr>
            <w:tcW w:w="142" w:type="dxa"/>
            <w:vAlign w:val="bottom"/>
          </w:tcPr>
          <w:p w14:paraId="0737F573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EE3C" w14:textId="78BEC977" w:rsidR="008D78BF" w:rsidRPr="00FB0D60" w:rsidRDefault="002408B0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408B0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8D78BF" w:rsidRPr="00FB0D60" w14:paraId="55534E91" w14:textId="77777777" w:rsidTr="00B32F4B">
        <w:trPr>
          <w:trHeight w:val="144"/>
        </w:trPr>
        <w:tc>
          <w:tcPr>
            <w:tcW w:w="3565" w:type="dxa"/>
            <w:vAlign w:val="center"/>
          </w:tcPr>
          <w:p w14:paraId="298A01DD" w14:textId="431F5CB3" w:rsidR="008D78BF" w:rsidRPr="00FB0D60" w:rsidRDefault="008D78BF" w:rsidP="00E94221">
            <w:pPr>
              <w:ind w:left="234" w:right="342" w:firstLine="17"/>
              <w:rPr>
                <w:rFonts w:asciiTheme="majorBidi" w:hAnsiTheme="majorBidi" w:cstheme="majorBidi"/>
                <w:szCs w:val="24"/>
                <w:lang w:val="en-GB"/>
              </w:rPr>
            </w:pP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กำไร</w:t>
            </w:r>
            <w:r w:rsidRPr="00FB0D60"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  <w:t xml:space="preserve"> </w:t>
            </w:r>
            <w:r w:rsidRPr="00FB0D60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FB0D60">
              <w:rPr>
                <w:rFonts w:asciiTheme="majorBidi" w:hAnsiTheme="majorBidi" w:cstheme="majorBidi"/>
                <w:b/>
                <w:bCs/>
                <w:szCs w:val="24"/>
                <w:cs/>
              </w:rPr>
              <w:t>ขาดทุน</w:t>
            </w:r>
            <w:r w:rsidRPr="00FB0D60">
              <w:rPr>
                <w:rFonts w:asciiTheme="majorBidi" w:hAnsiTheme="majorBidi" w:cstheme="majorBidi"/>
                <w:b/>
                <w:bCs/>
                <w:szCs w:val="24"/>
              </w:rPr>
              <w:t xml:space="preserve">) </w:t>
            </w:r>
            <w:r w:rsidR="009747E2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สำหรับปี</w:t>
            </w:r>
          </w:p>
        </w:tc>
        <w:tc>
          <w:tcPr>
            <w:tcW w:w="993" w:type="dxa"/>
            <w:vAlign w:val="center"/>
          </w:tcPr>
          <w:p w14:paraId="2E763F65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096AE3CE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64B20EB4" w14:textId="77777777" w:rsidR="008D78BF" w:rsidRPr="00FB0D60" w:rsidRDefault="008D78BF" w:rsidP="00B32F4B">
            <w:pPr>
              <w:pStyle w:val="EnvelopeReturn"/>
              <w:tabs>
                <w:tab w:val="decimal" w:pos="1120"/>
              </w:tabs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1DEB0A6D" w14:textId="77777777" w:rsidR="008D78BF" w:rsidRPr="00FB0D60" w:rsidRDefault="008D78BF" w:rsidP="00B32F4B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5CFBB4D0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3F5478C3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6A9AB9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56282554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D2CFC2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center"/>
          </w:tcPr>
          <w:p w14:paraId="21D3436F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0CEC12E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D5E2F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711517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42FAC2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9AB16D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0959158" w14:textId="77777777" w:rsidR="008D78BF" w:rsidRPr="00FB0D60" w:rsidRDefault="008D78BF" w:rsidP="00B32F4B">
            <w:pPr>
              <w:pStyle w:val="BodyTextIndent"/>
              <w:spacing w:before="0" w:after="0"/>
              <w:ind w:left="-282" w:right="165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F5A26D" w14:textId="7737E1E4" w:rsidR="008D78BF" w:rsidRPr="00FB0D60" w:rsidRDefault="002408B0" w:rsidP="00A42718">
            <w:pPr>
              <w:tabs>
                <w:tab w:val="decimal" w:pos="693"/>
              </w:tabs>
              <w:spacing w:line="240" w:lineRule="exact"/>
              <w:ind w:left="-282" w:right="-19"/>
              <w:jc w:val="center"/>
              <w:rPr>
                <w:rFonts w:asciiTheme="majorBidi" w:eastAsia="Times New Roman" w:hAnsiTheme="majorBidi" w:cstheme="majorBidi"/>
                <w:szCs w:val="24"/>
                <w:lang w:eastAsia="x-none"/>
              </w:rPr>
            </w:pPr>
            <w:r w:rsidRPr="002408B0">
              <w:rPr>
                <w:rFonts w:asciiTheme="majorBidi" w:eastAsia="Times New Roman" w:hAnsiTheme="majorBidi" w:cstheme="majorBidi"/>
                <w:szCs w:val="24"/>
                <w:lang w:eastAsia="x-none"/>
              </w:rPr>
              <w:t>87</w:t>
            </w:r>
          </w:p>
        </w:tc>
        <w:tc>
          <w:tcPr>
            <w:tcW w:w="142" w:type="dxa"/>
            <w:vAlign w:val="center"/>
          </w:tcPr>
          <w:p w14:paraId="6E65180C" w14:textId="77777777" w:rsidR="008D78BF" w:rsidRPr="00FB0D60" w:rsidRDefault="008D78BF" w:rsidP="00B32F4B">
            <w:pPr>
              <w:pStyle w:val="EnvelopeReturn"/>
              <w:tabs>
                <w:tab w:val="decimal" w:pos="852"/>
              </w:tabs>
              <w:ind w:left="-282" w:right="165"/>
              <w:jc w:val="center"/>
              <w:rPr>
                <w:rFonts w:asciiTheme="majorBidi" w:eastAsia="Malgun Gothic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586624" w14:textId="34F9FEF7" w:rsidR="008D78BF" w:rsidRPr="00FB0D60" w:rsidRDefault="008D78BF" w:rsidP="00B32F4B">
            <w:pPr>
              <w:tabs>
                <w:tab w:val="decimal" w:pos="786"/>
              </w:tabs>
              <w:spacing w:line="240" w:lineRule="exact"/>
              <w:ind w:left="-282" w:right="-1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FB0D60">
              <w:rPr>
                <w:rFonts w:asciiTheme="majorBidi" w:hAnsiTheme="majorBidi" w:cstheme="majorBidi"/>
                <w:szCs w:val="24"/>
              </w:rPr>
              <w:t>(</w:t>
            </w:r>
            <w:r w:rsidR="002408B0" w:rsidRPr="002408B0">
              <w:rPr>
                <w:rFonts w:asciiTheme="majorBidi" w:hAnsiTheme="majorBidi" w:cstheme="majorBidi"/>
                <w:szCs w:val="24"/>
              </w:rPr>
              <w:t>80</w:t>
            </w:r>
            <w:r w:rsidRPr="00FB0D60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</w:tbl>
    <w:p w14:paraId="1DE8E97E" w14:textId="77777777" w:rsidR="004C515F" w:rsidRPr="00FB0D60" w:rsidRDefault="004C515F" w:rsidP="004C515F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jc w:val="right"/>
        <w:rPr>
          <w:rFonts w:ascii="Angsana New" w:hAnsi="Angsana New"/>
          <w:sz w:val="32"/>
          <w:szCs w:val="32"/>
        </w:rPr>
        <w:sectPr w:rsidR="004C515F" w:rsidRPr="00FB0D60" w:rsidSect="00102D54">
          <w:headerReference w:type="default" r:id="rId14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0B52571A" w14:textId="443F720E" w:rsidR="00223AEC" w:rsidRPr="00FB0D60" w:rsidRDefault="002408B0" w:rsidP="004C515F">
      <w:pPr>
        <w:tabs>
          <w:tab w:val="left" w:pos="540"/>
          <w:tab w:val="left" w:pos="1440"/>
          <w:tab w:val="left" w:pos="216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40</w:t>
      </w:r>
      <w:r w:rsidR="000D2AD5" w:rsidRPr="00FB0D60">
        <w:rPr>
          <w:rFonts w:ascii="Angsana New" w:hAnsi="Angsana New"/>
          <w:b/>
          <w:bCs/>
          <w:sz w:val="32"/>
          <w:szCs w:val="32"/>
        </w:rPr>
        <w:t>.</w:t>
      </w:r>
      <w:r w:rsidR="00223AEC" w:rsidRPr="00FB0D60">
        <w:rPr>
          <w:rFonts w:ascii="Angsana New" w:hAnsi="Angsana New"/>
          <w:b/>
          <w:bCs/>
          <w:sz w:val="32"/>
          <w:szCs w:val="32"/>
        </w:rPr>
        <w:tab/>
      </w:r>
      <w:r w:rsidR="00223AEC" w:rsidRPr="00FB0D6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0E42921" w14:textId="77777777" w:rsidR="006A5E7B" w:rsidRPr="00FB0D60" w:rsidRDefault="001E5198" w:rsidP="003B7EFC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6A5E7B" w:rsidRPr="00FB0D60">
        <w:rPr>
          <w:rFonts w:ascii="Angsana New" w:hAnsi="Angsana New" w:hint="cs"/>
          <w:sz w:val="32"/>
          <w:szCs w:val="32"/>
          <w:cs/>
        </w:rPr>
        <w:t>และบริษัทย่</w:t>
      </w:r>
      <w:r w:rsidR="00457581" w:rsidRPr="00FB0D60">
        <w:rPr>
          <w:rFonts w:ascii="Angsana New" w:hAnsi="Angsana New" w:hint="cs"/>
          <w:sz w:val="32"/>
          <w:szCs w:val="32"/>
          <w:cs/>
        </w:rPr>
        <w:t>อยมีภาระผูกพันและหนี้สินที่อาจ</w:t>
      </w:r>
      <w:r w:rsidR="006A5E7B" w:rsidRPr="00FB0D60">
        <w:rPr>
          <w:rFonts w:ascii="Angsana New" w:hAnsi="Angsana New" w:hint="cs"/>
          <w:sz w:val="32"/>
          <w:szCs w:val="32"/>
          <w:cs/>
        </w:rPr>
        <w:t>เกิดขึ้นนอก</w:t>
      </w:r>
      <w:r w:rsidR="00A7116B" w:rsidRPr="00FB0D60">
        <w:rPr>
          <w:rFonts w:ascii="Angsana New" w:hAnsi="Angsana New" w:hint="cs"/>
          <w:sz w:val="32"/>
          <w:szCs w:val="32"/>
          <w:cs/>
        </w:rPr>
        <w:t>เ</w:t>
      </w:r>
      <w:r w:rsidR="006A5E7B" w:rsidRPr="00FB0D60">
        <w:rPr>
          <w:rFonts w:ascii="Angsana New" w:hAnsi="Angsana New" w:hint="cs"/>
          <w:sz w:val="32"/>
          <w:szCs w:val="32"/>
          <w:cs/>
        </w:rPr>
        <w:t>หนือจากที่เปิดเผยในหมายเหตุ</w:t>
      </w:r>
      <w:r w:rsidR="00A7116B" w:rsidRPr="00FB0D60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6A5E7B" w:rsidRPr="00FB0D60">
        <w:rPr>
          <w:rFonts w:ascii="Angsana New" w:hAnsi="Angsana New" w:hint="cs"/>
          <w:sz w:val="32"/>
          <w:szCs w:val="32"/>
          <w:cs/>
        </w:rPr>
        <w:t>อื่นดังนี้</w:t>
      </w:r>
    </w:p>
    <w:p w14:paraId="7C0AC907" w14:textId="2048BB82" w:rsidR="00223AEC" w:rsidRPr="00FB0D60" w:rsidRDefault="002408B0" w:rsidP="00890145">
      <w:pPr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223AEC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223AEC" w:rsidRPr="00FB0D60">
        <w:rPr>
          <w:rFonts w:ascii="Angsana New" w:hAnsi="Angsana New"/>
          <w:sz w:val="32"/>
          <w:szCs w:val="32"/>
        </w:rPr>
        <w:tab/>
      </w:r>
      <w:r w:rsidR="00223AEC" w:rsidRPr="00FB0D60">
        <w:rPr>
          <w:rFonts w:ascii="Angsana New" w:hAnsi="Angsana New"/>
          <w:sz w:val="32"/>
          <w:szCs w:val="32"/>
          <w:cs/>
        </w:rPr>
        <w:t>ภาระผูกพันเกี่ยวกับสัญญาเช่าดำเนินงาน</w:t>
      </w:r>
      <w:r w:rsidR="0086033E" w:rsidRPr="00FB0D60">
        <w:rPr>
          <w:rFonts w:ascii="Angsana New" w:hAnsi="Angsana New" w:hint="cs"/>
          <w:sz w:val="32"/>
          <w:szCs w:val="32"/>
          <w:cs/>
        </w:rPr>
        <w:t>ระยะยาว</w:t>
      </w:r>
    </w:p>
    <w:p w14:paraId="44CEFD11" w14:textId="34AD06A8" w:rsidR="00065C8D" w:rsidRPr="00FB0D60" w:rsidRDefault="001E5198" w:rsidP="00890145">
      <w:pPr>
        <w:spacing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065C8D" w:rsidRPr="00FB0D60">
        <w:rPr>
          <w:rFonts w:ascii="Angsana New" w:hAnsi="Angsana New" w:hint="cs"/>
          <w:sz w:val="32"/>
          <w:szCs w:val="32"/>
          <w:cs/>
        </w:rPr>
        <w:t>และบริษัทย่อยได้เข้าทำสัญญาเช่าดำเนินงาน</w:t>
      </w:r>
      <w:r w:rsidR="0086033E" w:rsidRPr="00FB0D60">
        <w:rPr>
          <w:rFonts w:ascii="Angsana New" w:hAnsi="Angsana New" w:hint="cs"/>
          <w:sz w:val="32"/>
          <w:szCs w:val="32"/>
          <w:cs/>
        </w:rPr>
        <w:t>ระยะยาว</w:t>
      </w:r>
      <w:r w:rsidR="00065C8D" w:rsidRPr="00FB0D60">
        <w:rPr>
          <w:rFonts w:ascii="Angsana New" w:hAnsi="Angsana New" w:hint="cs"/>
          <w:sz w:val="32"/>
          <w:szCs w:val="32"/>
          <w:cs/>
        </w:rPr>
        <w:t>ที่เกี่ยวข้องกับการเช่า</w:t>
      </w:r>
      <w:r w:rsidR="003F5C1A" w:rsidRPr="00FB0D60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="00065C8D" w:rsidRPr="00FB0D60">
        <w:rPr>
          <w:rFonts w:ascii="Angsana New" w:hAnsi="Angsana New" w:hint="cs"/>
          <w:sz w:val="32"/>
          <w:szCs w:val="32"/>
          <w:cs/>
        </w:rPr>
        <w:t>พื้นที่ในอาคาร</w:t>
      </w:r>
      <w:r w:rsidR="00BD2DF4" w:rsidRPr="00FB0D60">
        <w:rPr>
          <w:rFonts w:ascii="Angsana New" w:hAnsi="Angsana New" w:hint="cs"/>
          <w:sz w:val="32"/>
          <w:szCs w:val="32"/>
          <w:cs/>
        </w:rPr>
        <w:t>และอุปกรณ์โดย</w:t>
      </w:r>
      <w:r w:rsidR="00065C8D" w:rsidRPr="00FB0D60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065C8D" w:rsidRPr="00FB0D60">
        <w:rPr>
          <w:rFonts w:ascii="Angsana New" w:hAnsi="Angsana New" w:hint="cs"/>
          <w:sz w:val="32"/>
          <w:szCs w:val="32"/>
          <w:cs/>
        </w:rPr>
        <w:t>ตั้งแต่</w:t>
      </w:r>
      <w:r w:rsidR="00065C8D"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 w:hint="cs"/>
          <w:sz w:val="32"/>
          <w:szCs w:val="32"/>
        </w:rPr>
        <w:t>1</w:t>
      </w:r>
      <w:r w:rsidR="00065C8D" w:rsidRPr="00FB0D60">
        <w:rPr>
          <w:rFonts w:ascii="Angsana New" w:hAnsi="Angsana New"/>
          <w:sz w:val="32"/>
          <w:szCs w:val="32"/>
          <w:cs/>
        </w:rPr>
        <w:t xml:space="preserve"> ถึง </w:t>
      </w:r>
      <w:r w:rsidR="002408B0" w:rsidRPr="002408B0">
        <w:rPr>
          <w:rFonts w:ascii="Angsana New" w:hAnsi="Angsana New"/>
          <w:sz w:val="32"/>
          <w:szCs w:val="32"/>
        </w:rPr>
        <w:t>30</w:t>
      </w:r>
      <w:r w:rsidR="00065C8D" w:rsidRPr="00FB0D60">
        <w:rPr>
          <w:rFonts w:ascii="Angsana New" w:hAnsi="Angsana New"/>
          <w:sz w:val="32"/>
          <w:szCs w:val="32"/>
        </w:rPr>
        <w:t xml:space="preserve"> </w:t>
      </w:r>
      <w:r w:rsidR="00065C8D" w:rsidRPr="00FB0D60">
        <w:rPr>
          <w:rFonts w:ascii="Angsana New" w:hAnsi="Angsana New"/>
          <w:sz w:val="32"/>
          <w:szCs w:val="32"/>
          <w:cs/>
        </w:rPr>
        <w:t>ปี</w:t>
      </w:r>
      <w:r w:rsidR="00065C8D" w:rsidRPr="00FB0D6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CF41D4" w14:textId="4A509E2E" w:rsidR="00065C8D" w:rsidRPr="00FB0D60" w:rsidRDefault="001E5198" w:rsidP="00EB58B6">
      <w:pPr>
        <w:ind w:left="126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</w:t>
      </w:r>
      <w:r w:rsidR="00065C8D" w:rsidRPr="00FB0D60">
        <w:rPr>
          <w:rFonts w:ascii="Angsana New" w:hAnsi="Angsana New" w:hint="cs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86033E" w:rsidRPr="00FB0D60">
        <w:rPr>
          <w:rFonts w:ascii="Angsana New" w:hAnsi="Angsana New" w:hint="cs"/>
          <w:sz w:val="32"/>
          <w:szCs w:val="32"/>
          <w:cs/>
        </w:rPr>
        <w:t>ระยะยาว</w:t>
      </w:r>
      <w:r w:rsidR="00065C8D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065C8D" w:rsidRPr="00FB0D60">
        <w:rPr>
          <w:rFonts w:ascii="Angsana New" w:hAnsi="Angsana New" w:hint="cs"/>
          <w:sz w:val="32"/>
          <w:szCs w:val="32"/>
          <w:cs/>
        </w:rPr>
        <w:t>ดังนี้</w:t>
      </w:r>
    </w:p>
    <w:p w14:paraId="511D34E3" w14:textId="77777777" w:rsidR="004236A7" w:rsidRPr="00FB0D60" w:rsidRDefault="004236A7" w:rsidP="00EB58B6">
      <w:pPr>
        <w:tabs>
          <w:tab w:val="left" w:pos="360"/>
          <w:tab w:val="left" w:pos="900"/>
          <w:tab w:val="left" w:pos="2160"/>
        </w:tabs>
        <w:spacing w:line="320" w:lineRule="exact"/>
        <w:ind w:left="907" w:right="276" w:hanging="907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  <w:cs/>
        </w:rPr>
        <w:t>(หน่วย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352" w:type="dxa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52"/>
        <w:gridCol w:w="144"/>
        <w:gridCol w:w="1152"/>
        <w:gridCol w:w="144"/>
        <w:gridCol w:w="1152"/>
        <w:gridCol w:w="144"/>
        <w:gridCol w:w="1152"/>
      </w:tblGrid>
      <w:tr w:rsidR="004E58B5" w:rsidRPr="00FB0D60" w14:paraId="6A17C452" w14:textId="77777777" w:rsidTr="003B7EFC">
        <w:tc>
          <w:tcPr>
            <w:tcW w:w="3312" w:type="dxa"/>
          </w:tcPr>
          <w:p w14:paraId="6882BE41" w14:textId="77777777" w:rsidR="003B7EFC" w:rsidRPr="00FB0D60" w:rsidRDefault="003B7EFC" w:rsidP="00AE31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7AC9C2FD" w14:textId="77777777" w:rsidR="003B7EFC" w:rsidRPr="00FB0D60" w:rsidRDefault="003B7EFC" w:rsidP="003B7EF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94A5C06" w14:textId="77777777" w:rsidR="003B7EFC" w:rsidRPr="00FB0D60" w:rsidRDefault="003B7EFC" w:rsidP="00AE31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24B90C40" w14:textId="77777777" w:rsidR="003B7EFC" w:rsidRPr="00FB0D60" w:rsidRDefault="003B7EFC" w:rsidP="003B7EFC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6033E" w:rsidRPr="00FB0D60" w14:paraId="2E146554" w14:textId="77777777" w:rsidTr="003B7EFC">
        <w:tc>
          <w:tcPr>
            <w:tcW w:w="3312" w:type="dxa"/>
          </w:tcPr>
          <w:p w14:paraId="2A64A271" w14:textId="77777777" w:rsidR="0086033E" w:rsidRPr="00FB0D60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14:paraId="71B8A3F0" w14:textId="21962E53" w:rsidR="0086033E" w:rsidRPr="00FB0D60" w:rsidRDefault="002408B0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537614B0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404905B" w14:textId="42ABA0E1" w:rsidR="0086033E" w:rsidRPr="00FB0D60" w:rsidRDefault="002408B0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14:paraId="6E22ECE4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4CE6CE27" w14:textId="538DFFC3" w:rsidR="0086033E" w:rsidRPr="00FB0D60" w:rsidRDefault="002408B0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4D7F9A97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335A6654" w14:textId="6B82075C" w:rsidR="0086033E" w:rsidRPr="00FB0D60" w:rsidRDefault="002408B0" w:rsidP="0086033E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86033E" w:rsidRPr="00FB0D60" w14:paraId="058A4854" w14:textId="77777777" w:rsidTr="003B7EFC">
        <w:tc>
          <w:tcPr>
            <w:tcW w:w="3312" w:type="dxa"/>
          </w:tcPr>
          <w:p w14:paraId="5F8025EC" w14:textId="77777777" w:rsidR="0086033E" w:rsidRPr="00FB0D60" w:rsidRDefault="0086033E" w:rsidP="0086033E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52" w:type="dxa"/>
          </w:tcPr>
          <w:p w14:paraId="523BC9D7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5ABB27A7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58ED16BF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1A8E7881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66B19B8B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46A9038E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5CFA332E" w14:textId="77777777" w:rsidR="0086033E" w:rsidRPr="00FB0D60" w:rsidRDefault="0086033E" w:rsidP="0086033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57D0" w:rsidRPr="00FB0D60" w14:paraId="39CDE051" w14:textId="77777777" w:rsidTr="00244896">
        <w:tc>
          <w:tcPr>
            <w:tcW w:w="3312" w:type="dxa"/>
          </w:tcPr>
          <w:p w14:paraId="25055F1D" w14:textId="1CDD315C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5A1E8F89" w14:textId="299C4E70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4" w:type="dxa"/>
            <w:shd w:val="clear" w:color="auto" w:fill="auto"/>
          </w:tcPr>
          <w:p w14:paraId="617556DB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D91F276" w14:textId="4EEFDBE1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130F9015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71728CE" w14:textId="6BC9234A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</w:tcPr>
          <w:p w14:paraId="2E854300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49681A83" w14:textId="3F21203A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257D0" w:rsidRPr="00FB0D60" w14:paraId="4A2AAB79" w14:textId="77777777" w:rsidTr="00244896">
        <w:tc>
          <w:tcPr>
            <w:tcW w:w="3312" w:type="dxa"/>
          </w:tcPr>
          <w:p w14:paraId="2A235D44" w14:textId="056C898E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2408B0" w:rsidRPr="002408B0">
              <w:rPr>
                <w:rFonts w:ascii="Angsana New" w:hAnsi="Angsana New"/>
                <w:sz w:val="28"/>
              </w:rPr>
              <w:t>5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29BDCB60" w14:textId="390D9E73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712FFB43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8C72DED" w14:textId="1D03F2F1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117</w:t>
            </w:r>
          </w:p>
        </w:tc>
        <w:tc>
          <w:tcPr>
            <w:tcW w:w="144" w:type="dxa"/>
            <w:shd w:val="clear" w:color="auto" w:fill="auto"/>
          </w:tcPr>
          <w:p w14:paraId="6C39CF36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0CF3CF6" w14:textId="26FABE2B" w:rsidR="00E257D0" w:rsidRPr="00FB0D60" w:rsidRDefault="00863F26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2962640A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3EA48FBA" w14:textId="2DFD9F52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257D0" w:rsidRPr="00FB0D60" w14:paraId="662C8A24" w14:textId="77777777" w:rsidTr="00244896">
        <w:tc>
          <w:tcPr>
            <w:tcW w:w="3312" w:type="dxa"/>
          </w:tcPr>
          <w:p w14:paraId="62011B78" w14:textId="1AC1261A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sz w:val="28"/>
              </w:rPr>
              <w:t>5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  <w:r w:rsidRPr="00FB0D6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5F87B49E" w14:textId="58030608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144" w:type="dxa"/>
            <w:shd w:val="clear" w:color="auto" w:fill="auto"/>
          </w:tcPr>
          <w:p w14:paraId="7428EC0F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60F4F368" w14:textId="0CE1A7EE" w:rsidR="00E257D0" w:rsidRPr="00FB0D60" w:rsidRDefault="002408B0" w:rsidP="00E257D0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265</w:t>
            </w:r>
          </w:p>
        </w:tc>
        <w:tc>
          <w:tcPr>
            <w:tcW w:w="144" w:type="dxa"/>
            <w:shd w:val="clear" w:color="auto" w:fill="auto"/>
          </w:tcPr>
          <w:p w14:paraId="302AD5A4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652CDE4" w14:textId="2882113C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</w:tcPr>
          <w:p w14:paraId="61B19172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425B8B9" w14:textId="77777777" w:rsidR="00E257D0" w:rsidRPr="00FB0D60" w:rsidRDefault="00E257D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794F1959" w14:textId="57888426" w:rsidR="00E257D0" w:rsidRPr="00FB0D60" w:rsidRDefault="002408B0" w:rsidP="00E257D0">
      <w:pPr>
        <w:spacing w:before="240"/>
        <w:ind w:left="1260" w:right="-43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E257D0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E257D0" w:rsidRPr="00FB0D60">
        <w:rPr>
          <w:rFonts w:ascii="Angsana New" w:hAnsi="Angsana New"/>
          <w:sz w:val="32"/>
          <w:szCs w:val="32"/>
        </w:rPr>
        <w:tab/>
      </w:r>
      <w:r w:rsidR="00E257D0" w:rsidRPr="00FB0D60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E257D0" w:rsidRPr="00FB0D60">
        <w:rPr>
          <w:rFonts w:ascii="Angsana New" w:hAnsi="Angsana New" w:hint="cs"/>
          <w:sz w:val="32"/>
          <w:szCs w:val="32"/>
          <w:cs/>
        </w:rPr>
        <w:t>บริการ</w:t>
      </w:r>
    </w:p>
    <w:p w14:paraId="6A8C6AB5" w14:textId="13D9DB43" w:rsidR="00E257D0" w:rsidRPr="00FB0D60" w:rsidRDefault="00E257D0" w:rsidP="00E257D0">
      <w:pPr>
        <w:spacing w:after="240"/>
        <w:ind w:left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FB0D60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บริษัทและบริษัทย่อยได้เข้าทำสัญญาบริการที่เกี่ยวข้องโดย</w:t>
      </w:r>
      <w:r w:rsidRPr="00FB0D60">
        <w:rPr>
          <w:rFonts w:ascii="Angsana New" w:hAnsi="Angsana New"/>
          <w:spacing w:val="-4"/>
          <w:sz w:val="32"/>
          <w:szCs w:val="32"/>
          <w:cs/>
        </w:rPr>
        <w:t>อายุของสัญญามีระยะเวลา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ตั้งแต่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 w:hint="cs"/>
          <w:spacing w:val="-4"/>
          <w:sz w:val="32"/>
          <w:szCs w:val="32"/>
        </w:rPr>
        <w:t>1</w:t>
      </w:r>
      <w:r w:rsidRPr="00FB0D60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2408B0" w:rsidRPr="002408B0">
        <w:rPr>
          <w:rFonts w:ascii="Angsana New" w:hAnsi="Angsana New"/>
          <w:spacing w:val="-4"/>
          <w:sz w:val="32"/>
          <w:szCs w:val="32"/>
        </w:rPr>
        <w:t>5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/>
          <w:spacing w:val="-4"/>
          <w:sz w:val="32"/>
          <w:szCs w:val="32"/>
          <w:cs/>
        </w:rPr>
        <w:t>ปี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27E699DE" w14:textId="03FD582F" w:rsidR="00E257D0" w:rsidRPr="00FB0D60" w:rsidRDefault="00E257D0" w:rsidP="00E257D0">
      <w:pPr>
        <w:ind w:left="126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บริษัทและบริษัทย่อยมีจำนวนเงินที่ต้องจ่ายใ</w:t>
      </w:r>
      <w:r w:rsidR="009747E2">
        <w:rPr>
          <w:rFonts w:ascii="Angsana New" w:hAnsi="Angsana New" w:hint="cs"/>
          <w:sz w:val="32"/>
          <w:szCs w:val="32"/>
          <w:cs/>
        </w:rPr>
        <w:t>นอนาคตทั้งสิ้นภายใต้สัญญาบริการ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="009747E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="009747E2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ดังนี้</w:t>
      </w:r>
    </w:p>
    <w:p w14:paraId="54A993A4" w14:textId="77777777" w:rsidR="00E257D0" w:rsidRPr="00FB0D60" w:rsidRDefault="00E257D0" w:rsidP="00E257D0">
      <w:pPr>
        <w:tabs>
          <w:tab w:val="left" w:pos="360"/>
          <w:tab w:val="left" w:pos="900"/>
          <w:tab w:val="left" w:pos="2160"/>
        </w:tabs>
        <w:spacing w:line="320" w:lineRule="exact"/>
        <w:ind w:left="907" w:right="276" w:hanging="907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  <w:cs/>
        </w:rPr>
        <w:t>(หน่วย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352" w:type="dxa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52"/>
        <w:gridCol w:w="144"/>
        <w:gridCol w:w="1152"/>
        <w:gridCol w:w="144"/>
        <w:gridCol w:w="1152"/>
        <w:gridCol w:w="144"/>
        <w:gridCol w:w="1152"/>
      </w:tblGrid>
      <w:tr w:rsidR="00E257D0" w:rsidRPr="00FB0D60" w14:paraId="6877D87D" w14:textId="77777777" w:rsidTr="00E257D0">
        <w:tc>
          <w:tcPr>
            <w:tcW w:w="3312" w:type="dxa"/>
          </w:tcPr>
          <w:p w14:paraId="0891EB0D" w14:textId="77777777" w:rsidR="00E257D0" w:rsidRPr="00FB0D60" w:rsidRDefault="00E257D0" w:rsidP="00E257D0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48" w:type="dxa"/>
            <w:gridSpan w:val="3"/>
          </w:tcPr>
          <w:p w14:paraId="60F2F77C" w14:textId="77777777" w:rsidR="00E257D0" w:rsidRPr="00FB0D60" w:rsidRDefault="00E257D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640D3EDD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6B3196EC" w14:textId="77777777" w:rsidR="00E257D0" w:rsidRPr="00FB0D60" w:rsidRDefault="00E257D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57D0" w:rsidRPr="00FB0D60" w14:paraId="39D230ED" w14:textId="77777777" w:rsidTr="00E257D0">
        <w:tc>
          <w:tcPr>
            <w:tcW w:w="3312" w:type="dxa"/>
          </w:tcPr>
          <w:p w14:paraId="1B43547B" w14:textId="77777777" w:rsidR="00E257D0" w:rsidRPr="00FB0D60" w:rsidRDefault="00E257D0" w:rsidP="00E257D0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14:paraId="010CBFCA" w14:textId="316A27A8" w:rsidR="00E257D0" w:rsidRPr="00FB0D60" w:rsidRDefault="002408B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61265856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1717BEAD" w14:textId="606AD0AA" w:rsidR="00E257D0" w:rsidRPr="00FB0D60" w:rsidRDefault="002408B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14:paraId="04FAB337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20B9F995" w14:textId="6C588201" w:rsidR="00E257D0" w:rsidRPr="00FB0D60" w:rsidRDefault="002408B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19A8903D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2B23618" w14:textId="47AF8752" w:rsidR="00E257D0" w:rsidRPr="00FB0D60" w:rsidRDefault="002408B0" w:rsidP="00E257D0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E257D0" w:rsidRPr="00FB0D60" w14:paraId="13BD1976" w14:textId="77777777" w:rsidTr="00E257D0">
        <w:tc>
          <w:tcPr>
            <w:tcW w:w="3312" w:type="dxa"/>
          </w:tcPr>
          <w:p w14:paraId="4FABD7D4" w14:textId="77777777" w:rsidR="00E257D0" w:rsidRPr="00FB0D60" w:rsidRDefault="00E257D0" w:rsidP="00E257D0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1152" w:type="dxa"/>
          </w:tcPr>
          <w:p w14:paraId="0E83B0CB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D2207E0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4D951C0D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6C620C57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8805BD9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</w:tcPr>
          <w:p w14:paraId="3F503939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03B00BB0" w14:textId="77777777" w:rsidR="00E257D0" w:rsidRPr="00FB0D60" w:rsidRDefault="00E257D0" w:rsidP="00E257D0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257D0" w:rsidRPr="00FB0D60" w14:paraId="74DD0334" w14:textId="77777777" w:rsidTr="00E257D0">
        <w:tc>
          <w:tcPr>
            <w:tcW w:w="3312" w:type="dxa"/>
          </w:tcPr>
          <w:p w14:paraId="58867206" w14:textId="365390C2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38D125D3" w14:textId="7950B7BA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4AA4DABB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16811EC" w14:textId="695EDDD9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00846A59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2F0831D" w14:textId="5E935F25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</w:tcPr>
          <w:p w14:paraId="0FE2E4E1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0E7335A0" w14:textId="1F68781E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257D0" w:rsidRPr="00FB0D60" w14:paraId="39F4B089" w14:textId="77777777" w:rsidTr="00E257D0">
        <w:tc>
          <w:tcPr>
            <w:tcW w:w="3312" w:type="dxa"/>
          </w:tcPr>
          <w:p w14:paraId="5DD0D80D" w14:textId="7F5AA852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sz w:val="28"/>
              </w:rPr>
              <w:t>1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="002408B0" w:rsidRPr="002408B0">
              <w:rPr>
                <w:rFonts w:ascii="Angsana New" w:hAnsi="Angsana New"/>
                <w:sz w:val="28"/>
              </w:rPr>
              <w:t>5</w:t>
            </w:r>
            <w:r w:rsidRPr="00FB0D6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2FFD55CC" w14:textId="7A4D3609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24D13C3E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A00D4CB" w14:textId="603CC365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5CF0210C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330B722" w14:textId="77777777" w:rsidR="00E257D0" w:rsidRPr="00FB0D60" w:rsidRDefault="00E257D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EEE4ACC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vAlign w:val="bottom"/>
          </w:tcPr>
          <w:p w14:paraId="16B85DD7" w14:textId="0670C249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257D0" w:rsidRPr="00FB0D60" w14:paraId="0FB19811" w14:textId="77777777" w:rsidTr="00E257D0">
        <w:tc>
          <w:tcPr>
            <w:tcW w:w="3312" w:type="dxa"/>
          </w:tcPr>
          <w:p w14:paraId="7B2550C8" w14:textId="77463C43" w:rsidR="00E257D0" w:rsidRPr="00FB0D60" w:rsidRDefault="00E257D0" w:rsidP="00E257D0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sz w:val="28"/>
              </w:rPr>
              <w:t>5</w:t>
            </w:r>
            <w:r w:rsidRPr="00FB0D60">
              <w:rPr>
                <w:rFonts w:ascii="Angsana New" w:hAnsi="Angsana New"/>
                <w:sz w:val="28"/>
              </w:rPr>
              <w:t xml:space="preserve"> </w:t>
            </w:r>
            <w:r w:rsidRPr="00FB0D60">
              <w:rPr>
                <w:rFonts w:ascii="Angsana New" w:hAnsi="Angsana New" w:hint="cs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619900C4" w14:textId="77777777" w:rsidR="00E257D0" w:rsidRPr="00FB0D60" w:rsidRDefault="00E257D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5BF3FA3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54F92149" w14:textId="02054292" w:rsidR="00E257D0" w:rsidRPr="00FB0D60" w:rsidRDefault="002408B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47EDBE3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1C682A9" w14:textId="77777777" w:rsidR="00E257D0" w:rsidRPr="00FB0D60" w:rsidRDefault="00E257D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</w:tcPr>
          <w:p w14:paraId="778F5626" w14:textId="77777777" w:rsidR="00E257D0" w:rsidRPr="00FB0D60" w:rsidRDefault="00E257D0" w:rsidP="00E257D0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0E8D7F4" w14:textId="77777777" w:rsidR="00E257D0" w:rsidRPr="00FB0D60" w:rsidRDefault="00E257D0" w:rsidP="00863F26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</w:tbl>
    <w:p w14:paraId="367F4A09" w14:textId="77777777" w:rsidR="00281D4D" w:rsidRPr="00FB0D60" w:rsidRDefault="00281D4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</w:rPr>
        <w:br w:type="page"/>
      </w:r>
    </w:p>
    <w:p w14:paraId="4C480406" w14:textId="32F679CB" w:rsidR="00EB2322" w:rsidRPr="00FB0D60" w:rsidRDefault="002408B0" w:rsidP="00890145">
      <w:pPr>
        <w:spacing w:before="240"/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223AEC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223AEC" w:rsidRPr="00FB0D60">
        <w:rPr>
          <w:rFonts w:ascii="Angsana New" w:hAnsi="Angsana New"/>
          <w:sz w:val="32"/>
          <w:szCs w:val="32"/>
        </w:rPr>
        <w:tab/>
      </w:r>
      <w:r w:rsidR="00EB2322" w:rsidRPr="00FB0D60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01CF4256" w14:textId="26301278" w:rsidR="00223AEC" w:rsidRPr="00FB0D60" w:rsidRDefault="002408B0" w:rsidP="00890145">
      <w:pPr>
        <w:ind w:left="1980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EB2322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EB2322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1</w:t>
      </w:r>
      <w:r w:rsidR="00EB2322" w:rsidRPr="00FB0D60">
        <w:rPr>
          <w:rFonts w:ascii="Angsana New" w:hAnsi="Angsana New"/>
          <w:sz w:val="32"/>
          <w:szCs w:val="32"/>
          <w:cs/>
        </w:rPr>
        <w:tab/>
      </w:r>
      <w:r w:rsidR="00223AEC" w:rsidRPr="00FB0D60">
        <w:rPr>
          <w:rFonts w:ascii="Angsana New" w:hAnsi="Angsana New"/>
          <w:sz w:val="32"/>
          <w:szCs w:val="32"/>
          <w:cs/>
        </w:rPr>
        <w:t xml:space="preserve">หนังสือค้ำประกันธนาคาร </w:t>
      </w:r>
    </w:p>
    <w:p w14:paraId="07307CCA" w14:textId="54385212" w:rsidR="00425FC6" w:rsidRPr="00FB0D60" w:rsidRDefault="00540D34" w:rsidP="00890145">
      <w:pPr>
        <w:spacing w:after="120"/>
        <w:ind w:left="198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 w:hint="cs"/>
          <w:sz w:val="32"/>
          <w:szCs w:val="32"/>
          <w:cs/>
        </w:rPr>
        <w:t>ณ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วันที่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ธันวาคม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605E0D" w:rsidRPr="00FB0D60">
        <w:rPr>
          <w:rFonts w:ascii="Angsana New" w:hAnsi="Angsana New"/>
          <w:sz w:val="32"/>
          <w:szCs w:val="32"/>
        </w:rPr>
        <w:t xml:space="preserve"> </w:t>
      </w:r>
      <w:r w:rsidR="00605E0D" w:rsidRPr="00FB0D60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บริษัทและบริษัทย่อย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605E0D" w:rsidRPr="00FB0D60">
        <w:rPr>
          <w:rFonts w:ascii="Angsana New" w:hAnsi="Angsana New" w:hint="cs"/>
          <w:sz w:val="32"/>
          <w:szCs w:val="32"/>
          <w:cs/>
        </w:rPr>
        <w:t>มีหนังสือ</w:t>
      </w:r>
      <w:r w:rsidRPr="00FB0D60">
        <w:rPr>
          <w:rFonts w:ascii="Angsana New" w:hAnsi="Angsana New" w:hint="cs"/>
          <w:sz w:val="32"/>
          <w:szCs w:val="32"/>
          <w:cs/>
        </w:rPr>
        <w:t>ค้ำประกันซึ่งออกโดยธนาคารในนามบริษัทและบริษัทย่อย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ดังนี้</w:t>
      </w:r>
    </w:p>
    <w:p w14:paraId="6A3016EB" w14:textId="77777777" w:rsidR="00362447" w:rsidRPr="00FB0D60" w:rsidRDefault="00362447" w:rsidP="00362447">
      <w:pPr>
        <w:tabs>
          <w:tab w:val="left" w:pos="360"/>
          <w:tab w:val="left" w:pos="900"/>
          <w:tab w:val="left" w:pos="2160"/>
        </w:tabs>
        <w:spacing w:line="320" w:lineRule="exact"/>
        <w:ind w:left="907" w:hanging="907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  <w:cs/>
        </w:rPr>
        <w:t>(หน่วย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352" w:type="dxa"/>
        <w:tblInd w:w="9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52"/>
        <w:gridCol w:w="144"/>
        <w:gridCol w:w="1152"/>
        <w:gridCol w:w="144"/>
        <w:gridCol w:w="1152"/>
        <w:gridCol w:w="144"/>
        <w:gridCol w:w="1152"/>
      </w:tblGrid>
      <w:tr w:rsidR="004E58B5" w:rsidRPr="00FB0D60" w14:paraId="62008E69" w14:textId="77777777" w:rsidTr="00C32BDD">
        <w:tc>
          <w:tcPr>
            <w:tcW w:w="3312" w:type="dxa"/>
          </w:tcPr>
          <w:p w14:paraId="51EC156B" w14:textId="77777777" w:rsidR="00362447" w:rsidRPr="00FB0D60" w:rsidRDefault="00362447" w:rsidP="00C32BDD">
            <w:pPr>
              <w:ind w:left="132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68FE958A" w14:textId="77777777" w:rsidR="00362447" w:rsidRPr="00FB0D60" w:rsidRDefault="00362447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9BBD003" w14:textId="77777777" w:rsidR="00362447" w:rsidRPr="00FB0D60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48" w:type="dxa"/>
            <w:gridSpan w:val="3"/>
          </w:tcPr>
          <w:p w14:paraId="0527C6C1" w14:textId="77777777" w:rsidR="00362447" w:rsidRPr="00FB0D60" w:rsidRDefault="00362447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58B5" w:rsidRPr="00FB0D60" w14:paraId="666EEAA6" w14:textId="77777777" w:rsidTr="00C32BDD">
        <w:tc>
          <w:tcPr>
            <w:tcW w:w="3312" w:type="dxa"/>
          </w:tcPr>
          <w:p w14:paraId="1173400A" w14:textId="77777777" w:rsidR="00362447" w:rsidRPr="00FB0D60" w:rsidRDefault="00362447" w:rsidP="00C32BDD">
            <w:pPr>
              <w:ind w:left="13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</w:tcPr>
          <w:p w14:paraId="0D6C7DD4" w14:textId="241FF852" w:rsidR="00362447" w:rsidRPr="00FB0D60" w:rsidRDefault="002408B0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1623D85A" w14:textId="77777777" w:rsidR="00362447" w:rsidRPr="00FB0D60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82FC038" w14:textId="2D31A698" w:rsidR="00362447" w:rsidRPr="00FB0D60" w:rsidRDefault="002408B0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44" w:type="dxa"/>
          </w:tcPr>
          <w:p w14:paraId="5AEE2824" w14:textId="77777777" w:rsidR="00362447" w:rsidRPr="00FB0D60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D86DA65" w14:textId="3B90053B" w:rsidR="00362447" w:rsidRPr="00FB0D60" w:rsidRDefault="002408B0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144" w:type="dxa"/>
          </w:tcPr>
          <w:p w14:paraId="3975556B" w14:textId="77777777" w:rsidR="00362447" w:rsidRPr="00FB0D60" w:rsidRDefault="00362447" w:rsidP="00C32BDD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655AC61B" w14:textId="7A126AFB" w:rsidR="00362447" w:rsidRPr="00FB0D60" w:rsidRDefault="002408B0" w:rsidP="00C32BDD">
            <w:pPr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4E58B5" w:rsidRPr="00FB0D60" w14:paraId="1384B597" w14:textId="77777777" w:rsidTr="00447F24">
        <w:tc>
          <w:tcPr>
            <w:tcW w:w="3312" w:type="dxa"/>
          </w:tcPr>
          <w:p w14:paraId="482CD146" w14:textId="77777777" w:rsidR="00362447" w:rsidRPr="00FB0D60" w:rsidRDefault="00362447" w:rsidP="00362447">
            <w:pPr>
              <w:ind w:left="879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ประกันการปฏิบัติงานตามสัญญา</w:t>
            </w:r>
          </w:p>
        </w:tc>
        <w:tc>
          <w:tcPr>
            <w:tcW w:w="1152" w:type="dxa"/>
            <w:shd w:val="clear" w:color="auto" w:fill="auto"/>
          </w:tcPr>
          <w:p w14:paraId="7A6544A4" w14:textId="3005B63C" w:rsidR="00362447" w:rsidRPr="00FB0D60" w:rsidRDefault="002408B0" w:rsidP="002130D3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1A073C18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2992994" w14:textId="0842A454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68DCE9D5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7E036CC3" w14:textId="642BF328" w:rsidR="00362447" w:rsidRPr="00FB0D60" w:rsidRDefault="002408B0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6470739E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49105B20" w14:textId="4245A36B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5</w:t>
            </w:r>
          </w:p>
        </w:tc>
      </w:tr>
      <w:tr w:rsidR="004E58B5" w:rsidRPr="00FB0D60" w14:paraId="36085210" w14:textId="77777777" w:rsidTr="00447F24">
        <w:tc>
          <w:tcPr>
            <w:tcW w:w="3312" w:type="dxa"/>
          </w:tcPr>
          <w:p w14:paraId="653728F6" w14:textId="77777777" w:rsidR="00362447" w:rsidRPr="00FB0D60" w:rsidRDefault="00362447" w:rsidP="00362447">
            <w:pPr>
              <w:ind w:left="879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ประกันการใช้ไฟฟ้าและอื่น</w:t>
            </w:r>
            <w:r w:rsidRPr="00FB0D60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B0D60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2B4DAC" w14:textId="25FA1449" w:rsidR="00362447" w:rsidRPr="00FB0D60" w:rsidRDefault="002408B0" w:rsidP="00F0249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684F6CF7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A142363" w14:textId="3E2DE4D0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" w:type="dxa"/>
            <w:shd w:val="clear" w:color="auto" w:fill="auto"/>
          </w:tcPr>
          <w:p w14:paraId="019E56C6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2739A2F" w14:textId="53C84B6B" w:rsidR="00362447" w:rsidRPr="00FB0D60" w:rsidRDefault="002408B0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17EED605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952DBC" w14:textId="525F3426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</w:tr>
      <w:tr w:rsidR="004E58B5" w:rsidRPr="00FB0D60" w14:paraId="62C925C4" w14:textId="77777777" w:rsidTr="00447F24">
        <w:tc>
          <w:tcPr>
            <w:tcW w:w="3312" w:type="dxa"/>
          </w:tcPr>
          <w:p w14:paraId="7840F9FD" w14:textId="77777777" w:rsidR="00362447" w:rsidRPr="00FB0D60" w:rsidRDefault="00362447" w:rsidP="00362447">
            <w:pPr>
              <w:ind w:left="492" w:right="-2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3585E" w14:textId="6F1F60B1" w:rsidR="00362447" w:rsidRPr="00FB0D60" w:rsidRDefault="002408B0" w:rsidP="00F02492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3421F8EC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7496F" w14:textId="602451B5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44" w:type="dxa"/>
            <w:shd w:val="clear" w:color="auto" w:fill="auto"/>
          </w:tcPr>
          <w:p w14:paraId="2DA8D6AE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0A342" w14:textId="28000C91" w:rsidR="00362447" w:rsidRPr="00FB0D60" w:rsidRDefault="002408B0" w:rsidP="00877FDB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44" w:type="dxa"/>
            <w:shd w:val="clear" w:color="auto" w:fill="auto"/>
          </w:tcPr>
          <w:p w14:paraId="67C3F0D8" w14:textId="77777777" w:rsidR="00362447" w:rsidRPr="00FB0D60" w:rsidRDefault="00362447" w:rsidP="00362447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B6E73" w14:textId="7AED27E2" w:rsidR="00362447" w:rsidRPr="00FB0D60" w:rsidRDefault="002408B0" w:rsidP="00362447">
            <w:pPr>
              <w:tabs>
                <w:tab w:val="decimal" w:pos="957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</w:t>
            </w:r>
          </w:p>
        </w:tc>
      </w:tr>
    </w:tbl>
    <w:p w14:paraId="59BAB0EF" w14:textId="23C9BECF" w:rsidR="001A6171" w:rsidRPr="00FB0D60" w:rsidRDefault="002408B0" w:rsidP="00281D4D">
      <w:pPr>
        <w:spacing w:before="240"/>
        <w:ind w:left="198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1A6171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1A6171" w:rsidRPr="00FB0D60">
        <w:rPr>
          <w:rFonts w:ascii="Angsana New" w:hAnsi="Angsana New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1A6171" w:rsidRPr="00FB0D60">
        <w:rPr>
          <w:rFonts w:ascii="Angsana New" w:hAnsi="Angsana New"/>
          <w:sz w:val="32"/>
          <w:szCs w:val="32"/>
        </w:rPr>
        <w:tab/>
      </w:r>
      <w:r w:rsidR="001A6171" w:rsidRPr="00FB0D60">
        <w:rPr>
          <w:rFonts w:ascii="Angsana New" w:hAnsi="Angsana New"/>
          <w:sz w:val="32"/>
          <w:szCs w:val="32"/>
          <w:cs/>
        </w:rPr>
        <w:t>การค้ำประกันระหว่างกิจการที่เกี่ยวข้องกัน</w:t>
      </w:r>
    </w:p>
    <w:p w14:paraId="6A22ADC5" w14:textId="65F2E836" w:rsidR="005B5FF9" w:rsidRPr="00854D8F" w:rsidRDefault="00854D8F" w:rsidP="007F1A6F">
      <w:pPr>
        <w:spacing w:after="240"/>
        <w:ind w:left="1980" w:right="-43"/>
        <w:jc w:val="thaiDistribute"/>
        <w:rPr>
          <w:rFonts w:ascii="Angsana New" w:hAnsi="Angsana New"/>
          <w:sz w:val="32"/>
          <w:szCs w:val="32"/>
        </w:rPr>
      </w:pPr>
      <w:r w:rsidRPr="00854D8F">
        <w:rPr>
          <w:rFonts w:ascii="Angsana New" w:hAnsi="Angsana New" w:hint="cs"/>
          <w:sz w:val="32"/>
          <w:szCs w:val="32"/>
          <w:cs/>
        </w:rPr>
        <w:t>ณ</w:t>
      </w:r>
      <w:r w:rsidRPr="00854D8F">
        <w:rPr>
          <w:rFonts w:ascii="Angsana New" w:hAnsi="Angsana New"/>
          <w:sz w:val="32"/>
          <w:szCs w:val="32"/>
          <w:cs/>
        </w:rPr>
        <w:t xml:space="preserve"> </w:t>
      </w:r>
      <w:r w:rsidRPr="00854D8F">
        <w:rPr>
          <w:rFonts w:ascii="Angsana New" w:hAnsi="Angsana New" w:hint="cs"/>
          <w:sz w:val="32"/>
          <w:szCs w:val="32"/>
          <w:cs/>
        </w:rPr>
        <w:t>วันที่</w:t>
      </w:r>
      <w:r w:rsidRPr="00854D8F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854D8F">
        <w:rPr>
          <w:rFonts w:ascii="Angsana New" w:hAnsi="Angsana New"/>
          <w:sz w:val="32"/>
          <w:szCs w:val="32"/>
          <w:cs/>
        </w:rPr>
        <w:t xml:space="preserve"> </w:t>
      </w:r>
      <w:r w:rsidRPr="00854D8F">
        <w:rPr>
          <w:rFonts w:ascii="Angsana New" w:hAnsi="Angsana New" w:hint="cs"/>
          <w:sz w:val="32"/>
          <w:szCs w:val="32"/>
          <w:cs/>
        </w:rPr>
        <w:t>ธันวาคม</w:t>
      </w:r>
      <w:r w:rsidRPr="00854D8F">
        <w:rPr>
          <w:rFonts w:ascii="Angsana New" w:hAnsi="Angsana New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854D8F">
        <w:rPr>
          <w:rFonts w:ascii="Angsana New" w:hAnsi="Angsana New"/>
          <w:sz w:val="32"/>
          <w:szCs w:val="32"/>
        </w:rPr>
        <w:t xml:space="preserve"> </w:t>
      </w:r>
      <w:r w:rsidRPr="00854D8F">
        <w:rPr>
          <w:rFonts w:ascii="Angsana New" w:hAnsi="Angsana New" w:hint="cs"/>
          <w:sz w:val="32"/>
          <w:szCs w:val="32"/>
          <w:cs/>
        </w:rPr>
        <w:t xml:space="preserve">และ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854D8F">
        <w:rPr>
          <w:rFonts w:ascii="Angsana New" w:hAnsi="Angsana New"/>
          <w:sz w:val="32"/>
          <w:szCs w:val="32"/>
          <w:cs/>
        </w:rPr>
        <w:t xml:space="preserve"> </w:t>
      </w:r>
      <w:r w:rsidRPr="00854D8F">
        <w:rPr>
          <w:rFonts w:ascii="Angsana New" w:hAnsi="Angsana New" w:hint="cs"/>
          <w:sz w:val="32"/>
          <w:szCs w:val="32"/>
          <w:cs/>
        </w:rPr>
        <w:t>บริษัท และ</w:t>
      </w:r>
      <w:r w:rsidR="00CC78E6" w:rsidRPr="00854D8F">
        <w:rPr>
          <w:rFonts w:ascii="Angsana New" w:hAnsi="Angsana New" w:hint="cs"/>
          <w:sz w:val="32"/>
          <w:szCs w:val="32"/>
          <w:cs/>
        </w:rPr>
        <w:t>กรรมการของ</w:t>
      </w:r>
      <w:r w:rsidRPr="00854D8F">
        <w:rPr>
          <w:rFonts w:ascii="Angsana New" w:hAnsi="Angsana New" w:hint="cs"/>
          <w:sz w:val="32"/>
          <w:szCs w:val="32"/>
          <w:cs/>
        </w:rPr>
        <w:t>กลุ่ม</w:t>
      </w:r>
      <w:r w:rsidR="007074FA" w:rsidRPr="00854D8F">
        <w:rPr>
          <w:rFonts w:ascii="Angsana New" w:hAnsi="Angsana New"/>
          <w:sz w:val="32"/>
          <w:szCs w:val="32"/>
          <w:cs/>
        </w:rPr>
        <w:t>บริษัท</w:t>
      </w:r>
      <w:r w:rsidR="00CC78E6" w:rsidRPr="00854D8F">
        <w:rPr>
          <w:rFonts w:ascii="Angsana New" w:hAnsi="Angsana New"/>
          <w:sz w:val="32"/>
          <w:szCs w:val="32"/>
          <w:cs/>
        </w:rPr>
        <w:t>มีภาระ</w:t>
      </w:r>
      <w:r w:rsidR="00CC78E6" w:rsidRPr="00854D8F">
        <w:rPr>
          <w:rFonts w:ascii="Angsana New" w:hAnsi="Angsana New" w:hint="cs"/>
          <w:sz w:val="32"/>
          <w:szCs w:val="32"/>
          <w:cs/>
        </w:rPr>
        <w:t>ผูกพันต่อธนาคารใน</w:t>
      </w:r>
      <w:r w:rsidR="00CC78E6" w:rsidRPr="00854D8F">
        <w:rPr>
          <w:rFonts w:ascii="Angsana New" w:hAnsi="Angsana New"/>
          <w:sz w:val="32"/>
          <w:szCs w:val="32"/>
          <w:cs/>
        </w:rPr>
        <w:t>การค้ำประกัน</w:t>
      </w:r>
      <w:r w:rsidR="00CC78E6" w:rsidRPr="00854D8F">
        <w:rPr>
          <w:rFonts w:ascii="Angsana New" w:hAnsi="Angsana New" w:hint="cs"/>
          <w:sz w:val="32"/>
          <w:szCs w:val="32"/>
          <w:cs/>
        </w:rPr>
        <w:t>วงเงินสินเชื่อให้แก่</w:t>
      </w:r>
      <w:r w:rsidR="00CC78E6" w:rsidRPr="00854D8F">
        <w:rPr>
          <w:rFonts w:ascii="Angsana New" w:hAnsi="Angsana New"/>
          <w:spacing w:val="-4"/>
          <w:sz w:val="32"/>
          <w:szCs w:val="32"/>
          <w:cs/>
        </w:rPr>
        <w:t>บริษัท แซม วอ</w:t>
      </w:r>
      <w:proofErr w:type="spellStart"/>
      <w:r w:rsidR="00CC78E6" w:rsidRPr="00854D8F">
        <w:rPr>
          <w:rFonts w:ascii="Angsana New" w:hAnsi="Angsana New"/>
          <w:spacing w:val="-4"/>
          <w:sz w:val="32"/>
          <w:szCs w:val="32"/>
          <w:cs/>
        </w:rPr>
        <w:t>เต</w:t>
      </w:r>
      <w:proofErr w:type="spellEnd"/>
      <w:r w:rsidR="00CC78E6" w:rsidRPr="00854D8F">
        <w:rPr>
          <w:rFonts w:ascii="Angsana New" w:hAnsi="Angsana New"/>
          <w:spacing w:val="-4"/>
          <w:sz w:val="32"/>
          <w:szCs w:val="32"/>
          <w:cs/>
        </w:rPr>
        <w:t xml:space="preserve">อร์ </w:t>
      </w:r>
      <w:proofErr w:type="spellStart"/>
      <w:r w:rsidR="00CC78E6" w:rsidRPr="00854D8F">
        <w:rPr>
          <w:rFonts w:ascii="Angsana New" w:hAnsi="Angsana New"/>
          <w:spacing w:val="-4"/>
          <w:sz w:val="32"/>
          <w:szCs w:val="32"/>
          <w:cs/>
        </w:rPr>
        <w:t>ซัพ</w:t>
      </w:r>
      <w:proofErr w:type="spellEnd"/>
      <w:r w:rsidR="00CC78E6" w:rsidRPr="00854D8F">
        <w:rPr>
          <w:rFonts w:ascii="Angsana New" w:hAnsi="Angsana New"/>
          <w:spacing w:val="-4"/>
          <w:sz w:val="32"/>
          <w:szCs w:val="32"/>
          <w:cs/>
        </w:rPr>
        <w:t>พลาย จำกัด</w:t>
      </w:r>
      <w:r w:rsidR="00CC78E6" w:rsidRPr="00854D8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C78E6" w:rsidRPr="00854D8F">
        <w:rPr>
          <w:rFonts w:ascii="Angsana New" w:hAnsi="Angsana New" w:hint="cs"/>
          <w:sz w:val="32"/>
          <w:szCs w:val="32"/>
          <w:cs/>
        </w:rPr>
        <w:t>บริษัท พระแสงกรีน พาว</w:t>
      </w:r>
      <w:proofErr w:type="spellStart"/>
      <w:r w:rsidR="00CC78E6" w:rsidRPr="00854D8F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CC78E6" w:rsidRPr="00854D8F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854D8F">
        <w:rPr>
          <w:rFonts w:ascii="Angsana New" w:hAnsi="Angsana New" w:hint="cs"/>
          <w:sz w:val="32"/>
          <w:szCs w:val="32"/>
          <w:cs/>
        </w:rPr>
        <w:t xml:space="preserve"> </w:t>
      </w:r>
      <w:r w:rsidR="00CC78E6" w:rsidRPr="00854D8F">
        <w:rPr>
          <w:rFonts w:ascii="Angsana New" w:hAnsi="Angsana New" w:hint="cs"/>
          <w:spacing w:val="-6"/>
          <w:sz w:val="32"/>
          <w:szCs w:val="32"/>
          <w:cs/>
        </w:rPr>
        <w:t>และบริษัท สตาร์ แก๊ส จำกัด ซึ่งเป็นบริษัทย่อย</w:t>
      </w:r>
      <w:r w:rsidRPr="00854D8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C78E6" w:rsidRPr="00854D8F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CC78E6" w:rsidRPr="00854D8F">
        <w:rPr>
          <w:rFonts w:ascii="Angsana New" w:hAnsi="Angsana New"/>
          <w:spacing w:val="-6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pacing w:val="-6"/>
          <w:sz w:val="32"/>
          <w:szCs w:val="32"/>
        </w:rPr>
        <w:t>351</w:t>
      </w:r>
      <w:r w:rsidRPr="00854D8F">
        <w:rPr>
          <w:rFonts w:ascii="Angsana New" w:hAnsi="Angsana New"/>
          <w:spacing w:val="-6"/>
          <w:sz w:val="32"/>
          <w:szCs w:val="32"/>
        </w:rPr>
        <w:t xml:space="preserve"> </w:t>
      </w:r>
      <w:r w:rsidR="00CC78E6" w:rsidRPr="00854D8F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</w:p>
    <w:p w14:paraId="4F713C73" w14:textId="77777777" w:rsidR="001A6171" w:rsidRPr="00FB0D60" w:rsidRDefault="001A6171" w:rsidP="007F1A6F">
      <w:pPr>
        <w:spacing w:after="240"/>
        <w:ind w:left="1980" w:right="-43"/>
        <w:jc w:val="thaiDistribute"/>
        <w:rPr>
          <w:rFonts w:ascii="Angsana New" w:hAnsi="Angsana New"/>
          <w:sz w:val="32"/>
          <w:szCs w:val="32"/>
        </w:rPr>
      </w:pPr>
      <w:r w:rsidRPr="00854D8F">
        <w:rPr>
          <w:rFonts w:ascii="Angsana New" w:hAnsi="Angsana New"/>
          <w:sz w:val="32"/>
          <w:szCs w:val="32"/>
          <w:cs/>
        </w:rPr>
        <w:t>โดยทั่วไปการค้ำประกันนี้มีผลผูกพันต่อผู้ค้ำประกันนานเท่าที่ภาระหนี้สินยังไม่ได้ชำระโดยบริษัทผู้ได้รับการค้ำประกัน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</w:p>
    <w:p w14:paraId="4628F878" w14:textId="715BBBCC" w:rsidR="007513DE" w:rsidRPr="00FB0D60" w:rsidRDefault="002408B0" w:rsidP="007F1A6F">
      <w:pPr>
        <w:ind w:left="1260" w:right="-43" w:hanging="713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7513DE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7513DE" w:rsidRPr="00FB0D60">
        <w:rPr>
          <w:rFonts w:ascii="Angsana New" w:hAnsi="Angsana New"/>
          <w:sz w:val="32"/>
          <w:szCs w:val="32"/>
        </w:rPr>
        <w:tab/>
      </w:r>
      <w:r w:rsidR="007513DE" w:rsidRPr="00FB0D60">
        <w:rPr>
          <w:rFonts w:ascii="Angsana New" w:hAnsi="Angsana New" w:hint="cs"/>
          <w:sz w:val="32"/>
          <w:szCs w:val="32"/>
          <w:cs/>
        </w:rPr>
        <w:t>ภาระผูกพัน</w:t>
      </w:r>
      <w:r w:rsidR="0086033E" w:rsidRPr="00FB0D60">
        <w:rPr>
          <w:rFonts w:ascii="Angsana New" w:hAnsi="Angsana New" w:hint="cs"/>
          <w:sz w:val="32"/>
          <w:szCs w:val="32"/>
          <w:cs/>
        </w:rPr>
        <w:t>อื่น</w:t>
      </w:r>
    </w:p>
    <w:p w14:paraId="2CD0F4A1" w14:textId="7840C576" w:rsidR="0049109B" w:rsidRDefault="002408B0" w:rsidP="007F1A6F">
      <w:pPr>
        <w:spacing w:after="240"/>
        <w:ind w:left="1980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49109B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49109B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1</w:t>
      </w:r>
      <w:r w:rsidR="0049109B" w:rsidRPr="00FB0D6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2408B0">
        <w:rPr>
          <w:rFonts w:ascii="Angsana New" w:hAnsi="Angsana New" w:hint="cs"/>
          <w:sz w:val="32"/>
          <w:szCs w:val="32"/>
        </w:rPr>
        <w:t>1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408B0">
        <w:rPr>
          <w:rFonts w:ascii="Angsana New" w:hAnsi="Angsana New" w:hint="cs"/>
          <w:sz w:val="32"/>
          <w:szCs w:val="32"/>
        </w:rPr>
        <w:t>2559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บริษัท </w:t>
      </w:r>
      <w:r w:rsidR="0049109B" w:rsidRPr="00FB0D60">
        <w:rPr>
          <w:rFonts w:ascii="Angsana New" w:hAnsi="Angsana New" w:hint="cs"/>
          <w:sz w:val="32"/>
          <w:szCs w:val="32"/>
          <w:cs/>
        </w:rPr>
        <w:t>พระแสงกรีน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 w:hint="cs"/>
          <w:sz w:val="32"/>
          <w:szCs w:val="32"/>
          <w:cs/>
        </w:rPr>
        <w:t>พาว</w:t>
      </w:r>
      <w:proofErr w:type="spellStart"/>
      <w:r w:rsidR="0049109B" w:rsidRPr="00FB0D6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49109B" w:rsidRPr="00FB0D60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 ได้</w:t>
      </w:r>
      <w:r w:rsidR="00F02492" w:rsidRPr="00FB0D60">
        <w:rPr>
          <w:rFonts w:ascii="Angsana New" w:hAnsi="Angsana New"/>
          <w:sz w:val="32"/>
          <w:szCs w:val="32"/>
        </w:rPr>
        <w:t xml:space="preserve">  </w:t>
      </w:r>
      <w:r w:rsidR="0049109B" w:rsidRPr="00FB0D60">
        <w:rPr>
          <w:rFonts w:ascii="Angsana New" w:hAnsi="Angsana New"/>
          <w:sz w:val="32"/>
          <w:szCs w:val="32"/>
          <w:cs/>
        </w:rPr>
        <w:t>ลงนามในสัญญาว่าจ้าง</w:t>
      </w:r>
      <w:r w:rsidR="0049109B" w:rsidRPr="00FB0D60">
        <w:rPr>
          <w:rFonts w:ascii="Angsana New" w:hAnsi="Angsana New" w:hint="cs"/>
          <w:sz w:val="32"/>
          <w:szCs w:val="32"/>
          <w:cs/>
        </w:rPr>
        <w:t>ควบคุมและบำรุงรักษาระบบผลิตไฟฟ้าจากก๊าซชีวภาพกับ</w:t>
      </w:r>
      <w:r w:rsidR="0049109B" w:rsidRPr="00FB0D60">
        <w:rPr>
          <w:rFonts w:ascii="Angsana New" w:hAnsi="Angsana New"/>
          <w:sz w:val="32"/>
          <w:szCs w:val="32"/>
          <w:cs/>
        </w:rPr>
        <w:t>บริษัท</w:t>
      </w:r>
      <w:r w:rsidR="0049109B" w:rsidRPr="00FB0D60"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แห่งหนึ่ง </w:t>
      </w:r>
      <w:r w:rsidR="0049109B" w:rsidRPr="00FB0D60">
        <w:rPr>
          <w:rFonts w:ascii="Angsana New" w:hAnsi="Angsana New" w:hint="cs"/>
          <w:sz w:val="32"/>
          <w:szCs w:val="32"/>
          <w:cs/>
        </w:rPr>
        <w:t>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 โดยมีค่าใช้จ่ายทั้งสิ</w:t>
      </w:r>
      <w:r w:rsidR="0049109B" w:rsidRPr="00FB0D60">
        <w:rPr>
          <w:rFonts w:ascii="Angsana New" w:hAnsi="Angsana New" w:hint="cs"/>
          <w:sz w:val="32"/>
          <w:szCs w:val="32"/>
          <w:cs/>
        </w:rPr>
        <w:t>้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น </w:t>
      </w:r>
      <w:r w:rsidRPr="002408B0">
        <w:rPr>
          <w:rFonts w:ascii="Angsana New" w:hAnsi="Angsana New" w:hint="cs"/>
          <w:sz w:val="32"/>
          <w:szCs w:val="32"/>
        </w:rPr>
        <w:t>33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ล้านบาท 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บริษัทย่อยมีภาระผูกพันที่ต้องจ่ายค่าจ้างควบคุมและบำรุงรักษาเป็นรายเดือนตามอัตราที่ระบุในสัญญา สัญญาดังกล่าวมีผลบังคับใช้ตั้งแต่วันที่ </w:t>
      </w:r>
      <w:r w:rsidRPr="002408B0">
        <w:rPr>
          <w:rFonts w:ascii="Angsana New" w:hAnsi="Angsana New"/>
          <w:sz w:val="32"/>
          <w:szCs w:val="32"/>
        </w:rPr>
        <w:t>1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2408B0">
        <w:rPr>
          <w:rFonts w:ascii="Angsana New" w:hAnsi="Angsana New"/>
          <w:sz w:val="32"/>
          <w:szCs w:val="32"/>
        </w:rPr>
        <w:t>2559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2408B0">
        <w:rPr>
          <w:rFonts w:ascii="Angsana New" w:hAnsi="Angsana New" w:hint="cs"/>
          <w:sz w:val="32"/>
          <w:szCs w:val="32"/>
        </w:rPr>
        <w:t>31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2408B0">
        <w:rPr>
          <w:rFonts w:ascii="Angsana New" w:hAnsi="Angsana New" w:hint="cs"/>
          <w:sz w:val="32"/>
          <w:szCs w:val="32"/>
        </w:rPr>
        <w:t>2563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 w:hint="cs"/>
          <w:sz w:val="32"/>
          <w:szCs w:val="32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 w:hint="cs"/>
          <w:sz w:val="32"/>
          <w:szCs w:val="32"/>
          <w:cs/>
        </w:rPr>
        <w:t>ๆ</w:t>
      </w:r>
      <w:r w:rsidR="0049109B" w:rsidRPr="00FB0D60">
        <w:rPr>
          <w:rFonts w:ascii="Angsana New" w:hAnsi="Angsana New"/>
          <w:sz w:val="32"/>
          <w:szCs w:val="32"/>
        </w:rPr>
        <w:t xml:space="preserve"> 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รอบ </w:t>
      </w:r>
      <w:r w:rsidRPr="002408B0">
        <w:rPr>
          <w:rFonts w:ascii="Angsana New" w:hAnsi="Angsana New"/>
          <w:sz w:val="32"/>
          <w:szCs w:val="32"/>
        </w:rPr>
        <w:t>5</w:t>
      </w:r>
      <w:r w:rsidR="0049109B" w:rsidRPr="00FB0D6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38D519C2" w14:textId="77777777" w:rsidR="009514C1" w:rsidRDefault="009514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062A187" w14:textId="0AF9AAF4" w:rsidR="00246D7B" w:rsidRPr="00FB0D60" w:rsidRDefault="002408B0" w:rsidP="00840FF9">
      <w:pPr>
        <w:spacing w:after="240"/>
        <w:ind w:left="1980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49109B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49109B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2</w:t>
      </w:r>
      <w:r w:rsidR="0049109B" w:rsidRPr="00FB0D60">
        <w:rPr>
          <w:rFonts w:ascii="Angsana New" w:hAnsi="Angsana New" w:hint="cs"/>
          <w:sz w:val="32"/>
          <w:szCs w:val="32"/>
          <w:cs/>
        </w:rPr>
        <w:tab/>
      </w:r>
      <w:r w:rsidR="0049109B" w:rsidRPr="00FB0D60">
        <w:rPr>
          <w:rFonts w:ascii="Angsana New" w:hAnsi="Angsana New"/>
          <w:sz w:val="32"/>
          <w:szCs w:val="32"/>
          <w:cs/>
        </w:rPr>
        <w:t>บริษัท พระแสงกรีน พาว</w:t>
      </w:r>
      <w:proofErr w:type="spellStart"/>
      <w:r w:rsidR="0049109B" w:rsidRPr="00FB0D6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49109B" w:rsidRPr="00FB0D60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จำนวนเงิน</w:t>
      </w:r>
      <w:r w:rsidR="001A7DE6" w:rsidRPr="00FB0D60">
        <w:rPr>
          <w:rFonts w:ascii="Angsana New" w:hAnsi="Angsana New"/>
          <w:sz w:val="32"/>
          <w:szCs w:val="32"/>
        </w:rPr>
        <w:t xml:space="preserve">  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 </w:t>
      </w:r>
      <w:r w:rsidRPr="002408B0">
        <w:rPr>
          <w:rFonts w:ascii="Angsana New" w:hAnsi="Angsana New"/>
          <w:sz w:val="32"/>
          <w:szCs w:val="32"/>
        </w:rPr>
        <w:t>15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 </w:t>
      </w:r>
      <w:r w:rsidR="0049109B" w:rsidRPr="00FB0D60">
        <w:rPr>
          <w:rFonts w:ascii="Angsana New" w:hAnsi="Angsana New"/>
          <w:spacing w:val="-4"/>
          <w:sz w:val="32"/>
          <w:szCs w:val="32"/>
          <w:cs/>
        </w:rPr>
        <w:t>ล้านบาท โดยบริษัทย่อยผูกพันที่จะต้องปฏิบัติตามข้อกำหนดต่าง ๆ ตามที่ระบุไว้ในสัญญา</w:t>
      </w:r>
      <w:r w:rsidR="0049109B" w:rsidRPr="00FB0D60">
        <w:rPr>
          <w:rFonts w:ascii="Angsana New" w:hAnsi="Angsana New"/>
          <w:sz w:val="32"/>
          <w:szCs w:val="32"/>
          <w:cs/>
        </w:rPr>
        <w:t xml:space="preserve"> ทั้งนี้ บริษัทย่อยได้รับเงินอุดหนุนดังกล่าวแล้วทั้งจำนวน</w:t>
      </w:r>
      <w:r w:rsidR="00915617" w:rsidRPr="00FB0D60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2408B0">
        <w:rPr>
          <w:rFonts w:ascii="Angsana New" w:hAnsi="Angsana New"/>
          <w:sz w:val="32"/>
          <w:szCs w:val="32"/>
        </w:rPr>
        <w:t>2558</w:t>
      </w:r>
    </w:p>
    <w:p w14:paraId="12DBAA3D" w14:textId="71DC0237" w:rsidR="002D59B0" w:rsidRPr="00FB0D60" w:rsidRDefault="002408B0" w:rsidP="00FB22AB">
      <w:pPr>
        <w:spacing w:after="120"/>
        <w:ind w:left="198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3</w:t>
      </w:r>
      <w:r w:rsidR="002D59B0" w:rsidRPr="00FB0D60">
        <w:rPr>
          <w:rFonts w:ascii="Angsana New" w:hAnsi="Angsana New"/>
          <w:sz w:val="32"/>
          <w:szCs w:val="32"/>
        </w:rPr>
        <w:tab/>
      </w:r>
      <w:r w:rsidR="002D59B0" w:rsidRPr="00FB0D60">
        <w:rPr>
          <w:rFonts w:ascii="Angsana New" w:hAnsi="Angsana New"/>
          <w:sz w:val="32"/>
          <w:szCs w:val="32"/>
          <w:cs/>
        </w:rPr>
        <w:t xml:space="preserve">บริษัท </w:t>
      </w:r>
      <w:r w:rsidR="002D59B0" w:rsidRPr="00FB0D60">
        <w:rPr>
          <w:rFonts w:ascii="Angsana New" w:hAnsi="Angsana New" w:hint="cs"/>
          <w:sz w:val="32"/>
          <w:szCs w:val="32"/>
          <w:cs/>
        </w:rPr>
        <w:t>พระแสงกรีน</w:t>
      </w:r>
      <w:r w:rsidR="002D59B0" w:rsidRPr="00FB0D60">
        <w:rPr>
          <w:rFonts w:ascii="Angsana New" w:hAnsi="Angsana New"/>
          <w:sz w:val="32"/>
          <w:szCs w:val="32"/>
        </w:rPr>
        <w:t xml:space="preserve"> </w:t>
      </w:r>
      <w:r w:rsidR="002D59B0" w:rsidRPr="00FB0D60">
        <w:rPr>
          <w:rFonts w:ascii="Angsana New" w:hAnsi="Angsana New" w:hint="cs"/>
          <w:sz w:val="32"/>
          <w:szCs w:val="32"/>
          <w:cs/>
        </w:rPr>
        <w:t>พาว</w:t>
      </w:r>
      <w:proofErr w:type="spellStart"/>
      <w:r w:rsidR="002D59B0" w:rsidRPr="00FB0D60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2D59B0" w:rsidRPr="00FB0D60">
        <w:rPr>
          <w:rFonts w:ascii="Angsana New" w:hAnsi="Angsana New"/>
          <w:sz w:val="32"/>
          <w:szCs w:val="32"/>
          <w:cs/>
        </w:rPr>
        <w:t xml:space="preserve"> จำกัด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เครื่องกำเนิดไฟฟ้ารวมทั้งจัดหาบุคลากรควบคุมและดูแลระบบผลิตไฟฟ้าจากก๊าซชีวภาพ จำนวนเงินขั้นต่ำที่</w:t>
      </w:r>
      <w:r w:rsidR="009D55D2" w:rsidRPr="00FB0D60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2D59B0" w:rsidRPr="00FB0D60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ต้องจ่ายในอนาคตทั้งสิ้นภายใต้สัญญาบริการ</w:t>
      </w:r>
      <w:r w:rsidR="002D59B0" w:rsidRPr="00FB0D60">
        <w:rPr>
          <w:rFonts w:ascii="Angsana New" w:hAnsi="Angsana New" w:hint="cs"/>
          <w:sz w:val="32"/>
          <w:szCs w:val="32"/>
          <w:cs/>
        </w:rPr>
        <w:t xml:space="preserve"> มีรายละเอียด</w:t>
      </w:r>
      <w:r w:rsidR="002D59B0" w:rsidRPr="00FB0D60">
        <w:rPr>
          <w:rFonts w:ascii="Angsana New" w:hAnsi="Angsana New"/>
          <w:sz w:val="32"/>
          <w:szCs w:val="32"/>
          <w:cs/>
        </w:rPr>
        <w:t>ดังนี้</w:t>
      </w:r>
    </w:p>
    <w:p w14:paraId="101E92BF" w14:textId="77777777" w:rsidR="002D59B0" w:rsidRPr="00FB0D60" w:rsidRDefault="002D59B0" w:rsidP="002D59B0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8082" w:type="dxa"/>
        <w:tblInd w:w="1188" w:type="dxa"/>
        <w:tblLayout w:type="fixed"/>
        <w:tblLook w:val="01E0" w:firstRow="1" w:lastRow="1" w:firstColumn="1" w:lastColumn="1" w:noHBand="0" w:noVBand="0"/>
      </w:tblPr>
      <w:tblGrid>
        <w:gridCol w:w="4842"/>
        <w:gridCol w:w="1440"/>
        <w:gridCol w:w="236"/>
        <w:gridCol w:w="1564"/>
      </w:tblGrid>
      <w:tr w:rsidR="00577D7D" w:rsidRPr="00FB0D60" w14:paraId="4C2D3977" w14:textId="77777777" w:rsidTr="00F46065">
        <w:tc>
          <w:tcPr>
            <w:tcW w:w="4842" w:type="dxa"/>
            <w:vAlign w:val="bottom"/>
          </w:tcPr>
          <w:p w14:paraId="7FF05FC8" w14:textId="77777777" w:rsidR="00577D7D" w:rsidRPr="00FB0D60" w:rsidRDefault="00577D7D" w:rsidP="00701F4E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39776EA" w14:textId="77777777" w:rsidR="00E05171" w:rsidRPr="00FB0D60" w:rsidRDefault="00E05171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</w:t>
            </w:r>
            <w:r w:rsidR="00577D7D"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</w:p>
          <w:p w14:paraId="24B9C135" w14:textId="27D7E804" w:rsidR="00605E0D" w:rsidRPr="00FB0D60" w:rsidRDefault="002408B0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31</w:t>
            </w:r>
            <w:r w:rsidR="00605E0D"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0535CBB3" w14:textId="546BFC74" w:rsidR="00577D7D" w:rsidRPr="00FB0D60" w:rsidRDefault="002408B0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 w:hint="cs"/>
                <w:b/>
                <w:bCs/>
                <w:sz w:val="28"/>
              </w:rPr>
              <w:t>2562</w:t>
            </w:r>
          </w:p>
        </w:tc>
        <w:tc>
          <w:tcPr>
            <w:tcW w:w="236" w:type="dxa"/>
          </w:tcPr>
          <w:p w14:paraId="7BD44367" w14:textId="77777777" w:rsidR="00577D7D" w:rsidRPr="00FB0D60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vAlign w:val="bottom"/>
          </w:tcPr>
          <w:p w14:paraId="192ABB29" w14:textId="77777777" w:rsidR="00E05171" w:rsidRPr="00FB0D60" w:rsidRDefault="00E05171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</w:t>
            </w:r>
            <w:r w:rsidR="00577D7D"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</w:p>
          <w:p w14:paraId="175AC760" w14:textId="33D469B0" w:rsidR="00F46065" w:rsidRPr="00FB0D60" w:rsidRDefault="002408B0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31</w:t>
            </w:r>
            <w:r w:rsidR="00577D7D"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ธันวาคม</w:t>
            </w:r>
          </w:p>
          <w:p w14:paraId="109F5930" w14:textId="76B3A623" w:rsidR="00577D7D" w:rsidRPr="00FB0D60" w:rsidRDefault="00577D7D" w:rsidP="00701F4E">
            <w:pPr>
              <w:ind w:left="-110" w:right="-13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577D7D" w:rsidRPr="00FB0D60" w14:paraId="1CAF4318" w14:textId="77777777" w:rsidTr="00F46065">
        <w:tc>
          <w:tcPr>
            <w:tcW w:w="4842" w:type="dxa"/>
          </w:tcPr>
          <w:p w14:paraId="7E025874" w14:textId="77777777" w:rsidR="00577D7D" w:rsidRPr="00FB0D60" w:rsidRDefault="00577D7D" w:rsidP="005671E9">
            <w:pPr>
              <w:ind w:left="68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FB0D60">
              <w:rPr>
                <w:rFonts w:ascii="Angsana New" w:hAnsi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3B084C42" w14:textId="77777777" w:rsidR="00577D7D" w:rsidRPr="00FB0D60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</w:tcPr>
          <w:p w14:paraId="48624C07" w14:textId="77777777" w:rsidR="00577D7D" w:rsidRPr="00FB0D60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</w:tcPr>
          <w:p w14:paraId="7E0B9064" w14:textId="77777777" w:rsidR="00577D7D" w:rsidRPr="00FB0D60" w:rsidRDefault="00577D7D" w:rsidP="00701F4E">
            <w:pPr>
              <w:tabs>
                <w:tab w:val="decimal" w:pos="106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2420A" w:rsidRPr="00FB0D60" w14:paraId="18959812" w14:textId="77777777" w:rsidTr="0092420A">
        <w:tc>
          <w:tcPr>
            <w:tcW w:w="4842" w:type="dxa"/>
          </w:tcPr>
          <w:p w14:paraId="0AAD9F74" w14:textId="7DA6B910" w:rsidR="0092420A" w:rsidRPr="00FB0D60" w:rsidRDefault="0092420A" w:rsidP="005671E9">
            <w:pPr>
              <w:ind w:left="104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FB0D60">
              <w:rPr>
                <w:rFonts w:ascii="Angsana New" w:hAnsi="Angsana New"/>
                <w:color w:val="000000"/>
                <w:sz w:val="28"/>
                <w:cs/>
              </w:rPr>
              <w:t xml:space="preserve">ภายใน </w:t>
            </w:r>
            <w:r w:rsidR="002408B0" w:rsidRPr="002408B0">
              <w:rPr>
                <w:rFonts w:ascii="Angsana New" w:hAnsi="Angsana New"/>
                <w:color w:val="000000"/>
                <w:sz w:val="28"/>
              </w:rPr>
              <w:t>1</w:t>
            </w:r>
            <w:r w:rsidRPr="00FB0D60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41CACD4D" w14:textId="66152469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</w:tcPr>
          <w:p w14:paraId="1C32EA9A" w14:textId="77777777" w:rsidR="0092420A" w:rsidRPr="00FB0D60" w:rsidRDefault="0092420A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vAlign w:val="bottom"/>
          </w:tcPr>
          <w:p w14:paraId="685ED170" w14:textId="54E7EBCA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4</w:t>
            </w:r>
          </w:p>
        </w:tc>
      </w:tr>
      <w:tr w:rsidR="0092420A" w:rsidRPr="00FB0D60" w14:paraId="0784C453" w14:textId="77777777" w:rsidTr="0092420A">
        <w:tc>
          <w:tcPr>
            <w:tcW w:w="4842" w:type="dxa"/>
          </w:tcPr>
          <w:p w14:paraId="3DF7B0F9" w14:textId="45AB3EB4" w:rsidR="0092420A" w:rsidRPr="00FB0D60" w:rsidRDefault="0092420A" w:rsidP="005671E9">
            <w:pPr>
              <w:ind w:left="1040" w:right="-29"/>
              <w:rPr>
                <w:rFonts w:ascii="Angsana New" w:hAnsi="Angsana New"/>
                <w:color w:val="000000"/>
                <w:sz w:val="28"/>
                <w:cs/>
              </w:rPr>
            </w:pPr>
            <w:r w:rsidRPr="00FB0D60">
              <w:rPr>
                <w:rFonts w:ascii="Angsana New" w:hAnsi="Angsana New"/>
                <w:color w:val="000000"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color w:val="000000"/>
                <w:sz w:val="28"/>
              </w:rPr>
              <w:t>1</w:t>
            </w:r>
            <w:r w:rsidRPr="00FB0D60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color w:val="000000"/>
                <w:sz w:val="28"/>
                <w:cs/>
              </w:rPr>
              <w:t xml:space="preserve">ปี แต่ไม่เกิน </w:t>
            </w:r>
            <w:r w:rsidR="002408B0" w:rsidRPr="002408B0">
              <w:rPr>
                <w:rFonts w:ascii="Angsana New" w:hAnsi="Angsana New"/>
                <w:color w:val="000000"/>
                <w:sz w:val="28"/>
              </w:rPr>
              <w:t>5</w:t>
            </w:r>
            <w:r w:rsidRPr="00FB0D60">
              <w:rPr>
                <w:rFonts w:ascii="Angsana New" w:hAnsi="Angsan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4D1067" w14:textId="6476C397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236" w:type="dxa"/>
          </w:tcPr>
          <w:p w14:paraId="417B385A" w14:textId="77777777" w:rsidR="0092420A" w:rsidRPr="00FB0D60" w:rsidRDefault="0092420A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2F2DB4FB" w14:textId="4543F0A8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15</w:t>
            </w:r>
          </w:p>
        </w:tc>
      </w:tr>
      <w:tr w:rsidR="0092420A" w:rsidRPr="00FB0D60" w14:paraId="173DF0E9" w14:textId="77777777" w:rsidTr="002F6304">
        <w:tc>
          <w:tcPr>
            <w:tcW w:w="4842" w:type="dxa"/>
          </w:tcPr>
          <w:p w14:paraId="0B6C4E0A" w14:textId="77777777" w:rsidR="0092420A" w:rsidRPr="00FB0D60" w:rsidRDefault="0092420A" w:rsidP="005671E9">
            <w:pPr>
              <w:ind w:left="680" w:right="-29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A9DB6" w14:textId="365BA6D7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236" w:type="dxa"/>
          </w:tcPr>
          <w:p w14:paraId="2D814548" w14:textId="77777777" w:rsidR="0092420A" w:rsidRPr="00FB0D60" w:rsidRDefault="0092420A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534B9FCA" w14:textId="3B079DE0" w:rsidR="0092420A" w:rsidRPr="00FB0D60" w:rsidRDefault="002408B0" w:rsidP="0092420A">
            <w:pP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19</w:t>
            </w:r>
          </w:p>
        </w:tc>
      </w:tr>
    </w:tbl>
    <w:p w14:paraId="3E4FDD08" w14:textId="7821E5E2" w:rsidR="002D59B0" w:rsidRPr="00FB0D60" w:rsidRDefault="002D59B0" w:rsidP="005671E9">
      <w:pPr>
        <w:spacing w:before="240" w:after="240"/>
        <w:ind w:left="1980" w:right="-43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ภายใต้</w:t>
      </w:r>
      <w:r w:rsidRPr="00FB0D60">
        <w:rPr>
          <w:rFonts w:ascii="Angsana New" w:hAnsi="Angsana New"/>
          <w:spacing w:val="-8"/>
          <w:sz w:val="32"/>
          <w:szCs w:val="32"/>
          <w:cs/>
        </w:rPr>
        <w:t>เงื่อนไขของสัญญาดังกล่าว บริษัท</w:t>
      </w:r>
      <w:r w:rsidRPr="00FB0D60">
        <w:rPr>
          <w:rFonts w:ascii="Angsana New" w:hAnsi="Angsana New" w:hint="cs"/>
          <w:spacing w:val="-8"/>
          <w:sz w:val="32"/>
          <w:szCs w:val="32"/>
          <w:cs/>
        </w:rPr>
        <w:t>ย่อย</w:t>
      </w:r>
      <w:r w:rsidRPr="00FB0D60">
        <w:rPr>
          <w:rFonts w:ascii="Angsana New" w:hAnsi="Angsana New"/>
          <w:spacing w:val="-8"/>
          <w:sz w:val="32"/>
          <w:szCs w:val="32"/>
          <w:cs/>
        </w:rPr>
        <w:t>มีภาระผูกพันที่ต้องจ่ายค่าจ้างควบคุมและบำรุงรักษาเป็นรายเดือน</w:t>
      </w:r>
      <w:r w:rsidRPr="00FB0D60">
        <w:rPr>
          <w:rFonts w:ascii="Angsana New" w:hAnsi="Angsana New"/>
          <w:sz w:val="32"/>
          <w:szCs w:val="32"/>
          <w:cs/>
        </w:rPr>
        <w:t xml:space="preserve">ตามอัตราที่ระบุในสัญญา สัญญาดังกล่าวมีผลบังคับใช้ตั้งแต่วันที่ </w:t>
      </w:r>
      <w:r w:rsidR="0000535C"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  <w:cs/>
        </w:rPr>
        <w:t xml:space="preserve"> มกราคม </w:t>
      </w:r>
      <w:r w:rsidR="002408B0" w:rsidRPr="002408B0">
        <w:rPr>
          <w:rFonts w:ascii="Angsana New" w:hAnsi="Angsana New"/>
          <w:sz w:val="32"/>
          <w:szCs w:val="32"/>
        </w:rPr>
        <w:t>2559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2563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อย่างไรก็ตาม เมื่อวันที่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บริษัทย่อยได้ทำสัญญาฉบับใหม่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และยกเลิกสัญญาฉบับเดิม โดยมีผลบังคับใช้ตั้งแต่วันที่ </w:t>
      </w:r>
      <w:r w:rsidR="0000535C" w:rsidRPr="00FB0D60">
        <w:rPr>
          <w:rFonts w:ascii="Angsana New" w:hAnsi="Angsana New"/>
          <w:spacing w:val="-4"/>
          <w:sz w:val="32"/>
          <w:szCs w:val="32"/>
        </w:rPr>
        <w:t xml:space="preserve">  </w:t>
      </w:r>
      <w:r w:rsidR="002408B0" w:rsidRPr="002408B0">
        <w:rPr>
          <w:rFonts w:ascii="Angsana New" w:hAnsi="Angsana New"/>
          <w:spacing w:val="-4"/>
          <w:sz w:val="32"/>
          <w:szCs w:val="32"/>
        </w:rPr>
        <w:t>1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เมษายน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2561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FB0D60">
        <w:rPr>
          <w:rFonts w:ascii="Angsana New" w:hAnsi="Angsana New"/>
          <w:spacing w:val="-4"/>
          <w:sz w:val="32"/>
          <w:szCs w:val="32"/>
        </w:rPr>
        <w:t xml:space="preserve"> </w:t>
      </w:r>
      <w:r w:rsidR="002408B0" w:rsidRPr="002408B0">
        <w:rPr>
          <w:rFonts w:ascii="Angsana New" w:hAnsi="Angsana New" w:hint="cs"/>
          <w:spacing w:val="-4"/>
          <w:sz w:val="32"/>
          <w:szCs w:val="32"/>
        </w:rPr>
        <w:t>31</w:t>
      </w:r>
      <w:r w:rsidRPr="00FB0D60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2566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และสามารถต่อสัญญาได้ตามระยะเวลาของสัญญาขายไฟฟ้าโดยจะทำการตกลงค่าจ้างใหม่ในทุก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>ๆ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รอบ </w:t>
      </w:r>
      <w:r w:rsidR="002408B0" w:rsidRPr="002408B0">
        <w:rPr>
          <w:rFonts w:ascii="Angsana New" w:hAnsi="Angsana New"/>
          <w:sz w:val="32"/>
          <w:szCs w:val="32"/>
        </w:rPr>
        <w:t>5</w:t>
      </w:r>
      <w:r w:rsidRPr="00FB0D60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40C8158" w14:textId="77777777" w:rsidR="009514C1" w:rsidRDefault="009514C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A879675" w14:textId="0B55039A" w:rsidR="003129ED" w:rsidRPr="00FB0D60" w:rsidRDefault="002408B0" w:rsidP="005671E9">
      <w:pPr>
        <w:spacing w:after="120"/>
        <w:ind w:left="198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 w:hint="cs"/>
          <w:sz w:val="32"/>
          <w:szCs w:val="32"/>
        </w:rPr>
        <w:t>4</w:t>
      </w:r>
      <w:r w:rsidR="002D59B0" w:rsidRPr="00FB0D60">
        <w:rPr>
          <w:rFonts w:ascii="Angsana New" w:hAnsi="Angsana New" w:hint="cs"/>
          <w:sz w:val="32"/>
          <w:szCs w:val="32"/>
          <w:cs/>
        </w:rPr>
        <w:tab/>
      </w:r>
      <w:r w:rsidR="003129ED" w:rsidRPr="00FB0D60">
        <w:rPr>
          <w:rFonts w:ascii="Angsana New" w:hAnsi="Angsana New"/>
          <w:sz w:val="32"/>
          <w:szCs w:val="32"/>
          <w:cs/>
        </w:rPr>
        <w:t>บริษัท พระแสงกรีน พาว</w:t>
      </w:r>
      <w:proofErr w:type="spellStart"/>
      <w:r w:rsidR="003129ED" w:rsidRPr="00FB0D6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3129ED" w:rsidRPr="00FB0D60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ซึ่งเป็นบริษัทย่อยมีภาระผูกพันที่จะต้องจ่ายภายใต้สัญญาซื้อขายน้ำเสียกับบริษัทที่เกี่ยวข้องกัน</w:t>
      </w:r>
      <w:r w:rsidR="00DB31E5" w:rsidRPr="00FB0D60">
        <w:rPr>
          <w:rFonts w:ascii="Angsana New" w:hAnsi="Angsana New" w:hint="cs"/>
          <w:sz w:val="32"/>
          <w:szCs w:val="32"/>
          <w:cs/>
        </w:rPr>
        <w:t>แห่งหนึ่ง</w:t>
      </w:r>
      <w:r w:rsidR="003129ED" w:rsidRPr="00FB0D60">
        <w:rPr>
          <w:rFonts w:ascii="Angsana New" w:hAnsi="Angsana New"/>
          <w:sz w:val="32"/>
          <w:szCs w:val="32"/>
          <w:cs/>
        </w:rPr>
        <w:t xml:space="preserve">ในปริมาณเฉลี่ย </w:t>
      </w:r>
      <w:r w:rsidRPr="002408B0">
        <w:rPr>
          <w:rFonts w:ascii="Angsana New" w:hAnsi="Angsana New"/>
          <w:sz w:val="32"/>
          <w:szCs w:val="32"/>
        </w:rPr>
        <w:t>14</w:t>
      </w:r>
      <w:r w:rsidR="003129ED" w:rsidRPr="00FB0D60">
        <w:rPr>
          <w:rFonts w:ascii="Angsana New" w:hAnsi="Angsana New"/>
          <w:sz w:val="32"/>
          <w:szCs w:val="32"/>
        </w:rPr>
        <w:t>,</w:t>
      </w:r>
      <w:r w:rsidRPr="002408B0">
        <w:rPr>
          <w:rFonts w:ascii="Angsana New" w:hAnsi="Angsana New"/>
          <w:sz w:val="32"/>
          <w:szCs w:val="32"/>
        </w:rPr>
        <w:t>100</w:t>
      </w:r>
      <w:r w:rsidR="003129ED" w:rsidRPr="00FB0D60">
        <w:rPr>
          <w:rFonts w:ascii="Angsana New" w:hAnsi="Angsana New"/>
          <w:sz w:val="32"/>
          <w:szCs w:val="32"/>
          <w:cs/>
        </w:rPr>
        <w:t xml:space="preserve"> ลูกบาศก์เมตรต่อเดือน โดยคู่สัญญาตกลงกำหนดราคาน้ำเสียดังนี้</w:t>
      </w:r>
    </w:p>
    <w:tbl>
      <w:tblPr>
        <w:tblW w:w="0" w:type="auto"/>
        <w:tblInd w:w="26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4"/>
        <w:gridCol w:w="2556"/>
      </w:tblGrid>
      <w:tr w:rsidR="00363081" w:rsidRPr="00FB0D60" w14:paraId="1053B817" w14:textId="77777777" w:rsidTr="00D761FA">
        <w:trPr>
          <w:trHeight w:val="1008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3D28E" w14:textId="77777777" w:rsidR="00363081" w:rsidRPr="00FB0D60" w:rsidRDefault="00363081" w:rsidP="00363081">
            <w:pPr>
              <w:spacing w:before="120" w:after="240"/>
              <w:ind w:left="1800" w:right="334" w:hanging="138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0D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44" w:type="dxa"/>
          </w:tcPr>
          <w:p w14:paraId="7DD1796F" w14:textId="77777777" w:rsidR="00363081" w:rsidRPr="00FB0D60" w:rsidRDefault="00363081" w:rsidP="00363081">
            <w:pPr>
              <w:spacing w:before="120" w:after="240"/>
              <w:ind w:left="528" w:right="232" w:hanging="27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8E15" w14:textId="77777777" w:rsidR="00363081" w:rsidRPr="00FB0D60" w:rsidRDefault="00363081" w:rsidP="00363081">
            <w:pPr>
              <w:spacing w:before="120" w:after="240"/>
              <w:ind w:left="20" w:right="232" w:hanging="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ราคาต่อลูกบาศก์เมตร</w:t>
            </w:r>
            <w:r w:rsidRPr="00FB0D6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363081" w:rsidRPr="00FB0D60" w14:paraId="36FC2A04" w14:textId="77777777" w:rsidTr="00363081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9F284" w14:textId="24874C16" w:rsidR="00363081" w:rsidRPr="00FB0D60" w:rsidRDefault="002408B0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2559</w:t>
            </w:r>
            <w:r w:rsidR="00363081" w:rsidRPr="00FB0D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408B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" w:type="dxa"/>
          </w:tcPr>
          <w:p w14:paraId="3C699994" w14:textId="77777777" w:rsidR="00363081" w:rsidRPr="00FB0D60" w:rsidRDefault="00363081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5A4B3" w14:textId="503F0ABC" w:rsidR="00363081" w:rsidRPr="00FB0D60" w:rsidRDefault="002408B0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63081" w:rsidRPr="00FB0D60" w14:paraId="777E1565" w14:textId="77777777" w:rsidTr="00363081"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49DC5" w14:textId="7F3317EE" w:rsidR="00363081" w:rsidRPr="00FB0D60" w:rsidRDefault="002408B0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2566</w:t>
            </w:r>
            <w:r w:rsidR="00363081" w:rsidRPr="00FB0D6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408B0">
              <w:rPr>
                <w:rFonts w:ascii="Angsana New" w:hAnsi="Angsana New"/>
                <w:sz w:val="32"/>
                <w:szCs w:val="32"/>
              </w:rPr>
              <w:t>2573</w:t>
            </w:r>
          </w:p>
        </w:tc>
        <w:tc>
          <w:tcPr>
            <w:tcW w:w="144" w:type="dxa"/>
          </w:tcPr>
          <w:p w14:paraId="17853887" w14:textId="77777777" w:rsidR="00363081" w:rsidRPr="00FB0D60" w:rsidRDefault="00363081" w:rsidP="00F4606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66218" w14:textId="3A5711CF" w:rsidR="00363081" w:rsidRPr="00FB0D60" w:rsidRDefault="002408B0" w:rsidP="00F4606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408B0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14:paraId="3B07CC70" w14:textId="797E82C1" w:rsidR="00275C51" w:rsidRDefault="003129ED" w:rsidP="00096636">
      <w:pPr>
        <w:spacing w:before="240"/>
        <w:ind w:left="1987"/>
        <w:rPr>
          <w:rFonts w:ascii="Angsana New" w:hAnsi="Angsana New"/>
          <w:spacing w:val="-2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โดย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สัญญามีอายุ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15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ปี และสามารถต่อสัญญาเพิ่มคราวละ </w:t>
      </w:r>
      <w:r w:rsidR="002408B0" w:rsidRPr="002408B0">
        <w:rPr>
          <w:rFonts w:ascii="Angsana New" w:hAnsi="Angsana New"/>
          <w:spacing w:val="-2"/>
          <w:sz w:val="32"/>
          <w:szCs w:val="32"/>
        </w:rPr>
        <w:t>10</w:t>
      </w:r>
      <w:r w:rsidRPr="00FB0D60">
        <w:rPr>
          <w:rFonts w:ascii="Angsana New" w:hAnsi="Angsana New"/>
          <w:spacing w:val="-2"/>
          <w:sz w:val="32"/>
          <w:szCs w:val="32"/>
          <w:cs/>
        </w:rPr>
        <w:t xml:space="preserve"> ปี</w:t>
      </w:r>
    </w:p>
    <w:p w14:paraId="353AAB32" w14:textId="1C615C76" w:rsidR="00F46065" w:rsidRPr="00FB0D60" w:rsidRDefault="002408B0" w:rsidP="00096636">
      <w:pPr>
        <w:spacing w:before="240" w:after="360"/>
        <w:ind w:left="198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40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4</w:t>
      </w:r>
      <w:r w:rsidR="002D59B0" w:rsidRPr="00FB0D60">
        <w:rPr>
          <w:rFonts w:ascii="Angsana New" w:hAnsi="Angsana New" w:hint="cs"/>
          <w:sz w:val="32"/>
          <w:szCs w:val="32"/>
          <w:cs/>
        </w:rPr>
        <w:t>.</w:t>
      </w:r>
      <w:r w:rsidRPr="002408B0">
        <w:rPr>
          <w:rFonts w:ascii="Angsana New" w:hAnsi="Angsana New"/>
          <w:sz w:val="32"/>
          <w:szCs w:val="32"/>
        </w:rPr>
        <w:t>5</w:t>
      </w:r>
      <w:r w:rsidR="004F2122" w:rsidRPr="00FB0D60">
        <w:rPr>
          <w:rFonts w:ascii="Angsana New" w:hAnsi="Angsana New"/>
          <w:sz w:val="32"/>
          <w:szCs w:val="32"/>
        </w:rPr>
        <w:tab/>
      </w:r>
      <w:r w:rsidR="002D59B0" w:rsidRPr="00FB0D60">
        <w:rPr>
          <w:rFonts w:ascii="Angsana New" w:hAnsi="Angsana New"/>
          <w:sz w:val="32"/>
          <w:szCs w:val="32"/>
          <w:cs/>
        </w:rPr>
        <w:t>บริษัท พระแสงกรีน พาว</w:t>
      </w:r>
      <w:proofErr w:type="spellStart"/>
      <w:r w:rsidR="002D59B0" w:rsidRPr="00FB0D60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2D59B0" w:rsidRPr="00FB0D60">
        <w:rPr>
          <w:rFonts w:ascii="Angsana New" w:hAnsi="Angsana New"/>
          <w:sz w:val="32"/>
          <w:szCs w:val="32"/>
          <w:cs/>
        </w:rPr>
        <w:t xml:space="preserve"> จำกัด ซึ่งเป็นบริษัทย่อยได้ทำสัญญารับเงินสนับสนุนจากกองทุนเพื่อส่งเสริมการอนุรักษ์พลังงานตามโครงการส่งเสริมเทคโนโลยีก๊าซชีวภาพสำหรับโรงงานอุตสาหกรรมจากสำนักงานนโยบายและแผนพลังงานเป็นจำนวนเงิน </w:t>
      </w:r>
      <w:r w:rsidR="001A7DE6" w:rsidRPr="00FB0D60">
        <w:rPr>
          <w:rFonts w:ascii="Angsana New" w:hAnsi="Angsana New"/>
          <w:sz w:val="32"/>
          <w:szCs w:val="32"/>
        </w:rPr>
        <w:t xml:space="preserve">  </w:t>
      </w:r>
      <w:r w:rsidRPr="002408B0">
        <w:rPr>
          <w:rFonts w:ascii="Angsana New" w:hAnsi="Angsana New"/>
          <w:sz w:val="32"/>
          <w:szCs w:val="32"/>
        </w:rPr>
        <w:t>1</w:t>
      </w:r>
      <w:r w:rsidRPr="002408B0">
        <w:rPr>
          <w:rFonts w:ascii="Angsana New" w:hAnsi="Angsana New" w:hint="cs"/>
          <w:sz w:val="32"/>
          <w:szCs w:val="32"/>
        </w:rPr>
        <w:t>5</w:t>
      </w:r>
      <w:r w:rsidR="002D59B0" w:rsidRPr="00FB0D60">
        <w:rPr>
          <w:rFonts w:ascii="Angsana New" w:hAnsi="Angsana New"/>
          <w:sz w:val="32"/>
          <w:szCs w:val="32"/>
          <w:cs/>
        </w:rPr>
        <w:t xml:space="preserve"> ล้านบาท โดยบริษัทย่อยผูกพันที่จะต้องปฏิบัติตามข้อกำหนดต่าง ๆ ตามที่ระบุไว้ในสัญญา ทั้งนี้ บริษัทย่อยได้รับเงินอุดหนุนดังกล่าวแล้วทั้งจำนวน</w:t>
      </w:r>
    </w:p>
    <w:p w14:paraId="26C67415" w14:textId="0F44E34F" w:rsidR="002C1A4C" w:rsidRPr="00FB0D60" w:rsidRDefault="002408B0" w:rsidP="00837B3A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41</w:t>
      </w:r>
      <w:r w:rsidR="002C1A4C" w:rsidRPr="00FB0D60">
        <w:rPr>
          <w:rFonts w:ascii="Angsana New" w:hAnsi="Angsana New"/>
          <w:b/>
          <w:bCs/>
          <w:sz w:val="32"/>
          <w:szCs w:val="32"/>
        </w:rPr>
        <w:t>.</w:t>
      </w:r>
      <w:r w:rsidR="002C1A4C" w:rsidRPr="00FB0D60">
        <w:rPr>
          <w:rFonts w:ascii="Angsana New" w:hAnsi="Angsana New"/>
          <w:b/>
          <w:bCs/>
          <w:sz w:val="32"/>
          <w:szCs w:val="32"/>
        </w:rPr>
        <w:tab/>
      </w:r>
      <w:r w:rsidR="002C1A4C" w:rsidRPr="00FB0D60">
        <w:rPr>
          <w:rFonts w:ascii="Angsana New" w:hAnsi="Angsana New" w:hint="cs"/>
          <w:b/>
          <w:bCs/>
          <w:sz w:val="32"/>
          <w:szCs w:val="32"/>
          <w:cs/>
        </w:rPr>
        <w:t>สัญญาที่สำคัญ</w:t>
      </w:r>
    </w:p>
    <w:p w14:paraId="26601815" w14:textId="3E0AE97A" w:rsidR="00F136A6" w:rsidRPr="00FB0D60" w:rsidRDefault="002408B0" w:rsidP="009514C1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pacing w:val="-8"/>
          <w:sz w:val="32"/>
          <w:szCs w:val="32"/>
        </w:rPr>
        <w:t>41</w:t>
      </w:r>
      <w:r w:rsidR="00041F0D">
        <w:rPr>
          <w:rFonts w:ascii="Angsana New" w:hAnsi="Angsana New"/>
          <w:spacing w:val="-8"/>
          <w:sz w:val="32"/>
          <w:szCs w:val="32"/>
        </w:rPr>
        <w:t>.</w:t>
      </w:r>
      <w:r w:rsidRPr="002408B0">
        <w:rPr>
          <w:rFonts w:ascii="Angsana New" w:hAnsi="Angsana New"/>
          <w:spacing w:val="-8"/>
          <w:sz w:val="32"/>
          <w:szCs w:val="32"/>
        </w:rPr>
        <w:t>1</w:t>
      </w:r>
      <w:r w:rsidR="00041F0D">
        <w:rPr>
          <w:rFonts w:ascii="Angsana New" w:hAnsi="Angsana New"/>
          <w:spacing w:val="-8"/>
          <w:sz w:val="32"/>
          <w:szCs w:val="32"/>
        </w:rPr>
        <w:tab/>
      </w:r>
      <w:r w:rsidR="002C1A4C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เมื่อวันที่</w:t>
      </w:r>
      <w:r w:rsidR="002C1A4C" w:rsidRPr="00B92B3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8"/>
          <w:sz w:val="32"/>
          <w:szCs w:val="32"/>
        </w:rPr>
        <w:t>14</w:t>
      </w:r>
      <w:r w:rsidR="002C1A4C" w:rsidRPr="00B92B3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="002C1A4C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มีนาคม</w:t>
      </w:r>
      <w:r w:rsidR="002C1A4C" w:rsidRPr="00B92B3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8"/>
          <w:sz w:val="32"/>
          <w:szCs w:val="32"/>
        </w:rPr>
        <w:t>256</w:t>
      </w:r>
      <w:r w:rsidRPr="002408B0">
        <w:rPr>
          <w:rFonts w:ascii="Angsana New" w:hAnsi="Angsana New" w:hint="cs"/>
          <w:spacing w:val="-8"/>
          <w:sz w:val="32"/>
          <w:szCs w:val="32"/>
        </w:rPr>
        <w:t>2</w:t>
      </w:r>
      <w:r w:rsidR="002C1A4C" w:rsidRPr="00B92B3F">
        <w:rPr>
          <w:rFonts w:ascii="Angsana New" w:hAnsi="Angsana New"/>
          <w:spacing w:val="-8"/>
          <w:sz w:val="32"/>
          <w:szCs w:val="32"/>
          <w:cs/>
          <w:lang w:val="en-GB"/>
        </w:rPr>
        <w:t xml:space="preserve"> </w:t>
      </w:r>
      <w:r w:rsidR="002C1A4C" w:rsidRPr="00B92B3F">
        <w:rPr>
          <w:rFonts w:ascii="Angsana New" w:hAnsi="Angsana New" w:hint="cs"/>
          <w:spacing w:val="-8"/>
          <w:sz w:val="32"/>
          <w:szCs w:val="32"/>
          <w:cs/>
        </w:rPr>
        <w:t>บริษัท</w:t>
      </w:r>
      <w:r w:rsidR="00F136A6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 ประชารัฐชีวมวล แม่ลาน จำกัด และบริษัท ประชารัฐชีวมวล </w:t>
      </w:r>
      <w:r w:rsidR="0006258E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บั</w:t>
      </w:r>
      <w:r w:rsidR="00F136A6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ง</w:t>
      </w:r>
      <w:proofErr w:type="spellStart"/>
      <w:r w:rsidR="00F136A6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นังส</w:t>
      </w:r>
      <w:proofErr w:type="spellEnd"/>
      <w:r w:rsidR="00F136A6" w:rsidRPr="00B92B3F">
        <w:rPr>
          <w:rFonts w:ascii="Angsana New" w:hAnsi="Angsana New" w:hint="cs"/>
          <w:spacing w:val="-8"/>
          <w:sz w:val="32"/>
          <w:szCs w:val="32"/>
          <w:cs/>
          <w:lang w:val="en-GB"/>
        </w:rPr>
        <w:t>ตา</w:t>
      </w:r>
      <w:r w:rsidR="00F136A6" w:rsidRPr="00784BCE">
        <w:rPr>
          <w:rFonts w:ascii="Angsana New" w:hAnsi="Angsana New" w:hint="cs"/>
          <w:spacing w:val="-8"/>
          <w:sz w:val="32"/>
          <w:szCs w:val="32"/>
          <w:cs/>
          <w:lang w:val="en-GB"/>
        </w:rPr>
        <w:t xml:space="preserve"> จำกัด ได้ทำสัญญาซื้อขายไฟฟ้าขนาด </w:t>
      </w:r>
      <w:r w:rsidRPr="002408B0">
        <w:rPr>
          <w:rFonts w:ascii="Angsana New" w:hAnsi="Angsana New"/>
          <w:spacing w:val="-8"/>
          <w:sz w:val="32"/>
          <w:szCs w:val="32"/>
        </w:rPr>
        <w:t>3</w:t>
      </w:r>
      <w:r w:rsidR="00F136A6" w:rsidRPr="00784BCE">
        <w:rPr>
          <w:rFonts w:ascii="Angsana New" w:hAnsi="Angsana New"/>
          <w:spacing w:val="-8"/>
          <w:sz w:val="32"/>
          <w:szCs w:val="32"/>
        </w:rPr>
        <w:t xml:space="preserve"> </w:t>
      </w:r>
      <w:r w:rsidR="00F136A6" w:rsidRPr="00784BCE">
        <w:rPr>
          <w:rFonts w:ascii="Angsana New" w:hAnsi="Angsana New" w:hint="cs"/>
          <w:spacing w:val="-8"/>
          <w:sz w:val="32"/>
          <w:szCs w:val="32"/>
          <w:cs/>
        </w:rPr>
        <w:t>เมกะวัตต์ กับการไฟฟ้าส่วนภูมิภาค</w:t>
      </w:r>
      <w:r w:rsidR="00BF6955" w:rsidRPr="00784BCE">
        <w:rPr>
          <w:rFonts w:ascii="Angsana New" w:hAnsi="Angsana New"/>
          <w:spacing w:val="-8"/>
          <w:sz w:val="32"/>
          <w:szCs w:val="32"/>
        </w:rPr>
        <w:t xml:space="preserve"> </w:t>
      </w:r>
      <w:r w:rsidR="00BF6955" w:rsidRPr="00784BCE">
        <w:rPr>
          <w:rFonts w:ascii="Angsana New" w:hAnsi="Angsana New" w:hint="cs"/>
          <w:spacing w:val="-8"/>
          <w:sz w:val="32"/>
          <w:szCs w:val="32"/>
          <w:cs/>
        </w:rPr>
        <w:t xml:space="preserve">ต่อมาทั้ง </w:t>
      </w:r>
      <w:r w:rsidRPr="002408B0">
        <w:rPr>
          <w:rFonts w:ascii="Angsana New" w:hAnsi="Angsana New"/>
          <w:spacing w:val="-8"/>
          <w:sz w:val="32"/>
          <w:szCs w:val="32"/>
        </w:rPr>
        <w:t>2</w:t>
      </w:r>
      <w:r w:rsidR="00BF6955" w:rsidRPr="00784BCE">
        <w:rPr>
          <w:rFonts w:ascii="Angsana New" w:hAnsi="Angsana New" w:hint="cs"/>
          <w:spacing w:val="-8"/>
          <w:sz w:val="32"/>
          <w:szCs w:val="32"/>
          <w:cs/>
        </w:rPr>
        <w:t xml:space="preserve"> บริษัท</w:t>
      </w:r>
      <w:r w:rsidR="00BF6955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>เป็นบริษัทย่อย</w:t>
      </w:r>
      <w:r w:rsidR="00BF6955" w:rsidRPr="00FB0D60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ของบริษัทตั้งแต่วันที่ </w:t>
      </w:r>
      <w:r w:rsidRPr="002408B0">
        <w:rPr>
          <w:rFonts w:ascii="Angsana New" w:hAnsi="Angsana New"/>
          <w:spacing w:val="-6"/>
          <w:sz w:val="32"/>
          <w:szCs w:val="32"/>
        </w:rPr>
        <w:t>26</w:t>
      </w:r>
      <w:r w:rsidR="00BF6955" w:rsidRPr="00041F0D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BF6955" w:rsidRPr="00041F0D">
        <w:rPr>
          <w:rFonts w:ascii="Angsana New" w:hAnsi="Angsana New" w:hint="cs"/>
          <w:spacing w:val="-6"/>
          <w:sz w:val="32"/>
          <w:szCs w:val="32"/>
          <w:cs/>
          <w:lang w:val="en-GB"/>
        </w:rPr>
        <w:t>มิถุนายน</w:t>
      </w:r>
      <w:r w:rsidR="00BF6955" w:rsidRPr="00041F0D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2408B0">
        <w:rPr>
          <w:rFonts w:ascii="Angsana New" w:hAnsi="Angsana New"/>
          <w:spacing w:val="-6"/>
          <w:sz w:val="32"/>
          <w:szCs w:val="32"/>
        </w:rPr>
        <w:t>2562</w:t>
      </w:r>
      <w:r w:rsidR="00BF6955" w:rsidRPr="00041F0D">
        <w:rPr>
          <w:rFonts w:ascii="Angsana New" w:hAnsi="Angsana New" w:hint="cs"/>
          <w:spacing w:val="-6"/>
          <w:sz w:val="32"/>
          <w:szCs w:val="32"/>
          <w:cs/>
        </w:rPr>
        <w:t xml:space="preserve"> (ดูหมายเหตุข้อ </w:t>
      </w:r>
      <w:r w:rsidRPr="002408B0">
        <w:rPr>
          <w:rFonts w:ascii="Angsana New" w:hAnsi="Angsana New"/>
          <w:spacing w:val="-6"/>
          <w:sz w:val="32"/>
          <w:szCs w:val="32"/>
        </w:rPr>
        <w:t>4</w:t>
      </w:r>
      <w:r w:rsidR="00BF6955" w:rsidRPr="00041F0D">
        <w:rPr>
          <w:rFonts w:ascii="Angsana New" w:hAnsi="Angsana New"/>
          <w:spacing w:val="-6"/>
          <w:sz w:val="32"/>
          <w:szCs w:val="32"/>
        </w:rPr>
        <w:t>.</w:t>
      </w:r>
      <w:r w:rsidRPr="002408B0">
        <w:rPr>
          <w:rFonts w:ascii="Angsana New" w:hAnsi="Angsana New"/>
          <w:spacing w:val="-6"/>
          <w:sz w:val="32"/>
          <w:szCs w:val="32"/>
        </w:rPr>
        <w:t>3</w:t>
      </w:r>
      <w:r w:rsidR="00BF6955" w:rsidRPr="00041F0D">
        <w:rPr>
          <w:rFonts w:ascii="Angsana New" w:hAnsi="Angsana New" w:hint="cs"/>
          <w:spacing w:val="-6"/>
          <w:sz w:val="32"/>
          <w:szCs w:val="32"/>
          <w:cs/>
        </w:rPr>
        <w:t>)</w:t>
      </w:r>
    </w:p>
    <w:p w14:paraId="4F8897EC" w14:textId="186F161E" w:rsidR="005E5085" w:rsidRDefault="00041F0D" w:rsidP="009514C1">
      <w:pPr>
        <w:spacing w:after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="005E5085" w:rsidRPr="00FB0D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hAnsi="Angsana New"/>
          <w:sz w:val="32"/>
          <w:szCs w:val="32"/>
        </w:rPr>
        <w:t>8</w:t>
      </w:r>
      <w:r w:rsidR="005E5085" w:rsidRPr="00FB0D60">
        <w:rPr>
          <w:rFonts w:ascii="Angsana New" w:hAnsi="Angsana New"/>
          <w:sz w:val="32"/>
          <w:szCs w:val="32"/>
        </w:rPr>
        <w:t xml:space="preserve"> </w:t>
      </w:r>
      <w:r w:rsidR="005E5085" w:rsidRPr="00041F0D">
        <w:rPr>
          <w:rFonts w:ascii="Angsana New" w:hAnsi="Angsana New" w:hint="cs"/>
          <w:spacing w:val="-8"/>
          <w:sz w:val="32"/>
          <w:szCs w:val="32"/>
          <w:cs/>
        </w:rPr>
        <w:t>พฤศจิกายน</w:t>
      </w:r>
      <w:r w:rsidR="005E5085" w:rsidRPr="00FB0D60">
        <w:rPr>
          <w:rFonts w:ascii="Angsana New" w:hAnsi="Angsana New" w:hint="cs"/>
          <w:sz w:val="32"/>
          <w:szCs w:val="32"/>
          <w:cs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="005E5085" w:rsidRPr="00FB0D60">
        <w:rPr>
          <w:rFonts w:ascii="Angsana New" w:hAnsi="Angsana New"/>
          <w:sz w:val="32"/>
          <w:szCs w:val="32"/>
        </w:rPr>
        <w:t xml:space="preserve"> </w:t>
      </w:r>
      <w:r w:rsidR="005E5085" w:rsidRPr="00FB0D60">
        <w:rPr>
          <w:rFonts w:ascii="Angsana New" w:hAnsi="Angsana New" w:hint="cs"/>
          <w:spacing w:val="-8"/>
          <w:sz w:val="32"/>
          <w:szCs w:val="32"/>
          <w:cs/>
          <w:lang w:val="en-GB"/>
        </w:rPr>
        <w:t>บริษัท ประชารัฐชีวมวล แม่ลาน จำกัด และบริษัท ประชารัฐชีวมวล บัง</w:t>
      </w:r>
      <w:proofErr w:type="spellStart"/>
      <w:r w:rsidR="005E5085" w:rsidRPr="00FB0D60">
        <w:rPr>
          <w:rFonts w:ascii="Angsana New" w:hAnsi="Angsana New" w:hint="cs"/>
          <w:spacing w:val="-8"/>
          <w:sz w:val="32"/>
          <w:szCs w:val="32"/>
          <w:cs/>
          <w:lang w:val="en-GB"/>
        </w:rPr>
        <w:t>นังส</w:t>
      </w:r>
      <w:proofErr w:type="spellEnd"/>
      <w:r w:rsidR="005E5085" w:rsidRPr="00FB0D60">
        <w:rPr>
          <w:rFonts w:ascii="Angsana New" w:hAnsi="Angsana New" w:hint="cs"/>
          <w:spacing w:val="-8"/>
          <w:sz w:val="32"/>
          <w:szCs w:val="32"/>
          <w:cs/>
          <w:lang w:val="en-GB"/>
        </w:rPr>
        <w:t>ตา จำกัด</w:t>
      </w:r>
      <w:r w:rsidR="005E5085" w:rsidRPr="00FB0D6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E5085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>ได้ทำสัญญาว่าจ้างผู้รับเหมาก่อสร้าง</w:t>
      </w:r>
      <w:r w:rsidR="004F5C3E">
        <w:rPr>
          <w:rFonts w:ascii="Angsana New" w:hAnsi="Angsana New" w:hint="cs"/>
          <w:spacing w:val="-4"/>
          <w:sz w:val="32"/>
          <w:szCs w:val="32"/>
          <w:cs/>
          <w:lang w:val="en-GB"/>
        </w:rPr>
        <w:t>กับนิติบุคคลแห่งหนึ่ง</w:t>
      </w:r>
      <w:r w:rsidR="005E5085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ตามสัญญาแต่ละฉบับ</w:t>
      </w:r>
      <w:r w:rsidR="004F5C3E">
        <w:rPr>
          <w:rFonts w:ascii="Angsana New" w:hAnsi="Angsana New" w:hint="cs"/>
          <w:spacing w:val="-4"/>
          <w:sz w:val="32"/>
          <w:szCs w:val="32"/>
          <w:cs/>
          <w:lang w:val="en-GB"/>
        </w:rPr>
        <w:t>ของแต่ละบริษัทมี</w:t>
      </w:r>
      <w:r w:rsidR="004F5C3E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>จำนวนเงินค่าก่อสร้าง</w:t>
      </w:r>
      <w:r w:rsidR="005E5085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>คิดเป็นจำนวน</w:t>
      </w:r>
      <w:r w:rsidR="004F5C3E">
        <w:rPr>
          <w:rFonts w:ascii="Angsana New" w:hAnsi="Angsana New" w:hint="cs"/>
          <w:spacing w:val="-4"/>
          <w:sz w:val="32"/>
          <w:szCs w:val="32"/>
          <w:cs/>
          <w:lang w:val="en-GB"/>
        </w:rPr>
        <w:t>สัญญาละ</w:t>
      </w:r>
      <w:r w:rsidR="005E5085" w:rsidRPr="00FB0D60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</w:t>
      </w:r>
      <w:r w:rsidR="002408B0" w:rsidRPr="002408B0">
        <w:rPr>
          <w:rFonts w:ascii="Angsana New" w:hAnsi="Angsana New"/>
          <w:spacing w:val="-4"/>
          <w:sz w:val="32"/>
          <w:szCs w:val="32"/>
        </w:rPr>
        <w:t>249</w:t>
      </w:r>
      <w:r w:rsidR="00710ACE">
        <w:rPr>
          <w:rFonts w:ascii="Angsana New" w:hAnsi="Angsana New"/>
          <w:spacing w:val="-4"/>
          <w:sz w:val="32"/>
          <w:szCs w:val="32"/>
        </w:rPr>
        <w:t xml:space="preserve"> </w:t>
      </w:r>
      <w:r w:rsidR="005E5085" w:rsidRPr="00FB0D60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</w:p>
    <w:p w14:paraId="0C9AFD49" w14:textId="3285865E" w:rsidR="009514C1" w:rsidRDefault="002408B0" w:rsidP="009514C1">
      <w:pPr>
        <w:spacing w:before="240" w:after="360"/>
        <w:ind w:left="1260" w:hanging="720"/>
        <w:jc w:val="thaiDistribute"/>
        <w:rPr>
          <w:rFonts w:ascii="Angsana New" w:hAnsi="Angsana New"/>
          <w:spacing w:val="-2"/>
          <w:sz w:val="32"/>
          <w:szCs w:val="32"/>
          <w:cs/>
          <w:lang w:val="en-GB"/>
        </w:rPr>
      </w:pPr>
      <w:r w:rsidRPr="002408B0">
        <w:rPr>
          <w:rFonts w:ascii="Angsana New" w:hAnsi="Angsana New"/>
          <w:spacing w:val="-8"/>
          <w:sz w:val="32"/>
          <w:szCs w:val="32"/>
        </w:rPr>
        <w:t>41</w:t>
      </w:r>
      <w:r w:rsidR="00041F0D">
        <w:rPr>
          <w:rFonts w:ascii="Angsana New" w:hAnsi="Angsana New"/>
          <w:spacing w:val="-8"/>
          <w:sz w:val="32"/>
          <w:szCs w:val="32"/>
        </w:rPr>
        <w:t>.</w:t>
      </w:r>
      <w:r w:rsidRPr="002408B0">
        <w:rPr>
          <w:rFonts w:ascii="Angsana New" w:hAnsi="Angsana New"/>
          <w:spacing w:val="-8"/>
          <w:sz w:val="32"/>
          <w:szCs w:val="32"/>
        </w:rPr>
        <w:t>2</w:t>
      </w:r>
      <w:r w:rsidR="00041F0D">
        <w:rPr>
          <w:rFonts w:ascii="Angsana New" w:hAnsi="Angsana New"/>
          <w:spacing w:val="-8"/>
          <w:sz w:val="32"/>
          <w:szCs w:val="32"/>
        </w:rPr>
        <w:tab/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เมื่อวันที่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1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มิถุนายน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2561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บริษัท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แซม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วอ</w:t>
      </w:r>
      <w:proofErr w:type="spellStart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เต</w:t>
      </w:r>
      <w:proofErr w:type="spellEnd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อร์</w:t>
      </w:r>
      <w:proofErr w:type="spellStart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ซัพ</w:t>
      </w:r>
      <w:proofErr w:type="spellEnd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พลาย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จำกัด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ซึ่งเป็นบริษัทย่อยของบริษัทได้ทำสัญญาจ้างปรับปรุงคุณภาพน้ำผ่านระบบอ</w:t>
      </w:r>
      <w:proofErr w:type="spellStart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ัล</w:t>
      </w:r>
      <w:proofErr w:type="spellEnd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ตราฟิล</w:t>
      </w:r>
      <w:proofErr w:type="spellStart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เตรชั่น</w:t>
      </w:r>
      <w:proofErr w:type="spellEnd"/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สำหรับฟาร์มกุ้งกับบริษัท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เจริญโภคภัณฑ์อาหาร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จำกัด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(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มหาชน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)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จำนวนทั้งสิ้น</w:t>
      </w:r>
      <w:r w:rsid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5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สัญญา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เพื่อให้บริการปรับปรุงคุณภาพน้ำจากน้ำดิบให้เป็นน้ำดี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จัดหาและติดตั้งระบบปรับปรุงคุณภาพน้ำ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และต่อมาวันที่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1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พฤษภาคม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2562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บริษัทย่อยดังกล่าวได้ทำสัญญาเพิ่มเติมอีก</w:t>
      </w:r>
      <w:r w:rsid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Pr="002408B0">
        <w:rPr>
          <w:rFonts w:ascii="Angsana New" w:hAnsi="Angsana New"/>
          <w:spacing w:val="-2"/>
          <w:sz w:val="32"/>
          <w:szCs w:val="32"/>
        </w:rPr>
        <w:t>2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สัญญา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กับคู่สัญญาเดิม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ภายใต้เงื่อนไขตามสัญญาผู้ให้บริการจะได้รับค่าธรรมเนียมบริการเป็นรายเดือน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ซึ่งมีผลบังคับใช้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 </w:t>
      </w:r>
      <w:r w:rsidRPr="002408B0">
        <w:rPr>
          <w:rFonts w:ascii="Angsana New" w:hAnsi="Angsana New"/>
          <w:spacing w:val="-2"/>
          <w:sz w:val="32"/>
          <w:szCs w:val="32"/>
        </w:rPr>
        <w:t>5</w:t>
      </w:r>
      <w:r w:rsidR="00041F0D" w:rsidRPr="003E1A2E">
        <w:rPr>
          <w:rFonts w:ascii="Angsana New" w:hAnsi="Angsana New"/>
          <w:spacing w:val="-2"/>
          <w:sz w:val="32"/>
          <w:szCs w:val="32"/>
          <w:cs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ปี</w:t>
      </w:r>
      <w:r w:rsidR="003E1A2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นับถัดจากวันที่ระบบปรับปรุงคุณภาพน้ำผ่านการทดสอบประสิทธิภาพ</w:t>
      </w:r>
      <w:r w:rsidR="003E1A2E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="00041F0D" w:rsidRPr="003E1A2E">
        <w:rPr>
          <w:rFonts w:ascii="Angsana New" w:hAnsi="Angsana New" w:hint="cs"/>
          <w:spacing w:val="-2"/>
          <w:sz w:val="32"/>
          <w:szCs w:val="32"/>
          <w:cs/>
          <w:lang w:val="en-GB"/>
        </w:rPr>
        <w:t>ถ้าไม่มีการบอกเลิกก่อนกำหนด</w:t>
      </w:r>
      <w:r w:rsidR="009514C1">
        <w:rPr>
          <w:rFonts w:ascii="Angsana New" w:hAnsi="Angsana New"/>
          <w:spacing w:val="-2"/>
          <w:sz w:val="32"/>
          <w:szCs w:val="32"/>
          <w:cs/>
          <w:lang w:val="en-GB"/>
        </w:rPr>
        <w:br w:type="page"/>
      </w:r>
    </w:p>
    <w:p w14:paraId="185C0E20" w14:textId="2697A3DF" w:rsidR="00424013" w:rsidRPr="00FB0D60" w:rsidRDefault="002408B0" w:rsidP="00424013">
      <w:pPr>
        <w:tabs>
          <w:tab w:val="left" w:pos="1170"/>
        </w:tabs>
        <w:ind w:left="547" w:right="-43" w:hanging="547"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42</w:t>
      </w:r>
      <w:r w:rsidR="00D006C5" w:rsidRPr="00FB0D60">
        <w:rPr>
          <w:rFonts w:ascii="Angsana New" w:hAnsi="Angsana New"/>
          <w:b/>
          <w:bCs/>
          <w:sz w:val="32"/>
          <w:szCs w:val="32"/>
        </w:rPr>
        <w:t>.</w:t>
      </w:r>
      <w:r w:rsidR="00D006C5" w:rsidRPr="00FB0D60">
        <w:rPr>
          <w:rFonts w:ascii="Angsana New" w:hAnsi="Angsana New"/>
          <w:b/>
          <w:bCs/>
          <w:sz w:val="32"/>
          <w:szCs w:val="32"/>
        </w:rPr>
        <w:tab/>
      </w:r>
      <w:r w:rsidR="00424013" w:rsidRPr="00FB0D60">
        <w:rPr>
          <w:rFonts w:ascii="Angsana New" w:eastAsia="Cordi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1E96AB95" w14:textId="77777777" w:rsidR="00424013" w:rsidRPr="00FB0D60" w:rsidRDefault="00424013" w:rsidP="00701F4E">
      <w:pPr>
        <w:tabs>
          <w:tab w:val="left" w:pos="1170"/>
        </w:tabs>
        <w:spacing w:after="240"/>
        <w:ind w:left="547" w:right="-43" w:hanging="7"/>
        <w:jc w:val="thaiDistribute"/>
        <w:rPr>
          <w:rFonts w:ascii="Angsana New" w:hAnsi="Angsana New"/>
          <w:sz w:val="32"/>
          <w:szCs w:val="32"/>
          <w:lang w:val="en-GB"/>
        </w:rPr>
      </w:pPr>
      <w:r w:rsidRPr="00FB0D60">
        <w:rPr>
          <w:rFonts w:ascii="Angsana New" w:hAnsi="Angsana New"/>
          <w:sz w:val="32"/>
          <w:szCs w:val="32"/>
          <w:cs/>
          <w:lang w:val="en-GB"/>
        </w:rPr>
        <w:t xml:space="preserve">รายการสินทรัพย์ทางการเงินบางรายการของกลุ่มบริษัทมีการวัดมูลค่าด้วยมูลค่ายุติธรรมในงบแสดงฐานะการเงิน ณ วันสิ้นรอบระยะเวลารายงาน </w:t>
      </w:r>
    </w:p>
    <w:p w14:paraId="15413153" w14:textId="6E8A5BC2" w:rsidR="00424013" w:rsidRPr="00FB0D60" w:rsidRDefault="00424013" w:rsidP="009610D1">
      <w:pPr>
        <w:tabs>
          <w:tab w:val="left" w:pos="1170"/>
        </w:tabs>
        <w:spacing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FB0D60">
        <w:rPr>
          <w:rFonts w:ascii="Angsana New" w:hAnsi="Angsana New"/>
          <w:sz w:val="32"/>
          <w:szCs w:val="32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605E0D" w:rsidRPr="00FB0D60" w14:paraId="0D7671F1" w14:textId="77777777" w:rsidTr="0092420A">
        <w:trPr>
          <w:tblHeader/>
        </w:trPr>
        <w:tc>
          <w:tcPr>
            <w:tcW w:w="9090" w:type="dxa"/>
            <w:gridSpan w:val="9"/>
            <w:vAlign w:val="bottom"/>
          </w:tcPr>
          <w:p w14:paraId="010DE77E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/>
              <w:jc w:val="right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</w:rPr>
              <w:t>(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หน่วย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 xml:space="preserve">: 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ล้านบาท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>)</w:t>
            </w:r>
          </w:p>
        </w:tc>
      </w:tr>
      <w:tr w:rsidR="00605E0D" w:rsidRPr="00FB0D60" w14:paraId="6E392245" w14:textId="77777777" w:rsidTr="0092420A">
        <w:trPr>
          <w:tblHeader/>
        </w:trPr>
        <w:tc>
          <w:tcPr>
            <w:tcW w:w="2700" w:type="dxa"/>
            <w:vAlign w:val="bottom"/>
          </w:tcPr>
          <w:p w14:paraId="13FDE1A1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0DC58983" w14:textId="77777777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605E0D" w:rsidRPr="00FB0D60" w14:paraId="70A6D448" w14:textId="77777777" w:rsidTr="0092420A">
        <w:trPr>
          <w:tblHeader/>
        </w:trPr>
        <w:tc>
          <w:tcPr>
            <w:tcW w:w="2700" w:type="dxa"/>
            <w:vAlign w:val="bottom"/>
          </w:tcPr>
          <w:p w14:paraId="20E491B0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7BB5DC49" w14:textId="655A9A4D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0AD0C413" w14:textId="22EE58A8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05FEC195" w14:textId="58FF3E5F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598" w:type="dxa"/>
            <w:gridSpan w:val="2"/>
            <w:vAlign w:val="bottom"/>
          </w:tcPr>
          <w:p w14:paraId="195518D8" w14:textId="77777777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2420A" w:rsidRPr="00FB0D60" w14:paraId="6A1ACFF1" w14:textId="77777777" w:rsidTr="0092420A">
        <w:trPr>
          <w:tblHeader/>
        </w:trPr>
        <w:tc>
          <w:tcPr>
            <w:tcW w:w="2700" w:type="dxa"/>
            <w:vAlign w:val="bottom"/>
          </w:tcPr>
          <w:p w14:paraId="4B2AC8BD" w14:textId="77777777" w:rsidR="0092420A" w:rsidRPr="00FB0D60" w:rsidRDefault="0092420A" w:rsidP="0092420A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4363DACB" w14:textId="2914E8CC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68CD794E" w14:textId="2F2D40C5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9" w:type="dxa"/>
            <w:vAlign w:val="bottom"/>
          </w:tcPr>
          <w:p w14:paraId="2DB3A431" w14:textId="7290D66C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5FAEB322" w14:textId="529ED382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8" w:type="dxa"/>
            <w:vAlign w:val="bottom"/>
          </w:tcPr>
          <w:p w14:paraId="4C1AF631" w14:textId="4ED01664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4163A3A5" w14:textId="03EC0C45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9" w:type="dxa"/>
            <w:vAlign w:val="bottom"/>
          </w:tcPr>
          <w:p w14:paraId="2689D5B9" w14:textId="288472D2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10D8D973" w14:textId="31519443" w:rsidR="0092420A" w:rsidRPr="00FB0D60" w:rsidRDefault="002408B0" w:rsidP="0092420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92420A" w:rsidRPr="00FB0D60" w14:paraId="2AC9B975" w14:textId="77777777" w:rsidTr="0092420A">
        <w:tc>
          <w:tcPr>
            <w:tcW w:w="2700" w:type="dxa"/>
            <w:vAlign w:val="bottom"/>
          </w:tcPr>
          <w:p w14:paraId="21A82F1D" w14:textId="77777777" w:rsidR="0092420A" w:rsidRPr="00FB0D60" w:rsidRDefault="0092420A" w:rsidP="0092420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00" w:lineRule="exact"/>
              <w:ind w:left="162" w:hanging="180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4C2427DA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219B881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FC7EC54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3C22696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14:paraId="0A4F1AB1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17BFB5BF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30AC11C4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54325A94" w14:textId="77777777" w:rsidR="0092420A" w:rsidRPr="00FB0D60" w:rsidRDefault="0092420A" w:rsidP="0092420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7615A6" w:rsidRPr="00FB0D60" w14:paraId="6D1A5CE5" w14:textId="77777777" w:rsidTr="0092420A">
        <w:tc>
          <w:tcPr>
            <w:tcW w:w="2700" w:type="dxa"/>
            <w:vAlign w:val="bottom"/>
          </w:tcPr>
          <w:p w14:paraId="17DC813E" w14:textId="77777777" w:rsidR="007615A6" w:rsidRPr="00FB0D60" w:rsidRDefault="007615A6" w:rsidP="007615A6">
            <w:pPr>
              <w:pStyle w:val="BodyTextIndent3"/>
              <w:spacing w:before="0" w:after="0" w:line="300" w:lineRule="exact"/>
              <w:ind w:left="162" w:hanging="180"/>
              <w:jc w:val="left"/>
              <w:rPr>
                <w:kern w:val="28"/>
                <w:sz w:val="24"/>
                <w:szCs w:val="24"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เงินลงทุนในหลักทรัพย์เพื่อค้า                       ตราสารทุน</w:t>
            </w:r>
          </w:p>
        </w:tc>
        <w:tc>
          <w:tcPr>
            <w:tcW w:w="798" w:type="dxa"/>
            <w:vAlign w:val="bottom"/>
          </w:tcPr>
          <w:p w14:paraId="0156E2CC" w14:textId="739B6E59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/>
                <w:kern w:val="28"/>
                <w:sz w:val="16"/>
                <w:szCs w:val="16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</w:t>
            </w:r>
          </w:p>
        </w:tc>
        <w:tc>
          <w:tcPr>
            <w:tcW w:w="799" w:type="dxa"/>
            <w:vAlign w:val="bottom"/>
          </w:tcPr>
          <w:p w14:paraId="7D475338" w14:textId="1BF750A2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9</w:t>
            </w:r>
          </w:p>
        </w:tc>
        <w:tc>
          <w:tcPr>
            <w:tcW w:w="799" w:type="dxa"/>
            <w:vAlign w:val="bottom"/>
          </w:tcPr>
          <w:p w14:paraId="34508481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0FF8234E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3D6F2407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6BC5FF53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25E10ABD" w14:textId="73AD55D4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</w:t>
            </w:r>
          </w:p>
        </w:tc>
        <w:tc>
          <w:tcPr>
            <w:tcW w:w="799" w:type="dxa"/>
            <w:vAlign w:val="bottom"/>
          </w:tcPr>
          <w:p w14:paraId="4565CA9A" w14:textId="32716CB4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9</w:t>
            </w:r>
          </w:p>
        </w:tc>
      </w:tr>
      <w:tr w:rsidR="007615A6" w:rsidRPr="00FB0D60" w14:paraId="49926185" w14:textId="77777777" w:rsidTr="0092420A">
        <w:tc>
          <w:tcPr>
            <w:tcW w:w="2700" w:type="dxa"/>
            <w:vAlign w:val="bottom"/>
          </w:tcPr>
          <w:p w14:paraId="276AAD10" w14:textId="77777777" w:rsidR="007615A6" w:rsidRPr="00FB0D60" w:rsidRDefault="007615A6" w:rsidP="007615A6">
            <w:pPr>
              <w:pStyle w:val="BodyTextIndent3"/>
              <w:spacing w:before="0" w:after="0" w:line="300" w:lineRule="exact"/>
              <w:ind w:left="162" w:hanging="180"/>
              <w:rPr>
                <w:kern w:val="28"/>
                <w:sz w:val="24"/>
                <w:szCs w:val="24"/>
              </w:rPr>
            </w:pPr>
            <w:r w:rsidRPr="00FB0D60">
              <w:rPr>
                <w:rFonts w:hint="cs"/>
                <w:kern w:val="28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798" w:type="dxa"/>
            <w:vAlign w:val="bottom"/>
          </w:tcPr>
          <w:p w14:paraId="427DF9A2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75DE85E1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rFonts w:hint="cs"/>
                <w:sz w:val="24"/>
                <w:szCs w:val="24"/>
                <w:cs/>
              </w:rPr>
              <w:t>-</w:t>
            </w:r>
          </w:p>
        </w:tc>
        <w:tc>
          <w:tcPr>
            <w:tcW w:w="799" w:type="dxa"/>
            <w:vAlign w:val="bottom"/>
          </w:tcPr>
          <w:p w14:paraId="74C2F442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76217AFD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7D783537" w14:textId="4AC93D36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139</w:t>
            </w:r>
          </w:p>
        </w:tc>
        <w:tc>
          <w:tcPr>
            <w:tcW w:w="799" w:type="dxa"/>
            <w:vAlign w:val="bottom"/>
          </w:tcPr>
          <w:p w14:paraId="079E822F" w14:textId="6AF4BFBE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rFonts w:hint="cs"/>
                <w:sz w:val="24"/>
                <w:szCs w:val="24"/>
              </w:rPr>
              <w:t>25</w:t>
            </w:r>
          </w:p>
        </w:tc>
        <w:tc>
          <w:tcPr>
            <w:tcW w:w="799" w:type="dxa"/>
            <w:vAlign w:val="bottom"/>
          </w:tcPr>
          <w:p w14:paraId="66F4FAA5" w14:textId="5D586BD8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139</w:t>
            </w:r>
          </w:p>
        </w:tc>
        <w:tc>
          <w:tcPr>
            <w:tcW w:w="799" w:type="dxa"/>
            <w:vAlign w:val="bottom"/>
          </w:tcPr>
          <w:p w14:paraId="5F408746" w14:textId="4C5239F0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rFonts w:hint="cs"/>
                <w:sz w:val="24"/>
                <w:szCs w:val="24"/>
              </w:rPr>
              <w:t>25</w:t>
            </w:r>
          </w:p>
        </w:tc>
      </w:tr>
      <w:tr w:rsidR="00474A7E" w:rsidRPr="00FB0D60" w14:paraId="2437EE48" w14:textId="77777777" w:rsidTr="0092420A">
        <w:tc>
          <w:tcPr>
            <w:tcW w:w="2700" w:type="dxa"/>
            <w:vAlign w:val="bottom"/>
          </w:tcPr>
          <w:p w14:paraId="0FB40409" w14:textId="77777777" w:rsidR="00474A7E" w:rsidRPr="00FB0D60" w:rsidRDefault="00474A7E" w:rsidP="00474A7E">
            <w:pPr>
              <w:pStyle w:val="BodyTextIndent3"/>
              <w:spacing w:before="0" w:after="0" w:line="300" w:lineRule="exact"/>
              <w:ind w:left="162" w:hanging="180"/>
              <w:rPr>
                <w:kern w:val="28"/>
                <w:sz w:val="24"/>
                <w:szCs w:val="24"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ที่ดิน</w:t>
            </w:r>
            <w:r w:rsidRPr="00FB0D60">
              <w:rPr>
                <w:rFonts w:hint="cs"/>
                <w:kern w:val="28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798" w:type="dxa"/>
            <w:vAlign w:val="bottom"/>
          </w:tcPr>
          <w:p w14:paraId="080B8326" w14:textId="5178D1D1" w:rsidR="00474A7E" w:rsidRPr="00FB0D60" w:rsidRDefault="002408B0" w:rsidP="00474A7E">
            <w:pPr>
              <w:spacing w:line="240" w:lineRule="exact"/>
              <w:ind w:right="40"/>
              <w:jc w:val="right"/>
              <w:rPr>
                <w:rFonts w:eastAsia="Times New Roman" w:hAnsi="Times New Roman"/>
                <w:kern w:val="28"/>
                <w:sz w:val="16"/>
                <w:szCs w:val="16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173</w:t>
            </w:r>
          </w:p>
        </w:tc>
        <w:tc>
          <w:tcPr>
            <w:tcW w:w="799" w:type="dxa"/>
            <w:vAlign w:val="bottom"/>
          </w:tcPr>
          <w:p w14:paraId="3CB2ECEC" w14:textId="18047A94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rFonts w:ascii="Times New Roman" w:eastAsia="Times New Roman" w:hAnsi="Times New Roman"/>
                <w:kern w:val="28"/>
                <w:sz w:val="16"/>
                <w:szCs w:val="16"/>
              </w:rPr>
            </w:pPr>
            <w:r w:rsidRPr="002408B0">
              <w:rPr>
                <w:sz w:val="24"/>
                <w:szCs w:val="24"/>
              </w:rPr>
              <w:t>129</w:t>
            </w:r>
          </w:p>
        </w:tc>
        <w:tc>
          <w:tcPr>
            <w:tcW w:w="799" w:type="dxa"/>
            <w:vAlign w:val="bottom"/>
          </w:tcPr>
          <w:p w14:paraId="3737E257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75F2FDD1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06002F71" w14:textId="77777777" w:rsidR="00474A7E" w:rsidRPr="00FB0D60" w:rsidRDefault="00474A7E" w:rsidP="00474A7E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5028C6E9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763AFB6" w14:textId="235076E7" w:rsidR="00474A7E" w:rsidRPr="00FB0D60" w:rsidRDefault="002408B0" w:rsidP="00474A7E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173</w:t>
            </w:r>
          </w:p>
        </w:tc>
        <w:tc>
          <w:tcPr>
            <w:tcW w:w="799" w:type="dxa"/>
            <w:vAlign w:val="bottom"/>
          </w:tcPr>
          <w:p w14:paraId="5658B581" w14:textId="57ABB5EE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129</w:t>
            </w:r>
          </w:p>
        </w:tc>
      </w:tr>
      <w:tr w:rsidR="007615A6" w:rsidRPr="00FB0D60" w14:paraId="38DA67C9" w14:textId="77777777" w:rsidTr="0092420A">
        <w:tc>
          <w:tcPr>
            <w:tcW w:w="2700" w:type="dxa"/>
            <w:vAlign w:val="bottom"/>
          </w:tcPr>
          <w:p w14:paraId="10BD0086" w14:textId="77777777" w:rsidR="007615A6" w:rsidRPr="00FB0D60" w:rsidRDefault="007615A6" w:rsidP="007615A6">
            <w:pPr>
              <w:pStyle w:val="BodyTextIndent3"/>
              <w:spacing w:before="0" w:after="0" w:line="300" w:lineRule="exact"/>
              <w:ind w:left="162" w:hanging="180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798" w:type="dxa"/>
            <w:vAlign w:val="bottom"/>
          </w:tcPr>
          <w:p w14:paraId="3DC9C948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013B9644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right="-6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660070A3" w14:textId="64CC512F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205</w:t>
            </w:r>
          </w:p>
        </w:tc>
        <w:tc>
          <w:tcPr>
            <w:tcW w:w="799" w:type="dxa"/>
            <w:vAlign w:val="bottom"/>
          </w:tcPr>
          <w:p w14:paraId="39EE176D" w14:textId="6D69F27A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210</w:t>
            </w:r>
          </w:p>
        </w:tc>
        <w:tc>
          <w:tcPr>
            <w:tcW w:w="798" w:type="dxa"/>
            <w:vAlign w:val="bottom"/>
          </w:tcPr>
          <w:p w14:paraId="7E057959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330D59D9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223C9FE4" w14:textId="5390CC1D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205</w:t>
            </w:r>
          </w:p>
        </w:tc>
        <w:tc>
          <w:tcPr>
            <w:tcW w:w="799" w:type="dxa"/>
            <w:vAlign w:val="bottom"/>
          </w:tcPr>
          <w:p w14:paraId="0ACEC14D" w14:textId="392485F1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210</w:t>
            </w:r>
          </w:p>
        </w:tc>
      </w:tr>
      <w:tr w:rsidR="007615A6" w:rsidRPr="00FB0D60" w14:paraId="1D09701A" w14:textId="77777777" w:rsidTr="0092420A">
        <w:tc>
          <w:tcPr>
            <w:tcW w:w="2700" w:type="dxa"/>
            <w:vAlign w:val="bottom"/>
          </w:tcPr>
          <w:p w14:paraId="2DCC686E" w14:textId="77777777" w:rsidR="007615A6" w:rsidRPr="00FB0D60" w:rsidRDefault="007615A6" w:rsidP="007615A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00" w:lineRule="exact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798" w:type="dxa"/>
            <w:vAlign w:val="bottom"/>
          </w:tcPr>
          <w:p w14:paraId="15CF18B5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4F39BF0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right="-6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50B22B44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5E32AAD0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58CFE8F8" w14:textId="2CF0639D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76</w:t>
            </w:r>
          </w:p>
        </w:tc>
        <w:tc>
          <w:tcPr>
            <w:tcW w:w="799" w:type="dxa"/>
            <w:vAlign w:val="bottom"/>
          </w:tcPr>
          <w:p w14:paraId="3B295227" w14:textId="69E6406A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80</w:t>
            </w:r>
          </w:p>
        </w:tc>
        <w:tc>
          <w:tcPr>
            <w:tcW w:w="799" w:type="dxa"/>
            <w:vAlign w:val="bottom"/>
          </w:tcPr>
          <w:p w14:paraId="3B4176C3" w14:textId="7BBF2673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76</w:t>
            </w:r>
          </w:p>
        </w:tc>
        <w:tc>
          <w:tcPr>
            <w:tcW w:w="799" w:type="dxa"/>
            <w:vAlign w:val="bottom"/>
          </w:tcPr>
          <w:p w14:paraId="5975F373" w14:textId="1E99D00E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80</w:t>
            </w:r>
          </w:p>
        </w:tc>
      </w:tr>
      <w:tr w:rsidR="007615A6" w:rsidRPr="00FB0D60" w14:paraId="685D871B" w14:textId="77777777" w:rsidTr="0092420A">
        <w:tc>
          <w:tcPr>
            <w:tcW w:w="2700" w:type="dxa"/>
            <w:vAlign w:val="bottom"/>
          </w:tcPr>
          <w:p w14:paraId="0E1E4973" w14:textId="77777777" w:rsidR="007615A6" w:rsidRPr="00FB0D60" w:rsidRDefault="007615A6" w:rsidP="007615A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00" w:lineRule="exact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798" w:type="dxa"/>
            <w:vAlign w:val="bottom"/>
          </w:tcPr>
          <w:p w14:paraId="3AF47680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F72EF68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right="-6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075739A2" w14:textId="46F8E4C8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56</w:t>
            </w:r>
          </w:p>
        </w:tc>
        <w:tc>
          <w:tcPr>
            <w:tcW w:w="799" w:type="dxa"/>
            <w:vAlign w:val="bottom"/>
          </w:tcPr>
          <w:p w14:paraId="384AAEF4" w14:textId="6A542AE9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61</w:t>
            </w:r>
          </w:p>
        </w:tc>
        <w:tc>
          <w:tcPr>
            <w:tcW w:w="798" w:type="dxa"/>
            <w:vAlign w:val="bottom"/>
          </w:tcPr>
          <w:p w14:paraId="24269BD6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7835285F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2A5AB73B" w14:textId="0AEA2F38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56</w:t>
            </w:r>
          </w:p>
        </w:tc>
        <w:tc>
          <w:tcPr>
            <w:tcW w:w="799" w:type="dxa"/>
            <w:vAlign w:val="bottom"/>
          </w:tcPr>
          <w:p w14:paraId="75340981" w14:textId="19E016D4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61</w:t>
            </w:r>
          </w:p>
        </w:tc>
      </w:tr>
      <w:tr w:rsidR="007615A6" w:rsidRPr="00FB0D60" w14:paraId="1D9CAB19" w14:textId="77777777" w:rsidTr="0092420A">
        <w:tc>
          <w:tcPr>
            <w:tcW w:w="2700" w:type="dxa"/>
            <w:vAlign w:val="bottom"/>
          </w:tcPr>
          <w:p w14:paraId="671510B7" w14:textId="77777777" w:rsidR="007615A6" w:rsidRPr="00FB0D60" w:rsidRDefault="007615A6" w:rsidP="007615A6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00" w:lineRule="exact"/>
              <w:ind w:left="162" w:hanging="180"/>
              <w:jc w:val="left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798" w:type="dxa"/>
            <w:vAlign w:val="bottom"/>
          </w:tcPr>
          <w:p w14:paraId="2E2F2AA0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62831669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right="-6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59FFB5A0" w14:textId="77777777" w:rsidR="007615A6" w:rsidRPr="00FB0D60" w:rsidRDefault="007615A6" w:rsidP="007615A6">
            <w:pPr>
              <w:spacing w:line="240" w:lineRule="exact"/>
              <w:ind w:right="-60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1E7A227" w14:textId="77777777" w:rsidR="007615A6" w:rsidRPr="00FB0D60" w:rsidRDefault="007615A6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right="-6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6E4482A3" w14:textId="13E795CC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72</w:t>
            </w:r>
          </w:p>
        </w:tc>
        <w:tc>
          <w:tcPr>
            <w:tcW w:w="799" w:type="dxa"/>
            <w:vAlign w:val="bottom"/>
          </w:tcPr>
          <w:p w14:paraId="5554AA90" w14:textId="2E63B255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76</w:t>
            </w:r>
          </w:p>
        </w:tc>
        <w:tc>
          <w:tcPr>
            <w:tcW w:w="799" w:type="dxa"/>
            <w:vAlign w:val="bottom"/>
          </w:tcPr>
          <w:p w14:paraId="2C204030" w14:textId="13D8EAFC" w:rsidR="007615A6" w:rsidRPr="00FB0D60" w:rsidRDefault="002408B0" w:rsidP="007615A6">
            <w:pPr>
              <w:spacing w:line="2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72</w:t>
            </w:r>
          </w:p>
        </w:tc>
        <w:tc>
          <w:tcPr>
            <w:tcW w:w="799" w:type="dxa"/>
            <w:vAlign w:val="bottom"/>
          </w:tcPr>
          <w:p w14:paraId="6C4B3E29" w14:textId="4C2F950E" w:rsidR="007615A6" w:rsidRPr="00FB0D60" w:rsidRDefault="002408B0" w:rsidP="007615A6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76</w:t>
            </w:r>
          </w:p>
        </w:tc>
      </w:tr>
    </w:tbl>
    <w:p w14:paraId="36C24D10" w14:textId="76AA3272" w:rsidR="00FB0D60" w:rsidRDefault="00FB0D60">
      <w:pPr>
        <w:overflowPunct/>
        <w:autoSpaceDE/>
        <w:autoSpaceDN/>
        <w:adjustRightInd/>
        <w:textAlignment w:val="auto"/>
        <w:rPr>
          <w:rFonts w:hint="eastAsia"/>
          <w:cs/>
        </w:rPr>
      </w:pPr>
    </w:p>
    <w:p w14:paraId="467A3801" w14:textId="77777777" w:rsidR="00605E0D" w:rsidRPr="00FB0D60" w:rsidRDefault="00605E0D" w:rsidP="00605E0D">
      <w:pPr>
        <w:rPr>
          <w:rFonts w:hint="eastAsia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798"/>
        <w:gridCol w:w="799"/>
        <w:gridCol w:w="799"/>
        <w:gridCol w:w="799"/>
        <w:gridCol w:w="798"/>
        <w:gridCol w:w="799"/>
        <w:gridCol w:w="799"/>
        <w:gridCol w:w="799"/>
      </w:tblGrid>
      <w:tr w:rsidR="00605E0D" w:rsidRPr="00FB0D60" w14:paraId="6FC984FA" w14:textId="77777777" w:rsidTr="00605E0D">
        <w:trPr>
          <w:tblHeader/>
        </w:trPr>
        <w:tc>
          <w:tcPr>
            <w:tcW w:w="9090" w:type="dxa"/>
            <w:gridSpan w:val="9"/>
            <w:vAlign w:val="bottom"/>
          </w:tcPr>
          <w:p w14:paraId="64D2385F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/>
              <w:jc w:val="right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</w:rPr>
              <w:t>(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หน่วย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 xml:space="preserve">: </w:t>
            </w: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ล้านบาท</w:t>
            </w:r>
            <w:r w:rsidRPr="00FB0D60">
              <w:rPr>
                <w:b/>
                <w:bCs/>
                <w:kern w:val="28"/>
                <w:sz w:val="24"/>
                <w:szCs w:val="24"/>
              </w:rPr>
              <w:t>)</w:t>
            </w:r>
          </w:p>
        </w:tc>
      </w:tr>
      <w:tr w:rsidR="00605E0D" w:rsidRPr="00FB0D60" w14:paraId="73875097" w14:textId="77777777" w:rsidTr="00605E0D">
        <w:trPr>
          <w:tblHeader/>
        </w:trPr>
        <w:tc>
          <w:tcPr>
            <w:tcW w:w="2700" w:type="dxa"/>
            <w:vAlign w:val="bottom"/>
          </w:tcPr>
          <w:p w14:paraId="20FF5D50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6390" w:type="dxa"/>
            <w:gridSpan w:val="8"/>
            <w:vAlign w:val="bottom"/>
          </w:tcPr>
          <w:p w14:paraId="7FAB8E84" w14:textId="77777777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งบการเงิน</w:t>
            </w:r>
            <w:r w:rsidRPr="00FB0D60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605E0D" w:rsidRPr="00FB0D60" w14:paraId="4D153B60" w14:textId="77777777" w:rsidTr="00605E0D">
        <w:trPr>
          <w:tblHeader/>
        </w:trPr>
        <w:tc>
          <w:tcPr>
            <w:tcW w:w="2700" w:type="dxa"/>
            <w:vAlign w:val="bottom"/>
          </w:tcPr>
          <w:p w14:paraId="292BADC3" w14:textId="77777777" w:rsidR="00605E0D" w:rsidRPr="00FB0D60" w:rsidRDefault="00605E0D" w:rsidP="00605E0D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1597" w:type="dxa"/>
            <w:gridSpan w:val="2"/>
            <w:vAlign w:val="bottom"/>
          </w:tcPr>
          <w:p w14:paraId="0BB5E3E4" w14:textId="03B682FF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1</w:t>
            </w:r>
          </w:p>
        </w:tc>
        <w:tc>
          <w:tcPr>
            <w:tcW w:w="1598" w:type="dxa"/>
            <w:gridSpan w:val="2"/>
            <w:vAlign w:val="bottom"/>
          </w:tcPr>
          <w:p w14:paraId="5BF45155" w14:textId="721FCC48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2</w:t>
            </w:r>
          </w:p>
        </w:tc>
        <w:tc>
          <w:tcPr>
            <w:tcW w:w="1597" w:type="dxa"/>
            <w:gridSpan w:val="2"/>
            <w:vAlign w:val="bottom"/>
          </w:tcPr>
          <w:p w14:paraId="46E109DD" w14:textId="4FC4FB9C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 xml:space="preserve">ระดับ </w:t>
            </w:r>
            <w:r w:rsidR="002408B0" w:rsidRPr="002408B0">
              <w:rPr>
                <w:b/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1598" w:type="dxa"/>
            <w:gridSpan w:val="2"/>
            <w:vAlign w:val="bottom"/>
          </w:tcPr>
          <w:p w14:paraId="424430E9" w14:textId="77777777" w:rsidR="00605E0D" w:rsidRPr="00FB0D60" w:rsidRDefault="00605E0D" w:rsidP="00605E0D">
            <w:pPr>
              <w:pStyle w:val="BodyTextIndent3"/>
              <w:pBdr>
                <w:bottom w:val="single" w:sz="4" w:space="1" w:color="auto"/>
              </w:pBdr>
              <w:spacing w:before="0" w:after="0" w:line="300" w:lineRule="exact"/>
              <w:ind w:left="0" w:firstLine="0"/>
              <w:jc w:val="center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FB0D60">
              <w:rPr>
                <w:b/>
                <w:bCs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D437FA" w:rsidRPr="00FB0D60" w14:paraId="0287D278" w14:textId="77777777" w:rsidTr="00605E0D">
        <w:trPr>
          <w:tblHeader/>
        </w:trPr>
        <w:tc>
          <w:tcPr>
            <w:tcW w:w="2700" w:type="dxa"/>
            <w:vAlign w:val="bottom"/>
          </w:tcPr>
          <w:p w14:paraId="4293BED2" w14:textId="77777777" w:rsidR="00D437FA" w:rsidRPr="00FB0D60" w:rsidRDefault="00D437FA" w:rsidP="00D437FA">
            <w:pPr>
              <w:pStyle w:val="BodyTextIndent3"/>
              <w:spacing w:before="0" w:after="0" w:line="300" w:lineRule="exact"/>
              <w:ind w:left="0" w:hanging="180"/>
              <w:rPr>
                <w:b/>
                <w:bCs/>
                <w:kern w:val="28"/>
                <w:sz w:val="24"/>
                <w:szCs w:val="24"/>
              </w:rPr>
            </w:pPr>
          </w:p>
        </w:tc>
        <w:tc>
          <w:tcPr>
            <w:tcW w:w="798" w:type="dxa"/>
            <w:vAlign w:val="bottom"/>
          </w:tcPr>
          <w:p w14:paraId="390C5C2D" w14:textId="4ACFC12B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2A38F4AE" w14:textId="69EA1F0A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9" w:type="dxa"/>
            <w:vAlign w:val="bottom"/>
          </w:tcPr>
          <w:p w14:paraId="660F71E1" w14:textId="3728F2A0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7990A731" w14:textId="046FD888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8" w:type="dxa"/>
            <w:vAlign w:val="bottom"/>
          </w:tcPr>
          <w:p w14:paraId="3D6AF691" w14:textId="13A7A078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4B81E494" w14:textId="13EE6B93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799" w:type="dxa"/>
            <w:vAlign w:val="bottom"/>
          </w:tcPr>
          <w:p w14:paraId="512ADBAE" w14:textId="20708934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799" w:type="dxa"/>
            <w:vAlign w:val="bottom"/>
          </w:tcPr>
          <w:p w14:paraId="743A7AD9" w14:textId="42E36640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spacing w:line="300" w:lineRule="exact"/>
              <w:ind w:right="4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D437FA" w:rsidRPr="00FB0D60" w14:paraId="6B641BB3" w14:textId="77777777" w:rsidTr="00605E0D">
        <w:tc>
          <w:tcPr>
            <w:tcW w:w="2700" w:type="dxa"/>
            <w:vAlign w:val="bottom"/>
          </w:tcPr>
          <w:p w14:paraId="2FA1EDFB" w14:textId="77777777" w:rsidR="00D437FA" w:rsidRPr="00FB0D60" w:rsidRDefault="00D437FA" w:rsidP="00D437FA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right="-108" w:hanging="18"/>
              <w:rPr>
                <w:b/>
                <w:bCs/>
                <w:spacing w:val="-6"/>
                <w:kern w:val="28"/>
                <w:sz w:val="24"/>
                <w:szCs w:val="24"/>
              </w:rPr>
            </w:pPr>
            <w:r w:rsidRPr="00FB0D60">
              <w:rPr>
                <w:b/>
                <w:bCs/>
                <w:spacing w:val="-6"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98" w:type="dxa"/>
            <w:vAlign w:val="bottom"/>
          </w:tcPr>
          <w:p w14:paraId="72338C5A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3E9C4531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0C17433E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737B5E36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14:paraId="5EDA42C3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76402A7F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16AB4D6A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44C597FA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center" w:pos="882"/>
              </w:tabs>
              <w:spacing w:before="0" w:after="0" w:line="300" w:lineRule="exact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D437FA" w:rsidRPr="00FB0D60" w14:paraId="7F362290" w14:textId="77777777" w:rsidTr="00605E0D">
        <w:tc>
          <w:tcPr>
            <w:tcW w:w="2700" w:type="dxa"/>
            <w:vAlign w:val="bottom"/>
          </w:tcPr>
          <w:p w14:paraId="7A877F9C" w14:textId="77777777" w:rsidR="00D437FA" w:rsidRPr="00FB0D60" w:rsidRDefault="00D437FA" w:rsidP="00D437FA">
            <w:pPr>
              <w:pStyle w:val="BodyTextIndent3"/>
              <w:spacing w:before="0" w:after="0"/>
              <w:ind w:left="0" w:hanging="18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798" w:type="dxa"/>
            <w:vAlign w:val="bottom"/>
          </w:tcPr>
          <w:p w14:paraId="3B377EEE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5B0D42A8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6C30AD6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  <w:cs/>
              </w:rPr>
            </w:pPr>
          </w:p>
        </w:tc>
        <w:tc>
          <w:tcPr>
            <w:tcW w:w="799" w:type="dxa"/>
            <w:vAlign w:val="bottom"/>
          </w:tcPr>
          <w:p w14:paraId="23838B7C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  <w:cs/>
              </w:rPr>
            </w:pPr>
          </w:p>
        </w:tc>
        <w:tc>
          <w:tcPr>
            <w:tcW w:w="798" w:type="dxa"/>
            <w:vAlign w:val="bottom"/>
          </w:tcPr>
          <w:p w14:paraId="088AE26D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31D22EC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1FD1A1D6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83A4A03" w14:textId="77777777" w:rsidR="00D437FA" w:rsidRPr="00FB0D60" w:rsidRDefault="00D437FA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</w:p>
        </w:tc>
      </w:tr>
      <w:tr w:rsidR="00474A7E" w:rsidRPr="00FB0D60" w14:paraId="4BFFDC1C" w14:textId="77777777" w:rsidTr="00605E0D">
        <w:tc>
          <w:tcPr>
            <w:tcW w:w="2700" w:type="dxa"/>
            <w:vAlign w:val="bottom"/>
          </w:tcPr>
          <w:p w14:paraId="5AD8E778" w14:textId="77777777" w:rsidR="00474A7E" w:rsidRPr="00FB0D60" w:rsidRDefault="00474A7E" w:rsidP="00474A7E">
            <w:pPr>
              <w:pStyle w:val="BodyTextIndent3"/>
              <w:spacing w:before="0" w:after="0"/>
              <w:ind w:left="162" w:hanging="18"/>
              <w:rPr>
                <w:kern w:val="28"/>
                <w:sz w:val="24"/>
                <w:szCs w:val="24"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798" w:type="dxa"/>
            <w:vAlign w:val="bottom"/>
          </w:tcPr>
          <w:p w14:paraId="4E34DBDB" w14:textId="462EEE07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vAlign w:val="bottom"/>
          </w:tcPr>
          <w:p w14:paraId="5CE344A9" w14:textId="570152C7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9</w:t>
            </w:r>
          </w:p>
        </w:tc>
        <w:tc>
          <w:tcPr>
            <w:tcW w:w="799" w:type="dxa"/>
            <w:vAlign w:val="bottom"/>
          </w:tcPr>
          <w:p w14:paraId="15CDFB03" w14:textId="77777777" w:rsidR="00474A7E" w:rsidRPr="00FB0D60" w:rsidRDefault="00474A7E" w:rsidP="00474A7E">
            <w:pPr>
              <w:spacing w:line="340" w:lineRule="exact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A235FFC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5A25FB5F" w14:textId="77777777" w:rsidR="00474A7E" w:rsidRPr="00FB0D60" w:rsidRDefault="00474A7E" w:rsidP="00474A7E">
            <w:pPr>
              <w:spacing w:line="340" w:lineRule="exact"/>
              <w:ind w:right="-60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E294785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10A9BB9F" w14:textId="505F7E58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</w:t>
            </w:r>
          </w:p>
        </w:tc>
        <w:tc>
          <w:tcPr>
            <w:tcW w:w="799" w:type="dxa"/>
            <w:vAlign w:val="bottom"/>
          </w:tcPr>
          <w:p w14:paraId="5A8F7171" w14:textId="49992666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9</w:t>
            </w:r>
          </w:p>
        </w:tc>
      </w:tr>
      <w:tr w:rsidR="00D437FA" w:rsidRPr="00FB0D60" w14:paraId="119F4CF1" w14:textId="77777777" w:rsidTr="00605E0D">
        <w:tc>
          <w:tcPr>
            <w:tcW w:w="2700" w:type="dxa"/>
            <w:vAlign w:val="bottom"/>
          </w:tcPr>
          <w:p w14:paraId="31ABF2C4" w14:textId="77777777" w:rsidR="00D437FA" w:rsidRPr="00FB0D60" w:rsidRDefault="00D437FA" w:rsidP="00D437FA">
            <w:pPr>
              <w:pStyle w:val="BodyTextIndent3"/>
              <w:spacing w:before="0" w:after="0" w:line="300" w:lineRule="exact"/>
              <w:ind w:left="162" w:hanging="180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98" w:type="dxa"/>
            <w:vAlign w:val="bottom"/>
          </w:tcPr>
          <w:p w14:paraId="2C8D25D1" w14:textId="77777777" w:rsidR="00D437FA" w:rsidRPr="00FB0D60" w:rsidRDefault="00D437FA" w:rsidP="00837B3A">
            <w:pPr>
              <w:spacing w:line="340" w:lineRule="exact"/>
              <w:ind w:right="-100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3DF089E2" w14:textId="77777777" w:rsidR="00D437FA" w:rsidRPr="00FB0D60" w:rsidRDefault="00D437FA" w:rsidP="00837B3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FE67D77" w14:textId="77777777" w:rsidR="00D437FA" w:rsidRPr="00FB0D60" w:rsidRDefault="00D437FA" w:rsidP="00837B3A">
            <w:pPr>
              <w:spacing w:line="340" w:lineRule="exact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58681A51" w14:textId="77777777" w:rsidR="00D437FA" w:rsidRPr="00FB0D60" w:rsidRDefault="00D437FA" w:rsidP="00837B3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2CC67855" w14:textId="19DC0FC0" w:rsidR="00D437FA" w:rsidRPr="00FB0D60" w:rsidRDefault="002408B0" w:rsidP="00D437FA">
            <w:pPr>
              <w:spacing w:line="3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212</w:t>
            </w:r>
          </w:p>
        </w:tc>
        <w:tc>
          <w:tcPr>
            <w:tcW w:w="799" w:type="dxa"/>
            <w:vAlign w:val="bottom"/>
          </w:tcPr>
          <w:p w14:paraId="550325BA" w14:textId="2B8FFBC1" w:rsidR="00D437FA" w:rsidRPr="00FB0D60" w:rsidRDefault="002408B0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203</w:t>
            </w:r>
          </w:p>
        </w:tc>
        <w:tc>
          <w:tcPr>
            <w:tcW w:w="799" w:type="dxa"/>
            <w:vAlign w:val="bottom"/>
          </w:tcPr>
          <w:p w14:paraId="74CB2A08" w14:textId="05237549" w:rsidR="00D437FA" w:rsidRPr="00FB0D60" w:rsidRDefault="002408B0" w:rsidP="00D437FA">
            <w:pPr>
              <w:spacing w:line="340" w:lineRule="exact"/>
              <w:ind w:right="40"/>
              <w:jc w:val="right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rFonts w:eastAsia="Times New Roman" w:hAnsi="Times New Roman"/>
                <w:kern w:val="28"/>
                <w:sz w:val="16"/>
                <w:szCs w:val="16"/>
              </w:rPr>
              <w:t>212</w:t>
            </w:r>
          </w:p>
        </w:tc>
        <w:tc>
          <w:tcPr>
            <w:tcW w:w="799" w:type="dxa"/>
            <w:vAlign w:val="bottom"/>
          </w:tcPr>
          <w:p w14:paraId="31187077" w14:textId="71532DAE" w:rsidR="00D437FA" w:rsidRPr="00FB0D60" w:rsidRDefault="002408B0" w:rsidP="00D437FA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203</w:t>
            </w:r>
          </w:p>
        </w:tc>
      </w:tr>
      <w:tr w:rsidR="00474A7E" w:rsidRPr="00FB0D60" w14:paraId="23B74BAE" w14:textId="77777777" w:rsidTr="00605E0D">
        <w:tc>
          <w:tcPr>
            <w:tcW w:w="2700" w:type="dxa"/>
            <w:vAlign w:val="bottom"/>
          </w:tcPr>
          <w:p w14:paraId="27576682" w14:textId="77777777" w:rsidR="00474A7E" w:rsidRPr="00FB0D60" w:rsidRDefault="00474A7E" w:rsidP="00474A7E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798" w:type="dxa"/>
            <w:vAlign w:val="bottom"/>
          </w:tcPr>
          <w:p w14:paraId="5F046277" w14:textId="10ED9515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112</w:t>
            </w:r>
          </w:p>
        </w:tc>
        <w:tc>
          <w:tcPr>
            <w:tcW w:w="799" w:type="dxa"/>
            <w:vAlign w:val="bottom"/>
          </w:tcPr>
          <w:p w14:paraId="464255E2" w14:textId="26BECD8B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112</w:t>
            </w:r>
          </w:p>
        </w:tc>
        <w:tc>
          <w:tcPr>
            <w:tcW w:w="799" w:type="dxa"/>
            <w:vAlign w:val="bottom"/>
          </w:tcPr>
          <w:p w14:paraId="79E59318" w14:textId="77777777" w:rsidR="00474A7E" w:rsidRPr="00FB0D60" w:rsidRDefault="00474A7E" w:rsidP="00474A7E">
            <w:pPr>
              <w:spacing w:line="340" w:lineRule="exact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748F14F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70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8" w:type="dxa"/>
            <w:vAlign w:val="bottom"/>
          </w:tcPr>
          <w:p w14:paraId="445E4BA0" w14:textId="77777777" w:rsidR="00474A7E" w:rsidRPr="00FB0D60" w:rsidRDefault="00474A7E" w:rsidP="00474A7E">
            <w:pPr>
              <w:spacing w:line="340" w:lineRule="exact"/>
              <w:ind w:right="-60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70881090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2EF0638B" w14:textId="2EBCE92C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sz w:val="24"/>
                <w:szCs w:val="24"/>
              </w:rPr>
              <w:t>112</w:t>
            </w:r>
          </w:p>
        </w:tc>
        <w:tc>
          <w:tcPr>
            <w:tcW w:w="799" w:type="dxa"/>
            <w:vAlign w:val="bottom"/>
          </w:tcPr>
          <w:p w14:paraId="57278F74" w14:textId="51134B19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112</w:t>
            </w:r>
          </w:p>
        </w:tc>
      </w:tr>
      <w:tr w:rsidR="00474A7E" w:rsidRPr="00FB0D60" w14:paraId="5C37FA23" w14:textId="77777777" w:rsidTr="00605E0D">
        <w:tc>
          <w:tcPr>
            <w:tcW w:w="2700" w:type="dxa"/>
            <w:vAlign w:val="bottom"/>
          </w:tcPr>
          <w:p w14:paraId="49DF1353" w14:textId="77777777" w:rsidR="00474A7E" w:rsidRPr="00FB0D60" w:rsidRDefault="00474A7E" w:rsidP="00474A7E">
            <w:pPr>
              <w:pStyle w:val="BodyTextIndent3"/>
              <w:spacing w:before="0" w:after="0"/>
              <w:rPr>
                <w:kern w:val="28"/>
                <w:sz w:val="24"/>
                <w:szCs w:val="24"/>
                <w:cs/>
              </w:rPr>
            </w:pPr>
            <w:r w:rsidRPr="00FB0D60">
              <w:rPr>
                <w:kern w:val="28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798" w:type="dxa"/>
            <w:vAlign w:val="bottom"/>
          </w:tcPr>
          <w:p w14:paraId="0DF52B13" w14:textId="77777777" w:rsidR="00474A7E" w:rsidRPr="00FB0D60" w:rsidRDefault="00474A7E" w:rsidP="00474A7E">
            <w:pPr>
              <w:spacing w:line="340" w:lineRule="exact"/>
              <w:ind w:right="-100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11823C2A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34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4C4ADCF1" w14:textId="67D6C9B5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80</w:t>
            </w:r>
          </w:p>
        </w:tc>
        <w:tc>
          <w:tcPr>
            <w:tcW w:w="799" w:type="dxa"/>
            <w:vAlign w:val="bottom"/>
          </w:tcPr>
          <w:p w14:paraId="6F0AE08A" w14:textId="56168EFC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79</w:t>
            </w:r>
          </w:p>
        </w:tc>
        <w:tc>
          <w:tcPr>
            <w:tcW w:w="798" w:type="dxa"/>
            <w:vAlign w:val="bottom"/>
          </w:tcPr>
          <w:p w14:paraId="0F5509EB" w14:textId="77777777" w:rsidR="00474A7E" w:rsidRPr="00FB0D60" w:rsidRDefault="00474A7E" w:rsidP="00474A7E">
            <w:pPr>
              <w:spacing w:line="340" w:lineRule="exact"/>
              <w:ind w:right="-60"/>
              <w:jc w:val="center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FB0D60"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  <w:t>-</w:t>
            </w:r>
          </w:p>
        </w:tc>
        <w:tc>
          <w:tcPr>
            <w:tcW w:w="799" w:type="dxa"/>
            <w:vAlign w:val="bottom"/>
          </w:tcPr>
          <w:p w14:paraId="4C6A328B" w14:textId="77777777" w:rsidR="00474A7E" w:rsidRPr="00FB0D60" w:rsidRDefault="00474A7E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290"/>
              </w:tabs>
              <w:spacing w:before="0" w:after="0" w:line="300" w:lineRule="exact"/>
              <w:ind w:left="0" w:firstLine="0"/>
              <w:jc w:val="left"/>
              <w:rPr>
                <w:sz w:val="24"/>
                <w:szCs w:val="24"/>
              </w:rPr>
            </w:pPr>
            <w:r w:rsidRPr="00FB0D60">
              <w:rPr>
                <w:sz w:val="24"/>
                <w:szCs w:val="24"/>
              </w:rPr>
              <w:t>-</w:t>
            </w:r>
          </w:p>
        </w:tc>
        <w:tc>
          <w:tcPr>
            <w:tcW w:w="799" w:type="dxa"/>
            <w:vAlign w:val="bottom"/>
          </w:tcPr>
          <w:p w14:paraId="2121E4DA" w14:textId="794E9763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rFonts w:eastAsia="Times New Roman" w:hAnsi="Times New Roman" w:cs="Times New Roman"/>
                <w:kern w:val="28"/>
                <w:sz w:val="16"/>
                <w:szCs w:val="16"/>
                <w:lang w:val="en-GB"/>
              </w:rPr>
            </w:pPr>
            <w:r w:rsidRPr="002408B0">
              <w:rPr>
                <w:sz w:val="24"/>
                <w:szCs w:val="24"/>
              </w:rPr>
              <w:t>80</w:t>
            </w:r>
          </w:p>
        </w:tc>
        <w:tc>
          <w:tcPr>
            <w:tcW w:w="799" w:type="dxa"/>
            <w:vAlign w:val="bottom"/>
          </w:tcPr>
          <w:p w14:paraId="2C553751" w14:textId="2EFF3E28" w:rsidR="00474A7E" w:rsidRPr="00FB0D60" w:rsidRDefault="002408B0" w:rsidP="00474A7E">
            <w:pPr>
              <w:pStyle w:val="BodyTextIndent3"/>
              <w:tabs>
                <w:tab w:val="clear" w:pos="360"/>
                <w:tab w:val="clear" w:pos="1440"/>
                <w:tab w:val="clear" w:pos="2880"/>
                <w:tab w:val="decimal" w:pos="522"/>
              </w:tabs>
              <w:spacing w:before="0" w:after="0" w:line="300" w:lineRule="exact"/>
              <w:ind w:left="0" w:firstLine="0"/>
              <w:rPr>
                <w:sz w:val="24"/>
                <w:szCs w:val="24"/>
              </w:rPr>
            </w:pPr>
            <w:r w:rsidRPr="002408B0">
              <w:rPr>
                <w:sz w:val="24"/>
                <w:szCs w:val="24"/>
              </w:rPr>
              <w:t>79</w:t>
            </w:r>
          </w:p>
        </w:tc>
      </w:tr>
    </w:tbl>
    <w:p w14:paraId="0914DAED" w14:textId="77777777" w:rsidR="00996E87" w:rsidRDefault="00996E87" w:rsidP="00FB0D60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A1DA9B" w14:textId="77777777" w:rsidR="00996E87" w:rsidRDefault="00996E87" w:rsidP="00FB0D60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08C82A" w14:textId="77777777" w:rsidR="009514C1" w:rsidRDefault="009514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BA09FE" w14:textId="361E3002" w:rsidR="00605E0D" w:rsidRPr="00FB0D60" w:rsidRDefault="002408B0" w:rsidP="009514C1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43</w:t>
      </w:r>
      <w:r w:rsidR="00605E0D" w:rsidRPr="00FB0D60">
        <w:rPr>
          <w:rFonts w:ascii="Angsana New" w:hAnsi="Angsana New"/>
          <w:b/>
          <w:bCs/>
          <w:sz w:val="32"/>
          <w:szCs w:val="32"/>
        </w:rPr>
        <w:t>.</w:t>
      </w:r>
      <w:r w:rsidR="00605E0D" w:rsidRPr="00FB0D60">
        <w:rPr>
          <w:rFonts w:ascii="Angsana New" w:hAnsi="Angsana New"/>
          <w:b/>
          <w:bCs/>
          <w:sz w:val="32"/>
          <w:szCs w:val="32"/>
        </w:rPr>
        <w:tab/>
      </w:r>
      <w:r w:rsidR="00605E0D" w:rsidRPr="00FB0D6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F1E6271" w14:textId="7663F05E" w:rsidR="00605E0D" w:rsidRPr="00FB0D60" w:rsidRDefault="002408B0" w:rsidP="000065DF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 w:rsidRPr="002408B0">
        <w:rPr>
          <w:rFonts w:ascii="Angsana New" w:hAnsi="Angsana New"/>
          <w:sz w:val="32"/>
          <w:szCs w:val="32"/>
        </w:rPr>
        <w:t>43</w:t>
      </w:r>
      <w:r w:rsidR="00605E0D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1</w:t>
      </w:r>
      <w:r w:rsidR="00605E0D" w:rsidRPr="00FB0D60">
        <w:rPr>
          <w:rFonts w:ascii="Angsana New" w:hAnsi="Angsana New"/>
          <w:sz w:val="32"/>
          <w:szCs w:val="32"/>
        </w:rPr>
        <w:tab/>
      </w:r>
      <w:r w:rsidR="00605E0D" w:rsidRPr="00FB0D60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</w:p>
    <w:p w14:paraId="6BB3449E" w14:textId="73B13F7C" w:rsidR="00605E0D" w:rsidRPr="00FB0D60" w:rsidRDefault="00605E0D" w:rsidP="00837B3A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10"/>
          <w:sz w:val="32"/>
          <w:szCs w:val="32"/>
          <w:cs/>
        </w:rPr>
        <w:t>เครื่องมือทางการเงินที่สำคัญของ</w:t>
      </w:r>
      <w:r w:rsidR="00CA390F" w:rsidRPr="00FB0D60">
        <w:rPr>
          <w:rFonts w:ascii="Angsana New" w:hAnsi="Angsana New"/>
          <w:spacing w:val="-10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10"/>
          <w:sz w:val="32"/>
          <w:szCs w:val="32"/>
          <w:cs/>
        </w:rPr>
        <w:t xml:space="preserve">และบริษัทย่อยตามที่นิยามอยู่ในมาตรฐานการบัญชีฉบับที่ </w:t>
      </w:r>
      <w:r w:rsidR="002408B0" w:rsidRPr="002408B0">
        <w:rPr>
          <w:rFonts w:ascii="Angsana New" w:hAnsi="Angsana New"/>
          <w:spacing w:val="-10"/>
          <w:sz w:val="32"/>
          <w:szCs w:val="32"/>
        </w:rPr>
        <w:t>107</w:t>
      </w:r>
      <w:r w:rsidRPr="00FB0D60">
        <w:rPr>
          <w:rFonts w:ascii="Angsana New" w:hAnsi="Angsana New"/>
          <w:sz w:val="32"/>
          <w:szCs w:val="32"/>
        </w:rPr>
        <w:t xml:space="preserve"> “</w:t>
      </w:r>
      <w:r w:rsidRPr="00FB0D60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FB0D60">
        <w:rPr>
          <w:rFonts w:ascii="Angsana New" w:hAnsi="Angsana New"/>
          <w:sz w:val="32"/>
          <w:szCs w:val="32"/>
        </w:rPr>
        <w:t>”</w:t>
      </w:r>
      <w:r w:rsidRPr="00FB0D60">
        <w:rPr>
          <w:rFonts w:ascii="Angsana New" w:hAnsi="Angsana New"/>
          <w:sz w:val="32"/>
          <w:szCs w:val="32"/>
          <w:cs/>
        </w:rPr>
        <w:t xml:space="preserve"> ประกอบด้วยเงินสดและรายการเทียบเท่าเงินสด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ลูกหนี้การค้าและลูกหนี้อื่น เงินให้กู้ยืม เงินลงทุน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เงินกู้ยืมระยะสั้นและเงินกู้ยืมระยะยาว 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75C4ABF" w14:textId="31FE17C2" w:rsidR="00605E0D" w:rsidRPr="00965622" w:rsidRDefault="00605E0D" w:rsidP="00837B3A">
      <w:pPr>
        <w:spacing w:before="24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622">
        <w:rPr>
          <w:rFonts w:ascii="Angsana New" w:hAnsi="Angsana New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AAC6A37" w14:textId="404ADE26" w:rsidR="00605E0D" w:rsidRPr="00FB0D60" w:rsidRDefault="00CA390F" w:rsidP="00837B3A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และบริษัทย่อยมีความเสี่ยงด้านการให้สินเชื่อที่เกี่ยวเนื่องกับลูกหนี้การค้าและลูกหนี้อื่น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และบริษัทย่อยไม่มีการกระจุกตัวเนื่องจาก</w:t>
      </w: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และบริษัทย่อยมีฐานของลูกค้าที่หลากหลายและมีอยู่จำนวนมากราย จำนวนเงินสูงสุดที่</w:t>
      </w: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และบริษัทย่อยอาจต้องสูญเสียจากการให้สินเชื่อคือมูลค่าตามบัญชีของลูกหนี้การค้าและลูกหนี้อื่น</w:t>
      </w:r>
      <w:r w:rsidR="00605E0D" w:rsidRPr="00FB0D60">
        <w:rPr>
          <w:rFonts w:ascii="Angsana New" w:hAnsi="Angsana New"/>
          <w:sz w:val="32"/>
          <w:szCs w:val="32"/>
        </w:rPr>
        <w:t xml:space="preserve"> </w:t>
      </w:r>
      <w:r w:rsidR="00605E0D" w:rsidRPr="00FB0D60">
        <w:rPr>
          <w:rFonts w:ascii="Angsana New" w:hAnsi="Angsana New"/>
          <w:sz w:val="32"/>
          <w:szCs w:val="32"/>
          <w:cs/>
        </w:rPr>
        <w:t>และเงินให้กู้ยืมที่แสดงอยู่ในงบแสดงฐานะการเงิน</w:t>
      </w:r>
    </w:p>
    <w:p w14:paraId="137377E1" w14:textId="77777777" w:rsidR="00605E0D" w:rsidRPr="00965622" w:rsidRDefault="00605E0D" w:rsidP="00837B3A">
      <w:pPr>
        <w:tabs>
          <w:tab w:val="left" w:pos="2160"/>
          <w:tab w:val="left" w:pos="2880"/>
        </w:tabs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65622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4FCAB98B" w14:textId="77777777" w:rsidR="00605E0D" w:rsidRPr="00FB0D60" w:rsidRDefault="00CA390F" w:rsidP="00837B3A">
      <w:pPr>
        <w:ind w:left="126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 xml:space="preserve">และบริษัทย่อยมีความเสี่ยงจากอัตราดอกเบี้ยที่สำคัญอันเกี่ยวเนื่องกับเงินฝากสถาบันการเงิน เงินเบิกเกินบัญชี เงินกู้ยืมระยะสั้นและระยะยาวที่มีดอกเบี้ย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2F3CFC4A" w14:textId="741006F6" w:rsidR="00605E0D" w:rsidRPr="00FB0D60" w:rsidRDefault="00605E0D" w:rsidP="00837B3A">
      <w:pPr>
        <w:spacing w:before="240" w:after="120"/>
        <w:ind w:left="1260"/>
        <w:jc w:val="thaiDistribute"/>
        <w:rPr>
          <w:rFonts w:ascii="Angsana New" w:hAnsi="Angsana New"/>
          <w:sz w:val="32"/>
          <w:szCs w:val="32"/>
          <w:cs/>
        </w:rPr>
      </w:pPr>
    </w:p>
    <w:p w14:paraId="51A760D9" w14:textId="77777777" w:rsidR="00605E0D" w:rsidRPr="00FB0D60" w:rsidRDefault="00605E0D" w:rsidP="00233098">
      <w:pPr>
        <w:tabs>
          <w:tab w:val="left" w:pos="360"/>
          <w:tab w:val="left" w:pos="900"/>
          <w:tab w:val="left" w:pos="2160"/>
        </w:tabs>
        <w:spacing w:line="340" w:lineRule="exact"/>
        <w:ind w:right="29"/>
        <w:rPr>
          <w:rFonts w:ascii="Angsana New" w:hAnsi="Angsana New"/>
          <w:sz w:val="28"/>
        </w:rPr>
        <w:sectPr w:rsidR="00605E0D" w:rsidRPr="00FB0D60" w:rsidSect="00102D54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720" w:footer="720" w:gutter="0"/>
          <w:paperSrc w:first="15" w:other="15"/>
          <w:cols w:space="720"/>
        </w:sectPr>
      </w:pPr>
    </w:p>
    <w:p w14:paraId="1D3B46FE" w14:textId="77777777" w:rsidR="00837B3A" w:rsidRPr="00FB0D60" w:rsidRDefault="00837B3A" w:rsidP="00837B3A">
      <w:pPr>
        <w:ind w:left="540" w:right="29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ได้ดังนี้</w:t>
      </w:r>
    </w:p>
    <w:p w14:paraId="061F2FCE" w14:textId="77777777" w:rsidR="00605E0D" w:rsidRPr="00FB0D60" w:rsidRDefault="00605E0D" w:rsidP="00837B3A">
      <w:pPr>
        <w:ind w:left="540" w:right="-212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150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953"/>
        <w:gridCol w:w="954"/>
        <w:gridCol w:w="954"/>
        <w:gridCol w:w="918"/>
        <w:gridCol w:w="36"/>
        <w:gridCol w:w="955"/>
        <w:gridCol w:w="936"/>
        <w:gridCol w:w="18"/>
        <w:gridCol w:w="954"/>
        <w:gridCol w:w="955"/>
        <w:gridCol w:w="954"/>
        <w:gridCol w:w="955"/>
        <w:gridCol w:w="19"/>
        <w:gridCol w:w="1311"/>
        <w:gridCol w:w="1350"/>
      </w:tblGrid>
      <w:tr w:rsidR="00605E0D" w:rsidRPr="00FB0D60" w14:paraId="7F270F26" w14:textId="77777777" w:rsidTr="00402FE1">
        <w:trPr>
          <w:cantSplit/>
        </w:trPr>
        <w:tc>
          <w:tcPr>
            <w:tcW w:w="2790" w:type="dxa"/>
            <w:vAlign w:val="bottom"/>
          </w:tcPr>
          <w:p w14:paraId="7579A7C8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2222" w:type="dxa"/>
            <w:gridSpan w:val="15"/>
            <w:vAlign w:val="bottom"/>
          </w:tcPr>
          <w:p w14:paraId="57269B77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05E0D" w:rsidRPr="00FB0D60" w14:paraId="1493850E" w14:textId="77777777" w:rsidTr="00402FE1">
        <w:trPr>
          <w:cantSplit/>
        </w:trPr>
        <w:tc>
          <w:tcPr>
            <w:tcW w:w="2790" w:type="dxa"/>
            <w:vAlign w:val="bottom"/>
          </w:tcPr>
          <w:p w14:paraId="187D2CBA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3779" w:type="dxa"/>
            <w:gridSpan w:val="4"/>
            <w:vAlign w:val="bottom"/>
          </w:tcPr>
          <w:p w14:paraId="1529A23B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อัตราดอกเบี้ยคงที่</w:t>
            </w:r>
          </w:p>
        </w:tc>
        <w:tc>
          <w:tcPr>
            <w:tcW w:w="1927" w:type="dxa"/>
            <w:gridSpan w:val="3"/>
            <w:vAlign w:val="bottom"/>
          </w:tcPr>
          <w:p w14:paraId="79416FEC" w14:textId="77777777" w:rsidR="00605E0D" w:rsidRPr="00FB0D60" w:rsidRDefault="00605E0D" w:rsidP="00605E0D">
            <w:pPr>
              <w:ind w:left="-5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5E6F9D4E" w14:textId="77777777" w:rsidR="00605E0D" w:rsidRPr="00FB0D60" w:rsidRDefault="00605E0D" w:rsidP="00605E0D">
            <w:pPr>
              <w:ind w:left="-5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7AF29AD0" w14:textId="77777777" w:rsidR="00605E0D" w:rsidRPr="00FB0D60" w:rsidRDefault="00605E0D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661" w:type="dxa"/>
            <w:gridSpan w:val="2"/>
            <w:vAlign w:val="bottom"/>
          </w:tcPr>
          <w:p w14:paraId="482A29D4" w14:textId="77777777" w:rsidR="00605E0D" w:rsidRPr="00FB0D60" w:rsidRDefault="00605E0D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อัตราดอกเบี้ยรับที่แท้จริง</w:t>
            </w:r>
          </w:p>
        </w:tc>
      </w:tr>
      <w:tr w:rsidR="00605E0D" w:rsidRPr="00FB0D60" w14:paraId="070CD012" w14:textId="77777777" w:rsidTr="00402FE1">
        <w:trPr>
          <w:cantSplit/>
        </w:trPr>
        <w:tc>
          <w:tcPr>
            <w:tcW w:w="2790" w:type="dxa"/>
            <w:vAlign w:val="bottom"/>
          </w:tcPr>
          <w:p w14:paraId="7A643828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71CB6112" w14:textId="4AD45D5B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ภายใน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908" w:type="dxa"/>
            <w:gridSpan w:val="3"/>
            <w:vAlign w:val="bottom"/>
          </w:tcPr>
          <w:p w14:paraId="2257EA33" w14:textId="151B5C8D" w:rsidR="00605E0D" w:rsidRPr="00FB0D60" w:rsidRDefault="00605E0D" w:rsidP="0060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 xml:space="preserve"> ถึง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Cs w:val="24"/>
              </w:rPr>
              <w:t>5</w:t>
            </w: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909" w:type="dxa"/>
            <w:gridSpan w:val="3"/>
            <w:vAlign w:val="bottom"/>
          </w:tcPr>
          <w:p w14:paraId="21C06758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6D495303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ไม่มีอัตราดอกเบี้ย</w:t>
            </w:r>
          </w:p>
        </w:tc>
        <w:tc>
          <w:tcPr>
            <w:tcW w:w="1909" w:type="dxa"/>
            <w:gridSpan w:val="2"/>
            <w:vAlign w:val="bottom"/>
          </w:tcPr>
          <w:p w14:paraId="31029533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680" w:type="dxa"/>
            <w:gridSpan w:val="3"/>
            <w:vAlign w:val="bottom"/>
          </w:tcPr>
          <w:p w14:paraId="4B2289C9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FB0D60">
              <w:rPr>
                <w:rFonts w:ascii="Angsana New" w:hAnsi="Angsana New"/>
                <w:b/>
                <w:bCs/>
                <w:szCs w:val="24"/>
              </w:rPr>
              <w:t xml:space="preserve"> (</w:t>
            </w: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ร้อยละต่อปี)</w:t>
            </w:r>
          </w:p>
        </w:tc>
      </w:tr>
      <w:tr w:rsidR="00605E0D" w:rsidRPr="00FB0D60" w14:paraId="0AE1EA4A" w14:textId="77777777" w:rsidTr="00402FE1">
        <w:trPr>
          <w:cantSplit/>
        </w:trPr>
        <w:tc>
          <w:tcPr>
            <w:tcW w:w="2790" w:type="dxa"/>
            <w:vAlign w:val="bottom"/>
          </w:tcPr>
          <w:p w14:paraId="1196F32C" w14:textId="77777777" w:rsidR="00605E0D" w:rsidRPr="00FB0D60" w:rsidRDefault="00605E0D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66FB8E0A" w14:textId="456982F6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54" w:type="dxa"/>
            <w:vAlign w:val="bottom"/>
          </w:tcPr>
          <w:p w14:paraId="5B84F22B" w14:textId="41390341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54" w:type="dxa"/>
            <w:vAlign w:val="bottom"/>
          </w:tcPr>
          <w:p w14:paraId="164B41FA" w14:textId="539E0D81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54" w:type="dxa"/>
            <w:gridSpan w:val="2"/>
            <w:vAlign w:val="bottom"/>
          </w:tcPr>
          <w:p w14:paraId="602ECBF1" w14:textId="4A06CBE7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55" w:type="dxa"/>
            <w:vAlign w:val="bottom"/>
          </w:tcPr>
          <w:p w14:paraId="7E52B842" w14:textId="1F188438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54" w:type="dxa"/>
            <w:gridSpan w:val="2"/>
            <w:vAlign w:val="bottom"/>
          </w:tcPr>
          <w:p w14:paraId="4673C8C4" w14:textId="1703F127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54" w:type="dxa"/>
            <w:vAlign w:val="bottom"/>
          </w:tcPr>
          <w:p w14:paraId="62E9ECBB" w14:textId="7AC2EC89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55" w:type="dxa"/>
            <w:vAlign w:val="bottom"/>
          </w:tcPr>
          <w:p w14:paraId="432BA07E" w14:textId="4C3F00D5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954" w:type="dxa"/>
            <w:vAlign w:val="bottom"/>
          </w:tcPr>
          <w:p w14:paraId="7BB8E473" w14:textId="7FDCE936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955" w:type="dxa"/>
            <w:vAlign w:val="bottom"/>
          </w:tcPr>
          <w:p w14:paraId="7F211871" w14:textId="65A6823F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  <w:tc>
          <w:tcPr>
            <w:tcW w:w="1330" w:type="dxa"/>
            <w:gridSpan w:val="2"/>
            <w:vAlign w:val="bottom"/>
          </w:tcPr>
          <w:p w14:paraId="33B3B33E" w14:textId="7E10386F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2562</w:t>
            </w:r>
          </w:p>
        </w:tc>
        <w:tc>
          <w:tcPr>
            <w:tcW w:w="1350" w:type="dxa"/>
            <w:vAlign w:val="bottom"/>
          </w:tcPr>
          <w:p w14:paraId="0FF025AC" w14:textId="190D274F" w:rsidR="00605E0D" w:rsidRPr="00FB0D60" w:rsidRDefault="002408B0" w:rsidP="00605E0D">
            <w:pPr>
              <w:ind w:left="-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408B0">
              <w:rPr>
                <w:rFonts w:ascii="Angsana New" w:hAnsi="Angsana New"/>
                <w:b/>
                <w:bCs/>
                <w:szCs w:val="24"/>
              </w:rPr>
              <w:t>2561</w:t>
            </w:r>
          </w:p>
        </w:tc>
      </w:tr>
      <w:tr w:rsidR="00605E0D" w:rsidRPr="00FB0D60" w14:paraId="152DAD4F" w14:textId="77777777" w:rsidTr="00402FE1">
        <w:trPr>
          <w:cantSplit/>
        </w:trPr>
        <w:tc>
          <w:tcPr>
            <w:tcW w:w="2790" w:type="dxa"/>
            <w:vAlign w:val="bottom"/>
          </w:tcPr>
          <w:p w14:paraId="17E5D235" w14:textId="77777777" w:rsidR="00605E0D" w:rsidRPr="00FB0D60" w:rsidRDefault="00605E0D" w:rsidP="00605E0D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</w:rPr>
            </w:pPr>
            <w:r w:rsidRPr="00FB0D60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66BDED01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F3A3095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6668937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6AAC896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0DE18E2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36D4947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2A104F5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7647EE83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0960AAF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5724A620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  <w:gridSpan w:val="2"/>
            <w:vAlign w:val="bottom"/>
          </w:tcPr>
          <w:p w14:paraId="34060F90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78FDD67" w14:textId="77777777" w:rsidR="00605E0D" w:rsidRPr="00FB0D60" w:rsidRDefault="00605E0D" w:rsidP="00605E0D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D437FA" w:rsidRPr="00FB0D60" w14:paraId="2E51B4C1" w14:textId="77777777" w:rsidTr="00402FE1">
        <w:trPr>
          <w:cantSplit/>
        </w:trPr>
        <w:tc>
          <w:tcPr>
            <w:tcW w:w="2790" w:type="dxa"/>
            <w:vAlign w:val="bottom"/>
          </w:tcPr>
          <w:p w14:paraId="145E70F7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6206F3A" w14:textId="2FE688A9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557C017" w14:textId="67CBDED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270F8CA" w14:textId="77777777" w:rsidR="00D437FA" w:rsidRPr="00EC5836" w:rsidRDefault="00A729E5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3052D55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8A8E873" w14:textId="378D3F4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2EA6410" w14:textId="14BA4CF1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50D7CF2" w14:textId="0CFF16CF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55" w:type="dxa"/>
            <w:vAlign w:val="bottom"/>
          </w:tcPr>
          <w:p w14:paraId="517F4686" w14:textId="20E748DF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33</w:t>
            </w:r>
          </w:p>
        </w:tc>
        <w:tc>
          <w:tcPr>
            <w:tcW w:w="954" w:type="dxa"/>
            <w:vAlign w:val="bottom"/>
          </w:tcPr>
          <w:p w14:paraId="1AC17120" w14:textId="0F8F6A5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112</w:t>
            </w:r>
          </w:p>
        </w:tc>
        <w:tc>
          <w:tcPr>
            <w:tcW w:w="955" w:type="dxa"/>
            <w:vAlign w:val="bottom"/>
          </w:tcPr>
          <w:p w14:paraId="0A1DA86D" w14:textId="1A9AE211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150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ED3223C" w14:textId="436458E5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0</w:t>
            </w:r>
            <w:r w:rsidR="0079167A" w:rsidRPr="00402FE1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1</w:t>
            </w:r>
            <w:r w:rsidR="0079167A" w:rsidRPr="00402FE1">
              <w:rPr>
                <w:rFonts w:ascii="Angsana New" w:hAnsi="Angsana New" w:hint="eastAsia"/>
                <w:szCs w:val="24"/>
              </w:rPr>
              <w:t xml:space="preserve"> - </w:t>
            </w:r>
            <w:r w:rsidRPr="002408B0">
              <w:rPr>
                <w:rFonts w:ascii="Angsana New" w:hAnsi="Angsana New" w:hint="eastAsia"/>
                <w:szCs w:val="24"/>
              </w:rPr>
              <w:t>0</w:t>
            </w:r>
            <w:r w:rsidR="0079167A" w:rsidRPr="00402FE1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4</w:t>
            </w:r>
          </w:p>
        </w:tc>
        <w:tc>
          <w:tcPr>
            <w:tcW w:w="1350" w:type="dxa"/>
            <w:vAlign w:val="bottom"/>
          </w:tcPr>
          <w:p w14:paraId="74D519F5" w14:textId="21344883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D437FA" w:rsidRPr="00402FE1">
              <w:rPr>
                <w:rFonts w:ascii="Angsana New" w:hAnsi="Angsana New"/>
                <w:szCs w:val="24"/>
                <w:cs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1</w:t>
            </w:r>
            <w:r w:rsidR="00D437FA" w:rsidRPr="00402FE1">
              <w:rPr>
                <w:rFonts w:ascii="Angsana New" w:hAnsi="Angsana New"/>
                <w:szCs w:val="24"/>
                <w:cs/>
              </w:rPr>
              <w:t xml:space="preserve"> </w:t>
            </w:r>
            <w:r w:rsidR="00D437FA" w:rsidRPr="00402FE1">
              <w:rPr>
                <w:rFonts w:ascii="Angsana New" w:hAnsi="Angsana New" w:hint="cs"/>
                <w:szCs w:val="24"/>
                <w:cs/>
              </w:rPr>
              <w:t>-</w:t>
            </w:r>
            <w:r w:rsidR="00D437FA" w:rsidRPr="00402FE1">
              <w:rPr>
                <w:rFonts w:ascii="Angsana New" w:hAnsi="Angsana New"/>
                <w:szCs w:val="24"/>
                <w:cs/>
              </w:rPr>
              <w:t xml:space="preserve"> </w:t>
            </w:r>
            <w:r w:rsidRPr="002408B0">
              <w:rPr>
                <w:rFonts w:ascii="Angsana New" w:hAnsi="Angsana New"/>
                <w:szCs w:val="24"/>
              </w:rPr>
              <w:t>0</w:t>
            </w:r>
            <w:r w:rsidR="00D437FA" w:rsidRPr="00402FE1">
              <w:rPr>
                <w:rFonts w:ascii="Angsana New" w:hAnsi="Angsana New"/>
                <w:szCs w:val="24"/>
                <w:cs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4</w:t>
            </w:r>
          </w:p>
        </w:tc>
      </w:tr>
      <w:tr w:rsidR="00D437FA" w:rsidRPr="00FB0D60" w14:paraId="0CBEB1A7" w14:textId="77777777" w:rsidTr="00402FE1">
        <w:trPr>
          <w:cantSplit/>
        </w:trPr>
        <w:tc>
          <w:tcPr>
            <w:tcW w:w="2790" w:type="dxa"/>
            <w:vAlign w:val="bottom"/>
          </w:tcPr>
          <w:p w14:paraId="0F90278F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เงินลงทุนชั่วคราว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84A4B74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3D64F3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F56A6E0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A4CCF19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FB19EE4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C295C22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9C04CE2" w14:textId="54DD092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55" w:type="dxa"/>
            <w:vAlign w:val="bottom"/>
          </w:tcPr>
          <w:p w14:paraId="71524D58" w14:textId="557EFC33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954" w:type="dxa"/>
            <w:vAlign w:val="bottom"/>
          </w:tcPr>
          <w:p w14:paraId="7D6E219A" w14:textId="308005A9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55" w:type="dxa"/>
            <w:vAlign w:val="bottom"/>
          </w:tcPr>
          <w:p w14:paraId="050BFBDF" w14:textId="64BADEE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7CA5548" w14:textId="77777777" w:rsidR="00D437FA" w:rsidRPr="00402FE1" w:rsidRDefault="0079167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83678A1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</w:tr>
      <w:tr w:rsidR="00D437FA" w:rsidRPr="00FB0D60" w14:paraId="2F38DC5A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0AB1FC22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9225B1F" w14:textId="77777777" w:rsidR="00D437FA" w:rsidRPr="00EC5836" w:rsidRDefault="00C76F3F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60EABFF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E93984" w14:textId="77777777" w:rsidR="00D437FA" w:rsidRPr="00EC5836" w:rsidRDefault="00C76F3F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D505BAA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ED95303" w14:textId="77777777" w:rsidR="00D437FA" w:rsidRPr="00EC5836" w:rsidRDefault="00C76F3F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2527427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3EE2BF" w14:textId="10FD251F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78D8669" w14:textId="3F4B560D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164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6A5FDB" w14:textId="5CEEE2EC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354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AEC3C1B" w14:textId="1C8EA690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164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3CAD937" w14:textId="77777777" w:rsidR="00D437FA" w:rsidRPr="00402FE1" w:rsidRDefault="0079167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FBBAC5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</w:tr>
      <w:tr w:rsidR="00D437FA" w:rsidRPr="00FB0D60" w14:paraId="611D032C" w14:textId="77777777" w:rsidTr="00402FE1">
        <w:trPr>
          <w:cantSplit/>
        </w:trPr>
        <w:tc>
          <w:tcPr>
            <w:tcW w:w="2790" w:type="dxa"/>
            <w:vAlign w:val="bottom"/>
          </w:tcPr>
          <w:p w14:paraId="336A38CB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D11A442" w14:textId="1ACEE2C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D729A7" w14:textId="14CB5AF8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59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65D5EA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ACC61B9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DCDEFD1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075F746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89C03CE" w14:textId="66227DC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55" w:type="dxa"/>
            <w:vAlign w:val="bottom"/>
          </w:tcPr>
          <w:p w14:paraId="444AEBB3" w14:textId="2CA4DEB7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954" w:type="dxa"/>
            <w:vAlign w:val="bottom"/>
          </w:tcPr>
          <w:p w14:paraId="09410128" w14:textId="58886DB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955" w:type="dxa"/>
            <w:vAlign w:val="bottom"/>
          </w:tcPr>
          <w:p w14:paraId="1DD607D1" w14:textId="7644508D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71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6F69DD1" w14:textId="01BF2069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244896" w:rsidRPr="00402FE1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244896" w:rsidRPr="00402FE1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50" w:type="dxa"/>
            <w:vAlign w:val="bottom"/>
          </w:tcPr>
          <w:p w14:paraId="2E1119F1" w14:textId="0191FA8E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D437FA" w:rsidRPr="00402FE1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7</w:t>
            </w:r>
            <w:r w:rsidR="00D437FA" w:rsidRPr="00402FE1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3</w:t>
            </w:r>
          </w:p>
        </w:tc>
      </w:tr>
      <w:tr w:rsidR="00D437FA" w:rsidRPr="00FB0D60" w14:paraId="59896779" w14:textId="77777777" w:rsidTr="00402FE1">
        <w:trPr>
          <w:cantSplit/>
        </w:trPr>
        <w:tc>
          <w:tcPr>
            <w:tcW w:w="2790" w:type="dxa"/>
            <w:vAlign w:val="bottom"/>
          </w:tcPr>
          <w:p w14:paraId="310F99E9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E903AD7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E2E109D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8402DF5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12FB818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EB62B03" w14:textId="0AB8BAE4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D9CF811" w14:textId="046EDAFE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9E5862F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35598308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46048819" w14:textId="7CC42136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955" w:type="dxa"/>
            <w:vAlign w:val="bottom"/>
          </w:tcPr>
          <w:p w14:paraId="36E5F7C8" w14:textId="7649BAA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73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F5F7F2F" w14:textId="006E4B97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0</w:t>
            </w:r>
            <w:r w:rsidR="0079167A" w:rsidRPr="00402FE1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1</w:t>
            </w:r>
            <w:r w:rsidR="0079167A" w:rsidRPr="00402FE1">
              <w:rPr>
                <w:rFonts w:ascii="Angsana New" w:hAnsi="Angsana New" w:hint="eastAsia"/>
                <w:szCs w:val="24"/>
              </w:rPr>
              <w:t xml:space="preserve"> - </w:t>
            </w:r>
            <w:r w:rsidRPr="002408B0">
              <w:rPr>
                <w:rFonts w:ascii="Angsana New" w:hAnsi="Angsana New" w:hint="eastAsia"/>
                <w:szCs w:val="24"/>
              </w:rPr>
              <w:t>0</w:t>
            </w:r>
            <w:r w:rsidR="0079167A" w:rsidRPr="00402FE1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9</w:t>
            </w:r>
          </w:p>
        </w:tc>
        <w:tc>
          <w:tcPr>
            <w:tcW w:w="1350" w:type="dxa"/>
            <w:vAlign w:val="bottom"/>
          </w:tcPr>
          <w:p w14:paraId="7D9F0B82" w14:textId="1CA22A94" w:rsidR="00D437FA" w:rsidRPr="00402FE1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D437FA" w:rsidRPr="00402FE1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1</w:t>
            </w:r>
            <w:r w:rsidR="00D437FA" w:rsidRPr="00402FE1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0</w:t>
            </w:r>
            <w:r w:rsidR="00D437FA" w:rsidRPr="00402FE1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4</w:t>
            </w:r>
          </w:p>
        </w:tc>
      </w:tr>
      <w:tr w:rsidR="00402FE1" w:rsidRPr="00FB0D60" w14:paraId="55B15D2A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643FC9F" w14:textId="77777777" w:rsidR="00402FE1" w:rsidRPr="00EC5836" w:rsidRDefault="00402FE1" w:rsidP="00931409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ลูกหนี้ตามสัญญาเช่าทางการเงิน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93F3E3F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A43D299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6F31E03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7D3182E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853744D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4A194C7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5D551DD" w14:textId="32C1220D" w:rsidR="00402FE1" w:rsidRPr="00EC5836" w:rsidRDefault="002408B0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B24E46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7195BD" w14:textId="707F68DC" w:rsidR="00402FE1" w:rsidRPr="00EC5836" w:rsidRDefault="002408B0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143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28A6A59" w14:textId="77777777" w:rsidR="00402FE1" w:rsidRPr="00EC5836" w:rsidRDefault="00402FE1" w:rsidP="00931409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31EA762" w14:textId="77777777" w:rsidR="00402FE1" w:rsidRPr="00402FE1" w:rsidRDefault="00402FE1" w:rsidP="0093140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082647" w14:textId="77777777" w:rsidR="00402FE1" w:rsidRPr="00402FE1" w:rsidRDefault="00402FE1" w:rsidP="00931409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</w:tr>
      <w:tr w:rsidR="00D437FA" w:rsidRPr="00FB0D60" w14:paraId="21AC950E" w14:textId="77777777" w:rsidTr="00402FE1">
        <w:trPr>
          <w:cantSplit/>
        </w:trPr>
        <w:tc>
          <w:tcPr>
            <w:tcW w:w="2790" w:type="dxa"/>
            <w:vAlign w:val="bottom"/>
          </w:tcPr>
          <w:p w14:paraId="07536082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4A9FCA6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84E203B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8374C8D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C80A43F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E29FBB9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BAAC532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5BD29A" w14:textId="03B4DA3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55" w:type="dxa"/>
            <w:vAlign w:val="bottom"/>
          </w:tcPr>
          <w:p w14:paraId="5AAB23B4" w14:textId="70086269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954" w:type="dxa"/>
            <w:vAlign w:val="bottom"/>
          </w:tcPr>
          <w:p w14:paraId="72858E59" w14:textId="028A7516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55" w:type="dxa"/>
            <w:vAlign w:val="bottom"/>
          </w:tcPr>
          <w:p w14:paraId="08B2E3FF" w14:textId="79DF1E87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19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1E16442" w14:textId="77777777" w:rsidR="00D437FA" w:rsidRPr="00402FE1" w:rsidRDefault="00244896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4ED021C6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</w:tr>
      <w:tr w:rsidR="00D437FA" w:rsidRPr="00FB0D60" w14:paraId="16A2AA8E" w14:textId="77777777" w:rsidTr="00402FE1">
        <w:trPr>
          <w:cantSplit/>
        </w:trPr>
        <w:tc>
          <w:tcPr>
            <w:tcW w:w="2790" w:type="dxa"/>
            <w:vAlign w:val="bottom"/>
          </w:tcPr>
          <w:p w14:paraId="74DEF1AE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7EA97E0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D122FF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B387A70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0BDE073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F58535F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A835B2C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C4D83E4" w14:textId="05782432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55" w:type="dxa"/>
            <w:vAlign w:val="bottom"/>
          </w:tcPr>
          <w:p w14:paraId="44C9CB06" w14:textId="48DAAB12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54" w:type="dxa"/>
            <w:vAlign w:val="bottom"/>
          </w:tcPr>
          <w:p w14:paraId="0C7E6F23" w14:textId="791C2706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955" w:type="dxa"/>
            <w:vAlign w:val="bottom"/>
          </w:tcPr>
          <w:p w14:paraId="697A4FE7" w14:textId="79F21A2C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145847FB" w14:textId="77777777" w:rsidR="00D437FA" w:rsidRPr="00402FE1" w:rsidRDefault="00D57949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9CE33B7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  <w:cs/>
              </w:rPr>
            </w:pPr>
            <w:r w:rsidRPr="00402FE1">
              <w:rPr>
                <w:rFonts w:ascii="Angsana New" w:hAnsi="Angsana New"/>
                <w:szCs w:val="24"/>
              </w:rPr>
              <w:t>-</w:t>
            </w:r>
          </w:p>
        </w:tc>
      </w:tr>
      <w:tr w:rsidR="00D437FA" w:rsidRPr="00FB0D60" w14:paraId="3F0EBE79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975D077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37CB5EFD" w14:textId="1F6D027D" w:rsidR="00D437FA" w:rsidRPr="00EC5836" w:rsidRDefault="002408B0" w:rsidP="00D6278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007F032" w14:textId="06F7C65F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60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B96714D" w14:textId="77777777" w:rsidR="00D437FA" w:rsidRPr="00EC5836" w:rsidRDefault="00A729E5" w:rsidP="00D6278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5856738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9D5BDCA" w14:textId="14AC1C03" w:rsidR="00D437FA" w:rsidRPr="00EC5836" w:rsidRDefault="002408B0" w:rsidP="00D6278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176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7DEBE55" w14:textId="2F452AD0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189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7389572" w14:textId="0372F652" w:rsidR="00D437FA" w:rsidRPr="00EC5836" w:rsidRDefault="002408B0" w:rsidP="00D6278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  <w:cs/>
              </w:rPr>
            </w:pPr>
            <w:r w:rsidRPr="002408B0">
              <w:rPr>
                <w:rFonts w:ascii="Angsana New" w:hAnsi="Angsana New"/>
                <w:szCs w:val="24"/>
              </w:rPr>
              <w:t>560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0CA3D0F" w14:textId="46BCBB55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</w:t>
            </w:r>
            <w:r w:rsidRPr="002408B0">
              <w:rPr>
                <w:rFonts w:ascii="Angsana New" w:hAnsi="Angsana New"/>
                <w:szCs w:val="24"/>
              </w:rPr>
              <w:t>62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9955205" w14:textId="11A07EC2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746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0788765" w14:textId="0EF4754A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511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5AEF1803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7921B4" w14:textId="77777777" w:rsidR="00D437FA" w:rsidRPr="00402FE1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437FA" w:rsidRPr="00FB0D60" w14:paraId="0CD0E5EC" w14:textId="77777777" w:rsidTr="00402FE1">
        <w:trPr>
          <w:cantSplit/>
        </w:trPr>
        <w:tc>
          <w:tcPr>
            <w:tcW w:w="2790" w:type="dxa"/>
            <w:vAlign w:val="bottom"/>
          </w:tcPr>
          <w:p w14:paraId="33ADF7C2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C5836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953" w:type="dxa"/>
            <w:vAlign w:val="bottom"/>
          </w:tcPr>
          <w:p w14:paraId="3406921D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B2024B2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B2CA96B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1B6C1EF4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DEC2925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07F33441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82863DA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608B6B8C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FA9D364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55" w:type="dxa"/>
            <w:vAlign w:val="bottom"/>
          </w:tcPr>
          <w:p w14:paraId="111F94FF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  <w:gridSpan w:val="2"/>
            <w:vAlign w:val="bottom"/>
          </w:tcPr>
          <w:p w14:paraId="03A3C32C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C831BDE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D437FA" w:rsidRPr="00FB0D60" w14:paraId="62BA1E88" w14:textId="77777777" w:rsidTr="00402FE1">
        <w:trPr>
          <w:cantSplit/>
        </w:trPr>
        <w:tc>
          <w:tcPr>
            <w:tcW w:w="2790" w:type="dxa"/>
            <w:vAlign w:val="bottom"/>
          </w:tcPr>
          <w:p w14:paraId="45115325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vAlign w:val="bottom"/>
          </w:tcPr>
          <w:p w14:paraId="44AF8610" w14:textId="57D83B01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954" w:type="dxa"/>
            <w:vAlign w:val="bottom"/>
          </w:tcPr>
          <w:p w14:paraId="1CB6E291" w14:textId="6B83EE17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128</w:t>
            </w:r>
          </w:p>
        </w:tc>
        <w:tc>
          <w:tcPr>
            <w:tcW w:w="954" w:type="dxa"/>
            <w:vAlign w:val="bottom"/>
          </w:tcPr>
          <w:p w14:paraId="2F1E847B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40CD382D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vAlign w:val="bottom"/>
          </w:tcPr>
          <w:p w14:paraId="1BF0F9DB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vAlign w:val="bottom"/>
          </w:tcPr>
          <w:p w14:paraId="06AE026E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5C9FEE75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vAlign w:val="bottom"/>
          </w:tcPr>
          <w:p w14:paraId="7E8BD6B1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vAlign w:val="bottom"/>
          </w:tcPr>
          <w:p w14:paraId="55B83C7C" w14:textId="2BCAB263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110</w:t>
            </w:r>
          </w:p>
        </w:tc>
        <w:tc>
          <w:tcPr>
            <w:tcW w:w="955" w:type="dxa"/>
            <w:vAlign w:val="bottom"/>
          </w:tcPr>
          <w:p w14:paraId="17F54860" w14:textId="435972DF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128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7E650DC" w14:textId="0279C342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BB170F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7</w:t>
            </w:r>
            <w:r w:rsidR="00BB170F" w:rsidRPr="00FB0D60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BB170F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0" w:type="dxa"/>
            <w:vAlign w:val="bottom"/>
          </w:tcPr>
          <w:p w14:paraId="19B8D46D" w14:textId="53643CC0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5</w:t>
            </w:r>
            <w:r w:rsidR="00D437FA" w:rsidRPr="00FB0D60">
              <w:rPr>
                <w:rFonts w:ascii="Angsana New" w:hAnsi="Angsana New" w:hint="cs"/>
                <w:szCs w:val="24"/>
                <w:cs/>
              </w:rPr>
              <w:t>.</w:t>
            </w:r>
            <w:r w:rsidRPr="002408B0">
              <w:rPr>
                <w:rFonts w:ascii="Angsana New" w:hAnsi="Angsana New" w:hint="cs"/>
                <w:szCs w:val="24"/>
              </w:rPr>
              <w:t>1</w:t>
            </w:r>
            <w:r w:rsidR="00D437FA" w:rsidRPr="00FB0D60">
              <w:rPr>
                <w:rFonts w:ascii="Angsana New" w:hAnsi="Angsana New"/>
                <w:szCs w:val="24"/>
                <w:cs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D437FA" w:rsidRPr="00FB0D60">
              <w:rPr>
                <w:rFonts w:ascii="Angsana New" w:hAnsi="Angsana New"/>
                <w:szCs w:val="24"/>
                <w:cs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</w:tr>
      <w:tr w:rsidR="00D437FA" w:rsidRPr="00FB0D60" w14:paraId="1689DD8D" w14:textId="77777777" w:rsidTr="00402FE1">
        <w:trPr>
          <w:cantSplit/>
          <w:trHeight w:val="389"/>
        </w:trPr>
        <w:tc>
          <w:tcPr>
            <w:tcW w:w="2790" w:type="dxa"/>
          </w:tcPr>
          <w:p w14:paraId="19322572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953" w:type="dxa"/>
          </w:tcPr>
          <w:p w14:paraId="33D33851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vAlign w:val="bottom"/>
          </w:tcPr>
          <w:p w14:paraId="49245437" w14:textId="77777777" w:rsidR="00D437FA" w:rsidRPr="00EC5836" w:rsidRDefault="00D437FA" w:rsidP="005E508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954" w:type="dxa"/>
          </w:tcPr>
          <w:p w14:paraId="11BFA530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14:paraId="0030E8CD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</w:tcPr>
          <w:p w14:paraId="6F5FA316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</w:tcPr>
          <w:p w14:paraId="4300800D" w14:textId="3D4AC232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954" w:type="dxa"/>
          </w:tcPr>
          <w:p w14:paraId="053D3ABC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</w:tcPr>
          <w:p w14:paraId="1902E0C4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</w:tcPr>
          <w:p w14:paraId="1E7587F6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</w:tcPr>
          <w:p w14:paraId="1DEDAA28" w14:textId="0467ADCF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1330" w:type="dxa"/>
            <w:gridSpan w:val="2"/>
            <w:shd w:val="clear" w:color="auto" w:fill="auto"/>
          </w:tcPr>
          <w:p w14:paraId="41A58671" w14:textId="77777777" w:rsidR="00D437FA" w:rsidRPr="00FB0D60" w:rsidRDefault="00BB170F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</w:tcPr>
          <w:p w14:paraId="06236297" w14:textId="1C7001F3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MLR-</w:t>
            </w:r>
            <w:r w:rsidR="002408B0" w:rsidRPr="002408B0">
              <w:rPr>
                <w:rFonts w:ascii="Angsana New" w:hAnsi="Angsana New"/>
                <w:szCs w:val="24"/>
              </w:rPr>
              <w:t>0</w:t>
            </w:r>
            <w:r w:rsidRPr="00FB0D60">
              <w:rPr>
                <w:rFonts w:ascii="Angsana New" w:hAnsi="Angsana New"/>
                <w:szCs w:val="24"/>
                <w:cs/>
              </w:rPr>
              <w:t>.</w:t>
            </w:r>
            <w:r w:rsidR="002408B0" w:rsidRPr="002408B0">
              <w:rPr>
                <w:rFonts w:ascii="Angsana New" w:hAnsi="Angsana New"/>
                <w:szCs w:val="24"/>
              </w:rPr>
              <w:t>5</w:t>
            </w:r>
            <w:r w:rsidRPr="00FB0D60">
              <w:rPr>
                <w:rFonts w:ascii="Angsana New" w:hAnsi="Angsana New"/>
                <w:szCs w:val="24"/>
              </w:rPr>
              <w:t>%</w:t>
            </w:r>
          </w:p>
        </w:tc>
      </w:tr>
      <w:tr w:rsidR="00D437FA" w:rsidRPr="00FB0D60" w14:paraId="20FD8EDC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42052185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59E3C71A" w14:textId="77777777" w:rsidR="00D437FA" w:rsidRPr="00EC5836" w:rsidRDefault="00D57949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25A1DD8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2637A270" w14:textId="77777777" w:rsidR="00D437FA" w:rsidRPr="00EC5836" w:rsidRDefault="00D57949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3F5F7AA7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4CF13BF3" w14:textId="77777777" w:rsidR="00D437FA" w:rsidRPr="00EC5836" w:rsidRDefault="00D57949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5D95A69A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1254D2B" w14:textId="0DEE0265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955" w:type="dxa"/>
            <w:shd w:val="clear" w:color="auto" w:fill="auto"/>
          </w:tcPr>
          <w:p w14:paraId="1F0E41B1" w14:textId="0256B811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149</w:t>
            </w:r>
          </w:p>
        </w:tc>
        <w:tc>
          <w:tcPr>
            <w:tcW w:w="954" w:type="dxa"/>
            <w:shd w:val="clear" w:color="auto" w:fill="auto"/>
          </w:tcPr>
          <w:p w14:paraId="00FAD954" w14:textId="3CEE608B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215</w:t>
            </w:r>
          </w:p>
        </w:tc>
        <w:tc>
          <w:tcPr>
            <w:tcW w:w="955" w:type="dxa"/>
            <w:shd w:val="clear" w:color="auto" w:fill="auto"/>
          </w:tcPr>
          <w:p w14:paraId="32701D92" w14:textId="542993AC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149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122B2A68" w14:textId="77777777" w:rsidR="00D437FA" w:rsidRPr="00FB0D60" w:rsidRDefault="00D57949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0697E3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FB0D60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D437FA" w:rsidRPr="00FB0D60" w14:paraId="4700117F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A5E5046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F3A4E0E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AD14F4C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ADBD2C8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7E31F0A9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5CEA7176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290FB5A1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5AB79B55" w14:textId="29994F78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955" w:type="dxa"/>
            <w:shd w:val="clear" w:color="auto" w:fill="auto"/>
          </w:tcPr>
          <w:p w14:paraId="50CEEE69" w14:textId="52D674D3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954" w:type="dxa"/>
            <w:shd w:val="clear" w:color="auto" w:fill="auto"/>
          </w:tcPr>
          <w:p w14:paraId="2D9D0684" w14:textId="50595640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955" w:type="dxa"/>
            <w:shd w:val="clear" w:color="auto" w:fill="auto"/>
          </w:tcPr>
          <w:p w14:paraId="7C0FBDA8" w14:textId="45A1CA5B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02EBCFB8" w14:textId="686A8887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5172A6" w:rsidRPr="00FB0D60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5172A6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8C78B9" w14:textId="1E00E454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0</w:t>
            </w:r>
            <w:r w:rsidR="005172A6" w:rsidRPr="00FB0D60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7</w:t>
            </w:r>
            <w:r w:rsidR="005172A6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5</w:t>
            </w:r>
          </w:p>
        </w:tc>
      </w:tr>
      <w:tr w:rsidR="00D437FA" w:rsidRPr="00FB0D60" w14:paraId="0BBB8D71" w14:textId="77777777" w:rsidTr="00402FE1">
        <w:trPr>
          <w:cantSplit/>
        </w:trPr>
        <w:tc>
          <w:tcPr>
            <w:tcW w:w="2790" w:type="dxa"/>
            <w:shd w:val="clear" w:color="auto" w:fill="auto"/>
          </w:tcPr>
          <w:p w14:paraId="68AC2022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53" w:type="dxa"/>
            <w:shd w:val="clear" w:color="auto" w:fill="auto"/>
          </w:tcPr>
          <w:p w14:paraId="2E59A0E1" w14:textId="30B93673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954" w:type="dxa"/>
            <w:shd w:val="clear" w:color="auto" w:fill="auto"/>
          </w:tcPr>
          <w:p w14:paraId="3F7D9A20" w14:textId="6D8F975D" w:rsidR="00D437FA" w:rsidRPr="00EC5836" w:rsidRDefault="002408B0" w:rsidP="00D437FA">
            <w:pPr>
              <w:tabs>
                <w:tab w:val="decimal" w:pos="612"/>
              </w:tabs>
              <w:ind w:left="-7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23</w:t>
            </w:r>
          </w:p>
        </w:tc>
        <w:tc>
          <w:tcPr>
            <w:tcW w:w="954" w:type="dxa"/>
            <w:shd w:val="clear" w:color="auto" w:fill="auto"/>
          </w:tcPr>
          <w:p w14:paraId="508E94EA" w14:textId="0AC04299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70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08F3C64E" w14:textId="2246F956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23</w:t>
            </w:r>
          </w:p>
        </w:tc>
        <w:tc>
          <w:tcPr>
            <w:tcW w:w="955" w:type="dxa"/>
            <w:shd w:val="clear" w:color="auto" w:fill="auto"/>
          </w:tcPr>
          <w:p w14:paraId="0B0B4407" w14:textId="7A74E479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954" w:type="dxa"/>
            <w:gridSpan w:val="2"/>
            <w:shd w:val="clear" w:color="auto" w:fill="auto"/>
          </w:tcPr>
          <w:p w14:paraId="4A3D8208" w14:textId="116C8498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102</w:t>
            </w:r>
          </w:p>
        </w:tc>
        <w:tc>
          <w:tcPr>
            <w:tcW w:w="954" w:type="dxa"/>
            <w:shd w:val="clear" w:color="auto" w:fill="auto"/>
          </w:tcPr>
          <w:p w14:paraId="34B23D4E" w14:textId="77777777" w:rsidR="00D437FA" w:rsidRPr="00EC5836" w:rsidRDefault="00BB170F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</w:tcPr>
          <w:p w14:paraId="34E6AF5B" w14:textId="77777777" w:rsidR="00D437FA" w:rsidRPr="00EC5836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10E1FD9E" w14:textId="23750A0A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159</w:t>
            </w:r>
          </w:p>
        </w:tc>
        <w:tc>
          <w:tcPr>
            <w:tcW w:w="955" w:type="dxa"/>
            <w:shd w:val="clear" w:color="auto" w:fill="auto"/>
          </w:tcPr>
          <w:p w14:paraId="48CB5BC8" w14:textId="7E989DD3" w:rsidR="00D437FA" w:rsidRPr="00EC5836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148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3C8CE923" w14:textId="601A78E0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BB170F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BB170F" w:rsidRPr="00FB0D60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="00BB170F" w:rsidRPr="00FB0D60">
              <w:rPr>
                <w:rFonts w:ascii="Angsana New" w:hAnsi="Angsana New"/>
                <w:szCs w:val="24"/>
              </w:rPr>
              <w:t>MLR-</w:t>
            </w:r>
            <w:r w:rsidRPr="002408B0">
              <w:rPr>
                <w:rFonts w:ascii="Angsana New" w:hAnsi="Angsana New"/>
                <w:szCs w:val="24"/>
              </w:rPr>
              <w:t>1</w:t>
            </w:r>
            <w:r w:rsidR="00BB170F" w:rsidRPr="00FB0D60">
              <w:rPr>
                <w:rFonts w:ascii="Angsana New" w:hAnsi="Angsana New"/>
                <w:szCs w:val="24"/>
              </w:rPr>
              <w:t>%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D8C99F" w14:textId="65D26B0C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</w:t>
            </w:r>
            <w:r w:rsidR="005172A6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6</w:t>
            </w:r>
            <w:r w:rsidR="00D437FA" w:rsidRPr="00FB0D60">
              <w:rPr>
                <w:rFonts w:ascii="Angsana New" w:hAnsi="Angsana New" w:hint="cs"/>
                <w:szCs w:val="24"/>
                <w:cs/>
              </w:rPr>
              <w:t xml:space="preserve"> ถึง </w:t>
            </w:r>
            <w:r w:rsidR="00D437FA" w:rsidRPr="00FB0D60">
              <w:rPr>
                <w:rFonts w:ascii="Angsana New" w:hAnsi="Angsana New"/>
                <w:szCs w:val="24"/>
              </w:rPr>
              <w:t>MLR-</w:t>
            </w:r>
            <w:r w:rsidRPr="002408B0">
              <w:rPr>
                <w:rFonts w:ascii="Angsana New" w:hAnsi="Angsana New"/>
                <w:szCs w:val="24"/>
              </w:rPr>
              <w:t>1</w:t>
            </w:r>
            <w:r w:rsidR="00D437FA" w:rsidRPr="00FB0D60">
              <w:rPr>
                <w:rFonts w:ascii="Angsana New" w:hAnsi="Angsana New"/>
                <w:szCs w:val="24"/>
              </w:rPr>
              <w:t>%</w:t>
            </w:r>
          </w:p>
        </w:tc>
      </w:tr>
      <w:tr w:rsidR="00D437FA" w:rsidRPr="00FB0D60" w14:paraId="1BAA896F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352DCFC4" w14:textId="77777777" w:rsidR="00D437FA" w:rsidRPr="00EC5836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9885005" w14:textId="01FF7DA7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D72A409" w14:textId="03ACE67C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20BCD66" w14:textId="4BE44D24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9D3C3FB" w14:textId="3A2CBA6B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C124CD3" w14:textId="77777777" w:rsidR="00D437FA" w:rsidRPr="00EC5836" w:rsidRDefault="0079167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51A0FEC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3E19F56" w14:textId="77777777" w:rsidR="00D437FA" w:rsidRPr="00EC5836" w:rsidRDefault="0079167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1AA6E79" w14:textId="77777777" w:rsidR="00D437FA" w:rsidRPr="00EC5836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EC5836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25CF5B2" w14:textId="131F5FD6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34A6A0F" w14:textId="2CD44418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28D3845D" w14:textId="42290CCA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eastAsia"/>
                <w:szCs w:val="24"/>
              </w:rPr>
              <w:t>4</w:t>
            </w:r>
            <w:r w:rsidR="0079167A" w:rsidRPr="00FB0D60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8</w:t>
            </w:r>
            <w:r w:rsidR="0079167A" w:rsidRPr="00FB0D60">
              <w:rPr>
                <w:rFonts w:ascii="Angsana New" w:hAnsi="Angsana New" w:hint="eastAsia"/>
                <w:szCs w:val="24"/>
              </w:rPr>
              <w:t xml:space="preserve"> - </w:t>
            </w:r>
            <w:r w:rsidRPr="002408B0">
              <w:rPr>
                <w:rFonts w:ascii="Angsana New" w:hAnsi="Angsana New" w:hint="eastAsia"/>
                <w:szCs w:val="24"/>
              </w:rPr>
              <w:t>7</w:t>
            </w:r>
            <w:r w:rsidR="0079167A" w:rsidRPr="00FB0D60">
              <w:rPr>
                <w:rFonts w:ascii="Angsana New" w:hAnsi="Angsana New" w:hint="eastAsia"/>
                <w:szCs w:val="24"/>
              </w:rPr>
              <w:t>.</w:t>
            </w:r>
            <w:r w:rsidRPr="002408B0">
              <w:rPr>
                <w:rFonts w:ascii="Angsana New" w:hAnsi="Angsana New" w:hint="eastAsia"/>
                <w:szCs w:val="24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899F21" w14:textId="147B8ADD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4</w:t>
            </w:r>
            <w:r w:rsidR="005172A6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8</w:t>
            </w:r>
            <w:r w:rsidR="005172A6" w:rsidRPr="00FB0D60">
              <w:rPr>
                <w:rFonts w:ascii="Angsana New" w:hAnsi="Angsana New"/>
                <w:szCs w:val="24"/>
              </w:rPr>
              <w:t xml:space="preserve"> - </w:t>
            </w:r>
            <w:r w:rsidRPr="002408B0">
              <w:rPr>
                <w:rFonts w:ascii="Angsana New" w:hAnsi="Angsana New"/>
                <w:szCs w:val="24"/>
              </w:rPr>
              <w:t>7</w:t>
            </w:r>
            <w:r w:rsidR="005172A6" w:rsidRPr="00FB0D60">
              <w:rPr>
                <w:rFonts w:ascii="Angsana New" w:hAnsi="Angsana New"/>
                <w:szCs w:val="24"/>
              </w:rPr>
              <w:t>.</w:t>
            </w:r>
            <w:r w:rsidRPr="002408B0">
              <w:rPr>
                <w:rFonts w:ascii="Angsana New" w:hAnsi="Angsana New"/>
                <w:szCs w:val="24"/>
              </w:rPr>
              <w:t>9</w:t>
            </w:r>
          </w:p>
        </w:tc>
      </w:tr>
      <w:tr w:rsidR="00D437FA" w:rsidRPr="00FB0D60" w14:paraId="3FEAEB75" w14:textId="77777777" w:rsidTr="00402FE1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786735FF" w14:textId="77777777" w:rsidR="00D437FA" w:rsidRPr="00EC5836" w:rsidRDefault="00D437FA" w:rsidP="00D437F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A8F6D33" w14:textId="3FEE9CC8" w:rsidR="00D437FA" w:rsidRPr="00EC5836" w:rsidRDefault="002408B0" w:rsidP="00E546D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162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B5D1737" w14:textId="460BBF88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153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508315" w14:textId="334E6CFD" w:rsidR="00D437FA" w:rsidRPr="00EC5836" w:rsidRDefault="002408B0" w:rsidP="00B25AD8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78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4C177E6" w14:textId="35050007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31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D218007" w14:textId="0AEC6C87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39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93985B5" w14:textId="62897FC5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104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ECB1949" w14:textId="44ECFC2D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284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0960FFC" w14:textId="69195E3F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171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F02A2A" w14:textId="12F4701B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/>
                <w:szCs w:val="24"/>
              </w:rPr>
              <w:t>563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38E4B26" w14:textId="0E4EF067" w:rsidR="00D437FA" w:rsidRPr="00EC5836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Cs w:val="24"/>
              </w:rPr>
            </w:pPr>
            <w:r w:rsidRPr="002408B0">
              <w:rPr>
                <w:rFonts w:ascii="Angsana New" w:hAnsi="Angsana New" w:hint="cs"/>
                <w:szCs w:val="24"/>
              </w:rPr>
              <w:t>459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14:paraId="44E5CBFE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CFAB49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3257BC79" w14:textId="77777777" w:rsidR="00605E0D" w:rsidRPr="00FB0D60" w:rsidRDefault="00605E0D" w:rsidP="00605E0D">
      <w:pPr>
        <w:tabs>
          <w:tab w:val="left" w:pos="360"/>
          <w:tab w:val="left" w:pos="900"/>
          <w:tab w:val="left" w:pos="2160"/>
        </w:tabs>
        <w:ind w:left="907" w:right="29" w:hanging="907"/>
        <w:jc w:val="right"/>
        <w:rPr>
          <w:rFonts w:ascii="Angsana New" w:hAnsi="Angsana New"/>
          <w:b/>
          <w:bCs/>
          <w:sz w:val="28"/>
        </w:rPr>
      </w:pPr>
      <w:r w:rsidRPr="00FB0D60">
        <w:rPr>
          <w:rFonts w:ascii="Angsana New" w:hAnsi="Angsana New"/>
        </w:rPr>
        <w:br w:type="page"/>
      </w:r>
      <w:r w:rsidRPr="00FB0D60">
        <w:rPr>
          <w:rFonts w:ascii="Angsana New" w:hAnsi="Angsana New"/>
          <w:b/>
          <w:bCs/>
          <w:sz w:val="28"/>
        </w:rPr>
        <w:t>(</w:t>
      </w:r>
      <w:r w:rsidRPr="00FB0D60">
        <w:rPr>
          <w:rFonts w:ascii="Angsana New" w:hAnsi="Angsana New"/>
          <w:b/>
          <w:bCs/>
          <w:sz w:val="28"/>
          <w:cs/>
        </w:rPr>
        <w:t>หน่วย</w:t>
      </w:r>
      <w:r w:rsidRPr="00FB0D60">
        <w:rPr>
          <w:rFonts w:ascii="Angsana New" w:hAnsi="Angsana New"/>
          <w:b/>
          <w:bCs/>
          <w:sz w:val="28"/>
        </w:rPr>
        <w:t xml:space="preserve">: </w:t>
      </w:r>
      <w:r w:rsidRPr="00FB0D60">
        <w:rPr>
          <w:rFonts w:ascii="Angsana New" w:hAnsi="Angsana New"/>
          <w:b/>
          <w:bCs/>
          <w:sz w:val="28"/>
          <w:cs/>
        </w:rPr>
        <w:t>ล้านบาท)</w:t>
      </w:r>
    </w:p>
    <w:tbl>
      <w:tblPr>
        <w:tblW w:w="146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79"/>
        <w:gridCol w:w="953"/>
        <w:gridCol w:w="954"/>
        <w:gridCol w:w="954"/>
        <w:gridCol w:w="918"/>
        <w:gridCol w:w="36"/>
        <w:gridCol w:w="955"/>
        <w:gridCol w:w="936"/>
        <w:gridCol w:w="18"/>
        <w:gridCol w:w="954"/>
        <w:gridCol w:w="955"/>
        <w:gridCol w:w="954"/>
        <w:gridCol w:w="955"/>
        <w:gridCol w:w="19"/>
        <w:gridCol w:w="935"/>
        <w:gridCol w:w="1295"/>
      </w:tblGrid>
      <w:tr w:rsidR="00605E0D" w:rsidRPr="00FB0D60" w14:paraId="06186525" w14:textId="77777777" w:rsidTr="00605E0D">
        <w:trPr>
          <w:cantSplit/>
        </w:trPr>
        <w:tc>
          <w:tcPr>
            <w:tcW w:w="2879" w:type="dxa"/>
            <w:vAlign w:val="bottom"/>
          </w:tcPr>
          <w:p w14:paraId="6AE6470B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91" w:type="dxa"/>
            <w:gridSpan w:val="15"/>
            <w:vAlign w:val="bottom"/>
          </w:tcPr>
          <w:p w14:paraId="1F407014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05E0D" w:rsidRPr="00FB0D60" w14:paraId="15FF5DE7" w14:textId="77777777" w:rsidTr="00605E0D">
        <w:trPr>
          <w:cantSplit/>
        </w:trPr>
        <w:tc>
          <w:tcPr>
            <w:tcW w:w="2879" w:type="dxa"/>
            <w:vAlign w:val="bottom"/>
          </w:tcPr>
          <w:p w14:paraId="70ECE08E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3779" w:type="dxa"/>
            <w:gridSpan w:val="4"/>
            <w:vAlign w:val="bottom"/>
          </w:tcPr>
          <w:p w14:paraId="4A6F968E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อัตราดอกเบี้ยคงที่</w:t>
            </w:r>
          </w:p>
        </w:tc>
        <w:tc>
          <w:tcPr>
            <w:tcW w:w="1927" w:type="dxa"/>
            <w:gridSpan w:val="3"/>
            <w:vAlign w:val="bottom"/>
          </w:tcPr>
          <w:p w14:paraId="35EF9FE0" w14:textId="77777777" w:rsidR="00605E0D" w:rsidRPr="00FB0D60" w:rsidRDefault="00605E0D" w:rsidP="00605E0D">
            <w:pPr>
              <w:ind w:left="-5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อัตราดอกเบี้ยปรับ</w:t>
            </w:r>
          </w:p>
        </w:tc>
        <w:tc>
          <w:tcPr>
            <w:tcW w:w="1927" w:type="dxa"/>
            <w:gridSpan w:val="3"/>
            <w:vAlign w:val="bottom"/>
          </w:tcPr>
          <w:p w14:paraId="44D5297E" w14:textId="77777777" w:rsidR="00605E0D" w:rsidRPr="00FB0D60" w:rsidRDefault="00605E0D" w:rsidP="00605E0D">
            <w:pPr>
              <w:ind w:left="-5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28" w:type="dxa"/>
            <w:gridSpan w:val="3"/>
            <w:vAlign w:val="bottom"/>
          </w:tcPr>
          <w:p w14:paraId="40A5ADCD" w14:textId="77777777" w:rsidR="00605E0D" w:rsidRPr="00FB0D60" w:rsidRDefault="00605E0D" w:rsidP="00605E0D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30" w:type="dxa"/>
            <w:gridSpan w:val="2"/>
            <w:vAlign w:val="bottom"/>
          </w:tcPr>
          <w:p w14:paraId="2F0961F2" w14:textId="77777777" w:rsidR="00605E0D" w:rsidRPr="00FB0D60" w:rsidRDefault="00605E0D" w:rsidP="00605E0D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อัตราดอกเบี้ยรับที่แท้จริง</w:t>
            </w:r>
          </w:p>
        </w:tc>
      </w:tr>
      <w:tr w:rsidR="00605E0D" w:rsidRPr="00FB0D60" w14:paraId="65DA5181" w14:textId="77777777" w:rsidTr="00605E0D">
        <w:trPr>
          <w:cantSplit/>
        </w:trPr>
        <w:tc>
          <w:tcPr>
            <w:tcW w:w="2879" w:type="dxa"/>
            <w:vAlign w:val="bottom"/>
          </w:tcPr>
          <w:p w14:paraId="00C22A5C" w14:textId="77777777" w:rsidR="00605E0D" w:rsidRPr="00FB0D60" w:rsidRDefault="00605E0D" w:rsidP="00605E0D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07" w:type="dxa"/>
            <w:gridSpan w:val="2"/>
            <w:vAlign w:val="bottom"/>
          </w:tcPr>
          <w:p w14:paraId="33DFAAD1" w14:textId="7B8AD0A7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ภายใน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908" w:type="dxa"/>
            <w:gridSpan w:val="3"/>
            <w:vAlign w:val="bottom"/>
          </w:tcPr>
          <w:p w14:paraId="26A8F1E4" w14:textId="48B622BC" w:rsidR="00605E0D" w:rsidRPr="00FB0D60" w:rsidRDefault="00605E0D" w:rsidP="0060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มากกว่า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1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 ถึง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5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ปี</w:t>
            </w:r>
          </w:p>
        </w:tc>
        <w:tc>
          <w:tcPr>
            <w:tcW w:w="1909" w:type="dxa"/>
            <w:gridSpan w:val="3"/>
            <w:vAlign w:val="bottom"/>
          </w:tcPr>
          <w:p w14:paraId="3A546E44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ขึ้นลงตามราคาตลาด</w:t>
            </w:r>
          </w:p>
        </w:tc>
        <w:tc>
          <w:tcPr>
            <w:tcW w:w="1909" w:type="dxa"/>
            <w:gridSpan w:val="2"/>
            <w:vAlign w:val="bottom"/>
          </w:tcPr>
          <w:p w14:paraId="5416EBE6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ไม่มีอัตราดอกเบี้ย</w:t>
            </w:r>
          </w:p>
        </w:tc>
        <w:tc>
          <w:tcPr>
            <w:tcW w:w="1909" w:type="dxa"/>
            <w:gridSpan w:val="2"/>
            <w:vAlign w:val="bottom"/>
          </w:tcPr>
          <w:p w14:paraId="0E64B9C3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249" w:type="dxa"/>
            <w:gridSpan w:val="3"/>
            <w:vAlign w:val="bottom"/>
          </w:tcPr>
          <w:p w14:paraId="49373433" w14:textId="77777777" w:rsidR="00605E0D" w:rsidRPr="00FB0D60" w:rsidRDefault="00605E0D" w:rsidP="00605E0D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ร้อยละต่อปี)</w:t>
            </w:r>
          </w:p>
        </w:tc>
      </w:tr>
      <w:tr w:rsidR="006D7632" w:rsidRPr="00FB0D60" w14:paraId="6E7F16FC" w14:textId="77777777" w:rsidTr="00605E0D">
        <w:trPr>
          <w:cantSplit/>
        </w:trPr>
        <w:tc>
          <w:tcPr>
            <w:tcW w:w="2879" w:type="dxa"/>
            <w:vAlign w:val="bottom"/>
          </w:tcPr>
          <w:p w14:paraId="0375BEEC" w14:textId="77777777" w:rsidR="006D7632" w:rsidRPr="00FB0D60" w:rsidRDefault="006D7632" w:rsidP="006D7632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3" w:type="dxa"/>
            <w:vAlign w:val="bottom"/>
          </w:tcPr>
          <w:p w14:paraId="572A1D47" w14:textId="58257288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54" w:type="dxa"/>
            <w:vAlign w:val="bottom"/>
          </w:tcPr>
          <w:p w14:paraId="05B219D1" w14:textId="4EA0665E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54" w:type="dxa"/>
            <w:vAlign w:val="bottom"/>
          </w:tcPr>
          <w:p w14:paraId="1C95256B" w14:textId="34E1A284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54" w:type="dxa"/>
            <w:gridSpan w:val="2"/>
            <w:vAlign w:val="bottom"/>
          </w:tcPr>
          <w:p w14:paraId="20C94015" w14:textId="41809C87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55" w:type="dxa"/>
            <w:vAlign w:val="bottom"/>
          </w:tcPr>
          <w:p w14:paraId="63AC20AC" w14:textId="2406B323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54" w:type="dxa"/>
            <w:gridSpan w:val="2"/>
            <w:vAlign w:val="bottom"/>
          </w:tcPr>
          <w:p w14:paraId="5D6E456B" w14:textId="676C6ABD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54" w:type="dxa"/>
            <w:vAlign w:val="bottom"/>
          </w:tcPr>
          <w:p w14:paraId="6A69F907" w14:textId="6FDAB2A9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55" w:type="dxa"/>
            <w:vAlign w:val="bottom"/>
          </w:tcPr>
          <w:p w14:paraId="7E83759A" w14:textId="3E032E05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54" w:type="dxa"/>
            <w:vAlign w:val="bottom"/>
          </w:tcPr>
          <w:p w14:paraId="1443A303" w14:textId="4EA9588F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955" w:type="dxa"/>
            <w:vAlign w:val="bottom"/>
          </w:tcPr>
          <w:p w14:paraId="01D16C8E" w14:textId="7C426F22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954" w:type="dxa"/>
            <w:gridSpan w:val="2"/>
            <w:vAlign w:val="bottom"/>
          </w:tcPr>
          <w:p w14:paraId="5A3E3B7B" w14:textId="0A7E39A6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295" w:type="dxa"/>
            <w:vAlign w:val="bottom"/>
          </w:tcPr>
          <w:p w14:paraId="207CCADC" w14:textId="7F96950A" w:rsidR="006D7632" w:rsidRPr="00FB0D60" w:rsidRDefault="002408B0" w:rsidP="006D7632">
            <w:pPr>
              <w:ind w:left="-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D7632" w:rsidRPr="00FB0D60" w14:paraId="693F68EA" w14:textId="77777777" w:rsidTr="00605E0D">
        <w:trPr>
          <w:cantSplit/>
        </w:trPr>
        <w:tc>
          <w:tcPr>
            <w:tcW w:w="2879" w:type="dxa"/>
            <w:vAlign w:val="bottom"/>
          </w:tcPr>
          <w:p w14:paraId="1CA1C32D" w14:textId="77777777" w:rsidR="006D7632" w:rsidRPr="00FB0D60" w:rsidRDefault="006D7632" w:rsidP="006D7632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953" w:type="dxa"/>
            <w:vAlign w:val="bottom"/>
          </w:tcPr>
          <w:p w14:paraId="04C9521E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3A60084A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112ACBFD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31E058DE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06BDF9B8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4121BCBE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4652A801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6C04062D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vAlign w:val="bottom"/>
          </w:tcPr>
          <w:p w14:paraId="716DE80D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vAlign w:val="bottom"/>
          </w:tcPr>
          <w:p w14:paraId="206C36BB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vAlign w:val="bottom"/>
          </w:tcPr>
          <w:p w14:paraId="727C6F15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5" w:type="dxa"/>
            <w:vAlign w:val="bottom"/>
          </w:tcPr>
          <w:p w14:paraId="2ABE7FF3" w14:textId="77777777" w:rsidR="006D7632" w:rsidRPr="00FB0D60" w:rsidRDefault="006D7632" w:rsidP="006D76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D437FA" w:rsidRPr="00FB0D60" w14:paraId="135CDBF4" w14:textId="77777777" w:rsidTr="00807FF7">
        <w:trPr>
          <w:cantSplit/>
        </w:trPr>
        <w:tc>
          <w:tcPr>
            <w:tcW w:w="2879" w:type="dxa"/>
            <w:vAlign w:val="bottom"/>
          </w:tcPr>
          <w:p w14:paraId="40A8B877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3B996CE" w14:textId="77777777" w:rsidR="00D437FA" w:rsidRPr="00FB0D60" w:rsidRDefault="00807FF7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1DB340E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68C10B" w14:textId="77777777" w:rsidR="00D437FA" w:rsidRPr="00FB0D60" w:rsidRDefault="00807FF7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AC2B988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B547E07" w14:textId="26FDCE29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373DAC3" w14:textId="04178116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E9C4D5F" w14:textId="77777777" w:rsidR="00D437FA" w:rsidRPr="00FB0D60" w:rsidRDefault="00807FF7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D5109F6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F7CAAD" w14:textId="70937F53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5274469" w14:textId="1F3A7C1D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E7849D5" w14:textId="125B03AA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="00807FF7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="00807FF7"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="00807FF7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95" w:type="dxa"/>
            <w:vAlign w:val="bottom"/>
          </w:tcPr>
          <w:p w14:paraId="47B55A7A" w14:textId="7A3D443E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="00D437FA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1</w:t>
            </w:r>
            <w:r w:rsidR="00D437FA"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0</w:t>
            </w:r>
            <w:r w:rsidR="00D437FA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4</w:t>
            </w:r>
          </w:p>
        </w:tc>
      </w:tr>
      <w:tr w:rsidR="00D437FA" w:rsidRPr="00FB0D60" w14:paraId="6AFAB69A" w14:textId="77777777" w:rsidTr="00807FF7">
        <w:trPr>
          <w:cantSplit/>
        </w:trPr>
        <w:tc>
          <w:tcPr>
            <w:tcW w:w="2879" w:type="dxa"/>
            <w:vAlign w:val="bottom"/>
          </w:tcPr>
          <w:p w14:paraId="6C6EED1D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เงินลงทุนชั่วคราว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68B6AB1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D88FD90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B74617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6ACCF2FE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392DA68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3D1A36B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C771F54" w14:textId="3FF20531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0F9C317" w14:textId="36CB93C6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8BE2092" w14:textId="0BDA5D63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0F46B5C" w14:textId="48928969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BC79EF6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542A047B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D437FA" w:rsidRPr="00FB0D60" w14:paraId="43562BA5" w14:textId="77777777" w:rsidTr="00807FF7">
        <w:trPr>
          <w:cantSplit/>
        </w:trPr>
        <w:tc>
          <w:tcPr>
            <w:tcW w:w="2879" w:type="dxa"/>
            <w:vAlign w:val="bottom"/>
          </w:tcPr>
          <w:p w14:paraId="2F3C1C92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020D2CC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643BA11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F4615D7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EC08FBA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C56BC5F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6854E45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188B08" w14:textId="72AA698E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F9A5CD7" w14:textId="12DCB921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E88105" w14:textId="3B99F1C8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5AA7049" w14:textId="7BA6D858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6A287B3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vAlign w:val="bottom"/>
          </w:tcPr>
          <w:p w14:paraId="243C9613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D8694F" w:rsidRPr="00FB0D60" w14:paraId="72E881BB" w14:textId="77777777" w:rsidTr="00931409">
        <w:trPr>
          <w:cantSplit/>
          <w:trHeight w:val="243"/>
        </w:trPr>
        <w:tc>
          <w:tcPr>
            <w:tcW w:w="2879" w:type="dxa"/>
            <w:shd w:val="clear" w:color="auto" w:fill="auto"/>
            <w:vAlign w:val="bottom"/>
          </w:tcPr>
          <w:p w14:paraId="5BD5437D" w14:textId="77777777" w:rsidR="00D8694F" w:rsidRPr="00FB0D60" w:rsidRDefault="00D8694F" w:rsidP="00D8694F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F8AF77E" w14:textId="7205756D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1455186" w14:textId="26C46264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5</w:t>
            </w:r>
            <w:r w:rsidRPr="002408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B5556B9" w14:textId="77777777" w:rsidR="00D8694F" w:rsidRPr="00FB0D60" w:rsidRDefault="00D8694F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3ECD744" w14:textId="77777777" w:rsidR="00D8694F" w:rsidRPr="00FB0D60" w:rsidRDefault="00D8694F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00B204C" w14:textId="77777777" w:rsidR="00D8694F" w:rsidRPr="00FB0D60" w:rsidRDefault="00D8694F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5E2E038" w14:textId="77777777" w:rsidR="00D8694F" w:rsidRPr="00FB0D60" w:rsidRDefault="00D8694F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</w:tcPr>
          <w:p w14:paraId="7BC0B1A9" w14:textId="796DC4DB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55" w:type="dxa"/>
            <w:shd w:val="clear" w:color="auto" w:fill="auto"/>
          </w:tcPr>
          <w:p w14:paraId="2A6CA11F" w14:textId="65A390FB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46DFE80" w14:textId="12E292DC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696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C93EFB" w14:textId="1E8DA9AB" w:rsidR="00D8694F" w:rsidRPr="00FB0D60" w:rsidRDefault="002408B0" w:rsidP="00D8694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5</w:t>
            </w:r>
            <w:r w:rsidRPr="002408B0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581EBCB" w14:textId="25C28353" w:rsidR="00D8694F" w:rsidRPr="00FB0D60" w:rsidRDefault="002408B0" w:rsidP="00D8694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="00D8694F" w:rsidRPr="00FB0D60">
              <w:rPr>
                <w:rFonts w:ascii="Angsana New" w:hAnsi="Angsana New"/>
                <w:sz w:val="28"/>
              </w:rPr>
              <w:t xml:space="preserve"> - </w:t>
            </w:r>
            <w:r w:rsidRPr="002408B0">
              <w:rPr>
                <w:rFonts w:ascii="Angsana New" w:hAnsi="Angsana New"/>
                <w:sz w:val="28"/>
              </w:rPr>
              <w:t>6</w:t>
            </w:r>
            <w:r w:rsidR="00D8694F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3F7E98" w14:textId="179F718F" w:rsidR="00D8694F" w:rsidRPr="00FB0D60" w:rsidRDefault="002408B0" w:rsidP="00D8694F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="00D8694F" w:rsidRPr="00FB0D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2408B0">
              <w:rPr>
                <w:rFonts w:ascii="Angsana New" w:hAnsi="Angsana New" w:hint="cs"/>
                <w:sz w:val="28"/>
              </w:rPr>
              <w:t>7</w:t>
            </w:r>
            <w:r w:rsidR="00D8694F" w:rsidRPr="00FB0D60">
              <w:rPr>
                <w:rFonts w:ascii="Angsana New" w:hAnsi="Angsana New" w:hint="cs"/>
                <w:sz w:val="28"/>
                <w:cs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D437FA" w:rsidRPr="00FB0D60" w14:paraId="7EB8F97E" w14:textId="77777777" w:rsidTr="00807FF7">
        <w:trPr>
          <w:cantSplit/>
          <w:trHeight w:val="243"/>
        </w:trPr>
        <w:tc>
          <w:tcPr>
            <w:tcW w:w="2879" w:type="dxa"/>
            <w:shd w:val="clear" w:color="auto" w:fill="auto"/>
            <w:vAlign w:val="bottom"/>
          </w:tcPr>
          <w:p w14:paraId="5CC5CE14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 w:hint="cs"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B7FCBE1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0BD3ED1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1FCE16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A320CFD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D292E6F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FE74126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BB2D24" w14:textId="3085EF02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8BF8BDB" w14:textId="4D89B046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76518DE" w14:textId="2D3A6C15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C77BAFD" w14:textId="40EBBAB9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cs/>
              </w:rPr>
            </w:pPr>
            <w:r w:rsidRPr="002408B0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84D5A8B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977038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D437FA" w:rsidRPr="00FB0D60" w14:paraId="62E37068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19485F38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879B858" w14:textId="07D6629B" w:rsidR="00D437FA" w:rsidRPr="00FB0D60" w:rsidRDefault="002408B0" w:rsidP="00807FF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684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0A1C902" w14:textId="39552A00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5</w:t>
            </w:r>
            <w:r w:rsidRPr="002408B0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9A91EAE" w14:textId="77777777" w:rsidR="00D437FA" w:rsidRPr="00FB0D60" w:rsidRDefault="00807FF7" w:rsidP="00807FF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80AC198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FB1A988" w14:textId="1CB792B9" w:rsidR="00D437FA" w:rsidRPr="00FB0D60" w:rsidRDefault="002408B0" w:rsidP="00807FF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DC17A8E" w14:textId="435D6EF1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87839D" w14:textId="30F8A8D0" w:rsidR="00D437FA" w:rsidRPr="00FB0D60" w:rsidRDefault="002408B0" w:rsidP="00807FF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3D0D269" w14:textId="5F309BB7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24DEB7" w14:textId="44CE9D00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794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2A80D16C" w14:textId="226A2FDC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6</w:t>
            </w:r>
            <w:r w:rsidRPr="002408B0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AEEE5E4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9F62483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37FA" w:rsidRPr="00FB0D60" w14:paraId="385E69A7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4A5C362C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4E972182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ED44CE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7755EB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CC05293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92CAA0B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1843D44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92F284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12A0091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53649869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5" w:type="dxa"/>
            <w:shd w:val="clear" w:color="auto" w:fill="auto"/>
            <w:vAlign w:val="bottom"/>
          </w:tcPr>
          <w:p w14:paraId="5537D6E6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A3C1ED4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F778CB9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437FA" w:rsidRPr="00FB0D60" w14:paraId="02228DC5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1907FA58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621BD12B" w14:textId="0C64F823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034383C" w14:textId="5985CB02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E5E38E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0FBAC1DB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AAB954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38B5AE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42C1987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ADC2B61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B791231" w14:textId="6A50DB0C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70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EBB8F49" w14:textId="693954AE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2408B0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C74A0CF" w14:textId="70C81A92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807FF7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14A155E" w14:textId="60F6DCE3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D437FA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</w:tr>
      <w:tr w:rsidR="00D437FA" w:rsidRPr="00FB0D60" w14:paraId="2159C608" w14:textId="77777777" w:rsidTr="00807FF7">
        <w:trPr>
          <w:cantSplit/>
        </w:trPr>
        <w:tc>
          <w:tcPr>
            <w:tcW w:w="2879" w:type="dxa"/>
            <w:shd w:val="clear" w:color="auto" w:fill="auto"/>
          </w:tcPr>
          <w:p w14:paraId="02A57126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FF26339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0D556D2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37095AD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12ACA18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197AFB2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33C0340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05581F2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B66F6A1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1076E6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6AAE2B7F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6C78E17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0A2D1DD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D437FA" w:rsidRPr="00FB0D60" w14:paraId="092E9F2B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0C0EE3F8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24C6A60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99B114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2B1BB0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3FD21D75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AC0E858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59E65D0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B4C17E" w14:textId="2E32804F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96FCBF4" w14:textId="1FCAF9AF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2408B0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F00691" w14:textId="2B3A917D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338A19F" w14:textId="5B420877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2408B0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E9D2C67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EBD2484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</w:tr>
      <w:tr w:rsidR="00D437FA" w:rsidRPr="00FB0D60" w14:paraId="196603C2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5C9CE579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0A1C3D49" w14:textId="07D47EF1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867C354" w14:textId="7F2CEBA8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BD54FE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5D726844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916EA4C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4F27272C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C169A5A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A2C4097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EB6CF27" w14:textId="4111D738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1635CD08" w14:textId="7A65E284" w:rsidR="00D437FA" w:rsidRPr="00FB0D60" w:rsidRDefault="002408B0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90778C9" w14:textId="72749F6B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="00807FF7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EB1786F" w14:textId="40C689D5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  <w:r w:rsidR="00D437FA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3</w:t>
            </w:r>
          </w:p>
        </w:tc>
      </w:tr>
      <w:tr w:rsidR="00D437FA" w:rsidRPr="00FB0D60" w14:paraId="6CC69C67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79AADD40" w14:textId="77777777" w:rsidR="00D437FA" w:rsidRPr="00FB0D60" w:rsidRDefault="00D437FA" w:rsidP="00D437FA">
            <w:pPr>
              <w:tabs>
                <w:tab w:val="left" w:pos="162"/>
              </w:tabs>
              <w:ind w:left="162" w:right="-108" w:hanging="162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AF6CDCC" w14:textId="1727C0BE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941D42A" w14:textId="5B98A76C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752CEB" w14:textId="47CDDECC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3490F29" w14:textId="6B9EC63B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44D75EED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15618B6F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A2ED2ED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15EB160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8C7A391" w14:textId="443DB770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5DDAB689" w14:textId="06DCE89A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A997CD6" w14:textId="577D89A2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5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2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2408B0">
              <w:rPr>
                <w:rFonts w:ascii="Angsana New" w:hAnsi="Angsana New" w:hint="cs"/>
                <w:sz w:val="28"/>
              </w:rPr>
              <w:t>7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D56FA21" w14:textId="114D46A6" w:rsidR="00D437FA" w:rsidRPr="00FB0D60" w:rsidRDefault="002408B0" w:rsidP="00D437FA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 w:hint="cs"/>
                <w:sz w:val="28"/>
              </w:rPr>
              <w:t>5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2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2408B0">
              <w:rPr>
                <w:rFonts w:ascii="Angsana New" w:hAnsi="Angsana New" w:hint="cs"/>
                <w:sz w:val="28"/>
              </w:rPr>
              <w:t>7</w:t>
            </w:r>
            <w:r w:rsidR="00D437FA" w:rsidRPr="00FB0D60">
              <w:rPr>
                <w:rFonts w:ascii="Angsana New" w:hAnsi="Angsana New" w:hint="cs"/>
                <w:sz w:val="28"/>
                <w:cs/>
              </w:rPr>
              <w:t>.</w:t>
            </w:r>
            <w:r w:rsidRPr="002408B0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D437FA" w:rsidRPr="00FB0D60" w14:paraId="7DF9625D" w14:textId="77777777" w:rsidTr="00807FF7">
        <w:trPr>
          <w:cantSplit/>
        </w:trPr>
        <w:tc>
          <w:tcPr>
            <w:tcW w:w="2879" w:type="dxa"/>
            <w:shd w:val="clear" w:color="auto" w:fill="auto"/>
            <w:vAlign w:val="bottom"/>
          </w:tcPr>
          <w:p w14:paraId="1A6B0226" w14:textId="77777777" w:rsidR="00D437FA" w:rsidRPr="00FB0D60" w:rsidRDefault="00D437FA" w:rsidP="00D437FA">
            <w:pPr>
              <w:tabs>
                <w:tab w:val="left" w:pos="162"/>
              </w:tabs>
              <w:ind w:left="240" w:right="-108" w:hanging="240"/>
              <w:rPr>
                <w:rFonts w:ascii="Angsana New" w:hAnsi="Angsana New"/>
                <w:sz w:val="28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163E207B" w14:textId="53064306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870DCC2" w14:textId="5FA99441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CD1E2A8" w14:textId="1EA38177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AF11B41" w14:textId="0376A6A0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7EAF4661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252BF92A" w14:textId="77777777" w:rsidR="00D437FA" w:rsidRPr="00FB0D60" w:rsidRDefault="00D437FA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FB0D6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30298E6" w14:textId="133D12BA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35B084D3" w14:textId="490FE868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6</w:t>
            </w:r>
            <w:r w:rsidRPr="002408B0">
              <w:rPr>
                <w:rFonts w:ascii="Angsana New" w:hAnsi="Angsana New" w:hint="cs"/>
                <w:sz w:val="28"/>
              </w:rPr>
              <w:t>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FE46140" w14:textId="261136C8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242</w:t>
            </w:r>
          </w:p>
        </w:tc>
        <w:tc>
          <w:tcPr>
            <w:tcW w:w="955" w:type="dxa"/>
            <w:shd w:val="clear" w:color="auto" w:fill="auto"/>
            <w:vAlign w:val="bottom"/>
          </w:tcPr>
          <w:p w14:paraId="0773C2D9" w14:textId="21584864" w:rsidR="00D437FA" w:rsidRPr="00FB0D60" w:rsidRDefault="002408B0" w:rsidP="00D437F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954" w:type="dxa"/>
            <w:gridSpan w:val="2"/>
            <w:shd w:val="clear" w:color="auto" w:fill="auto"/>
            <w:vAlign w:val="bottom"/>
          </w:tcPr>
          <w:p w14:paraId="7F06B633" w14:textId="77777777" w:rsidR="00D437FA" w:rsidRPr="00FB0D60" w:rsidRDefault="00D437FA" w:rsidP="00D437FA">
            <w:pPr>
              <w:tabs>
                <w:tab w:val="left" w:pos="360"/>
                <w:tab w:val="left" w:pos="900"/>
                <w:tab w:val="left" w:pos="1440"/>
              </w:tabs>
              <w:spacing w:line="340" w:lineRule="exact"/>
              <w:ind w:right="49"/>
              <w:jc w:val="center"/>
              <w:rPr>
                <w:rFonts w:eastAsia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F88CBA5" w14:textId="77777777" w:rsidR="00D437FA" w:rsidRPr="00FB0D60" w:rsidRDefault="00D437FA" w:rsidP="00D437F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633F796D" w14:textId="77777777" w:rsidR="00605E0D" w:rsidRPr="00FB0D60" w:rsidRDefault="00605E0D" w:rsidP="00605E0D">
      <w:pPr>
        <w:spacing w:before="240" w:after="120"/>
        <w:ind w:left="540"/>
        <w:rPr>
          <w:rFonts w:ascii="Angsana New" w:hAnsi="Angsana New"/>
          <w:sz w:val="32"/>
          <w:szCs w:val="32"/>
          <w:cs/>
        </w:rPr>
      </w:pPr>
    </w:p>
    <w:p w14:paraId="15223D51" w14:textId="77777777" w:rsidR="00605E0D" w:rsidRPr="00FB0D60" w:rsidRDefault="00605E0D" w:rsidP="00605E0D">
      <w:pPr>
        <w:rPr>
          <w:rFonts w:ascii="Angsana New" w:hAnsi="Angsana New"/>
          <w:sz w:val="32"/>
          <w:szCs w:val="32"/>
        </w:rPr>
        <w:sectPr w:rsidR="00605E0D" w:rsidRPr="00FB0D60" w:rsidSect="00102D54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720" w:footer="720" w:gutter="0"/>
          <w:paperSrc w:first="15" w:other="15"/>
          <w:cols w:space="720"/>
        </w:sectPr>
      </w:pPr>
    </w:p>
    <w:p w14:paraId="5D97036C" w14:textId="77777777" w:rsidR="00605E0D" w:rsidRPr="0049020C" w:rsidRDefault="00605E0D" w:rsidP="00C679FE">
      <w:pPr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020C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56B2C84" w14:textId="77777777" w:rsidR="00605E0D" w:rsidRPr="00FB0D60" w:rsidRDefault="00CA390F" w:rsidP="00C679FE">
      <w:pPr>
        <w:ind w:left="1260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</w:t>
      </w:r>
      <w:r w:rsidR="00605E0D" w:rsidRPr="00FB0D60">
        <w:rPr>
          <w:rFonts w:ascii="Angsana New" w:hAnsi="Angsana New" w:hint="cs"/>
          <w:sz w:val="32"/>
          <w:szCs w:val="32"/>
          <w:cs/>
        </w:rPr>
        <w:t>ให้</w:t>
      </w:r>
      <w:r w:rsidR="00605E0D" w:rsidRPr="00FB0D60">
        <w:rPr>
          <w:rFonts w:ascii="Angsana New" w:hAnsi="Angsana New"/>
          <w:sz w:val="32"/>
          <w:szCs w:val="32"/>
          <w:cs/>
        </w:rPr>
        <w:t>กู้ยืมเป็นเงินตราต่างประเทศ</w:t>
      </w:r>
    </w:p>
    <w:p w14:paraId="7B97751A" w14:textId="77777777" w:rsidR="00605E0D" w:rsidRPr="00FB0D60" w:rsidRDefault="00CA390F" w:rsidP="00C679FE">
      <w:pPr>
        <w:tabs>
          <w:tab w:val="left" w:pos="1440"/>
        </w:tabs>
        <w:spacing w:before="240" w:after="240"/>
        <w:ind w:left="1260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บริษัท</w:t>
      </w:r>
      <w:r w:rsidR="00605E0D" w:rsidRPr="00FB0D60">
        <w:rPr>
          <w:rFonts w:ascii="Angsana New" w:hAnsi="Angsana New"/>
          <w:sz w:val="32"/>
          <w:szCs w:val="32"/>
          <w:cs/>
        </w:rPr>
        <w:t>มีสินทรัพย์ทางการเงินที่เป็นสกุลเงินตราต่างประเทศดังนี้</w:t>
      </w:r>
      <w:r w:rsidR="00605E0D" w:rsidRPr="00FB0D60">
        <w:rPr>
          <w:rFonts w:ascii="Angsana New" w:hAnsi="Angsana New"/>
          <w:sz w:val="32"/>
          <w:szCs w:val="32"/>
        </w:rPr>
        <w:t xml:space="preserve"> </w:t>
      </w:r>
    </w:p>
    <w:tbl>
      <w:tblPr>
        <w:tblW w:w="828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372"/>
        <w:gridCol w:w="1373"/>
        <w:gridCol w:w="1372"/>
        <w:gridCol w:w="1373"/>
      </w:tblGrid>
      <w:tr w:rsidR="00605E0D" w:rsidRPr="00FB0D60" w14:paraId="0D9946D4" w14:textId="77777777" w:rsidTr="00C679FE">
        <w:trPr>
          <w:cantSplit/>
        </w:trPr>
        <w:tc>
          <w:tcPr>
            <w:tcW w:w="2790" w:type="dxa"/>
            <w:vAlign w:val="bottom"/>
          </w:tcPr>
          <w:p w14:paraId="7C746CA3" w14:textId="77777777" w:rsidR="00605E0D" w:rsidRPr="00FB0D60" w:rsidRDefault="00605E0D" w:rsidP="00605E0D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สกุลเงิน</w:t>
            </w:r>
          </w:p>
        </w:tc>
        <w:tc>
          <w:tcPr>
            <w:tcW w:w="2745" w:type="dxa"/>
            <w:gridSpan w:val="2"/>
            <w:vAlign w:val="bottom"/>
          </w:tcPr>
          <w:p w14:paraId="1978B5B5" w14:textId="77777777" w:rsidR="00605E0D" w:rsidRPr="00FB0D60" w:rsidRDefault="00605E0D" w:rsidP="00605E0D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 w:rsidRPr="00FB0D6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/                                          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45" w:type="dxa"/>
            <w:gridSpan w:val="2"/>
            <w:vAlign w:val="bottom"/>
          </w:tcPr>
          <w:p w14:paraId="46DFAA69" w14:textId="22F32F97" w:rsidR="00605E0D" w:rsidRPr="00FB0D60" w:rsidRDefault="00605E0D" w:rsidP="00605E0D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อัตราแลกเปลี่ยน 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                                           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ณ วันที่ </w:t>
            </w:r>
            <w:r w:rsidR="002408B0" w:rsidRPr="002408B0">
              <w:rPr>
                <w:rFonts w:ascii="Angsana New" w:hAnsi="Angsana New"/>
                <w:b/>
                <w:bCs/>
                <w:sz w:val="28"/>
              </w:rPr>
              <w:t>31</w:t>
            </w:r>
            <w:r w:rsidRPr="00FB0D60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 xml:space="preserve">ธันวาคม </w:t>
            </w:r>
          </w:p>
        </w:tc>
      </w:tr>
      <w:tr w:rsidR="00605E0D" w:rsidRPr="00FB0D60" w14:paraId="03A57C7D" w14:textId="77777777" w:rsidTr="00C679FE">
        <w:trPr>
          <w:cantSplit/>
        </w:trPr>
        <w:tc>
          <w:tcPr>
            <w:tcW w:w="2790" w:type="dxa"/>
            <w:vAlign w:val="bottom"/>
          </w:tcPr>
          <w:p w14:paraId="4C3EEDD5" w14:textId="77777777" w:rsidR="00605E0D" w:rsidRPr="00FB0D60" w:rsidRDefault="00605E0D" w:rsidP="00605E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</w:tcPr>
          <w:p w14:paraId="2536F4C6" w14:textId="60D1FF45" w:rsidR="00605E0D" w:rsidRPr="00FB0D60" w:rsidRDefault="002408B0" w:rsidP="00605E0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373" w:type="dxa"/>
          </w:tcPr>
          <w:p w14:paraId="48591517" w14:textId="32FFF289" w:rsidR="00605E0D" w:rsidRPr="00FB0D60" w:rsidRDefault="002408B0" w:rsidP="00605E0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1372" w:type="dxa"/>
          </w:tcPr>
          <w:p w14:paraId="1C8ADFEF" w14:textId="76D10DCB" w:rsidR="00605E0D" w:rsidRPr="00FB0D60" w:rsidRDefault="002408B0" w:rsidP="00605E0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2562</w:t>
            </w:r>
          </w:p>
        </w:tc>
        <w:tc>
          <w:tcPr>
            <w:tcW w:w="1373" w:type="dxa"/>
          </w:tcPr>
          <w:p w14:paraId="16BD9FBB" w14:textId="3D67A91D" w:rsidR="00605E0D" w:rsidRPr="00FB0D60" w:rsidRDefault="002408B0" w:rsidP="00605E0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408B0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</w:tr>
      <w:tr w:rsidR="00605E0D" w:rsidRPr="00FB0D60" w14:paraId="4FC3B688" w14:textId="77777777" w:rsidTr="00C679FE">
        <w:trPr>
          <w:cantSplit/>
        </w:trPr>
        <w:tc>
          <w:tcPr>
            <w:tcW w:w="2790" w:type="dxa"/>
            <w:vAlign w:val="bottom"/>
          </w:tcPr>
          <w:p w14:paraId="7EA579AF" w14:textId="77777777" w:rsidR="00605E0D" w:rsidRPr="00FB0D60" w:rsidRDefault="00605E0D" w:rsidP="00605E0D">
            <w:pPr>
              <w:spacing w:line="340" w:lineRule="exact"/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5" w:type="dxa"/>
            <w:gridSpan w:val="2"/>
          </w:tcPr>
          <w:p w14:paraId="2D3A2A35" w14:textId="77777777" w:rsidR="00605E0D" w:rsidRPr="00FB0D60" w:rsidRDefault="00605E0D" w:rsidP="00605E0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ล้านเหรียญ)</w:t>
            </w:r>
          </w:p>
        </w:tc>
        <w:tc>
          <w:tcPr>
            <w:tcW w:w="2745" w:type="dxa"/>
            <w:gridSpan w:val="2"/>
            <w:vAlign w:val="bottom"/>
          </w:tcPr>
          <w:p w14:paraId="2B720201" w14:textId="77777777" w:rsidR="00605E0D" w:rsidRPr="00FB0D60" w:rsidRDefault="00605E0D" w:rsidP="00605E0D">
            <w:pPr>
              <w:spacing w:line="340" w:lineRule="exact"/>
              <w:ind w:left="-150" w:right="-105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FB0D60">
              <w:rPr>
                <w:rFonts w:ascii="Angsana New" w:hAnsi="Angsana New"/>
                <w:b/>
                <w:bCs/>
                <w:sz w:val="28"/>
              </w:rPr>
              <w:t>(</w:t>
            </w: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605E0D" w:rsidRPr="00FB0D60" w14:paraId="1B45AFD5" w14:textId="77777777" w:rsidTr="00C679FE">
        <w:trPr>
          <w:cantSplit/>
        </w:trPr>
        <w:tc>
          <w:tcPr>
            <w:tcW w:w="2790" w:type="dxa"/>
            <w:vAlign w:val="bottom"/>
          </w:tcPr>
          <w:p w14:paraId="223E54E7" w14:textId="77777777" w:rsidR="00605E0D" w:rsidRPr="00FB0D60" w:rsidRDefault="00605E0D" w:rsidP="00C679FE">
            <w:pPr>
              <w:spacing w:line="340" w:lineRule="exact"/>
              <w:ind w:left="70"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B0D60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372" w:type="dxa"/>
            <w:vAlign w:val="bottom"/>
          </w:tcPr>
          <w:p w14:paraId="4C4BDF0F" w14:textId="77777777" w:rsidR="00605E0D" w:rsidRPr="00FB0D60" w:rsidRDefault="00605E0D" w:rsidP="00605E0D">
            <w:pPr>
              <w:spacing w:line="34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5B924AF" w14:textId="77777777" w:rsidR="00605E0D" w:rsidRPr="00FB0D60" w:rsidRDefault="00605E0D" w:rsidP="00605E0D">
            <w:pPr>
              <w:spacing w:line="34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7AC10611" w14:textId="77777777" w:rsidR="00605E0D" w:rsidRPr="00FB0D60" w:rsidRDefault="00605E0D" w:rsidP="00605E0D">
            <w:pPr>
              <w:spacing w:line="34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5A12B8BA" w14:textId="77777777" w:rsidR="00605E0D" w:rsidRPr="00FB0D60" w:rsidRDefault="00605E0D" w:rsidP="00605E0D">
            <w:pPr>
              <w:spacing w:line="340" w:lineRule="exact"/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05E0D" w:rsidRPr="00FB0D60" w14:paraId="46394A36" w14:textId="77777777" w:rsidTr="00C679FE">
        <w:trPr>
          <w:cantSplit/>
        </w:trPr>
        <w:tc>
          <w:tcPr>
            <w:tcW w:w="2790" w:type="dxa"/>
            <w:shd w:val="clear" w:color="auto" w:fill="auto"/>
            <w:vAlign w:val="bottom"/>
          </w:tcPr>
          <w:p w14:paraId="5B77464F" w14:textId="77777777" w:rsidR="00605E0D" w:rsidRPr="00FB0D60" w:rsidRDefault="00605E0D" w:rsidP="00C679FE">
            <w:pPr>
              <w:spacing w:line="340" w:lineRule="exact"/>
              <w:ind w:left="70" w:right="-108"/>
              <w:rPr>
                <w:rFonts w:ascii="Angsana New" w:hAnsi="Angsana New"/>
                <w:sz w:val="28"/>
                <w:cs/>
              </w:rPr>
            </w:pPr>
            <w:r w:rsidRPr="00FB0D60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D12CEE" w14:textId="06395667" w:rsidR="00605E0D" w:rsidRPr="00FB0D60" w:rsidRDefault="00D93692" w:rsidP="00807FF7">
            <w:pPr>
              <w:spacing w:line="340" w:lineRule="exact"/>
              <w:ind w:left="152" w:right="20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8B54CFA" w14:textId="1B3CE40E" w:rsidR="00605E0D" w:rsidRPr="00FB0D60" w:rsidRDefault="002408B0" w:rsidP="00605E0D">
            <w:pPr>
              <w:tabs>
                <w:tab w:val="decimal" w:pos="43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0</w:t>
            </w:r>
            <w:r w:rsidR="00605E0D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56D43C" w14:textId="332A554D" w:rsidR="00605E0D" w:rsidRPr="00FB0D60" w:rsidRDefault="00D93692" w:rsidP="00605E0D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418CB3B" w14:textId="57BE3680" w:rsidR="00605E0D" w:rsidRPr="00FB0D60" w:rsidRDefault="002408B0" w:rsidP="00605E0D">
            <w:pPr>
              <w:tabs>
                <w:tab w:val="decimal" w:pos="43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408B0">
              <w:rPr>
                <w:rFonts w:ascii="Angsana New" w:hAnsi="Angsana New"/>
                <w:sz w:val="28"/>
              </w:rPr>
              <w:t>32</w:t>
            </w:r>
            <w:r w:rsidR="006D7632" w:rsidRPr="00FB0D60">
              <w:rPr>
                <w:rFonts w:ascii="Angsana New" w:hAnsi="Angsana New"/>
                <w:sz w:val="28"/>
              </w:rPr>
              <w:t>.</w:t>
            </w:r>
            <w:r w:rsidRPr="002408B0">
              <w:rPr>
                <w:rFonts w:ascii="Angsana New" w:hAnsi="Angsana New"/>
                <w:sz w:val="28"/>
              </w:rPr>
              <w:t>28</w:t>
            </w:r>
          </w:p>
        </w:tc>
      </w:tr>
    </w:tbl>
    <w:p w14:paraId="1EE0C0CD" w14:textId="33FCCF2F" w:rsidR="00605E0D" w:rsidRPr="00FB0D60" w:rsidRDefault="002408B0" w:rsidP="00C679FE">
      <w:pPr>
        <w:spacing w:before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2408B0">
        <w:rPr>
          <w:rFonts w:ascii="Angsana New" w:hAnsi="Angsana New"/>
          <w:sz w:val="32"/>
          <w:szCs w:val="32"/>
        </w:rPr>
        <w:t>43</w:t>
      </w:r>
      <w:r w:rsidR="00605E0D" w:rsidRPr="00FB0D60">
        <w:rPr>
          <w:rFonts w:ascii="Angsana New" w:hAnsi="Angsana New"/>
          <w:sz w:val="32"/>
          <w:szCs w:val="32"/>
        </w:rPr>
        <w:t>.</w:t>
      </w:r>
      <w:r w:rsidRPr="002408B0">
        <w:rPr>
          <w:rFonts w:ascii="Angsana New" w:hAnsi="Angsana New"/>
          <w:sz w:val="32"/>
          <w:szCs w:val="32"/>
        </w:rPr>
        <w:t>2</w:t>
      </w:r>
      <w:r w:rsidR="00605E0D" w:rsidRPr="00FB0D60">
        <w:rPr>
          <w:rFonts w:ascii="Angsana New" w:hAnsi="Angsana New"/>
          <w:sz w:val="32"/>
          <w:szCs w:val="32"/>
        </w:rPr>
        <w:tab/>
      </w:r>
      <w:r w:rsidR="00605E0D" w:rsidRPr="00FB0D60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2F514161" w14:textId="77777777" w:rsidR="00605E0D" w:rsidRPr="00FB0D60" w:rsidRDefault="00605E0D" w:rsidP="00C679FE">
      <w:pPr>
        <w:ind w:left="126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pacing w:val="-6"/>
          <w:sz w:val="32"/>
          <w:szCs w:val="32"/>
          <w:cs/>
        </w:rPr>
        <w:t>เนื่องจากเครื่องมือทางการเงินส่วนใหญ่ของ</w:t>
      </w:r>
      <w:r w:rsidR="00CA390F" w:rsidRPr="00FB0D60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FB0D60">
        <w:rPr>
          <w:rFonts w:ascii="Angsana New" w:hAnsi="Angsana New"/>
          <w:spacing w:val="-6"/>
          <w:sz w:val="32"/>
          <w:szCs w:val="32"/>
          <w:cs/>
        </w:rPr>
        <w:t>และบริษัทย่อยจัดอยู่ในประเภทระยะสั้น เงินให้กู้ยืมและเงินกู้ยืมมีอัตราดอกเบี้ยใกล้เคียงกับอัตราดอกเบี้ยในตลาด</w:t>
      </w:r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บริษัทย่อย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B45F5F6" w14:textId="515126D2" w:rsidR="00605E0D" w:rsidRPr="00FB0D60" w:rsidRDefault="002408B0" w:rsidP="002361B9">
      <w:pPr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408B0">
        <w:rPr>
          <w:rFonts w:ascii="Angsana New" w:hAnsi="Angsana New"/>
          <w:b/>
          <w:bCs/>
          <w:sz w:val="32"/>
          <w:szCs w:val="32"/>
        </w:rPr>
        <w:t>44</w:t>
      </w:r>
      <w:r w:rsidR="00605E0D" w:rsidRPr="00FB0D60">
        <w:rPr>
          <w:rFonts w:ascii="Angsana New" w:hAnsi="Angsana New"/>
          <w:b/>
          <w:bCs/>
          <w:sz w:val="32"/>
          <w:szCs w:val="32"/>
        </w:rPr>
        <w:t>.</w:t>
      </w:r>
      <w:r w:rsidR="00605E0D" w:rsidRPr="00FB0D60">
        <w:rPr>
          <w:rFonts w:ascii="Angsana New" w:hAnsi="Angsana New"/>
          <w:b/>
          <w:bCs/>
          <w:sz w:val="32"/>
          <w:szCs w:val="32"/>
        </w:rPr>
        <w:tab/>
      </w:r>
      <w:r w:rsidR="00605E0D" w:rsidRPr="00FB0D60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25F9C266" w14:textId="52AA6EB5" w:rsidR="00605E0D" w:rsidRPr="00FB0D60" w:rsidRDefault="00605E0D" w:rsidP="00C679FE">
      <w:pPr>
        <w:tabs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FB0D60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โดย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ณ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>วันที่</w:t>
      </w:r>
      <w:r w:rsidRPr="00FB0D60">
        <w:rPr>
          <w:rFonts w:ascii="Angsana New" w:hAnsi="Angsana New"/>
          <w:sz w:val="32"/>
          <w:szCs w:val="32"/>
        </w:rPr>
        <w:t xml:space="preserve">                       </w:t>
      </w:r>
      <w:r w:rsidR="002408B0" w:rsidRPr="002408B0">
        <w:rPr>
          <w:rFonts w:ascii="Angsana New" w:hAnsi="Angsana New"/>
          <w:sz w:val="32"/>
          <w:szCs w:val="32"/>
        </w:rPr>
        <w:t>31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ธันวาคม </w:t>
      </w:r>
      <w:r w:rsidR="002408B0" w:rsidRPr="002408B0">
        <w:rPr>
          <w:rFonts w:ascii="Angsana New" w:hAnsi="Angsana New"/>
          <w:sz w:val="32"/>
          <w:szCs w:val="32"/>
        </w:rPr>
        <w:t>2562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42</w:t>
      </w:r>
      <w:r w:rsidRPr="00FB0D60">
        <w:rPr>
          <w:rFonts w:ascii="Angsana New" w:hAnsi="Angsana New"/>
          <w:sz w:val="32"/>
          <w:szCs w:val="32"/>
        </w:rPr>
        <w:t>: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41</w:t>
      </w:r>
      <w:r w:rsidRPr="00FB0D60">
        <w:rPr>
          <w:rFonts w:ascii="Angsana New" w:hAnsi="Angsana New"/>
          <w:sz w:val="32"/>
          <w:szCs w:val="32"/>
        </w:rPr>
        <w:t>: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) </w:t>
      </w:r>
      <w:r w:rsidRPr="00FB0D60">
        <w:rPr>
          <w:rFonts w:ascii="Angsana New" w:hAnsi="Angsana New"/>
          <w:sz w:val="32"/>
          <w:szCs w:val="32"/>
          <w:cs/>
        </w:rPr>
        <w:t xml:space="preserve">และเฉพาะกิจการมีอัตราส่วนหนี้สินต่อทุนเท่ากับ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18</w:t>
      </w:r>
      <w:r w:rsidRPr="00FB0D60">
        <w:rPr>
          <w:rFonts w:ascii="Angsana New" w:hAnsi="Angsana New"/>
          <w:sz w:val="32"/>
          <w:szCs w:val="32"/>
        </w:rPr>
        <w:t>: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 (</w:t>
      </w:r>
      <w:r w:rsidR="002408B0" w:rsidRPr="002408B0">
        <w:rPr>
          <w:rFonts w:ascii="Angsana New" w:hAnsi="Angsana New"/>
          <w:sz w:val="32"/>
          <w:szCs w:val="32"/>
        </w:rPr>
        <w:t>2561</w:t>
      </w:r>
      <w:r w:rsidRPr="00FB0D60">
        <w:rPr>
          <w:rFonts w:ascii="Angsana New" w:hAnsi="Angsana New"/>
          <w:sz w:val="32"/>
          <w:szCs w:val="32"/>
        </w:rPr>
        <w:t xml:space="preserve">: </w:t>
      </w:r>
      <w:r w:rsidR="002408B0" w:rsidRPr="002408B0">
        <w:rPr>
          <w:rFonts w:ascii="Angsana New" w:hAnsi="Angsana New"/>
          <w:sz w:val="32"/>
          <w:szCs w:val="32"/>
        </w:rPr>
        <w:t>0</w:t>
      </w:r>
      <w:r w:rsidRPr="00FB0D60">
        <w:rPr>
          <w:rFonts w:ascii="Angsana New" w:hAnsi="Angsana New"/>
          <w:sz w:val="32"/>
          <w:szCs w:val="32"/>
        </w:rPr>
        <w:t>.</w:t>
      </w:r>
      <w:r w:rsidR="002408B0" w:rsidRPr="002408B0">
        <w:rPr>
          <w:rFonts w:ascii="Angsana New" w:hAnsi="Angsana New"/>
          <w:sz w:val="32"/>
          <w:szCs w:val="32"/>
        </w:rPr>
        <w:t>17</w:t>
      </w:r>
      <w:r w:rsidRPr="00FB0D60">
        <w:rPr>
          <w:rFonts w:ascii="Angsana New" w:hAnsi="Angsana New"/>
          <w:sz w:val="32"/>
          <w:szCs w:val="32"/>
        </w:rPr>
        <w:t>: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 xml:space="preserve">) </w:t>
      </w:r>
    </w:p>
    <w:p w14:paraId="79A38956" w14:textId="07EBE188" w:rsidR="006A4627" w:rsidRPr="00FB0D60" w:rsidRDefault="002408B0" w:rsidP="002361B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408B0">
        <w:rPr>
          <w:rFonts w:ascii="Angsana New" w:hAnsi="Angsana New"/>
          <w:b/>
          <w:bCs/>
          <w:sz w:val="32"/>
          <w:szCs w:val="32"/>
        </w:rPr>
        <w:t>4</w:t>
      </w:r>
      <w:r w:rsidR="00C502A1">
        <w:rPr>
          <w:rFonts w:ascii="Angsana New" w:hAnsi="Angsana New"/>
          <w:b/>
          <w:bCs/>
          <w:sz w:val="32"/>
          <w:szCs w:val="32"/>
        </w:rPr>
        <w:t>5</w:t>
      </w:r>
      <w:r w:rsidR="006A4627" w:rsidRPr="00FB0D60">
        <w:rPr>
          <w:rFonts w:ascii="Angsana New" w:hAnsi="Angsana New"/>
          <w:b/>
          <w:bCs/>
          <w:sz w:val="32"/>
          <w:szCs w:val="32"/>
        </w:rPr>
        <w:t>.</w:t>
      </w:r>
      <w:r w:rsidR="006A4627" w:rsidRPr="00FB0D60">
        <w:rPr>
          <w:rFonts w:ascii="Angsana New" w:hAnsi="Angsana New"/>
          <w:b/>
          <w:bCs/>
          <w:sz w:val="32"/>
          <w:szCs w:val="32"/>
        </w:rPr>
        <w:tab/>
      </w:r>
      <w:r w:rsidR="00CC0445" w:rsidRPr="00FB0D60">
        <w:rPr>
          <w:rFonts w:ascii="Angsana New" w:hAnsi="Angsana New" w:hint="cs"/>
          <w:b/>
          <w:bCs/>
          <w:sz w:val="32"/>
          <w:szCs w:val="32"/>
          <w:cs/>
        </w:rPr>
        <w:t>เหตุการณ์หลังรอบระยะการรายงาน</w:t>
      </w:r>
    </w:p>
    <w:p w14:paraId="011FFB83" w14:textId="1B61C86A" w:rsidR="00B25AD8" w:rsidRPr="00FB0D60" w:rsidRDefault="00B25AD8" w:rsidP="00B25AD8">
      <w:pPr>
        <w:tabs>
          <w:tab w:val="left" w:pos="1440"/>
        </w:tabs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B0D6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408B0" w:rsidRPr="002408B0">
        <w:rPr>
          <w:rFonts w:ascii="Angsana New" w:hAnsi="Angsana New"/>
          <w:sz w:val="32"/>
          <w:szCs w:val="32"/>
        </w:rPr>
        <w:t>7</w:t>
      </w:r>
      <w:r w:rsidRPr="00FB0D6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2408B0" w:rsidRPr="002408B0">
        <w:rPr>
          <w:rFonts w:ascii="Angsana New" w:hAnsi="Angsana New"/>
          <w:sz w:val="32"/>
          <w:szCs w:val="32"/>
        </w:rPr>
        <w:t>2563</w:t>
      </w:r>
      <w:r w:rsidRPr="00FB0D60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ที่ประชุมวิสามัญผู้ถือหุ้นครั้งที่ </w:t>
      </w:r>
      <w:r w:rsidR="002408B0" w:rsidRPr="002408B0">
        <w:rPr>
          <w:rFonts w:ascii="Angsana New" w:hAnsi="Angsana New"/>
          <w:sz w:val="32"/>
          <w:szCs w:val="32"/>
        </w:rPr>
        <w:t>1</w:t>
      </w:r>
      <w:r w:rsidRPr="00FB0D60">
        <w:rPr>
          <w:rFonts w:ascii="Angsana New" w:hAnsi="Angsana New"/>
          <w:sz w:val="32"/>
          <w:szCs w:val="32"/>
        </w:rPr>
        <w:t>/</w:t>
      </w:r>
      <w:r w:rsidR="002408B0" w:rsidRPr="002408B0">
        <w:rPr>
          <w:rFonts w:ascii="Angsana New" w:hAnsi="Angsana New"/>
          <w:sz w:val="32"/>
          <w:szCs w:val="32"/>
        </w:rPr>
        <w:t>2563</w:t>
      </w:r>
      <w:r w:rsidRPr="00FB0D60">
        <w:rPr>
          <w:rFonts w:ascii="Angsana New" w:hAnsi="Angsana New" w:hint="cs"/>
          <w:sz w:val="32"/>
          <w:szCs w:val="32"/>
          <w:cs/>
        </w:rPr>
        <w:t xml:space="preserve"> ของบริษัท บียอน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เฮลท์แคร์</w:t>
      </w:r>
      <w:proofErr w:type="spellEnd"/>
      <w:r w:rsidRPr="00FB0D60">
        <w:rPr>
          <w:rFonts w:ascii="Angsana New" w:hAnsi="Angsana New" w:hint="cs"/>
          <w:sz w:val="32"/>
          <w:szCs w:val="32"/>
          <w:cs/>
        </w:rPr>
        <w:t xml:space="preserve"> จำกัด มีมติพิเศษให้เปลี่ยนแปลงชื่อจาก บริษัท บียอน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ด์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B0D60">
        <w:rPr>
          <w:rFonts w:ascii="Angsana New" w:hAnsi="Angsana New" w:hint="cs"/>
          <w:sz w:val="32"/>
          <w:szCs w:val="32"/>
          <w:cs/>
        </w:rPr>
        <w:t>เฮลท์แคร์</w:t>
      </w:r>
      <w:proofErr w:type="spellEnd"/>
      <w:r w:rsidRPr="00FB0D60">
        <w:rPr>
          <w:rFonts w:ascii="Angsana New" w:hAnsi="Angsana New"/>
          <w:sz w:val="32"/>
          <w:szCs w:val="32"/>
          <w:cs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จำกัด เป็นบริษัท เอ็นเนอร์ยี่ ฟอร์ โซไซตี้ จำกัด และแก้ไขเปลี่ยนแปลงวัตถุประสงค์ของธุรกิจจากการนำเข้าและส่งออกผลิตภัณฑ์อาหารเสริมและเครื่องสำอางทุกชนิด เป็นการผลิต นำเข้าและส่งออกอุปกรณ์สำหรับระบบไฟฟ้าพลังงานแสงอาทิตย์โดยบริษัทดังกล่าวได้จดทะเบียนการเปลี่ยนแปลงข้อมูลบริษัทและแก้ไขหนังสือบริคณห์สนธิกับกรมพัฒนาธุรกิจการค้า กระทรวงพาณิชย์เรียบร้อยแล้ว เมื่อวันที่ </w:t>
      </w:r>
      <w:r w:rsidR="002408B0" w:rsidRPr="002408B0">
        <w:rPr>
          <w:rFonts w:ascii="Angsana New" w:hAnsi="Angsana New"/>
          <w:sz w:val="32"/>
          <w:szCs w:val="32"/>
        </w:rPr>
        <w:t>14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Pr="00FB0D60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408B0" w:rsidRPr="002408B0">
        <w:rPr>
          <w:rFonts w:ascii="Angsana New" w:hAnsi="Angsana New"/>
          <w:sz w:val="32"/>
          <w:szCs w:val="32"/>
        </w:rPr>
        <w:t>2563</w:t>
      </w:r>
    </w:p>
    <w:p w14:paraId="38E64F06" w14:textId="4A67E0A4" w:rsidR="00605E0D" w:rsidRPr="00FB0D60" w:rsidRDefault="00C502A1" w:rsidP="002361B9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46</w:t>
      </w:r>
      <w:r w:rsidR="00605E0D" w:rsidRPr="00FB0D60">
        <w:rPr>
          <w:rFonts w:ascii="Angsana New" w:hAnsi="Angsana New"/>
          <w:b/>
          <w:bCs/>
          <w:sz w:val="32"/>
          <w:szCs w:val="32"/>
        </w:rPr>
        <w:t>.</w:t>
      </w:r>
      <w:r w:rsidR="00605E0D" w:rsidRPr="00FB0D60">
        <w:rPr>
          <w:rFonts w:ascii="Angsana New" w:hAnsi="Angsana New"/>
          <w:b/>
          <w:bCs/>
          <w:sz w:val="32"/>
          <w:szCs w:val="32"/>
        </w:rPr>
        <w:tab/>
      </w:r>
      <w:r w:rsidR="00605E0D" w:rsidRPr="00FB0D60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6725F3C" w14:textId="0069BC42" w:rsidR="00605E0D" w:rsidRPr="002408B0" w:rsidRDefault="00605E0D" w:rsidP="00C679FE">
      <w:pPr>
        <w:tabs>
          <w:tab w:val="left" w:pos="90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B0D60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</w:t>
      </w:r>
      <w:r w:rsidRPr="00FB0D60">
        <w:rPr>
          <w:rFonts w:ascii="Angsana New" w:hAnsi="Angsana New" w:hint="cs"/>
          <w:sz w:val="32"/>
          <w:szCs w:val="32"/>
          <w:cs/>
        </w:rPr>
        <w:t>คณะ</w:t>
      </w:r>
      <w:r w:rsidRPr="00FB0D60">
        <w:rPr>
          <w:rFonts w:ascii="Angsana New" w:hAnsi="Angsana New"/>
          <w:sz w:val="32"/>
          <w:szCs w:val="32"/>
          <w:cs/>
        </w:rPr>
        <w:t>กรรมการ</w:t>
      </w:r>
      <w:r w:rsidR="00CA390F" w:rsidRPr="00FB0D60">
        <w:rPr>
          <w:rFonts w:ascii="Angsana New" w:hAnsi="Angsana New"/>
          <w:sz w:val="32"/>
          <w:szCs w:val="32"/>
          <w:cs/>
        </w:rPr>
        <w:t>บริษัท</w:t>
      </w:r>
      <w:r w:rsidRPr="00FB0D60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2408B0" w:rsidRPr="002408B0">
        <w:rPr>
          <w:rFonts w:ascii="Angsana New" w:hAnsi="Angsana New"/>
          <w:sz w:val="32"/>
          <w:szCs w:val="32"/>
        </w:rPr>
        <w:t>2</w:t>
      </w:r>
      <w:r w:rsidR="006F3C95">
        <w:rPr>
          <w:rFonts w:ascii="Angsana New" w:hAnsi="Angsana New"/>
          <w:sz w:val="32"/>
          <w:szCs w:val="32"/>
        </w:rPr>
        <w:t xml:space="preserve"> </w:t>
      </w:r>
      <w:r w:rsidR="006F3C95">
        <w:rPr>
          <w:rFonts w:ascii="Angsana New" w:hAnsi="Angsana New" w:hint="cs"/>
          <w:sz w:val="32"/>
          <w:szCs w:val="32"/>
          <w:cs/>
        </w:rPr>
        <w:t>มีนาคม</w:t>
      </w:r>
      <w:r w:rsidRPr="00FB0D60">
        <w:rPr>
          <w:rFonts w:ascii="Angsana New" w:hAnsi="Angsana New"/>
          <w:sz w:val="32"/>
          <w:szCs w:val="32"/>
        </w:rPr>
        <w:t xml:space="preserve"> </w:t>
      </w:r>
      <w:r w:rsidR="002408B0" w:rsidRPr="002408B0">
        <w:rPr>
          <w:rFonts w:ascii="Angsana New" w:hAnsi="Angsana New"/>
          <w:sz w:val="32"/>
          <w:szCs w:val="32"/>
        </w:rPr>
        <w:t>2563</w:t>
      </w:r>
    </w:p>
    <w:sectPr w:rsidR="00605E0D" w:rsidRPr="002408B0" w:rsidSect="00102D54">
      <w:headerReference w:type="default" r:id="rId15"/>
      <w:footerReference w:type="default" r:id="rId16"/>
      <w:footnotePr>
        <w:pos w:val="sectEnd"/>
      </w:footnotePr>
      <w:endnotePr>
        <w:numFmt w:val="decimal"/>
        <w:numStart w:val="0"/>
      </w:endnotePr>
      <w:pgSz w:w="11909" w:h="16834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4C39F" w14:textId="77777777" w:rsidR="005055E2" w:rsidRDefault="005055E2">
      <w:pPr>
        <w:rPr>
          <w:rFonts w:hint="eastAsia"/>
        </w:rPr>
      </w:pPr>
      <w:r>
        <w:separator/>
      </w:r>
    </w:p>
  </w:endnote>
  <w:endnote w:type="continuationSeparator" w:id="0">
    <w:p w14:paraId="2D0FE923" w14:textId="77777777" w:rsidR="005055E2" w:rsidRDefault="005055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F3C2C" w14:textId="19248B80" w:rsidR="005055E2" w:rsidRPr="002C13D4" w:rsidRDefault="005055E2" w:rsidP="002C13D4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0B4AD" w14:textId="7DFA0984" w:rsidR="005055E2" w:rsidRPr="002C13D4" w:rsidRDefault="005055E2" w:rsidP="002C13D4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39F8FB" w14:textId="77777777" w:rsidR="005055E2" w:rsidRDefault="005055E2">
      <w:pPr>
        <w:rPr>
          <w:rFonts w:hint="eastAsia"/>
        </w:rPr>
      </w:pPr>
      <w:r>
        <w:separator/>
      </w:r>
    </w:p>
  </w:footnote>
  <w:footnote w:type="continuationSeparator" w:id="0">
    <w:p w14:paraId="2CD44B71" w14:textId="77777777" w:rsidR="005055E2" w:rsidRDefault="005055E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BA254" w14:textId="08BD0C1B" w:rsidR="005055E2" w:rsidRPr="00CE17EA" w:rsidRDefault="005055E2" w:rsidP="00351BBB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CD253" w14:textId="4B34957D" w:rsidR="005055E2" w:rsidRPr="00CE17EA" w:rsidRDefault="005055E2" w:rsidP="0070124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745DB661" w14:textId="1496A4F0" w:rsidR="005055E2" w:rsidRPr="00AC6B3B" w:rsidRDefault="005055E2" w:rsidP="00351BBB">
    <w:pPr>
      <w:pStyle w:val="Header"/>
      <w:jc w:val="center"/>
      <w:rPr>
        <w:rFonts w:hAnsi="Times New Roman"/>
        <w:sz w:val="21"/>
        <w:szCs w:val="26"/>
      </w:rPr>
    </w:pPr>
    <w:r>
      <w:rPr>
        <w:rFonts w:hAnsi="Times New Roman" w:cs="Times New Roman"/>
        <w:sz w:val="21"/>
        <w:szCs w:val="21"/>
      </w:rPr>
      <w:fldChar w:fldCharType="begin"/>
    </w:r>
    <w:r>
      <w:rPr>
        <w:rFonts w:hAnsi="Times New Roman" w:cs="Times New Roman"/>
        <w:sz w:val="21"/>
        <w:szCs w:val="21"/>
      </w:rPr>
      <w:instrText xml:space="preserve"> PAGE   \* MERGEFORMAT </w:instrText>
    </w:r>
    <w:r>
      <w:rPr>
        <w:rFonts w:hAnsi="Times New Roman" w:cs="Times New Roman"/>
        <w:sz w:val="21"/>
        <w:szCs w:val="21"/>
      </w:rPr>
      <w:fldChar w:fldCharType="separate"/>
    </w:r>
    <w:r w:rsidR="00212802">
      <w:rPr>
        <w:rFonts w:hAnsi="Times New Roman" w:cs="Times New Roman"/>
        <w:noProof/>
        <w:sz w:val="21"/>
        <w:szCs w:val="21"/>
      </w:rPr>
      <w:t>- 76 -</w:t>
    </w:r>
    <w:r>
      <w:rPr>
        <w:rFonts w:hAnsi="Times New Roman" w:cs="Times New Roman"/>
        <w:sz w:val="21"/>
        <w:szCs w:val="21"/>
      </w:rPr>
      <w:fldChar w:fldCharType="end"/>
    </w:r>
  </w:p>
  <w:p w14:paraId="4A2AADBC" w14:textId="77777777" w:rsidR="005055E2" w:rsidRPr="00CE17EA" w:rsidRDefault="005055E2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D1048" w14:textId="190E5EFD" w:rsidR="005055E2" w:rsidRPr="00CE17EA" w:rsidRDefault="005055E2" w:rsidP="0070124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6D4683BA" w14:textId="4D1007B0" w:rsidR="005055E2" w:rsidRPr="00AC6B3B" w:rsidRDefault="005055E2" w:rsidP="00351BBB">
    <w:pPr>
      <w:pStyle w:val="Header"/>
      <w:jc w:val="center"/>
      <w:rPr>
        <w:rFonts w:hAnsi="Times New Roman"/>
        <w:sz w:val="21"/>
        <w:szCs w:val="26"/>
      </w:rPr>
    </w:pPr>
    <w:r>
      <w:rPr>
        <w:rFonts w:hAnsi="Times New Roman" w:cs="Times New Roman"/>
        <w:sz w:val="21"/>
        <w:szCs w:val="21"/>
      </w:rPr>
      <w:fldChar w:fldCharType="begin"/>
    </w:r>
    <w:r>
      <w:rPr>
        <w:rFonts w:hAnsi="Times New Roman" w:cs="Times New Roman"/>
        <w:sz w:val="21"/>
        <w:szCs w:val="21"/>
      </w:rPr>
      <w:instrText xml:space="preserve"> PAGE   \* MERGEFORMAT </w:instrText>
    </w:r>
    <w:r>
      <w:rPr>
        <w:rFonts w:hAnsi="Times New Roman" w:cs="Times New Roman"/>
        <w:sz w:val="21"/>
        <w:szCs w:val="21"/>
      </w:rPr>
      <w:fldChar w:fldCharType="separate"/>
    </w:r>
    <w:r w:rsidR="00212802">
      <w:rPr>
        <w:rFonts w:hAnsi="Times New Roman" w:cs="Times New Roman"/>
        <w:noProof/>
        <w:sz w:val="21"/>
        <w:szCs w:val="21"/>
      </w:rPr>
      <w:t>- 92 -</w:t>
    </w:r>
    <w:r>
      <w:rPr>
        <w:rFonts w:hAnsi="Times New Roman" w:cs="Times New Roman"/>
        <w:sz w:val="21"/>
        <w:szCs w:val="21"/>
      </w:rPr>
      <w:fldChar w:fldCharType="end"/>
    </w:r>
  </w:p>
  <w:p w14:paraId="45387426" w14:textId="77777777" w:rsidR="005055E2" w:rsidRPr="00CE17EA" w:rsidRDefault="005055E2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38229" w14:textId="6EE536B3" w:rsidR="005055E2" w:rsidRPr="00CE17EA" w:rsidRDefault="005055E2" w:rsidP="00CE17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06D54660" w14:textId="1335ABD8" w:rsidR="005055E2" w:rsidRPr="00CE17EA" w:rsidRDefault="005055E2" w:rsidP="00867AB3">
    <w:pPr>
      <w:pStyle w:val="Header"/>
      <w:jc w:val="center"/>
      <w:rPr>
        <w:rFonts w:hAnsi="Times New Roman" w:cs="Times New Roman"/>
        <w:sz w:val="21"/>
        <w:szCs w:val="21"/>
      </w:rPr>
    </w:pPr>
    <w:r>
      <w:rPr>
        <w:rFonts w:hAnsi="Times New Roman" w:cstheme="minorBidi"/>
        <w:sz w:val="21"/>
        <w:szCs w:val="21"/>
      </w:rPr>
      <w:t xml:space="preserve">- </w:t>
    </w:r>
    <w:r w:rsidRPr="00CE17EA">
      <w:rPr>
        <w:rFonts w:hAnsi="Times New Roman" w:cs="Times New Roman"/>
        <w:sz w:val="21"/>
        <w:szCs w:val="21"/>
      </w:rPr>
      <w:fldChar w:fldCharType="begin"/>
    </w:r>
    <w:r w:rsidRPr="00CE17EA">
      <w:rPr>
        <w:rFonts w:hAnsi="Times New Roman" w:cs="Times New Roman"/>
        <w:sz w:val="21"/>
        <w:szCs w:val="21"/>
      </w:rPr>
      <w:instrText xml:space="preserve"> PAGE   \* MERGEFORMAT </w:instrText>
    </w:r>
    <w:r w:rsidRPr="00CE17EA">
      <w:rPr>
        <w:rFonts w:hAnsi="Times New Roman" w:cs="Times New Roman"/>
        <w:sz w:val="21"/>
        <w:szCs w:val="21"/>
      </w:rPr>
      <w:fldChar w:fldCharType="separate"/>
    </w:r>
    <w:r w:rsidR="00212802">
      <w:rPr>
        <w:rFonts w:hAnsi="Times New Roman" w:cs="Times New Roman"/>
        <w:noProof/>
        <w:sz w:val="21"/>
        <w:szCs w:val="21"/>
      </w:rPr>
      <w:t>94</w:t>
    </w:r>
    <w:r w:rsidRPr="00CE17EA">
      <w:rPr>
        <w:rFonts w:hAnsi="Times New Roman" w:cs="Times New Roman"/>
        <w:noProof/>
        <w:sz w:val="21"/>
        <w:szCs w:val="21"/>
      </w:rPr>
      <w:fldChar w:fldCharType="end"/>
    </w:r>
    <w:r>
      <w:rPr>
        <w:rFonts w:hAnsi="Times New Roman" w:cs="Times New Roman"/>
        <w:noProof/>
        <w:sz w:val="21"/>
        <w:szCs w:val="21"/>
      </w:rPr>
      <w:t xml:space="preserve"> -</w:t>
    </w:r>
  </w:p>
  <w:p w14:paraId="3EF97E6F" w14:textId="77777777" w:rsidR="005055E2" w:rsidRPr="00CE17EA" w:rsidRDefault="005055E2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71C1A" w14:textId="309DAB13" w:rsidR="005055E2" w:rsidRPr="00CE17EA" w:rsidRDefault="005055E2" w:rsidP="00CE17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5F2DCE96" w14:textId="272C288B" w:rsidR="005055E2" w:rsidRPr="00CE17EA" w:rsidRDefault="005055E2" w:rsidP="00867AB3">
    <w:pPr>
      <w:pStyle w:val="Header"/>
      <w:jc w:val="center"/>
      <w:rPr>
        <w:rFonts w:hAnsi="Times New Roman" w:cs="Times New Roman"/>
        <w:sz w:val="21"/>
        <w:szCs w:val="21"/>
      </w:rPr>
    </w:pPr>
    <w:r>
      <w:rPr>
        <w:rFonts w:hAnsi="Times New Roman" w:cstheme="minorBidi"/>
        <w:sz w:val="21"/>
        <w:szCs w:val="21"/>
      </w:rPr>
      <w:t xml:space="preserve">- </w:t>
    </w:r>
    <w:r w:rsidRPr="00CE17EA">
      <w:rPr>
        <w:rFonts w:hAnsi="Times New Roman" w:cs="Times New Roman"/>
        <w:sz w:val="21"/>
        <w:szCs w:val="21"/>
      </w:rPr>
      <w:fldChar w:fldCharType="begin"/>
    </w:r>
    <w:r w:rsidRPr="00CE17EA">
      <w:rPr>
        <w:rFonts w:hAnsi="Times New Roman" w:cs="Times New Roman"/>
        <w:sz w:val="21"/>
        <w:szCs w:val="21"/>
      </w:rPr>
      <w:instrText xml:space="preserve"> PAGE   \* MERGEFORMAT </w:instrText>
    </w:r>
    <w:r w:rsidRPr="00CE17EA">
      <w:rPr>
        <w:rFonts w:hAnsi="Times New Roman" w:cs="Times New Roman"/>
        <w:sz w:val="21"/>
        <w:szCs w:val="21"/>
      </w:rPr>
      <w:fldChar w:fldCharType="separate"/>
    </w:r>
    <w:r w:rsidR="00212802">
      <w:rPr>
        <w:rFonts w:hAnsi="Times New Roman" w:cs="Times New Roman"/>
        <w:noProof/>
        <w:sz w:val="21"/>
        <w:szCs w:val="21"/>
      </w:rPr>
      <w:t>103</w:t>
    </w:r>
    <w:r w:rsidRPr="00CE17EA">
      <w:rPr>
        <w:rFonts w:hAnsi="Times New Roman" w:cs="Times New Roman"/>
        <w:noProof/>
        <w:sz w:val="21"/>
        <w:szCs w:val="21"/>
      </w:rPr>
      <w:fldChar w:fldCharType="end"/>
    </w:r>
    <w:r>
      <w:rPr>
        <w:rFonts w:hAnsi="Times New Roman" w:cs="Times New Roman"/>
        <w:noProof/>
        <w:sz w:val="21"/>
        <w:szCs w:val="21"/>
      </w:rPr>
      <w:t xml:space="preserve"> -</w:t>
    </w:r>
  </w:p>
  <w:p w14:paraId="7B5B32B8" w14:textId="77777777" w:rsidR="005055E2" w:rsidRPr="00CE17EA" w:rsidRDefault="005055E2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2DE83" w14:textId="697D9D38" w:rsidR="005055E2" w:rsidRPr="00CE17EA" w:rsidRDefault="005055E2" w:rsidP="00CE17EA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  <w:p w14:paraId="497F4DC9" w14:textId="646FA88D" w:rsidR="005055E2" w:rsidRPr="00CE17EA" w:rsidRDefault="005055E2" w:rsidP="00867AB3">
    <w:pPr>
      <w:pStyle w:val="Header"/>
      <w:jc w:val="center"/>
      <w:rPr>
        <w:rFonts w:hAnsi="Times New Roman" w:cs="Times New Roman"/>
        <w:sz w:val="21"/>
        <w:szCs w:val="21"/>
      </w:rPr>
    </w:pPr>
    <w:r>
      <w:rPr>
        <w:rFonts w:hAnsi="Times New Roman" w:cstheme="minorBidi"/>
        <w:sz w:val="21"/>
        <w:szCs w:val="21"/>
      </w:rPr>
      <w:t xml:space="preserve">- </w:t>
    </w:r>
    <w:r w:rsidRPr="00CE17EA">
      <w:rPr>
        <w:rFonts w:hAnsi="Times New Roman" w:cs="Times New Roman"/>
        <w:sz w:val="21"/>
        <w:szCs w:val="21"/>
      </w:rPr>
      <w:fldChar w:fldCharType="begin"/>
    </w:r>
    <w:r w:rsidRPr="00CE17EA">
      <w:rPr>
        <w:rFonts w:hAnsi="Times New Roman" w:cs="Times New Roman"/>
        <w:sz w:val="21"/>
        <w:szCs w:val="21"/>
      </w:rPr>
      <w:instrText xml:space="preserve"> PAGE   \* MERGEFORMAT </w:instrText>
    </w:r>
    <w:r w:rsidRPr="00CE17EA">
      <w:rPr>
        <w:rFonts w:hAnsi="Times New Roman" w:cs="Times New Roman"/>
        <w:sz w:val="21"/>
        <w:szCs w:val="21"/>
      </w:rPr>
      <w:fldChar w:fldCharType="separate"/>
    </w:r>
    <w:r w:rsidR="00212802">
      <w:rPr>
        <w:rFonts w:hAnsi="Times New Roman" w:cs="Times New Roman"/>
        <w:noProof/>
        <w:sz w:val="21"/>
        <w:szCs w:val="21"/>
      </w:rPr>
      <w:t>104</w:t>
    </w:r>
    <w:r w:rsidRPr="00CE17EA">
      <w:rPr>
        <w:rFonts w:hAnsi="Times New Roman" w:cs="Times New Roman"/>
        <w:noProof/>
        <w:sz w:val="21"/>
        <w:szCs w:val="21"/>
      </w:rPr>
      <w:fldChar w:fldCharType="end"/>
    </w:r>
    <w:r>
      <w:rPr>
        <w:rFonts w:hAnsi="Times New Roman" w:cs="Times New Roman"/>
        <w:noProof/>
        <w:sz w:val="21"/>
        <w:szCs w:val="21"/>
      </w:rPr>
      <w:t xml:space="preserve"> -</w:t>
    </w:r>
  </w:p>
  <w:p w14:paraId="33D7FE26" w14:textId="77777777" w:rsidR="005055E2" w:rsidRPr="00CE17EA" w:rsidRDefault="005055E2" w:rsidP="00CE17EA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D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0B3C8B"/>
    <w:multiLevelType w:val="hybridMultilevel"/>
    <w:tmpl w:val="D47C25DA"/>
    <w:lvl w:ilvl="0" w:tplc="DBD6399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21C35F92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3" w15:restartNumberingAfterBreak="0">
    <w:nsid w:val="4BA702B6"/>
    <w:multiLevelType w:val="multilevel"/>
    <w:tmpl w:val="5DE0CD70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4" w15:restartNumberingAfterBreak="0">
    <w:nsid w:val="4BAF38BC"/>
    <w:multiLevelType w:val="multilevel"/>
    <w:tmpl w:val="7116FA64"/>
    <w:lvl w:ilvl="0">
      <w:start w:val="1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5" w15:restartNumberingAfterBreak="0">
    <w:nsid w:val="4C825629"/>
    <w:multiLevelType w:val="hybridMultilevel"/>
    <w:tmpl w:val="30187DC4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558C2CE1"/>
    <w:multiLevelType w:val="multilevel"/>
    <w:tmpl w:val="C4B26066"/>
    <w:lvl w:ilvl="0">
      <w:start w:val="1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0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84" w:hanging="1440"/>
      </w:pPr>
      <w:rPr>
        <w:rFonts w:hint="default"/>
      </w:rPr>
    </w:lvl>
  </w:abstractNum>
  <w:abstractNum w:abstractNumId="7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74147DE9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0DB7440"/>
    <w:rsid w:val="000001B3"/>
    <w:rsid w:val="000005D0"/>
    <w:rsid w:val="00000758"/>
    <w:rsid w:val="000007B7"/>
    <w:rsid w:val="0000080B"/>
    <w:rsid w:val="00001D12"/>
    <w:rsid w:val="00001EF2"/>
    <w:rsid w:val="000021DE"/>
    <w:rsid w:val="00002506"/>
    <w:rsid w:val="0000288E"/>
    <w:rsid w:val="00002AE8"/>
    <w:rsid w:val="00002B08"/>
    <w:rsid w:val="00002B3F"/>
    <w:rsid w:val="00002BFE"/>
    <w:rsid w:val="00002F2E"/>
    <w:rsid w:val="00003642"/>
    <w:rsid w:val="000036F0"/>
    <w:rsid w:val="000038F5"/>
    <w:rsid w:val="00003C62"/>
    <w:rsid w:val="000049B9"/>
    <w:rsid w:val="00004B08"/>
    <w:rsid w:val="00004E6C"/>
    <w:rsid w:val="0000535C"/>
    <w:rsid w:val="000061AF"/>
    <w:rsid w:val="000063CD"/>
    <w:rsid w:val="0000642B"/>
    <w:rsid w:val="000065DF"/>
    <w:rsid w:val="0000686B"/>
    <w:rsid w:val="00006AB4"/>
    <w:rsid w:val="00007B4C"/>
    <w:rsid w:val="00010254"/>
    <w:rsid w:val="00010303"/>
    <w:rsid w:val="000108AC"/>
    <w:rsid w:val="00010E21"/>
    <w:rsid w:val="00010E90"/>
    <w:rsid w:val="00011C18"/>
    <w:rsid w:val="000124AE"/>
    <w:rsid w:val="000126E2"/>
    <w:rsid w:val="000129CD"/>
    <w:rsid w:val="00012C86"/>
    <w:rsid w:val="000140FF"/>
    <w:rsid w:val="00014238"/>
    <w:rsid w:val="000143A5"/>
    <w:rsid w:val="000147EA"/>
    <w:rsid w:val="000148CF"/>
    <w:rsid w:val="00014FE6"/>
    <w:rsid w:val="0001504B"/>
    <w:rsid w:val="00015532"/>
    <w:rsid w:val="00016122"/>
    <w:rsid w:val="00016123"/>
    <w:rsid w:val="00016282"/>
    <w:rsid w:val="000164A5"/>
    <w:rsid w:val="0001688C"/>
    <w:rsid w:val="00016CEC"/>
    <w:rsid w:val="00016F8A"/>
    <w:rsid w:val="00017374"/>
    <w:rsid w:val="00017526"/>
    <w:rsid w:val="000178DF"/>
    <w:rsid w:val="000179AA"/>
    <w:rsid w:val="00017B4C"/>
    <w:rsid w:val="00017F00"/>
    <w:rsid w:val="0002005C"/>
    <w:rsid w:val="000219A6"/>
    <w:rsid w:val="00023BC3"/>
    <w:rsid w:val="00023CEA"/>
    <w:rsid w:val="000241FF"/>
    <w:rsid w:val="000242CD"/>
    <w:rsid w:val="0002460F"/>
    <w:rsid w:val="0002475D"/>
    <w:rsid w:val="00025321"/>
    <w:rsid w:val="0002540E"/>
    <w:rsid w:val="00025413"/>
    <w:rsid w:val="00025457"/>
    <w:rsid w:val="00025937"/>
    <w:rsid w:val="000265AD"/>
    <w:rsid w:val="00026656"/>
    <w:rsid w:val="00026853"/>
    <w:rsid w:val="00026FBA"/>
    <w:rsid w:val="00027454"/>
    <w:rsid w:val="00027499"/>
    <w:rsid w:val="00027850"/>
    <w:rsid w:val="00027FBC"/>
    <w:rsid w:val="000303BB"/>
    <w:rsid w:val="000304E7"/>
    <w:rsid w:val="00030527"/>
    <w:rsid w:val="00030B6B"/>
    <w:rsid w:val="000310DF"/>
    <w:rsid w:val="000313F9"/>
    <w:rsid w:val="00031AAD"/>
    <w:rsid w:val="00031B61"/>
    <w:rsid w:val="00031DF3"/>
    <w:rsid w:val="000321E9"/>
    <w:rsid w:val="0003252A"/>
    <w:rsid w:val="000325CE"/>
    <w:rsid w:val="000334DA"/>
    <w:rsid w:val="0003356D"/>
    <w:rsid w:val="000339B6"/>
    <w:rsid w:val="0003419C"/>
    <w:rsid w:val="00034C80"/>
    <w:rsid w:val="00035348"/>
    <w:rsid w:val="00035DF6"/>
    <w:rsid w:val="0003645C"/>
    <w:rsid w:val="0003655A"/>
    <w:rsid w:val="00036648"/>
    <w:rsid w:val="00036679"/>
    <w:rsid w:val="000366BF"/>
    <w:rsid w:val="00036AF1"/>
    <w:rsid w:val="0003720F"/>
    <w:rsid w:val="00037437"/>
    <w:rsid w:val="0003790C"/>
    <w:rsid w:val="00037BB7"/>
    <w:rsid w:val="00040C72"/>
    <w:rsid w:val="00041450"/>
    <w:rsid w:val="000418BB"/>
    <w:rsid w:val="00041A4D"/>
    <w:rsid w:val="00041E65"/>
    <w:rsid w:val="00041F07"/>
    <w:rsid w:val="00041F0D"/>
    <w:rsid w:val="00042292"/>
    <w:rsid w:val="0004230F"/>
    <w:rsid w:val="00042394"/>
    <w:rsid w:val="0004286E"/>
    <w:rsid w:val="00042BEA"/>
    <w:rsid w:val="00042D11"/>
    <w:rsid w:val="00043A01"/>
    <w:rsid w:val="00043CF6"/>
    <w:rsid w:val="000440FB"/>
    <w:rsid w:val="00044C07"/>
    <w:rsid w:val="00045386"/>
    <w:rsid w:val="00045A05"/>
    <w:rsid w:val="00045F11"/>
    <w:rsid w:val="00046AC1"/>
    <w:rsid w:val="00047351"/>
    <w:rsid w:val="000475A3"/>
    <w:rsid w:val="00050274"/>
    <w:rsid w:val="00050302"/>
    <w:rsid w:val="00050ABF"/>
    <w:rsid w:val="00050E1F"/>
    <w:rsid w:val="0005193B"/>
    <w:rsid w:val="0005227A"/>
    <w:rsid w:val="000525B1"/>
    <w:rsid w:val="00052A29"/>
    <w:rsid w:val="00052E1C"/>
    <w:rsid w:val="000532F8"/>
    <w:rsid w:val="00053C0E"/>
    <w:rsid w:val="00053C1A"/>
    <w:rsid w:val="0005421E"/>
    <w:rsid w:val="0005428E"/>
    <w:rsid w:val="00054441"/>
    <w:rsid w:val="000546D2"/>
    <w:rsid w:val="000549D7"/>
    <w:rsid w:val="00054DEE"/>
    <w:rsid w:val="00054FE8"/>
    <w:rsid w:val="000552F5"/>
    <w:rsid w:val="00055364"/>
    <w:rsid w:val="00055454"/>
    <w:rsid w:val="0005550D"/>
    <w:rsid w:val="000559E6"/>
    <w:rsid w:val="00055CD3"/>
    <w:rsid w:val="00055DA8"/>
    <w:rsid w:val="0005622A"/>
    <w:rsid w:val="00056A1F"/>
    <w:rsid w:val="00056BF4"/>
    <w:rsid w:val="00057AB6"/>
    <w:rsid w:val="00057AEC"/>
    <w:rsid w:val="000602AE"/>
    <w:rsid w:val="00060BD1"/>
    <w:rsid w:val="00060F62"/>
    <w:rsid w:val="0006105B"/>
    <w:rsid w:val="000617A8"/>
    <w:rsid w:val="00061A09"/>
    <w:rsid w:val="00061C68"/>
    <w:rsid w:val="00062092"/>
    <w:rsid w:val="0006258E"/>
    <w:rsid w:val="0006288C"/>
    <w:rsid w:val="00062A39"/>
    <w:rsid w:val="00062B13"/>
    <w:rsid w:val="00062FBE"/>
    <w:rsid w:val="000630E3"/>
    <w:rsid w:val="000634A1"/>
    <w:rsid w:val="00063B3B"/>
    <w:rsid w:val="00064534"/>
    <w:rsid w:val="0006533B"/>
    <w:rsid w:val="00065565"/>
    <w:rsid w:val="00065C8D"/>
    <w:rsid w:val="00066359"/>
    <w:rsid w:val="000670FE"/>
    <w:rsid w:val="000673D1"/>
    <w:rsid w:val="0006788B"/>
    <w:rsid w:val="00067B51"/>
    <w:rsid w:val="00070135"/>
    <w:rsid w:val="00070E6C"/>
    <w:rsid w:val="0007130F"/>
    <w:rsid w:val="00071811"/>
    <w:rsid w:val="00071954"/>
    <w:rsid w:val="00071B23"/>
    <w:rsid w:val="00072007"/>
    <w:rsid w:val="0007229D"/>
    <w:rsid w:val="000723E5"/>
    <w:rsid w:val="0007334D"/>
    <w:rsid w:val="00073F3E"/>
    <w:rsid w:val="00074040"/>
    <w:rsid w:val="000742C2"/>
    <w:rsid w:val="00074BE1"/>
    <w:rsid w:val="000755BE"/>
    <w:rsid w:val="00075B7E"/>
    <w:rsid w:val="00075CF6"/>
    <w:rsid w:val="00076218"/>
    <w:rsid w:val="000766C7"/>
    <w:rsid w:val="00076CDF"/>
    <w:rsid w:val="000772A5"/>
    <w:rsid w:val="0007768E"/>
    <w:rsid w:val="00077C96"/>
    <w:rsid w:val="00077CFC"/>
    <w:rsid w:val="0008023A"/>
    <w:rsid w:val="00080D24"/>
    <w:rsid w:val="00081365"/>
    <w:rsid w:val="00082226"/>
    <w:rsid w:val="000826E6"/>
    <w:rsid w:val="00082CAB"/>
    <w:rsid w:val="00082F79"/>
    <w:rsid w:val="00083001"/>
    <w:rsid w:val="000830E2"/>
    <w:rsid w:val="000830F8"/>
    <w:rsid w:val="00083152"/>
    <w:rsid w:val="00083291"/>
    <w:rsid w:val="000844E1"/>
    <w:rsid w:val="00084F68"/>
    <w:rsid w:val="000850BF"/>
    <w:rsid w:val="00085734"/>
    <w:rsid w:val="00085ABB"/>
    <w:rsid w:val="00085C56"/>
    <w:rsid w:val="00086238"/>
    <w:rsid w:val="000862F2"/>
    <w:rsid w:val="000866EA"/>
    <w:rsid w:val="00086A61"/>
    <w:rsid w:val="00086C9F"/>
    <w:rsid w:val="00086E9A"/>
    <w:rsid w:val="00090283"/>
    <w:rsid w:val="00090A0A"/>
    <w:rsid w:val="00090A11"/>
    <w:rsid w:val="00091646"/>
    <w:rsid w:val="00091CDF"/>
    <w:rsid w:val="00091D99"/>
    <w:rsid w:val="00092834"/>
    <w:rsid w:val="00092889"/>
    <w:rsid w:val="00093251"/>
    <w:rsid w:val="00093FB8"/>
    <w:rsid w:val="00094179"/>
    <w:rsid w:val="00094364"/>
    <w:rsid w:val="00094873"/>
    <w:rsid w:val="00095253"/>
    <w:rsid w:val="0009527B"/>
    <w:rsid w:val="00095344"/>
    <w:rsid w:val="00095B49"/>
    <w:rsid w:val="00095BDB"/>
    <w:rsid w:val="0009600E"/>
    <w:rsid w:val="000962E6"/>
    <w:rsid w:val="00096636"/>
    <w:rsid w:val="00096CF1"/>
    <w:rsid w:val="0009785F"/>
    <w:rsid w:val="00097ED8"/>
    <w:rsid w:val="000A0729"/>
    <w:rsid w:val="000A0EFE"/>
    <w:rsid w:val="000A10C5"/>
    <w:rsid w:val="000A1EB5"/>
    <w:rsid w:val="000A20CC"/>
    <w:rsid w:val="000A26EB"/>
    <w:rsid w:val="000A295A"/>
    <w:rsid w:val="000A2B46"/>
    <w:rsid w:val="000A3152"/>
    <w:rsid w:val="000A3521"/>
    <w:rsid w:val="000A3769"/>
    <w:rsid w:val="000A4BF2"/>
    <w:rsid w:val="000A4C82"/>
    <w:rsid w:val="000A51BB"/>
    <w:rsid w:val="000A52D3"/>
    <w:rsid w:val="000A55EE"/>
    <w:rsid w:val="000A586D"/>
    <w:rsid w:val="000A5C86"/>
    <w:rsid w:val="000A5FE8"/>
    <w:rsid w:val="000A61D2"/>
    <w:rsid w:val="000A62CE"/>
    <w:rsid w:val="000A62EA"/>
    <w:rsid w:val="000A646F"/>
    <w:rsid w:val="000A7482"/>
    <w:rsid w:val="000A74F7"/>
    <w:rsid w:val="000A76BB"/>
    <w:rsid w:val="000A7BCE"/>
    <w:rsid w:val="000B017B"/>
    <w:rsid w:val="000B067A"/>
    <w:rsid w:val="000B07FC"/>
    <w:rsid w:val="000B0B93"/>
    <w:rsid w:val="000B0E66"/>
    <w:rsid w:val="000B0E73"/>
    <w:rsid w:val="000B0F93"/>
    <w:rsid w:val="000B1031"/>
    <w:rsid w:val="000B2100"/>
    <w:rsid w:val="000B22EC"/>
    <w:rsid w:val="000B2466"/>
    <w:rsid w:val="000B2634"/>
    <w:rsid w:val="000B3040"/>
    <w:rsid w:val="000B316B"/>
    <w:rsid w:val="000B3424"/>
    <w:rsid w:val="000B3673"/>
    <w:rsid w:val="000B3BB2"/>
    <w:rsid w:val="000B3EF4"/>
    <w:rsid w:val="000B3F50"/>
    <w:rsid w:val="000B430B"/>
    <w:rsid w:val="000B447A"/>
    <w:rsid w:val="000B44A0"/>
    <w:rsid w:val="000B49C2"/>
    <w:rsid w:val="000B4CFA"/>
    <w:rsid w:val="000B4D61"/>
    <w:rsid w:val="000B4ECC"/>
    <w:rsid w:val="000B5775"/>
    <w:rsid w:val="000B5AF1"/>
    <w:rsid w:val="000B5FD4"/>
    <w:rsid w:val="000B607C"/>
    <w:rsid w:val="000B6AD2"/>
    <w:rsid w:val="000B6FD9"/>
    <w:rsid w:val="000B7794"/>
    <w:rsid w:val="000B796B"/>
    <w:rsid w:val="000B796F"/>
    <w:rsid w:val="000B7AD9"/>
    <w:rsid w:val="000C0FBD"/>
    <w:rsid w:val="000C12A9"/>
    <w:rsid w:val="000C18D6"/>
    <w:rsid w:val="000C1E01"/>
    <w:rsid w:val="000C274C"/>
    <w:rsid w:val="000C2A23"/>
    <w:rsid w:val="000C2F04"/>
    <w:rsid w:val="000C371D"/>
    <w:rsid w:val="000C40A6"/>
    <w:rsid w:val="000C4200"/>
    <w:rsid w:val="000C42B2"/>
    <w:rsid w:val="000C4A2F"/>
    <w:rsid w:val="000C542E"/>
    <w:rsid w:val="000C5F51"/>
    <w:rsid w:val="000C6B8E"/>
    <w:rsid w:val="000C6CD5"/>
    <w:rsid w:val="000C6EA0"/>
    <w:rsid w:val="000C6F02"/>
    <w:rsid w:val="000C7386"/>
    <w:rsid w:val="000C752A"/>
    <w:rsid w:val="000C76BB"/>
    <w:rsid w:val="000C76C5"/>
    <w:rsid w:val="000D133A"/>
    <w:rsid w:val="000D14DE"/>
    <w:rsid w:val="000D153C"/>
    <w:rsid w:val="000D1A65"/>
    <w:rsid w:val="000D2048"/>
    <w:rsid w:val="000D2266"/>
    <w:rsid w:val="000D2478"/>
    <w:rsid w:val="000D2AC7"/>
    <w:rsid w:val="000D2AD5"/>
    <w:rsid w:val="000D2DDC"/>
    <w:rsid w:val="000D312D"/>
    <w:rsid w:val="000D32B3"/>
    <w:rsid w:val="000D3796"/>
    <w:rsid w:val="000D3BAE"/>
    <w:rsid w:val="000D42F3"/>
    <w:rsid w:val="000D48ED"/>
    <w:rsid w:val="000D50AE"/>
    <w:rsid w:val="000D5791"/>
    <w:rsid w:val="000D5B1C"/>
    <w:rsid w:val="000D5B2F"/>
    <w:rsid w:val="000D5D40"/>
    <w:rsid w:val="000D61B8"/>
    <w:rsid w:val="000D6731"/>
    <w:rsid w:val="000D6A2C"/>
    <w:rsid w:val="000D79BA"/>
    <w:rsid w:val="000D7A59"/>
    <w:rsid w:val="000D7C96"/>
    <w:rsid w:val="000E07F5"/>
    <w:rsid w:val="000E0E5C"/>
    <w:rsid w:val="000E15A3"/>
    <w:rsid w:val="000E2751"/>
    <w:rsid w:val="000E2EEC"/>
    <w:rsid w:val="000E35E4"/>
    <w:rsid w:val="000E3A62"/>
    <w:rsid w:val="000E435F"/>
    <w:rsid w:val="000E46B7"/>
    <w:rsid w:val="000E47DA"/>
    <w:rsid w:val="000E4FC7"/>
    <w:rsid w:val="000E5033"/>
    <w:rsid w:val="000E5212"/>
    <w:rsid w:val="000E59C0"/>
    <w:rsid w:val="000E5CA7"/>
    <w:rsid w:val="000E5D0A"/>
    <w:rsid w:val="000E64E5"/>
    <w:rsid w:val="000E6BCB"/>
    <w:rsid w:val="000E7156"/>
    <w:rsid w:val="000E7201"/>
    <w:rsid w:val="000E7407"/>
    <w:rsid w:val="000E760D"/>
    <w:rsid w:val="000E77FD"/>
    <w:rsid w:val="000E7804"/>
    <w:rsid w:val="000E78CB"/>
    <w:rsid w:val="000E7C33"/>
    <w:rsid w:val="000E7D0B"/>
    <w:rsid w:val="000F0459"/>
    <w:rsid w:val="000F0572"/>
    <w:rsid w:val="000F0C75"/>
    <w:rsid w:val="000F1285"/>
    <w:rsid w:val="000F12EA"/>
    <w:rsid w:val="000F12F6"/>
    <w:rsid w:val="000F1468"/>
    <w:rsid w:val="000F1AB1"/>
    <w:rsid w:val="000F2210"/>
    <w:rsid w:val="000F2640"/>
    <w:rsid w:val="000F282C"/>
    <w:rsid w:val="000F2AD9"/>
    <w:rsid w:val="000F320E"/>
    <w:rsid w:val="000F39DD"/>
    <w:rsid w:val="000F3AAA"/>
    <w:rsid w:val="000F3BDB"/>
    <w:rsid w:val="000F4BEE"/>
    <w:rsid w:val="000F5931"/>
    <w:rsid w:val="000F5EB6"/>
    <w:rsid w:val="000F6956"/>
    <w:rsid w:val="000F6D9D"/>
    <w:rsid w:val="000F7056"/>
    <w:rsid w:val="000F730E"/>
    <w:rsid w:val="0010040C"/>
    <w:rsid w:val="00101340"/>
    <w:rsid w:val="00101CA1"/>
    <w:rsid w:val="0010229F"/>
    <w:rsid w:val="0010285B"/>
    <w:rsid w:val="00102D54"/>
    <w:rsid w:val="00102D8B"/>
    <w:rsid w:val="00103A79"/>
    <w:rsid w:val="00103E8E"/>
    <w:rsid w:val="00104187"/>
    <w:rsid w:val="00104795"/>
    <w:rsid w:val="001048B1"/>
    <w:rsid w:val="00104CE5"/>
    <w:rsid w:val="00105575"/>
    <w:rsid w:val="00105A02"/>
    <w:rsid w:val="00105C42"/>
    <w:rsid w:val="00105F8B"/>
    <w:rsid w:val="001061CF"/>
    <w:rsid w:val="0010665A"/>
    <w:rsid w:val="00106A82"/>
    <w:rsid w:val="00106CCB"/>
    <w:rsid w:val="001073A6"/>
    <w:rsid w:val="001075D3"/>
    <w:rsid w:val="0010764B"/>
    <w:rsid w:val="00110101"/>
    <w:rsid w:val="00110324"/>
    <w:rsid w:val="001106CA"/>
    <w:rsid w:val="00111844"/>
    <w:rsid w:val="00111EFF"/>
    <w:rsid w:val="00112189"/>
    <w:rsid w:val="001124BC"/>
    <w:rsid w:val="001126F9"/>
    <w:rsid w:val="00112AE1"/>
    <w:rsid w:val="00112EF0"/>
    <w:rsid w:val="00113787"/>
    <w:rsid w:val="00114255"/>
    <w:rsid w:val="00114659"/>
    <w:rsid w:val="00114BE8"/>
    <w:rsid w:val="00114C39"/>
    <w:rsid w:val="00114C7C"/>
    <w:rsid w:val="001159D2"/>
    <w:rsid w:val="00115BD2"/>
    <w:rsid w:val="00117AF3"/>
    <w:rsid w:val="00117CDF"/>
    <w:rsid w:val="001205B0"/>
    <w:rsid w:val="001208E4"/>
    <w:rsid w:val="00120AD8"/>
    <w:rsid w:val="00121143"/>
    <w:rsid w:val="00121147"/>
    <w:rsid w:val="00121182"/>
    <w:rsid w:val="0012151A"/>
    <w:rsid w:val="00121544"/>
    <w:rsid w:val="00122CEE"/>
    <w:rsid w:val="00123329"/>
    <w:rsid w:val="00123885"/>
    <w:rsid w:val="00123B9E"/>
    <w:rsid w:val="00123EBB"/>
    <w:rsid w:val="00124028"/>
    <w:rsid w:val="00125040"/>
    <w:rsid w:val="001250E4"/>
    <w:rsid w:val="001264C7"/>
    <w:rsid w:val="00126578"/>
    <w:rsid w:val="00126897"/>
    <w:rsid w:val="00126D45"/>
    <w:rsid w:val="00126FE8"/>
    <w:rsid w:val="0012724B"/>
    <w:rsid w:val="001272DF"/>
    <w:rsid w:val="0012751D"/>
    <w:rsid w:val="001275BF"/>
    <w:rsid w:val="001277F3"/>
    <w:rsid w:val="0013119C"/>
    <w:rsid w:val="001313AC"/>
    <w:rsid w:val="001314E1"/>
    <w:rsid w:val="00131560"/>
    <w:rsid w:val="00131A45"/>
    <w:rsid w:val="00131B5F"/>
    <w:rsid w:val="00131C03"/>
    <w:rsid w:val="00131F85"/>
    <w:rsid w:val="001321DC"/>
    <w:rsid w:val="00132213"/>
    <w:rsid w:val="00132361"/>
    <w:rsid w:val="00132492"/>
    <w:rsid w:val="001328F8"/>
    <w:rsid w:val="00133B39"/>
    <w:rsid w:val="0013418A"/>
    <w:rsid w:val="00134511"/>
    <w:rsid w:val="001347A1"/>
    <w:rsid w:val="00134F1F"/>
    <w:rsid w:val="001354AA"/>
    <w:rsid w:val="00136308"/>
    <w:rsid w:val="00136434"/>
    <w:rsid w:val="0013670E"/>
    <w:rsid w:val="00136AEA"/>
    <w:rsid w:val="001374A7"/>
    <w:rsid w:val="00140372"/>
    <w:rsid w:val="001408EB"/>
    <w:rsid w:val="00140A47"/>
    <w:rsid w:val="00140E87"/>
    <w:rsid w:val="00141414"/>
    <w:rsid w:val="00141BA5"/>
    <w:rsid w:val="00141DD4"/>
    <w:rsid w:val="001442E9"/>
    <w:rsid w:val="0014496C"/>
    <w:rsid w:val="00144D04"/>
    <w:rsid w:val="00144DFC"/>
    <w:rsid w:val="00145010"/>
    <w:rsid w:val="001456BE"/>
    <w:rsid w:val="00146345"/>
    <w:rsid w:val="001467F3"/>
    <w:rsid w:val="00146A12"/>
    <w:rsid w:val="00147E94"/>
    <w:rsid w:val="00150B8D"/>
    <w:rsid w:val="0015117D"/>
    <w:rsid w:val="001517E4"/>
    <w:rsid w:val="00151D03"/>
    <w:rsid w:val="00151FEC"/>
    <w:rsid w:val="00152B42"/>
    <w:rsid w:val="001531AE"/>
    <w:rsid w:val="001537F1"/>
    <w:rsid w:val="0015396F"/>
    <w:rsid w:val="00153BF7"/>
    <w:rsid w:val="00153C9C"/>
    <w:rsid w:val="00154782"/>
    <w:rsid w:val="00154FDE"/>
    <w:rsid w:val="001553B8"/>
    <w:rsid w:val="0015554E"/>
    <w:rsid w:val="00155704"/>
    <w:rsid w:val="00155CBC"/>
    <w:rsid w:val="00156435"/>
    <w:rsid w:val="00157780"/>
    <w:rsid w:val="00157CEF"/>
    <w:rsid w:val="00157F6C"/>
    <w:rsid w:val="00160092"/>
    <w:rsid w:val="00160435"/>
    <w:rsid w:val="0016054F"/>
    <w:rsid w:val="00160597"/>
    <w:rsid w:val="001609B2"/>
    <w:rsid w:val="00160A5C"/>
    <w:rsid w:val="00160B9E"/>
    <w:rsid w:val="00160C07"/>
    <w:rsid w:val="001610F7"/>
    <w:rsid w:val="001615C6"/>
    <w:rsid w:val="00161721"/>
    <w:rsid w:val="001620DB"/>
    <w:rsid w:val="001632CA"/>
    <w:rsid w:val="001633A3"/>
    <w:rsid w:val="00163789"/>
    <w:rsid w:val="001637C7"/>
    <w:rsid w:val="001643BE"/>
    <w:rsid w:val="00164A7C"/>
    <w:rsid w:val="00164BDC"/>
    <w:rsid w:val="00164EDB"/>
    <w:rsid w:val="001650AE"/>
    <w:rsid w:val="001657D1"/>
    <w:rsid w:val="00166019"/>
    <w:rsid w:val="00166B0D"/>
    <w:rsid w:val="00166BF5"/>
    <w:rsid w:val="00166E34"/>
    <w:rsid w:val="00167652"/>
    <w:rsid w:val="00167DBC"/>
    <w:rsid w:val="00170221"/>
    <w:rsid w:val="0017037C"/>
    <w:rsid w:val="00170A5B"/>
    <w:rsid w:val="00170C9F"/>
    <w:rsid w:val="00170D50"/>
    <w:rsid w:val="00170D87"/>
    <w:rsid w:val="00170E84"/>
    <w:rsid w:val="0017182C"/>
    <w:rsid w:val="00171C4B"/>
    <w:rsid w:val="00171C88"/>
    <w:rsid w:val="00172333"/>
    <w:rsid w:val="001733C8"/>
    <w:rsid w:val="00173576"/>
    <w:rsid w:val="00173D43"/>
    <w:rsid w:val="00173D76"/>
    <w:rsid w:val="0017479C"/>
    <w:rsid w:val="001754CC"/>
    <w:rsid w:val="001758F4"/>
    <w:rsid w:val="00175A6F"/>
    <w:rsid w:val="00175DF8"/>
    <w:rsid w:val="00176D8F"/>
    <w:rsid w:val="00176E8B"/>
    <w:rsid w:val="00177391"/>
    <w:rsid w:val="00177841"/>
    <w:rsid w:val="00181100"/>
    <w:rsid w:val="001811AF"/>
    <w:rsid w:val="001814B5"/>
    <w:rsid w:val="0018169A"/>
    <w:rsid w:val="001817A8"/>
    <w:rsid w:val="001818A1"/>
    <w:rsid w:val="001825B5"/>
    <w:rsid w:val="00182AF8"/>
    <w:rsid w:val="00183534"/>
    <w:rsid w:val="0018355B"/>
    <w:rsid w:val="0018372F"/>
    <w:rsid w:val="00183C72"/>
    <w:rsid w:val="00183D65"/>
    <w:rsid w:val="00184255"/>
    <w:rsid w:val="001842AE"/>
    <w:rsid w:val="00184592"/>
    <w:rsid w:val="00184BE4"/>
    <w:rsid w:val="001850B4"/>
    <w:rsid w:val="00185F12"/>
    <w:rsid w:val="00186EDA"/>
    <w:rsid w:val="0018700B"/>
    <w:rsid w:val="0018711A"/>
    <w:rsid w:val="001871FA"/>
    <w:rsid w:val="00187226"/>
    <w:rsid w:val="001909ED"/>
    <w:rsid w:val="00190AFC"/>
    <w:rsid w:val="00190F09"/>
    <w:rsid w:val="0019127C"/>
    <w:rsid w:val="001914F2"/>
    <w:rsid w:val="001915DF"/>
    <w:rsid w:val="00191BCB"/>
    <w:rsid w:val="00191C0A"/>
    <w:rsid w:val="00191D90"/>
    <w:rsid w:val="00191F4D"/>
    <w:rsid w:val="00192678"/>
    <w:rsid w:val="00192EF3"/>
    <w:rsid w:val="00192F71"/>
    <w:rsid w:val="00192FDE"/>
    <w:rsid w:val="001932D3"/>
    <w:rsid w:val="00193494"/>
    <w:rsid w:val="00193782"/>
    <w:rsid w:val="00193D61"/>
    <w:rsid w:val="00193F1F"/>
    <w:rsid w:val="00194B12"/>
    <w:rsid w:val="00195098"/>
    <w:rsid w:val="00196048"/>
    <w:rsid w:val="00196574"/>
    <w:rsid w:val="001966CF"/>
    <w:rsid w:val="001969FC"/>
    <w:rsid w:val="00196BC0"/>
    <w:rsid w:val="00196EF0"/>
    <w:rsid w:val="001974F3"/>
    <w:rsid w:val="00197BC1"/>
    <w:rsid w:val="00197C13"/>
    <w:rsid w:val="00197F35"/>
    <w:rsid w:val="00197FC6"/>
    <w:rsid w:val="001A0415"/>
    <w:rsid w:val="001A0D14"/>
    <w:rsid w:val="001A1040"/>
    <w:rsid w:val="001A118B"/>
    <w:rsid w:val="001A135F"/>
    <w:rsid w:val="001A15F2"/>
    <w:rsid w:val="001A163D"/>
    <w:rsid w:val="001A2818"/>
    <w:rsid w:val="001A3158"/>
    <w:rsid w:val="001A4645"/>
    <w:rsid w:val="001A4898"/>
    <w:rsid w:val="001A4EC1"/>
    <w:rsid w:val="001A4F6E"/>
    <w:rsid w:val="001A57B7"/>
    <w:rsid w:val="001A6171"/>
    <w:rsid w:val="001A6679"/>
    <w:rsid w:val="001A6B05"/>
    <w:rsid w:val="001A75DA"/>
    <w:rsid w:val="001A7DE6"/>
    <w:rsid w:val="001A7F21"/>
    <w:rsid w:val="001B051E"/>
    <w:rsid w:val="001B1024"/>
    <w:rsid w:val="001B1A07"/>
    <w:rsid w:val="001B2833"/>
    <w:rsid w:val="001B2941"/>
    <w:rsid w:val="001B2D2D"/>
    <w:rsid w:val="001B349D"/>
    <w:rsid w:val="001B36A7"/>
    <w:rsid w:val="001B378A"/>
    <w:rsid w:val="001B3F35"/>
    <w:rsid w:val="001B58A6"/>
    <w:rsid w:val="001B5BC6"/>
    <w:rsid w:val="001B6474"/>
    <w:rsid w:val="001B6A00"/>
    <w:rsid w:val="001B6C39"/>
    <w:rsid w:val="001B6EFA"/>
    <w:rsid w:val="001B72D9"/>
    <w:rsid w:val="001B766F"/>
    <w:rsid w:val="001B7AE2"/>
    <w:rsid w:val="001B7E07"/>
    <w:rsid w:val="001C0683"/>
    <w:rsid w:val="001C0C18"/>
    <w:rsid w:val="001C0C74"/>
    <w:rsid w:val="001C12B3"/>
    <w:rsid w:val="001C188D"/>
    <w:rsid w:val="001C1BD8"/>
    <w:rsid w:val="001C1EFD"/>
    <w:rsid w:val="001C21C8"/>
    <w:rsid w:val="001C2778"/>
    <w:rsid w:val="001C2CA4"/>
    <w:rsid w:val="001C2D6B"/>
    <w:rsid w:val="001C357C"/>
    <w:rsid w:val="001C3C5B"/>
    <w:rsid w:val="001C3CBA"/>
    <w:rsid w:val="001C3F50"/>
    <w:rsid w:val="001C3F99"/>
    <w:rsid w:val="001C4075"/>
    <w:rsid w:val="001C4770"/>
    <w:rsid w:val="001C5275"/>
    <w:rsid w:val="001C5280"/>
    <w:rsid w:val="001C549B"/>
    <w:rsid w:val="001C5728"/>
    <w:rsid w:val="001C6B2E"/>
    <w:rsid w:val="001C6E64"/>
    <w:rsid w:val="001C6F74"/>
    <w:rsid w:val="001C70E5"/>
    <w:rsid w:val="001C7664"/>
    <w:rsid w:val="001C79E5"/>
    <w:rsid w:val="001D072C"/>
    <w:rsid w:val="001D09DD"/>
    <w:rsid w:val="001D100C"/>
    <w:rsid w:val="001D15B3"/>
    <w:rsid w:val="001D248B"/>
    <w:rsid w:val="001D274B"/>
    <w:rsid w:val="001D280F"/>
    <w:rsid w:val="001D294A"/>
    <w:rsid w:val="001D2ADF"/>
    <w:rsid w:val="001D2B76"/>
    <w:rsid w:val="001D2B80"/>
    <w:rsid w:val="001D30E2"/>
    <w:rsid w:val="001D4416"/>
    <w:rsid w:val="001D4AFC"/>
    <w:rsid w:val="001D50D0"/>
    <w:rsid w:val="001D58CA"/>
    <w:rsid w:val="001D59A2"/>
    <w:rsid w:val="001D5DBB"/>
    <w:rsid w:val="001D5FD0"/>
    <w:rsid w:val="001D60F2"/>
    <w:rsid w:val="001D6284"/>
    <w:rsid w:val="001D71D5"/>
    <w:rsid w:val="001D72C5"/>
    <w:rsid w:val="001D737B"/>
    <w:rsid w:val="001D73A2"/>
    <w:rsid w:val="001E0480"/>
    <w:rsid w:val="001E0F55"/>
    <w:rsid w:val="001E0F5E"/>
    <w:rsid w:val="001E10B8"/>
    <w:rsid w:val="001E1120"/>
    <w:rsid w:val="001E197D"/>
    <w:rsid w:val="001E1CBE"/>
    <w:rsid w:val="001E1D0C"/>
    <w:rsid w:val="001E1FC2"/>
    <w:rsid w:val="001E240F"/>
    <w:rsid w:val="001E2817"/>
    <w:rsid w:val="001E290E"/>
    <w:rsid w:val="001E2922"/>
    <w:rsid w:val="001E2BF0"/>
    <w:rsid w:val="001E2F8C"/>
    <w:rsid w:val="001E34ED"/>
    <w:rsid w:val="001E383C"/>
    <w:rsid w:val="001E3B1E"/>
    <w:rsid w:val="001E405D"/>
    <w:rsid w:val="001E4969"/>
    <w:rsid w:val="001E4B94"/>
    <w:rsid w:val="001E4CF9"/>
    <w:rsid w:val="001E5198"/>
    <w:rsid w:val="001E56FE"/>
    <w:rsid w:val="001E5EDE"/>
    <w:rsid w:val="001E61BC"/>
    <w:rsid w:val="001E6533"/>
    <w:rsid w:val="001E6A85"/>
    <w:rsid w:val="001E6C93"/>
    <w:rsid w:val="001E6CEE"/>
    <w:rsid w:val="001E6EB5"/>
    <w:rsid w:val="001E7360"/>
    <w:rsid w:val="001E78A1"/>
    <w:rsid w:val="001F04AE"/>
    <w:rsid w:val="001F0C87"/>
    <w:rsid w:val="001F1004"/>
    <w:rsid w:val="001F118A"/>
    <w:rsid w:val="001F16F2"/>
    <w:rsid w:val="001F2327"/>
    <w:rsid w:val="001F25A4"/>
    <w:rsid w:val="001F2775"/>
    <w:rsid w:val="001F3586"/>
    <w:rsid w:val="001F35DC"/>
    <w:rsid w:val="001F35F1"/>
    <w:rsid w:val="001F3923"/>
    <w:rsid w:val="001F3924"/>
    <w:rsid w:val="001F3973"/>
    <w:rsid w:val="001F39DD"/>
    <w:rsid w:val="001F3B9D"/>
    <w:rsid w:val="001F3CB7"/>
    <w:rsid w:val="001F4B03"/>
    <w:rsid w:val="001F4CB3"/>
    <w:rsid w:val="001F5244"/>
    <w:rsid w:val="001F52A3"/>
    <w:rsid w:val="001F5872"/>
    <w:rsid w:val="001F610C"/>
    <w:rsid w:val="001F7022"/>
    <w:rsid w:val="001F73F2"/>
    <w:rsid w:val="001F7BFA"/>
    <w:rsid w:val="00200952"/>
    <w:rsid w:val="0020122D"/>
    <w:rsid w:val="0020154E"/>
    <w:rsid w:val="00201C58"/>
    <w:rsid w:val="00201DB7"/>
    <w:rsid w:val="00202568"/>
    <w:rsid w:val="0020271C"/>
    <w:rsid w:val="002027F3"/>
    <w:rsid w:val="00202FC9"/>
    <w:rsid w:val="00203617"/>
    <w:rsid w:val="00203A77"/>
    <w:rsid w:val="0020439F"/>
    <w:rsid w:val="00205A62"/>
    <w:rsid w:val="0020653C"/>
    <w:rsid w:val="00206F95"/>
    <w:rsid w:val="00207C9D"/>
    <w:rsid w:val="00210BC7"/>
    <w:rsid w:val="00210DB5"/>
    <w:rsid w:val="00210EBF"/>
    <w:rsid w:val="00211B56"/>
    <w:rsid w:val="00211B77"/>
    <w:rsid w:val="00211FC4"/>
    <w:rsid w:val="002124A1"/>
    <w:rsid w:val="00212802"/>
    <w:rsid w:val="002130D3"/>
    <w:rsid w:val="002130F4"/>
    <w:rsid w:val="002133D3"/>
    <w:rsid w:val="0021341D"/>
    <w:rsid w:val="0021354D"/>
    <w:rsid w:val="00213B3D"/>
    <w:rsid w:val="0021420C"/>
    <w:rsid w:val="002149A4"/>
    <w:rsid w:val="002149EC"/>
    <w:rsid w:val="00215A3D"/>
    <w:rsid w:val="002160A2"/>
    <w:rsid w:val="0021620C"/>
    <w:rsid w:val="0021640D"/>
    <w:rsid w:val="0021642E"/>
    <w:rsid w:val="00216A6B"/>
    <w:rsid w:val="00217939"/>
    <w:rsid w:val="00220063"/>
    <w:rsid w:val="00220724"/>
    <w:rsid w:val="002207DA"/>
    <w:rsid w:val="00221113"/>
    <w:rsid w:val="00221887"/>
    <w:rsid w:val="00221E21"/>
    <w:rsid w:val="00221F28"/>
    <w:rsid w:val="002220A7"/>
    <w:rsid w:val="002222D8"/>
    <w:rsid w:val="0022230E"/>
    <w:rsid w:val="00222821"/>
    <w:rsid w:val="00222BF6"/>
    <w:rsid w:val="00222D6C"/>
    <w:rsid w:val="00222DC7"/>
    <w:rsid w:val="00222EF3"/>
    <w:rsid w:val="0022305A"/>
    <w:rsid w:val="0022349C"/>
    <w:rsid w:val="00223595"/>
    <w:rsid w:val="002235F6"/>
    <w:rsid w:val="00223823"/>
    <w:rsid w:val="00223AEC"/>
    <w:rsid w:val="00223C11"/>
    <w:rsid w:val="00224170"/>
    <w:rsid w:val="00224722"/>
    <w:rsid w:val="002248AB"/>
    <w:rsid w:val="00224B77"/>
    <w:rsid w:val="002251A6"/>
    <w:rsid w:val="0022595C"/>
    <w:rsid w:val="002259A5"/>
    <w:rsid w:val="002260CB"/>
    <w:rsid w:val="00226DC1"/>
    <w:rsid w:val="00226E2B"/>
    <w:rsid w:val="00227491"/>
    <w:rsid w:val="0022781C"/>
    <w:rsid w:val="00227DDA"/>
    <w:rsid w:val="00227E28"/>
    <w:rsid w:val="00230039"/>
    <w:rsid w:val="00230363"/>
    <w:rsid w:val="00230E2C"/>
    <w:rsid w:val="00231058"/>
    <w:rsid w:val="0023105D"/>
    <w:rsid w:val="002314B6"/>
    <w:rsid w:val="002315F5"/>
    <w:rsid w:val="00231CD2"/>
    <w:rsid w:val="002325D7"/>
    <w:rsid w:val="002326BA"/>
    <w:rsid w:val="00233098"/>
    <w:rsid w:val="00233D56"/>
    <w:rsid w:val="00233F4C"/>
    <w:rsid w:val="002345E9"/>
    <w:rsid w:val="00234CB2"/>
    <w:rsid w:val="00234EA4"/>
    <w:rsid w:val="002350A9"/>
    <w:rsid w:val="002354EE"/>
    <w:rsid w:val="002357CE"/>
    <w:rsid w:val="00235C7D"/>
    <w:rsid w:val="00235D41"/>
    <w:rsid w:val="002361B9"/>
    <w:rsid w:val="002363F8"/>
    <w:rsid w:val="002367CC"/>
    <w:rsid w:val="002371F7"/>
    <w:rsid w:val="00237DB9"/>
    <w:rsid w:val="00240774"/>
    <w:rsid w:val="002408B0"/>
    <w:rsid w:val="00240DDC"/>
    <w:rsid w:val="00240F40"/>
    <w:rsid w:val="0024114C"/>
    <w:rsid w:val="002416A3"/>
    <w:rsid w:val="00241E9A"/>
    <w:rsid w:val="00242504"/>
    <w:rsid w:val="00242543"/>
    <w:rsid w:val="00242970"/>
    <w:rsid w:val="00242C2C"/>
    <w:rsid w:val="00243A8C"/>
    <w:rsid w:val="00244896"/>
    <w:rsid w:val="00244BE7"/>
    <w:rsid w:val="00244CE7"/>
    <w:rsid w:val="00244FB2"/>
    <w:rsid w:val="00245042"/>
    <w:rsid w:val="002455DE"/>
    <w:rsid w:val="0024567B"/>
    <w:rsid w:val="00246895"/>
    <w:rsid w:val="00246B71"/>
    <w:rsid w:val="00246C3E"/>
    <w:rsid w:val="00246D7B"/>
    <w:rsid w:val="0024711C"/>
    <w:rsid w:val="00247D88"/>
    <w:rsid w:val="00247F60"/>
    <w:rsid w:val="00250195"/>
    <w:rsid w:val="00251597"/>
    <w:rsid w:val="00251D95"/>
    <w:rsid w:val="00251F44"/>
    <w:rsid w:val="00251F9A"/>
    <w:rsid w:val="00252B36"/>
    <w:rsid w:val="00252D0F"/>
    <w:rsid w:val="00253381"/>
    <w:rsid w:val="00253CB6"/>
    <w:rsid w:val="0025424E"/>
    <w:rsid w:val="00254EA6"/>
    <w:rsid w:val="00255995"/>
    <w:rsid w:val="00255A4D"/>
    <w:rsid w:val="00255C5C"/>
    <w:rsid w:val="00256531"/>
    <w:rsid w:val="00256A9F"/>
    <w:rsid w:val="00256C59"/>
    <w:rsid w:val="002570E0"/>
    <w:rsid w:val="00257110"/>
    <w:rsid w:val="002571B1"/>
    <w:rsid w:val="00257E48"/>
    <w:rsid w:val="00257E94"/>
    <w:rsid w:val="00257F32"/>
    <w:rsid w:val="00257FEA"/>
    <w:rsid w:val="0026000F"/>
    <w:rsid w:val="002602CF"/>
    <w:rsid w:val="00260C7D"/>
    <w:rsid w:val="00260DA9"/>
    <w:rsid w:val="00260EFD"/>
    <w:rsid w:val="002610D4"/>
    <w:rsid w:val="00261478"/>
    <w:rsid w:val="00261557"/>
    <w:rsid w:val="002628D7"/>
    <w:rsid w:val="00263B9F"/>
    <w:rsid w:val="00263DF7"/>
    <w:rsid w:val="00263F93"/>
    <w:rsid w:val="0026451A"/>
    <w:rsid w:val="00264D9E"/>
    <w:rsid w:val="00264F06"/>
    <w:rsid w:val="002652D6"/>
    <w:rsid w:val="00265B35"/>
    <w:rsid w:val="002661C2"/>
    <w:rsid w:val="00266274"/>
    <w:rsid w:val="00266CA0"/>
    <w:rsid w:val="00267B92"/>
    <w:rsid w:val="0027012C"/>
    <w:rsid w:val="00270E89"/>
    <w:rsid w:val="002712A0"/>
    <w:rsid w:val="0027154A"/>
    <w:rsid w:val="0027194E"/>
    <w:rsid w:val="00272D49"/>
    <w:rsid w:val="00273256"/>
    <w:rsid w:val="0027354E"/>
    <w:rsid w:val="00273FE7"/>
    <w:rsid w:val="00274740"/>
    <w:rsid w:val="00274782"/>
    <w:rsid w:val="0027485A"/>
    <w:rsid w:val="00274B56"/>
    <w:rsid w:val="00274D04"/>
    <w:rsid w:val="0027573C"/>
    <w:rsid w:val="002759C4"/>
    <w:rsid w:val="00275B4C"/>
    <w:rsid w:val="00275C51"/>
    <w:rsid w:val="00276300"/>
    <w:rsid w:val="00276465"/>
    <w:rsid w:val="002766C4"/>
    <w:rsid w:val="00276B2B"/>
    <w:rsid w:val="00276B4D"/>
    <w:rsid w:val="00276CD1"/>
    <w:rsid w:val="00276E09"/>
    <w:rsid w:val="00276F66"/>
    <w:rsid w:val="00276FEB"/>
    <w:rsid w:val="00277529"/>
    <w:rsid w:val="00277718"/>
    <w:rsid w:val="002802E8"/>
    <w:rsid w:val="00280479"/>
    <w:rsid w:val="0028055C"/>
    <w:rsid w:val="0028083B"/>
    <w:rsid w:val="0028095C"/>
    <w:rsid w:val="00280BD6"/>
    <w:rsid w:val="00280C5C"/>
    <w:rsid w:val="00280EB4"/>
    <w:rsid w:val="00281111"/>
    <w:rsid w:val="00281264"/>
    <w:rsid w:val="0028166E"/>
    <w:rsid w:val="00281685"/>
    <w:rsid w:val="00281A9E"/>
    <w:rsid w:val="00281D4D"/>
    <w:rsid w:val="00281F03"/>
    <w:rsid w:val="00282D27"/>
    <w:rsid w:val="0028349A"/>
    <w:rsid w:val="00283B78"/>
    <w:rsid w:val="00283EFB"/>
    <w:rsid w:val="002842DC"/>
    <w:rsid w:val="002856DE"/>
    <w:rsid w:val="002859F0"/>
    <w:rsid w:val="00285FAC"/>
    <w:rsid w:val="00286875"/>
    <w:rsid w:val="00286EAE"/>
    <w:rsid w:val="00287460"/>
    <w:rsid w:val="00287467"/>
    <w:rsid w:val="00287726"/>
    <w:rsid w:val="00287973"/>
    <w:rsid w:val="00287AE0"/>
    <w:rsid w:val="00287B32"/>
    <w:rsid w:val="00287BCE"/>
    <w:rsid w:val="00290534"/>
    <w:rsid w:val="0029056D"/>
    <w:rsid w:val="002905E4"/>
    <w:rsid w:val="00290926"/>
    <w:rsid w:val="00290E3D"/>
    <w:rsid w:val="0029178F"/>
    <w:rsid w:val="00291E45"/>
    <w:rsid w:val="00291FBE"/>
    <w:rsid w:val="002923E1"/>
    <w:rsid w:val="002947F1"/>
    <w:rsid w:val="00294BCB"/>
    <w:rsid w:val="00294EA1"/>
    <w:rsid w:val="00294EC0"/>
    <w:rsid w:val="00295470"/>
    <w:rsid w:val="00295907"/>
    <w:rsid w:val="00295A4D"/>
    <w:rsid w:val="00295D6D"/>
    <w:rsid w:val="00296123"/>
    <w:rsid w:val="002963F7"/>
    <w:rsid w:val="0029651A"/>
    <w:rsid w:val="0029656B"/>
    <w:rsid w:val="00296576"/>
    <w:rsid w:val="00297081"/>
    <w:rsid w:val="00297239"/>
    <w:rsid w:val="00297A4C"/>
    <w:rsid w:val="00297AF6"/>
    <w:rsid w:val="002A20B6"/>
    <w:rsid w:val="002A229C"/>
    <w:rsid w:val="002A25CA"/>
    <w:rsid w:val="002A2E78"/>
    <w:rsid w:val="002A32CD"/>
    <w:rsid w:val="002A39EA"/>
    <w:rsid w:val="002A3C7E"/>
    <w:rsid w:val="002A3FD6"/>
    <w:rsid w:val="002A4691"/>
    <w:rsid w:val="002A496E"/>
    <w:rsid w:val="002A50A0"/>
    <w:rsid w:val="002A5B66"/>
    <w:rsid w:val="002A5EFA"/>
    <w:rsid w:val="002A5FE5"/>
    <w:rsid w:val="002A61E0"/>
    <w:rsid w:val="002A6707"/>
    <w:rsid w:val="002A67E3"/>
    <w:rsid w:val="002A71BD"/>
    <w:rsid w:val="002A7558"/>
    <w:rsid w:val="002A75E7"/>
    <w:rsid w:val="002A7B0C"/>
    <w:rsid w:val="002A7DEB"/>
    <w:rsid w:val="002B020F"/>
    <w:rsid w:val="002B0297"/>
    <w:rsid w:val="002B0F59"/>
    <w:rsid w:val="002B1DF3"/>
    <w:rsid w:val="002B3124"/>
    <w:rsid w:val="002B31D5"/>
    <w:rsid w:val="002B3D62"/>
    <w:rsid w:val="002B4432"/>
    <w:rsid w:val="002B4855"/>
    <w:rsid w:val="002B49CD"/>
    <w:rsid w:val="002B49DC"/>
    <w:rsid w:val="002B4E43"/>
    <w:rsid w:val="002B557A"/>
    <w:rsid w:val="002B57CF"/>
    <w:rsid w:val="002B5CE6"/>
    <w:rsid w:val="002B5EAA"/>
    <w:rsid w:val="002B6B95"/>
    <w:rsid w:val="002B7BF2"/>
    <w:rsid w:val="002B7F89"/>
    <w:rsid w:val="002C13D4"/>
    <w:rsid w:val="002C16FD"/>
    <w:rsid w:val="002C1876"/>
    <w:rsid w:val="002C1A27"/>
    <w:rsid w:val="002C1A4C"/>
    <w:rsid w:val="002C21B9"/>
    <w:rsid w:val="002C2AB0"/>
    <w:rsid w:val="002C2C18"/>
    <w:rsid w:val="002C30FA"/>
    <w:rsid w:val="002C37B3"/>
    <w:rsid w:val="002C3846"/>
    <w:rsid w:val="002C38F6"/>
    <w:rsid w:val="002C3AA4"/>
    <w:rsid w:val="002C4199"/>
    <w:rsid w:val="002C4365"/>
    <w:rsid w:val="002C48DB"/>
    <w:rsid w:val="002C5099"/>
    <w:rsid w:val="002C50AA"/>
    <w:rsid w:val="002C515A"/>
    <w:rsid w:val="002C533A"/>
    <w:rsid w:val="002C5420"/>
    <w:rsid w:val="002C5F7E"/>
    <w:rsid w:val="002C5FE6"/>
    <w:rsid w:val="002C61FE"/>
    <w:rsid w:val="002C621E"/>
    <w:rsid w:val="002C6328"/>
    <w:rsid w:val="002C75F0"/>
    <w:rsid w:val="002D04B5"/>
    <w:rsid w:val="002D0657"/>
    <w:rsid w:val="002D086F"/>
    <w:rsid w:val="002D0AD4"/>
    <w:rsid w:val="002D0E93"/>
    <w:rsid w:val="002D16D2"/>
    <w:rsid w:val="002D2110"/>
    <w:rsid w:val="002D2F03"/>
    <w:rsid w:val="002D3257"/>
    <w:rsid w:val="002D3417"/>
    <w:rsid w:val="002D3695"/>
    <w:rsid w:val="002D4781"/>
    <w:rsid w:val="002D5120"/>
    <w:rsid w:val="002D52F5"/>
    <w:rsid w:val="002D59B0"/>
    <w:rsid w:val="002D5ABF"/>
    <w:rsid w:val="002D5DD9"/>
    <w:rsid w:val="002D5DF1"/>
    <w:rsid w:val="002D5EC0"/>
    <w:rsid w:val="002D6595"/>
    <w:rsid w:val="002D69D4"/>
    <w:rsid w:val="002D6D3D"/>
    <w:rsid w:val="002D725F"/>
    <w:rsid w:val="002D72E4"/>
    <w:rsid w:val="002D7391"/>
    <w:rsid w:val="002D7502"/>
    <w:rsid w:val="002E0046"/>
    <w:rsid w:val="002E051C"/>
    <w:rsid w:val="002E10C6"/>
    <w:rsid w:val="002E1680"/>
    <w:rsid w:val="002E2C77"/>
    <w:rsid w:val="002E30D1"/>
    <w:rsid w:val="002E36E6"/>
    <w:rsid w:val="002E3F69"/>
    <w:rsid w:val="002E4051"/>
    <w:rsid w:val="002E44D6"/>
    <w:rsid w:val="002E4A61"/>
    <w:rsid w:val="002E502A"/>
    <w:rsid w:val="002E5B59"/>
    <w:rsid w:val="002E5EF4"/>
    <w:rsid w:val="002E6A5F"/>
    <w:rsid w:val="002E72AE"/>
    <w:rsid w:val="002E73EB"/>
    <w:rsid w:val="002E7789"/>
    <w:rsid w:val="002E7EC1"/>
    <w:rsid w:val="002F00C5"/>
    <w:rsid w:val="002F1286"/>
    <w:rsid w:val="002F1C1B"/>
    <w:rsid w:val="002F1E93"/>
    <w:rsid w:val="002F2497"/>
    <w:rsid w:val="002F2641"/>
    <w:rsid w:val="002F4008"/>
    <w:rsid w:val="002F484D"/>
    <w:rsid w:val="002F4F78"/>
    <w:rsid w:val="002F5086"/>
    <w:rsid w:val="002F53B9"/>
    <w:rsid w:val="002F5B28"/>
    <w:rsid w:val="002F6304"/>
    <w:rsid w:val="002F637C"/>
    <w:rsid w:val="002F66FF"/>
    <w:rsid w:val="002F6A8D"/>
    <w:rsid w:val="002F71CF"/>
    <w:rsid w:val="002F77A2"/>
    <w:rsid w:val="002F7DF2"/>
    <w:rsid w:val="00300E57"/>
    <w:rsid w:val="00300F4A"/>
    <w:rsid w:val="00301395"/>
    <w:rsid w:val="00301920"/>
    <w:rsid w:val="00301BA4"/>
    <w:rsid w:val="003020F8"/>
    <w:rsid w:val="00302659"/>
    <w:rsid w:val="00302948"/>
    <w:rsid w:val="00302E02"/>
    <w:rsid w:val="00303753"/>
    <w:rsid w:val="003037ED"/>
    <w:rsid w:val="00303BFC"/>
    <w:rsid w:val="00303FF0"/>
    <w:rsid w:val="0030452A"/>
    <w:rsid w:val="00304D49"/>
    <w:rsid w:val="003051AD"/>
    <w:rsid w:val="00306092"/>
    <w:rsid w:val="003062D2"/>
    <w:rsid w:val="00306B91"/>
    <w:rsid w:val="00307207"/>
    <w:rsid w:val="00307951"/>
    <w:rsid w:val="003079E1"/>
    <w:rsid w:val="00307BFE"/>
    <w:rsid w:val="0031055D"/>
    <w:rsid w:val="00310C0F"/>
    <w:rsid w:val="0031128E"/>
    <w:rsid w:val="00311E1A"/>
    <w:rsid w:val="00311F79"/>
    <w:rsid w:val="003120F7"/>
    <w:rsid w:val="00312655"/>
    <w:rsid w:val="003128ED"/>
    <w:rsid w:val="003129ED"/>
    <w:rsid w:val="00312AEB"/>
    <w:rsid w:val="00313073"/>
    <w:rsid w:val="0031314D"/>
    <w:rsid w:val="00313666"/>
    <w:rsid w:val="003141EA"/>
    <w:rsid w:val="003143DA"/>
    <w:rsid w:val="0031441F"/>
    <w:rsid w:val="00314F91"/>
    <w:rsid w:val="00315328"/>
    <w:rsid w:val="00315340"/>
    <w:rsid w:val="00315931"/>
    <w:rsid w:val="003159ED"/>
    <w:rsid w:val="00315EC0"/>
    <w:rsid w:val="003166C5"/>
    <w:rsid w:val="0031756B"/>
    <w:rsid w:val="003175B8"/>
    <w:rsid w:val="00317699"/>
    <w:rsid w:val="00317AC8"/>
    <w:rsid w:val="00317ACB"/>
    <w:rsid w:val="00317C38"/>
    <w:rsid w:val="00317EFA"/>
    <w:rsid w:val="00320186"/>
    <w:rsid w:val="00320A80"/>
    <w:rsid w:val="00320B5A"/>
    <w:rsid w:val="00320DCD"/>
    <w:rsid w:val="00320EF9"/>
    <w:rsid w:val="003214A3"/>
    <w:rsid w:val="00321DD3"/>
    <w:rsid w:val="00322203"/>
    <w:rsid w:val="0032373A"/>
    <w:rsid w:val="00323AA4"/>
    <w:rsid w:val="003253AD"/>
    <w:rsid w:val="0032541D"/>
    <w:rsid w:val="003254F5"/>
    <w:rsid w:val="003264FA"/>
    <w:rsid w:val="00326885"/>
    <w:rsid w:val="00326B66"/>
    <w:rsid w:val="00327062"/>
    <w:rsid w:val="003272BE"/>
    <w:rsid w:val="0032769C"/>
    <w:rsid w:val="003276B5"/>
    <w:rsid w:val="003279AC"/>
    <w:rsid w:val="00330553"/>
    <w:rsid w:val="0033070D"/>
    <w:rsid w:val="003308F0"/>
    <w:rsid w:val="003309B4"/>
    <w:rsid w:val="00330A8F"/>
    <w:rsid w:val="00331169"/>
    <w:rsid w:val="003311F3"/>
    <w:rsid w:val="00331547"/>
    <w:rsid w:val="003321FE"/>
    <w:rsid w:val="00332C7F"/>
    <w:rsid w:val="003336A5"/>
    <w:rsid w:val="00333E96"/>
    <w:rsid w:val="003342F1"/>
    <w:rsid w:val="00334BC5"/>
    <w:rsid w:val="00334C09"/>
    <w:rsid w:val="00334F31"/>
    <w:rsid w:val="00335919"/>
    <w:rsid w:val="00335FA5"/>
    <w:rsid w:val="00335FB2"/>
    <w:rsid w:val="003360B7"/>
    <w:rsid w:val="003362BF"/>
    <w:rsid w:val="00336446"/>
    <w:rsid w:val="003368BF"/>
    <w:rsid w:val="0033737D"/>
    <w:rsid w:val="00337530"/>
    <w:rsid w:val="00337B43"/>
    <w:rsid w:val="00337C83"/>
    <w:rsid w:val="00340050"/>
    <w:rsid w:val="00340AF2"/>
    <w:rsid w:val="0034106B"/>
    <w:rsid w:val="00341B4D"/>
    <w:rsid w:val="00341FDC"/>
    <w:rsid w:val="00342578"/>
    <w:rsid w:val="00342585"/>
    <w:rsid w:val="003425C4"/>
    <w:rsid w:val="00342817"/>
    <w:rsid w:val="00343A8B"/>
    <w:rsid w:val="00343D51"/>
    <w:rsid w:val="00344092"/>
    <w:rsid w:val="003440B0"/>
    <w:rsid w:val="003446ED"/>
    <w:rsid w:val="00344FDD"/>
    <w:rsid w:val="003452A1"/>
    <w:rsid w:val="00345358"/>
    <w:rsid w:val="003455D5"/>
    <w:rsid w:val="0034581E"/>
    <w:rsid w:val="00345B8B"/>
    <w:rsid w:val="003462C3"/>
    <w:rsid w:val="00346318"/>
    <w:rsid w:val="00347424"/>
    <w:rsid w:val="0034772A"/>
    <w:rsid w:val="00350C6D"/>
    <w:rsid w:val="003516E9"/>
    <w:rsid w:val="003519E8"/>
    <w:rsid w:val="00351BBB"/>
    <w:rsid w:val="00351C2F"/>
    <w:rsid w:val="00351FBD"/>
    <w:rsid w:val="00353C6A"/>
    <w:rsid w:val="00353FB5"/>
    <w:rsid w:val="00353FD0"/>
    <w:rsid w:val="003552DB"/>
    <w:rsid w:val="00355E32"/>
    <w:rsid w:val="003567D2"/>
    <w:rsid w:val="00357D5B"/>
    <w:rsid w:val="00357E84"/>
    <w:rsid w:val="00360634"/>
    <w:rsid w:val="00360B75"/>
    <w:rsid w:val="00360B9F"/>
    <w:rsid w:val="00360BCA"/>
    <w:rsid w:val="00360CED"/>
    <w:rsid w:val="0036227A"/>
    <w:rsid w:val="00362447"/>
    <w:rsid w:val="0036255E"/>
    <w:rsid w:val="00362957"/>
    <w:rsid w:val="00363081"/>
    <w:rsid w:val="00363352"/>
    <w:rsid w:val="00364F18"/>
    <w:rsid w:val="00365CCF"/>
    <w:rsid w:val="00367952"/>
    <w:rsid w:val="00367D08"/>
    <w:rsid w:val="003708A2"/>
    <w:rsid w:val="00371246"/>
    <w:rsid w:val="00371265"/>
    <w:rsid w:val="00371B7B"/>
    <w:rsid w:val="00371E0C"/>
    <w:rsid w:val="00373185"/>
    <w:rsid w:val="00373817"/>
    <w:rsid w:val="00373F15"/>
    <w:rsid w:val="00375437"/>
    <w:rsid w:val="00375C5C"/>
    <w:rsid w:val="0037619C"/>
    <w:rsid w:val="003766D7"/>
    <w:rsid w:val="0037690D"/>
    <w:rsid w:val="003803D1"/>
    <w:rsid w:val="00380468"/>
    <w:rsid w:val="00380568"/>
    <w:rsid w:val="00380745"/>
    <w:rsid w:val="0038118A"/>
    <w:rsid w:val="0038168D"/>
    <w:rsid w:val="003820AA"/>
    <w:rsid w:val="00383AFD"/>
    <w:rsid w:val="0038408D"/>
    <w:rsid w:val="003842B9"/>
    <w:rsid w:val="003844FE"/>
    <w:rsid w:val="00384925"/>
    <w:rsid w:val="00384B66"/>
    <w:rsid w:val="0038503E"/>
    <w:rsid w:val="003855D0"/>
    <w:rsid w:val="00385790"/>
    <w:rsid w:val="00385941"/>
    <w:rsid w:val="00385BA4"/>
    <w:rsid w:val="00385E8C"/>
    <w:rsid w:val="003862E9"/>
    <w:rsid w:val="0038652A"/>
    <w:rsid w:val="0038655D"/>
    <w:rsid w:val="00386884"/>
    <w:rsid w:val="003869FA"/>
    <w:rsid w:val="0038712D"/>
    <w:rsid w:val="0038738B"/>
    <w:rsid w:val="003900A8"/>
    <w:rsid w:val="0039025C"/>
    <w:rsid w:val="00390D29"/>
    <w:rsid w:val="00390E25"/>
    <w:rsid w:val="00390FD6"/>
    <w:rsid w:val="00391015"/>
    <w:rsid w:val="003917A8"/>
    <w:rsid w:val="00391A65"/>
    <w:rsid w:val="00392E0F"/>
    <w:rsid w:val="00393330"/>
    <w:rsid w:val="00393877"/>
    <w:rsid w:val="00393BCB"/>
    <w:rsid w:val="00393D37"/>
    <w:rsid w:val="0039428B"/>
    <w:rsid w:val="0039472E"/>
    <w:rsid w:val="00394F22"/>
    <w:rsid w:val="0039613A"/>
    <w:rsid w:val="003965CE"/>
    <w:rsid w:val="00396680"/>
    <w:rsid w:val="0039691E"/>
    <w:rsid w:val="00397104"/>
    <w:rsid w:val="003979BB"/>
    <w:rsid w:val="003A01A9"/>
    <w:rsid w:val="003A0714"/>
    <w:rsid w:val="003A0950"/>
    <w:rsid w:val="003A14F3"/>
    <w:rsid w:val="003A167D"/>
    <w:rsid w:val="003A183C"/>
    <w:rsid w:val="003A1B87"/>
    <w:rsid w:val="003A1BBA"/>
    <w:rsid w:val="003A20B8"/>
    <w:rsid w:val="003A22E7"/>
    <w:rsid w:val="003A24FA"/>
    <w:rsid w:val="003A252E"/>
    <w:rsid w:val="003A28FE"/>
    <w:rsid w:val="003A33E7"/>
    <w:rsid w:val="003A376A"/>
    <w:rsid w:val="003A384D"/>
    <w:rsid w:val="003A3EB4"/>
    <w:rsid w:val="003A42D3"/>
    <w:rsid w:val="003A50EF"/>
    <w:rsid w:val="003A6D3A"/>
    <w:rsid w:val="003A6DE5"/>
    <w:rsid w:val="003A6ECE"/>
    <w:rsid w:val="003A7093"/>
    <w:rsid w:val="003A7225"/>
    <w:rsid w:val="003A7920"/>
    <w:rsid w:val="003A7984"/>
    <w:rsid w:val="003A7E0F"/>
    <w:rsid w:val="003B01F2"/>
    <w:rsid w:val="003B0A1C"/>
    <w:rsid w:val="003B13D1"/>
    <w:rsid w:val="003B15A6"/>
    <w:rsid w:val="003B1A11"/>
    <w:rsid w:val="003B1C66"/>
    <w:rsid w:val="003B3C25"/>
    <w:rsid w:val="003B412C"/>
    <w:rsid w:val="003B494A"/>
    <w:rsid w:val="003B52F7"/>
    <w:rsid w:val="003B5556"/>
    <w:rsid w:val="003B5A59"/>
    <w:rsid w:val="003B60C6"/>
    <w:rsid w:val="003B6286"/>
    <w:rsid w:val="003B6358"/>
    <w:rsid w:val="003B653E"/>
    <w:rsid w:val="003B6D64"/>
    <w:rsid w:val="003B6DAC"/>
    <w:rsid w:val="003B6FDA"/>
    <w:rsid w:val="003B705E"/>
    <w:rsid w:val="003B72AC"/>
    <w:rsid w:val="003B7702"/>
    <w:rsid w:val="003B7AB3"/>
    <w:rsid w:val="003B7E7A"/>
    <w:rsid w:val="003B7EA1"/>
    <w:rsid w:val="003B7EFC"/>
    <w:rsid w:val="003C09B6"/>
    <w:rsid w:val="003C09BC"/>
    <w:rsid w:val="003C1574"/>
    <w:rsid w:val="003C1661"/>
    <w:rsid w:val="003C18F2"/>
    <w:rsid w:val="003C20D4"/>
    <w:rsid w:val="003C297B"/>
    <w:rsid w:val="003C2A01"/>
    <w:rsid w:val="003C2D52"/>
    <w:rsid w:val="003C2E99"/>
    <w:rsid w:val="003C2EB4"/>
    <w:rsid w:val="003C2FC6"/>
    <w:rsid w:val="003C3278"/>
    <w:rsid w:val="003C32C1"/>
    <w:rsid w:val="003C3611"/>
    <w:rsid w:val="003C3683"/>
    <w:rsid w:val="003C37B0"/>
    <w:rsid w:val="003C39BB"/>
    <w:rsid w:val="003C43C4"/>
    <w:rsid w:val="003C4681"/>
    <w:rsid w:val="003C491C"/>
    <w:rsid w:val="003C4AA9"/>
    <w:rsid w:val="003C530D"/>
    <w:rsid w:val="003C533A"/>
    <w:rsid w:val="003C53F4"/>
    <w:rsid w:val="003C551D"/>
    <w:rsid w:val="003C56BA"/>
    <w:rsid w:val="003C5A23"/>
    <w:rsid w:val="003C6520"/>
    <w:rsid w:val="003C663F"/>
    <w:rsid w:val="003C7045"/>
    <w:rsid w:val="003C7298"/>
    <w:rsid w:val="003C7487"/>
    <w:rsid w:val="003C74B5"/>
    <w:rsid w:val="003C75B6"/>
    <w:rsid w:val="003C7A7C"/>
    <w:rsid w:val="003C7C7B"/>
    <w:rsid w:val="003D0D08"/>
    <w:rsid w:val="003D0E04"/>
    <w:rsid w:val="003D1307"/>
    <w:rsid w:val="003D1353"/>
    <w:rsid w:val="003D186A"/>
    <w:rsid w:val="003D19B8"/>
    <w:rsid w:val="003D1A16"/>
    <w:rsid w:val="003D1A17"/>
    <w:rsid w:val="003D1F12"/>
    <w:rsid w:val="003D26B0"/>
    <w:rsid w:val="003D2A2F"/>
    <w:rsid w:val="003D2B2A"/>
    <w:rsid w:val="003D2D5A"/>
    <w:rsid w:val="003D392F"/>
    <w:rsid w:val="003D4C52"/>
    <w:rsid w:val="003D54C0"/>
    <w:rsid w:val="003D5DBB"/>
    <w:rsid w:val="003D6DF8"/>
    <w:rsid w:val="003D77D9"/>
    <w:rsid w:val="003D7F16"/>
    <w:rsid w:val="003E03C4"/>
    <w:rsid w:val="003E0A54"/>
    <w:rsid w:val="003E0F22"/>
    <w:rsid w:val="003E17D3"/>
    <w:rsid w:val="003E1A2E"/>
    <w:rsid w:val="003E1FB4"/>
    <w:rsid w:val="003E21A2"/>
    <w:rsid w:val="003E2541"/>
    <w:rsid w:val="003E45E4"/>
    <w:rsid w:val="003E4ADE"/>
    <w:rsid w:val="003E4D54"/>
    <w:rsid w:val="003E5353"/>
    <w:rsid w:val="003E5F24"/>
    <w:rsid w:val="003E6EEC"/>
    <w:rsid w:val="003F0546"/>
    <w:rsid w:val="003F0E72"/>
    <w:rsid w:val="003F1EEC"/>
    <w:rsid w:val="003F21DB"/>
    <w:rsid w:val="003F24CD"/>
    <w:rsid w:val="003F2960"/>
    <w:rsid w:val="003F2B47"/>
    <w:rsid w:val="003F2B6D"/>
    <w:rsid w:val="003F30F7"/>
    <w:rsid w:val="003F35E1"/>
    <w:rsid w:val="003F39C6"/>
    <w:rsid w:val="003F3A89"/>
    <w:rsid w:val="003F3C2E"/>
    <w:rsid w:val="003F3C8B"/>
    <w:rsid w:val="003F3EA0"/>
    <w:rsid w:val="003F45D0"/>
    <w:rsid w:val="003F4727"/>
    <w:rsid w:val="003F4B1E"/>
    <w:rsid w:val="003F4C0C"/>
    <w:rsid w:val="003F5A4D"/>
    <w:rsid w:val="003F5C1A"/>
    <w:rsid w:val="003F5CDB"/>
    <w:rsid w:val="003F6193"/>
    <w:rsid w:val="003F6C21"/>
    <w:rsid w:val="003F717E"/>
    <w:rsid w:val="003F768E"/>
    <w:rsid w:val="004006A0"/>
    <w:rsid w:val="00400801"/>
    <w:rsid w:val="00400874"/>
    <w:rsid w:val="00400937"/>
    <w:rsid w:val="00400CEF"/>
    <w:rsid w:val="004021A0"/>
    <w:rsid w:val="004027EA"/>
    <w:rsid w:val="00402DC5"/>
    <w:rsid w:val="00402EB4"/>
    <w:rsid w:val="00402FE1"/>
    <w:rsid w:val="004037B7"/>
    <w:rsid w:val="00403F27"/>
    <w:rsid w:val="00404326"/>
    <w:rsid w:val="00404518"/>
    <w:rsid w:val="0040460A"/>
    <w:rsid w:val="00404640"/>
    <w:rsid w:val="00404708"/>
    <w:rsid w:val="00404878"/>
    <w:rsid w:val="00404EA3"/>
    <w:rsid w:val="004051F4"/>
    <w:rsid w:val="0040564D"/>
    <w:rsid w:val="00405939"/>
    <w:rsid w:val="00405962"/>
    <w:rsid w:val="00405AC8"/>
    <w:rsid w:val="0040668E"/>
    <w:rsid w:val="00406BE7"/>
    <w:rsid w:val="00406E72"/>
    <w:rsid w:val="00407047"/>
    <w:rsid w:val="00407865"/>
    <w:rsid w:val="00407E8D"/>
    <w:rsid w:val="00410303"/>
    <w:rsid w:val="004103DF"/>
    <w:rsid w:val="00410920"/>
    <w:rsid w:val="00411454"/>
    <w:rsid w:val="004115A8"/>
    <w:rsid w:val="00411EAC"/>
    <w:rsid w:val="004126E4"/>
    <w:rsid w:val="004127B0"/>
    <w:rsid w:val="004129BE"/>
    <w:rsid w:val="00412E49"/>
    <w:rsid w:val="00412EC6"/>
    <w:rsid w:val="00412EC9"/>
    <w:rsid w:val="004131D6"/>
    <w:rsid w:val="00413296"/>
    <w:rsid w:val="0041365D"/>
    <w:rsid w:val="00413C35"/>
    <w:rsid w:val="00413CEA"/>
    <w:rsid w:val="00413E39"/>
    <w:rsid w:val="00414A17"/>
    <w:rsid w:val="00414A23"/>
    <w:rsid w:val="004151AA"/>
    <w:rsid w:val="004155BE"/>
    <w:rsid w:val="0041617A"/>
    <w:rsid w:val="00416239"/>
    <w:rsid w:val="00416416"/>
    <w:rsid w:val="004169E3"/>
    <w:rsid w:val="004171C7"/>
    <w:rsid w:val="00417C76"/>
    <w:rsid w:val="0042000C"/>
    <w:rsid w:val="00420049"/>
    <w:rsid w:val="0042129E"/>
    <w:rsid w:val="00421756"/>
    <w:rsid w:val="00421C7F"/>
    <w:rsid w:val="00421D47"/>
    <w:rsid w:val="00422864"/>
    <w:rsid w:val="00422C30"/>
    <w:rsid w:val="00422E82"/>
    <w:rsid w:val="00423299"/>
    <w:rsid w:val="0042368A"/>
    <w:rsid w:val="004236A7"/>
    <w:rsid w:val="00423BB4"/>
    <w:rsid w:val="00424013"/>
    <w:rsid w:val="0042415C"/>
    <w:rsid w:val="004243B7"/>
    <w:rsid w:val="00424668"/>
    <w:rsid w:val="0042491A"/>
    <w:rsid w:val="00424C46"/>
    <w:rsid w:val="00425359"/>
    <w:rsid w:val="00425506"/>
    <w:rsid w:val="004255A0"/>
    <w:rsid w:val="00425E39"/>
    <w:rsid w:val="00425FC6"/>
    <w:rsid w:val="0042638F"/>
    <w:rsid w:val="004265E5"/>
    <w:rsid w:val="004268DD"/>
    <w:rsid w:val="00427068"/>
    <w:rsid w:val="0042728D"/>
    <w:rsid w:val="004272D5"/>
    <w:rsid w:val="0042740A"/>
    <w:rsid w:val="00427615"/>
    <w:rsid w:val="00427C23"/>
    <w:rsid w:val="00427F27"/>
    <w:rsid w:val="00430F34"/>
    <w:rsid w:val="00431706"/>
    <w:rsid w:val="004318C5"/>
    <w:rsid w:val="00431C9B"/>
    <w:rsid w:val="004323B6"/>
    <w:rsid w:val="00432E29"/>
    <w:rsid w:val="0043378A"/>
    <w:rsid w:val="004338A6"/>
    <w:rsid w:val="00433E47"/>
    <w:rsid w:val="00433FCA"/>
    <w:rsid w:val="0043459F"/>
    <w:rsid w:val="0043486E"/>
    <w:rsid w:val="004357CF"/>
    <w:rsid w:val="004357E9"/>
    <w:rsid w:val="00435867"/>
    <w:rsid w:val="00435AA9"/>
    <w:rsid w:val="00435D4A"/>
    <w:rsid w:val="0043691E"/>
    <w:rsid w:val="0043736F"/>
    <w:rsid w:val="004375C7"/>
    <w:rsid w:val="00440F67"/>
    <w:rsid w:val="0044131A"/>
    <w:rsid w:val="00441AF6"/>
    <w:rsid w:val="00441B22"/>
    <w:rsid w:val="00441CD0"/>
    <w:rsid w:val="00442CE1"/>
    <w:rsid w:val="00443EB8"/>
    <w:rsid w:val="00443FCA"/>
    <w:rsid w:val="00445B8D"/>
    <w:rsid w:val="00445C48"/>
    <w:rsid w:val="00445CD4"/>
    <w:rsid w:val="00445E80"/>
    <w:rsid w:val="00446084"/>
    <w:rsid w:val="00446244"/>
    <w:rsid w:val="00446515"/>
    <w:rsid w:val="004479CD"/>
    <w:rsid w:val="00447F24"/>
    <w:rsid w:val="00450532"/>
    <w:rsid w:val="00450D0D"/>
    <w:rsid w:val="00450E31"/>
    <w:rsid w:val="00450EE1"/>
    <w:rsid w:val="00451020"/>
    <w:rsid w:val="004518A4"/>
    <w:rsid w:val="00451A5F"/>
    <w:rsid w:val="00452BC7"/>
    <w:rsid w:val="004532C7"/>
    <w:rsid w:val="00453461"/>
    <w:rsid w:val="00453F54"/>
    <w:rsid w:val="0045410B"/>
    <w:rsid w:val="00454D96"/>
    <w:rsid w:val="00455850"/>
    <w:rsid w:val="00455B4E"/>
    <w:rsid w:val="00455C3C"/>
    <w:rsid w:val="0045657B"/>
    <w:rsid w:val="00456654"/>
    <w:rsid w:val="0045687A"/>
    <w:rsid w:val="00457245"/>
    <w:rsid w:val="00457581"/>
    <w:rsid w:val="00457A40"/>
    <w:rsid w:val="00457DBA"/>
    <w:rsid w:val="00460B70"/>
    <w:rsid w:val="00461398"/>
    <w:rsid w:val="00461823"/>
    <w:rsid w:val="00461BFD"/>
    <w:rsid w:val="004626FB"/>
    <w:rsid w:val="00462E83"/>
    <w:rsid w:val="004631A9"/>
    <w:rsid w:val="004637DA"/>
    <w:rsid w:val="00463A77"/>
    <w:rsid w:val="00463E83"/>
    <w:rsid w:val="004641C7"/>
    <w:rsid w:val="00464666"/>
    <w:rsid w:val="00464AFA"/>
    <w:rsid w:val="00464DBD"/>
    <w:rsid w:val="00465280"/>
    <w:rsid w:val="00465A83"/>
    <w:rsid w:val="00465F6A"/>
    <w:rsid w:val="00466248"/>
    <w:rsid w:val="0046630D"/>
    <w:rsid w:val="00466832"/>
    <w:rsid w:val="00466977"/>
    <w:rsid w:val="00467985"/>
    <w:rsid w:val="00467A04"/>
    <w:rsid w:val="00467AD5"/>
    <w:rsid w:val="0047045A"/>
    <w:rsid w:val="004704D6"/>
    <w:rsid w:val="00470594"/>
    <w:rsid w:val="00470687"/>
    <w:rsid w:val="00470CBE"/>
    <w:rsid w:val="00470E76"/>
    <w:rsid w:val="00470F8D"/>
    <w:rsid w:val="0047195A"/>
    <w:rsid w:val="00471B09"/>
    <w:rsid w:val="00471DBA"/>
    <w:rsid w:val="00472097"/>
    <w:rsid w:val="004720BB"/>
    <w:rsid w:val="004720EC"/>
    <w:rsid w:val="0047275A"/>
    <w:rsid w:val="0047293F"/>
    <w:rsid w:val="00472F10"/>
    <w:rsid w:val="00473430"/>
    <w:rsid w:val="00474554"/>
    <w:rsid w:val="004747D7"/>
    <w:rsid w:val="00474A7E"/>
    <w:rsid w:val="00474BD7"/>
    <w:rsid w:val="00474C4F"/>
    <w:rsid w:val="00474F19"/>
    <w:rsid w:val="00475EE0"/>
    <w:rsid w:val="004760A6"/>
    <w:rsid w:val="004760CB"/>
    <w:rsid w:val="00476F49"/>
    <w:rsid w:val="004771EA"/>
    <w:rsid w:val="004776B0"/>
    <w:rsid w:val="00477756"/>
    <w:rsid w:val="00477A15"/>
    <w:rsid w:val="0048035F"/>
    <w:rsid w:val="004805C2"/>
    <w:rsid w:val="00481452"/>
    <w:rsid w:val="00481700"/>
    <w:rsid w:val="004818C8"/>
    <w:rsid w:val="00481A29"/>
    <w:rsid w:val="00481AA5"/>
    <w:rsid w:val="00481CC5"/>
    <w:rsid w:val="00481E0A"/>
    <w:rsid w:val="004825E5"/>
    <w:rsid w:val="004826B5"/>
    <w:rsid w:val="00482A0E"/>
    <w:rsid w:val="00483523"/>
    <w:rsid w:val="00483BCB"/>
    <w:rsid w:val="00483EA8"/>
    <w:rsid w:val="0048428C"/>
    <w:rsid w:val="0048472A"/>
    <w:rsid w:val="00484E06"/>
    <w:rsid w:val="00485DB2"/>
    <w:rsid w:val="00485ECE"/>
    <w:rsid w:val="00486232"/>
    <w:rsid w:val="004863D0"/>
    <w:rsid w:val="00486644"/>
    <w:rsid w:val="004867A3"/>
    <w:rsid w:val="00486AC1"/>
    <w:rsid w:val="00486AF9"/>
    <w:rsid w:val="00486B98"/>
    <w:rsid w:val="00486F59"/>
    <w:rsid w:val="00487F7E"/>
    <w:rsid w:val="0049020C"/>
    <w:rsid w:val="0049054F"/>
    <w:rsid w:val="00490ADB"/>
    <w:rsid w:val="00490EBC"/>
    <w:rsid w:val="0049109B"/>
    <w:rsid w:val="00491650"/>
    <w:rsid w:val="00491927"/>
    <w:rsid w:val="00491A74"/>
    <w:rsid w:val="00492117"/>
    <w:rsid w:val="00492340"/>
    <w:rsid w:val="00492348"/>
    <w:rsid w:val="00492574"/>
    <w:rsid w:val="00492782"/>
    <w:rsid w:val="00492F17"/>
    <w:rsid w:val="00494BF0"/>
    <w:rsid w:val="00495C5C"/>
    <w:rsid w:val="00496393"/>
    <w:rsid w:val="004965CF"/>
    <w:rsid w:val="00496803"/>
    <w:rsid w:val="004969B9"/>
    <w:rsid w:val="00496F23"/>
    <w:rsid w:val="004971CF"/>
    <w:rsid w:val="00497280"/>
    <w:rsid w:val="00497C29"/>
    <w:rsid w:val="00497CF2"/>
    <w:rsid w:val="00497E0B"/>
    <w:rsid w:val="004A042D"/>
    <w:rsid w:val="004A0970"/>
    <w:rsid w:val="004A0971"/>
    <w:rsid w:val="004A1AB1"/>
    <w:rsid w:val="004A28E8"/>
    <w:rsid w:val="004A2A89"/>
    <w:rsid w:val="004A3A62"/>
    <w:rsid w:val="004A3D88"/>
    <w:rsid w:val="004A3DDE"/>
    <w:rsid w:val="004A41AA"/>
    <w:rsid w:val="004A47F1"/>
    <w:rsid w:val="004A4D0E"/>
    <w:rsid w:val="004A4DC4"/>
    <w:rsid w:val="004A5322"/>
    <w:rsid w:val="004A5A94"/>
    <w:rsid w:val="004A6080"/>
    <w:rsid w:val="004A62FF"/>
    <w:rsid w:val="004A7000"/>
    <w:rsid w:val="004A71B3"/>
    <w:rsid w:val="004A7E16"/>
    <w:rsid w:val="004B0536"/>
    <w:rsid w:val="004B0987"/>
    <w:rsid w:val="004B0D6B"/>
    <w:rsid w:val="004B1224"/>
    <w:rsid w:val="004B12CD"/>
    <w:rsid w:val="004B12FB"/>
    <w:rsid w:val="004B252C"/>
    <w:rsid w:val="004B294E"/>
    <w:rsid w:val="004B2ADA"/>
    <w:rsid w:val="004B2D10"/>
    <w:rsid w:val="004B2F18"/>
    <w:rsid w:val="004B2FFD"/>
    <w:rsid w:val="004B3974"/>
    <w:rsid w:val="004B39F9"/>
    <w:rsid w:val="004B3DD8"/>
    <w:rsid w:val="004B40D8"/>
    <w:rsid w:val="004B4788"/>
    <w:rsid w:val="004B48CC"/>
    <w:rsid w:val="004B4BF5"/>
    <w:rsid w:val="004B5168"/>
    <w:rsid w:val="004B562B"/>
    <w:rsid w:val="004B58A4"/>
    <w:rsid w:val="004B5B68"/>
    <w:rsid w:val="004B5C55"/>
    <w:rsid w:val="004B63D4"/>
    <w:rsid w:val="004B6941"/>
    <w:rsid w:val="004B76E0"/>
    <w:rsid w:val="004B777D"/>
    <w:rsid w:val="004B7901"/>
    <w:rsid w:val="004B795E"/>
    <w:rsid w:val="004B7A4A"/>
    <w:rsid w:val="004B7E95"/>
    <w:rsid w:val="004B7FFE"/>
    <w:rsid w:val="004C0DF7"/>
    <w:rsid w:val="004C0E25"/>
    <w:rsid w:val="004C1123"/>
    <w:rsid w:val="004C1A6B"/>
    <w:rsid w:val="004C1F0B"/>
    <w:rsid w:val="004C1F23"/>
    <w:rsid w:val="004C28EC"/>
    <w:rsid w:val="004C2B68"/>
    <w:rsid w:val="004C2F80"/>
    <w:rsid w:val="004C3088"/>
    <w:rsid w:val="004C3BC7"/>
    <w:rsid w:val="004C4001"/>
    <w:rsid w:val="004C515F"/>
    <w:rsid w:val="004C5F0D"/>
    <w:rsid w:val="004C5F62"/>
    <w:rsid w:val="004C60C4"/>
    <w:rsid w:val="004C6214"/>
    <w:rsid w:val="004C64D2"/>
    <w:rsid w:val="004C6F9C"/>
    <w:rsid w:val="004C744A"/>
    <w:rsid w:val="004C78B4"/>
    <w:rsid w:val="004C7C60"/>
    <w:rsid w:val="004C7CC1"/>
    <w:rsid w:val="004C7E61"/>
    <w:rsid w:val="004D00E0"/>
    <w:rsid w:val="004D07B2"/>
    <w:rsid w:val="004D0877"/>
    <w:rsid w:val="004D09DE"/>
    <w:rsid w:val="004D12B6"/>
    <w:rsid w:val="004D1A2E"/>
    <w:rsid w:val="004D2346"/>
    <w:rsid w:val="004D2CB5"/>
    <w:rsid w:val="004D309E"/>
    <w:rsid w:val="004D37F3"/>
    <w:rsid w:val="004D4613"/>
    <w:rsid w:val="004D51D2"/>
    <w:rsid w:val="004D52AE"/>
    <w:rsid w:val="004D52ED"/>
    <w:rsid w:val="004D5E11"/>
    <w:rsid w:val="004D61E5"/>
    <w:rsid w:val="004D651C"/>
    <w:rsid w:val="004D6A9C"/>
    <w:rsid w:val="004D6B2D"/>
    <w:rsid w:val="004D6BF6"/>
    <w:rsid w:val="004D6CAD"/>
    <w:rsid w:val="004D722D"/>
    <w:rsid w:val="004E0042"/>
    <w:rsid w:val="004E0083"/>
    <w:rsid w:val="004E03EA"/>
    <w:rsid w:val="004E04F0"/>
    <w:rsid w:val="004E052F"/>
    <w:rsid w:val="004E0AC5"/>
    <w:rsid w:val="004E0C04"/>
    <w:rsid w:val="004E148B"/>
    <w:rsid w:val="004E18A5"/>
    <w:rsid w:val="004E1908"/>
    <w:rsid w:val="004E1D48"/>
    <w:rsid w:val="004E215B"/>
    <w:rsid w:val="004E28D9"/>
    <w:rsid w:val="004E2C8F"/>
    <w:rsid w:val="004E306C"/>
    <w:rsid w:val="004E3A37"/>
    <w:rsid w:val="004E4BB9"/>
    <w:rsid w:val="004E4E76"/>
    <w:rsid w:val="004E54FF"/>
    <w:rsid w:val="004E57C6"/>
    <w:rsid w:val="004E5831"/>
    <w:rsid w:val="004E58B5"/>
    <w:rsid w:val="004E5B13"/>
    <w:rsid w:val="004E623F"/>
    <w:rsid w:val="004E6572"/>
    <w:rsid w:val="004E6B42"/>
    <w:rsid w:val="004E7917"/>
    <w:rsid w:val="004F0304"/>
    <w:rsid w:val="004F0985"/>
    <w:rsid w:val="004F10DE"/>
    <w:rsid w:val="004F13C7"/>
    <w:rsid w:val="004F154F"/>
    <w:rsid w:val="004F17D7"/>
    <w:rsid w:val="004F2122"/>
    <w:rsid w:val="004F27DE"/>
    <w:rsid w:val="004F2817"/>
    <w:rsid w:val="004F295D"/>
    <w:rsid w:val="004F29DF"/>
    <w:rsid w:val="004F2CB8"/>
    <w:rsid w:val="004F2D7E"/>
    <w:rsid w:val="004F3AFC"/>
    <w:rsid w:val="004F48C9"/>
    <w:rsid w:val="004F4B89"/>
    <w:rsid w:val="004F4BCD"/>
    <w:rsid w:val="004F4F7B"/>
    <w:rsid w:val="004F4FC4"/>
    <w:rsid w:val="004F5319"/>
    <w:rsid w:val="004F552B"/>
    <w:rsid w:val="004F5831"/>
    <w:rsid w:val="004F58A2"/>
    <w:rsid w:val="004F5C3E"/>
    <w:rsid w:val="004F5CCC"/>
    <w:rsid w:val="004F5F30"/>
    <w:rsid w:val="004F5FD1"/>
    <w:rsid w:val="004F6512"/>
    <w:rsid w:val="004F6A8C"/>
    <w:rsid w:val="004F7361"/>
    <w:rsid w:val="004F745D"/>
    <w:rsid w:val="004F771A"/>
    <w:rsid w:val="004F7C01"/>
    <w:rsid w:val="0050043C"/>
    <w:rsid w:val="00501E44"/>
    <w:rsid w:val="005024E5"/>
    <w:rsid w:val="00502F13"/>
    <w:rsid w:val="005030FE"/>
    <w:rsid w:val="0050313B"/>
    <w:rsid w:val="00503872"/>
    <w:rsid w:val="00503A92"/>
    <w:rsid w:val="005041BF"/>
    <w:rsid w:val="00504453"/>
    <w:rsid w:val="005046AD"/>
    <w:rsid w:val="00505598"/>
    <w:rsid w:val="005055E2"/>
    <w:rsid w:val="00505662"/>
    <w:rsid w:val="005059CB"/>
    <w:rsid w:val="00505C3E"/>
    <w:rsid w:val="005062AA"/>
    <w:rsid w:val="0050659E"/>
    <w:rsid w:val="005067BE"/>
    <w:rsid w:val="00506930"/>
    <w:rsid w:val="00507862"/>
    <w:rsid w:val="00510021"/>
    <w:rsid w:val="0051033D"/>
    <w:rsid w:val="005113C4"/>
    <w:rsid w:val="00511462"/>
    <w:rsid w:val="00511722"/>
    <w:rsid w:val="00511D95"/>
    <w:rsid w:val="00512183"/>
    <w:rsid w:val="00512A72"/>
    <w:rsid w:val="00512DFE"/>
    <w:rsid w:val="00513B28"/>
    <w:rsid w:val="005142C5"/>
    <w:rsid w:val="00514429"/>
    <w:rsid w:val="00514685"/>
    <w:rsid w:val="005148E8"/>
    <w:rsid w:val="00514929"/>
    <w:rsid w:val="00514D95"/>
    <w:rsid w:val="00514E19"/>
    <w:rsid w:val="005150C6"/>
    <w:rsid w:val="00515455"/>
    <w:rsid w:val="005160AB"/>
    <w:rsid w:val="005162AA"/>
    <w:rsid w:val="00516385"/>
    <w:rsid w:val="00517063"/>
    <w:rsid w:val="005172A6"/>
    <w:rsid w:val="00517734"/>
    <w:rsid w:val="00517752"/>
    <w:rsid w:val="00521098"/>
    <w:rsid w:val="00521186"/>
    <w:rsid w:val="00521280"/>
    <w:rsid w:val="00521A16"/>
    <w:rsid w:val="0052262E"/>
    <w:rsid w:val="00522712"/>
    <w:rsid w:val="00522810"/>
    <w:rsid w:val="00522B7B"/>
    <w:rsid w:val="00522BF4"/>
    <w:rsid w:val="00522DC0"/>
    <w:rsid w:val="00524130"/>
    <w:rsid w:val="005247A6"/>
    <w:rsid w:val="00524A73"/>
    <w:rsid w:val="005256D3"/>
    <w:rsid w:val="00525CF2"/>
    <w:rsid w:val="00526566"/>
    <w:rsid w:val="00526612"/>
    <w:rsid w:val="0052710D"/>
    <w:rsid w:val="00527155"/>
    <w:rsid w:val="00527C89"/>
    <w:rsid w:val="00530DA3"/>
    <w:rsid w:val="0053160B"/>
    <w:rsid w:val="00531A6F"/>
    <w:rsid w:val="00531C0B"/>
    <w:rsid w:val="0053271D"/>
    <w:rsid w:val="00532FED"/>
    <w:rsid w:val="00533186"/>
    <w:rsid w:val="00534953"/>
    <w:rsid w:val="00534A5D"/>
    <w:rsid w:val="00534A91"/>
    <w:rsid w:val="00534D85"/>
    <w:rsid w:val="00535101"/>
    <w:rsid w:val="005355E3"/>
    <w:rsid w:val="00535830"/>
    <w:rsid w:val="00535ECF"/>
    <w:rsid w:val="00535F2C"/>
    <w:rsid w:val="00536449"/>
    <w:rsid w:val="0053681E"/>
    <w:rsid w:val="005368DE"/>
    <w:rsid w:val="0053774F"/>
    <w:rsid w:val="005378E1"/>
    <w:rsid w:val="00537ABE"/>
    <w:rsid w:val="0054051D"/>
    <w:rsid w:val="005409CA"/>
    <w:rsid w:val="00540D34"/>
    <w:rsid w:val="00540E7C"/>
    <w:rsid w:val="00540F88"/>
    <w:rsid w:val="00541552"/>
    <w:rsid w:val="005415B1"/>
    <w:rsid w:val="005416A7"/>
    <w:rsid w:val="00541A12"/>
    <w:rsid w:val="00541A4C"/>
    <w:rsid w:val="00541D2A"/>
    <w:rsid w:val="00541E50"/>
    <w:rsid w:val="005425F9"/>
    <w:rsid w:val="00542999"/>
    <w:rsid w:val="00542AF4"/>
    <w:rsid w:val="00543026"/>
    <w:rsid w:val="00543242"/>
    <w:rsid w:val="00543CA0"/>
    <w:rsid w:val="00543D00"/>
    <w:rsid w:val="00544015"/>
    <w:rsid w:val="005442DA"/>
    <w:rsid w:val="005447C3"/>
    <w:rsid w:val="005447C5"/>
    <w:rsid w:val="005448A0"/>
    <w:rsid w:val="00544A7D"/>
    <w:rsid w:val="00544B3D"/>
    <w:rsid w:val="00544E9D"/>
    <w:rsid w:val="005451F7"/>
    <w:rsid w:val="0054548D"/>
    <w:rsid w:val="005457A8"/>
    <w:rsid w:val="005457FE"/>
    <w:rsid w:val="00545AB1"/>
    <w:rsid w:val="005465BB"/>
    <w:rsid w:val="00546761"/>
    <w:rsid w:val="005467C5"/>
    <w:rsid w:val="00546C61"/>
    <w:rsid w:val="00546DCE"/>
    <w:rsid w:val="00547062"/>
    <w:rsid w:val="005471DD"/>
    <w:rsid w:val="00547986"/>
    <w:rsid w:val="00547A18"/>
    <w:rsid w:val="005505EE"/>
    <w:rsid w:val="00550780"/>
    <w:rsid w:val="00550E8F"/>
    <w:rsid w:val="0055114B"/>
    <w:rsid w:val="0055168A"/>
    <w:rsid w:val="005519BE"/>
    <w:rsid w:val="00551C01"/>
    <w:rsid w:val="00552440"/>
    <w:rsid w:val="00553611"/>
    <w:rsid w:val="0055377B"/>
    <w:rsid w:val="00553903"/>
    <w:rsid w:val="005542BA"/>
    <w:rsid w:val="005548ED"/>
    <w:rsid w:val="005549E4"/>
    <w:rsid w:val="00554C6F"/>
    <w:rsid w:val="00555881"/>
    <w:rsid w:val="00555A24"/>
    <w:rsid w:val="00555CE8"/>
    <w:rsid w:val="00556066"/>
    <w:rsid w:val="00556275"/>
    <w:rsid w:val="00556449"/>
    <w:rsid w:val="00556594"/>
    <w:rsid w:val="00556709"/>
    <w:rsid w:val="0055695A"/>
    <w:rsid w:val="00556980"/>
    <w:rsid w:val="0056043A"/>
    <w:rsid w:val="00560BEC"/>
    <w:rsid w:val="00560C44"/>
    <w:rsid w:val="00561872"/>
    <w:rsid w:val="00562086"/>
    <w:rsid w:val="005623EC"/>
    <w:rsid w:val="005625DB"/>
    <w:rsid w:val="00562649"/>
    <w:rsid w:val="00563684"/>
    <w:rsid w:val="00563A50"/>
    <w:rsid w:val="005645CC"/>
    <w:rsid w:val="00565389"/>
    <w:rsid w:val="00565692"/>
    <w:rsid w:val="00565EC0"/>
    <w:rsid w:val="00565EE1"/>
    <w:rsid w:val="00565FA5"/>
    <w:rsid w:val="0056605B"/>
    <w:rsid w:val="00566CD3"/>
    <w:rsid w:val="00566CD6"/>
    <w:rsid w:val="005671E9"/>
    <w:rsid w:val="005677E8"/>
    <w:rsid w:val="0057073B"/>
    <w:rsid w:val="00570746"/>
    <w:rsid w:val="005708B7"/>
    <w:rsid w:val="005708EF"/>
    <w:rsid w:val="005710B9"/>
    <w:rsid w:val="005716D2"/>
    <w:rsid w:val="00572006"/>
    <w:rsid w:val="0057242B"/>
    <w:rsid w:val="00572B78"/>
    <w:rsid w:val="00573064"/>
    <w:rsid w:val="005739A6"/>
    <w:rsid w:val="005739F5"/>
    <w:rsid w:val="00573B85"/>
    <w:rsid w:val="00573D0B"/>
    <w:rsid w:val="005746F3"/>
    <w:rsid w:val="00574857"/>
    <w:rsid w:val="00574B84"/>
    <w:rsid w:val="00575163"/>
    <w:rsid w:val="00575375"/>
    <w:rsid w:val="005756D4"/>
    <w:rsid w:val="00576615"/>
    <w:rsid w:val="00576784"/>
    <w:rsid w:val="005775D3"/>
    <w:rsid w:val="005779D7"/>
    <w:rsid w:val="00577D7D"/>
    <w:rsid w:val="0058061F"/>
    <w:rsid w:val="00580835"/>
    <w:rsid w:val="005813A6"/>
    <w:rsid w:val="00581610"/>
    <w:rsid w:val="00581C71"/>
    <w:rsid w:val="005820AF"/>
    <w:rsid w:val="005822CE"/>
    <w:rsid w:val="00583133"/>
    <w:rsid w:val="00583233"/>
    <w:rsid w:val="00583D01"/>
    <w:rsid w:val="005843CE"/>
    <w:rsid w:val="00584457"/>
    <w:rsid w:val="0058455C"/>
    <w:rsid w:val="00584855"/>
    <w:rsid w:val="0058492E"/>
    <w:rsid w:val="0058592A"/>
    <w:rsid w:val="00585AB0"/>
    <w:rsid w:val="00586061"/>
    <w:rsid w:val="00586E85"/>
    <w:rsid w:val="0058732A"/>
    <w:rsid w:val="00590061"/>
    <w:rsid w:val="0059060B"/>
    <w:rsid w:val="0059085F"/>
    <w:rsid w:val="00590BA4"/>
    <w:rsid w:val="00590F45"/>
    <w:rsid w:val="005917C9"/>
    <w:rsid w:val="00591CDC"/>
    <w:rsid w:val="00592020"/>
    <w:rsid w:val="00592577"/>
    <w:rsid w:val="00592740"/>
    <w:rsid w:val="00592CBA"/>
    <w:rsid w:val="0059304D"/>
    <w:rsid w:val="00593372"/>
    <w:rsid w:val="005933F1"/>
    <w:rsid w:val="005938E8"/>
    <w:rsid w:val="00593FEF"/>
    <w:rsid w:val="0059508B"/>
    <w:rsid w:val="00595260"/>
    <w:rsid w:val="00595705"/>
    <w:rsid w:val="0059570F"/>
    <w:rsid w:val="00595C07"/>
    <w:rsid w:val="00595ECE"/>
    <w:rsid w:val="0059604F"/>
    <w:rsid w:val="00596744"/>
    <w:rsid w:val="005971C0"/>
    <w:rsid w:val="0059728C"/>
    <w:rsid w:val="005975F6"/>
    <w:rsid w:val="00597C13"/>
    <w:rsid w:val="005A0C0D"/>
    <w:rsid w:val="005A16BF"/>
    <w:rsid w:val="005A1856"/>
    <w:rsid w:val="005A1954"/>
    <w:rsid w:val="005A20F1"/>
    <w:rsid w:val="005A21C0"/>
    <w:rsid w:val="005A22E8"/>
    <w:rsid w:val="005A2415"/>
    <w:rsid w:val="005A25F4"/>
    <w:rsid w:val="005A2911"/>
    <w:rsid w:val="005A2F2F"/>
    <w:rsid w:val="005A3467"/>
    <w:rsid w:val="005A37FC"/>
    <w:rsid w:val="005A3D71"/>
    <w:rsid w:val="005A3F9A"/>
    <w:rsid w:val="005A422C"/>
    <w:rsid w:val="005A4BDD"/>
    <w:rsid w:val="005A4D9C"/>
    <w:rsid w:val="005A4F80"/>
    <w:rsid w:val="005A53EF"/>
    <w:rsid w:val="005A55E2"/>
    <w:rsid w:val="005A565A"/>
    <w:rsid w:val="005A5683"/>
    <w:rsid w:val="005A644A"/>
    <w:rsid w:val="005A6854"/>
    <w:rsid w:val="005A720E"/>
    <w:rsid w:val="005A7637"/>
    <w:rsid w:val="005B0010"/>
    <w:rsid w:val="005B0320"/>
    <w:rsid w:val="005B04D0"/>
    <w:rsid w:val="005B0A60"/>
    <w:rsid w:val="005B0F87"/>
    <w:rsid w:val="005B1184"/>
    <w:rsid w:val="005B181E"/>
    <w:rsid w:val="005B1FD0"/>
    <w:rsid w:val="005B2280"/>
    <w:rsid w:val="005B2295"/>
    <w:rsid w:val="005B272F"/>
    <w:rsid w:val="005B2E5D"/>
    <w:rsid w:val="005B3683"/>
    <w:rsid w:val="005B3A7E"/>
    <w:rsid w:val="005B46FB"/>
    <w:rsid w:val="005B4A3B"/>
    <w:rsid w:val="005B4FF5"/>
    <w:rsid w:val="005B5EBB"/>
    <w:rsid w:val="005B5FF9"/>
    <w:rsid w:val="005B6006"/>
    <w:rsid w:val="005B6181"/>
    <w:rsid w:val="005B6201"/>
    <w:rsid w:val="005B63B7"/>
    <w:rsid w:val="005B66A4"/>
    <w:rsid w:val="005B6B1A"/>
    <w:rsid w:val="005B74BE"/>
    <w:rsid w:val="005B79FE"/>
    <w:rsid w:val="005B7B96"/>
    <w:rsid w:val="005C0196"/>
    <w:rsid w:val="005C0E1A"/>
    <w:rsid w:val="005C1B43"/>
    <w:rsid w:val="005C1D7F"/>
    <w:rsid w:val="005C1F41"/>
    <w:rsid w:val="005C29BA"/>
    <w:rsid w:val="005C3328"/>
    <w:rsid w:val="005C342B"/>
    <w:rsid w:val="005C3FF2"/>
    <w:rsid w:val="005C4339"/>
    <w:rsid w:val="005C4359"/>
    <w:rsid w:val="005C456C"/>
    <w:rsid w:val="005C4BCA"/>
    <w:rsid w:val="005C4F1E"/>
    <w:rsid w:val="005C51A1"/>
    <w:rsid w:val="005C53DF"/>
    <w:rsid w:val="005C54F8"/>
    <w:rsid w:val="005C589E"/>
    <w:rsid w:val="005C5BC2"/>
    <w:rsid w:val="005C64ED"/>
    <w:rsid w:val="005C6750"/>
    <w:rsid w:val="005C762D"/>
    <w:rsid w:val="005D02CC"/>
    <w:rsid w:val="005D1648"/>
    <w:rsid w:val="005D1903"/>
    <w:rsid w:val="005D1A61"/>
    <w:rsid w:val="005D1F25"/>
    <w:rsid w:val="005D2215"/>
    <w:rsid w:val="005D27F5"/>
    <w:rsid w:val="005D2D07"/>
    <w:rsid w:val="005D35B9"/>
    <w:rsid w:val="005D37CD"/>
    <w:rsid w:val="005D3A2F"/>
    <w:rsid w:val="005D4296"/>
    <w:rsid w:val="005D4417"/>
    <w:rsid w:val="005D46AB"/>
    <w:rsid w:val="005D4B76"/>
    <w:rsid w:val="005D4C04"/>
    <w:rsid w:val="005D4D2C"/>
    <w:rsid w:val="005D4DF3"/>
    <w:rsid w:val="005D514C"/>
    <w:rsid w:val="005D55AA"/>
    <w:rsid w:val="005D593B"/>
    <w:rsid w:val="005D5EAC"/>
    <w:rsid w:val="005D631F"/>
    <w:rsid w:val="005D66CB"/>
    <w:rsid w:val="005D6721"/>
    <w:rsid w:val="005D712A"/>
    <w:rsid w:val="005D7610"/>
    <w:rsid w:val="005D7C15"/>
    <w:rsid w:val="005D7EDF"/>
    <w:rsid w:val="005D7F03"/>
    <w:rsid w:val="005E00B4"/>
    <w:rsid w:val="005E0215"/>
    <w:rsid w:val="005E0E43"/>
    <w:rsid w:val="005E1B67"/>
    <w:rsid w:val="005E1B8F"/>
    <w:rsid w:val="005E2B9B"/>
    <w:rsid w:val="005E2C73"/>
    <w:rsid w:val="005E3ADB"/>
    <w:rsid w:val="005E3B8E"/>
    <w:rsid w:val="005E3DA1"/>
    <w:rsid w:val="005E3FB2"/>
    <w:rsid w:val="005E4E09"/>
    <w:rsid w:val="005E5035"/>
    <w:rsid w:val="005E5085"/>
    <w:rsid w:val="005E5179"/>
    <w:rsid w:val="005E52EF"/>
    <w:rsid w:val="005E65EA"/>
    <w:rsid w:val="005E670C"/>
    <w:rsid w:val="005E6964"/>
    <w:rsid w:val="005E6D95"/>
    <w:rsid w:val="005E6F35"/>
    <w:rsid w:val="005F0259"/>
    <w:rsid w:val="005F0407"/>
    <w:rsid w:val="005F0B60"/>
    <w:rsid w:val="005F0CDF"/>
    <w:rsid w:val="005F0E6B"/>
    <w:rsid w:val="005F1009"/>
    <w:rsid w:val="005F10A2"/>
    <w:rsid w:val="005F1710"/>
    <w:rsid w:val="005F2038"/>
    <w:rsid w:val="005F23AC"/>
    <w:rsid w:val="005F2475"/>
    <w:rsid w:val="005F2BC7"/>
    <w:rsid w:val="005F2DEE"/>
    <w:rsid w:val="005F334A"/>
    <w:rsid w:val="005F4322"/>
    <w:rsid w:val="005F4477"/>
    <w:rsid w:val="005F4B84"/>
    <w:rsid w:val="005F4B98"/>
    <w:rsid w:val="005F4FE3"/>
    <w:rsid w:val="005F5237"/>
    <w:rsid w:val="005F52FE"/>
    <w:rsid w:val="005F55BD"/>
    <w:rsid w:val="005F5696"/>
    <w:rsid w:val="005F5815"/>
    <w:rsid w:val="005F5CB3"/>
    <w:rsid w:val="005F5CC9"/>
    <w:rsid w:val="005F5E1C"/>
    <w:rsid w:val="005F5E36"/>
    <w:rsid w:val="005F683B"/>
    <w:rsid w:val="005F694A"/>
    <w:rsid w:val="005F7172"/>
    <w:rsid w:val="005F7BF8"/>
    <w:rsid w:val="005F7CD2"/>
    <w:rsid w:val="0060022C"/>
    <w:rsid w:val="00600A72"/>
    <w:rsid w:val="00600DD9"/>
    <w:rsid w:val="006011E4"/>
    <w:rsid w:val="00601929"/>
    <w:rsid w:val="00601992"/>
    <w:rsid w:val="00601EEF"/>
    <w:rsid w:val="00602379"/>
    <w:rsid w:val="0060274C"/>
    <w:rsid w:val="00602C71"/>
    <w:rsid w:val="006035EA"/>
    <w:rsid w:val="00603AA8"/>
    <w:rsid w:val="006040D2"/>
    <w:rsid w:val="006043A2"/>
    <w:rsid w:val="00604F65"/>
    <w:rsid w:val="0060532B"/>
    <w:rsid w:val="006057B2"/>
    <w:rsid w:val="00605CA7"/>
    <w:rsid w:val="00605E0D"/>
    <w:rsid w:val="0060600F"/>
    <w:rsid w:val="006060AF"/>
    <w:rsid w:val="0060623D"/>
    <w:rsid w:val="006062E1"/>
    <w:rsid w:val="00606A42"/>
    <w:rsid w:val="00606BF8"/>
    <w:rsid w:val="00606EF2"/>
    <w:rsid w:val="0060752E"/>
    <w:rsid w:val="0060777C"/>
    <w:rsid w:val="006077A6"/>
    <w:rsid w:val="00607A27"/>
    <w:rsid w:val="00607B69"/>
    <w:rsid w:val="0061009F"/>
    <w:rsid w:val="006108F7"/>
    <w:rsid w:val="00610D70"/>
    <w:rsid w:val="0061136D"/>
    <w:rsid w:val="00611C71"/>
    <w:rsid w:val="006121EA"/>
    <w:rsid w:val="0061256C"/>
    <w:rsid w:val="0061282C"/>
    <w:rsid w:val="006128CC"/>
    <w:rsid w:val="00612E8E"/>
    <w:rsid w:val="00612EFB"/>
    <w:rsid w:val="00613AC6"/>
    <w:rsid w:val="00613B20"/>
    <w:rsid w:val="00614471"/>
    <w:rsid w:val="006146CE"/>
    <w:rsid w:val="00614A1C"/>
    <w:rsid w:val="00614DF0"/>
    <w:rsid w:val="0061633A"/>
    <w:rsid w:val="00616B90"/>
    <w:rsid w:val="00617AD2"/>
    <w:rsid w:val="00617CD1"/>
    <w:rsid w:val="006209D8"/>
    <w:rsid w:val="0062125F"/>
    <w:rsid w:val="00621FE8"/>
    <w:rsid w:val="00622630"/>
    <w:rsid w:val="00623149"/>
    <w:rsid w:val="0062335A"/>
    <w:rsid w:val="006236D2"/>
    <w:rsid w:val="006240D9"/>
    <w:rsid w:val="006240F5"/>
    <w:rsid w:val="0062466A"/>
    <w:rsid w:val="00624A5F"/>
    <w:rsid w:val="00624BBC"/>
    <w:rsid w:val="006257E7"/>
    <w:rsid w:val="00625934"/>
    <w:rsid w:val="00626E4D"/>
    <w:rsid w:val="00626F47"/>
    <w:rsid w:val="00627303"/>
    <w:rsid w:val="006274A5"/>
    <w:rsid w:val="0062779F"/>
    <w:rsid w:val="006277B5"/>
    <w:rsid w:val="00627B2D"/>
    <w:rsid w:val="00627BC3"/>
    <w:rsid w:val="00627D9C"/>
    <w:rsid w:val="00630279"/>
    <w:rsid w:val="0063028F"/>
    <w:rsid w:val="0063060A"/>
    <w:rsid w:val="006307A3"/>
    <w:rsid w:val="0063196D"/>
    <w:rsid w:val="00631F1A"/>
    <w:rsid w:val="00632977"/>
    <w:rsid w:val="00632C34"/>
    <w:rsid w:val="00632CBA"/>
    <w:rsid w:val="006339F0"/>
    <w:rsid w:val="00633C46"/>
    <w:rsid w:val="0063469B"/>
    <w:rsid w:val="006346C4"/>
    <w:rsid w:val="00634C79"/>
    <w:rsid w:val="0063501B"/>
    <w:rsid w:val="00635E63"/>
    <w:rsid w:val="00636295"/>
    <w:rsid w:val="0063689C"/>
    <w:rsid w:val="00636A19"/>
    <w:rsid w:val="006370E2"/>
    <w:rsid w:val="00637271"/>
    <w:rsid w:val="0063767A"/>
    <w:rsid w:val="00637E20"/>
    <w:rsid w:val="006401D4"/>
    <w:rsid w:val="00640BC9"/>
    <w:rsid w:val="00641223"/>
    <w:rsid w:val="0064149A"/>
    <w:rsid w:val="006417F0"/>
    <w:rsid w:val="006417F6"/>
    <w:rsid w:val="00641904"/>
    <w:rsid w:val="00641950"/>
    <w:rsid w:val="00641959"/>
    <w:rsid w:val="006428E8"/>
    <w:rsid w:val="00643032"/>
    <w:rsid w:val="006431D5"/>
    <w:rsid w:val="00643533"/>
    <w:rsid w:val="006435AC"/>
    <w:rsid w:val="006436AE"/>
    <w:rsid w:val="00643A46"/>
    <w:rsid w:val="00643B05"/>
    <w:rsid w:val="00643DE9"/>
    <w:rsid w:val="0064415E"/>
    <w:rsid w:val="00644385"/>
    <w:rsid w:val="00644585"/>
    <w:rsid w:val="006447FB"/>
    <w:rsid w:val="00644AB1"/>
    <w:rsid w:val="00644AB5"/>
    <w:rsid w:val="0064552F"/>
    <w:rsid w:val="006455A9"/>
    <w:rsid w:val="006456A3"/>
    <w:rsid w:val="006457C9"/>
    <w:rsid w:val="00645BD5"/>
    <w:rsid w:val="006463A2"/>
    <w:rsid w:val="006476D1"/>
    <w:rsid w:val="006476F0"/>
    <w:rsid w:val="00647D3C"/>
    <w:rsid w:val="00650000"/>
    <w:rsid w:val="006503FA"/>
    <w:rsid w:val="00650795"/>
    <w:rsid w:val="00650D5B"/>
    <w:rsid w:val="00651795"/>
    <w:rsid w:val="00651975"/>
    <w:rsid w:val="00651A8E"/>
    <w:rsid w:val="00651CE3"/>
    <w:rsid w:val="00651D47"/>
    <w:rsid w:val="00651E8D"/>
    <w:rsid w:val="006523D1"/>
    <w:rsid w:val="006526D2"/>
    <w:rsid w:val="006535D3"/>
    <w:rsid w:val="00653E30"/>
    <w:rsid w:val="006546E0"/>
    <w:rsid w:val="00654A46"/>
    <w:rsid w:val="00654B6D"/>
    <w:rsid w:val="00654DB5"/>
    <w:rsid w:val="00655128"/>
    <w:rsid w:val="0065566F"/>
    <w:rsid w:val="0065570E"/>
    <w:rsid w:val="006564DB"/>
    <w:rsid w:val="006566E0"/>
    <w:rsid w:val="006571BB"/>
    <w:rsid w:val="0066072B"/>
    <w:rsid w:val="00660C27"/>
    <w:rsid w:val="00660E7A"/>
    <w:rsid w:val="00661264"/>
    <w:rsid w:val="006613EB"/>
    <w:rsid w:val="006614B3"/>
    <w:rsid w:val="00661530"/>
    <w:rsid w:val="00661744"/>
    <w:rsid w:val="0066207A"/>
    <w:rsid w:val="00663474"/>
    <w:rsid w:val="006637F7"/>
    <w:rsid w:val="006638E8"/>
    <w:rsid w:val="006649F2"/>
    <w:rsid w:val="00665031"/>
    <w:rsid w:val="00665499"/>
    <w:rsid w:val="0066551A"/>
    <w:rsid w:val="00665D2E"/>
    <w:rsid w:val="0066647B"/>
    <w:rsid w:val="00666CEC"/>
    <w:rsid w:val="00666D17"/>
    <w:rsid w:val="00666E50"/>
    <w:rsid w:val="0066776B"/>
    <w:rsid w:val="00667DD7"/>
    <w:rsid w:val="00670168"/>
    <w:rsid w:val="0067028D"/>
    <w:rsid w:val="00670BD2"/>
    <w:rsid w:val="00670DCD"/>
    <w:rsid w:val="00671435"/>
    <w:rsid w:val="0067152D"/>
    <w:rsid w:val="00671E98"/>
    <w:rsid w:val="00671F28"/>
    <w:rsid w:val="00671F87"/>
    <w:rsid w:val="006720BE"/>
    <w:rsid w:val="0067229D"/>
    <w:rsid w:val="006734A9"/>
    <w:rsid w:val="00673806"/>
    <w:rsid w:val="00674A04"/>
    <w:rsid w:val="00674BC6"/>
    <w:rsid w:val="00674EE1"/>
    <w:rsid w:val="00675A78"/>
    <w:rsid w:val="00675AB7"/>
    <w:rsid w:val="00675FDA"/>
    <w:rsid w:val="0067676F"/>
    <w:rsid w:val="00676AE9"/>
    <w:rsid w:val="00676C5B"/>
    <w:rsid w:val="00677E2C"/>
    <w:rsid w:val="00680613"/>
    <w:rsid w:val="0068146B"/>
    <w:rsid w:val="0068177D"/>
    <w:rsid w:val="00681E70"/>
    <w:rsid w:val="00682E24"/>
    <w:rsid w:val="00682E72"/>
    <w:rsid w:val="00683314"/>
    <w:rsid w:val="0068395E"/>
    <w:rsid w:val="006839E8"/>
    <w:rsid w:val="00683C34"/>
    <w:rsid w:val="0068471B"/>
    <w:rsid w:val="006849E5"/>
    <w:rsid w:val="00684C76"/>
    <w:rsid w:val="00684CC7"/>
    <w:rsid w:val="00685CEA"/>
    <w:rsid w:val="00686088"/>
    <w:rsid w:val="00686255"/>
    <w:rsid w:val="006862F7"/>
    <w:rsid w:val="00686658"/>
    <w:rsid w:val="00686979"/>
    <w:rsid w:val="00686B23"/>
    <w:rsid w:val="00686B67"/>
    <w:rsid w:val="00687815"/>
    <w:rsid w:val="00690540"/>
    <w:rsid w:val="0069054C"/>
    <w:rsid w:val="00690F1D"/>
    <w:rsid w:val="0069146C"/>
    <w:rsid w:val="006918DA"/>
    <w:rsid w:val="00691B4A"/>
    <w:rsid w:val="00691DE4"/>
    <w:rsid w:val="00692023"/>
    <w:rsid w:val="0069220F"/>
    <w:rsid w:val="00692CC1"/>
    <w:rsid w:val="00694498"/>
    <w:rsid w:val="00694954"/>
    <w:rsid w:val="00694DDE"/>
    <w:rsid w:val="006956C1"/>
    <w:rsid w:val="00695CB0"/>
    <w:rsid w:val="0069657F"/>
    <w:rsid w:val="006965A6"/>
    <w:rsid w:val="0069702B"/>
    <w:rsid w:val="00697325"/>
    <w:rsid w:val="0069740D"/>
    <w:rsid w:val="006974AE"/>
    <w:rsid w:val="00697515"/>
    <w:rsid w:val="00697519"/>
    <w:rsid w:val="00697D65"/>
    <w:rsid w:val="006A0072"/>
    <w:rsid w:val="006A05B7"/>
    <w:rsid w:val="006A066D"/>
    <w:rsid w:val="006A07DF"/>
    <w:rsid w:val="006A14ED"/>
    <w:rsid w:val="006A1D59"/>
    <w:rsid w:val="006A1EA7"/>
    <w:rsid w:val="006A237C"/>
    <w:rsid w:val="006A2A6B"/>
    <w:rsid w:val="006A3D5C"/>
    <w:rsid w:val="006A4627"/>
    <w:rsid w:val="006A4954"/>
    <w:rsid w:val="006A5473"/>
    <w:rsid w:val="006A5534"/>
    <w:rsid w:val="006A572D"/>
    <w:rsid w:val="006A5CA5"/>
    <w:rsid w:val="006A5E7B"/>
    <w:rsid w:val="006A68CC"/>
    <w:rsid w:val="006A6BE6"/>
    <w:rsid w:val="006A6C28"/>
    <w:rsid w:val="006B0422"/>
    <w:rsid w:val="006B107F"/>
    <w:rsid w:val="006B1DB1"/>
    <w:rsid w:val="006B26D1"/>
    <w:rsid w:val="006B3385"/>
    <w:rsid w:val="006B346B"/>
    <w:rsid w:val="006B3614"/>
    <w:rsid w:val="006B36CF"/>
    <w:rsid w:val="006B38AF"/>
    <w:rsid w:val="006B3A04"/>
    <w:rsid w:val="006B3B3F"/>
    <w:rsid w:val="006B3E8D"/>
    <w:rsid w:val="006B453A"/>
    <w:rsid w:val="006B491B"/>
    <w:rsid w:val="006B494A"/>
    <w:rsid w:val="006B49EB"/>
    <w:rsid w:val="006B4AF6"/>
    <w:rsid w:val="006B4B8B"/>
    <w:rsid w:val="006B50B8"/>
    <w:rsid w:val="006B5580"/>
    <w:rsid w:val="006B5E99"/>
    <w:rsid w:val="006B5FF6"/>
    <w:rsid w:val="006B6195"/>
    <w:rsid w:val="006B637C"/>
    <w:rsid w:val="006B643E"/>
    <w:rsid w:val="006B6C03"/>
    <w:rsid w:val="006B6D2A"/>
    <w:rsid w:val="006B6EDD"/>
    <w:rsid w:val="006B721B"/>
    <w:rsid w:val="006B766F"/>
    <w:rsid w:val="006B7B0E"/>
    <w:rsid w:val="006B7D5C"/>
    <w:rsid w:val="006B7D75"/>
    <w:rsid w:val="006B7DB4"/>
    <w:rsid w:val="006C0095"/>
    <w:rsid w:val="006C0274"/>
    <w:rsid w:val="006C07A4"/>
    <w:rsid w:val="006C0DBC"/>
    <w:rsid w:val="006C0F0E"/>
    <w:rsid w:val="006C0FD0"/>
    <w:rsid w:val="006C1293"/>
    <w:rsid w:val="006C1469"/>
    <w:rsid w:val="006C3051"/>
    <w:rsid w:val="006C3377"/>
    <w:rsid w:val="006C3995"/>
    <w:rsid w:val="006C4433"/>
    <w:rsid w:val="006C4BDD"/>
    <w:rsid w:val="006C4ED1"/>
    <w:rsid w:val="006C509B"/>
    <w:rsid w:val="006C511B"/>
    <w:rsid w:val="006C51A5"/>
    <w:rsid w:val="006C546F"/>
    <w:rsid w:val="006C5571"/>
    <w:rsid w:val="006C6235"/>
    <w:rsid w:val="006C6AEA"/>
    <w:rsid w:val="006C6B81"/>
    <w:rsid w:val="006C7818"/>
    <w:rsid w:val="006C79EE"/>
    <w:rsid w:val="006D00DF"/>
    <w:rsid w:val="006D034D"/>
    <w:rsid w:val="006D0882"/>
    <w:rsid w:val="006D1630"/>
    <w:rsid w:val="006D2D08"/>
    <w:rsid w:val="006D3339"/>
    <w:rsid w:val="006D3667"/>
    <w:rsid w:val="006D39A6"/>
    <w:rsid w:val="006D3A6E"/>
    <w:rsid w:val="006D3EFC"/>
    <w:rsid w:val="006D417A"/>
    <w:rsid w:val="006D4203"/>
    <w:rsid w:val="006D4431"/>
    <w:rsid w:val="006D489C"/>
    <w:rsid w:val="006D4A06"/>
    <w:rsid w:val="006D4BD7"/>
    <w:rsid w:val="006D5A65"/>
    <w:rsid w:val="006D5DB2"/>
    <w:rsid w:val="006D5FE6"/>
    <w:rsid w:val="006D692A"/>
    <w:rsid w:val="006D6A8A"/>
    <w:rsid w:val="006D6C1E"/>
    <w:rsid w:val="006D7058"/>
    <w:rsid w:val="006D72D8"/>
    <w:rsid w:val="006D7632"/>
    <w:rsid w:val="006D77CF"/>
    <w:rsid w:val="006D7C6F"/>
    <w:rsid w:val="006E0181"/>
    <w:rsid w:val="006E03B0"/>
    <w:rsid w:val="006E0CD8"/>
    <w:rsid w:val="006E0D85"/>
    <w:rsid w:val="006E1112"/>
    <w:rsid w:val="006E14F3"/>
    <w:rsid w:val="006E1655"/>
    <w:rsid w:val="006E17F5"/>
    <w:rsid w:val="006E1CF4"/>
    <w:rsid w:val="006E1E49"/>
    <w:rsid w:val="006E2EDE"/>
    <w:rsid w:val="006E377C"/>
    <w:rsid w:val="006E37D8"/>
    <w:rsid w:val="006E3B79"/>
    <w:rsid w:val="006E3DA6"/>
    <w:rsid w:val="006E43FA"/>
    <w:rsid w:val="006E4602"/>
    <w:rsid w:val="006E4B8B"/>
    <w:rsid w:val="006E4C56"/>
    <w:rsid w:val="006E4F46"/>
    <w:rsid w:val="006E53E3"/>
    <w:rsid w:val="006E5750"/>
    <w:rsid w:val="006E577D"/>
    <w:rsid w:val="006E5B36"/>
    <w:rsid w:val="006E64B5"/>
    <w:rsid w:val="006E6918"/>
    <w:rsid w:val="006E7401"/>
    <w:rsid w:val="006E7C4F"/>
    <w:rsid w:val="006E7F46"/>
    <w:rsid w:val="006F05A9"/>
    <w:rsid w:val="006F0D88"/>
    <w:rsid w:val="006F0E34"/>
    <w:rsid w:val="006F1188"/>
    <w:rsid w:val="006F1311"/>
    <w:rsid w:val="006F1B3A"/>
    <w:rsid w:val="006F1DB6"/>
    <w:rsid w:val="006F1DE6"/>
    <w:rsid w:val="006F21A6"/>
    <w:rsid w:val="006F2215"/>
    <w:rsid w:val="006F280E"/>
    <w:rsid w:val="006F2CD5"/>
    <w:rsid w:val="006F31CE"/>
    <w:rsid w:val="006F35B8"/>
    <w:rsid w:val="006F3C95"/>
    <w:rsid w:val="006F3F96"/>
    <w:rsid w:val="006F4710"/>
    <w:rsid w:val="006F6392"/>
    <w:rsid w:val="006F65DD"/>
    <w:rsid w:val="006F70D1"/>
    <w:rsid w:val="006F7580"/>
    <w:rsid w:val="006F7ABD"/>
    <w:rsid w:val="006F7ECC"/>
    <w:rsid w:val="007000C6"/>
    <w:rsid w:val="00700CAD"/>
    <w:rsid w:val="00701242"/>
    <w:rsid w:val="00701833"/>
    <w:rsid w:val="00701B5E"/>
    <w:rsid w:val="00701F4E"/>
    <w:rsid w:val="00702983"/>
    <w:rsid w:val="00702BC9"/>
    <w:rsid w:val="00703455"/>
    <w:rsid w:val="00703A6D"/>
    <w:rsid w:val="00703CB1"/>
    <w:rsid w:val="00703D5D"/>
    <w:rsid w:val="007052F2"/>
    <w:rsid w:val="0070537A"/>
    <w:rsid w:val="0070564B"/>
    <w:rsid w:val="00705E3E"/>
    <w:rsid w:val="0070616B"/>
    <w:rsid w:val="007062C4"/>
    <w:rsid w:val="007064BD"/>
    <w:rsid w:val="007065AA"/>
    <w:rsid w:val="0070673F"/>
    <w:rsid w:val="0070677E"/>
    <w:rsid w:val="00706953"/>
    <w:rsid w:val="007071E6"/>
    <w:rsid w:val="007074FA"/>
    <w:rsid w:val="00707723"/>
    <w:rsid w:val="007077CB"/>
    <w:rsid w:val="00707DB5"/>
    <w:rsid w:val="00707DD4"/>
    <w:rsid w:val="00707DF5"/>
    <w:rsid w:val="007105CC"/>
    <w:rsid w:val="00710779"/>
    <w:rsid w:val="00710A43"/>
    <w:rsid w:val="00710ACE"/>
    <w:rsid w:val="00710B3B"/>
    <w:rsid w:val="00710C44"/>
    <w:rsid w:val="00711254"/>
    <w:rsid w:val="007113D0"/>
    <w:rsid w:val="00711E88"/>
    <w:rsid w:val="0071222A"/>
    <w:rsid w:val="007122C0"/>
    <w:rsid w:val="0071255C"/>
    <w:rsid w:val="00712C96"/>
    <w:rsid w:val="007130B7"/>
    <w:rsid w:val="00713887"/>
    <w:rsid w:val="00713CF6"/>
    <w:rsid w:val="00715484"/>
    <w:rsid w:val="007155FF"/>
    <w:rsid w:val="00715886"/>
    <w:rsid w:val="007167D3"/>
    <w:rsid w:val="0071693A"/>
    <w:rsid w:val="00716C4D"/>
    <w:rsid w:val="00716F1C"/>
    <w:rsid w:val="00716F23"/>
    <w:rsid w:val="00717129"/>
    <w:rsid w:val="0071775E"/>
    <w:rsid w:val="007177E4"/>
    <w:rsid w:val="00717A21"/>
    <w:rsid w:val="00720078"/>
    <w:rsid w:val="0072067E"/>
    <w:rsid w:val="00720D35"/>
    <w:rsid w:val="00721334"/>
    <w:rsid w:val="00721C74"/>
    <w:rsid w:val="007222BD"/>
    <w:rsid w:val="007225BF"/>
    <w:rsid w:val="007235BC"/>
    <w:rsid w:val="00723A9E"/>
    <w:rsid w:val="00723F68"/>
    <w:rsid w:val="007240EC"/>
    <w:rsid w:val="007246CF"/>
    <w:rsid w:val="00724922"/>
    <w:rsid w:val="00724F75"/>
    <w:rsid w:val="00725262"/>
    <w:rsid w:val="00725693"/>
    <w:rsid w:val="00725A05"/>
    <w:rsid w:val="00725E8F"/>
    <w:rsid w:val="00726181"/>
    <w:rsid w:val="00726264"/>
    <w:rsid w:val="0072636F"/>
    <w:rsid w:val="00726A4C"/>
    <w:rsid w:val="007273B1"/>
    <w:rsid w:val="00727706"/>
    <w:rsid w:val="00727AA9"/>
    <w:rsid w:val="007308F2"/>
    <w:rsid w:val="00730B35"/>
    <w:rsid w:val="0073159B"/>
    <w:rsid w:val="007316B6"/>
    <w:rsid w:val="007317C7"/>
    <w:rsid w:val="00731D82"/>
    <w:rsid w:val="00732A8E"/>
    <w:rsid w:val="00732AD7"/>
    <w:rsid w:val="00732E4C"/>
    <w:rsid w:val="0073372E"/>
    <w:rsid w:val="00733B98"/>
    <w:rsid w:val="00733D50"/>
    <w:rsid w:val="0073449A"/>
    <w:rsid w:val="007357C1"/>
    <w:rsid w:val="00735C9A"/>
    <w:rsid w:val="007365A6"/>
    <w:rsid w:val="00736C5D"/>
    <w:rsid w:val="007375B1"/>
    <w:rsid w:val="007404D4"/>
    <w:rsid w:val="00740766"/>
    <w:rsid w:val="00740F33"/>
    <w:rsid w:val="0074136E"/>
    <w:rsid w:val="00741EAD"/>
    <w:rsid w:val="0074207A"/>
    <w:rsid w:val="007420F5"/>
    <w:rsid w:val="007435B8"/>
    <w:rsid w:val="007439D9"/>
    <w:rsid w:val="00743F87"/>
    <w:rsid w:val="0074425A"/>
    <w:rsid w:val="007444B3"/>
    <w:rsid w:val="00744C11"/>
    <w:rsid w:val="00744F56"/>
    <w:rsid w:val="00746DA1"/>
    <w:rsid w:val="0074732E"/>
    <w:rsid w:val="00747C63"/>
    <w:rsid w:val="00747EE4"/>
    <w:rsid w:val="00750160"/>
    <w:rsid w:val="007510C4"/>
    <w:rsid w:val="007511EC"/>
    <w:rsid w:val="007513DE"/>
    <w:rsid w:val="00751C8F"/>
    <w:rsid w:val="00751D40"/>
    <w:rsid w:val="00752504"/>
    <w:rsid w:val="0075279C"/>
    <w:rsid w:val="007527F2"/>
    <w:rsid w:val="007530EA"/>
    <w:rsid w:val="00753472"/>
    <w:rsid w:val="0075376A"/>
    <w:rsid w:val="00754233"/>
    <w:rsid w:val="00754A46"/>
    <w:rsid w:val="007550A1"/>
    <w:rsid w:val="0075568D"/>
    <w:rsid w:val="007559A8"/>
    <w:rsid w:val="00756039"/>
    <w:rsid w:val="00756A3F"/>
    <w:rsid w:val="0075705F"/>
    <w:rsid w:val="0075773F"/>
    <w:rsid w:val="007578B2"/>
    <w:rsid w:val="007579F4"/>
    <w:rsid w:val="00760161"/>
    <w:rsid w:val="00760688"/>
    <w:rsid w:val="0076079E"/>
    <w:rsid w:val="00760A28"/>
    <w:rsid w:val="00760CFA"/>
    <w:rsid w:val="00760D38"/>
    <w:rsid w:val="007610F8"/>
    <w:rsid w:val="0076137D"/>
    <w:rsid w:val="007615A6"/>
    <w:rsid w:val="00761D14"/>
    <w:rsid w:val="00761F88"/>
    <w:rsid w:val="00762706"/>
    <w:rsid w:val="0076270F"/>
    <w:rsid w:val="00762AAD"/>
    <w:rsid w:val="007637A7"/>
    <w:rsid w:val="00763B50"/>
    <w:rsid w:val="007640EA"/>
    <w:rsid w:val="00764561"/>
    <w:rsid w:val="00764950"/>
    <w:rsid w:val="0076732C"/>
    <w:rsid w:val="0076753F"/>
    <w:rsid w:val="0077053E"/>
    <w:rsid w:val="007706AF"/>
    <w:rsid w:val="00770700"/>
    <w:rsid w:val="00770D93"/>
    <w:rsid w:val="00771101"/>
    <w:rsid w:val="0077122F"/>
    <w:rsid w:val="0077134A"/>
    <w:rsid w:val="007714E0"/>
    <w:rsid w:val="007721DA"/>
    <w:rsid w:val="007722F6"/>
    <w:rsid w:val="00772EA1"/>
    <w:rsid w:val="00773615"/>
    <w:rsid w:val="00773766"/>
    <w:rsid w:val="00773F6F"/>
    <w:rsid w:val="00774237"/>
    <w:rsid w:val="00774D32"/>
    <w:rsid w:val="00775C07"/>
    <w:rsid w:val="0077606D"/>
    <w:rsid w:val="007775C9"/>
    <w:rsid w:val="00777616"/>
    <w:rsid w:val="00777AEB"/>
    <w:rsid w:val="00777BD1"/>
    <w:rsid w:val="00777F08"/>
    <w:rsid w:val="007803C7"/>
    <w:rsid w:val="00780989"/>
    <w:rsid w:val="00780AB7"/>
    <w:rsid w:val="00780B41"/>
    <w:rsid w:val="00780C08"/>
    <w:rsid w:val="007810C6"/>
    <w:rsid w:val="00781919"/>
    <w:rsid w:val="00781F33"/>
    <w:rsid w:val="00782467"/>
    <w:rsid w:val="00782496"/>
    <w:rsid w:val="00782596"/>
    <w:rsid w:val="00782C27"/>
    <w:rsid w:val="0078331A"/>
    <w:rsid w:val="007834B4"/>
    <w:rsid w:val="00783AD7"/>
    <w:rsid w:val="0078413E"/>
    <w:rsid w:val="007845A1"/>
    <w:rsid w:val="007845F6"/>
    <w:rsid w:val="00784BCE"/>
    <w:rsid w:val="007851BC"/>
    <w:rsid w:val="0078584B"/>
    <w:rsid w:val="007859FF"/>
    <w:rsid w:val="00785BCC"/>
    <w:rsid w:val="00785FB9"/>
    <w:rsid w:val="007862B6"/>
    <w:rsid w:val="007873BE"/>
    <w:rsid w:val="0078766E"/>
    <w:rsid w:val="0078793B"/>
    <w:rsid w:val="00787A93"/>
    <w:rsid w:val="00787D0D"/>
    <w:rsid w:val="00787F32"/>
    <w:rsid w:val="0079067D"/>
    <w:rsid w:val="007908B9"/>
    <w:rsid w:val="00790BAB"/>
    <w:rsid w:val="00790C4D"/>
    <w:rsid w:val="00791247"/>
    <w:rsid w:val="00791370"/>
    <w:rsid w:val="0079167A"/>
    <w:rsid w:val="007916CC"/>
    <w:rsid w:val="007916DA"/>
    <w:rsid w:val="00791A10"/>
    <w:rsid w:val="00791C70"/>
    <w:rsid w:val="00791FF9"/>
    <w:rsid w:val="00792233"/>
    <w:rsid w:val="00792D0A"/>
    <w:rsid w:val="007933C5"/>
    <w:rsid w:val="00793B8F"/>
    <w:rsid w:val="00794451"/>
    <w:rsid w:val="0079455A"/>
    <w:rsid w:val="00794CC7"/>
    <w:rsid w:val="00794EB8"/>
    <w:rsid w:val="007959CC"/>
    <w:rsid w:val="00796492"/>
    <w:rsid w:val="00796A22"/>
    <w:rsid w:val="00796BFD"/>
    <w:rsid w:val="00797CDB"/>
    <w:rsid w:val="00797FD1"/>
    <w:rsid w:val="007A069E"/>
    <w:rsid w:val="007A09B9"/>
    <w:rsid w:val="007A0D0B"/>
    <w:rsid w:val="007A2881"/>
    <w:rsid w:val="007A292D"/>
    <w:rsid w:val="007A29D4"/>
    <w:rsid w:val="007A3FEB"/>
    <w:rsid w:val="007A428E"/>
    <w:rsid w:val="007A43E2"/>
    <w:rsid w:val="007A4F34"/>
    <w:rsid w:val="007A680D"/>
    <w:rsid w:val="007A6ADD"/>
    <w:rsid w:val="007A6C62"/>
    <w:rsid w:val="007A701C"/>
    <w:rsid w:val="007B0129"/>
    <w:rsid w:val="007B0D5A"/>
    <w:rsid w:val="007B18D3"/>
    <w:rsid w:val="007B19F6"/>
    <w:rsid w:val="007B1B5F"/>
    <w:rsid w:val="007B28D7"/>
    <w:rsid w:val="007B2FB3"/>
    <w:rsid w:val="007B3832"/>
    <w:rsid w:val="007B39CB"/>
    <w:rsid w:val="007B3D46"/>
    <w:rsid w:val="007B4352"/>
    <w:rsid w:val="007B4AD0"/>
    <w:rsid w:val="007B4F4F"/>
    <w:rsid w:val="007B5BE6"/>
    <w:rsid w:val="007B61A3"/>
    <w:rsid w:val="007B6BC9"/>
    <w:rsid w:val="007B7377"/>
    <w:rsid w:val="007B743B"/>
    <w:rsid w:val="007B74BC"/>
    <w:rsid w:val="007B7890"/>
    <w:rsid w:val="007C0D50"/>
    <w:rsid w:val="007C1973"/>
    <w:rsid w:val="007C2061"/>
    <w:rsid w:val="007C2AD4"/>
    <w:rsid w:val="007C2D84"/>
    <w:rsid w:val="007C33B7"/>
    <w:rsid w:val="007C33DF"/>
    <w:rsid w:val="007C4316"/>
    <w:rsid w:val="007C4672"/>
    <w:rsid w:val="007C49C5"/>
    <w:rsid w:val="007C5A67"/>
    <w:rsid w:val="007C5B7C"/>
    <w:rsid w:val="007C603A"/>
    <w:rsid w:val="007C6A6A"/>
    <w:rsid w:val="007C6B1F"/>
    <w:rsid w:val="007C6BE4"/>
    <w:rsid w:val="007C6DCD"/>
    <w:rsid w:val="007C7E53"/>
    <w:rsid w:val="007D06FD"/>
    <w:rsid w:val="007D090E"/>
    <w:rsid w:val="007D1CEC"/>
    <w:rsid w:val="007D1EA8"/>
    <w:rsid w:val="007D2197"/>
    <w:rsid w:val="007D2840"/>
    <w:rsid w:val="007D2E00"/>
    <w:rsid w:val="007D2E13"/>
    <w:rsid w:val="007D3254"/>
    <w:rsid w:val="007D37CA"/>
    <w:rsid w:val="007D3949"/>
    <w:rsid w:val="007D3AD2"/>
    <w:rsid w:val="007D448C"/>
    <w:rsid w:val="007D4500"/>
    <w:rsid w:val="007D49A5"/>
    <w:rsid w:val="007D4A0D"/>
    <w:rsid w:val="007D4A26"/>
    <w:rsid w:val="007D4C44"/>
    <w:rsid w:val="007D4D1E"/>
    <w:rsid w:val="007D4D71"/>
    <w:rsid w:val="007D532C"/>
    <w:rsid w:val="007D5510"/>
    <w:rsid w:val="007D5676"/>
    <w:rsid w:val="007D57BA"/>
    <w:rsid w:val="007D5B3B"/>
    <w:rsid w:val="007D5CAA"/>
    <w:rsid w:val="007D64C6"/>
    <w:rsid w:val="007D6780"/>
    <w:rsid w:val="007D6BB7"/>
    <w:rsid w:val="007D7069"/>
    <w:rsid w:val="007D73C4"/>
    <w:rsid w:val="007E06C4"/>
    <w:rsid w:val="007E06E3"/>
    <w:rsid w:val="007E08E6"/>
    <w:rsid w:val="007E0FE8"/>
    <w:rsid w:val="007E15A4"/>
    <w:rsid w:val="007E19B1"/>
    <w:rsid w:val="007E1AA6"/>
    <w:rsid w:val="007E1D14"/>
    <w:rsid w:val="007E25EA"/>
    <w:rsid w:val="007E2B57"/>
    <w:rsid w:val="007E3B14"/>
    <w:rsid w:val="007E3BFE"/>
    <w:rsid w:val="007E3D51"/>
    <w:rsid w:val="007E42DB"/>
    <w:rsid w:val="007E47B7"/>
    <w:rsid w:val="007E5986"/>
    <w:rsid w:val="007E5E82"/>
    <w:rsid w:val="007E5F6F"/>
    <w:rsid w:val="007E6518"/>
    <w:rsid w:val="007E67D8"/>
    <w:rsid w:val="007E69E4"/>
    <w:rsid w:val="007E77CF"/>
    <w:rsid w:val="007E7905"/>
    <w:rsid w:val="007F008C"/>
    <w:rsid w:val="007F096D"/>
    <w:rsid w:val="007F0D2F"/>
    <w:rsid w:val="007F0EFB"/>
    <w:rsid w:val="007F1A6F"/>
    <w:rsid w:val="007F1AA6"/>
    <w:rsid w:val="007F1E41"/>
    <w:rsid w:val="007F2057"/>
    <w:rsid w:val="007F23B7"/>
    <w:rsid w:val="007F25FF"/>
    <w:rsid w:val="007F2668"/>
    <w:rsid w:val="007F28F6"/>
    <w:rsid w:val="007F29AB"/>
    <w:rsid w:val="007F2A0D"/>
    <w:rsid w:val="007F3123"/>
    <w:rsid w:val="007F31D1"/>
    <w:rsid w:val="007F320E"/>
    <w:rsid w:val="007F37C2"/>
    <w:rsid w:val="007F3AFF"/>
    <w:rsid w:val="007F41E5"/>
    <w:rsid w:val="007F434E"/>
    <w:rsid w:val="007F4A09"/>
    <w:rsid w:val="007F56B2"/>
    <w:rsid w:val="007F5B7E"/>
    <w:rsid w:val="007F5BED"/>
    <w:rsid w:val="007F5D05"/>
    <w:rsid w:val="007F6A67"/>
    <w:rsid w:val="007F6B2C"/>
    <w:rsid w:val="007F6FD4"/>
    <w:rsid w:val="007F720B"/>
    <w:rsid w:val="007F74CA"/>
    <w:rsid w:val="007F756D"/>
    <w:rsid w:val="007F77E1"/>
    <w:rsid w:val="007F7927"/>
    <w:rsid w:val="007F7B9A"/>
    <w:rsid w:val="007F7C30"/>
    <w:rsid w:val="008002ED"/>
    <w:rsid w:val="00800CC7"/>
    <w:rsid w:val="0080132B"/>
    <w:rsid w:val="00801585"/>
    <w:rsid w:val="008017A6"/>
    <w:rsid w:val="00801B8D"/>
    <w:rsid w:val="00802FA3"/>
    <w:rsid w:val="00803271"/>
    <w:rsid w:val="008038A1"/>
    <w:rsid w:val="00803E2D"/>
    <w:rsid w:val="00803EF6"/>
    <w:rsid w:val="00803F4F"/>
    <w:rsid w:val="00804380"/>
    <w:rsid w:val="00804D5B"/>
    <w:rsid w:val="00805167"/>
    <w:rsid w:val="00806153"/>
    <w:rsid w:val="008063EE"/>
    <w:rsid w:val="008067BD"/>
    <w:rsid w:val="00806A14"/>
    <w:rsid w:val="00806AE6"/>
    <w:rsid w:val="00807FF7"/>
    <w:rsid w:val="008104F1"/>
    <w:rsid w:val="00810885"/>
    <w:rsid w:val="008116A7"/>
    <w:rsid w:val="00811761"/>
    <w:rsid w:val="00811AAE"/>
    <w:rsid w:val="00811FAE"/>
    <w:rsid w:val="0081218A"/>
    <w:rsid w:val="008124A0"/>
    <w:rsid w:val="00812664"/>
    <w:rsid w:val="00812BCC"/>
    <w:rsid w:val="00812F82"/>
    <w:rsid w:val="0081328F"/>
    <w:rsid w:val="008133AB"/>
    <w:rsid w:val="00813809"/>
    <w:rsid w:val="00813CE2"/>
    <w:rsid w:val="00813FB3"/>
    <w:rsid w:val="0081477E"/>
    <w:rsid w:val="00814A21"/>
    <w:rsid w:val="00814D9A"/>
    <w:rsid w:val="00814F91"/>
    <w:rsid w:val="008151B9"/>
    <w:rsid w:val="0081561D"/>
    <w:rsid w:val="00815897"/>
    <w:rsid w:val="00815B2A"/>
    <w:rsid w:val="00815E64"/>
    <w:rsid w:val="00815F36"/>
    <w:rsid w:val="00816580"/>
    <w:rsid w:val="008169D5"/>
    <w:rsid w:val="00816D4D"/>
    <w:rsid w:val="00817288"/>
    <w:rsid w:val="0081749B"/>
    <w:rsid w:val="00817D26"/>
    <w:rsid w:val="00820F49"/>
    <w:rsid w:val="00820FAA"/>
    <w:rsid w:val="00821799"/>
    <w:rsid w:val="00821981"/>
    <w:rsid w:val="00821A82"/>
    <w:rsid w:val="00821ACB"/>
    <w:rsid w:val="008227D7"/>
    <w:rsid w:val="00822A67"/>
    <w:rsid w:val="00822C9A"/>
    <w:rsid w:val="008231D9"/>
    <w:rsid w:val="008235C3"/>
    <w:rsid w:val="00823626"/>
    <w:rsid w:val="00823A74"/>
    <w:rsid w:val="00823BD0"/>
    <w:rsid w:val="00823D94"/>
    <w:rsid w:val="008245E2"/>
    <w:rsid w:val="00824B4F"/>
    <w:rsid w:val="00824F63"/>
    <w:rsid w:val="0082631B"/>
    <w:rsid w:val="008268E1"/>
    <w:rsid w:val="008277E2"/>
    <w:rsid w:val="00827DE5"/>
    <w:rsid w:val="0083026E"/>
    <w:rsid w:val="00830978"/>
    <w:rsid w:val="008309D9"/>
    <w:rsid w:val="00830CCA"/>
    <w:rsid w:val="00831563"/>
    <w:rsid w:val="00832532"/>
    <w:rsid w:val="00832797"/>
    <w:rsid w:val="008327C3"/>
    <w:rsid w:val="00832D54"/>
    <w:rsid w:val="00833C68"/>
    <w:rsid w:val="00833E1D"/>
    <w:rsid w:val="00833ECA"/>
    <w:rsid w:val="00834106"/>
    <w:rsid w:val="008347F0"/>
    <w:rsid w:val="00834B98"/>
    <w:rsid w:val="00834E55"/>
    <w:rsid w:val="008355E0"/>
    <w:rsid w:val="00835791"/>
    <w:rsid w:val="00836262"/>
    <w:rsid w:val="008362AC"/>
    <w:rsid w:val="008379E0"/>
    <w:rsid w:val="00837B3A"/>
    <w:rsid w:val="00837E70"/>
    <w:rsid w:val="00840B0B"/>
    <w:rsid w:val="00840E3E"/>
    <w:rsid w:val="00840FF9"/>
    <w:rsid w:val="0084123C"/>
    <w:rsid w:val="0084149C"/>
    <w:rsid w:val="0084171E"/>
    <w:rsid w:val="00841883"/>
    <w:rsid w:val="00841B60"/>
    <w:rsid w:val="008424D4"/>
    <w:rsid w:val="008425D1"/>
    <w:rsid w:val="008426BF"/>
    <w:rsid w:val="008428B1"/>
    <w:rsid w:val="00842B39"/>
    <w:rsid w:val="00842D37"/>
    <w:rsid w:val="0084351A"/>
    <w:rsid w:val="0084411D"/>
    <w:rsid w:val="008450F4"/>
    <w:rsid w:val="00845BC5"/>
    <w:rsid w:val="00845F2E"/>
    <w:rsid w:val="00846416"/>
    <w:rsid w:val="0084686F"/>
    <w:rsid w:val="008469B6"/>
    <w:rsid w:val="00846E63"/>
    <w:rsid w:val="00846EC6"/>
    <w:rsid w:val="00847047"/>
    <w:rsid w:val="008470E1"/>
    <w:rsid w:val="008477CF"/>
    <w:rsid w:val="00847BD3"/>
    <w:rsid w:val="00847CDF"/>
    <w:rsid w:val="00850280"/>
    <w:rsid w:val="00850310"/>
    <w:rsid w:val="008505DC"/>
    <w:rsid w:val="0085087E"/>
    <w:rsid w:val="00850CD0"/>
    <w:rsid w:val="00850CE6"/>
    <w:rsid w:val="0085104D"/>
    <w:rsid w:val="0085183A"/>
    <w:rsid w:val="00852960"/>
    <w:rsid w:val="00852D3D"/>
    <w:rsid w:val="0085320B"/>
    <w:rsid w:val="00853F07"/>
    <w:rsid w:val="00854093"/>
    <w:rsid w:val="0085416D"/>
    <w:rsid w:val="008543AE"/>
    <w:rsid w:val="00854955"/>
    <w:rsid w:val="00854D8F"/>
    <w:rsid w:val="0085606D"/>
    <w:rsid w:val="00856101"/>
    <w:rsid w:val="00856696"/>
    <w:rsid w:val="00856817"/>
    <w:rsid w:val="0085691B"/>
    <w:rsid w:val="008569A6"/>
    <w:rsid w:val="00856C9C"/>
    <w:rsid w:val="0085756B"/>
    <w:rsid w:val="00857D46"/>
    <w:rsid w:val="0086033E"/>
    <w:rsid w:val="00860629"/>
    <w:rsid w:val="008617AC"/>
    <w:rsid w:val="0086191A"/>
    <w:rsid w:val="00861D58"/>
    <w:rsid w:val="00861F9A"/>
    <w:rsid w:val="00862AAC"/>
    <w:rsid w:val="00862C0C"/>
    <w:rsid w:val="00862E65"/>
    <w:rsid w:val="008632CE"/>
    <w:rsid w:val="0086330A"/>
    <w:rsid w:val="0086362C"/>
    <w:rsid w:val="0086377A"/>
    <w:rsid w:val="00863F26"/>
    <w:rsid w:val="00864777"/>
    <w:rsid w:val="00864F16"/>
    <w:rsid w:val="00865971"/>
    <w:rsid w:val="00865D3E"/>
    <w:rsid w:val="00865E07"/>
    <w:rsid w:val="008663EC"/>
    <w:rsid w:val="008669A8"/>
    <w:rsid w:val="00866D32"/>
    <w:rsid w:val="00867278"/>
    <w:rsid w:val="00867577"/>
    <w:rsid w:val="00867683"/>
    <w:rsid w:val="00867AB3"/>
    <w:rsid w:val="00867F31"/>
    <w:rsid w:val="0087018B"/>
    <w:rsid w:val="00870263"/>
    <w:rsid w:val="008711DC"/>
    <w:rsid w:val="008729E5"/>
    <w:rsid w:val="00872A7C"/>
    <w:rsid w:val="0087310B"/>
    <w:rsid w:val="00873268"/>
    <w:rsid w:val="008735C7"/>
    <w:rsid w:val="008738AD"/>
    <w:rsid w:val="00873996"/>
    <w:rsid w:val="008739CB"/>
    <w:rsid w:val="00873C7F"/>
    <w:rsid w:val="00873E68"/>
    <w:rsid w:val="0087415B"/>
    <w:rsid w:val="00874241"/>
    <w:rsid w:val="008749E8"/>
    <w:rsid w:val="00874BC3"/>
    <w:rsid w:val="008753A7"/>
    <w:rsid w:val="008758B7"/>
    <w:rsid w:val="008759BF"/>
    <w:rsid w:val="00876365"/>
    <w:rsid w:val="00876BDB"/>
    <w:rsid w:val="00877406"/>
    <w:rsid w:val="00877521"/>
    <w:rsid w:val="00877A3C"/>
    <w:rsid w:val="00877F4E"/>
    <w:rsid w:val="00877FDB"/>
    <w:rsid w:val="00880016"/>
    <w:rsid w:val="00880495"/>
    <w:rsid w:val="008805CA"/>
    <w:rsid w:val="00881060"/>
    <w:rsid w:val="008826DD"/>
    <w:rsid w:val="0088282C"/>
    <w:rsid w:val="008828A4"/>
    <w:rsid w:val="00882C2B"/>
    <w:rsid w:val="00882C5D"/>
    <w:rsid w:val="0088302D"/>
    <w:rsid w:val="00883715"/>
    <w:rsid w:val="00883F53"/>
    <w:rsid w:val="0088410A"/>
    <w:rsid w:val="00884414"/>
    <w:rsid w:val="008846FC"/>
    <w:rsid w:val="0088492B"/>
    <w:rsid w:val="00884BB5"/>
    <w:rsid w:val="0088537F"/>
    <w:rsid w:val="00885602"/>
    <w:rsid w:val="008856E1"/>
    <w:rsid w:val="008860C2"/>
    <w:rsid w:val="00886461"/>
    <w:rsid w:val="008866F1"/>
    <w:rsid w:val="00887094"/>
    <w:rsid w:val="00890145"/>
    <w:rsid w:val="00890427"/>
    <w:rsid w:val="0089118B"/>
    <w:rsid w:val="00891432"/>
    <w:rsid w:val="00891A11"/>
    <w:rsid w:val="00891F6E"/>
    <w:rsid w:val="00892206"/>
    <w:rsid w:val="00892DF5"/>
    <w:rsid w:val="0089301A"/>
    <w:rsid w:val="008934FB"/>
    <w:rsid w:val="0089383B"/>
    <w:rsid w:val="008938EB"/>
    <w:rsid w:val="00894FFD"/>
    <w:rsid w:val="00895394"/>
    <w:rsid w:val="008954EE"/>
    <w:rsid w:val="008957A7"/>
    <w:rsid w:val="00895982"/>
    <w:rsid w:val="00895D3F"/>
    <w:rsid w:val="00897157"/>
    <w:rsid w:val="00897438"/>
    <w:rsid w:val="00897852"/>
    <w:rsid w:val="008979A2"/>
    <w:rsid w:val="008A0436"/>
    <w:rsid w:val="008A085D"/>
    <w:rsid w:val="008A09D9"/>
    <w:rsid w:val="008A10A9"/>
    <w:rsid w:val="008A14B0"/>
    <w:rsid w:val="008A1ED3"/>
    <w:rsid w:val="008A2027"/>
    <w:rsid w:val="008A24DF"/>
    <w:rsid w:val="008A2764"/>
    <w:rsid w:val="008A2F00"/>
    <w:rsid w:val="008A320C"/>
    <w:rsid w:val="008A420D"/>
    <w:rsid w:val="008A4283"/>
    <w:rsid w:val="008A4A20"/>
    <w:rsid w:val="008A4BE4"/>
    <w:rsid w:val="008A4DA7"/>
    <w:rsid w:val="008A5565"/>
    <w:rsid w:val="008A55C5"/>
    <w:rsid w:val="008A5F06"/>
    <w:rsid w:val="008A62A8"/>
    <w:rsid w:val="008A63FD"/>
    <w:rsid w:val="008A741A"/>
    <w:rsid w:val="008A7443"/>
    <w:rsid w:val="008A76C1"/>
    <w:rsid w:val="008A7836"/>
    <w:rsid w:val="008A793B"/>
    <w:rsid w:val="008A7CE2"/>
    <w:rsid w:val="008A7F53"/>
    <w:rsid w:val="008B0C06"/>
    <w:rsid w:val="008B1147"/>
    <w:rsid w:val="008B1404"/>
    <w:rsid w:val="008B164B"/>
    <w:rsid w:val="008B1692"/>
    <w:rsid w:val="008B1877"/>
    <w:rsid w:val="008B22E6"/>
    <w:rsid w:val="008B26E8"/>
    <w:rsid w:val="008B2740"/>
    <w:rsid w:val="008B2D64"/>
    <w:rsid w:val="008B2DDD"/>
    <w:rsid w:val="008B307A"/>
    <w:rsid w:val="008B32AC"/>
    <w:rsid w:val="008B3488"/>
    <w:rsid w:val="008B37C6"/>
    <w:rsid w:val="008B3898"/>
    <w:rsid w:val="008B398A"/>
    <w:rsid w:val="008B491D"/>
    <w:rsid w:val="008B4979"/>
    <w:rsid w:val="008B4C5E"/>
    <w:rsid w:val="008B6ABF"/>
    <w:rsid w:val="008B7A18"/>
    <w:rsid w:val="008B7D39"/>
    <w:rsid w:val="008B7F13"/>
    <w:rsid w:val="008B7FBC"/>
    <w:rsid w:val="008C0458"/>
    <w:rsid w:val="008C0589"/>
    <w:rsid w:val="008C06AB"/>
    <w:rsid w:val="008C0A7C"/>
    <w:rsid w:val="008C0B7E"/>
    <w:rsid w:val="008C1460"/>
    <w:rsid w:val="008C27DF"/>
    <w:rsid w:val="008C29C7"/>
    <w:rsid w:val="008C29F6"/>
    <w:rsid w:val="008C2A5A"/>
    <w:rsid w:val="008C2BDE"/>
    <w:rsid w:val="008C2CE9"/>
    <w:rsid w:val="008C30DD"/>
    <w:rsid w:val="008C43D7"/>
    <w:rsid w:val="008C488C"/>
    <w:rsid w:val="008C4C4E"/>
    <w:rsid w:val="008C55A8"/>
    <w:rsid w:val="008C5940"/>
    <w:rsid w:val="008C5EAA"/>
    <w:rsid w:val="008C6146"/>
    <w:rsid w:val="008C6275"/>
    <w:rsid w:val="008C6377"/>
    <w:rsid w:val="008C6490"/>
    <w:rsid w:val="008C66E2"/>
    <w:rsid w:val="008C67EB"/>
    <w:rsid w:val="008C6990"/>
    <w:rsid w:val="008C6A16"/>
    <w:rsid w:val="008C6AAA"/>
    <w:rsid w:val="008C74BF"/>
    <w:rsid w:val="008C74E0"/>
    <w:rsid w:val="008C76AA"/>
    <w:rsid w:val="008C7BB2"/>
    <w:rsid w:val="008D0153"/>
    <w:rsid w:val="008D0CB8"/>
    <w:rsid w:val="008D1103"/>
    <w:rsid w:val="008D2166"/>
    <w:rsid w:val="008D2239"/>
    <w:rsid w:val="008D2285"/>
    <w:rsid w:val="008D2F1B"/>
    <w:rsid w:val="008D3A54"/>
    <w:rsid w:val="008D3D15"/>
    <w:rsid w:val="008D3D34"/>
    <w:rsid w:val="008D47A5"/>
    <w:rsid w:val="008D4B4C"/>
    <w:rsid w:val="008D5684"/>
    <w:rsid w:val="008D5743"/>
    <w:rsid w:val="008D5ABB"/>
    <w:rsid w:val="008D5C14"/>
    <w:rsid w:val="008D5E0A"/>
    <w:rsid w:val="008D639F"/>
    <w:rsid w:val="008D64D1"/>
    <w:rsid w:val="008D6570"/>
    <w:rsid w:val="008D688C"/>
    <w:rsid w:val="008D72A9"/>
    <w:rsid w:val="008D7422"/>
    <w:rsid w:val="008D7830"/>
    <w:rsid w:val="008D78B5"/>
    <w:rsid w:val="008D78BF"/>
    <w:rsid w:val="008D79FB"/>
    <w:rsid w:val="008E0450"/>
    <w:rsid w:val="008E0638"/>
    <w:rsid w:val="008E1902"/>
    <w:rsid w:val="008E1B69"/>
    <w:rsid w:val="008E1D2D"/>
    <w:rsid w:val="008E1D3E"/>
    <w:rsid w:val="008E2275"/>
    <w:rsid w:val="008E2373"/>
    <w:rsid w:val="008E23C5"/>
    <w:rsid w:val="008E28FF"/>
    <w:rsid w:val="008E3072"/>
    <w:rsid w:val="008E3508"/>
    <w:rsid w:val="008E394C"/>
    <w:rsid w:val="008E3C69"/>
    <w:rsid w:val="008E3FF7"/>
    <w:rsid w:val="008E4CFF"/>
    <w:rsid w:val="008E4ECC"/>
    <w:rsid w:val="008E5B50"/>
    <w:rsid w:val="008E5BDB"/>
    <w:rsid w:val="008E614C"/>
    <w:rsid w:val="008E6500"/>
    <w:rsid w:val="008E6935"/>
    <w:rsid w:val="008E795F"/>
    <w:rsid w:val="008E7D49"/>
    <w:rsid w:val="008F012F"/>
    <w:rsid w:val="008F03C4"/>
    <w:rsid w:val="008F04BA"/>
    <w:rsid w:val="008F0B96"/>
    <w:rsid w:val="008F0F1D"/>
    <w:rsid w:val="008F1082"/>
    <w:rsid w:val="008F1428"/>
    <w:rsid w:val="008F16DD"/>
    <w:rsid w:val="008F1B8A"/>
    <w:rsid w:val="008F1D6C"/>
    <w:rsid w:val="008F2000"/>
    <w:rsid w:val="008F23B0"/>
    <w:rsid w:val="008F26C1"/>
    <w:rsid w:val="008F3224"/>
    <w:rsid w:val="008F33E6"/>
    <w:rsid w:val="008F3822"/>
    <w:rsid w:val="008F3A92"/>
    <w:rsid w:val="008F3AA0"/>
    <w:rsid w:val="008F3C11"/>
    <w:rsid w:val="008F3DA1"/>
    <w:rsid w:val="008F3E77"/>
    <w:rsid w:val="008F3F21"/>
    <w:rsid w:val="008F3F38"/>
    <w:rsid w:val="008F46E8"/>
    <w:rsid w:val="008F4CE2"/>
    <w:rsid w:val="008F59C1"/>
    <w:rsid w:val="008F6273"/>
    <w:rsid w:val="008F62A8"/>
    <w:rsid w:val="008F69CF"/>
    <w:rsid w:val="008F6D12"/>
    <w:rsid w:val="008F7032"/>
    <w:rsid w:val="008F7CA2"/>
    <w:rsid w:val="00900D93"/>
    <w:rsid w:val="0090101C"/>
    <w:rsid w:val="00901ABC"/>
    <w:rsid w:val="00901D4A"/>
    <w:rsid w:val="00901FB1"/>
    <w:rsid w:val="00902333"/>
    <w:rsid w:val="0090274C"/>
    <w:rsid w:val="00902B28"/>
    <w:rsid w:val="00902FA3"/>
    <w:rsid w:val="00903203"/>
    <w:rsid w:val="0090344A"/>
    <w:rsid w:val="00903662"/>
    <w:rsid w:val="009039CA"/>
    <w:rsid w:val="00903F79"/>
    <w:rsid w:val="00905250"/>
    <w:rsid w:val="009054EE"/>
    <w:rsid w:val="009062E9"/>
    <w:rsid w:val="0090654B"/>
    <w:rsid w:val="009067C6"/>
    <w:rsid w:val="00906F15"/>
    <w:rsid w:val="0090734C"/>
    <w:rsid w:val="00907613"/>
    <w:rsid w:val="009079E5"/>
    <w:rsid w:val="00907BA6"/>
    <w:rsid w:val="009105C3"/>
    <w:rsid w:val="00910B80"/>
    <w:rsid w:val="0091130F"/>
    <w:rsid w:val="00911978"/>
    <w:rsid w:val="0091239D"/>
    <w:rsid w:val="00912464"/>
    <w:rsid w:val="00912720"/>
    <w:rsid w:val="00913490"/>
    <w:rsid w:val="00913611"/>
    <w:rsid w:val="0091458D"/>
    <w:rsid w:val="00914AA7"/>
    <w:rsid w:val="00915617"/>
    <w:rsid w:val="0091607A"/>
    <w:rsid w:val="00916B7C"/>
    <w:rsid w:val="00916D76"/>
    <w:rsid w:val="0091757D"/>
    <w:rsid w:val="0091763C"/>
    <w:rsid w:val="0091773B"/>
    <w:rsid w:val="009178FF"/>
    <w:rsid w:val="00917A65"/>
    <w:rsid w:val="00917E8B"/>
    <w:rsid w:val="00920744"/>
    <w:rsid w:val="00920897"/>
    <w:rsid w:val="00920A00"/>
    <w:rsid w:val="00920AEA"/>
    <w:rsid w:val="00921137"/>
    <w:rsid w:val="0092141F"/>
    <w:rsid w:val="00921864"/>
    <w:rsid w:val="009218EC"/>
    <w:rsid w:val="00921D8F"/>
    <w:rsid w:val="00921FE6"/>
    <w:rsid w:val="009230B3"/>
    <w:rsid w:val="009234D7"/>
    <w:rsid w:val="00923512"/>
    <w:rsid w:val="009237AD"/>
    <w:rsid w:val="00923F6F"/>
    <w:rsid w:val="00924005"/>
    <w:rsid w:val="00924012"/>
    <w:rsid w:val="0092420A"/>
    <w:rsid w:val="0092422C"/>
    <w:rsid w:val="0092425D"/>
    <w:rsid w:val="009243C0"/>
    <w:rsid w:val="00924EF5"/>
    <w:rsid w:val="009254A7"/>
    <w:rsid w:val="00926278"/>
    <w:rsid w:val="00926372"/>
    <w:rsid w:val="00926442"/>
    <w:rsid w:val="009270AE"/>
    <w:rsid w:val="00927359"/>
    <w:rsid w:val="0092765D"/>
    <w:rsid w:val="00927738"/>
    <w:rsid w:val="00930126"/>
    <w:rsid w:val="00930750"/>
    <w:rsid w:val="00930EF7"/>
    <w:rsid w:val="00931203"/>
    <w:rsid w:val="00931409"/>
    <w:rsid w:val="009318D8"/>
    <w:rsid w:val="009318EE"/>
    <w:rsid w:val="00931BE9"/>
    <w:rsid w:val="00931C27"/>
    <w:rsid w:val="00931EC9"/>
    <w:rsid w:val="009322F1"/>
    <w:rsid w:val="00932767"/>
    <w:rsid w:val="009328B2"/>
    <w:rsid w:val="00932B37"/>
    <w:rsid w:val="00932FA1"/>
    <w:rsid w:val="009330C5"/>
    <w:rsid w:val="0093327F"/>
    <w:rsid w:val="00933427"/>
    <w:rsid w:val="009339DD"/>
    <w:rsid w:val="009339FE"/>
    <w:rsid w:val="00933C6F"/>
    <w:rsid w:val="00933E11"/>
    <w:rsid w:val="00933FFF"/>
    <w:rsid w:val="009346FF"/>
    <w:rsid w:val="00934756"/>
    <w:rsid w:val="009347CC"/>
    <w:rsid w:val="00934863"/>
    <w:rsid w:val="00934CCB"/>
    <w:rsid w:val="009350BF"/>
    <w:rsid w:val="009356A3"/>
    <w:rsid w:val="0093581D"/>
    <w:rsid w:val="0093607A"/>
    <w:rsid w:val="00936C28"/>
    <w:rsid w:val="00937215"/>
    <w:rsid w:val="00940A40"/>
    <w:rsid w:val="00941110"/>
    <w:rsid w:val="009412A0"/>
    <w:rsid w:val="009416A6"/>
    <w:rsid w:val="00941A33"/>
    <w:rsid w:val="00941C1D"/>
    <w:rsid w:val="009420A6"/>
    <w:rsid w:val="009423E0"/>
    <w:rsid w:val="00942595"/>
    <w:rsid w:val="009429D8"/>
    <w:rsid w:val="0094362A"/>
    <w:rsid w:val="00944447"/>
    <w:rsid w:val="009447B1"/>
    <w:rsid w:val="0094482D"/>
    <w:rsid w:val="009452A4"/>
    <w:rsid w:val="00945753"/>
    <w:rsid w:val="00945859"/>
    <w:rsid w:val="009462F8"/>
    <w:rsid w:val="00946722"/>
    <w:rsid w:val="009469A9"/>
    <w:rsid w:val="00947387"/>
    <w:rsid w:val="009476AC"/>
    <w:rsid w:val="00947EF1"/>
    <w:rsid w:val="00950030"/>
    <w:rsid w:val="0095036B"/>
    <w:rsid w:val="009504A5"/>
    <w:rsid w:val="00950584"/>
    <w:rsid w:val="009505D3"/>
    <w:rsid w:val="009506E1"/>
    <w:rsid w:val="00950D32"/>
    <w:rsid w:val="00950DCE"/>
    <w:rsid w:val="009514C1"/>
    <w:rsid w:val="0095157D"/>
    <w:rsid w:val="009517F5"/>
    <w:rsid w:val="00951B1E"/>
    <w:rsid w:val="00951C4F"/>
    <w:rsid w:val="00951FB4"/>
    <w:rsid w:val="00952A77"/>
    <w:rsid w:val="00953343"/>
    <w:rsid w:val="0095360D"/>
    <w:rsid w:val="00953838"/>
    <w:rsid w:val="0095387D"/>
    <w:rsid w:val="00953BD8"/>
    <w:rsid w:val="00954233"/>
    <w:rsid w:val="00954767"/>
    <w:rsid w:val="00955757"/>
    <w:rsid w:val="0095640B"/>
    <w:rsid w:val="009564CC"/>
    <w:rsid w:val="00956A81"/>
    <w:rsid w:val="009572BB"/>
    <w:rsid w:val="009572BD"/>
    <w:rsid w:val="0095740C"/>
    <w:rsid w:val="00957DA6"/>
    <w:rsid w:val="00960781"/>
    <w:rsid w:val="00960AB5"/>
    <w:rsid w:val="00960F01"/>
    <w:rsid w:val="009610D1"/>
    <w:rsid w:val="00961A10"/>
    <w:rsid w:val="00962A2D"/>
    <w:rsid w:val="009634F2"/>
    <w:rsid w:val="00963886"/>
    <w:rsid w:val="009638B3"/>
    <w:rsid w:val="00963D75"/>
    <w:rsid w:val="009650E2"/>
    <w:rsid w:val="00965622"/>
    <w:rsid w:val="00965F76"/>
    <w:rsid w:val="0096611E"/>
    <w:rsid w:val="0096625B"/>
    <w:rsid w:val="00966BD1"/>
    <w:rsid w:val="00967486"/>
    <w:rsid w:val="0096796E"/>
    <w:rsid w:val="00967991"/>
    <w:rsid w:val="00967E23"/>
    <w:rsid w:val="00970152"/>
    <w:rsid w:val="00970BE3"/>
    <w:rsid w:val="0097134F"/>
    <w:rsid w:val="00972552"/>
    <w:rsid w:val="009730EC"/>
    <w:rsid w:val="00973220"/>
    <w:rsid w:val="0097349E"/>
    <w:rsid w:val="00973885"/>
    <w:rsid w:val="00974077"/>
    <w:rsid w:val="00974363"/>
    <w:rsid w:val="009747E2"/>
    <w:rsid w:val="00974B70"/>
    <w:rsid w:val="00974FA6"/>
    <w:rsid w:val="00975044"/>
    <w:rsid w:val="00975EC3"/>
    <w:rsid w:val="00976227"/>
    <w:rsid w:val="009764B9"/>
    <w:rsid w:val="009767F2"/>
    <w:rsid w:val="00977242"/>
    <w:rsid w:val="009775F6"/>
    <w:rsid w:val="00977DC8"/>
    <w:rsid w:val="009801B0"/>
    <w:rsid w:val="00980436"/>
    <w:rsid w:val="00980608"/>
    <w:rsid w:val="00981000"/>
    <w:rsid w:val="0098118D"/>
    <w:rsid w:val="00981548"/>
    <w:rsid w:val="0098202C"/>
    <w:rsid w:val="009822DC"/>
    <w:rsid w:val="00982491"/>
    <w:rsid w:val="00982A07"/>
    <w:rsid w:val="009830AE"/>
    <w:rsid w:val="009832BB"/>
    <w:rsid w:val="00983A24"/>
    <w:rsid w:val="00983CF5"/>
    <w:rsid w:val="00983DE6"/>
    <w:rsid w:val="00983EDE"/>
    <w:rsid w:val="00984218"/>
    <w:rsid w:val="009846F2"/>
    <w:rsid w:val="0098491C"/>
    <w:rsid w:val="00984F03"/>
    <w:rsid w:val="009860C8"/>
    <w:rsid w:val="009860EA"/>
    <w:rsid w:val="0098641F"/>
    <w:rsid w:val="009871DB"/>
    <w:rsid w:val="009872F8"/>
    <w:rsid w:val="00987A8B"/>
    <w:rsid w:val="00987F8A"/>
    <w:rsid w:val="009902B0"/>
    <w:rsid w:val="0099035E"/>
    <w:rsid w:val="009904AB"/>
    <w:rsid w:val="00990756"/>
    <w:rsid w:val="00990FCC"/>
    <w:rsid w:val="00991866"/>
    <w:rsid w:val="00991D14"/>
    <w:rsid w:val="00992D01"/>
    <w:rsid w:val="009937EF"/>
    <w:rsid w:val="00993D5C"/>
    <w:rsid w:val="00994C89"/>
    <w:rsid w:val="00994CA0"/>
    <w:rsid w:val="00994D72"/>
    <w:rsid w:val="00994E2F"/>
    <w:rsid w:val="009952F2"/>
    <w:rsid w:val="00995331"/>
    <w:rsid w:val="009956C1"/>
    <w:rsid w:val="00995A5C"/>
    <w:rsid w:val="00995E8C"/>
    <w:rsid w:val="00996092"/>
    <w:rsid w:val="00996714"/>
    <w:rsid w:val="00996E73"/>
    <w:rsid w:val="00996E87"/>
    <w:rsid w:val="00997FC3"/>
    <w:rsid w:val="009A00E8"/>
    <w:rsid w:val="009A05B7"/>
    <w:rsid w:val="009A07D5"/>
    <w:rsid w:val="009A0A79"/>
    <w:rsid w:val="009A1617"/>
    <w:rsid w:val="009A17C7"/>
    <w:rsid w:val="009A2664"/>
    <w:rsid w:val="009A2853"/>
    <w:rsid w:val="009A2B61"/>
    <w:rsid w:val="009A3435"/>
    <w:rsid w:val="009A3736"/>
    <w:rsid w:val="009A394D"/>
    <w:rsid w:val="009A4F61"/>
    <w:rsid w:val="009A4F9B"/>
    <w:rsid w:val="009A50F2"/>
    <w:rsid w:val="009A51C8"/>
    <w:rsid w:val="009A52CE"/>
    <w:rsid w:val="009A559B"/>
    <w:rsid w:val="009A55DA"/>
    <w:rsid w:val="009A5EC3"/>
    <w:rsid w:val="009A6007"/>
    <w:rsid w:val="009A6174"/>
    <w:rsid w:val="009A62C9"/>
    <w:rsid w:val="009A69CD"/>
    <w:rsid w:val="009A6BCC"/>
    <w:rsid w:val="009A787F"/>
    <w:rsid w:val="009B0181"/>
    <w:rsid w:val="009B0239"/>
    <w:rsid w:val="009B09CB"/>
    <w:rsid w:val="009B0F4A"/>
    <w:rsid w:val="009B1770"/>
    <w:rsid w:val="009B1B50"/>
    <w:rsid w:val="009B23ED"/>
    <w:rsid w:val="009B2933"/>
    <w:rsid w:val="009B2B4B"/>
    <w:rsid w:val="009B2BBC"/>
    <w:rsid w:val="009B2EF0"/>
    <w:rsid w:val="009B3E8F"/>
    <w:rsid w:val="009B413C"/>
    <w:rsid w:val="009B491B"/>
    <w:rsid w:val="009B53C2"/>
    <w:rsid w:val="009B5E49"/>
    <w:rsid w:val="009B620D"/>
    <w:rsid w:val="009B6941"/>
    <w:rsid w:val="009B6A5D"/>
    <w:rsid w:val="009B6B77"/>
    <w:rsid w:val="009B6D64"/>
    <w:rsid w:val="009B6E18"/>
    <w:rsid w:val="009B7300"/>
    <w:rsid w:val="009B7570"/>
    <w:rsid w:val="009B75BC"/>
    <w:rsid w:val="009C0702"/>
    <w:rsid w:val="009C08AB"/>
    <w:rsid w:val="009C0A87"/>
    <w:rsid w:val="009C163E"/>
    <w:rsid w:val="009C1737"/>
    <w:rsid w:val="009C1DA6"/>
    <w:rsid w:val="009C2541"/>
    <w:rsid w:val="009C2738"/>
    <w:rsid w:val="009C278C"/>
    <w:rsid w:val="009C27AD"/>
    <w:rsid w:val="009C362F"/>
    <w:rsid w:val="009C39DF"/>
    <w:rsid w:val="009C3D15"/>
    <w:rsid w:val="009C43CC"/>
    <w:rsid w:val="009C4E14"/>
    <w:rsid w:val="009C5329"/>
    <w:rsid w:val="009C53A5"/>
    <w:rsid w:val="009C5527"/>
    <w:rsid w:val="009C5791"/>
    <w:rsid w:val="009C5852"/>
    <w:rsid w:val="009C61D5"/>
    <w:rsid w:val="009C64FD"/>
    <w:rsid w:val="009C6572"/>
    <w:rsid w:val="009C6B7F"/>
    <w:rsid w:val="009C6D90"/>
    <w:rsid w:val="009C73B5"/>
    <w:rsid w:val="009C7782"/>
    <w:rsid w:val="009C7913"/>
    <w:rsid w:val="009C7A6D"/>
    <w:rsid w:val="009C7E29"/>
    <w:rsid w:val="009C7FD4"/>
    <w:rsid w:val="009D0127"/>
    <w:rsid w:val="009D03D3"/>
    <w:rsid w:val="009D0B59"/>
    <w:rsid w:val="009D0B8E"/>
    <w:rsid w:val="009D0D2D"/>
    <w:rsid w:val="009D100C"/>
    <w:rsid w:val="009D10E2"/>
    <w:rsid w:val="009D1DB6"/>
    <w:rsid w:val="009D1F43"/>
    <w:rsid w:val="009D20A2"/>
    <w:rsid w:val="009D26A8"/>
    <w:rsid w:val="009D2EDD"/>
    <w:rsid w:val="009D3719"/>
    <w:rsid w:val="009D3A6B"/>
    <w:rsid w:val="009D3C00"/>
    <w:rsid w:val="009D4236"/>
    <w:rsid w:val="009D43E7"/>
    <w:rsid w:val="009D4E2D"/>
    <w:rsid w:val="009D4EED"/>
    <w:rsid w:val="009D5246"/>
    <w:rsid w:val="009D5549"/>
    <w:rsid w:val="009D55D2"/>
    <w:rsid w:val="009D5630"/>
    <w:rsid w:val="009D65D9"/>
    <w:rsid w:val="009D6BCF"/>
    <w:rsid w:val="009D6F6C"/>
    <w:rsid w:val="009D71E7"/>
    <w:rsid w:val="009D73DF"/>
    <w:rsid w:val="009D78C7"/>
    <w:rsid w:val="009D7AE9"/>
    <w:rsid w:val="009E0176"/>
    <w:rsid w:val="009E0426"/>
    <w:rsid w:val="009E0F6E"/>
    <w:rsid w:val="009E160A"/>
    <w:rsid w:val="009E1DFA"/>
    <w:rsid w:val="009E1FFA"/>
    <w:rsid w:val="009E2054"/>
    <w:rsid w:val="009E22FB"/>
    <w:rsid w:val="009E268E"/>
    <w:rsid w:val="009E2DB9"/>
    <w:rsid w:val="009E3041"/>
    <w:rsid w:val="009E3326"/>
    <w:rsid w:val="009E39B4"/>
    <w:rsid w:val="009E3E5B"/>
    <w:rsid w:val="009E4B56"/>
    <w:rsid w:val="009E59B5"/>
    <w:rsid w:val="009E5F3E"/>
    <w:rsid w:val="009E6862"/>
    <w:rsid w:val="009E6C7F"/>
    <w:rsid w:val="009E6F14"/>
    <w:rsid w:val="009E748F"/>
    <w:rsid w:val="009E74EE"/>
    <w:rsid w:val="009F07FC"/>
    <w:rsid w:val="009F0CCA"/>
    <w:rsid w:val="009F0DAB"/>
    <w:rsid w:val="009F1064"/>
    <w:rsid w:val="009F1356"/>
    <w:rsid w:val="009F1463"/>
    <w:rsid w:val="009F2013"/>
    <w:rsid w:val="009F27A1"/>
    <w:rsid w:val="009F32D4"/>
    <w:rsid w:val="009F3601"/>
    <w:rsid w:val="009F42DC"/>
    <w:rsid w:val="009F4BFA"/>
    <w:rsid w:val="009F5061"/>
    <w:rsid w:val="009F5389"/>
    <w:rsid w:val="009F55EE"/>
    <w:rsid w:val="009F598B"/>
    <w:rsid w:val="009F6345"/>
    <w:rsid w:val="009F697E"/>
    <w:rsid w:val="009F6AAE"/>
    <w:rsid w:val="009F6B7C"/>
    <w:rsid w:val="009F6B88"/>
    <w:rsid w:val="009F731B"/>
    <w:rsid w:val="009F7527"/>
    <w:rsid w:val="009F76DC"/>
    <w:rsid w:val="009F786A"/>
    <w:rsid w:val="009F7B47"/>
    <w:rsid w:val="009F7BC1"/>
    <w:rsid w:val="00A0003D"/>
    <w:rsid w:val="00A0028D"/>
    <w:rsid w:val="00A009CF"/>
    <w:rsid w:val="00A018CB"/>
    <w:rsid w:val="00A01B31"/>
    <w:rsid w:val="00A02AFC"/>
    <w:rsid w:val="00A02B10"/>
    <w:rsid w:val="00A0334A"/>
    <w:rsid w:val="00A0385D"/>
    <w:rsid w:val="00A03A6E"/>
    <w:rsid w:val="00A041CC"/>
    <w:rsid w:val="00A04537"/>
    <w:rsid w:val="00A045C7"/>
    <w:rsid w:val="00A0462C"/>
    <w:rsid w:val="00A04BF3"/>
    <w:rsid w:val="00A05753"/>
    <w:rsid w:val="00A058DA"/>
    <w:rsid w:val="00A05C1C"/>
    <w:rsid w:val="00A05C59"/>
    <w:rsid w:val="00A05DC0"/>
    <w:rsid w:val="00A05F22"/>
    <w:rsid w:val="00A06030"/>
    <w:rsid w:val="00A06034"/>
    <w:rsid w:val="00A06336"/>
    <w:rsid w:val="00A063BC"/>
    <w:rsid w:val="00A06C2F"/>
    <w:rsid w:val="00A06E4B"/>
    <w:rsid w:val="00A070F2"/>
    <w:rsid w:val="00A0727E"/>
    <w:rsid w:val="00A073B9"/>
    <w:rsid w:val="00A0757B"/>
    <w:rsid w:val="00A0787C"/>
    <w:rsid w:val="00A10A09"/>
    <w:rsid w:val="00A10EF0"/>
    <w:rsid w:val="00A110EB"/>
    <w:rsid w:val="00A111DF"/>
    <w:rsid w:val="00A11896"/>
    <w:rsid w:val="00A1194A"/>
    <w:rsid w:val="00A12071"/>
    <w:rsid w:val="00A120D8"/>
    <w:rsid w:val="00A12649"/>
    <w:rsid w:val="00A12912"/>
    <w:rsid w:val="00A12CD6"/>
    <w:rsid w:val="00A13174"/>
    <w:rsid w:val="00A13341"/>
    <w:rsid w:val="00A13882"/>
    <w:rsid w:val="00A146B4"/>
    <w:rsid w:val="00A14803"/>
    <w:rsid w:val="00A14A61"/>
    <w:rsid w:val="00A14C91"/>
    <w:rsid w:val="00A151F4"/>
    <w:rsid w:val="00A152A3"/>
    <w:rsid w:val="00A156E7"/>
    <w:rsid w:val="00A15811"/>
    <w:rsid w:val="00A15982"/>
    <w:rsid w:val="00A15B44"/>
    <w:rsid w:val="00A15F46"/>
    <w:rsid w:val="00A160C0"/>
    <w:rsid w:val="00A161DD"/>
    <w:rsid w:val="00A165FB"/>
    <w:rsid w:val="00A1667D"/>
    <w:rsid w:val="00A16824"/>
    <w:rsid w:val="00A17322"/>
    <w:rsid w:val="00A173E1"/>
    <w:rsid w:val="00A175B9"/>
    <w:rsid w:val="00A1772E"/>
    <w:rsid w:val="00A2028E"/>
    <w:rsid w:val="00A206CD"/>
    <w:rsid w:val="00A20ED0"/>
    <w:rsid w:val="00A212A6"/>
    <w:rsid w:val="00A21427"/>
    <w:rsid w:val="00A214F9"/>
    <w:rsid w:val="00A21880"/>
    <w:rsid w:val="00A2322E"/>
    <w:rsid w:val="00A23450"/>
    <w:rsid w:val="00A23B30"/>
    <w:rsid w:val="00A23BA9"/>
    <w:rsid w:val="00A23E0A"/>
    <w:rsid w:val="00A24CDD"/>
    <w:rsid w:val="00A24DF4"/>
    <w:rsid w:val="00A24F82"/>
    <w:rsid w:val="00A2552F"/>
    <w:rsid w:val="00A25A93"/>
    <w:rsid w:val="00A25F75"/>
    <w:rsid w:val="00A26D05"/>
    <w:rsid w:val="00A27405"/>
    <w:rsid w:val="00A27C4D"/>
    <w:rsid w:val="00A27EA9"/>
    <w:rsid w:val="00A30061"/>
    <w:rsid w:val="00A300E4"/>
    <w:rsid w:val="00A30AF8"/>
    <w:rsid w:val="00A3218F"/>
    <w:rsid w:val="00A32580"/>
    <w:rsid w:val="00A3285A"/>
    <w:rsid w:val="00A32AE5"/>
    <w:rsid w:val="00A32EBC"/>
    <w:rsid w:val="00A32F91"/>
    <w:rsid w:val="00A33148"/>
    <w:rsid w:val="00A331B1"/>
    <w:rsid w:val="00A33A3B"/>
    <w:rsid w:val="00A33ABC"/>
    <w:rsid w:val="00A33ADE"/>
    <w:rsid w:val="00A3434C"/>
    <w:rsid w:val="00A344A7"/>
    <w:rsid w:val="00A34C73"/>
    <w:rsid w:val="00A3504B"/>
    <w:rsid w:val="00A35825"/>
    <w:rsid w:val="00A360BA"/>
    <w:rsid w:val="00A3628A"/>
    <w:rsid w:val="00A36344"/>
    <w:rsid w:val="00A37752"/>
    <w:rsid w:val="00A4098A"/>
    <w:rsid w:val="00A41C40"/>
    <w:rsid w:val="00A41D5C"/>
    <w:rsid w:val="00A41F4A"/>
    <w:rsid w:val="00A4252D"/>
    <w:rsid w:val="00A42718"/>
    <w:rsid w:val="00A42BA8"/>
    <w:rsid w:val="00A43179"/>
    <w:rsid w:val="00A437D0"/>
    <w:rsid w:val="00A43D9F"/>
    <w:rsid w:val="00A44096"/>
    <w:rsid w:val="00A442A9"/>
    <w:rsid w:val="00A4459D"/>
    <w:rsid w:val="00A449B0"/>
    <w:rsid w:val="00A450D5"/>
    <w:rsid w:val="00A456A1"/>
    <w:rsid w:val="00A460D6"/>
    <w:rsid w:val="00A46825"/>
    <w:rsid w:val="00A468F0"/>
    <w:rsid w:val="00A46951"/>
    <w:rsid w:val="00A472BB"/>
    <w:rsid w:val="00A4775C"/>
    <w:rsid w:val="00A50053"/>
    <w:rsid w:val="00A50059"/>
    <w:rsid w:val="00A5087F"/>
    <w:rsid w:val="00A51024"/>
    <w:rsid w:val="00A51DE3"/>
    <w:rsid w:val="00A51EBB"/>
    <w:rsid w:val="00A52256"/>
    <w:rsid w:val="00A52717"/>
    <w:rsid w:val="00A52736"/>
    <w:rsid w:val="00A527BD"/>
    <w:rsid w:val="00A52F70"/>
    <w:rsid w:val="00A5349C"/>
    <w:rsid w:val="00A535B4"/>
    <w:rsid w:val="00A536C4"/>
    <w:rsid w:val="00A53CB4"/>
    <w:rsid w:val="00A54371"/>
    <w:rsid w:val="00A5493A"/>
    <w:rsid w:val="00A54F2A"/>
    <w:rsid w:val="00A54F30"/>
    <w:rsid w:val="00A557A7"/>
    <w:rsid w:val="00A55844"/>
    <w:rsid w:val="00A55F92"/>
    <w:rsid w:val="00A5650F"/>
    <w:rsid w:val="00A5667C"/>
    <w:rsid w:val="00A56877"/>
    <w:rsid w:val="00A56B34"/>
    <w:rsid w:val="00A5740F"/>
    <w:rsid w:val="00A57984"/>
    <w:rsid w:val="00A57EE5"/>
    <w:rsid w:val="00A60247"/>
    <w:rsid w:val="00A609E1"/>
    <w:rsid w:val="00A616AC"/>
    <w:rsid w:val="00A61D58"/>
    <w:rsid w:val="00A61FFE"/>
    <w:rsid w:val="00A62876"/>
    <w:rsid w:val="00A632EA"/>
    <w:rsid w:val="00A6343A"/>
    <w:rsid w:val="00A639B7"/>
    <w:rsid w:val="00A649C1"/>
    <w:rsid w:val="00A64A22"/>
    <w:rsid w:val="00A64D82"/>
    <w:rsid w:val="00A65233"/>
    <w:rsid w:val="00A65445"/>
    <w:rsid w:val="00A660DE"/>
    <w:rsid w:val="00A66110"/>
    <w:rsid w:val="00A6623C"/>
    <w:rsid w:val="00A6634B"/>
    <w:rsid w:val="00A66551"/>
    <w:rsid w:val="00A66A50"/>
    <w:rsid w:val="00A66AB3"/>
    <w:rsid w:val="00A66DA7"/>
    <w:rsid w:val="00A6713F"/>
    <w:rsid w:val="00A67746"/>
    <w:rsid w:val="00A677F5"/>
    <w:rsid w:val="00A67AFD"/>
    <w:rsid w:val="00A67BA9"/>
    <w:rsid w:val="00A70391"/>
    <w:rsid w:val="00A703A2"/>
    <w:rsid w:val="00A70533"/>
    <w:rsid w:val="00A70594"/>
    <w:rsid w:val="00A70620"/>
    <w:rsid w:val="00A70987"/>
    <w:rsid w:val="00A70EAD"/>
    <w:rsid w:val="00A7116B"/>
    <w:rsid w:val="00A71D37"/>
    <w:rsid w:val="00A7226A"/>
    <w:rsid w:val="00A729E5"/>
    <w:rsid w:val="00A72CAD"/>
    <w:rsid w:val="00A72E84"/>
    <w:rsid w:val="00A7346A"/>
    <w:rsid w:val="00A73D81"/>
    <w:rsid w:val="00A746C4"/>
    <w:rsid w:val="00A7536C"/>
    <w:rsid w:val="00A75665"/>
    <w:rsid w:val="00A75C49"/>
    <w:rsid w:val="00A76A15"/>
    <w:rsid w:val="00A76D53"/>
    <w:rsid w:val="00A779FB"/>
    <w:rsid w:val="00A77BF8"/>
    <w:rsid w:val="00A77D22"/>
    <w:rsid w:val="00A77D96"/>
    <w:rsid w:val="00A806E0"/>
    <w:rsid w:val="00A80A9E"/>
    <w:rsid w:val="00A815F0"/>
    <w:rsid w:val="00A81690"/>
    <w:rsid w:val="00A81BA0"/>
    <w:rsid w:val="00A8239B"/>
    <w:rsid w:val="00A82AB6"/>
    <w:rsid w:val="00A82C64"/>
    <w:rsid w:val="00A831A6"/>
    <w:rsid w:val="00A833BD"/>
    <w:rsid w:val="00A83809"/>
    <w:rsid w:val="00A83EBC"/>
    <w:rsid w:val="00A83F48"/>
    <w:rsid w:val="00A846EA"/>
    <w:rsid w:val="00A848B0"/>
    <w:rsid w:val="00A84D15"/>
    <w:rsid w:val="00A84D95"/>
    <w:rsid w:val="00A85221"/>
    <w:rsid w:val="00A855F3"/>
    <w:rsid w:val="00A85732"/>
    <w:rsid w:val="00A860FF"/>
    <w:rsid w:val="00A86435"/>
    <w:rsid w:val="00A87573"/>
    <w:rsid w:val="00A87A0D"/>
    <w:rsid w:val="00A87FBD"/>
    <w:rsid w:val="00A90B54"/>
    <w:rsid w:val="00A90EF5"/>
    <w:rsid w:val="00A913DE"/>
    <w:rsid w:val="00A918A9"/>
    <w:rsid w:val="00A91997"/>
    <w:rsid w:val="00A91AA9"/>
    <w:rsid w:val="00A922EF"/>
    <w:rsid w:val="00A92662"/>
    <w:rsid w:val="00A926C6"/>
    <w:rsid w:val="00A92738"/>
    <w:rsid w:val="00A92758"/>
    <w:rsid w:val="00A92CC5"/>
    <w:rsid w:val="00A941BC"/>
    <w:rsid w:val="00A94428"/>
    <w:rsid w:val="00A9455E"/>
    <w:rsid w:val="00A94733"/>
    <w:rsid w:val="00A94AB4"/>
    <w:rsid w:val="00A94B8F"/>
    <w:rsid w:val="00A94C0B"/>
    <w:rsid w:val="00A94E2C"/>
    <w:rsid w:val="00A953C5"/>
    <w:rsid w:val="00A9552D"/>
    <w:rsid w:val="00A95A53"/>
    <w:rsid w:val="00A95C4C"/>
    <w:rsid w:val="00A95FF3"/>
    <w:rsid w:val="00A962AF"/>
    <w:rsid w:val="00A967FC"/>
    <w:rsid w:val="00A97611"/>
    <w:rsid w:val="00A977F3"/>
    <w:rsid w:val="00A9792C"/>
    <w:rsid w:val="00A97C0A"/>
    <w:rsid w:val="00A97D2E"/>
    <w:rsid w:val="00A97E23"/>
    <w:rsid w:val="00AA034D"/>
    <w:rsid w:val="00AA084F"/>
    <w:rsid w:val="00AA0BB3"/>
    <w:rsid w:val="00AA0EB1"/>
    <w:rsid w:val="00AA1031"/>
    <w:rsid w:val="00AA1A47"/>
    <w:rsid w:val="00AA1D30"/>
    <w:rsid w:val="00AA1ECD"/>
    <w:rsid w:val="00AA2173"/>
    <w:rsid w:val="00AA24FB"/>
    <w:rsid w:val="00AA2F3E"/>
    <w:rsid w:val="00AA2FB4"/>
    <w:rsid w:val="00AA2FEF"/>
    <w:rsid w:val="00AA308F"/>
    <w:rsid w:val="00AA3374"/>
    <w:rsid w:val="00AA33D7"/>
    <w:rsid w:val="00AA3442"/>
    <w:rsid w:val="00AA36D6"/>
    <w:rsid w:val="00AA38F6"/>
    <w:rsid w:val="00AA4315"/>
    <w:rsid w:val="00AA4A82"/>
    <w:rsid w:val="00AA5309"/>
    <w:rsid w:val="00AA6095"/>
    <w:rsid w:val="00AA66CA"/>
    <w:rsid w:val="00AA6BC9"/>
    <w:rsid w:val="00AA6CD2"/>
    <w:rsid w:val="00AA717F"/>
    <w:rsid w:val="00AA71EF"/>
    <w:rsid w:val="00AA73A8"/>
    <w:rsid w:val="00AA7A39"/>
    <w:rsid w:val="00AA7FAE"/>
    <w:rsid w:val="00AB08C4"/>
    <w:rsid w:val="00AB18AC"/>
    <w:rsid w:val="00AB19C6"/>
    <w:rsid w:val="00AB21FF"/>
    <w:rsid w:val="00AB2638"/>
    <w:rsid w:val="00AB26F5"/>
    <w:rsid w:val="00AB2953"/>
    <w:rsid w:val="00AB2B70"/>
    <w:rsid w:val="00AB30C3"/>
    <w:rsid w:val="00AB3F6B"/>
    <w:rsid w:val="00AB48C5"/>
    <w:rsid w:val="00AB6477"/>
    <w:rsid w:val="00AB69D2"/>
    <w:rsid w:val="00AB6D8B"/>
    <w:rsid w:val="00AB744A"/>
    <w:rsid w:val="00AB7DAF"/>
    <w:rsid w:val="00AB7DC7"/>
    <w:rsid w:val="00AC0213"/>
    <w:rsid w:val="00AC0322"/>
    <w:rsid w:val="00AC0A9B"/>
    <w:rsid w:val="00AC144E"/>
    <w:rsid w:val="00AC1DF0"/>
    <w:rsid w:val="00AC1F92"/>
    <w:rsid w:val="00AC301F"/>
    <w:rsid w:val="00AC35C2"/>
    <w:rsid w:val="00AC3894"/>
    <w:rsid w:val="00AC430E"/>
    <w:rsid w:val="00AC45A4"/>
    <w:rsid w:val="00AC46ED"/>
    <w:rsid w:val="00AC4823"/>
    <w:rsid w:val="00AC48D0"/>
    <w:rsid w:val="00AC4BB2"/>
    <w:rsid w:val="00AC5678"/>
    <w:rsid w:val="00AC5B5A"/>
    <w:rsid w:val="00AC5F18"/>
    <w:rsid w:val="00AC613A"/>
    <w:rsid w:val="00AC656E"/>
    <w:rsid w:val="00AC6680"/>
    <w:rsid w:val="00AC6B3B"/>
    <w:rsid w:val="00AC6D86"/>
    <w:rsid w:val="00AC78E0"/>
    <w:rsid w:val="00AC7DFB"/>
    <w:rsid w:val="00AD06E9"/>
    <w:rsid w:val="00AD1628"/>
    <w:rsid w:val="00AD1D80"/>
    <w:rsid w:val="00AD22B1"/>
    <w:rsid w:val="00AD2A68"/>
    <w:rsid w:val="00AD3A8B"/>
    <w:rsid w:val="00AD488A"/>
    <w:rsid w:val="00AD4A6E"/>
    <w:rsid w:val="00AD57DB"/>
    <w:rsid w:val="00AD5C3B"/>
    <w:rsid w:val="00AD67B6"/>
    <w:rsid w:val="00AD6EAB"/>
    <w:rsid w:val="00AD70D0"/>
    <w:rsid w:val="00AD720D"/>
    <w:rsid w:val="00AD7303"/>
    <w:rsid w:val="00AD79B7"/>
    <w:rsid w:val="00AE055D"/>
    <w:rsid w:val="00AE0921"/>
    <w:rsid w:val="00AE0B22"/>
    <w:rsid w:val="00AE11A0"/>
    <w:rsid w:val="00AE222F"/>
    <w:rsid w:val="00AE24CB"/>
    <w:rsid w:val="00AE2691"/>
    <w:rsid w:val="00AE2CDB"/>
    <w:rsid w:val="00AE2DCD"/>
    <w:rsid w:val="00AE313E"/>
    <w:rsid w:val="00AE323C"/>
    <w:rsid w:val="00AE33D7"/>
    <w:rsid w:val="00AE3681"/>
    <w:rsid w:val="00AE3B59"/>
    <w:rsid w:val="00AE43E6"/>
    <w:rsid w:val="00AE4E91"/>
    <w:rsid w:val="00AE5182"/>
    <w:rsid w:val="00AE60A8"/>
    <w:rsid w:val="00AE6694"/>
    <w:rsid w:val="00AE69E1"/>
    <w:rsid w:val="00AE6BF4"/>
    <w:rsid w:val="00AE731B"/>
    <w:rsid w:val="00AE7582"/>
    <w:rsid w:val="00AE7F8A"/>
    <w:rsid w:val="00AF03DA"/>
    <w:rsid w:val="00AF0430"/>
    <w:rsid w:val="00AF1168"/>
    <w:rsid w:val="00AF18F9"/>
    <w:rsid w:val="00AF197E"/>
    <w:rsid w:val="00AF1B57"/>
    <w:rsid w:val="00AF24E7"/>
    <w:rsid w:val="00AF28B1"/>
    <w:rsid w:val="00AF3530"/>
    <w:rsid w:val="00AF366B"/>
    <w:rsid w:val="00AF4000"/>
    <w:rsid w:val="00AF453F"/>
    <w:rsid w:val="00AF510E"/>
    <w:rsid w:val="00AF5214"/>
    <w:rsid w:val="00AF52FA"/>
    <w:rsid w:val="00AF53FF"/>
    <w:rsid w:val="00AF595E"/>
    <w:rsid w:val="00AF5B43"/>
    <w:rsid w:val="00AF5B6A"/>
    <w:rsid w:val="00AF5F94"/>
    <w:rsid w:val="00AF6627"/>
    <w:rsid w:val="00AF69CD"/>
    <w:rsid w:val="00AF6B89"/>
    <w:rsid w:val="00AF6B8A"/>
    <w:rsid w:val="00B00144"/>
    <w:rsid w:val="00B00689"/>
    <w:rsid w:val="00B00881"/>
    <w:rsid w:val="00B008ED"/>
    <w:rsid w:val="00B0123B"/>
    <w:rsid w:val="00B012C2"/>
    <w:rsid w:val="00B012FE"/>
    <w:rsid w:val="00B01394"/>
    <w:rsid w:val="00B01398"/>
    <w:rsid w:val="00B019EB"/>
    <w:rsid w:val="00B022DA"/>
    <w:rsid w:val="00B03084"/>
    <w:rsid w:val="00B03161"/>
    <w:rsid w:val="00B03669"/>
    <w:rsid w:val="00B04265"/>
    <w:rsid w:val="00B04C53"/>
    <w:rsid w:val="00B04DFE"/>
    <w:rsid w:val="00B0538C"/>
    <w:rsid w:val="00B05EBD"/>
    <w:rsid w:val="00B0602A"/>
    <w:rsid w:val="00B06218"/>
    <w:rsid w:val="00B06CF1"/>
    <w:rsid w:val="00B06FD3"/>
    <w:rsid w:val="00B06FE4"/>
    <w:rsid w:val="00B072AE"/>
    <w:rsid w:val="00B0735C"/>
    <w:rsid w:val="00B0784E"/>
    <w:rsid w:val="00B07F0E"/>
    <w:rsid w:val="00B10027"/>
    <w:rsid w:val="00B104F7"/>
    <w:rsid w:val="00B10B28"/>
    <w:rsid w:val="00B10FF0"/>
    <w:rsid w:val="00B11311"/>
    <w:rsid w:val="00B12023"/>
    <w:rsid w:val="00B12B67"/>
    <w:rsid w:val="00B12D56"/>
    <w:rsid w:val="00B12F63"/>
    <w:rsid w:val="00B135F2"/>
    <w:rsid w:val="00B13918"/>
    <w:rsid w:val="00B14EA7"/>
    <w:rsid w:val="00B1511B"/>
    <w:rsid w:val="00B15455"/>
    <w:rsid w:val="00B15639"/>
    <w:rsid w:val="00B15965"/>
    <w:rsid w:val="00B15C19"/>
    <w:rsid w:val="00B15FA0"/>
    <w:rsid w:val="00B166F4"/>
    <w:rsid w:val="00B169F9"/>
    <w:rsid w:val="00B16C52"/>
    <w:rsid w:val="00B17478"/>
    <w:rsid w:val="00B17C16"/>
    <w:rsid w:val="00B17CC0"/>
    <w:rsid w:val="00B17D38"/>
    <w:rsid w:val="00B20023"/>
    <w:rsid w:val="00B202B3"/>
    <w:rsid w:val="00B2040F"/>
    <w:rsid w:val="00B206B6"/>
    <w:rsid w:val="00B20AEB"/>
    <w:rsid w:val="00B20DBE"/>
    <w:rsid w:val="00B216F9"/>
    <w:rsid w:val="00B22344"/>
    <w:rsid w:val="00B2268C"/>
    <w:rsid w:val="00B22CFA"/>
    <w:rsid w:val="00B22E0B"/>
    <w:rsid w:val="00B2369E"/>
    <w:rsid w:val="00B24110"/>
    <w:rsid w:val="00B24241"/>
    <w:rsid w:val="00B247D3"/>
    <w:rsid w:val="00B24EB1"/>
    <w:rsid w:val="00B24EC5"/>
    <w:rsid w:val="00B25043"/>
    <w:rsid w:val="00B2558C"/>
    <w:rsid w:val="00B25AD8"/>
    <w:rsid w:val="00B265BB"/>
    <w:rsid w:val="00B270DD"/>
    <w:rsid w:val="00B27C0E"/>
    <w:rsid w:val="00B30055"/>
    <w:rsid w:val="00B30C0D"/>
    <w:rsid w:val="00B30F61"/>
    <w:rsid w:val="00B310AD"/>
    <w:rsid w:val="00B31AA2"/>
    <w:rsid w:val="00B3295C"/>
    <w:rsid w:val="00B32F4B"/>
    <w:rsid w:val="00B34539"/>
    <w:rsid w:val="00B345A6"/>
    <w:rsid w:val="00B3542F"/>
    <w:rsid w:val="00B35687"/>
    <w:rsid w:val="00B35A39"/>
    <w:rsid w:val="00B35F70"/>
    <w:rsid w:val="00B362D0"/>
    <w:rsid w:val="00B36B14"/>
    <w:rsid w:val="00B36DF5"/>
    <w:rsid w:val="00B370AB"/>
    <w:rsid w:val="00B37368"/>
    <w:rsid w:val="00B37439"/>
    <w:rsid w:val="00B37868"/>
    <w:rsid w:val="00B4016C"/>
    <w:rsid w:val="00B402EE"/>
    <w:rsid w:val="00B40688"/>
    <w:rsid w:val="00B4069A"/>
    <w:rsid w:val="00B41121"/>
    <w:rsid w:val="00B4146F"/>
    <w:rsid w:val="00B41D07"/>
    <w:rsid w:val="00B41E34"/>
    <w:rsid w:val="00B42109"/>
    <w:rsid w:val="00B42318"/>
    <w:rsid w:val="00B425F8"/>
    <w:rsid w:val="00B43026"/>
    <w:rsid w:val="00B4340B"/>
    <w:rsid w:val="00B447BA"/>
    <w:rsid w:val="00B44B95"/>
    <w:rsid w:val="00B44D85"/>
    <w:rsid w:val="00B44D98"/>
    <w:rsid w:val="00B4600F"/>
    <w:rsid w:val="00B46077"/>
    <w:rsid w:val="00B46261"/>
    <w:rsid w:val="00B46C30"/>
    <w:rsid w:val="00B47468"/>
    <w:rsid w:val="00B47968"/>
    <w:rsid w:val="00B47D4A"/>
    <w:rsid w:val="00B50645"/>
    <w:rsid w:val="00B50782"/>
    <w:rsid w:val="00B50CC4"/>
    <w:rsid w:val="00B50D5E"/>
    <w:rsid w:val="00B51292"/>
    <w:rsid w:val="00B515C0"/>
    <w:rsid w:val="00B51926"/>
    <w:rsid w:val="00B521B4"/>
    <w:rsid w:val="00B522B1"/>
    <w:rsid w:val="00B524E9"/>
    <w:rsid w:val="00B53104"/>
    <w:rsid w:val="00B5410D"/>
    <w:rsid w:val="00B54551"/>
    <w:rsid w:val="00B54E65"/>
    <w:rsid w:val="00B55453"/>
    <w:rsid w:val="00B55776"/>
    <w:rsid w:val="00B55940"/>
    <w:rsid w:val="00B55B65"/>
    <w:rsid w:val="00B5610A"/>
    <w:rsid w:val="00B5691F"/>
    <w:rsid w:val="00B56B34"/>
    <w:rsid w:val="00B56CAA"/>
    <w:rsid w:val="00B56EF5"/>
    <w:rsid w:val="00B57052"/>
    <w:rsid w:val="00B57E30"/>
    <w:rsid w:val="00B6053A"/>
    <w:rsid w:val="00B60CF1"/>
    <w:rsid w:val="00B60F29"/>
    <w:rsid w:val="00B61050"/>
    <w:rsid w:val="00B617BA"/>
    <w:rsid w:val="00B6185B"/>
    <w:rsid w:val="00B61AC0"/>
    <w:rsid w:val="00B6211E"/>
    <w:rsid w:val="00B62675"/>
    <w:rsid w:val="00B62A7A"/>
    <w:rsid w:val="00B62B2F"/>
    <w:rsid w:val="00B64A43"/>
    <w:rsid w:val="00B64ABF"/>
    <w:rsid w:val="00B64CA7"/>
    <w:rsid w:val="00B64E5F"/>
    <w:rsid w:val="00B64F54"/>
    <w:rsid w:val="00B65290"/>
    <w:rsid w:val="00B6542C"/>
    <w:rsid w:val="00B65A24"/>
    <w:rsid w:val="00B65FEA"/>
    <w:rsid w:val="00B66B1B"/>
    <w:rsid w:val="00B67152"/>
    <w:rsid w:val="00B6723A"/>
    <w:rsid w:val="00B67443"/>
    <w:rsid w:val="00B674A4"/>
    <w:rsid w:val="00B676E8"/>
    <w:rsid w:val="00B67868"/>
    <w:rsid w:val="00B67AC8"/>
    <w:rsid w:val="00B709E5"/>
    <w:rsid w:val="00B70DEB"/>
    <w:rsid w:val="00B71B22"/>
    <w:rsid w:val="00B71C38"/>
    <w:rsid w:val="00B72305"/>
    <w:rsid w:val="00B729CA"/>
    <w:rsid w:val="00B734EF"/>
    <w:rsid w:val="00B73632"/>
    <w:rsid w:val="00B73852"/>
    <w:rsid w:val="00B73CBD"/>
    <w:rsid w:val="00B73F4C"/>
    <w:rsid w:val="00B748AA"/>
    <w:rsid w:val="00B74B74"/>
    <w:rsid w:val="00B74F56"/>
    <w:rsid w:val="00B75015"/>
    <w:rsid w:val="00B75CDD"/>
    <w:rsid w:val="00B762A7"/>
    <w:rsid w:val="00B76925"/>
    <w:rsid w:val="00B76B10"/>
    <w:rsid w:val="00B76B8F"/>
    <w:rsid w:val="00B77173"/>
    <w:rsid w:val="00B77320"/>
    <w:rsid w:val="00B773FF"/>
    <w:rsid w:val="00B77779"/>
    <w:rsid w:val="00B77B9D"/>
    <w:rsid w:val="00B77E32"/>
    <w:rsid w:val="00B8035E"/>
    <w:rsid w:val="00B8047F"/>
    <w:rsid w:val="00B809E7"/>
    <w:rsid w:val="00B809FC"/>
    <w:rsid w:val="00B81100"/>
    <w:rsid w:val="00B81508"/>
    <w:rsid w:val="00B81B9B"/>
    <w:rsid w:val="00B81FA1"/>
    <w:rsid w:val="00B820BC"/>
    <w:rsid w:val="00B825B4"/>
    <w:rsid w:val="00B82814"/>
    <w:rsid w:val="00B82F70"/>
    <w:rsid w:val="00B831D9"/>
    <w:rsid w:val="00B832FF"/>
    <w:rsid w:val="00B8359D"/>
    <w:rsid w:val="00B83870"/>
    <w:rsid w:val="00B839AC"/>
    <w:rsid w:val="00B84306"/>
    <w:rsid w:val="00B843CC"/>
    <w:rsid w:val="00B84F6A"/>
    <w:rsid w:val="00B850FB"/>
    <w:rsid w:val="00B865FA"/>
    <w:rsid w:val="00B86825"/>
    <w:rsid w:val="00B86EFE"/>
    <w:rsid w:val="00B86F57"/>
    <w:rsid w:val="00B87957"/>
    <w:rsid w:val="00B905C7"/>
    <w:rsid w:val="00B91430"/>
    <w:rsid w:val="00B91974"/>
    <w:rsid w:val="00B9208C"/>
    <w:rsid w:val="00B92436"/>
    <w:rsid w:val="00B92446"/>
    <w:rsid w:val="00B9256F"/>
    <w:rsid w:val="00B92B3F"/>
    <w:rsid w:val="00B92B80"/>
    <w:rsid w:val="00B93077"/>
    <w:rsid w:val="00B937B8"/>
    <w:rsid w:val="00B93FCD"/>
    <w:rsid w:val="00B9409E"/>
    <w:rsid w:val="00B9418D"/>
    <w:rsid w:val="00B94ADB"/>
    <w:rsid w:val="00B94B80"/>
    <w:rsid w:val="00B94EFA"/>
    <w:rsid w:val="00B94F92"/>
    <w:rsid w:val="00B95012"/>
    <w:rsid w:val="00B952C1"/>
    <w:rsid w:val="00B952CA"/>
    <w:rsid w:val="00B9557C"/>
    <w:rsid w:val="00B95ABE"/>
    <w:rsid w:val="00B971F1"/>
    <w:rsid w:val="00B97A5F"/>
    <w:rsid w:val="00B97A6B"/>
    <w:rsid w:val="00B97A89"/>
    <w:rsid w:val="00BA0A58"/>
    <w:rsid w:val="00BA130A"/>
    <w:rsid w:val="00BA3A8E"/>
    <w:rsid w:val="00BA4008"/>
    <w:rsid w:val="00BA451D"/>
    <w:rsid w:val="00BA46C1"/>
    <w:rsid w:val="00BA4D31"/>
    <w:rsid w:val="00BA524A"/>
    <w:rsid w:val="00BA5710"/>
    <w:rsid w:val="00BA58CB"/>
    <w:rsid w:val="00BA605D"/>
    <w:rsid w:val="00BA60A7"/>
    <w:rsid w:val="00BA679B"/>
    <w:rsid w:val="00BA6B12"/>
    <w:rsid w:val="00BA6E07"/>
    <w:rsid w:val="00BA7340"/>
    <w:rsid w:val="00BA7485"/>
    <w:rsid w:val="00BA7AE9"/>
    <w:rsid w:val="00BB03E8"/>
    <w:rsid w:val="00BB043F"/>
    <w:rsid w:val="00BB10B3"/>
    <w:rsid w:val="00BB1131"/>
    <w:rsid w:val="00BB1544"/>
    <w:rsid w:val="00BB1642"/>
    <w:rsid w:val="00BB16E5"/>
    <w:rsid w:val="00BB170F"/>
    <w:rsid w:val="00BB1B5C"/>
    <w:rsid w:val="00BB1D70"/>
    <w:rsid w:val="00BB21C8"/>
    <w:rsid w:val="00BB2B01"/>
    <w:rsid w:val="00BB2C59"/>
    <w:rsid w:val="00BB379A"/>
    <w:rsid w:val="00BB3BD9"/>
    <w:rsid w:val="00BB4185"/>
    <w:rsid w:val="00BB42C6"/>
    <w:rsid w:val="00BB49E3"/>
    <w:rsid w:val="00BB4C3C"/>
    <w:rsid w:val="00BB5FC0"/>
    <w:rsid w:val="00BB6063"/>
    <w:rsid w:val="00BB6131"/>
    <w:rsid w:val="00BB6D20"/>
    <w:rsid w:val="00BB7038"/>
    <w:rsid w:val="00BB70BA"/>
    <w:rsid w:val="00BB761C"/>
    <w:rsid w:val="00BB7C0D"/>
    <w:rsid w:val="00BB7D72"/>
    <w:rsid w:val="00BB7F0D"/>
    <w:rsid w:val="00BC00A9"/>
    <w:rsid w:val="00BC144A"/>
    <w:rsid w:val="00BC1843"/>
    <w:rsid w:val="00BC1866"/>
    <w:rsid w:val="00BC1B41"/>
    <w:rsid w:val="00BC25D2"/>
    <w:rsid w:val="00BC27B8"/>
    <w:rsid w:val="00BC285C"/>
    <w:rsid w:val="00BC288C"/>
    <w:rsid w:val="00BC2958"/>
    <w:rsid w:val="00BC2A9A"/>
    <w:rsid w:val="00BC2B8B"/>
    <w:rsid w:val="00BC2F7D"/>
    <w:rsid w:val="00BC2FCE"/>
    <w:rsid w:val="00BC3F32"/>
    <w:rsid w:val="00BC4163"/>
    <w:rsid w:val="00BC43BD"/>
    <w:rsid w:val="00BC4404"/>
    <w:rsid w:val="00BC46CD"/>
    <w:rsid w:val="00BC4774"/>
    <w:rsid w:val="00BC49E5"/>
    <w:rsid w:val="00BC4F4E"/>
    <w:rsid w:val="00BC64D7"/>
    <w:rsid w:val="00BC6698"/>
    <w:rsid w:val="00BC6908"/>
    <w:rsid w:val="00BC6964"/>
    <w:rsid w:val="00BC728E"/>
    <w:rsid w:val="00BC76EB"/>
    <w:rsid w:val="00BC7B6E"/>
    <w:rsid w:val="00BD0690"/>
    <w:rsid w:val="00BD0716"/>
    <w:rsid w:val="00BD07A8"/>
    <w:rsid w:val="00BD0EE9"/>
    <w:rsid w:val="00BD1023"/>
    <w:rsid w:val="00BD18B7"/>
    <w:rsid w:val="00BD1D19"/>
    <w:rsid w:val="00BD2173"/>
    <w:rsid w:val="00BD2CC4"/>
    <w:rsid w:val="00BD2DF4"/>
    <w:rsid w:val="00BD31CB"/>
    <w:rsid w:val="00BD3295"/>
    <w:rsid w:val="00BD3462"/>
    <w:rsid w:val="00BD3F88"/>
    <w:rsid w:val="00BD4C25"/>
    <w:rsid w:val="00BD4D34"/>
    <w:rsid w:val="00BD4E14"/>
    <w:rsid w:val="00BD4E3A"/>
    <w:rsid w:val="00BD5266"/>
    <w:rsid w:val="00BD5390"/>
    <w:rsid w:val="00BD57FD"/>
    <w:rsid w:val="00BD6F68"/>
    <w:rsid w:val="00BD772C"/>
    <w:rsid w:val="00BE07C7"/>
    <w:rsid w:val="00BE08BC"/>
    <w:rsid w:val="00BE0932"/>
    <w:rsid w:val="00BE1541"/>
    <w:rsid w:val="00BE15E1"/>
    <w:rsid w:val="00BE1DE5"/>
    <w:rsid w:val="00BE1F68"/>
    <w:rsid w:val="00BE285D"/>
    <w:rsid w:val="00BE34A2"/>
    <w:rsid w:val="00BE3E60"/>
    <w:rsid w:val="00BE3FC7"/>
    <w:rsid w:val="00BE418C"/>
    <w:rsid w:val="00BE41C2"/>
    <w:rsid w:val="00BE4592"/>
    <w:rsid w:val="00BE4BAD"/>
    <w:rsid w:val="00BE4F06"/>
    <w:rsid w:val="00BE52D9"/>
    <w:rsid w:val="00BE5835"/>
    <w:rsid w:val="00BE6755"/>
    <w:rsid w:val="00BE6975"/>
    <w:rsid w:val="00BE69BC"/>
    <w:rsid w:val="00BE6BF7"/>
    <w:rsid w:val="00BE6FBE"/>
    <w:rsid w:val="00BE7EA2"/>
    <w:rsid w:val="00BF1667"/>
    <w:rsid w:val="00BF1749"/>
    <w:rsid w:val="00BF1AA5"/>
    <w:rsid w:val="00BF22DC"/>
    <w:rsid w:val="00BF2CF4"/>
    <w:rsid w:val="00BF3404"/>
    <w:rsid w:val="00BF38BA"/>
    <w:rsid w:val="00BF3BD8"/>
    <w:rsid w:val="00BF3C51"/>
    <w:rsid w:val="00BF4580"/>
    <w:rsid w:val="00BF4AFF"/>
    <w:rsid w:val="00BF582A"/>
    <w:rsid w:val="00BF5B90"/>
    <w:rsid w:val="00BF6955"/>
    <w:rsid w:val="00BF6A77"/>
    <w:rsid w:val="00BF7F2C"/>
    <w:rsid w:val="00C003C2"/>
    <w:rsid w:val="00C005FB"/>
    <w:rsid w:val="00C0081C"/>
    <w:rsid w:val="00C00A88"/>
    <w:rsid w:val="00C00B4B"/>
    <w:rsid w:val="00C00C99"/>
    <w:rsid w:val="00C0123E"/>
    <w:rsid w:val="00C014C7"/>
    <w:rsid w:val="00C01D3E"/>
    <w:rsid w:val="00C02064"/>
    <w:rsid w:val="00C020BB"/>
    <w:rsid w:val="00C021D7"/>
    <w:rsid w:val="00C0378E"/>
    <w:rsid w:val="00C03A52"/>
    <w:rsid w:val="00C03DBA"/>
    <w:rsid w:val="00C0468E"/>
    <w:rsid w:val="00C04749"/>
    <w:rsid w:val="00C04BB1"/>
    <w:rsid w:val="00C04CA0"/>
    <w:rsid w:val="00C0568A"/>
    <w:rsid w:val="00C05C57"/>
    <w:rsid w:val="00C0607C"/>
    <w:rsid w:val="00C06155"/>
    <w:rsid w:val="00C066BC"/>
    <w:rsid w:val="00C06BFE"/>
    <w:rsid w:val="00C070F4"/>
    <w:rsid w:val="00C0712C"/>
    <w:rsid w:val="00C07DF8"/>
    <w:rsid w:val="00C07F27"/>
    <w:rsid w:val="00C10061"/>
    <w:rsid w:val="00C102EF"/>
    <w:rsid w:val="00C1051D"/>
    <w:rsid w:val="00C10BC5"/>
    <w:rsid w:val="00C1196A"/>
    <w:rsid w:val="00C12025"/>
    <w:rsid w:val="00C12626"/>
    <w:rsid w:val="00C12A81"/>
    <w:rsid w:val="00C13C9A"/>
    <w:rsid w:val="00C142FB"/>
    <w:rsid w:val="00C14881"/>
    <w:rsid w:val="00C14B9A"/>
    <w:rsid w:val="00C14D42"/>
    <w:rsid w:val="00C15070"/>
    <w:rsid w:val="00C15216"/>
    <w:rsid w:val="00C1580D"/>
    <w:rsid w:val="00C15A6D"/>
    <w:rsid w:val="00C15BFF"/>
    <w:rsid w:val="00C1608E"/>
    <w:rsid w:val="00C1641B"/>
    <w:rsid w:val="00C1688D"/>
    <w:rsid w:val="00C16949"/>
    <w:rsid w:val="00C1698F"/>
    <w:rsid w:val="00C16CF9"/>
    <w:rsid w:val="00C16DD5"/>
    <w:rsid w:val="00C173BD"/>
    <w:rsid w:val="00C1746F"/>
    <w:rsid w:val="00C17715"/>
    <w:rsid w:val="00C17CE0"/>
    <w:rsid w:val="00C2002D"/>
    <w:rsid w:val="00C20758"/>
    <w:rsid w:val="00C20960"/>
    <w:rsid w:val="00C21265"/>
    <w:rsid w:val="00C216D8"/>
    <w:rsid w:val="00C21E89"/>
    <w:rsid w:val="00C223BE"/>
    <w:rsid w:val="00C224AA"/>
    <w:rsid w:val="00C2269B"/>
    <w:rsid w:val="00C22D9A"/>
    <w:rsid w:val="00C22EBC"/>
    <w:rsid w:val="00C2343D"/>
    <w:rsid w:val="00C2382B"/>
    <w:rsid w:val="00C23971"/>
    <w:rsid w:val="00C2415E"/>
    <w:rsid w:val="00C248A4"/>
    <w:rsid w:val="00C249B4"/>
    <w:rsid w:val="00C24A11"/>
    <w:rsid w:val="00C24BEA"/>
    <w:rsid w:val="00C254F8"/>
    <w:rsid w:val="00C25577"/>
    <w:rsid w:val="00C255F2"/>
    <w:rsid w:val="00C2571B"/>
    <w:rsid w:val="00C259ED"/>
    <w:rsid w:val="00C25D46"/>
    <w:rsid w:val="00C26109"/>
    <w:rsid w:val="00C26122"/>
    <w:rsid w:val="00C26153"/>
    <w:rsid w:val="00C26383"/>
    <w:rsid w:val="00C264C5"/>
    <w:rsid w:val="00C266AF"/>
    <w:rsid w:val="00C2709B"/>
    <w:rsid w:val="00C27573"/>
    <w:rsid w:val="00C27AD2"/>
    <w:rsid w:val="00C30168"/>
    <w:rsid w:val="00C301A0"/>
    <w:rsid w:val="00C303C5"/>
    <w:rsid w:val="00C305A1"/>
    <w:rsid w:val="00C305DA"/>
    <w:rsid w:val="00C30822"/>
    <w:rsid w:val="00C319E7"/>
    <w:rsid w:val="00C31A23"/>
    <w:rsid w:val="00C31B1D"/>
    <w:rsid w:val="00C32BDD"/>
    <w:rsid w:val="00C32D7B"/>
    <w:rsid w:val="00C3318E"/>
    <w:rsid w:val="00C33F57"/>
    <w:rsid w:val="00C34361"/>
    <w:rsid w:val="00C34876"/>
    <w:rsid w:val="00C34A5A"/>
    <w:rsid w:val="00C35B88"/>
    <w:rsid w:val="00C35E70"/>
    <w:rsid w:val="00C35F62"/>
    <w:rsid w:val="00C36599"/>
    <w:rsid w:val="00C36995"/>
    <w:rsid w:val="00C36F83"/>
    <w:rsid w:val="00C370A8"/>
    <w:rsid w:val="00C37952"/>
    <w:rsid w:val="00C407E5"/>
    <w:rsid w:val="00C41493"/>
    <w:rsid w:val="00C418F5"/>
    <w:rsid w:val="00C41B93"/>
    <w:rsid w:val="00C421FE"/>
    <w:rsid w:val="00C42A87"/>
    <w:rsid w:val="00C43838"/>
    <w:rsid w:val="00C43B0D"/>
    <w:rsid w:val="00C43FF7"/>
    <w:rsid w:val="00C4475D"/>
    <w:rsid w:val="00C44D78"/>
    <w:rsid w:val="00C45295"/>
    <w:rsid w:val="00C4666E"/>
    <w:rsid w:val="00C46DBE"/>
    <w:rsid w:val="00C46DCD"/>
    <w:rsid w:val="00C47029"/>
    <w:rsid w:val="00C47202"/>
    <w:rsid w:val="00C47271"/>
    <w:rsid w:val="00C502A1"/>
    <w:rsid w:val="00C50579"/>
    <w:rsid w:val="00C5109B"/>
    <w:rsid w:val="00C52BE5"/>
    <w:rsid w:val="00C52E3B"/>
    <w:rsid w:val="00C5305F"/>
    <w:rsid w:val="00C5308D"/>
    <w:rsid w:val="00C53140"/>
    <w:rsid w:val="00C531BE"/>
    <w:rsid w:val="00C532CC"/>
    <w:rsid w:val="00C537CF"/>
    <w:rsid w:val="00C53DCB"/>
    <w:rsid w:val="00C551D5"/>
    <w:rsid w:val="00C551FB"/>
    <w:rsid w:val="00C55E03"/>
    <w:rsid w:val="00C55E2D"/>
    <w:rsid w:val="00C56375"/>
    <w:rsid w:val="00C56424"/>
    <w:rsid w:val="00C5647D"/>
    <w:rsid w:val="00C569F4"/>
    <w:rsid w:val="00C570D4"/>
    <w:rsid w:val="00C57171"/>
    <w:rsid w:val="00C573C1"/>
    <w:rsid w:val="00C577D0"/>
    <w:rsid w:val="00C57D1F"/>
    <w:rsid w:val="00C57E58"/>
    <w:rsid w:val="00C608E7"/>
    <w:rsid w:val="00C609A8"/>
    <w:rsid w:val="00C60D2E"/>
    <w:rsid w:val="00C62FBD"/>
    <w:rsid w:val="00C62FCA"/>
    <w:rsid w:val="00C62FE9"/>
    <w:rsid w:val="00C63316"/>
    <w:rsid w:val="00C633B9"/>
    <w:rsid w:val="00C63561"/>
    <w:rsid w:val="00C636B6"/>
    <w:rsid w:val="00C6382B"/>
    <w:rsid w:val="00C63892"/>
    <w:rsid w:val="00C640A6"/>
    <w:rsid w:val="00C6486D"/>
    <w:rsid w:val="00C65367"/>
    <w:rsid w:val="00C656BD"/>
    <w:rsid w:val="00C65E65"/>
    <w:rsid w:val="00C65EC9"/>
    <w:rsid w:val="00C65F46"/>
    <w:rsid w:val="00C674CE"/>
    <w:rsid w:val="00C679FE"/>
    <w:rsid w:val="00C67D52"/>
    <w:rsid w:val="00C70CF3"/>
    <w:rsid w:val="00C70DD4"/>
    <w:rsid w:val="00C71D20"/>
    <w:rsid w:val="00C71D3A"/>
    <w:rsid w:val="00C71FA2"/>
    <w:rsid w:val="00C721A5"/>
    <w:rsid w:val="00C7358B"/>
    <w:rsid w:val="00C737D6"/>
    <w:rsid w:val="00C7389E"/>
    <w:rsid w:val="00C74176"/>
    <w:rsid w:val="00C74311"/>
    <w:rsid w:val="00C74322"/>
    <w:rsid w:val="00C759ED"/>
    <w:rsid w:val="00C76857"/>
    <w:rsid w:val="00C76F3F"/>
    <w:rsid w:val="00C80098"/>
    <w:rsid w:val="00C8048D"/>
    <w:rsid w:val="00C80585"/>
    <w:rsid w:val="00C809BD"/>
    <w:rsid w:val="00C8159A"/>
    <w:rsid w:val="00C81778"/>
    <w:rsid w:val="00C821B9"/>
    <w:rsid w:val="00C82B23"/>
    <w:rsid w:val="00C83227"/>
    <w:rsid w:val="00C84B5E"/>
    <w:rsid w:val="00C853D9"/>
    <w:rsid w:val="00C85526"/>
    <w:rsid w:val="00C85BE8"/>
    <w:rsid w:val="00C86237"/>
    <w:rsid w:val="00C8626A"/>
    <w:rsid w:val="00C86556"/>
    <w:rsid w:val="00C86D4F"/>
    <w:rsid w:val="00C874A5"/>
    <w:rsid w:val="00C87E09"/>
    <w:rsid w:val="00C87E74"/>
    <w:rsid w:val="00C900C2"/>
    <w:rsid w:val="00C9073A"/>
    <w:rsid w:val="00C90F0C"/>
    <w:rsid w:val="00C91049"/>
    <w:rsid w:val="00C912A0"/>
    <w:rsid w:val="00C91320"/>
    <w:rsid w:val="00C922DD"/>
    <w:rsid w:val="00C923B1"/>
    <w:rsid w:val="00C928DB"/>
    <w:rsid w:val="00C93368"/>
    <w:rsid w:val="00C9380B"/>
    <w:rsid w:val="00C93BAD"/>
    <w:rsid w:val="00C9402D"/>
    <w:rsid w:val="00C9430B"/>
    <w:rsid w:val="00C944F9"/>
    <w:rsid w:val="00C948A0"/>
    <w:rsid w:val="00C94CB7"/>
    <w:rsid w:val="00C94EEE"/>
    <w:rsid w:val="00C950A2"/>
    <w:rsid w:val="00C95841"/>
    <w:rsid w:val="00C971B1"/>
    <w:rsid w:val="00C977DD"/>
    <w:rsid w:val="00C97C56"/>
    <w:rsid w:val="00C97EED"/>
    <w:rsid w:val="00CA0450"/>
    <w:rsid w:val="00CA0517"/>
    <w:rsid w:val="00CA095B"/>
    <w:rsid w:val="00CA187C"/>
    <w:rsid w:val="00CA1A73"/>
    <w:rsid w:val="00CA1B60"/>
    <w:rsid w:val="00CA1DFB"/>
    <w:rsid w:val="00CA2A53"/>
    <w:rsid w:val="00CA2B6A"/>
    <w:rsid w:val="00CA2EBF"/>
    <w:rsid w:val="00CA3007"/>
    <w:rsid w:val="00CA3057"/>
    <w:rsid w:val="00CA333E"/>
    <w:rsid w:val="00CA3524"/>
    <w:rsid w:val="00CA390F"/>
    <w:rsid w:val="00CA3C7B"/>
    <w:rsid w:val="00CA5155"/>
    <w:rsid w:val="00CA5CA7"/>
    <w:rsid w:val="00CA5E71"/>
    <w:rsid w:val="00CA6163"/>
    <w:rsid w:val="00CA6193"/>
    <w:rsid w:val="00CA68ED"/>
    <w:rsid w:val="00CA69A7"/>
    <w:rsid w:val="00CA7009"/>
    <w:rsid w:val="00CA75F9"/>
    <w:rsid w:val="00CA7899"/>
    <w:rsid w:val="00CA79B9"/>
    <w:rsid w:val="00CB036D"/>
    <w:rsid w:val="00CB09AF"/>
    <w:rsid w:val="00CB0F14"/>
    <w:rsid w:val="00CB0FE5"/>
    <w:rsid w:val="00CB2117"/>
    <w:rsid w:val="00CB2202"/>
    <w:rsid w:val="00CB2423"/>
    <w:rsid w:val="00CB2C6D"/>
    <w:rsid w:val="00CB31D1"/>
    <w:rsid w:val="00CB3AC2"/>
    <w:rsid w:val="00CB3B3F"/>
    <w:rsid w:val="00CB4708"/>
    <w:rsid w:val="00CB48B3"/>
    <w:rsid w:val="00CB54E2"/>
    <w:rsid w:val="00CB57E1"/>
    <w:rsid w:val="00CB58D1"/>
    <w:rsid w:val="00CB63B7"/>
    <w:rsid w:val="00CB63DE"/>
    <w:rsid w:val="00CB6923"/>
    <w:rsid w:val="00CB6DA0"/>
    <w:rsid w:val="00CB6F8F"/>
    <w:rsid w:val="00CC0445"/>
    <w:rsid w:val="00CC0FF7"/>
    <w:rsid w:val="00CC130F"/>
    <w:rsid w:val="00CC13F0"/>
    <w:rsid w:val="00CC1828"/>
    <w:rsid w:val="00CC1C14"/>
    <w:rsid w:val="00CC2066"/>
    <w:rsid w:val="00CC28D1"/>
    <w:rsid w:val="00CC2D5B"/>
    <w:rsid w:val="00CC3105"/>
    <w:rsid w:val="00CC3271"/>
    <w:rsid w:val="00CC35A3"/>
    <w:rsid w:val="00CC38B4"/>
    <w:rsid w:val="00CC3F83"/>
    <w:rsid w:val="00CC487D"/>
    <w:rsid w:val="00CC4B1E"/>
    <w:rsid w:val="00CC4C65"/>
    <w:rsid w:val="00CC5404"/>
    <w:rsid w:val="00CC582C"/>
    <w:rsid w:val="00CC6339"/>
    <w:rsid w:val="00CC700E"/>
    <w:rsid w:val="00CC78E6"/>
    <w:rsid w:val="00CD0636"/>
    <w:rsid w:val="00CD08A7"/>
    <w:rsid w:val="00CD0B22"/>
    <w:rsid w:val="00CD0BCC"/>
    <w:rsid w:val="00CD0E51"/>
    <w:rsid w:val="00CD104F"/>
    <w:rsid w:val="00CD1395"/>
    <w:rsid w:val="00CD1E46"/>
    <w:rsid w:val="00CD1E81"/>
    <w:rsid w:val="00CD2406"/>
    <w:rsid w:val="00CD25EB"/>
    <w:rsid w:val="00CD27F4"/>
    <w:rsid w:val="00CD3346"/>
    <w:rsid w:val="00CD35A6"/>
    <w:rsid w:val="00CD3943"/>
    <w:rsid w:val="00CD3C54"/>
    <w:rsid w:val="00CD3E5A"/>
    <w:rsid w:val="00CD3EE3"/>
    <w:rsid w:val="00CD4543"/>
    <w:rsid w:val="00CD454A"/>
    <w:rsid w:val="00CD4E96"/>
    <w:rsid w:val="00CD5D7F"/>
    <w:rsid w:val="00CD6302"/>
    <w:rsid w:val="00CD6C7D"/>
    <w:rsid w:val="00CD6DD2"/>
    <w:rsid w:val="00CD792F"/>
    <w:rsid w:val="00CD7E63"/>
    <w:rsid w:val="00CD7FCE"/>
    <w:rsid w:val="00CE00B9"/>
    <w:rsid w:val="00CE01B0"/>
    <w:rsid w:val="00CE029B"/>
    <w:rsid w:val="00CE12BC"/>
    <w:rsid w:val="00CE17EA"/>
    <w:rsid w:val="00CE1E6F"/>
    <w:rsid w:val="00CE23C8"/>
    <w:rsid w:val="00CE3207"/>
    <w:rsid w:val="00CE397B"/>
    <w:rsid w:val="00CE4012"/>
    <w:rsid w:val="00CE48A6"/>
    <w:rsid w:val="00CE4F43"/>
    <w:rsid w:val="00CE5164"/>
    <w:rsid w:val="00CE5EA0"/>
    <w:rsid w:val="00CE643D"/>
    <w:rsid w:val="00CE650D"/>
    <w:rsid w:val="00CE6E34"/>
    <w:rsid w:val="00CE7602"/>
    <w:rsid w:val="00CE7959"/>
    <w:rsid w:val="00CF01FC"/>
    <w:rsid w:val="00CF0CF2"/>
    <w:rsid w:val="00CF0F5A"/>
    <w:rsid w:val="00CF148F"/>
    <w:rsid w:val="00CF1515"/>
    <w:rsid w:val="00CF16FA"/>
    <w:rsid w:val="00CF17B0"/>
    <w:rsid w:val="00CF1F80"/>
    <w:rsid w:val="00CF226F"/>
    <w:rsid w:val="00CF24E7"/>
    <w:rsid w:val="00CF2521"/>
    <w:rsid w:val="00CF2529"/>
    <w:rsid w:val="00CF27A3"/>
    <w:rsid w:val="00CF296F"/>
    <w:rsid w:val="00CF2EA9"/>
    <w:rsid w:val="00CF2F1D"/>
    <w:rsid w:val="00CF33C7"/>
    <w:rsid w:val="00CF34B4"/>
    <w:rsid w:val="00CF387F"/>
    <w:rsid w:val="00CF57EE"/>
    <w:rsid w:val="00CF581D"/>
    <w:rsid w:val="00CF5D5F"/>
    <w:rsid w:val="00CF5E89"/>
    <w:rsid w:val="00CF6560"/>
    <w:rsid w:val="00CF7BD6"/>
    <w:rsid w:val="00CF7D60"/>
    <w:rsid w:val="00D003C9"/>
    <w:rsid w:val="00D004D3"/>
    <w:rsid w:val="00D00542"/>
    <w:rsid w:val="00D006C5"/>
    <w:rsid w:val="00D0098C"/>
    <w:rsid w:val="00D00BEE"/>
    <w:rsid w:val="00D00DB5"/>
    <w:rsid w:val="00D00E3F"/>
    <w:rsid w:val="00D00EF7"/>
    <w:rsid w:val="00D01A86"/>
    <w:rsid w:val="00D022A9"/>
    <w:rsid w:val="00D02653"/>
    <w:rsid w:val="00D03215"/>
    <w:rsid w:val="00D032FB"/>
    <w:rsid w:val="00D03B1D"/>
    <w:rsid w:val="00D03B8D"/>
    <w:rsid w:val="00D0419A"/>
    <w:rsid w:val="00D04EFA"/>
    <w:rsid w:val="00D05259"/>
    <w:rsid w:val="00D05901"/>
    <w:rsid w:val="00D05D84"/>
    <w:rsid w:val="00D06AFA"/>
    <w:rsid w:val="00D06B90"/>
    <w:rsid w:val="00D06BAD"/>
    <w:rsid w:val="00D06BFF"/>
    <w:rsid w:val="00D06D61"/>
    <w:rsid w:val="00D06E63"/>
    <w:rsid w:val="00D07FB2"/>
    <w:rsid w:val="00D10660"/>
    <w:rsid w:val="00D10F71"/>
    <w:rsid w:val="00D11348"/>
    <w:rsid w:val="00D114D6"/>
    <w:rsid w:val="00D11C89"/>
    <w:rsid w:val="00D12457"/>
    <w:rsid w:val="00D125A9"/>
    <w:rsid w:val="00D125F6"/>
    <w:rsid w:val="00D12B45"/>
    <w:rsid w:val="00D133F9"/>
    <w:rsid w:val="00D136BE"/>
    <w:rsid w:val="00D1443B"/>
    <w:rsid w:val="00D1444A"/>
    <w:rsid w:val="00D1455A"/>
    <w:rsid w:val="00D14565"/>
    <w:rsid w:val="00D14745"/>
    <w:rsid w:val="00D14B46"/>
    <w:rsid w:val="00D15841"/>
    <w:rsid w:val="00D15B1D"/>
    <w:rsid w:val="00D15C43"/>
    <w:rsid w:val="00D15D77"/>
    <w:rsid w:val="00D1605D"/>
    <w:rsid w:val="00D163DC"/>
    <w:rsid w:val="00D16D71"/>
    <w:rsid w:val="00D16D98"/>
    <w:rsid w:val="00D2079D"/>
    <w:rsid w:val="00D209EF"/>
    <w:rsid w:val="00D21787"/>
    <w:rsid w:val="00D21C5C"/>
    <w:rsid w:val="00D22011"/>
    <w:rsid w:val="00D223D8"/>
    <w:rsid w:val="00D227A9"/>
    <w:rsid w:val="00D22BC0"/>
    <w:rsid w:val="00D230EE"/>
    <w:rsid w:val="00D231AD"/>
    <w:rsid w:val="00D2322E"/>
    <w:rsid w:val="00D234CD"/>
    <w:rsid w:val="00D24161"/>
    <w:rsid w:val="00D250A3"/>
    <w:rsid w:val="00D25484"/>
    <w:rsid w:val="00D25D8B"/>
    <w:rsid w:val="00D26436"/>
    <w:rsid w:val="00D26C6D"/>
    <w:rsid w:val="00D26EEB"/>
    <w:rsid w:val="00D26F2A"/>
    <w:rsid w:val="00D307D4"/>
    <w:rsid w:val="00D30E04"/>
    <w:rsid w:val="00D315A7"/>
    <w:rsid w:val="00D316F2"/>
    <w:rsid w:val="00D316FB"/>
    <w:rsid w:val="00D31734"/>
    <w:rsid w:val="00D31A8E"/>
    <w:rsid w:val="00D31D6A"/>
    <w:rsid w:val="00D32279"/>
    <w:rsid w:val="00D330DC"/>
    <w:rsid w:val="00D330EA"/>
    <w:rsid w:val="00D335F5"/>
    <w:rsid w:val="00D33B1A"/>
    <w:rsid w:val="00D33BFD"/>
    <w:rsid w:val="00D33C67"/>
    <w:rsid w:val="00D33E18"/>
    <w:rsid w:val="00D340AB"/>
    <w:rsid w:val="00D34661"/>
    <w:rsid w:val="00D34CF7"/>
    <w:rsid w:val="00D34F8B"/>
    <w:rsid w:val="00D358D7"/>
    <w:rsid w:val="00D35AEC"/>
    <w:rsid w:val="00D35CBC"/>
    <w:rsid w:val="00D36B8A"/>
    <w:rsid w:val="00D37361"/>
    <w:rsid w:val="00D37465"/>
    <w:rsid w:val="00D40D0C"/>
    <w:rsid w:val="00D41DE5"/>
    <w:rsid w:val="00D42080"/>
    <w:rsid w:val="00D42F22"/>
    <w:rsid w:val="00D437F0"/>
    <w:rsid w:val="00D437FA"/>
    <w:rsid w:val="00D43E8F"/>
    <w:rsid w:val="00D44088"/>
    <w:rsid w:val="00D459A4"/>
    <w:rsid w:val="00D46AC9"/>
    <w:rsid w:val="00D47A5A"/>
    <w:rsid w:val="00D47DE8"/>
    <w:rsid w:val="00D47F08"/>
    <w:rsid w:val="00D5008A"/>
    <w:rsid w:val="00D500EB"/>
    <w:rsid w:val="00D504B4"/>
    <w:rsid w:val="00D50505"/>
    <w:rsid w:val="00D515B8"/>
    <w:rsid w:val="00D51692"/>
    <w:rsid w:val="00D51B5A"/>
    <w:rsid w:val="00D51B9F"/>
    <w:rsid w:val="00D52032"/>
    <w:rsid w:val="00D520E3"/>
    <w:rsid w:val="00D52102"/>
    <w:rsid w:val="00D52390"/>
    <w:rsid w:val="00D52E2D"/>
    <w:rsid w:val="00D532C2"/>
    <w:rsid w:val="00D53B21"/>
    <w:rsid w:val="00D53D57"/>
    <w:rsid w:val="00D53EDC"/>
    <w:rsid w:val="00D548D9"/>
    <w:rsid w:val="00D54A27"/>
    <w:rsid w:val="00D54B84"/>
    <w:rsid w:val="00D54F26"/>
    <w:rsid w:val="00D5542C"/>
    <w:rsid w:val="00D55817"/>
    <w:rsid w:val="00D5597B"/>
    <w:rsid w:val="00D565DC"/>
    <w:rsid w:val="00D56881"/>
    <w:rsid w:val="00D56A94"/>
    <w:rsid w:val="00D56C14"/>
    <w:rsid w:val="00D56DD2"/>
    <w:rsid w:val="00D56FCB"/>
    <w:rsid w:val="00D57100"/>
    <w:rsid w:val="00D57825"/>
    <w:rsid w:val="00D57942"/>
    <w:rsid w:val="00D57949"/>
    <w:rsid w:val="00D579B8"/>
    <w:rsid w:val="00D57B16"/>
    <w:rsid w:val="00D57D65"/>
    <w:rsid w:val="00D60423"/>
    <w:rsid w:val="00D61093"/>
    <w:rsid w:val="00D61381"/>
    <w:rsid w:val="00D61850"/>
    <w:rsid w:val="00D61A6D"/>
    <w:rsid w:val="00D61AF7"/>
    <w:rsid w:val="00D61B65"/>
    <w:rsid w:val="00D62110"/>
    <w:rsid w:val="00D6278F"/>
    <w:rsid w:val="00D62EC0"/>
    <w:rsid w:val="00D6316D"/>
    <w:rsid w:val="00D637DC"/>
    <w:rsid w:val="00D63B05"/>
    <w:rsid w:val="00D63B89"/>
    <w:rsid w:val="00D63BE0"/>
    <w:rsid w:val="00D645B4"/>
    <w:rsid w:val="00D64D7B"/>
    <w:rsid w:val="00D64E74"/>
    <w:rsid w:val="00D6509A"/>
    <w:rsid w:val="00D6513A"/>
    <w:rsid w:val="00D6538C"/>
    <w:rsid w:val="00D65E0E"/>
    <w:rsid w:val="00D66480"/>
    <w:rsid w:val="00D6675C"/>
    <w:rsid w:val="00D66E59"/>
    <w:rsid w:val="00D66F42"/>
    <w:rsid w:val="00D66F85"/>
    <w:rsid w:val="00D67EB9"/>
    <w:rsid w:val="00D70D1A"/>
    <w:rsid w:val="00D70F53"/>
    <w:rsid w:val="00D71947"/>
    <w:rsid w:val="00D71BD1"/>
    <w:rsid w:val="00D7221C"/>
    <w:rsid w:val="00D72798"/>
    <w:rsid w:val="00D72799"/>
    <w:rsid w:val="00D72A82"/>
    <w:rsid w:val="00D72EF8"/>
    <w:rsid w:val="00D731BC"/>
    <w:rsid w:val="00D7338F"/>
    <w:rsid w:val="00D73723"/>
    <w:rsid w:val="00D73B77"/>
    <w:rsid w:val="00D745FC"/>
    <w:rsid w:val="00D7477F"/>
    <w:rsid w:val="00D74A3A"/>
    <w:rsid w:val="00D74CE3"/>
    <w:rsid w:val="00D7507C"/>
    <w:rsid w:val="00D752C4"/>
    <w:rsid w:val="00D753BA"/>
    <w:rsid w:val="00D75907"/>
    <w:rsid w:val="00D761FA"/>
    <w:rsid w:val="00D76379"/>
    <w:rsid w:val="00D76AC2"/>
    <w:rsid w:val="00D76D92"/>
    <w:rsid w:val="00D76F7B"/>
    <w:rsid w:val="00D771A6"/>
    <w:rsid w:val="00D77291"/>
    <w:rsid w:val="00D77D91"/>
    <w:rsid w:val="00D80334"/>
    <w:rsid w:val="00D805BF"/>
    <w:rsid w:val="00D8086E"/>
    <w:rsid w:val="00D813DE"/>
    <w:rsid w:val="00D81CC4"/>
    <w:rsid w:val="00D81D88"/>
    <w:rsid w:val="00D81F3F"/>
    <w:rsid w:val="00D822B2"/>
    <w:rsid w:val="00D822E6"/>
    <w:rsid w:val="00D824C1"/>
    <w:rsid w:val="00D82CC0"/>
    <w:rsid w:val="00D833D4"/>
    <w:rsid w:val="00D83DB5"/>
    <w:rsid w:val="00D83E00"/>
    <w:rsid w:val="00D841F4"/>
    <w:rsid w:val="00D84A97"/>
    <w:rsid w:val="00D853A0"/>
    <w:rsid w:val="00D855D8"/>
    <w:rsid w:val="00D856FB"/>
    <w:rsid w:val="00D85BEC"/>
    <w:rsid w:val="00D86170"/>
    <w:rsid w:val="00D862F3"/>
    <w:rsid w:val="00D86605"/>
    <w:rsid w:val="00D8694F"/>
    <w:rsid w:val="00D869E7"/>
    <w:rsid w:val="00D86D17"/>
    <w:rsid w:val="00D8708C"/>
    <w:rsid w:val="00D879B7"/>
    <w:rsid w:val="00D87FAD"/>
    <w:rsid w:val="00D90419"/>
    <w:rsid w:val="00D90532"/>
    <w:rsid w:val="00D906ED"/>
    <w:rsid w:val="00D90773"/>
    <w:rsid w:val="00D908D7"/>
    <w:rsid w:val="00D908F8"/>
    <w:rsid w:val="00D90E42"/>
    <w:rsid w:val="00D91101"/>
    <w:rsid w:val="00D92016"/>
    <w:rsid w:val="00D92057"/>
    <w:rsid w:val="00D921F0"/>
    <w:rsid w:val="00D925A7"/>
    <w:rsid w:val="00D928FB"/>
    <w:rsid w:val="00D92EF2"/>
    <w:rsid w:val="00D9326D"/>
    <w:rsid w:val="00D935E2"/>
    <w:rsid w:val="00D93692"/>
    <w:rsid w:val="00D93916"/>
    <w:rsid w:val="00D9409B"/>
    <w:rsid w:val="00D943FD"/>
    <w:rsid w:val="00D94744"/>
    <w:rsid w:val="00D95424"/>
    <w:rsid w:val="00D956C7"/>
    <w:rsid w:val="00D961A1"/>
    <w:rsid w:val="00D96957"/>
    <w:rsid w:val="00D973FD"/>
    <w:rsid w:val="00D9795D"/>
    <w:rsid w:val="00DA068E"/>
    <w:rsid w:val="00DA07DF"/>
    <w:rsid w:val="00DA0BBE"/>
    <w:rsid w:val="00DA0C01"/>
    <w:rsid w:val="00DA0DD4"/>
    <w:rsid w:val="00DA144D"/>
    <w:rsid w:val="00DA1503"/>
    <w:rsid w:val="00DA16DD"/>
    <w:rsid w:val="00DA1E23"/>
    <w:rsid w:val="00DA1E27"/>
    <w:rsid w:val="00DA2023"/>
    <w:rsid w:val="00DA2C23"/>
    <w:rsid w:val="00DA2CAC"/>
    <w:rsid w:val="00DA2E42"/>
    <w:rsid w:val="00DA30BE"/>
    <w:rsid w:val="00DA35CB"/>
    <w:rsid w:val="00DA36CF"/>
    <w:rsid w:val="00DA3AD9"/>
    <w:rsid w:val="00DA44A9"/>
    <w:rsid w:val="00DA468A"/>
    <w:rsid w:val="00DA46CB"/>
    <w:rsid w:val="00DA48C3"/>
    <w:rsid w:val="00DA5565"/>
    <w:rsid w:val="00DA56D6"/>
    <w:rsid w:val="00DA57C6"/>
    <w:rsid w:val="00DA59D3"/>
    <w:rsid w:val="00DA65D5"/>
    <w:rsid w:val="00DA71FB"/>
    <w:rsid w:val="00DA7345"/>
    <w:rsid w:val="00DA7891"/>
    <w:rsid w:val="00DA7EFB"/>
    <w:rsid w:val="00DB0014"/>
    <w:rsid w:val="00DB078B"/>
    <w:rsid w:val="00DB0DED"/>
    <w:rsid w:val="00DB17C6"/>
    <w:rsid w:val="00DB20CB"/>
    <w:rsid w:val="00DB22B8"/>
    <w:rsid w:val="00DB2C1C"/>
    <w:rsid w:val="00DB2E2C"/>
    <w:rsid w:val="00DB3101"/>
    <w:rsid w:val="00DB3125"/>
    <w:rsid w:val="00DB31A8"/>
    <w:rsid w:val="00DB31E5"/>
    <w:rsid w:val="00DB35D8"/>
    <w:rsid w:val="00DB42A2"/>
    <w:rsid w:val="00DB45E4"/>
    <w:rsid w:val="00DB4673"/>
    <w:rsid w:val="00DB46E4"/>
    <w:rsid w:val="00DB48F3"/>
    <w:rsid w:val="00DB5095"/>
    <w:rsid w:val="00DB5550"/>
    <w:rsid w:val="00DB575E"/>
    <w:rsid w:val="00DB59AC"/>
    <w:rsid w:val="00DB64C2"/>
    <w:rsid w:val="00DB65D9"/>
    <w:rsid w:val="00DB7440"/>
    <w:rsid w:val="00DC049B"/>
    <w:rsid w:val="00DC0563"/>
    <w:rsid w:val="00DC0A9B"/>
    <w:rsid w:val="00DC0CD3"/>
    <w:rsid w:val="00DC1316"/>
    <w:rsid w:val="00DC15ED"/>
    <w:rsid w:val="00DC19C5"/>
    <w:rsid w:val="00DC1FA3"/>
    <w:rsid w:val="00DC26C4"/>
    <w:rsid w:val="00DC2CBD"/>
    <w:rsid w:val="00DC33BD"/>
    <w:rsid w:val="00DC3527"/>
    <w:rsid w:val="00DC37B1"/>
    <w:rsid w:val="00DC3CBD"/>
    <w:rsid w:val="00DC40F5"/>
    <w:rsid w:val="00DC4383"/>
    <w:rsid w:val="00DC4439"/>
    <w:rsid w:val="00DC4E5D"/>
    <w:rsid w:val="00DC52A0"/>
    <w:rsid w:val="00DC5994"/>
    <w:rsid w:val="00DC5BDE"/>
    <w:rsid w:val="00DC5C61"/>
    <w:rsid w:val="00DC5DCA"/>
    <w:rsid w:val="00DC605E"/>
    <w:rsid w:val="00DC61DB"/>
    <w:rsid w:val="00DC6280"/>
    <w:rsid w:val="00DC6EA4"/>
    <w:rsid w:val="00DC7280"/>
    <w:rsid w:val="00DC7765"/>
    <w:rsid w:val="00DD082F"/>
    <w:rsid w:val="00DD0CAA"/>
    <w:rsid w:val="00DD0E16"/>
    <w:rsid w:val="00DD1015"/>
    <w:rsid w:val="00DD13C3"/>
    <w:rsid w:val="00DD14DD"/>
    <w:rsid w:val="00DD1631"/>
    <w:rsid w:val="00DD18CC"/>
    <w:rsid w:val="00DD1A05"/>
    <w:rsid w:val="00DD1AAD"/>
    <w:rsid w:val="00DD1B0A"/>
    <w:rsid w:val="00DD1B92"/>
    <w:rsid w:val="00DD1D52"/>
    <w:rsid w:val="00DD1EC1"/>
    <w:rsid w:val="00DD1F61"/>
    <w:rsid w:val="00DD28B1"/>
    <w:rsid w:val="00DD28EC"/>
    <w:rsid w:val="00DD299F"/>
    <w:rsid w:val="00DD2A47"/>
    <w:rsid w:val="00DD2BD5"/>
    <w:rsid w:val="00DD326F"/>
    <w:rsid w:val="00DD3692"/>
    <w:rsid w:val="00DD3744"/>
    <w:rsid w:val="00DD3AFA"/>
    <w:rsid w:val="00DD41BB"/>
    <w:rsid w:val="00DD41FA"/>
    <w:rsid w:val="00DD4D62"/>
    <w:rsid w:val="00DD517D"/>
    <w:rsid w:val="00DD57DF"/>
    <w:rsid w:val="00DD5B6C"/>
    <w:rsid w:val="00DD676D"/>
    <w:rsid w:val="00DD6E18"/>
    <w:rsid w:val="00DD767E"/>
    <w:rsid w:val="00DD76DE"/>
    <w:rsid w:val="00DD7EE3"/>
    <w:rsid w:val="00DE06D6"/>
    <w:rsid w:val="00DE07F0"/>
    <w:rsid w:val="00DE0A78"/>
    <w:rsid w:val="00DE166D"/>
    <w:rsid w:val="00DE1830"/>
    <w:rsid w:val="00DE1B95"/>
    <w:rsid w:val="00DE201F"/>
    <w:rsid w:val="00DE212C"/>
    <w:rsid w:val="00DE342A"/>
    <w:rsid w:val="00DE407C"/>
    <w:rsid w:val="00DE44B6"/>
    <w:rsid w:val="00DE4972"/>
    <w:rsid w:val="00DE4D3A"/>
    <w:rsid w:val="00DE51E3"/>
    <w:rsid w:val="00DE5461"/>
    <w:rsid w:val="00DE5632"/>
    <w:rsid w:val="00DE571A"/>
    <w:rsid w:val="00DE585E"/>
    <w:rsid w:val="00DE622B"/>
    <w:rsid w:val="00DE624E"/>
    <w:rsid w:val="00DE6872"/>
    <w:rsid w:val="00DE6873"/>
    <w:rsid w:val="00DE6CBA"/>
    <w:rsid w:val="00DE76F6"/>
    <w:rsid w:val="00DE7817"/>
    <w:rsid w:val="00DE78C0"/>
    <w:rsid w:val="00DE7EB8"/>
    <w:rsid w:val="00DF058E"/>
    <w:rsid w:val="00DF10EC"/>
    <w:rsid w:val="00DF1225"/>
    <w:rsid w:val="00DF14CC"/>
    <w:rsid w:val="00DF159C"/>
    <w:rsid w:val="00DF1F93"/>
    <w:rsid w:val="00DF2862"/>
    <w:rsid w:val="00DF2B69"/>
    <w:rsid w:val="00DF2EE1"/>
    <w:rsid w:val="00DF30E6"/>
    <w:rsid w:val="00DF32E3"/>
    <w:rsid w:val="00DF3536"/>
    <w:rsid w:val="00DF39E7"/>
    <w:rsid w:val="00DF3B54"/>
    <w:rsid w:val="00DF3DFE"/>
    <w:rsid w:val="00DF4E18"/>
    <w:rsid w:val="00DF51BB"/>
    <w:rsid w:val="00DF56F5"/>
    <w:rsid w:val="00DF5B4F"/>
    <w:rsid w:val="00DF642E"/>
    <w:rsid w:val="00DF66A6"/>
    <w:rsid w:val="00DF6E41"/>
    <w:rsid w:val="00DF73EB"/>
    <w:rsid w:val="00DF7426"/>
    <w:rsid w:val="00DF7698"/>
    <w:rsid w:val="00DF7DBA"/>
    <w:rsid w:val="00E00B57"/>
    <w:rsid w:val="00E00E9E"/>
    <w:rsid w:val="00E011D2"/>
    <w:rsid w:val="00E01238"/>
    <w:rsid w:val="00E014D3"/>
    <w:rsid w:val="00E015C8"/>
    <w:rsid w:val="00E016C9"/>
    <w:rsid w:val="00E017C8"/>
    <w:rsid w:val="00E01923"/>
    <w:rsid w:val="00E01BB3"/>
    <w:rsid w:val="00E0203C"/>
    <w:rsid w:val="00E027A2"/>
    <w:rsid w:val="00E0296C"/>
    <w:rsid w:val="00E029D0"/>
    <w:rsid w:val="00E02F24"/>
    <w:rsid w:val="00E03065"/>
    <w:rsid w:val="00E033B3"/>
    <w:rsid w:val="00E03B14"/>
    <w:rsid w:val="00E042AA"/>
    <w:rsid w:val="00E043BF"/>
    <w:rsid w:val="00E049D0"/>
    <w:rsid w:val="00E05171"/>
    <w:rsid w:val="00E0534F"/>
    <w:rsid w:val="00E05C57"/>
    <w:rsid w:val="00E05CDB"/>
    <w:rsid w:val="00E05FA6"/>
    <w:rsid w:val="00E06656"/>
    <w:rsid w:val="00E06838"/>
    <w:rsid w:val="00E068AB"/>
    <w:rsid w:val="00E06B9A"/>
    <w:rsid w:val="00E06CAF"/>
    <w:rsid w:val="00E075E2"/>
    <w:rsid w:val="00E07FA6"/>
    <w:rsid w:val="00E104EC"/>
    <w:rsid w:val="00E110A9"/>
    <w:rsid w:val="00E113B5"/>
    <w:rsid w:val="00E1170C"/>
    <w:rsid w:val="00E11EBF"/>
    <w:rsid w:val="00E1234B"/>
    <w:rsid w:val="00E1251D"/>
    <w:rsid w:val="00E12621"/>
    <w:rsid w:val="00E12B57"/>
    <w:rsid w:val="00E14688"/>
    <w:rsid w:val="00E14866"/>
    <w:rsid w:val="00E1595B"/>
    <w:rsid w:val="00E160F2"/>
    <w:rsid w:val="00E1638F"/>
    <w:rsid w:val="00E165E8"/>
    <w:rsid w:val="00E165FB"/>
    <w:rsid w:val="00E16887"/>
    <w:rsid w:val="00E20654"/>
    <w:rsid w:val="00E207DC"/>
    <w:rsid w:val="00E216CC"/>
    <w:rsid w:val="00E21723"/>
    <w:rsid w:val="00E218BD"/>
    <w:rsid w:val="00E21AC8"/>
    <w:rsid w:val="00E220FC"/>
    <w:rsid w:val="00E22167"/>
    <w:rsid w:val="00E221EA"/>
    <w:rsid w:val="00E22B72"/>
    <w:rsid w:val="00E22B88"/>
    <w:rsid w:val="00E22BB4"/>
    <w:rsid w:val="00E22FAF"/>
    <w:rsid w:val="00E23CDC"/>
    <w:rsid w:val="00E248A2"/>
    <w:rsid w:val="00E24A9F"/>
    <w:rsid w:val="00E24B25"/>
    <w:rsid w:val="00E256A1"/>
    <w:rsid w:val="00E257D0"/>
    <w:rsid w:val="00E264F8"/>
    <w:rsid w:val="00E26837"/>
    <w:rsid w:val="00E270DE"/>
    <w:rsid w:val="00E2754F"/>
    <w:rsid w:val="00E279D9"/>
    <w:rsid w:val="00E27A49"/>
    <w:rsid w:val="00E27C71"/>
    <w:rsid w:val="00E3041C"/>
    <w:rsid w:val="00E30727"/>
    <w:rsid w:val="00E30915"/>
    <w:rsid w:val="00E30B34"/>
    <w:rsid w:val="00E3132B"/>
    <w:rsid w:val="00E31438"/>
    <w:rsid w:val="00E317FC"/>
    <w:rsid w:val="00E31902"/>
    <w:rsid w:val="00E3192C"/>
    <w:rsid w:val="00E31D43"/>
    <w:rsid w:val="00E31E5B"/>
    <w:rsid w:val="00E3251E"/>
    <w:rsid w:val="00E32F55"/>
    <w:rsid w:val="00E3330A"/>
    <w:rsid w:val="00E33770"/>
    <w:rsid w:val="00E33D44"/>
    <w:rsid w:val="00E33E3F"/>
    <w:rsid w:val="00E33EDE"/>
    <w:rsid w:val="00E344D2"/>
    <w:rsid w:val="00E34769"/>
    <w:rsid w:val="00E36420"/>
    <w:rsid w:val="00E36978"/>
    <w:rsid w:val="00E36D08"/>
    <w:rsid w:val="00E36DA8"/>
    <w:rsid w:val="00E36E15"/>
    <w:rsid w:val="00E37904"/>
    <w:rsid w:val="00E37CAE"/>
    <w:rsid w:val="00E37F59"/>
    <w:rsid w:val="00E37F86"/>
    <w:rsid w:val="00E40041"/>
    <w:rsid w:val="00E40ABF"/>
    <w:rsid w:val="00E41290"/>
    <w:rsid w:val="00E4140E"/>
    <w:rsid w:val="00E41BE9"/>
    <w:rsid w:val="00E41E3C"/>
    <w:rsid w:val="00E41FA0"/>
    <w:rsid w:val="00E42362"/>
    <w:rsid w:val="00E42BF4"/>
    <w:rsid w:val="00E437EF"/>
    <w:rsid w:val="00E44184"/>
    <w:rsid w:val="00E45246"/>
    <w:rsid w:val="00E45A80"/>
    <w:rsid w:val="00E45B67"/>
    <w:rsid w:val="00E45B7B"/>
    <w:rsid w:val="00E46A64"/>
    <w:rsid w:val="00E46C0E"/>
    <w:rsid w:val="00E47023"/>
    <w:rsid w:val="00E47582"/>
    <w:rsid w:val="00E47717"/>
    <w:rsid w:val="00E47748"/>
    <w:rsid w:val="00E504AB"/>
    <w:rsid w:val="00E50632"/>
    <w:rsid w:val="00E509A9"/>
    <w:rsid w:val="00E51010"/>
    <w:rsid w:val="00E51035"/>
    <w:rsid w:val="00E511B0"/>
    <w:rsid w:val="00E52094"/>
    <w:rsid w:val="00E52232"/>
    <w:rsid w:val="00E52255"/>
    <w:rsid w:val="00E52780"/>
    <w:rsid w:val="00E528D2"/>
    <w:rsid w:val="00E52C23"/>
    <w:rsid w:val="00E53AB6"/>
    <w:rsid w:val="00E546D7"/>
    <w:rsid w:val="00E54CF3"/>
    <w:rsid w:val="00E54E80"/>
    <w:rsid w:val="00E5519A"/>
    <w:rsid w:val="00E551CE"/>
    <w:rsid w:val="00E557CC"/>
    <w:rsid w:val="00E56198"/>
    <w:rsid w:val="00E568E1"/>
    <w:rsid w:val="00E570A2"/>
    <w:rsid w:val="00E57470"/>
    <w:rsid w:val="00E57B6C"/>
    <w:rsid w:val="00E6038C"/>
    <w:rsid w:val="00E61C3C"/>
    <w:rsid w:val="00E61E5D"/>
    <w:rsid w:val="00E61E69"/>
    <w:rsid w:val="00E62322"/>
    <w:rsid w:val="00E625DD"/>
    <w:rsid w:val="00E62A12"/>
    <w:rsid w:val="00E6346D"/>
    <w:rsid w:val="00E636CA"/>
    <w:rsid w:val="00E63887"/>
    <w:rsid w:val="00E639C1"/>
    <w:rsid w:val="00E642B8"/>
    <w:rsid w:val="00E643FC"/>
    <w:rsid w:val="00E65DBB"/>
    <w:rsid w:val="00E66F6D"/>
    <w:rsid w:val="00E670AB"/>
    <w:rsid w:val="00E6714C"/>
    <w:rsid w:val="00E675B3"/>
    <w:rsid w:val="00E6766B"/>
    <w:rsid w:val="00E677A2"/>
    <w:rsid w:val="00E67A0B"/>
    <w:rsid w:val="00E67AFF"/>
    <w:rsid w:val="00E704EF"/>
    <w:rsid w:val="00E70674"/>
    <w:rsid w:val="00E70A6F"/>
    <w:rsid w:val="00E70D9F"/>
    <w:rsid w:val="00E70EBD"/>
    <w:rsid w:val="00E7176A"/>
    <w:rsid w:val="00E71B58"/>
    <w:rsid w:val="00E727DD"/>
    <w:rsid w:val="00E729E7"/>
    <w:rsid w:val="00E72BEC"/>
    <w:rsid w:val="00E72E27"/>
    <w:rsid w:val="00E7314E"/>
    <w:rsid w:val="00E7316F"/>
    <w:rsid w:val="00E731C3"/>
    <w:rsid w:val="00E73EE8"/>
    <w:rsid w:val="00E744A3"/>
    <w:rsid w:val="00E744D8"/>
    <w:rsid w:val="00E751F0"/>
    <w:rsid w:val="00E75347"/>
    <w:rsid w:val="00E755E9"/>
    <w:rsid w:val="00E76171"/>
    <w:rsid w:val="00E76920"/>
    <w:rsid w:val="00E76EB6"/>
    <w:rsid w:val="00E7739E"/>
    <w:rsid w:val="00E80039"/>
    <w:rsid w:val="00E80138"/>
    <w:rsid w:val="00E80738"/>
    <w:rsid w:val="00E807A1"/>
    <w:rsid w:val="00E808B1"/>
    <w:rsid w:val="00E80CF4"/>
    <w:rsid w:val="00E81094"/>
    <w:rsid w:val="00E81164"/>
    <w:rsid w:val="00E815AA"/>
    <w:rsid w:val="00E815CD"/>
    <w:rsid w:val="00E81C38"/>
    <w:rsid w:val="00E826A2"/>
    <w:rsid w:val="00E826FB"/>
    <w:rsid w:val="00E82D73"/>
    <w:rsid w:val="00E82E7C"/>
    <w:rsid w:val="00E83A1F"/>
    <w:rsid w:val="00E83C83"/>
    <w:rsid w:val="00E83D30"/>
    <w:rsid w:val="00E843F8"/>
    <w:rsid w:val="00E84D28"/>
    <w:rsid w:val="00E853EC"/>
    <w:rsid w:val="00E857B4"/>
    <w:rsid w:val="00E85951"/>
    <w:rsid w:val="00E85DC4"/>
    <w:rsid w:val="00E8686C"/>
    <w:rsid w:val="00E87F62"/>
    <w:rsid w:val="00E900DD"/>
    <w:rsid w:val="00E901B7"/>
    <w:rsid w:val="00E91689"/>
    <w:rsid w:val="00E91E43"/>
    <w:rsid w:val="00E92219"/>
    <w:rsid w:val="00E92501"/>
    <w:rsid w:val="00E927E0"/>
    <w:rsid w:val="00E92BB5"/>
    <w:rsid w:val="00E92EFB"/>
    <w:rsid w:val="00E92F7B"/>
    <w:rsid w:val="00E93300"/>
    <w:rsid w:val="00E936E2"/>
    <w:rsid w:val="00E93943"/>
    <w:rsid w:val="00E94053"/>
    <w:rsid w:val="00E94148"/>
    <w:rsid w:val="00E94221"/>
    <w:rsid w:val="00E94E49"/>
    <w:rsid w:val="00E94F71"/>
    <w:rsid w:val="00E954BB"/>
    <w:rsid w:val="00E95715"/>
    <w:rsid w:val="00E96448"/>
    <w:rsid w:val="00E96963"/>
    <w:rsid w:val="00E969C8"/>
    <w:rsid w:val="00E969FD"/>
    <w:rsid w:val="00E96F88"/>
    <w:rsid w:val="00E96FD0"/>
    <w:rsid w:val="00E97293"/>
    <w:rsid w:val="00E975B4"/>
    <w:rsid w:val="00E978B8"/>
    <w:rsid w:val="00EA05D1"/>
    <w:rsid w:val="00EA1979"/>
    <w:rsid w:val="00EA203B"/>
    <w:rsid w:val="00EA244A"/>
    <w:rsid w:val="00EA2990"/>
    <w:rsid w:val="00EA2B9D"/>
    <w:rsid w:val="00EA2E25"/>
    <w:rsid w:val="00EA3F23"/>
    <w:rsid w:val="00EA40E1"/>
    <w:rsid w:val="00EA4ACB"/>
    <w:rsid w:val="00EA545C"/>
    <w:rsid w:val="00EA590D"/>
    <w:rsid w:val="00EA5AD0"/>
    <w:rsid w:val="00EA5FCA"/>
    <w:rsid w:val="00EA66FE"/>
    <w:rsid w:val="00EA682F"/>
    <w:rsid w:val="00EA6BC7"/>
    <w:rsid w:val="00EB0033"/>
    <w:rsid w:val="00EB0E82"/>
    <w:rsid w:val="00EB12EE"/>
    <w:rsid w:val="00EB180D"/>
    <w:rsid w:val="00EB181D"/>
    <w:rsid w:val="00EB21CC"/>
    <w:rsid w:val="00EB2322"/>
    <w:rsid w:val="00EB28CA"/>
    <w:rsid w:val="00EB39CF"/>
    <w:rsid w:val="00EB4391"/>
    <w:rsid w:val="00EB44BA"/>
    <w:rsid w:val="00EB4AF6"/>
    <w:rsid w:val="00EB5087"/>
    <w:rsid w:val="00EB544A"/>
    <w:rsid w:val="00EB568C"/>
    <w:rsid w:val="00EB58B6"/>
    <w:rsid w:val="00EB5A43"/>
    <w:rsid w:val="00EB5A93"/>
    <w:rsid w:val="00EB5AC3"/>
    <w:rsid w:val="00EB6328"/>
    <w:rsid w:val="00EB653D"/>
    <w:rsid w:val="00EB6D1F"/>
    <w:rsid w:val="00EB70B6"/>
    <w:rsid w:val="00EB71EA"/>
    <w:rsid w:val="00EB7439"/>
    <w:rsid w:val="00EC1188"/>
    <w:rsid w:val="00EC17FD"/>
    <w:rsid w:val="00EC1D7A"/>
    <w:rsid w:val="00EC1D82"/>
    <w:rsid w:val="00EC2561"/>
    <w:rsid w:val="00EC25D6"/>
    <w:rsid w:val="00EC42AC"/>
    <w:rsid w:val="00EC4654"/>
    <w:rsid w:val="00EC4925"/>
    <w:rsid w:val="00EC5836"/>
    <w:rsid w:val="00EC5960"/>
    <w:rsid w:val="00EC5D5D"/>
    <w:rsid w:val="00EC5DFE"/>
    <w:rsid w:val="00EC6027"/>
    <w:rsid w:val="00EC6468"/>
    <w:rsid w:val="00EC67FA"/>
    <w:rsid w:val="00EC6A45"/>
    <w:rsid w:val="00EC7152"/>
    <w:rsid w:val="00EC71B3"/>
    <w:rsid w:val="00EC71C9"/>
    <w:rsid w:val="00EC7E50"/>
    <w:rsid w:val="00ED082A"/>
    <w:rsid w:val="00ED0976"/>
    <w:rsid w:val="00ED11B1"/>
    <w:rsid w:val="00ED13DD"/>
    <w:rsid w:val="00ED2BA4"/>
    <w:rsid w:val="00ED344D"/>
    <w:rsid w:val="00ED3B05"/>
    <w:rsid w:val="00ED3C72"/>
    <w:rsid w:val="00ED3E32"/>
    <w:rsid w:val="00ED4E16"/>
    <w:rsid w:val="00ED548E"/>
    <w:rsid w:val="00ED5508"/>
    <w:rsid w:val="00ED59AE"/>
    <w:rsid w:val="00ED5A34"/>
    <w:rsid w:val="00ED5C7F"/>
    <w:rsid w:val="00ED5DC4"/>
    <w:rsid w:val="00ED67B0"/>
    <w:rsid w:val="00ED6B20"/>
    <w:rsid w:val="00ED79C2"/>
    <w:rsid w:val="00EE0139"/>
    <w:rsid w:val="00EE0FE2"/>
    <w:rsid w:val="00EE123F"/>
    <w:rsid w:val="00EE1375"/>
    <w:rsid w:val="00EE21A7"/>
    <w:rsid w:val="00EE22DE"/>
    <w:rsid w:val="00EE26E0"/>
    <w:rsid w:val="00EE2C51"/>
    <w:rsid w:val="00EE2EA2"/>
    <w:rsid w:val="00EE348E"/>
    <w:rsid w:val="00EE351F"/>
    <w:rsid w:val="00EE3A3C"/>
    <w:rsid w:val="00EE4115"/>
    <w:rsid w:val="00EE42A5"/>
    <w:rsid w:val="00EE4495"/>
    <w:rsid w:val="00EE49F9"/>
    <w:rsid w:val="00EE4A95"/>
    <w:rsid w:val="00EE5C39"/>
    <w:rsid w:val="00EE6378"/>
    <w:rsid w:val="00EE65C7"/>
    <w:rsid w:val="00EE662B"/>
    <w:rsid w:val="00EE685B"/>
    <w:rsid w:val="00EE6EC4"/>
    <w:rsid w:val="00EE76F7"/>
    <w:rsid w:val="00EF0C49"/>
    <w:rsid w:val="00EF0DFB"/>
    <w:rsid w:val="00EF11F0"/>
    <w:rsid w:val="00EF1772"/>
    <w:rsid w:val="00EF1E91"/>
    <w:rsid w:val="00EF2478"/>
    <w:rsid w:val="00EF37E8"/>
    <w:rsid w:val="00EF47E6"/>
    <w:rsid w:val="00EF4A6B"/>
    <w:rsid w:val="00EF51FC"/>
    <w:rsid w:val="00EF53DB"/>
    <w:rsid w:val="00EF56D6"/>
    <w:rsid w:val="00EF5DB7"/>
    <w:rsid w:val="00EF602F"/>
    <w:rsid w:val="00EF63A8"/>
    <w:rsid w:val="00EF652B"/>
    <w:rsid w:val="00EF66EE"/>
    <w:rsid w:val="00EF7780"/>
    <w:rsid w:val="00EF7F2F"/>
    <w:rsid w:val="00F00508"/>
    <w:rsid w:val="00F007D3"/>
    <w:rsid w:val="00F00ACA"/>
    <w:rsid w:val="00F01313"/>
    <w:rsid w:val="00F01F7A"/>
    <w:rsid w:val="00F01FEE"/>
    <w:rsid w:val="00F0206C"/>
    <w:rsid w:val="00F020DA"/>
    <w:rsid w:val="00F02188"/>
    <w:rsid w:val="00F02492"/>
    <w:rsid w:val="00F02A80"/>
    <w:rsid w:val="00F02EC1"/>
    <w:rsid w:val="00F0363F"/>
    <w:rsid w:val="00F04925"/>
    <w:rsid w:val="00F04B75"/>
    <w:rsid w:val="00F04C8A"/>
    <w:rsid w:val="00F04E68"/>
    <w:rsid w:val="00F04E74"/>
    <w:rsid w:val="00F05134"/>
    <w:rsid w:val="00F05D1C"/>
    <w:rsid w:val="00F06405"/>
    <w:rsid w:val="00F064C1"/>
    <w:rsid w:val="00F06F22"/>
    <w:rsid w:val="00F071FC"/>
    <w:rsid w:val="00F07410"/>
    <w:rsid w:val="00F0767F"/>
    <w:rsid w:val="00F07B53"/>
    <w:rsid w:val="00F10906"/>
    <w:rsid w:val="00F10986"/>
    <w:rsid w:val="00F11188"/>
    <w:rsid w:val="00F115FC"/>
    <w:rsid w:val="00F11675"/>
    <w:rsid w:val="00F11A3E"/>
    <w:rsid w:val="00F12332"/>
    <w:rsid w:val="00F125F5"/>
    <w:rsid w:val="00F127A5"/>
    <w:rsid w:val="00F12A0A"/>
    <w:rsid w:val="00F12C30"/>
    <w:rsid w:val="00F1364B"/>
    <w:rsid w:val="00F136A6"/>
    <w:rsid w:val="00F13A30"/>
    <w:rsid w:val="00F13AD2"/>
    <w:rsid w:val="00F13B80"/>
    <w:rsid w:val="00F13D2E"/>
    <w:rsid w:val="00F13D46"/>
    <w:rsid w:val="00F13D4F"/>
    <w:rsid w:val="00F1408E"/>
    <w:rsid w:val="00F140C5"/>
    <w:rsid w:val="00F14236"/>
    <w:rsid w:val="00F142F8"/>
    <w:rsid w:val="00F1456B"/>
    <w:rsid w:val="00F1519C"/>
    <w:rsid w:val="00F151F5"/>
    <w:rsid w:val="00F152D4"/>
    <w:rsid w:val="00F1541C"/>
    <w:rsid w:val="00F156D7"/>
    <w:rsid w:val="00F15925"/>
    <w:rsid w:val="00F160BE"/>
    <w:rsid w:val="00F16657"/>
    <w:rsid w:val="00F16E1A"/>
    <w:rsid w:val="00F16FA7"/>
    <w:rsid w:val="00F1742D"/>
    <w:rsid w:val="00F1751D"/>
    <w:rsid w:val="00F21853"/>
    <w:rsid w:val="00F21CB8"/>
    <w:rsid w:val="00F226A0"/>
    <w:rsid w:val="00F235EA"/>
    <w:rsid w:val="00F236A8"/>
    <w:rsid w:val="00F23751"/>
    <w:rsid w:val="00F23831"/>
    <w:rsid w:val="00F23AE3"/>
    <w:rsid w:val="00F23EEF"/>
    <w:rsid w:val="00F23FC0"/>
    <w:rsid w:val="00F24E04"/>
    <w:rsid w:val="00F25927"/>
    <w:rsid w:val="00F25C47"/>
    <w:rsid w:val="00F26C98"/>
    <w:rsid w:val="00F26DB8"/>
    <w:rsid w:val="00F26EB7"/>
    <w:rsid w:val="00F26F17"/>
    <w:rsid w:val="00F27903"/>
    <w:rsid w:val="00F27BBF"/>
    <w:rsid w:val="00F27E6F"/>
    <w:rsid w:val="00F307AD"/>
    <w:rsid w:val="00F30DB4"/>
    <w:rsid w:val="00F30E6F"/>
    <w:rsid w:val="00F31793"/>
    <w:rsid w:val="00F32D8C"/>
    <w:rsid w:val="00F34185"/>
    <w:rsid w:val="00F34B47"/>
    <w:rsid w:val="00F35045"/>
    <w:rsid w:val="00F35687"/>
    <w:rsid w:val="00F3581C"/>
    <w:rsid w:val="00F35D08"/>
    <w:rsid w:val="00F36967"/>
    <w:rsid w:val="00F36989"/>
    <w:rsid w:val="00F3770D"/>
    <w:rsid w:val="00F37DC8"/>
    <w:rsid w:val="00F401FC"/>
    <w:rsid w:val="00F4020D"/>
    <w:rsid w:val="00F4053A"/>
    <w:rsid w:val="00F40902"/>
    <w:rsid w:val="00F4161F"/>
    <w:rsid w:val="00F4182D"/>
    <w:rsid w:val="00F424BA"/>
    <w:rsid w:val="00F4299B"/>
    <w:rsid w:val="00F42FC7"/>
    <w:rsid w:val="00F43453"/>
    <w:rsid w:val="00F4357F"/>
    <w:rsid w:val="00F43A2F"/>
    <w:rsid w:val="00F43BED"/>
    <w:rsid w:val="00F44581"/>
    <w:rsid w:val="00F447B1"/>
    <w:rsid w:val="00F44833"/>
    <w:rsid w:val="00F44B8D"/>
    <w:rsid w:val="00F44CF3"/>
    <w:rsid w:val="00F44E16"/>
    <w:rsid w:val="00F45351"/>
    <w:rsid w:val="00F45C52"/>
    <w:rsid w:val="00F45EFB"/>
    <w:rsid w:val="00F46065"/>
    <w:rsid w:val="00F46611"/>
    <w:rsid w:val="00F46645"/>
    <w:rsid w:val="00F466BC"/>
    <w:rsid w:val="00F467F9"/>
    <w:rsid w:val="00F46A58"/>
    <w:rsid w:val="00F46BD0"/>
    <w:rsid w:val="00F46CE8"/>
    <w:rsid w:val="00F46F7E"/>
    <w:rsid w:val="00F51291"/>
    <w:rsid w:val="00F51C91"/>
    <w:rsid w:val="00F51D30"/>
    <w:rsid w:val="00F529A2"/>
    <w:rsid w:val="00F53317"/>
    <w:rsid w:val="00F5377F"/>
    <w:rsid w:val="00F53F66"/>
    <w:rsid w:val="00F54169"/>
    <w:rsid w:val="00F542C9"/>
    <w:rsid w:val="00F543E0"/>
    <w:rsid w:val="00F548EE"/>
    <w:rsid w:val="00F54BE0"/>
    <w:rsid w:val="00F54CA8"/>
    <w:rsid w:val="00F5540B"/>
    <w:rsid w:val="00F556E2"/>
    <w:rsid w:val="00F5586E"/>
    <w:rsid w:val="00F561F9"/>
    <w:rsid w:val="00F5675A"/>
    <w:rsid w:val="00F57481"/>
    <w:rsid w:val="00F601B0"/>
    <w:rsid w:val="00F60489"/>
    <w:rsid w:val="00F60828"/>
    <w:rsid w:val="00F612BB"/>
    <w:rsid w:val="00F61CEB"/>
    <w:rsid w:val="00F61F9F"/>
    <w:rsid w:val="00F621B1"/>
    <w:rsid w:val="00F6281B"/>
    <w:rsid w:val="00F63A23"/>
    <w:rsid w:val="00F64814"/>
    <w:rsid w:val="00F6488B"/>
    <w:rsid w:val="00F648B8"/>
    <w:rsid w:val="00F649BD"/>
    <w:rsid w:val="00F64F9C"/>
    <w:rsid w:val="00F65167"/>
    <w:rsid w:val="00F6547C"/>
    <w:rsid w:val="00F672DF"/>
    <w:rsid w:val="00F6759F"/>
    <w:rsid w:val="00F67FE0"/>
    <w:rsid w:val="00F70767"/>
    <w:rsid w:val="00F70D0B"/>
    <w:rsid w:val="00F70EB2"/>
    <w:rsid w:val="00F71402"/>
    <w:rsid w:val="00F71CD0"/>
    <w:rsid w:val="00F71DBA"/>
    <w:rsid w:val="00F724EB"/>
    <w:rsid w:val="00F734D0"/>
    <w:rsid w:val="00F7351A"/>
    <w:rsid w:val="00F73CD7"/>
    <w:rsid w:val="00F74D6D"/>
    <w:rsid w:val="00F74E53"/>
    <w:rsid w:val="00F74F41"/>
    <w:rsid w:val="00F75D8B"/>
    <w:rsid w:val="00F76FAE"/>
    <w:rsid w:val="00F77120"/>
    <w:rsid w:val="00F77888"/>
    <w:rsid w:val="00F77915"/>
    <w:rsid w:val="00F77A07"/>
    <w:rsid w:val="00F802E9"/>
    <w:rsid w:val="00F808A8"/>
    <w:rsid w:val="00F80F37"/>
    <w:rsid w:val="00F81118"/>
    <w:rsid w:val="00F813B2"/>
    <w:rsid w:val="00F815C9"/>
    <w:rsid w:val="00F81AC8"/>
    <w:rsid w:val="00F81DDE"/>
    <w:rsid w:val="00F81DFE"/>
    <w:rsid w:val="00F82165"/>
    <w:rsid w:val="00F824E4"/>
    <w:rsid w:val="00F82DF6"/>
    <w:rsid w:val="00F8364D"/>
    <w:rsid w:val="00F83697"/>
    <w:rsid w:val="00F83B0F"/>
    <w:rsid w:val="00F83C86"/>
    <w:rsid w:val="00F8488C"/>
    <w:rsid w:val="00F84C7F"/>
    <w:rsid w:val="00F85131"/>
    <w:rsid w:val="00F851F7"/>
    <w:rsid w:val="00F854EA"/>
    <w:rsid w:val="00F859F3"/>
    <w:rsid w:val="00F85AEF"/>
    <w:rsid w:val="00F86125"/>
    <w:rsid w:val="00F86CE1"/>
    <w:rsid w:val="00F86F57"/>
    <w:rsid w:val="00F87950"/>
    <w:rsid w:val="00F87F24"/>
    <w:rsid w:val="00F9029A"/>
    <w:rsid w:val="00F90361"/>
    <w:rsid w:val="00F906F1"/>
    <w:rsid w:val="00F9162E"/>
    <w:rsid w:val="00F921A3"/>
    <w:rsid w:val="00F92F33"/>
    <w:rsid w:val="00F92F4C"/>
    <w:rsid w:val="00F933BD"/>
    <w:rsid w:val="00F93482"/>
    <w:rsid w:val="00F934F1"/>
    <w:rsid w:val="00F939D8"/>
    <w:rsid w:val="00F93B91"/>
    <w:rsid w:val="00F9468B"/>
    <w:rsid w:val="00F94F4D"/>
    <w:rsid w:val="00F94F62"/>
    <w:rsid w:val="00F9544A"/>
    <w:rsid w:val="00F9582D"/>
    <w:rsid w:val="00F95C42"/>
    <w:rsid w:val="00F95D75"/>
    <w:rsid w:val="00F963C5"/>
    <w:rsid w:val="00F96565"/>
    <w:rsid w:val="00F96D6D"/>
    <w:rsid w:val="00F97702"/>
    <w:rsid w:val="00FA002E"/>
    <w:rsid w:val="00FA085A"/>
    <w:rsid w:val="00FA08FA"/>
    <w:rsid w:val="00FA0E3A"/>
    <w:rsid w:val="00FA107D"/>
    <w:rsid w:val="00FA203A"/>
    <w:rsid w:val="00FA2058"/>
    <w:rsid w:val="00FA29E4"/>
    <w:rsid w:val="00FA2E44"/>
    <w:rsid w:val="00FA365B"/>
    <w:rsid w:val="00FA38BC"/>
    <w:rsid w:val="00FA4205"/>
    <w:rsid w:val="00FA4623"/>
    <w:rsid w:val="00FA49FC"/>
    <w:rsid w:val="00FA4B25"/>
    <w:rsid w:val="00FA4D7A"/>
    <w:rsid w:val="00FA4DE7"/>
    <w:rsid w:val="00FA5A69"/>
    <w:rsid w:val="00FA6090"/>
    <w:rsid w:val="00FA64B9"/>
    <w:rsid w:val="00FA65FF"/>
    <w:rsid w:val="00FA7392"/>
    <w:rsid w:val="00FA7699"/>
    <w:rsid w:val="00FA77C9"/>
    <w:rsid w:val="00FA7849"/>
    <w:rsid w:val="00FB0179"/>
    <w:rsid w:val="00FB0556"/>
    <w:rsid w:val="00FB0D0E"/>
    <w:rsid w:val="00FB0D60"/>
    <w:rsid w:val="00FB0EE8"/>
    <w:rsid w:val="00FB1C36"/>
    <w:rsid w:val="00FB2053"/>
    <w:rsid w:val="00FB22AB"/>
    <w:rsid w:val="00FB238D"/>
    <w:rsid w:val="00FB23DC"/>
    <w:rsid w:val="00FB302B"/>
    <w:rsid w:val="00FB3A13"/>
    <w:rsid w:val="00FB3BE9"/>
    <w:rsid w:val="00FB3F75"/>
    <w:rsid w:val="00FB41FF"/>
    <w:rsid w:val="00FB4633"/>
    <w:rsid w:val="00FB49D9"/>
    <w:rsid w:val="00FB4AD5"/>
    <w:rsid w:val="00FB4D2E"/>
    <w:rsid w:val="00FB4EF4"/>
    <w:rsid w:val="00FB5268"/>
    <w:rsid w:val="00FB537E"/>
    <w:rsid w:val="00FB616D"/>
    <w:rsid w:val="00FB676C"/>
    <w:rsid w:val="00FB6B85"/>
    <w:rsid w:val="00FB726B"/>
    <w:rsid w:val="00FB7E05"/>
    <w:rsid w:val="00FC052F"/>
    <w:rsid w:val="00FC05D1"/>
    <w:rsid w:val="00FC0F72"/>
    <w:rsid w:val="00FC1332"/>
    <w:rsid w:val="00FC20F6"/>
    <w:rsid w:val="00FC2BE9"/>
    <w:rsid w:val="00FC2E49"/>
    <w:rsid w:val="00FC2F00"/>
    <w:rsid w:val="00FC31AD"/>
    <w:rsid w:val="00FC34C6"/>
    <w:rsid w:val="00FC3983"/>
    <w:rsid w:val="00FC3AB2"/>
    <w:rsid w:val="00FC47E5"/>
    <w:rsid w:val="00FC4B6F"/>
    <w:rsid w:val="00FC4F64"/>
    <w:rsid w:val="00FC5360"/>
    <w:rsid w:val="00FC5C19"/>
    <w:rsid w:val="00FC5E1F"/>
    <w:rsid w:val="00FC5FAE"/>
    <w:rsid w:val="00FC6403"/>
    <w:rsid w:val="00FC645F"/>
    <w:rsid w:val="00FC64FA"/>
    <w:rsid w:val="00FC6D0A"/>
    <w:rsid w:val="00FC6D1C"/>
    <w:rsid w:val="00FC6F39"/>
    <w:rsid w:val="00FC728E"/>
    <w:rsid w:val="00FC76D2"/>
    <w:rsid w:val="00FC7E6F"/>
    <w:rsid w:val="00FD0339"/>
    <w:rsid w:val="00FD08C2"/>
    <w:rsid w:val="00FD09D4"/>
    <w:rsid w:val="00FD0B4C"/>
    <w:rsid w:val="00FD1039"/>
    <w:rsid w:val="00FD1409"/>
    <w:rsid w:val="00FD14D1"/>
    <w:rsid w:val="00FD1571"/>
    <w:rsid w:val="00FD160B"/>
    <w:rsid w:val="00FD19B2"/>
    <w:rsid w:val="00FD2178"/>
    <w:rsid w:val="00FD292A"/>
    <w:rsid w:val="00FD2A28"/>
    <w:rsid w:val="00FD2FEE"/>
    <w:rsid w:val="00FD346F"/>
    <w:rsid w:val="00FD3B44"/>
    <w:rsid w:val="00FD40C7"/>
    <w:rsid w:val="00FD4543"/>
    <w:rsid w:val="00FD485E"/>
    <w:rsid w:val="00FD500D"/>
    <w:rsid w:val="00FD5597"/>
    <w:rsid w:val="00FD5B9D"/>
    <w:rsid w:val="00FD5FA1"/>
    <w:rsid w:val="00FD683A"/>
    <w:rsid w:val="00FD6ABA"/>
    <w:rsid w:val="00FD6F68"/>
    <w:rsid w:val="00FD7936"/>
    <w:rsid w:val="00FE022E"/>
    <w:rsid w:val="00FE0270"/>
    <w:rsid w:val="00FE040A"/>
    <w:rsid w:val="00FE044D"/>
    <w:rsid w:val="00FE055C"/>
    <w:rsid w:val="00FE0BB5"/>
    <w:rsid w:val="00FE14DE"/>
    <w:rsid w:val="00FE1842"/>
    <w:rsid w:val="00FE3332"/>
    <w:rsid w:val="00FE364A"/>
    <w:rsid w:val="00FE3AA3"/>
    <w:rsid w:val="00FE3B88"/>
    <w:rsid w:val="00FE3DFF"/>
    <w:rsid w:val="00FE3E42"/>
    <w:rsid w:val="00FE3E9C"/>
    <w:rsid w:val="00FE48D7"/>
    <w:rsid w:val="00FE4BC5"/>
    <w:rsid w:val="00FE4DB2"/>
    <w:rsid w:val="00FE52AF"/>
    <w:rsid w:val="00FE5751"/>
    <w:rsid w:val="00FE5B07"/>
    <w:rsid w:val="00FE5E30"/>
    <w:rsid w:val="00FE6DA1"/>
    <w:rsid w:val="00FE714B"/>
    <w:rsid w:val="00FE7664"/>
    <w:rsid w:val="00FE784B"/>
    <w:rsid w:val="00FE798E"/>
    <w:rsid w:val="00FE7C22"/>
    <w:rsid w:val="00FE7D33"/>
    <w:rsid w:val="00FE7E06"/>
    <w:rsid w:val="00FE7EC8"/>
    <w:rsid w:val="00FF0600"/>
    <w:rsid w:val="00FF14B5"/>
    <w:rsid w:val="00FF2183"/>
    <w:rsid w:val="00FF2930"/>
    <w:rsid w:val="00FF38FC"/>
    <w:rsid w:val="00FF3B40"/>
    <w:rsid w:val="00FF4FC1"/>
    <w:rsid w:val="00FF54F5"/>
    <w:rsid w:val="00FF5A48"/>
    <w:rsid w:val="00FF5DB2"/>
    <w:rsid w:val="00FF61BB"/>
    <w:rsid w:val="00FF63E4"/>
    <w:rsid w:val="00FF6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35D2EB12"/>
  <w15:docId w15:val="{FE1EA287-D98C-4209-ADA9-744B9099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990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80D24"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rsid w:val="00080D24"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080D24"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rsid w:val="00080D24"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rsid w:val="00080D24"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080D24"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080D24"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rsid w:val="00080D24"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080D24"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80D2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080D24"/>
  </w:style>
  <w:style w:type="paragraph" w:styleId="Header">
    <w:name w:val="header"/>
    <w:aliases w:val=" Char"/>
    <w:basedOn w:val="Normal"/>
    <w:link w:val="HeaderChar"/>
    <w:rsid w:val="00080D24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80D24"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rsid w:val="00080D24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080D24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rsid w:val="00080D24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rsid w:val="00080D24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rsid w:val="00080D24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080D24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rsid w:val="00080D24"/>
    <w:rPr>
      <w:color w:val="0000FF"/>
      <w:u w:val="single"/>
    </w:rPr>
  </w:style>
  <w:style w:type="paragraph" w:customStyle="1" w:styleId="Char">
    <w:name w:val="Char"/>
    <w:basedOn w:val="Normal"/>
    <w:rsid w:val="007721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64E5F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rsid w:val="00A72E8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rsid w:val="00ED79C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3A46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4059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rsid w:val="002D04B5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7C7E53"/>
    <w:pPr>
      <w:ind w:left="720"/>
    </w:pPr>
  </w:style>
  <w:style w:type="paragraph" w:customStyle="1" w:styleId="Default">
    <w:name w:val="Default"/>
    <w:rsid w:val="0092351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23512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23512"/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F6082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rsid w:val="00FD14D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rsid w:val="00EE348E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locked/>
    <w:rsid w:val="00AE11A0"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sid w:val="00B86F57"/>
    <w:rPr>
      <w:b/>
      <w:bCs/>
    </w:rPr>
  </w:style>
  <w:style w:type="character" w:styleId="Emphasis">
    <w:name w:val="Emphasis"/>
    <w:uiPriority w:val="20"/>
    <w:qFormat/>
    <w:rsid w:val="00AD1628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9D7AE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50313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0313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0313B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031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0313B"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rsid w:val="0065566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rsid w:val="00425FC6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rsid w:val="003E6E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rsid w:val="003E6EEC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sid w:val="0032769C"/>
    <w:rPr>
      <w:rFonts w:ascii="Angsana New" w:hAnsi="Angsana New"/>
      <w:sz w:val="32"/>
      <w:szCs w:val="32"/>
      <w:u w:val="single"/>
    </w:rPr>
  </w:style>
  <w:style w:type="paragraph" w:customStyle="1" w:styleId="1">
    <w:name w:val="เนื้อเรื่อง1"/>
    <w:basedOn w:val="Normal"/>
    <w:rsid w:val="00B370AB"/>
    <w:pPr>
      <w:widowControl w:val="0"/>
      <w:ind w:right="386"/>
    </w:pPr>
    <w:rPr>
      <w:rFonts w:eastAsia="Times New Roman" w:hAnsi="CordiaUPC" w:cs="CordiaUPC"/>
      <w:color w:val="800080"/>
      <w:sz w:val="28"/>
    </w:rPr>
  </w:style>
  <w:style w:type="table" w:customStyle="1" w:styleId="TableGrid1">
    <w:name w:val="Table Grid1"/>
    <w:basedOn w:val="TableNormal"/>
    <w:next w:val="TableGrid"/>
    <w:uiPriority w:val="59"/>
    <w:rsid w:val="001A118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0E47DA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E24C94CD-9C5D-47FA-A646-A7D4C4D8C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1191</TotalTime>
  <Pages>104</Pages>
  <Words>34814</Words>
  <Characters>136670</Characters>
  <Application>Microsoft Office Word</Application>
  <DocSecurity>0</DocSecurity>
  <Lines>1138</Lines>
  <Paragraphs>342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171142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cp:lastModifiedBy>maksornphaithun@deloitte.com</cp:lastModifiedBy>
  <cp:revision>372</cp:revision>
  <cp:lastPrinted>2020-03-02T22:31:00Z</cp:lastPrinted>
  <dcterms:created xsi:type="dcterms:W3CDTF">2020-02-27T17:17:00Z</dcterms:created>
  <dcterms:modified xsi:type="dcterms:W3CDTF">2020-03-02T22:38:00Z</dcterms:modified>
</cp:coreProperties>
</file>