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A8E95" w14:textId="4342A4AF" w:rsidR="00DB308D" w:rsidRPr="00864989" w:rsidRDefault="00DB308D" w:rsidP="004C2111">
      <w:pPr>
        <w:pStyle w:val="Reference"/>
        <w:rPr>
          <w:rFonts w:ascii="Browallia New" w:hAnsi="Browallia New" w:cs="Browallia New"/>
          <w:sz w:val="28"/>
          <w:szCs w:val="28"/>
          <w:lang w:val="en-US"/>
        </w:rPr>
      </w:pPr>
    </w:p>
    <w:p w14:paraId="7B6CA34C" w14:textId="70656357" w:rsidR="00DD1E47" w:rsidRPr="00FC006E" w:rsidRDefault="00DD1E47" w:rsidP="006771E8">
      <w:pPr>
        <w:pStyle w:val="BodyText"/>
        <w:rPr>
          <w:rFonts w:ascii="Browallia New" w:hAnsi="Browallia New" w:cs="Browallia New"/>
          <w:sz w:val="28"/>
          <w:szCs w:val="28"/>
        </w:rPr>
      </w:pPr>
    </w:p>
    <w:p w14:paraId="11C18B28" w14:textId="77777777" w:rsidR="00D15EA5" w:rsidRPr="00FC006E" w:rsidRDefault="006F1B19" w:rsidP="00D15EA5">
      <w:pPr>
        <w:pStyle w:val="BodyText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</w:rPr>
        <w:br w:type="textWrapping" w:clear="all"/>
      </w:r>
    </w:p>
    <w:p w14:paraId="49044157" w14:textId="2530CC0B" w:rsidR="00734D83" w:rsidRDefault="00734D83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C107911" w14:textId="77777777" w:rsidR="00E25874" w:rsidRPr="00FC006E" w:rsidRDefault="00E25874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34B8F35" w14:textId="77777777" w:rsidR="006E45FB" w:rsidRPr="00FC006E" w:rsidRDefault="006E45FB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ของบริษัท </w:t>
      </w:r>
      <w:proofErr w:type="spellStart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ไมด้า</w:t>
      </w:r>
      <w:proofErr w:type="spellEnd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แอส</w:t>
      </w:r>
      <w:proofErr w:type="spellStart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เซ็ท</w:t>
      </w:r>
      <w:proofErr w:type="spellEnd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4C1AD9C" w14:textId="77777777" w:rsidR="00AD3B26" w:rsidRPr="00FC006E" w:rsidRDefault="00734D83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552E0CD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ความเห็น </w:t>
      </w:r>
    </w:p>
    <w:p w14:paraId="62AF85C5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2ABC577" w14:textId="26A9D645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ข้าพเจ้าได้ตรวจสอบงบการเงินรวม</w:t>
      </w:r>
      <w:bookmarkStart w:id="1" w:name="_Hlk28075710"/>
      <w:r w:rsidR="001F679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ของบริษัท</w:t>
      </w:r>
      <w:bookmarkEnd w:id="1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proofErr w:type="spellStart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ไมด้า</w:t>
      </w:r>
      <w:proofErr w:type="spellEnd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แอส</w:t>
      </w:r>
      <w:proofErr w:type="spellStart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เซ็ท</w:t>
      </w:r>
      <w:proofErr w:type="spellEnd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 (มหาชน) และบริษัทย่อย </w:t>
      </w:r>
      <w:r w:rsidR="00913B2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(</w:t>
      </w:r>
      <w:r w:rsidR="00917ED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“</w:t>
      </w:r>
      <w:r w:rsidR="00913B2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กลุ่มบริษัท</w:t>
      </w:r>
      <w:r w:rsidR="00917ED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”</w:t>
      </w:r>
      <w:r w:rsidR="00913B2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)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ซึ่งประกอบด้วย งบแสดงฐานะการเงินรวมและเฉพาะของบริษัท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2562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งบแสดงการเปลี่ยนแปลงส่วนของผู้ถือหุ้นรวมและเฉพาะของบริษัท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และงบกระแสเงินสดรวมและเฉพาะของบริษัทสำหรับปี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สิ้นสุดวันเดียวกัน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และหมายเหตุประกอบงบการเงิน รวมถึงหมายเหตุสรุปนโยบายการบัญชีที่สำคัญ</w:t>
      </w:r>
    </w:p>
    <w:p w14:paraId="12C3131E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0C111CF" w14:textId="30040FAF" w:rsidR="003E79ED" w:rsidRPr="00FC006E" w:rsidRDefault="00502B11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ข้าพเจ้าเห็นว่า งบการเงินรวมและเฉพาะของบริษัทข้างต้นนี้แสดงฐานะการเงินรวม</w:t>
      </w:r>
      <w:r w:rsidRPr="00D3507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proofErr w:type="spellStart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ไมด้า</w:t>
      </w:r>
      <w:proofErr w:type="spellEnd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แอส</w:t>
      </w:r>
      <w:proofErr w:type="spellStart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เซ็ท</w:t>
      </w:r>
      <w:proofErr w:type="spellEnd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 (มหาชน) และบริษัทย่อย</w:t>
      </w:r>
      <w:r w:rsid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="00C6275C" w:rsidRPr="00D3507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</w:t>
      </w:r>
      <w:r w:rsidR="0066597E" w:rsidRPr="00D3507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2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ผลการดำเนินงานรวม</w:t>
      </w:r>
      <w:r w:rsidR="0066597E" w:rsidRPr="0066597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และกระแสเงินสดรวม</w:t>
      </w:r>
      <w:r w:rsidR="0066597E" w:rsidRPr="0066597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9D50D9C" w14:textId="77777777" w:rsidR="006E69DF" w:rsidRPr="00FC006E" w:rsidRDefault="006E69DF" w:rsidP="009F3ECA">
      <w:pPr>
        <w:spacing w:line="240" w:lineRule="auto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</w:pPr>
    </w:p>
    <w:p w14:paraId="2D780A9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เกณฑ์ในการแสดงความเห็น </w:t>
      </w:r>
    </w:p>
    <w:p w14:paraId="713B126D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5FE962B7" w14:textId="269A1291" w:rsidR="005070D4" w:rsidRPr="005070D4" w:rsidRDefault="005070D4" w:rsidP="005070D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ข้าพเจ้าได้ปฏิบัติงานตรวจสอบตามมาตรฐานการสอบบัญชี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โดยได้ระบุความรับผิดชอบของข้าพเจ้าไว้ในรายงานของข้าพเจ้า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ในวรรคความรับผิดชอบของผู้สอบบัญชีในการตรวจสอบงบการเงิน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รวมและเฉพาะของบริษัท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ทั้งนี้ 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ข้าพเจ้ามีความเป็นอิสระจากกลุ่มบริษัท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ในส่วนที่เกี่ยวข้องกับการตรวจสอบงบการเงิน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รวมและเฉพาะของบริษัท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และข้าพเจ้าได้ปฏิบัติตามความรับผิดชอบด้านจรรยาบรรณ</w:t>
      </w:r>
      <w:proofErr w:type="spellStart"/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อื่นๆ</w:t>
      </w:r>
      <w:proofErr w:type="spellEnd"/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ซึ่งเป็นไปตามข้อกำหนดเหล่านี้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75003254" w14:textId="4D5CB3A7" w:rsidR="0066597E" w:rsidRDefault="0066597E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864E64E" w14:textId="386A0DA3" w:rsidR="00846EAB" w:rsidRDefault="00846EAB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5799FBB5" w14:textId="495A3242" w:rsidR="00846EAB" w:rsidRDefault="00846EAB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446F036" w14:textId="77777777" w:rsidR="00846EAB" w:rsidRDefault="00846EAB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9A7DA75" w14:textId="77777777" w:rsidR="005070D4" w:rsidRPr="00FC006E" w:rsidRDefault="005070D4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08CD3B0" w14:textId="77777777" w:rsidR="00CC2841" w:rsidRPr="00FC006E" w:rsidRDefault="00CC2841" w:rsidP="00CC284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 xml:space="preserve">เรื่องสำคัญในการตรวจสอบ </w:t>
      </w:r>
    </w:p>
    <w:p w14:paraId="75A1CF2B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05A0AEC" w14:textId="77777777" w:rsidR="00A740F7" w:rsidRPr="00A740F7" w:rsidRDefault="00A740F7" w:rsidP="00A740F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เรื่องสำคัญในการตรวจสอบคือเรื่อง</w:t>
      </w:r>
      <w:proofErr w:type="spellStart"/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ต่างๆ</w:t>
      </w:r>
      <w:proofErr w:type="spellEnd"/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ของบริษัทสำหรับงวดปัจจุบัน ข้าพเจ้าได้นำเรื่องเหล่านี้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69CC85E" w14:textId="77777777" w:rsidR="00CC2841" w:rsidRPr="00FC006E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Style w:val="TableGrid40"/>
        <w:tblW w:w="83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25"/>
        <w:gridCol w:w="4140"/>
      </w:tblGrid>
      <w:tr w:rsidR="007D3EB7" w:rsidRPr="00E87D6F" w14:paraId="08460AFC" w14:textId="77777777" w:rsidTr="00DA665F">
        <w:trPr>
          <w:tblHeader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8AA7" w14:textId="77777777" w:rsidR="007D3EB7" w:rsidRPr="00E87D6F" w:rsidRDefault="007D3EB7" w:rsidP="007D3EB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87D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เรื่องสำคัญจากการตรวจสอบ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ED9A" w14:textId="77777777" w:rsidR="007D3EB7" w:rsidRPr="00E87D6F" w:rsidRDefault="007D3EB7" w:rsidP="007D3EB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7D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7D3EB7" w:rsidRPr="00E87D6F" w14:paraId="1AED872C" w14:textId="77777777" w:rsidTr="00DA665F">
        <w:trPr>
          <w:trHeight w:val="7781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1774" w14:textId="77777777" w:rsidR="007D3EB7" w:rsidRPr="00E87D6F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4306F92" w14:textId="00B9B6DF" w:rsidR="007D3EB7" w:rsidRPr="00E87D6F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E87D6F"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>ค่าเผื่อหนี้สงสัยจะสูญของลูกหนี้ตามสัญญาเช่าซื้อ</w:t>
            </w:r>
          </w:p>
          <w:p w14:paraId="7134F0E1" w14:textId="77777777" w:rsidR="007D3EB7" w:rsidRPr="00E87D6F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  <w:p w14:paraId="1709EB77" w14:textId="1AC1B047" w:rsidR="005D4B96" w:rsidRPr="00E87D6F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256</w:t>
            </w:r>
            <w:r w:rsidR="00812B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กลุ่มบริษัท</w:t>
            </w:r>
            <w:r w:rsidR="00D93796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และบริษัท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มีลูกหนี้ตามสัญญาเช่าซื้อในงบการเงินรวม</w:t>
            </w:r>
            <w:r w:rsidR="00D93796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และเฉพาะของบริษัท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เป็นจำนวนเงิน </w:t>
            </w:r>
            <w:r w:rsidR="0012278D" w:rsidRPr="001227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3,538.19</w:t>
            </w:r>
            <w:r w:rsidR="0012278D" w:rsidRPr="006C77F0">
              <w:rPr>
                <w:rFonts w:asciiTheme="majorHAnsi" w:eastAsia="Cordia New" w:hAnsiTheme="majorHAnsi" w:cstheme="majorHAnsi"/>
                <w:szCs w:val="18"/>
                <w:lang w:val="en-US"/>
              </w:rPr>
              <w:t xml:space="preserve">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ล้านบาท </w:t>
            </w:r>
            <w:r w:rsidR="00D93796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420DA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514.20</w:t>
            </w:r>
            <w:r w:rsidR="00F21C8E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93796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ตามลำดับ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A12F8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สุทธิจาก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ค่าเผื่อหนี้สงสัยจะสูญในงบการเงินรวม</w:t>
            </w:r>
            <w:r w:rsidR="00D93796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และเฉพาะของบริษั</w:t>
            </w:r>
            <w:r w:rsidR="00D93796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จำนวน </w:t>
            </w:r>
            <w:r w:rsidR="00420DA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192.96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="00D93796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และ</w:t>
            </w:r>
            <w:r w:rsidR="0084095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20DA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49.16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ล้านบาท </w:t>
            </w:r>
            <w:r w:rsidR="0084095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ตามลำดับ</w:t>
            </w:r>
          </w:p>
          <w:p w14:paraId="729AF44B" w14:textId="77777777" w:rsidR="005D4B96" w:rsidRPr="00E87D6F" w:rsidRDefault="005D4B96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D9AC6B3" w14:textId="75F1DA05" w:rsidR="007D3EB7" w:rsidRPr="00E87D6F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ค่าเผื่อหนี้สงสัยจะสูญสำหรับลูกหนี้ตามสัญญาเช่าซื้อประมาณการจาก</w:t>
            </w:r>
            <w:r w:rsidR="00840958" w:rsidRPr="004D7CD8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ลูกหนี้ที่คาดว่าจะเรียกเก็บเงินไม่ได้</w:t>
            </w:r>
            <w:r w:rsidR="0084095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40958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โดยพิจารณา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สถานะปัจจุบันของลูกหนี้คงค้าง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ซึ่งในการประมาณการจำเป็นต้องอาศัยข้อสมมติ</w:t>
            </w:r>
            <w:r w:rsidR="00604AA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ฐาน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หลายประการ และผู้บริหารจำเป็นต้องใช้ดุลยพินิจในการประมาณการผลขาดทุนที่คาดว่าจะเกิดขึ้นเมื่อลูกหนี้มีปัญหาในการจ่ายชำระหนี้ ซึ่งรวมถึงการพิจารณา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หลักเกณฑ์ ข้อกำหนดของหน่วยงานที่ควบคุมการทำธุรกิจ เง</w:t>
            </w:r>
            <w:r w:rsidR="00F113F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ื่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อนไขเรื่อง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เวลาที่ควรจะรับรู้ประมาณการหนี้สูญดังกล่าว</w:t>
            </w:r>
            <w:r w:rsidR="00DA665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ซึ่ง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การประมาณค่าเผื่อหนี้สงสัยจะสูญถือว่ามีนัยสำคัญ ดังนั้น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ข้าพเจ้าจึงให้ความสำคัญกับการตรวจสอบความเพียงพอของค่าเผื่อหนี้สงสัยจะสูญ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75C598C4" w14:textId="77777777" w:rsidR="007D3EB7" w:rsidRPr="00E87D6F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8828BF1" w14:textId="77777777" w:rsidR="007D3EB7" w:rsidRPr="00E87D6F" w:rsidRDefault="007D3EB7" w:rsidP="007D3EB7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ุ่มบริษัทได้เปิดเผยข้อมูลเกี่ยวกับค่าเผื่อหนี้สงสัยจะสูญของลูกหนี้ตามสัญญาเช่าซื้อในหมายเหตุประกอบงบการเงินข้อ </w:t>
            </w:r>
            <w:r w:rsidRPr="00F113F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และนโยบายการบัญชีที่สำคัญ</w:t>
            </w:r>
          </w:p>
          <w:p w14:paraId="033F7665" w14:textId="77777777" w:rsidR="007D3EB7" w:rsidRPr="00E87D6F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31C9" w14:textId="77777777" w:rsidR="00F90561" w:rsidRPr="00E87D6F" w:rsidRDefault="00F90561" w:rsidP="00D9379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638C7EFE" w14:textId="77777777" w:rsidR="00F90561" w:rsidRPr="00E87D6F" w:rsidRDefault="00F90561" w:rsidP="00D9379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70AC6E2D" w14:textId="77777777" w:rsidR="00F90561" w:rsidRPr="00E87D6F" w:rsidRDefault="00F90561" w:rsidP="00D9379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1476FC05" w14:textId="220BB47A" w:rsidR="00405338" w:rsidRPr="00E87D6F" w:rsidRDefault="00D93796" w:rsidP="00D9379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ข้าพเจ้าได้สอบถามผู้บริหารที่รับผิดชอบเกี่ยวกับการติดตามหนี้ เพื่อให้ได้มาซึ่ง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ความเข้าใจระบบการควบคุมภายในที่เกี่ยวกับการบันทึกรายการ</w:t>
            </w:r>
            <w:r w:rsidR="00405338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การติดตามหนี้</w:t>
            </w:r>
            <w:r w:rsidR="00405338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การรับชำระหนี้จากลูกหนี้</w:t>
            </w:r>
            <w:r w:rsidR="00405338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และหลักเกณฑ์การตั้งค่าเผื่อหนี้สงสัยจะสูญสำหรับลูกหนี้ตามสัญญาเช่าซื้อ</w:t>
            </w:r>
            <w:r w:rsidR="00F90561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33AF0643" w14:textId="77777777" w:rsidR="00E413C1" w:rsidRPr="00E87D6F" w:rsidRDefault="00E413C1" w:rsidP="00E413C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5C9005E4" w14:textId="72FFAA17" w:rsidR="00405338" w:rsidRPr="00E87D6F" w:rsidRDefault="00D93796" w:rsidP="00D9379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ข้าพเจ้าได้ทดสอบ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การปฏิบัติตามการควบคุมภายในและหลักเกณฑ์ที่บริษัทออกแบบไว้</w:t>
            </w:r>
            <w:r w:rsidR="00405338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1C3ED598" w14:textId="77777777" w:rsidR="00E413C1" w:rsidRPr="00E87D6F" w:rsidRDefault="00E413C1" w:rsidP="00E413C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194F2EC" w14:textId="40C43BD9" w:rsidR="008E108C" w:rsidRPr="00E87D6F" w:rsidRDefault="00D93796" w:rsidP="00D9379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ข้าพเจ้าได้ประเมินความเพียงพอของค่าเผื่อหนี้สงสัยจะสูญและ</w:t>
            </w:r>
            <w:r w:rsidR="00F90561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ความเหมาะสม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ของแหล่งที่มาของข้อมูล</w:t>
            </w:r>
            <w:r w:rsidR="00405338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วิเคราะห์ข้อสมมติ</w:t>
            </w:r>
            <w:r w:rsidR="00F90561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ฐาน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ที่ผู้บริหารใช้</w:t>
            </w:r>
            <w:r w:rsidR="00F90561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ในการคำนวณ</w:t>
            </w:r>
          </w:p>
          <w:p w14:paraId="3A38253F" w14:textId="77777777" w:rsidR="00E413C1" w:rsidRPr="00E87D6F" w:rsidRDefault="00E413C1" w:rsidP="00E413C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16F9AFBD" w14:textId="2252D396" w:rsidR="007D3EB7" w:rsidRPr="00E87D6F" w:rsidRDefault="00F90561" w:rsidP="00F9056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พิจารณาความสม่ำเสมอในการประยุกต์ใช้ข้อสมมติ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ฐาน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และสุ่มทดสอบความครบถ้วนถูกต้องของข้อมูลที่นำมาใช้ในการคำนวณค่าเผื่อหนี้สงสัยจะสูญ</w:t>
            </w:r>
            <w:r w:rsidR="00405338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ทดสอบการคำนวณอายุหนี้คงค้างและการคำนวณสำรองเผื่อหนี้สงสัยจะสูญ</w:t>
            </w:r>
          </w:p>
          <w:p w14:paraId="0F73F51D" w14:textId="77777777" w:rsidR="00F90561" w:rsidRPr="00E87D6F" w:rsidRDefault="00F90561" w:rsidP="00F9056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6E8F1EFE" w14:textId="69E0F585" w:rsidR="00F90561" w:rsidRPr="00E87D6F" w:rsidRDefault="00F90561" w:rsidP="00F9056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ข้าพเจ้าได้พิจารณาความเพียงพอและความเหมาะสมของการเปิดเผยข้อมูลในหมายเหตุประกอบงบการเงิน</w:t>
            </w:r>
            <w:r w:rsidRPr="00E87D6F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7C77CC82" w14:textId="77777777" w:rsidR="007D3EB7" w:rsidRPr="00E87D6F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</w:tbl>
    <w:p w14:paraId="256764D9" w14:textId="77777777" w:rsidR="00CC2841" w:rsidRPr="00FC006E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4A5B6" w14:textId="77777777" w:rsidR="00CC2841" w:rsidRPr="00FC006E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D5EF451" w14:textId="77777777" w:rsidR="00E06EED" w:rsidRPr="00FC006E" w:rsidRDefault="00E06E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br w:type="page"/>
      </w:r>
    </w:p>
    <w:tbl>
      <w:tblPr>
        <w:tblStyle w:val="TableGrid10"/>
        <w:tblW w:w="81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090"/>
        <w:gridCol w:w="4090"/>
      </w:tblGrid>
      <w:tr w:rsidR="001473F9" w:rsidRPr="00FC006E" w14:paraId="6452F31B" w14:textId="77777777" w:rsidTr="001473F9">
        <w:tc>
          <w:tcPr>
            <w:tcW w:w="4090" w:type="dxa"/>
            <w:hideMark/>
          </w:tcPr>
          <w:p w14:paraId="7ECFA588" w14:textId="77777777" w:rsidR="001473F9" w:rsidRPr="00FC006E" w:rsidRDefault="002856F7" w:rsidP="006C666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C006E">
              <w:rPr>
                <w:sz w:val="28"/>
                <w:szCs w:val="28"/>
                <w:lang w:bidi="ar-SA"/>
              </w:rPr>
              <w:lastRenderedPageBreak/>
              <w:br w:type="page"/>
            </w:r>
            <w:r w:rsidR="001473F9" w:rsidRPr="00FC006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เรื่องสำคัญจากการตรวจสอบ</w:t>
            </w:r>
          </w:p>
        </w:tc>
        <w:tc>
          <w:tcPr>
            <w:tcW w:w="4090" w:type="dxa"/>
            <w:hideMark/>
          </w:tcPr>
          <w:p w14:paraId="7F0E5800" w14:textId="77777777" w:rsidR="001473F9" w:rsidRPr="00FC006E" w:rsidRDefault="001473F9" w:rsidP="006C666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006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การตอบสนองความเสี่ยงโดยผู้สอบบัญชี</w:t>
            </w:r>
          </w:p>
        </w:tc>
      </w:tr>
      <w:tr w:rsidR="004F7B72" w:rsidRPr="00FC006E" w14:paraId="7755FE34" w14:textId="77777777" w:rsidTr="001473F9">
        <w:trPr>
          <w:trHeight w:val="4588"/>
        </w:trPr>
        <w:tc>
          <w:tcPr>
            <w:tcW w:w="4090" w:type="dxa"/>
          </w:tcPr>
          <w:p w14:paraId="5D453D6E" w14:textId="77777777" w:rsidR="00614895" w:rsidRPr="00FC006E" w:rsidRDefault="00614895" w:rsidP="0061489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44529102" w14:textId="77777777" w:rsidR="004F7B72" w:rsidRPr="005F2ABA" w:rsidRDefault="004F7B72" w:rsidP="0061489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</w:rPr>
            </w:pPr>
            <w:r w:rsidRPr="005F2ABA"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  <w:cs/>
                <w:lang w:val="en-US"/>
              </w:rPr>
              <w:t xml:space="preserve">การด้อยค่าของเงินลงทุนในบริษัทย่อย </w:t>
            </w:r>
          </w:p>
          <w:p w14:paraId="2E91D0B8" w14:textId="77777777" w:rsidR="004F7B72" w:rsidRPr="00FC006E" w:rsidRDefault="004F7B72" w:rsidP="004F7B72">
            <w:pPr>
              <w:tabs>
                <w:tab w:val="left" w:pos="54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1A8DBF0B" w14:textId="3F518512" w:rsidR="005F2ABA" w:rsidRPr="005F2ABA" w:rsidRDefault="005F2ABA" w:rsidP="005F2ABA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ณ วันที่</w:t>
            </w: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31 </w:t>
            </w: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ธันวาคม</w:t>
            </w: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256</w:t>
            </w:r>
            <w:r w:rsidR="002B158A" w:rsidRPr="003B2C1E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  <w:r w:rsidR="00601162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01162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="00601162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บริษัท</w:t>
            </w:r>
            <w:r w:rsidR="007A0880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ที่ดำเนินธุรกิจหลักให้บริการเช่าสื่อโฆษณา</w:t>
            </w:r>
            <w:r w:rsidR="009A59A5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A59A5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</w:t>
            </w:r>
            <w:r w:rsidR="009A59A5" w:rsidRPr="00962ED7">
              <w:rPr>
                <w:rStyle w:val="normaltextrun"/>
                <w:spacing w:val="-6"/>
                <w:sz w:val="26"/>
                <w:szCs w:val="26"/>
                <w:cs/>
              </w:rPr>
              <w:t>ให้บริการจัดทำโฆษณาประชาสัมพันธ์และจัดงานกิจกรรม</w:t>
            </w:r>
            <w:r w:rsidR="002B158A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ในสัดส่วนการลงทุนร้อยละ </w:t>
            </w:r>
            <w:r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>99.99</w:t>
            </w:r>
            <w:r w:rsidR="00513952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513952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และ ร้อยละ </w:t>
            </w:r>
            <w:r w:rsidR="00513952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>99.99</w:t>
            </w:r>
            <w:r w:rsidR="00513952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ตามลำดับ</w:t>
            </w:r>
            <w:r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ตามวิธีราคาทุน จำนวนเงิน </w:t>
            </w:r>
            <w:r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 xml:space="preserve">175.00 </w:t>
            </w:r>
            <w:r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ล้านบาท</w:t>
            </w:r>
            <w:r w:rsidR="00EC3E50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EC3E50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และ </w:t>
            </w:r>
            <w:r w:rsidR="00EC3E50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>10.00 </w:t>
            </w:r>
            <w:r w:rsidR="00EC3E50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ล้านบาท ตามลำดับ</w:t>
            </w:r>
            <w:r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C6FFE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</w:t>
            </w:r>
            <w:r w:rsidR="00E91843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ากการทดสอบการด้อยค่า</w:t>
            </w:r>
            <w:r w:rsidR="000F7FBD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bookmarkStart w:id="2" w:name="_GoBack"/>
            <w:bookmarkEnd w:id="2"/>
            <w:r w:rsidR="003F724C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บริษัทบันทึก</w:t>
            </w:r>
            <w:r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ค่าเผื่อการด้อยค่าของเงินลงทุนในบริษัทย่อยดังกล่าว</w:t>
            </w:r>
            <w:r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</w:t>
            </w:r>
            <w:r w:rsidRPr="0005270B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> </w:t>
            </w:r>
            <w:r w:rsidR="00F86F6F" w:rsidRPr="0005270B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>7</w:t>
            </w:r>
            <w:r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 xml:space="preserve">6.00 </w:t>
            </w:r>
            <w:r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ล้านบาท</w:t>
            </w:r>
            <w:r w:rsidR="002A0562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FE38C5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และ </w:t>
            </w:r>
            <w:r w:rsidR="00442BAB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>10.00</w:t>
            </w:r>
            <w:r w:rsidR="00FE38C5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> </w:t>
            </w:r>
            <w:r w:rsidR="00FE38C5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ล้านบาท</w:t>
            </w:r>
            <w:r w:rsidR="00FE38C5" w:rsidRPr="00962ED7">
              <w:rPr>
                <w:rStyle w:val="normaltextrun"/>
                <w:rFonts w:ascii="Browallia New" w:hAnsi="Browallia New" w:cs="Browallia New" w:hint="eastAsia"/>
                <w:spacing w:val="-6"/>
                <w:sz w:val="26"/>
                <w:szCs w:val="26"/>
              </w:rPr>
              <w:t> </w:t>
            </w:r>
            <w:r w:rsidR="00FE38C5" w:rsidRPr="00962ED7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ตามลำดับ</w:t>
            </w:r>
          </w:p>
          <w:p w14:paraId="26EFA05F" w14:textId="7D489A96" w:rsidR="005F2ABA" w:rsidRPr="005F2ABA" w:rsidRDefault="005F2ABA" w:rsidP="004F7B72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sz w:val="26"/>
                <w:szCs w:val="26"/>
              </w:rPr>
            </w:pPr>
          </w:p>
          <w:p w14:paraId="2B00F843" w14:textId="166AEC56" w:rsidR="004F7B72" w:rsidRPr="003B2C1E" w:rsidRDefault="004F7B72" w:rsidP="004F7B72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2C1E">
              <w:rPr>
                <w:rStyle w:val="normaltextrun"/>
                <w:rFonts w:ascii="Browallia New" w:eastAsia="Cordia New" w:hAnsi="Browallia New" w:cs="Browallia New" w:hint="cs"/>
                <w:sz w:val="26"/>
                <w:szCs w:val="26"/>
                <w:cs/>
              </w:rPr>
              <w:t>ใน</w:t>
            </w: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การพิจารณาค่าเผื่อการด้อยค่าของเงินลงทุน ผู้บริหารต้องใช้ดุลยพินิจในการประเมินความเหมาะสมของประมาณการ และข้อสมมติฐานที่สำคัญเกี่ยวกับความสามารถของบริษัทย่อยในการประกอบกิจการให้มีผลกำไรในอนาคต กระแสเงินสด</w:t>
            </w:r>
            <w:r w:rsidRPr="003B2C1E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และอัตราคิดลดที่นำมาใช้ในการคำนวณมูลค่าที่คาดว่าจะได้รับคืน</w:t>
            </w:r>
          </w:p>
          <w:p w14:paraId="5F40FEE0" w14:textId="77777777" w:rsidR="004F7B72" w:rsidRPr="003B2C1E" w:rsidRDefault="004F7B72" w:rsidP="004F7B72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0895E47" w14:textId="4A26CC45" w:rsidR="007A0880" w:rsidRPr="003B2C1E" w:rsidRDefault="004F7B72" w:rsidP="004F7B72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Style w:val="normaltextrun"/>
                <w:rFonts w:eastAsia="Cordia New"/>
                <w:sz w:val="26"/>
                <w:szCs w:val="26"/>
              </w:rPr>
            </w:pP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บริษัทได้เปิดเผยเกี่ยวกับเงินลงทุนในบริษัทย่อยในหมายเหตุประกอบงบการเงินข้อ</w:t>
            </w:r>
            <w:r w:rsidRPr="003B2C1E">
              <w:rPr>
                <w:rStyle w:val="normaltextrun"/>
                <w:rFonts w:eastAsia="Cordia New"/>
                <w:sz w:val="26"/>
                <w:szCs w:val="26"/>
                <w:cs/>
              </w:rPr>
              <w:t xml:space="preserve"> </w:t>
            </w:r>
            <w:r w:rsidRPr="003B2C1E">
              <w:rPr>
                <w:rStyle w:val="normaltextrun"/>
                <w:rFonts w:ascii="Browallia New" w:eastAsia="Cordia New" w:hAnsi="Browallia New" w:cs="Browallia New"/>
                <w:sz w:val="26"/>
                <w:szCs w:val="26"/>
                <w:lang w:val="en-US"/>
              </w:rPr>
              <w:t>1</w:t>
            </w:r>
            <w:r w:rsidR="00864989">
              <w:rPr>
                <w:rStyle w:val="normaltextrun"/>
                <w:rFonts w:ascii="Browallia New" w:eastAsia="Cordia New" w:hAnsi="Browallia New" w:cs="Browallia New"/>
                <w:sz w:val="26"/>
                <w:szCs w:val="26"/>
                <w:lang w:val="en-US"/>
              </w:rPr>
              <w:t>6</w:t>
            </w:r>
            <w:r w:rsidR="007A0880">
              <w:rPr>
                <w:rStyle w:val="normaltextrun"/>
                <w:rFonts w:eastAsia="Cordia New"/>
                <w:sz w:val="26"/>
                <w:szCs w:val="26"/>
                <w:lang w:val="en-US"/>
              </w:rPr>
              <w:t xml:space="preserve"> </w:t>
            </w:r>
            <w:r w:rsidR="007A0880"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และนโยบายการบัญชีที่สำคัญ</w:t>
            </w:r>
          </w:p>
          <w:p w14:paraId="701B5FCC" w14:textId="77777777" w:rsidR="004F7B72" w:rsidRPr="00FC006E" w:rsidRDefault="004F7B72" w:rsidP="009D69A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090" w:type="dxa"/>
          </w:tcPr>
          <w:p w14:paraId="6536FB89" w14:textId="77777777" w:rsidR="004F7B72" w:rsidRPr="00D75130" w:rsidRDefault="004F7B72" w:rsidP="004F7B72">
            <w:pPr>
              <w:tabs>
                <w:tab w:val="left" w:pos="316"/>
              </w:tabs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lang w:val="en-US"/>
              </w:rPr>
            </w:pPr>
          </w:p>
          <w:p w14:paraId="05675688" w14:textId="77777777" w:rsidR="009D69AE" w:rsidRDefault="009D69AE" w:rsidP="009D69A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Browallia New" w:hAnsi="Browallia New" w:cs="Browallia New" w:hint="cs"/>
                <w:sz w:val="26"/>
                <w:szCs w:val="26"/>
              </w:rPr>
              <w:t> </w:t>
            </w:r>
          </w:p>
          <w:p w14:paraId="23FEBB18" w14:textId="20DDEE15" w:rsidR="00DA665F" w:rsidRDefault="00DA665F" w:rsidP="00DA665F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eop"/>
                <w:sz w:val="16"/>
                <w:szCs w:val="16"/>
              </w:rPr>
            </w:pPr>
          </w:p>
          <w:p w14:paraId="7D03589E" w14:textId="77777777" w:rsidR="00DA665F" w:rsidRDefault="00DA665F" w:rsidP="00DA665F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eop"/>
                <w:sz w:val="16"/>
                <w:szCs w:val="16"/>
              </w:rPr>
            </w:pPr>
          </w:p>
          <w:p w14:paraId="1204F731" w14:textId="68190C6E" w:rsidR="009D69AE" w:rsidRPr="009D69AE" w:rsidRDefault="009D69AE" w:rsidP="00DA665F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ได้ประเมินความสมเหตุสมผลของข้อสมมติฐานและวิธีการที่ผู้บริหารใช้ในการคำนวณประมาณการกระแสเงินสดรับและจ่ายในอนาคตที่คาดว่าจะได้รับ</w:t>
            </w: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ตรวจสอบกับผลการดำเนินงานในปัจจุบันและในอดีต</w:t>
            </w:r>
            <w:r w:rsidRPr="009D69AE">
              <w:rPr>
                <w:rStyle w:val="normaltextrun"/>
                <w:rFonts w:hint="cs"/>
                <w:lang w:val="en-US"/>
              </w:rPr>
              <w:t> </w:t>
            </w:r>
          </w:p>
          <w:p w14:paraId="638BC021" w14:textId="77777777" w:rsidR="009D69AE" w:rsidRPr="009D69AE" w:rsidRDefault="009D69AE" w:rsidP="00DA665F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69AE">
              <w:rPr>
                <w:rStyle w:val="normaltextrun"/>
                <w:rFonts w:hint="cs"/>
                <w:lang w:val="en-US"/>
              </w:rPr>
              <w:t> </w:t>
            </w:r>
          </w:p>
          <w:p w14:paraId="0356AE13" w14:textId="77777777" w:rsidR="009D69AE" w:rsidRPr="009D69AE" w:rsidRDefault="009D69AE" w:rsidP="00DA665F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ได้หารือกับผู้บริหารเพื่อให้เข้าใจถึงสมมติฐานที่ผู้บริหารใช้และแผนการดำเนินธุรกิจในอนาคตและตรวจสอบความถูกต้องของเอกสารประกอบ</w:t>
            </w:r>
            <w:r w:rsidRPr="009D69AE">
              <w:rPr>
                <w:rStyle w:val="normaltextrun"/>
                <w:rFonts w:hint="cs"/>
                <w:lang w:val="en-US"/>
              </w:rPr>
              <w:t> </w:t>
            </w:r>
          </w:p>
          <w:p w14:paraId="2F60BA96" w14:textId="77777777" w:rsidR="009D69AE" w:rsidRPr="009D69AE" w:rsidRDefault="009D69AE" w:rsidP="009D69AE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69AE">
              <w:rPr>
                <w:rStyle w:val="normaltextrun"/>
                <w:rFonts w:hint="cs"/>
                <w:lang w:val="en-US"/>
              </w:rPr>
              <w:t> </w:t>
            </w:r>
          </w:p>
          <w:p w14:paraId="2CE2E25D" w14:textId="77777777" w:rsidR="009D69AE" w:rsidRPr="009D69AE" w:rsidRDefault="009D69AE" w:rsidP="009D69AE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ข้าพเจ้าได้ประเมินความสมเหตุสมผลของอัตราคิดลดที่ผู้บริหารใช้เพื่อคิดลดกระแสเงินสดในอนาคต</w:t>
            </w: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โดยทดสอบการคำนวณมูลค่าที่คาดว่าจะได้รับคืนจากการลงทุน</w:t>
            </w: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  <w:r w:rsidRPr="009D69AE">
              <w:rPr>
                <w:rStyle w:val="normaltextrun"/>
                <w:rFonts w:hint="cs"/>
                <w:lang w:val="en-US"/>
              </w:rPr>
              <w:t> </w:t>
            </w:r>
          </w:p>
          <w:p w14:paraId="1712C368" w14:textId="77777777" w:rsidR="009D69AE" w:rsidRPr="009D69AE" w:rsidRDefault="009D69AE" w:rsidP="009D69AE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69AE">
              <w:rPr>
                <w:rStyle w:val="normaltextrun"/>
                <w:rFonts w:hint="cs"/>
                <w:lang w:val="en-US"/>
              </w:rPr>
              <w:t> </w:t>
            </w:r>
          </w:p>
          <w:p w14:paraId="45DF3A68" w14:textId="77777777" w:rsidR="009D69AE" w:rsidRPr="009D69AE" w:rsidRDefault="009D69AE" w:rsidP="009D69AE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ข้าพเจ้าได้ทดสอบความถูกต้องของวิธีการคำนวณแบบจำลองและตรวจสอบข้อมูลกับเอกสารประกอบ</w:t>
            </w:r>
            <w:r w:rsidRPr="009D69AE">
              <w:rPr>
                <w:rStyle w:val="normaltextrun"/>
                <w:rFonts w:hint="cs"/>
                <w:lang w:val="en-US"/>
              </w:rPr>
              <w:t> </w:t>
            </w:r>
          </w:p>
          <w:p w14:paraId="2FE82043" w14:textId="772A88BF" w:rsidR="00DA665F" w:rsidRPr="00DA665F" w:rsidRDefault="009D69AE" w:rsidP="009D69AE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D69AE">
              <w:rPr>
                <w:rStyle w:val="normaltextrun"/>
                <w:rFonts w:hint="cs"/>
                <w:lang w:val="en-US"/>
              </w:rPr>
              <w:t> </w:t>
            </w:r>
          </w:p>
          <w:p w14:paraId="1E11F68A" w14:textId="77777777" w:rsidR="009D69AE" w:rsidRPr="009D69AE" w:rsidRDefault="009D69AE" w:rsidP="009D69AE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ข้าพเจ้าได้พิจารณาความเพียงพอและเหมาะสมของการเปิดเผยข้อมูลในหมายเหตุประกอบงบการเงิน</w:t>
            </w:r>
            <w:r w:rsidRPr="009D69AE">
              <w:rPr>
                <w:rStyle w:val="normaltextrun"/>
                <w:rFonts w:hint="cs"/>
                <w:lang w:val="en-US"/>
              </w:rPr>
              <w:t> </w:t>
            </w:r>
          </w:p>
          <w:p w14:paraId="01DC3125" w14:textId="322BC3A8" w:rsidR="004F7B72" w:rsidRPr="00FC006E" w:rsidRDefault="009D69AE" w:rsidP="009D69AE">
            <w:pPr>
              <w:tabs>
                <w:tab w:val="left" w:pos="54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FC006E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3905FFB6" w14:textId="77777777" w:rsidR="00D0025D" w:rsidRPr="00FC006E" w:rsidRDefault="00D0025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362FCC66" w14:textId="77777777" w:rsidR="00FF6BB2" w:rsidRDefault="00FF6BB2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  <w:br w:type="page"/>
      </w:r>
    </w:p>
    <w:p w14:paraId="2E04138E" w14:textId="77777777" w:rsidR="00434982" w:rsidRPr="00FC006E" w:rsidRDefault="00434982" w:rsidP="0043498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6D6EECED" w14:textId="77777777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3841EBB" w14:textId="43BB9431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E9BD5A9" w14:textId="77777777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B607330" w14:textId="5379FCB0" w:rsidR="0066182F" w:rsidRPr="00FC006E" w:rsidRDefault="00434982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E2FB429" w14:textId="77777777" w:rsidR="0066182F" w:rsidRPr="00FC006E" w:rsidRDefault="0066182F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71F3374" w14:textId="2E032EDF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2B158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305C992" w14:textId="77777777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012DD79" w14:textId="77777777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EC75954" w14:textId="77777777" w:rsidR="00434982" w:rsidRPr="00FC006E" w:rsidRDefault="00434982" w:rsidP="00434982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0BAB46B" w14:textId="1678B6C4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FC006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75A862F5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7E93508" w14:textId="679CCF4F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8A460A1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1BC978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560CD749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ABEB6D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6F73A19E" w14:textId="6C4E7433" w:rsidR="00434982" w:rsidRDefault="00434982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8CCADFC" w14:textId="7F3B4DEC" w:rsidR="002B158A" w:rsidRDefault="002B158A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1294B7A" w14:textId="55BA6F6B" w:rsidR="002B158A" w:rsidRDefault="002B158A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C512CF1" w14:textId="30DDB04E" w:rsidR="00846EAB" w:rsidRDefault="00846EAB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3C16981" w14:textId="6DF94ECB" w:rsidR="00846EAB" w:rsidRDefault="00846EAB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050AA80" w14:textId="77777777" w:rsidR="00846EAB" w:rsidRDefault="00846EAB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97975C9" w14:textId="13A8530C" w:rsidR="002B158A" w:rsidRDefault="002B158A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B86C196" w14:textId="77777777" w:rsidR="002B158A" w:rsidRPr="00FC006E" w:rsidRDefault="002B158A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20C0F41" w14:textId="2FF63499" w:rsidR="00434982" w:rsidRPr="00FC006E" w:rsidRDefault="00434982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FC006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63B1F6F8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D5C7770" w14:textId="214630F6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1F5EDA62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bidi="th-TH"/>
        </w:rPr>
      </w:pPr>
    </w:p>
    <w:p w14:paraId="14EC9B26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408C776" w14:textId="4CF25A6E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6FD8DEB8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DE5256A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0AD934FE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49D2B3E3" w14:textId="507A001D" w:rsidR="00434982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736330B9" w14:textId="267AE0A8" w:rsidR="00846EAB" w:rsidRDefault="00846EAB" w:rsidP="00846EAB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lang w:bidi="th-TH"/>
        </w:rPr>
        <w:br/>
      </w:r>
    </w:p>
    <w:p w14:paraId="53095303" w14:textId="77777777" w:rsidR="00846EAB" w:rsidRPr="00FC006E" w:rsidRDefault="00846EAB" w:rsidP="00846EAB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334BED79" w14:textId="77777777" w:rsidR="00434982" w:rsidRPr="00FC006E" w:rsidRDefault="00434982" w:rsidP="00434982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FC006E">
        <w:rPr>
          <w:rFonts w:ascii="Browallia New" w:hAnsi="Browallia New" w:cs="Browallia New"/>
          <w:sz w:val="28"/>
          <w:szCs w:val="28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FC006E">
        <w:rPr>
          <w:rFonts w:ascii="Browallia New" w:hAnsi="Browallia New" w:cs="Browallia New"/>
          <w:sz w:val="28"/>
          <w:szCs w:val="28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FC006E">
        <w:rPr>
          <w:rFonts w:ascii="Browallia New" w:hAnsi="Browallia New" w:cs="Browallia New"/>
          <w:sz w:val="28"/>
          <w:szCs w:val="28"/>
        </w:rPr>
        <w:t xml:space="preserve"> </w:t>
      </w:r>
    </w:p>
    <w:p w14:paraId="02E204EA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3E34333" w14:textId="2E7597A0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</w:t>
      </w:r>
      <w:proofErr w:type="spellStart"/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ต่างๆ</w:t>
      </w:r>
      <w:proofErr w:type="spellEnd"/>
      <w:r w:rsidR="000670C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3095CC3B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DC8AF99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17057B51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8589A48" w14:textId="6DC75A62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</w:t>
      </w:r>
      <w:proofErr w:type="spellStart"/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ต่างๆ</w:t>
      </w:r>
      <w:proofErr w:type="spellEnd"/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ที่มีนัยสำคัญมากที่สุด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ในการตรวจสอบงบการเงินรวมและเฉพาะของบริษัทในงวดปัจจุบันและกำหนดเป็นเรื่องสำคัญในการตรวจสอบ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A239D6B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135ABC82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1AFE8844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31BE65A8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  <w:t>นาย</w:t>
      </w:r>
      <w:r w:rsidR="00A06AC4" w:rsidRPr="00FC006E">
        <w:rPr>
          <w:rFonts w:ascii="Browallia New" w:eastAsia="Cordia New" w:hAnsi="Browallia New" w:cs="Browallia New" w:hint="cs"/>
          <w:b/>
          <w:bCs/>
          <w:color w:val="000000"/>
          <w:sz w:val="28"/>
          <w:szCs w:val="28"/>
          <w:cs/>
          <w:lang w:val="en-US" w:bidi="th-TH"/>
        </w:rPr>
        <w:t>นรินทร์ จูระมงคล</w:t>
      </w:r>
    </w:p>
    <w:p w14:paraId="704EA669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ผู้สอบบัญชีรับอนุญาต</w:t>
      </w:r>
    </w:p>
    <w:p w14:paraId="1452F5D2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ทะเบียนเลขที่ </w:t>
      </w:r>
      <w:r w:rsidR="00A06AC4" w:rsidRPr="00FC006E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8593</w:t>
      </w:r>
    </w:p>
    <w:p w14:paraId="4DAD2D83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7B7EB96" w14:textId="77777777" w:rsidR="003E1BBE" w:rsidRPr="00FC006E" w:rsidRDefault="003E1BBE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</w:t>
      </w:r>
      <w:r w:rsidR="0066512B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</w:t>
      </w:r>
    </w:p>
    <w:p w14:paraId="35D589AC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กรุงเทพมหานคร</w:t>
      </w:r>
    </w:p>
    <w:p w14:paraId="5C0F5D74" w14:textId="66E7BE11" w:rsidR="00CC2841" w:rsidRPr="00FC006E" w:rsidRDefault="00FB5B1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4A0C4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2</w:t>
      </w:r>
      <w:r w:rsidR="00B00290" w:rsidRPr="004A0C4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B00290" w:rsidRPr="004A0C4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 xml:space="preserve">มีนาคม </w:t>
      </w:r>
      <w:r w:rsidR="002B158A" w:rsidRPr="004A0C4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2563</w:t>
      </w:r>
    </w:p>
    <w:p w14:paraId="54812067" w14:textId="77777777" w:rsidR="00CC2841" w:rsidRPr="00FC006E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sectPr w:rsidR="00CC2841" w:rsidRPr="00FC006E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BB4FF" w14:textId="77777777" w:rsidR="002C446B" w:rsidRDefault="002C446B">
      <w:r>
        <w:separator/>
      </w:r>
    </w:p>
  </w:endnote>
  <w:endnote w:type="continuationSeparator" w:id="0">
    <w:p w14:paraId="339E4654" w14:textId="77777777" w:rsidR="002C446B" w:rsidRDefault="002C446B">
      <w:r>
        <w:continuationSeparator/>
      </w:r>
    </w:p>
  </w:endnote>
  <w:endnote w:type="continuationNotice" w:id="1">
    <w:p w14:paraId="51112717" w14:textId="77777777" w:rsidR="002C446B" w:rsidRDefault="002C44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BAA69" w14:textId="77777777" w:rsidR="002C446B" w:rsidRDefault="002C446B">
      <w:bookmarkStart w:id="0" w:name="_Hlk482348182"/>
      <w:bookmarkEnd w:id="0"/>
      <w:r>
        <w:separator/>
      </w:r>
    </w:p>
  </w:footnote>
  <w:footnote w:type="continuationSeparator" w:id="0">
    <w:p w14:paraId="620702E7" w14:textId="77777777" w:rsidR="002C446B" w:rsidRDefault="002C446B">
      <w:r>
        <w:continuationSeparator/>
      </w:r>
    </w:p>
  </w:footnote>
  <w:footnote w:type="continuationNotice" w:id="1">
    <w:p w14:paraId="291550C3" w14:textId="77777777" w:rsidR="002C446B" w:rsidRDefault="002C44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F28EF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1258A" w14:textId="5C05632C" w:rsidR="00B63D0E" w:rsidRDefault="00B63D0E" w:rsidP="00D96128">
    <w:pPr>
      <w:pStyle w:val="Header"/>
      <w:jc w:val="right"/>
    </w:pPr>
  </w:p>
  <w:p w14:paraId="6689F706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3E1C2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D689AB5" w14:textId="623E493B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455580B" w14:textId="77777777" w:rsidR="00D460E7" w:rsidRDefault="00D460E7" w:rsidP="00D15EA5">
    <w:pPr>
      <w:pStyle w:val="Header"/>
    </w:pPr>
    <w:bookmarkStart w:id="3" w:name="Footer3_tbl"/>
    <w:bookmarkEnd w:id="3"/>
  </w:p>
  <w:p w14:paraId="691F8DC9" w14:textId="1A5C5CEE" w:rsidR="00D460E7" w:rsidRPr="007B0215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DCFEB25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1D74BF"/>
    <w:multiLevelType w:val="hybridMultilevel"/>
    <w:tmpl w:val="36F2346E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1" w15:restartNumberingAfterBreak="0">
    <w:nsid w:val="1A933704"/>
    <w:multiLevelType w:val="multilevel"/>
    <w:tmpl w:val="8460F8B0"/>
    <w:numStyleLink w:val="GTTableBullets"/>
  </w:abstractNum>
  <w:abstractNum w:abstractNumId="12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4" w15:restartNumberingAfterBreak="0">
    <w:nsid w:val="235B21F8"/>
    <w:multiLevelType w:val="multilevel"/>
    <w:tmpl w:val="FAE6F968"/>
    <w:numStyleLink w:val="GTListBullet"/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8BA7335"/>
    <w:multiLevelType w:val="hybridMultilevel"/>
    <w:tmpl w:val="69DA5234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976CF"/>
    <w:multiLevelType w:val="multilevel"/>
    <w:tmpl w:val="98FC98AC"/>
    <w:numStyleLink w:val="GTListNumber"/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0"/>
  </w:num>
  <w:num w:numId="6">
    <w:abstractNumId w:val="5"/>
  </w:num>
  <w:num w:numId="7">
    <w:abstractNumId w:val="15"/>
  </w:num>
  <w:num w:numId="8">
    <w:abstractNumId w:val="22"/>
  </w:num>
  <w:num w:numId="9">
    <w:abstractNumId w:val="5"/>
  </w:num>
  <w:num w:numId="10">
    <w:abstractNumId w:val="21"/>
  </w:num>
  <w:num w:numId="11">
    <w:abstractNumId w:val="19"/>
  </w:num>
  <w:num w:numId="12">
    <w:abstractNumId w:val="4"/>
  </w:num>
  <w:num w:numId="13">
    <w:abstractNumId w:val="13"/>
  </w:num>
  <w:num w:numId="14">
    <w:abstractNumId w:val="11"/>
  </w:num>
  <w:num w:numId="15">
    <w:abstractNumId w:val="13"/>
  </w:num>
  <w:num w:numId="16">
    <w:abstractNumId w:val="14"/>
  </w:num>
  <w:num w:numId="17">
    <w:abstractNumId w:val="16"/>
  </w:num>
  <w:num w:numId="18">
    <w:abstractNumId w:val="21"/>
  </w:num>
  <w:num w:numId="19">
    <w:abstractNumId w:val="19"/>
  </w:num>
  <w:num w:numId="20">
    <w:abstractNumId w:val="4"/>
  </w:num>
  <w:num w:numId="21">
    <w:abstractNumId w:val="13"/>
  </w:num>
  <w:num w:numId="22">
    <w:abstractNumId w:val="11"/>
  </w:num>
  <w:num w:numId="23">
    <w:abstractNumId w:val="11"/>
  </w:num>
  <w:num w:numId="24">
    <w:abstractNumId w:val="11"/>
  </w:num>
  <w:num w:numId="25">
    <w:abstractNumId w:val="13"/>
  </w:num>
  <w:num w:numId="26">
    <w:abstractNumId w:val="13"/>
  </w:num>
  <w:num w:numId="27">
    <w:abstractNumId w:val="13"/>
  </w:num>
  <w:num w:numId="28">
    <w:abstractNumId w:val="20"/>
  </w:num>
  <w:num w:numId="29">
    <w:abstractNumId w:val="20"/>
  </w:num>
  <w:num w:numId="30">
    <w:abstractNumId w:val="20"/>
  </w:num>
  <w:num w:numId="31">
    <w:abstractNumId w:val="18"/>
  </w:num>
  <w:num w:numId="32">
    <w:abstractNumId w:val="18"/>
  </w:num>
  <w:num w:numId="33">
    <w:abstractNumId w:val="18"/>
  </w:num>
  <w:num w:numId="34">
    <w:abstractNumId w:val="9"/>
  </w:num>
  <w:num w:numId="35">
    <w:abstractNumId w:val="7"/>
  </w:num>
  <w:num w:numId="36">
    <w:abstractNumId w:val="7"/>
  </w:num>
  <w:num w:numId="37">
    <w:abstractNumId w:val="6"/>
  </w:num>
  <w:num w:numId="38">
    <w:abstractNumId w:val="12"/>
  </w:num>
  <w:num w:numId="39">
    <w:abstractNumId w:val="8"/>
  </w:num>
  <w:num w:numId="40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3CE"/>
    <w:rsid w:val="00004ADE"/>
    <w:rsid w:val="00004B8D"/>
    <w:rsid w:val="00010B7B"/>
    <w:rsid w:val="000162B0"/>
    <w:rsid w:val="00017878"/>
    <w:rsid w:val="00024FA3"/>
    <w:rsid w:val="0003023B"/>
    <w:rsid w:val="00031D17"/>
    <w:rsid w:val="00033181"/>
    <w:rsid w:val="00033A55"/>
    <w:rsid w:val="000411E9"/>
    <w:rsid w:val="00044ACE"/>
    <w:rsid w:val="0004550E"/>
    <w:rsid w:val="00045A23"/>
    <w:rsid w:val="000464E3"/>
    <w:rsid w:val="00047FE6"/>
    <w:rsid w:val="000509CD"/>
    <w:rsid w:val="00052614"/>
    <w:rsid w:val="0005270B"/>
    <w:rsid w:val="000537BC"/>
    <w:rsid w:val="00056097"/>
    <w:rsid w:val="0006623B"/>
    <w:rsid w:val="000670C6"/>
    <w:rsid w:val="00071DF9"/>
    <w:rsid w:val="000723F7"/>
    <w:rsid w:val="00074485"/>
    <w:rsid w:val="00081B13"/>
    <w:rsid w:val="000828C0"/>
    <w:rsid w:val="000828F1"/>
    <w:rsid w:val="00082F59"/>
    <w:rsid w:val="00083F5E"/>
    <w:rsid w:val="00094333"/>
    <w:rsid w:val="00097FAB"/>
    <w:rsid w:val="000A2674"/>
    <w:rsid w:val="000B33E2"/>
    <w:rsid w:val="000B65E3"/>
    <w:rsid w:val="000B7090"/>
    <w:rsid w:val="000C0217"/>
    <w:rsid w:val="000C3696"/>
    <w:rsid w:val="000C6E2B"/>
    <w:rsid w:val="000D2779"/>
    <w:rsid w:val="000D6471"/>
    <w:rsid w:val="000E02CC"/>
    <w:rsid w:val="000E52CE"/>
    <w:rsid w:val="000F1D37"/>
    <w:rsid w:val="000F3AAB"/>
    <w:rsid w:val="000F472F"/>
    <w:rsid w:val="000F64B1"/>
    <w:rsid w:val="000F6784"/>
    <w:rsid w:val="000F6E25"/>
    <w:rsid w:val="000F7FBD"/>
    <w:rsid w:val="001011DF"/>
    <w:rsid w:val="0011138B"/>
    <w:rsid w:val="00112B69"/>
    <w:rsid w:val="001205D6"/>
    <w:rsid w:val="00121362"/>
    <w:rsid w:val="0012278D"/>
    <w:rsid w:val="00124AC8"/>
    <w:rsid w:val="00125F75"/>
    <w:rsid w:val="00126EFC"/>
    <w:rsid w:val="0013045F"/>
    <w:rsid w:val="001316D3"/>
    <w:rsid w:val="00134B1D"/>
    <w:rsid w:val="001473F9"/>
    <w:rsid w:val="00153FEF"/>
    <w:rsid w:val="001554CD"/>
    <w:rsid w:val="00155A91"/>
    <w:rsid w:val="00156447"/>
    <w:rsid w:val="001613E2"/>
    <w:rsid w:val="0016459D"/>
    <w:rsid w:val="00165732"/>
    <w:rsid w:val="001669C6"/>
    <w:rsid w:val="00167017"/>
    <w:rsid w:val="0018154B"/>
    <w:rsid w:val="001828AA"/>
    <w:rsid w:val="00182A6E"/>
    <w:rsid w:val="00184181"/>
    <w:rsid w:val="001911DC"/>
    <w:rsid w:val="00191357"/>
    <w:rsid w:val="00192061"/>
    <w:rsid w:val="0019210D"/>
    <w:rsid w:val="001959C6"/>
    <w:rsid w:val="001976F9"/>
    <w:rsid w:val="001A3BFB"/>
    <w:rsid w:val="001A3C20"/>
    <w:rsid w:val="001A3C5A"/>
    <w:rsid w:val="001B198C"/>
    <w:rsid w:val="001B7388"/>
    <w:rsid w:val="001C53D3"/>
    <w:rsid w:val="001C5869"/>
    <w:rsid w:val="001C7B0D"/>
    <w:rsid w:val="001C7C22"/>
    <w:rsid w:val="001C7FC5"/>
    <w:rsid w:val="001D2302"/>
    <w:rsid w:val="001D333E"/>
    <w:rsid w:val="001D4F05"/>
    <w:rsid w:val="001D7BB3"/>
    <w:rsid w:val="001E12A6"/>
    <w:rsid w:val="001E480B"/>
    <w:rsid w:val="001E498F"/>
    <w:rsid w:val="001E6B1B"/>
    <w:rsid w:val="001E73B8"/>
    <w:rsid w:val="001F28B4"/>
    <w:rsid w:val="001F6795"/>
    <w:rsid w:val="002007CC"/>
    <w:rsid w:val="00201F3D"/>
    <w:rsid w:val="0020240D"/>
    <w:rsid w:val="0020255A"/>
    <w:rsid w:val="00203F5B"/>
    <w:rsid w:val="00211730"/>
    <w:rsid w:val="00216583"/>
    <w:rsid w:val="00217714"/>
    <w:rsid w:val="0022518C"/>
    <w:rsid w:val="00225A40"/>
    <w:rsid w:val="002267D4"/>
    <w:rsid w:val="00227417"/>
    <w:rsid w:val="00227A14"/>
    <w:rsid w:val="00234743"/>
    <w:rsid w:val="00237742"/>
    <w:rsid w:val="00237A7E"/>
    <w:rsid w:val="00241F16"/>
    <w:rsid w:val="00243C05"/>
    <w:rsid w:val="002452AA"/>
    <w:rsid w:val="00247969"/>
    <w:rsid w:val="00252EAA"/>
    <w:rsid w:val="0026182A"/>
    <w:rsid w:val="002626C8"/>
    <w:rsid w:val="002648C0"/>
    <w:rsid w:val="00265CE2"/>
    <w:rsid w:val="0027092D"/>
    <w:rsid w:val="002714DE"/>
    <w:rsid w:val="00277EBE"/>
    <w:rsid w:val="002838FB"/>
    <w:rsid w:val="00284B37"/>
    <w:rsid w:val="00285249"/>
    <w:rsid w:val="002856F7"/>
    <w:rsid w:val="00286DCD"/>
    <w:rsid w:val="00291480"/>
    <w:rsid w:val="00294F00"/>
    <w:rsid w:val="00295778"/>
    <w:rsid w:val="002A0562"/>
    <w:rsid w:val="002A252E"/>
    <w:rsid w:val="002A28F4"/>
    <w:rsid w:val="002A7005"/>
    <w:rsid w:val="002A7D4E"/>
    <w:rsid w:val="002B158A"/>
    <w:rsid w:val="002B2227"/>
    <w:rsid w:val="002B4C43"/>
    <w:rsid w:val="002B5A4A"/>
    <w:rsid w:val="002B7A66"/>
    <w:rsid w:val="002C0561"/>
    <w:rsid w:val="002C1264"/>
    <w:rsid w:val="002C1404"/>
    <w:rsid w:val="002C446B"/>
    <w:rsid w:val="002C60F4"/>
    <w:rsid w:val="002C623D"/>
    <w:rsid w:val="002C6A5B"/>
    <w:rsid w:val="002D1293"/>
    <w:rsid w:val="002D1B34"/>
    <w:rsid w:val="002D524F"/>
    <w:rsid w:val="002D5A0F"/>
    <w:rsid w:val="002D6062"/>
    <w:rsid w:val="002D649D"/>
    <w:rsid w:val="002D6E25"/>
    <w:rsid w:val="002D7077"/>
    <w:rsid w:val="002E02F4"/>
    <w:rsid w:val="002E3F68"/>
    <w:rsid w:val="002E7F1E"/>
    <w:rsid w:val="002F2DEB"/>
    <w:rsid w:val="002F37B2"/>
    <w:rsid w:val="002F3903"/>
    <w:rsid w:val="002F4A52"/>
    <w:rsid w:val="002F66D4"/>
    <w:rsid w:val="002F7D90"/>
    <w:rsid w:val="0030026A"/>
    <w:rsid w:val="00301092"/>
    <w:rsid w:val="00301296"/>
    <w:rsid w:val="003024B2"/>
    <w:rsid w:val="00304216"/>
    <w:rsid w:val="00304B7E"/>
    <w:rsid w:val="00304E56"/>
    <w:rsid w:val="00305173"/>
    <w:rsid w:val="00321A76"/>
    <w:rsid w:val="0032645F"/>
    <w:rsid w:val="003275D1"/>
    <w:rsid w:val="00330AA1"/>
    <w:rsid w:val="00334F89"/>
    <w:rsid w:val="00335E5B"/>
    <w:rsid w:val="003378E5"/>
    <w:rsid w:val="0035226E"/>
    <w:rsid w:val="00352CED"/>
    <w:rsid w:val="00352F51"/>
    <w:rsid w:val="00354F5D"/>
    <w:rsid w:val="00355CFD"/>
    <w:rsid w:val="00357F3E"/>
    <w:rsid w:val="00363C48"/>
    <w:rsid w:val="00365405"/>
    <w:rsid w:val="00365ECE"/>
    <w:rsid w:val="003701D4"/>
    <w:rsid w:val="0037094B"/>
    <w:rsid w:val="00371465"/>
    <w:rsid w:val="0037243C"/>
    <w:rsid w:val="003744DA"/>
    <w:rsid w:val="00374587"/>
    <w:rsid w:val="00383897"/>
    <w:rsid w:val="003840D2"/>
    <w:rsid w:val="00384904"/>
    <w:rsid w:val="003854DF"/>
    <w:rsid w:val="00385D2F"/>
    <w:rsid w:val="00393333"/>
    <w:rsid w:val="0039444B"/>
    <w:rsid w:val="003A1203"/>
    <w:rsid w:val="003A19E8"/>
    <w:rsid w:val="003B1C69"/>
    <w:rsid w:val="003B236E"/>
    <w:rsid w:val="003B2C1E"/>
    <w:rsid w:val="003B33FE"/>
    <w:rsid w:val="003B4CCD"/>
    <w:rsid w:val="003B4DED"/>
    <w:rsid w:val="003C12C5"/>
    <w:rsid w:val="003C27EF"/>
    <w:rsid w:val="003C2FBF"/>
    <w:rsid w:val="003C32E9"/>
    <w:rsid w:val="003C3898"/>
    <w:rsid w:val="003C47AB"/>
    <w:rsid w:val="003C49E6"/>
    <w:rsid w:val="003C5BE4"/>
    <w:rsid w:val="003D2605"/>
    <w:rsid w:val="003D3C8E"/>
    <w:rsid w:val="003D64D6"/>
    <w:rsid w:val="003E0335"/>
    <w:rsid w:val="003E034A"/>
    <w:rsid w:val="003E1034"/>
    <w:rsid w:val="003E1BBE"/>
    <w:rsid w:val="003E3E21"/>
    <w:rsid w:val="003E7789"/>
    <w:rsid w:val="003E79ED"/>
    <w:rsid w:val="003F16DE"/>
    <w:rsid w:val="003F65B5"/>
    <w:rsid w:val="003F724C"/>
    <w:rsid w:val="003F73B3"/>
    <w:rsid w:val="00405338"/>
    <w:rsid w:val="0040554F"/>
    <w:rsid w:val="00416281"/>
    <w:rsid w:val="00420DA1"/>
    <w:rsid w:val="00422353"/>
    <w:rsid w:val="004231FF"/>
    <w:rsid w:val="00424411"/>
    <w:rsid w:val="00426915"/>
    <w:rsid w:val="004319F6"/>
    <w:rsid w:val="00431BD8"/>
    <w:rsid w:val="00433266"/>
    <w:rsid w:val="00433F63"/>
    <w:rsid w:val="00434982"/>
    <w:rsid w:val="00435788"/>
    <w:rsid w:val="004359E6"/>
    <w:rsid w:val="0043648F"/>
    <w:rsid w:val="00436D25"/>
    <w:rsid w:val="00442BAB"/>
    <w:rsid w:val="00443CE3"/>
    <w:rsid w:val="00444444"/>
    <w:rsid w:val="004452A1"/>
    <w:rsid w:val="00447A40"/>
    <w:rsid w:val="004525B4"/>
    <w:rsid w:val="00452E7B"/>
    <w:rsid w:val="004541D3"/>
    <w:rsid w:val="004546FA"/>
    <w:rsid w:val="004618BA"/>
    <w:rsid w:val="004627AB"/>
    <w:rsid w:val="00464936"/>
    <w:rsid w:val="00470425"/>
    <w:rsid w:val="00481FE7"/>
    <w:rsid w:val="0048532C"/>
    <w:rsid w:val="004863BF"/>
    <w:rsid w:val="004905F8"/>
    <w:rsid w:val="0049103F"/>
    <w:rsid w:val="00496B5E"/>
    <w:rsid w:val="004A0C4E"/>
    <w:rsid w:val="004A0C78"/>
    <w:rsid w:val="004A0DFE"/>
    <w:rsid w:val="004A3C62"/>
    <w:rsid w:val="004A6312"/>
    <w:rsid w:val="004A6F5C"/>
    <w:rsid w:val="004B7F72"/>
    <w:rsid w:val="004C04A7"/>
    <w:rsid w:val="004C0971"/>
    <w:rsid w:val="004C0C25"/>
    <w:rsid w:val="004C2111"/>
    <w:rsid w:val="004C4D9C"/>
    <w:rsid w:val="004C64F2"/>
    <w:rsid w:val="004C732E"/>
    <w:rsid w:val="004C77BF"/>
    <w:rsid w:val="004C789D"/>
    <w:rsid w:val="004D18FF"/>
    <w:rsid w:val="004D20AE"/>
    <w:rsid w:val="004D3268"/>
    <w:rsid w:val="004D3578"/>
    <w:rsid w:val="004D4514"/>
    <w:rsid w:val="004E23BA"/>
    <w:rsid w:val="004E48CB"/>
    <w:rsid w:val="004F1A16"/>
    <w:rsid w:val="004F207F"/>
    <w:rsid w:val="004F5D91"/>
    <w:rsid w:val="004F7ACF"/>
    <w:rsid w:val="004F7B72"/>
    <w:rsid w:val="00502B11"/>
    <w:rsid w:val="00502E9A"/>
    <w:rsid w:val="005031CF"/>
    <w:rsid w:val="00506CF9"/>
    <w:rsid w:val="005070D4"/>
    <w:rsid w:val="005070FA"/>
    <w:rsid w:val="00513435"/>
    <w:rsid w:val="00513952"/>
    <w:rsid w:val="00520D3E"/>
    <w:rsid w:val="0052186A"/>
    <w:rsid w:val="00526491"/>
    <w:rsid w:val="0052737C"/>
    <w:rsid w:val="00530DDD"/>
    <w:rsid w:val="005321DA"/>
    <w:rsid w:val="005324DB"/>
    <w:rsid w:val="00532537"/>
    <w:rsid w:val="00533348"/>
    <w:rsid w:val="00537F51"/>
    <w:rsid w:val="00547541"/>
    <w:rsid w:val="00551365"/>
    <w:rsid w:val="005541C3"/>
    <w:rsid w:val="005627FF"/>
    <w:rsid w:val="0056698F"/>
    <w:rsid w:val="005729FB"/>
    <w:rsid w:val="00576153"/>
    <w:rsid w:val="00577D61"/>
    <w:rsid w:val="005814A9"/>
    <w:rsid w:val="00581C76"/>
    <w:rsid w:val="005822AC"/>
    <w:rsid w:val="005938A8"/>
    <w:rsid w:val="0059478B"/>
    <w:rsid w:val="005A4765"/>
    <w:rsid w:val="005B0ACE"/>
    <w:rsid w:val="005B405A"/>
    <w:rsid w:val="005C2CCB"/>
    <w:rsid w:val="005C3395"/>
    <w:rsid w:val="005C6479"/>
    <w:rsid w:val="005C69FD"/>
    <w:rsid w:val="005D3705"/>
    <w:rsid w:val="005D418F"/>
    <w:rsid w:val="005D48DA"/>
    <w:rsid w:val="005D4B96"/>
    <w:rsid w:val="005D7025"/>
    <w:rsid w:val="005E0F1B"/>
    <w:rsid w:val="005E1578"/>
    <w:rsid w:val="005E2D67"/>
    <w:rsid w:val="005E5578"/>
    <w:rsid w:val="005E5B78"/>
    <w:rsid w:val="005E7A69"/>
    <w:rsid w:val="005F2ABA"/>
    <w:rsid w:val="005F3596"/>
    <w:rsid w:val="005F4D62"/>
    <w:rsid w:val="005F5490"/>
    <w:rsid w:val="006001C3"/>
    <w:rsid w:val="00601162"/>
    <w:rsid w:val="00603215"/>
    <w:rsid w:val="00604AAC"/>
    <w:rsid w:val="00610ED7"/>
    <w:rsid w:val="00611D99"/>
    <w:rsid w:val="00612CCD"/>
    <w:rsid w:val="00614895"/>
    <w:rsid w:val="00617199"/>
    <w:rsid w:val="00620CE3"/>
    <w:rsid w:val="00621086"/>
    <w:rsid w:val="0062346A"/>
    <w:rsid w:val="00626966"/>
    <w:rsid w:val="00630CF7"/>
    <w:rsid w:val="006365A1"/>
    <w:rsid w:val="00636AA2"/>
    <w:rsid w:val="00653FCB"/>
    <w:rsid w:val="0065581E"/>
    <w:rsid w:val="00657B7F"/>
    <w:rsid w:val="0066182F"/>
    <w:rsid w:val="0066512B"/>
    <w:rsid w:val="0066597E"/>
    <w:rsid w:val="00666764"/>
    <w:rsid w:val="0066694B"/>
    <w:rsid w:val="00667DB6"/>
    <w:rsid w:val="006771E8"/>
    <w:rsid w:val="00677C01"/>
    <w:rsid w:val="00680FB6"/>
    <w:rsid w:val="006817EB"/>
    <w:rsid w:val="00681AC8"/>
    <w:rsid w:val="00682493"/>
    <w:rsid w:val="00682806"/>
    <w:rsid w:val="00683CC7"/>
    <w:rsid w:val="00684AEF"/>
    <w:rsid w:val="00692CA5"/>
    <w:rsid w:val="006932D7"/>
    <w:rsid w:val="00694FF5"/>
    <w:rsid w:val="0069511E"/>
    <w:rsid w:val="006A2D31"/>
    <w:rsid w:val="006A7384"/>
    <w:rsid w:val="006B06A2"/>
    <w:rsid w:val="006B0A73"/>
    <w:rsid w:val="006B356C"/>
    <w:rsid w:val="006C3937"/>
    <w:rsid w:val="006C3D37"/>
    <w:rsid w:val="006C6376"/>
    <w:rsid w:val="006C6927"/>
    <w:rsid w:val="006D00AA"/>
    <w:rsid w:val="006D055F"/>
    <w:rsid w:val="006D49F5"/>
    <w:rsid w:val="006D5CBE"/>
    <w:rsid w:val="006D6FF5"/>
    <w:rsid w:val="006D768D"/>
    <w:rsid w:val="006E326A"/>
    <w:rsid w:val="006E45FB"/>
    <w:rsid w:val="006E4EBD"/>
    <w:rsid w:val="006E69DF"/>
    <w:rsid w:val="006F1B19"/>
    <w:rsid w:val="006F29ED"/>
    <w:rsid w:val="006F4F77"/>
    <w:rsid w:val="006F5CDF"/>
    <w:rsid w:val="00700790"/>
    <w:rsid w:val="0070147C"/>
    <w:rsid w:val="00702B3A"/>
    <w:rsid w:val="00706BF0"/>
    <w:rsid w:val="00707A81"/>
    <w:rsid w:val="00714FD6"/>
    <w:rsid w:val="00715402"/>
    <w:rsid w:val="00715FCC"/>
    <w:rsid w:val="007265F7"/>
    <w:rsid w:val="00727FC9"/>
    <w:rsid w:val="00730DAC"/>
    <w:rsid w:val="00731894"/>
    <w:rsid w:val="00733E61"/>
    <w:rsid w:val="00734D83"/>
    <w:rsid w:val="00741912"/>
    <w:rsid w:val="0074503C"/>
    <w:rsid w:val="00745DFB"/>
    <w:rsid w:val="00746796"/>
    <w:rsid w:val="00746D91"/>
    <w:rsid w:val="00747706"/>
    <w:rsid w:val="00751C3C"/>
    <w:rsid w:val="00752632"/>
    <w:rsid w:val="0075598A"/>
    <w:rsid w:val="00755E1A"/>
    <w:rsid w:val="007570C3"/>
    <w:rsid w:val="0075719F"/>
    <w:rsid w:val="00761813"/>
    <w:rsid w:val="00763FCA"/>
    <w:rsid w:val="00767466"/>
    <w:rsid w:val="007705FE"/>
    <w:rsid w:val="00771B85"/>
    <w:rsid w:val="00772F7D"/>
    <w:rsid w:val="00773CFD"/>
    <w:rsid w:val="00775DA6"/>
    <w:rsid w:val="0078170A"/>
    <w:rsid w:val="00782EE2"/>
    <w:rsid w:val="00783B5A"/>
    <w:rsid w:val="007842C1"/>
    <w:rsid w:val="00784303"/>
    <w:rsid w:val="00784946"/>
    <w:rsid w:val="00785BB5"/>
    <w:rsid w:val="00785CE2"/>
    <w:rsid w:val="007876DB"/>
    <w:rsid w:val="00787852"/>
    <w:rsid w:val="00790956"/>
    <w:rsid w:val="0079502D"/>
    <w:rsid w:val="007A0755"/>
    <w:rsid w:val="007A0880"/>
    <w:rsid w:val="007A31D9"/>
    <w:rsid w:val="007A61DE"/>
    <w:rsid w:val="007A74F9"/>
    <w:rsid w:val="007B0215"/>
    <w:rsid w:val="007B5BD4"/>
    <w:rsid w:val="007B5C67"/>
    <w:rsid w:val="007B70B8"/>
    <w:rsid w:val="007C12B7"/>
    <w:rsid w:val="007C15AD"/>
    <w:rsid w:val="007C1966"/>
    <w:rsid w:val="007C69C1"/>
    <w:rsid w:val="007C6DBB"/>
    <w:rsid w:val="007D3EB7"/>
    <w:rsid w:val="007D41A1"/>
    <w:rsid w:val="007E150D"/>
    <w:rsid w:val="007E2444"/>
    <w:rsid w:val="007E7C13"/>
    <w:rsid w:val="007F4B79"/>
    <w:rsid w:val="007F65BC"/>
    <w:rsid w:val="0080105C"/>
    <w:rsid w:val="008033D0"/>
    <w:rsid w:val="00803FB6"/>
    <w:rsid w:val="008059EF"/>
    <w:rsid w:val="00807EA3"/>
    <w:rsid w:val="008128F7"/>
    <w:rsid w:val="00812938"/>
    <w:rsid w:val="00812B4A"/>
    <w:rsid w:val="00815D41"/>
    <w:rsid w:val="00817952"/>
    <w:rsid w:val="00824C76"/>
    <w:rsid w:val="00825CE2"/>
    <w:rsid w:val="0082659A"/>
    <w:rsid w:val="00827B71"/>
    <w:rsid w:val="008300CA"/>
    <w:rsid w:val="00830DAC"/>
    <w:rsid w:val="0083134C"/>
    <w:rsid w:val="00832DF0"/>
    <w:rsid w:val="00832F51"/>
    <w:rsid w:val="00840958"/>
    <w:rsid w:val="00843100"/>
    <w:rsid w:val="008451AA"/>
    <w:rsid w:val="00846EAB"/>
    <w:rsid w:val="00847054"/>
    <w:rsid w:val="008475E7"/>
    <w:rsid w:val="00850F25"/>
    <w:rsid w:val="008534AA"/>
    <w:rsid w:val="00854004"/>
    <w:rsid w:val="00854468"/>
    <w:rsid w:val="0086181D"/>
    <w:rsid w:val="00863296"/>
    <w:rsid w:val="00864989"/>
    <w:rsid w:val="0086526C"/>
    <w:rsid w:val="008676B4"/>
    <w:rsid w:val="008719C2"/>
    <w:rsid w:val="0087455A"/>
    <w:rsid w:val="00875426"/>
    <w:rsid w:val="00876ADE"/>
    <w:rsid w:val="00883B83"/>
    <w:rsid w:val="00884D32"/>
    <w:rsid w:val="00884FF7"/>
    <w:rsid w:val="0088770A"/>
    <w:rsid w:val="00890B21"/>
    <w:rsid w:val="00891E52"/>
    <w:rsid w:val="00894671"/>
    <w:rsid w:val="00894ACE"/>
    <w:rsid w:val="00895C15"/>
    <w:rsid w:val="008A626A"/>
    <w:rsid w:val="008B19D9"/>
    <w:rsid w:val="008B1B95"/>
    <w:rsid w:val="008B1FD3"/>
    <w:rsid w:val="008B204B"/>
    <w:rsid w:val="008B5DE7"/>
    <w:rsid w:val="008C13AC"/>
    <w:rsid w:val="008C34F1"/>
    <w:rsid w:val="008C40CB"/>
    <w:rsid w:val="008C49AE"/>
    <w:rsid w:val="008C59F7"/>
    <w:rsid w:val="008C7F89"/>
    <w:rsid w:val="008D6436"/>
    <w:rsid w:val="008E108C"/>
    <w:rsid w:val="008E7687"/>
    <w:rsid w:val="008E7CA2"/>
    <w:rsid w:val="008F0E3C"/>
    <w:rsid w:val="008F11FA"/>
    <w:rsid w:val="008F30A1"/>
    <w:rsid w:val="008F33AE"/>
    <w:rsid w:val="008F3973"/>
    <w:rsid w:val="008F4ACA"/>
    <w:rsid w:val="008F7BD9"/>
    <w:rsid w:val="008F7CED"/>
    <w:rsid w:val="00902784"/>
    <w:rsid w:val="00905A9F"/>
    <w:rsid w:val="00905CB3"/>
    <w:rsid w:val="00906CE1"/>
    <w:rsid w:val="00907F75"/>
    <w:rsid w:val="00912F98"/>
    <w:rsid w:val="00913B2F"/>
    <w:rsid w:val="00917ED6"/>
    <w:rsid w:val="00917FBB"/>
    <w:rsid w:val="009219CA"/>
    <w:rsid w:val="009223D3"/>
    <w:rsid w:val="00926EDD"/>
    <w:rsid w:val="00931D7A"/>
    <w:rsid w:val="00932ED6"/>
    <w:rsid w:val="00935562"/>
    <w:rsid w:val="00935D8D"/>
    <w:rsid w:val="0093649A"/>
    <w:rsid w:val="009428E1"/>
    <w:rsid w:val="00942FE8"/>
    <w:rsid w:val="009448A9"/>
    <w:rsid w:val="00946136"/>
    <w:rsid w:val="009514A2"/>
    <w:rsid w:val="00957E70"/>
    <w:rsid w:val="00962ED7"/>
    <w:rsid w:val="00965248"/>
    <w:rsid w:val="009664A8"/>
    <w:rsid w:val="00966C6D"/>
    <w:rsid w:val="00970DAB"/>
    <w:rsid w:val="009720D4"/>
    <w:rsid w:val="0097321D"/>
    <w:rsid w:val="009734AA"/>
    <w:rsid w:val="00981B23"/>
    <w:rsid w:val="009849B7"/>
    <w:rsid w:val="00990F10"/>
    <w:rsid w:val="00992531"/>
    <w:rsid w:val="00995CD5"/>
    <w:rsid w:val="009967E0"/>
    <w:rsid w:val="009A1787"/>
    <w:rsid w:val="009A4F5A"/>
    <w:rsid w:val="009A59A5"/>
    <w:rsid w:val="009A6B50"/>
    <w:rsid w:val="009A729F"/>
    <w:rsid w:val="009A7A5B"/>
    <w:rsid w:val="009B1F44"/>
    <w:rsid w:val="009B4573"/>
    <w:rsid w:val="009B4F40"/>
    <w:rsid w:val="009C002A"/>
    <w:rsid w:val="009C203D"/>
    <w:rsid w:val="009C4DC5"/>
    <w:rsid w:val="009D2262"/>
    <w:rsid w:val="009D69AE"/>
    <w:rsid w:val="009D79EC"/>
    <w:rsid w:val="009E278C"/>
    <w:rsid w:val="009E5A0E"/>
    <w:rsid w:val="009F3ECA"/>
    <w:rsid w:val="009F6EDC"/>
    <w:rsid w:val="009F7222"/>
    <w:rsid w:val="00A035CE"/>
    <w:rsid w:val="00A03CCD"/>
    <w:rsid w:val="00A04352"/>
    <w:rsid w:val="00A0537F"/>
    <w:rsid w:val="00A0602E"/>
    <w:rsid w:val="00A06AC4"/>
    <w:rsid w:val="00A06C1F"/>
    <w:rsid w:val="00A06D5B"/>
    <w:rsid w:val="00A078AC"/>
    <w:rsid w:val="00A07FFA"/>
    <w:rsid w:val="00A11FB4"/>
    <w:rsid w:val="00A12F87"/>
    <w:rsid w:val="00A13974"/>
    <w:rsid w:val="00A1550B"/>
    <w:rsid w:val="00A15648"/>
    <w:rsid w:val="00A15958"/>
    <w:rsid w:val="00A164BE"/>
    <w:rsid w:val="00A1660A"/>
    <w:rsid w:val="00A168C5"/>
    <w:rsid w:val="00A23522"/>
    <w:rsid w:val="00A2384E"/>
    <w:rsid w:val="00A35782"/>
    <w:rsid w:val="00A3612F"/>
    <w:rsid w:val="00A362F9"/>
    <w:rsid w:val="00A42690"/>
    <w:rsid w:val="00A43EE6"/>
    <w:rsid w:val="00A51A10"/>
    <w:rsid w:val="00A525DD"/>
    <w:rsid w:val="00A53651"/>
    <w:rsid w:val="00A604AB"/>
    <w:rsid w:val="00A60F49"/>
    <w:rsid w:val="00A61E15"/>
    <w:rsid w:val="00A62565"/>
    <w:rsid w:val="00A62E8D"/>
    <w:rsid w:val="00A666D8"/>
    <w:rsid w:val="00A66960"/>
    <w:rsid w:val="00A66F91"/>
    <w:rsid w:val="00A70229"/>
    <w:rsid w:val="00A740F7"/>
    <w:rsid w:val="00A77201"/>
    <w:rsid w:val="00A85D2D"/>
    <w:rsid w:val="00A86036"/>
    <w:rsid w:val="00A918D1"/>
    <w:rsid w:val="00A93A9A"/>
    <w:rsid w:val="00A972F6"/>
    <w:rsid w:val="00AA1E4D"/>
    <w:rsid w:val="00AA1F7A"/>
    <w:rsid w:val="00AA46BA"/>
    <w:rsid w:val="00AA5C16"/>
    <w:rsid w:val="00AB3558"/>
    <w:rsid w:val="00AB423B"/>
    <w:rsid w:val="00AB76D9"/>
    <w:rsid w:val="00AC31D4"/>
    <w:rsid w:val="00AC3C2D"/>
    <w:rsid w:val="00AC44F5"/>
    <w:rsid w:val="00AC6098"/>
    <w:rsid w:val="00AC6FFE"/>
    <w:rsid w:val="00AC7D3B"/>
    <w:rsid w:val="00AD2F00"/>
    <w:rsid w:val="00AD3B26"/>
    <w:rsid w:val="00AE0190"/>
    <w:rsid w:val="00AE213C"/>
    <w:rsid w:val="00AE2BF6"/>
    <w:rsid w:val="00AE3370"/>
    <w:rsid w:val="00AE55ED"/>
    <w:rsid w:val="00AE64CA"/>
    <w:rsid w:val="00AF3F14"/>
    <w:rsid w:val="00AF7092"/>
    <w:rsid w:val="00B00290"/>
    <w:rsid w:val="00B002EF"/>
    <w:rsid w:val="00B01D1A"/>
    <w:rsid w:val="00B02BCE"/>
    <w:rsid w:val="00B068A8"/>
    <w:rsid w:val="00B1324D"/>
    <w:rsid w:val="00B14A15"/>
    <w:rsid w:val="00B157E2"/>
    <w:rsid w:val="00B161D0"/>
    <w:rsid w:val="00B167F6"/>
    <w:rsid w:val="00B24A45"/>
    <w:rsid w:val="00B25B92"/>
    <w:rsid w:val="00B26948"/>
    <w:rsid w:val="00B27D5C"/>
    <w:rsid w:val="00B3115D"/>
    <w:rsid w:val="00B311A4"/>
    <w:rsid w:val="00B34D51"/>
    <w:rsid w:val="00B36A0E"/>
    <w:rsid w:val="00B36BA1"/>
    <w:rsid w:val="00B40D67"/>
    <w:rsid w:val="00B4393C"/>
    <w:rsid w:val="00B43C45"/>
    <w:rsid w:val="00B44F22"/>
    <w:rsid w:val="00B55EE8"/>
    <w:rsid w:val="00B56E6C"/>
    <w:rsid w:val="00B579AB"/>
    <w:rsid w:val="00B63D0E"/>
    <w:rsid w:val="00B65AD6"/>
    <w:rsid w:val="00B71E52"/>
    <w:rsid w:val="00B83039"/>
    <w:rsid w:val="00B856D3"/>
    <w:rsid w:val="00B91449"/>
    <w:rsid w:val="00B97599"/>
    <w:rsid w:val="00BA5A3F"/>
    <w:rsid w:val="00BA5B00"/>
    <w:rsid w:val="00BA64B5"/>
    <w:rsid w:val="00BB1A07"/>
    <w:rsid w:val="00BB1FB9"/>
    <w:rsid w:val="00BB299C"/>
    <w:rsid w:val="00BB2F81"/>
    <w:rsid w:val="00BB3B55"/>
    <w:rsid w:val="00BB6DAD"/>
    <w:rsid w:val="00BB7346"/>
    <w:rsid w:val="00BB7AE2"/>
    <w:rsid w:val="00BC095D"/>
    <w:rsid w:val="00BC10F5"/>
    <w:rsid w:val="00BC11D3"/>
    <w:rsid w:val="00BC1555"/>
    <w:rsid w:val="00BC52A6"/>
    <w:rsid w:val="00BC60A9"/>
    <w:rsid w:val="00BC61D4"/>
    <w:rsid w:val="00BD0822"/>
    <w:rsid w:val="00BE0C8A"/>
    <w:rsid w:val="00BE334D"/>
    <w:rsid w:val="00BE4988"/>
    <w:rsid w:val="00BE604C"/>
    <w:rsid w:val="00BF1C24"/>
    <w:rsid w:val="00BF3B5E"/>
    <w:rsid w:val="00BF5E73"/>
    <w:rsid w:val="00C01103"/>
    <w:rsid w:val="00C04515"/>
    <w:rsid w:val="00C04B26"/>
    <w:rsid w:val="00C06939"/>
    <w:rsid w:val="00C167A2"/>
    <w:rsid w:val="00C20EE7"/>
    <w:rsid w:val="00C21E3B"/>
    <w:rsid w:val="00C22ABB"/>
    <w:rsid w:val="00C308D2"/>
    <w:rsid w:val="00C31178"/>
    <w:rsid w:val="00C3358D"/>
    <w:rsid w:val="00C35479"/>
    <w:rsid w:val="00C35B1A"/>
    <w:rsid w:val="00C41C7D"/>
    <w:rsid w:val="00C435E2"/>
    <w:rsid w:val="00C46745"/>
    <w:rsid w:val="00C4722D"/>
    <w:rsid w:val="00C515D0"/>
    <w:rsid w:val="00C55C31"/>
    <w:rsid w:val="00C6275C"/>
    <w:rsid w:val="00C63023"/>
    <w:rsid w:val="00C63743"/>
    <w:rsid w:val="00C63E02"/>
    <w:rsid w:val="00C6594C"/>
    <w:rsid w:val="00C67657"/>
    <w:rsid w:val="00C6780B"/>
    <w:rsid w:val="00C716EA"/>
    <w:rsid w:val="00C7387F"/>
    <w:rsid w:val="00C75A10"/>
    <w:rsid w:val="00C76C6C"/>
    <w:rsid w:val="00C80EC5"/>
    <w:rsid w:val="00C835DF"/>
    <w:rsid w:val="00C86BB9"/>
    <w:rsid w:val="00C8772C"/>
    <w:rsid w:val="00C97E74"/>
    <w:rsid w:val="00CA3C52"/>
    <w:rsid w:val="00CA43FD"/>
    <w:rsid w:val="00CA725D"/>
    <w:rsid w:val="00CB18EB"/>
    <w:rsid w:val="00CB441E"/>
    <w:rsid w:val="00CB4D0A"/>
    <w:rsid w:val="00CC2841"/>
    <w:rsid w:val="00CC72E9"/>
    <w:rsid w:val="00CD229A"/>
    <w:rsid w:val="00CD25C2"/>
    <w:rsid w:val="00CD4B27"/>
    <w:rsid w:val="00CD4D4E"/>
    <w:rsid w:val="00CE24E5"/>
    <w:rsid w:val="00CE41DB"/>
    <w:rsid w:val="00CE4D96"/>
    <w:rsid w:val="00CE7F88"/>
    <w:rsid w:val="00CF1FC0"/>
    <w:rsid w:val="00CF42C8"/>
    <w:rsid w:val="00D0025D"/>
    <w:rsid w:val="00D02FE4"/>
    <w:rsid w:val="00D078C4"/>
    <w:rsid w:val="00D15502"/>
    <w:rsid w:val="00D15EA5"/>
    <w:rsid w:val="00D2100B"/>
    <w:rsid w:val="00D233CC"/>
    <w:rsid w:val="00D24220"/>
    <w:rsid w:val="00D260FB"/>
    <w:rsid w:val="00D26417"/>
    <w:rsid w:val="00D27FEA"/>
    <w:rsid w:val="00D3089E"/>
    <w:rsid w:val="00D31D7A"/>
    <w:rsid w:val="00D32D56"/>
    <w:rsid w:val="00D33E60"/>
    <w:rsid w:val="00D35070"/>
    <w:rsid w:val="00D41CF5"/>
    <w:rsid w:val="00D430AD"/>
    <w:rsid w:val="00D43811"/>
    <w:rsid w:val="00D460E7"/>
    <w:rsid w:val="00D4634F"/>
    <w:rsid w:val="00D46454"/>
    <w:rsid w:val="00D46D64"/>
    <w:rsid w:val="00D50453"/>
    <w:rsid w:val="00D5222A"/>
    <w:rsid w:val="00D57573"/>
    <w:rsid w:val="00D611EC"/>
    <w:rsid w:val="00D63562"/>
    <w:rsid w:val="00D63ABC"/>
    <w:rsid w:val="00D675F1"/>
    <w:rsid w:val="00D73AE8"/>
    <w:rsid w:val="00D73B96"/>
    <w:rsid w:val="00D75130"/>
    <w:rsid w:val="00D75D75"/>
    <w:rsid w:val="00D80807"/>
    <w:rsid w:val="00D80D44"/>
    <w:rsid w:val="00D86917"/>
    <w:rsid w:val="00D90942"/>
    <w:rsid w:val="00D92F9A"/>
    <w:rsid w:val="00D93158"/>
    <w:rsid w:val="00D93796"/>
    <w:rsid w:val="00D9427D"/>
    <w:rsid w:val="00D96128"/>
    <w:rsid w:val="00DA091A"/>
    <w:rsid w:val="00DA2D3D"/>
    <w:rsid w:val="00DA36EE"/>
    <w:rsid w:val="00DA452E"/>
    <w:rsid w:val="00DA5128"/>
    <w:rsid w:val="00DA588B"/>
    <w:rsid w:val="00DA665F"/>
    <w:rsid w:val="00DB0950"/>
    <w:rsid w:val="00DB2828"/>
    <w:rsid w:val="00DB308D"/>
    <w:rsid w:val="00DB39AF"/>
    <w:rsid w:val="00DB4C28"/>
    <w:rsid w:val="00DB5AA1"/>
    <w:rsid w:val="00DB5D87"/>
    <w:rsid w:val="00DB5F40"/>
    <w:rsid w:val="00DB78AB"/>
    <w:rsid w:val="00DC2189"/>
    <w:rsid w:val="00DC37CD"/>
    <w:rsid w:val="00DD1E47"/>
    <w:rsid w:val="00DD3A6A"/>
    <w:rsid w:val="00DD61A9"/>
    <w:rsid w:val="00DD6EF1"/>
    <w:rsid w:val="00DE3934"/>
    <w:rsid w:val="00DE4958"/>
    <w:rsid w:val="00DE549D"/>
    <w:rsid w:val="00DF0B09"/>
    <w:rsid w:val="00E00123"/>
    <w:rsid w:val="00E032A0"/>
    <w:rsid w:val="00E04361"/>
    <w:rsid w:val="00E064B6"/>
    <w:rsid w:val="00E064FD"/>
    <w:rsid w:val="00E06EED"/>
    <w:rsid w:val="00E1053A"/>
    <w:rsid w:val="00E228D5"/>
    <w:rsid w:val="00E25874"/>
    <w:rsid w:val="00E2689E"/>
    <w:rsid w:val="00E26AF3"/>
    <w:rsid w:val="00E27075"/>
    <w:rsid w:val="00E276E0"/>
    <w:rsid w:val="00E314EA"/>
    <w:rsid w:val="00E3302F"/>
    <w:rsid w:val="00E33FDA"/>
    <w:rsid w:val="00E365C4"/>
    <w:rsid w:val="00E375EB"/>
    <w:rsid w:val="00E406D5"/>
    <w:rsid w:val="00E413C1"/>
    <w:rsid w:val="00E46431"/>
    <w:rsid w:val="00E519CB"/>
    <w:rsid w:val="00E53AED"/>
    <w:rsid w:val="00E56204"/>
    <w:rsid w:val="00E56701"/>
    <w:rsid w:val="00E56D40"/>
    <w:rsid w:val="00E61B82"/>
    <w:rsid w:val="00E62754"/>
    <w:rsid w:val="00E64D2D"/>
    <w:rsid w:val="00E65F4D"/>
    <w:rsid w:val="00E81E76"/>
    <w:rsid w:val="00E8501C"/>
    <w:rsid w:val="00E86B53"/>
    <w:rsid w:val="00E87AA2"/>
    <w:rsid w:val="00E87D6F"/>
    <w:rsid w:val="00E9110B"/>
    <w:rsid w:val="00E91843"/>
    <w:rsid w:val="00E91AAE"/>
    <w:rsid w:val="00E93F8A"/>
    <w:rsid w:val="00EA2B6F"/>
    <w:rsid w:val="00EA2E33"/>
    <w:rsid w:val="00EA5360"/>
    <w:rsid w:val="00EA7FB4"/>
    <w:rsid w:val="00EB2498"/>
    <w:rsid w:val="00EB3478"/>
    <w:rsid w:val="00EB357D"/>
    <w:rsid w:val="00EB441F"/>
    <w:rsid w:val="00EB4B39"/>
    <w:rsid w:val="00EB6FE3"/>
    <w:rsid w:val="00EC0E59"/>
    <w:rsid w:val="00EC3E50"/>
    <w:rsid w:val="00EC5A48"/>
    <w:rsid w:val="00ED35A5"/>
    <w:rsid w:val="00EE04A7"/>
    <w:rsid w:val="00EE06A4"/>
    <w:rsid w:val="00EE0F65"/>
    <w:rsid w:val="00EE2893"/>
    <w:rsid w:val="00EE6627"/>
    <w:rsid w:val="00EE7F78"/>
    <w:rsid w:val="00EF0995"/>
    <w:rsid w:val="00EF3977"/>
    <w:rsid w:val="00EF5BCE"/>
    <w:rsid w:val="00F05235"/>
    <w:rsid w:val="00F061A3"/>
    <w:rsid w:val="00F113FD"/>
    <w:rsid w:val="00F12027"/>
    <w:rsid w:val="00F125C1"/>
    <w:rsid w:val="00F12E99"/>
    <w:rsid w:val="00F1326A"/>
    <w:rsid w:val="00F21C8E"/>
    <w:rsid w:val="00F246A1"/>
    <w:rsid w:val="00F27E60"/>
    <w:rsid w:val="00F320EF"/>
    <w:rsid w:val="00F37917"/>
    <w:rsid w:val="00F42CE3"/>
    <w:rsid w:val="00F51C9B"/>
    <w:rsid w:val="00F5513E"/>
    <w:rsid w:val="00F63F3F"/>
    <w:rsid w:val="00F64225"/>
    <w:rsid w:val="00F64D71"/>
    <w:rsid w:val="00F65590"/>
    <w:rsid w:val="00F66FA5"/>
    <w:rsid w:val="00F6759F"/>
    <w:rsid w:val="00F71678"/>
    <w:rsid w:val="00F71A70"/>
    <w:rsid w:val="00F71EE6"/>
    <w:rsid w:val="00F730E3"/>
    <w:rsid w:val="00F755E9"/>
    <w:rsid w:val="00F779C3"/>
    <w:rsid w:val="00F86DE1"/>
    <w:rsid w:val="00F86F6F"/>
    <w:rsid w:val="00F90561"/>
    <w:rsid w:val="00F90768"/>
    <w:rsid w:val="00F909CD"/>
    <w:rsid w:val="00F9142D"/>
    <w:rsid w:val="00F928AD"/>
    <w:rsid w:val="00F9530B"/>
    <w:rsid w:val="00F974D1"/>
    <w:rsid w:val="00FA16E0"/>
    <w:rsid w:val="00FA33C9"/>
    <w:rsid w:val="00FA368D"/>
    <w:rsid w:val="00FA5845"/>
    <w:rsid w:val="00FA63CD"/>
    <w:rsid w:val="00FB5A07"/>
    <w:rsid w:val="00FB5B11"/>
    <w:rsid w:val="00FB6755"/>
    <w:rsid w:val="00FB7C0F"/>
    <w:rsid w:val="00FB7C34"/>
    <w:rsid w:val="00FB7D51"/>
    <w:rsid w:val="00FC006E"/>
    <w:rsid w:val="00FC059F"/>
    <w:rsid w:val="00FC1304"/>
    <w:rsid w:val="00FC2365"/>
    <w:rsid w:val="00FC3C70"/>
    <w:rsid w:val="00FC4397"/>
    <w:rsid w:val="00FD05AD"/>
    <w:rsid w:val="00FD0666"/>
    <w:rsid w:val="00FD2AAB"/>
    <w:rsid w:val="00FD7295"/>
    <w:rsid w:val="00FE2187"/>
    <w:rsid w:val="00FE2C99"/>
    <w:rsid w:val="00FE320C"/>
    <w:rsid w:val="00FE38C5"/>
    <w:rsid w:val="00FF259D"/>
    <w:rsid w:val="00FF626D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3B8507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E45FB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table" w:customStyle="1" w:styleId="TableGrid10">
    <w:name w:val="Table Grid1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 Grid5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F953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paragraph" w:customStyle="1" w:styleId="paragraph">
    <w:name w:val="paragraph"/>
    <w:basedOn w:val="Normal"/>
    <w:rsid w:val="00F905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F90561"/>
  </w:style>
  <w:style w:type="character" w:customStyle="1" w:styleId="normaltextrun">
    <w:name w:val="normaltextrun"/>
    <w:basedOn w:val="DefaultParagraphFont"/>
    <w:rsid w:val="00F90561"/>
  </w:style>
  <w:style w:type="numbering" w:customStyle="1" w:styleId="GTParagraphBullet1">
    <w:name w:val="GT Paragraph Bullet1"/>
    <w:uiPriority w:val="99"/>
    <w:rsid w:val="00E258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6" ma:contentTypeDescription="Create a new document." ma:contentTypeScope="" ma:versionID="437095f026ddc28e953470c9321f1786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e6110c9c9ab939873615d04871e0f155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69353-EE76-4690-B208-2BA6C3401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0BE712-0BFD-44C7-8F8C-9EC4875140F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0153bd8d-61e3-4d9a-b03f-287c4fda417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685628e-7c0a-498b-8a01-f41cb0ae94a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DE8CF0-65D6-480E-908B-E240189B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55</TotalTime>
  <Pages>6</Pages>
  <Words>2394</Words>
  <Characters>9233</Characters>
  <Application>Microsoft Office Word</Application>
  <DocSecurity>0</DocSecurity>
  <Lines>76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Natapong Mamuang</cp:lastModifiedBy>
  <cp:revision>77</cp:revision>
  <cp:lastPrinted>2020-02-21T09:04:00Z</cp:lastPrinted>
  <dcterms:created xsi:type="dcterms:W3CDTF">2019-02-27T09:29:00Z</dcterms:created>
  <dcterms:modified xsi:type="dcterms:W3CDTF">2020-03-02T13:12:00Z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